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FDD67" w14:textId="414CA1B1" w:rsidR="00D5121C" w:rsidRPr="004517A7" w:rsidRDefault="009B2480">
      <w:pPr>
        <w:spacing w:line="60" w:lineRule="atLeast"/>
        <w:ind w:left="547" w:hanging="547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>หมายเหตุประกอบงบการเงินเป็นส่วนหนึ่งของงบการเงินนี้</w:t>
      </w:r>
    </w:p>
    <w:p w14:paraId="7AFDAC1B" w14:textId="6ADEB088" w:rsidR="00D5121C" w:rsidRPr="004517A7" w:rsidRDefault="009B2480">
      <w:pPr>
        <w:spacing w:before="240" w:line="60" w:lineRule="atLeast"/>
        <w:ind w:left="547" w:hanging="547"/>
        <w:rPr>
          <w:rFonts w:ascii="Angsana New" w:hAnsi="Angsana New"/>
          <w:sz w:val="28"/>
          <w:cs/>
        </w:rPr>
      </w:pPr>
      <w:r w:rsidRPr="004517A7">
        <w:rPr>
          <w:rFonts w:ascii="Angsana New" w:hAnsi="Angsana New" w:hint="cs"/>
          <w:sz w:val="28"/>
          <w:cs/>
        </w:rPr>
        <w:t xml:space="preserve">คณะกรรมการบริษัทได้อนุมัติให้ออกงบการเงินนี้เมื่อวันที่ </w:t>
      </w:r>
      <w:r w:rsidR="0056342D" w:rsidRPr="004517A7">
        <w:rPr>
          <w:rFonts w:ascii="Angsana New" w:hAnsi="Angsana New"/>
          <w:sz w:val="28"/>
          <w:lang w:val="en-GB"/>
        </w:rPr>
        <w:t>25</w:t>
      </w:r>
      <w:r w:rsidR="00AC0969" w:rsidRPr="004517A7">
        <w:rPr>
          <w:rFonts w:ascii="Angsana New" w:hAnsi="Angsana New" w:hint="cs"/>
          <w:sz w:val="28"/>
          <w:lang w:val="en-GB"/>
        </w:rPr>
        <w:t xml:space="preserve"> </w:t>
      </w:r>
      <w:r w:rsidR="00AC0969" w:rsidRPr="004517A7">
        <w:rPr>
          <w:rFonts w:ascii="Angsana New" w:hAnsi="Angsana New" w:hint="cs"/>
          <w:sz w:val="28"/>
          <w:cs/>
        </w:rPr>
        <w:t xml:space="preserve">กุมภาพันธ์ </w:t>
      </w:r>
      <w:r w:rsidR="00AC0969" w:rsidRPr="004517A7">
        <w:rPr>
          <w:rFonts w:ascii="Angsana New" w:hAnsi="Angsana New" w:hint="cs"/>
          <w:sz w:val="28"/>
          <w:lang w:val="en-GB"/>
        </w:rPr>
        <w:t>256</w:t>
      </w:r>
      <w:r w:rsidR="00887A8A" w:rsidRPr="004517A7">
        <w:rPr>
          <w:rFonts w:ascii="Angsana New" w:hAnsi="Angsana New"/>
          <w:sz w:val="28"/>
          <w:lang w:val="en-GB"/>
        </w:rPr>
        <w:t>5</w:t>
      </w:r>
    </w:p>
    <w:p w14:paraId="70C07307" w14:textId="77777777" w:rsidR="00D5121C" w:rsidRPr="004517A7" w:rsidRDefault="009B2480" w:rsidP="002E6D9C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ข้อมูลทั่วไป</w:t>
      </w:r>
    </w:p>
    <w:p w14:paraId="2209D10D" w14:textId="2753C68D" w:rsidR="00D5121C" w:rsidRPr="004517A7" w:rsidRDefault="009B2480" w:rsidP="007A1E51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บริษัท เซเว่น ยูทิลิตี้ส์ แอนด์ พาวเวอร์ จำกัด (มหาชน) (“บริษัท”) จดทะเบียนเป็นบริษัทจำกัดเมื่อวันที่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18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กันยายน </w:t>
      </w:r>
      <w:r w:rsidRPr="004517A7">
        <w:rPr>
          <w:rFonts w:ascii="Angsana New" w:hAnsi="Angsana New" w:hint="cs"/>
          <w:color w:val="000000"/>
          <w:spacing w:val="-2"/>
          <w:sz w:val="28"/>
        </w:rPr>
        <w:t>2538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ภายใต้กฎหมายแพ่งและพาณิชย์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ด้วยทุนจดทะเบียน </w:t>
      </w:r>
      <w:r w:rsidRPr="004517A7">
        <w:rPr>
          <w:rFonts w:ascii="Angsana New" w:hAnsi="Angsana New" w:hint="cs"/>
          <w:color w:val="000000"/>
          <w:spacing w:val="-2"/>
          <w:sz w:val="28"/>
        </w:rPr>
        <w:t>30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ล้านบาท และได้แปรสภาพเป็นบริษัทมหาชนตามพระราชบัญญัติบริษัทมหาชนจำกัด พ.ศ. </w:t>
      </w:r>
      <w:r w:rsidRPr="004517A7">
        <w:rPr>
          <w:rFonts w:ascii="Angsana New" w:hAnsi="Angsana New" w:hint="cs"/>
          <w:color w:val="000000"/>
          <w:spacing w:val="-2"/>
          <w:sz w:val="28"/>
        </w:rPr>
        <w:t>2535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เพื่อนำเข้าเป็นหลักทรัพย์จดทะเบียนในตลาดหลักทรัพย์แห่งประเทศไทย เมื่อวันที่ </w:t>
      </w:r>
      <w:r w:rsidRPr="004517A7">
        <w:rPr>
          <w:rFonts w:ascii="Angsana New" w:hAnsi="Angsana New" w:hint="cs"/>
          <w:color w:val="000000"/>
          <w:spacing w:val="-2"/>
          <w:sz w:val="28"/>
        </w:rPr>
        <w:t>11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กุมภาพันธ์ </w:t>
      </w:r>
      <w:r w:rsidRPr="004517A7">
        <w:rPr>
          <w:rFonts w:ascii="Angsana New" w:hAnsi="Angsana New" w:hint="cs"/>
          <w:color w:val="000000"/>
          <w:spacing w:val="-2"/>
          <w:sz w:val="28"/>
        </w:rPr>
        <w:t>2545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และเป็นบริษัทจดทะเบียนในตลาดหลักทรัพย์แห่งประเทศไทย บริษัทจัดตั้งและมีภูมิลำเนาในประเทศไทย ที่อยู่ตามที่</w:t>
      </w:r>
      <w:r w:rsidR="00C93FB5" w:rsidRPr="004517A7">
        <w:rPr>
          <w:rFonts w:ascii="Angsana New" w:hAnsi="Angsana New"/>
          <w:color w:val="000000"/>
          <w:spacing w:val="-2"/>
          <w:sz w:val="28"/>
        </w:rPr>
        <w:t xml:space="preserve">   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จดทะเบียนของบริษัทอยู่ที่ </w:t>
      </w:r>
      <w:r w:rsidRPr="004517A7">
        <w:rPr>
          <w:rFonts w:ascii="Angsana New" w:hAnsi="Angsana New" w:hint="cs"/>
          <w:color w:val="000000"/>
          <w:spacing w:val="-2"/>
          <w:sz w:val="28"/>
        </w:rPr>
        <w:t>73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อาคารมหาชล ซอยสุขุมวิท </w:t>
      </w:r>
      <w:r w:rsidRPr="004517A7">
        <w:rPr>
          <w:rFonts w:ascii="Angsana New" w:hAnsi="Angsana New" w:hint="cs"/>
          <w:color w:val="000000"/>
          <w:spacing w:val="-2"/>
          <w:sz w:val="28"/>
        </w:rPr>
        <w:t>62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ถนนสุขุมวิท แขวงพระโขนงใต้ เขตพระโขนง กรุงเทพมหานคร</w:t>
      </w:r>
    </w:p>
    <w:p w14:paraId="6DA59CC9" w14:textId="77777777" w:rsidR="00D5121C" w:rsidRPr="004517A7" w:rsidRDefault="009B2480" w:rsidP="007A1E51">
      <w:pPr>
        <w:spacing w:after="120" w:line="0" w:lineRule="atLeast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057CCCA6" w14:textId="32B5B3CD" w:rsidR="00D5121C" w:rsidRPr="004517A7" w:rsidRDefault="009B2480" w:rsidP="007A1E51">
      <w:pPr>
        <w:spacing w:line="0" w:lineRule="atLeast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ธุรกิจหลักของกลุ่มบริษัทคือการเป็นตัวแทนจำหน่ายและสถานีบริการแก๊ส </w:t>
      </w:r>
      <w:r w:rsidRPr="004517A7">
        <w:rPr>
          <w:rFonts w:ascii="Angsana New" w:hAnsi="Angsana New" w:hint="cs"/>
          <w:color w:val="000000"/>
          <w:spacing w:val="-2"/>
          <w:sz w:val="28"/>
        </w:rPr>
        <w:t>LPG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ธุรกิจวิทยุสื่อสารโทรคมนาคม ธุรกิจพลังงานทางเลือกและธุรกิจอื่น</w:t>
      </w:r>
      <w:r w:rsidR="007B18E5" w:rsidRPr="004517A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ๆ</w:t>
      </w:r>
    </w:p>
    <w:p w14:paraId="60115112" w14:textId="45615083" w:rsidR="003B65FB" w:rsidRPr="004517A7" w:rsidRDefault="003B65FB" w:rsidP="007A1E51">
      <w:pPr>
        <w:pStyle w:val="ListParagraph"/>
        <w:spacing w:before="120" w:after="240"/>
        <w:ind w:left="360"/>
        <w:jc w:val="thaiDistribute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 xml:space="preserve">รายละเอียดของบริษัทย่อย ณ วันที่ </w:t>
      </w:r>
      <w:r w:rsidRPr="004517A7">
        <w:rPr>
          <w:rFonts w:ascii="Angsana New" w:hAnsi="Angsana New" w:hint="cs"/>
          <w:sz w:val="28"/>
        </w:rPr>
        <w:t xml:space="preserve">31 </w:t>
      </w:r>
      <w:r w:rsidRPr="004517A7">
        <w:rPr>
          <w:rFonts w:ascii="Angsana New" w:hAnsi="Angsana New" w:hint="cs"/>
          <w:sz w:val="28"/>
          <w:cs/>
        </w:rPr>
        <w:t>ธันวาคม มีดังนี้</w:t>
      </w:r>
    </w:p>
    <w:tbl>
      <w:tblPr>
        <w:tblW w:w="909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340"/>
        <w:gridCol w:w="241"/>
        <w:gridCol w:w="2910"/>
        <w:gridCol w:w="252"/>
        <w:gridCol w:w="1008"/>
        <w:gridCol w:w="237"/>
        <w:gridCol w:w="939"/>
        <w:gridCol w:w="271"/>
        <w:gridCol w:w="901"/>
      </w:tblGrid>
      <w:tr w:rsidR="00CA0839" w:rsidRPr="004517A7" w14:paraId="7F8526B6" w14:textId="77777777" w:rsidTr="0054751B">
        <w:trPr>
          <w:trHeight w:val="252"/>
        </w:trPr>
        <w:tc>
          <w:tcPr>
            <w:tcW w:w="2340" w:type="dxa"/>
          </w:tcPr>
          <w:p w14:paraId="633C878B" w14:textId="77777777" w:rsidR="00CA0839" w:rsidRPr="004517A7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" w:type="dxa"/>
          </w:tcPr>
          <w:p w14:paraId="2428CB52" w14:textId="77777777" w:rsidR="00CA0839" w:rsidRPr="004517A7" w:rsidRDefault="00CA0839" w:rsidP="005B4537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</w:tcPr>
          <w:p w14:paraId="4C0CCAE0" w14:textId="77777777" w:rsidR="00CA0839" w:rsidRPr="004517A7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21CFD529" w14:textId="77777777" w:rsidR="00CA0839" w:rsidRPr="004517A7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D313AF2" w14:textId="28CAF1B1" w:rsidR="00CA0839" w:rsidRPr="004517A7" w:rsidRDefault="00CA0839" w:rsidP="005B4537">
            <w:pPr>
              <w:ind w:right="-18"/>
              <w:jc w:val="center"/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237" w:type="dxa"/>
          </w:tcPr>
          <w:p w14:paraId="24AF2078" w14:textId="77777777" w:rsidR="00CA0839" w:rsidRPr="004517A7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11" w:type="dxa"/>
            <w:gridSpan w:val="3"/>
          </w:tcPr>
          <w:p w14:paraId="6D7D6B2A" w14:textId="738D9C02" w:rsidR="00CA0839" w:rsidRPr="004517A7" w:rsidRDefault="005B4537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</w:rPr>
              <w:t>ส่วนได้เสียในความเป็นเจ้าของ</w:t>
            </w:r>
            <w:r w:rsidR="00F435FA" w:rsidRPr="004517A7">
              <w:rPr>
                <w:rFonts w:ascii="Angsana New" w:hAnsi="Angsana New"/>
                <w:color w:val="000000"/>
                <w:spacing w:val="-2"/>
                <w:sz w:val="22"/>
                <w:szCs w:val="22"/>
                <w:lang w:val="en-GB"/>
              </w:rPr>
              <w:t xml:space="preserve"> </w:t>
            </w:r>
          </w:p>
        </w:tc>
      </w:tr>
      <w:tr w:rsidR="00F435FA" w:rsidRPr="004517A7" w14:paraId="4A4C488F" w14:textId="77777777" w:rsidTr="0054751B">
        <w:trPr>
          <w:trHeight w:val="252"/>
        </w:trPr>
        <w:tc>
          <w:tcPr>
            <w:tcW w:w="2340" w:type="dxa"/>
          </w:tcPr>
          <w:p w14:paraId="0C58F3FE" w14:textId="77777777" w:rsidR="00F435FA" w:rsidRPr="004517A7" w:rsidRDefault="00F435FA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" w:type="dxa"/>
          </w:tcPr>
          <w:p w14:paraId="4B9504AE" w14:textId="77777777" w:rsidR="00F435FA" w:rsidRPr="004517A7" w:rsidRDefault="00F435FA" w:rsidP="005B4537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</w:tcPr>
          <w:p w14:paraId="2EE163E6" w14:textId="77777777" w:rsidR="00F435FA" w:rsidRPr="004517A7" w:rsidRDefault="00F435FA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17C23C7C" w14:textId="77777777" w:rsidR="00F435FA" w:rsidRPr="004517A7" w:rsidRDefault="00F435FA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19710EE" w14:textId="0CA6EBA5" w:rsidR="00F435FA" w:rsidRPr="004517A7" w:rsidRDefault="00F435FA" w:rsidP="005B4537">
            <w:pPr>
              <w:ind w:right="-18"/>
              <w:jc w:val="center"/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</w:rPr>
            </w:pPr>
            <w:r w:rsidRPr="004517A7"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237" w:type="dxa"/>
          </w:tcPr>
          <w:p w14:paraId="6B71308F" w14:textId="77777777" w:rsidR="00F435FA" w:rsidRPr="004517A7" w:rsidRDefault="00F435FA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11" w:type="dxa"/>
            <w:gridSpan w:val="3"/>
            <w:tcBorders>
              <w:bottom w:val="single" w:sz="4" w:space="0" w:color="auto"/>
            </w:tcBorders>
          </w:tcPr>
          <w:p w14:paraId="7060BD55" w14:textId="1AA6F1BD" w:rsidR="00F435FA" w:rsidRPr="004517A7" w:rsidRDefault="00F435FA" w:rsidP="005B4537">
            <w:pPr>
              <w:ind w:right="-18"/>
              <w:jc w:val="center"/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</w:rPr>
            </w:pPr>
            <w:r w:rsidRPr="004517A7">
              <w:rPr>
                <w:rFonts w:ascii="Angsana New" w:hAnsi="Angsana New"/>
                <w:color w:val="000000"/>
                <w:spacing w:val="-2"/>
                <w:sz w:val="22"/>
                <w:szCs w:val="22"/>
                <w:lang w:val="en-GB"/>
              </w:rPr>
              <w:t>(</w:t>
            </w:r>
            <w:r w:rsidRPr="004517A7">
              <w:rPr>
                <w:rFonts w:ascii="Angsana New" w:hAnsi="Angsana New" w:hint="cs"/>
                <w:color w:val="000000"/>
                <w:spacing w:val="-2"/>
                <w:sz w:val="22"/>
                <w:szCs w:val="22"/>
                <w:cs/>
              </w:rPr>
              <w:t>ร้อยละ</w:t>
            </w:r>
            <w:r w:rsidRPr="004517A7">
              <w:rPr>
                <w:rFonts w:ascii="Angsana New" w:hAnsi="Angsana New"/>
                <w:color w:val="000000"/>
                <w:spacing w:val="-2"/>
                <w:sz w:val="22"/>
                <w:szCs w:val="22"/>
                <w:lang w:val="en-GB"/>
              </w:rPr>
              <w:t>)</w:t>
            </w:r>
          </w:p>
        </w:tc>
      </w:tr>
      <w:tr w:rsidR="00CA0839" w:rsidRPr="004517A7" w14:paraId="391D5768" w14:textId="77777777" w:rsidTr="0054751B">
        <w:trPr>
          <w:trHeight w:val="252"/>
        </w:trPr>
        <w:tc>
          <w:tcPr>
            <w:tcW w:w="2340" w:type="dxa"/>
            <w:tcBorders>
              <w:bottom w:val="single" w:sz="4" w:space="0" w:color="auto"/>
            </w:tcBorders>
          </w:tcPr>
          <w:p w14:paraId="322B0915" w14:textId="4E4087CB" w:rsidR="00CA0839" w:rsidRPr="004517A7" w:rsidRDefault="005B4537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241" w:type="dxa"/>
          </w:tcPr>
          <w:p w14:paraId="380832EF" w14:textId="77777777" w:rsidR="00CA0839" w:rsidRPr="004517A7" w:rsidRDefault="00CA0839" w:rsidP="005B4537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  <w:tcBorders>
              <w:bottom w:val="single" w:sz="4" w:space="0" w:color="auto"/>
            </w:tcBorders>
          </w:tcPr>
          <w:p w14:paraId="2D96DF87" w14:textId="0460DDC3" w:rsidR="00CA0839" w:rsidRPr="004517A7" w:rsidRDefault="005B4537" w:rsidP="005B4537">
            <w:pPr>
              <w:ind w:right="-18"/>
              <w:jc w:val="center"/>
              <w:rPr>
                <w:rFonts w:ascii="Angsana New" w:hAnsi="Angsana New"/>
                <w:color w:val="000000"/>
                <w:spacing w:val="-2"/>
                <w:sz w:val="22"/>
                <w:szCs w:val="22"/>
                <w:lang w:val="en-GB"/>
              </w:rPr>
            </w:pPr>
            <w:r w:rsidRPr="004517A7"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252" w:type="dxa"/>
          </w:tcPr>
          <w:p w14:paraId="100A1CAE" w14:textId="77777777" w:rsidR="00CA0839" w:rsidRPr="004517A7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EFB027E" w14:textId="1CDFD379" w:rsidR="00CA0839" w:rsidRPr="004517A7" w:rsidRDefault="005B4537" w:rsidP="005B4537">
            <w:pPr>
              <w:ind w:right="-18"/>
              <w:jc w:val="center"/>
              <w:rPr>
                <w:rFonts w:ascii="Angsana New" w:hAnsi="Angsana New"/>
                <w:color w:val="000000"/>
                <w:spacing w:val="-2"/>
                <w:sz w:val="22"/>
                <w:szCs w:val="22"/>
                <w:lang w:val="en-GB"/>
              </w:rPr>
            </w:pPr>
            <w:r w:rsidRPr="004517A7"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237" w:type="dxa"/>
          </w:tcPr>
          <w:p w14:paraId="2E9BA053" w14:textId="77777777" w:rsidR="00CA0839" w:rsidRPr="004517A7" w:rsidRDefault="00CA0839" w:rsidP="005B4537">
            <w:pPr>
              <w:ind w:right="-18"/>
              <w:jc w:val="center"/>
              <w:rPr>
                <w:rFonts w:ascii="Angsana New" w:hAnsi="Angsana New"/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23625011" w14:textId="4748E858" w:rsidR="00CA0839" w:rsidRPr="004517A7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/>
                <w:sz w:val="22"/>
                <w:szCs w:val="22"/>
              </w:rPr>
              <w:t>2</w:t>
            </w:r>
            <w:r w:rsidR="005B4537" w:rsidRPr="004517A7">
              <w:rPr>
                <w:rFonts w:ascii="Angsana New" w:hAnsi="Angsana New"/>
                <w:sz w:val="22"/>
                <w:szCs w:val="22"/>
              </w:rPr>
              <w:t>56</w:t>
            </w:r>
            <w:r w:rsidR="00D8330F" w:rsidRPr="004517A7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271" w:type="dxa"/>
          </w:tcPr>
          <w:p w14:paraId="0DA673B2" w14:textId="77777777" w:rsidR="00CA0839" w:rsidRPr="004517A7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45B12D22" w14:textId="6D844201" w:rsidR="00CA0839" w:rsidRPr="004517A7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/>
                <w:sz w:val="22"/>
                <w:szCs w:val="22"/>
              </w:rPr>
              <w:t>2</w:t>
            </w:r>
            <w:r w:rsidR="005B4537" w:rsidRPr="004517A7">
              <w:rPr>
                <w:rFonts w:ascii="Angsana New" w:hAnsi="Angsana New"/>
                <w:sz w:val="22"/>
                <w:szCs w:val="22"/>
              </w:rPr>
              <w:t>56</w:t>
            </w:r>
            <w:r w:rsidR="00D24F5A" w:rsidRPr="004517A7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CA0839" w:rsidRPr="004517A7" w14:paraId="39D050F0" w14:textId="77777777" w:rsidTr="0054751B">
        <w:trPr>
          <w:trHeight w:val="252"/>
        </w:trPr>
        <w:tc>
          <w:tcPr>
            <w:tcW w:w="2340" w:type="dxa"/>
          </w:tcPr>
          <w:p w14:paraId="35AEF365" w14:textId="1C99B619" w:rsidR="00CA0839" w:rsidRPr="004517A7" w:rsidRDefault="004E074C" w:rsidP="005B4537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241" w:type="dxa"/>
          </w:tcPr>
          <w:p w14:paraId="13BC2F87" w14:textId="77777777" w:rsidR="00CA0839" w:rsidRPr="004517A7" w:rsidRDefault="00CA0839" w:rsidP="005B4537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</w:tcPr>
          <w:p w14:paraId="35780C9C" w14:textId="77777777" w:rsidR="00CA0839" w:rsidRPr="004517A7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598889D9" w14:textId="77777777" w:rsidR="00CA0839" w:rsidRPr="004517A7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61D271E" w14:textId="77777777" w:rsidR="00CA0839" w:rsidRPr="004517A7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7" w:type="dxa"/>
          </w:tcPr>
          <w:p w14:paraId="07728936" w14:textId="77777777" w:rsidR="00CA0839" w:rsidRPr="004517A7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500691E4" w14:textId="77777777" w:rsidR="00CA0839" w:rsidRPr="004517A7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</w:tcPr>
          <w:p w14:paraId="2717B74A" w14:textId="77777777" w:rsidR="00CA0839" w:rsidRPr="004517A7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53DF5518" w14:textId="77777777" w:rsidR="00CA0839" w:rsidRPr="004517A7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8330F" w:rsidRPr="004517A7" w14:paraId="4C492246" w14:textId="77777777" w:rsidTr="0054751B">
        <w:trPr>
          <w:trHeight w:val="252"/>
        </w:trPr>
        <w:tc>
          <w:tcPr>
            <w:tcW w:w="2340" w:type="dxa"/>
          </w:tcPr>
          <w:p w14:paraId="07BDCB27" w14:textId="1B067CEA" w:rsidR="00D8330F" w:rsidRPr="004517A7" w:rsidRDefault="00D8330F" w:rsidP="00D8330F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บริษัท สตาร์ แก๊ส จำกัด</w:t>
            </w:r>
          </w:p>
        </w:tc>
        <w:tc>
          <w:tcPr>
            <w:tcW w:w="241" w:type="dxa"/>
          </w:tcPr>
          <w:p w14:paraId="172740FB" w14:textId="77777777" w:rsidR="00D8330F" w:rsidRPr="004517A7" w:rsidRDefault="00D8330F" w:rsidP="00D8330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</w:tcPr>
          <w:p w14:paraId="57F49E4C" w14:textId="72041EB7" w:rsidR="00D8330F" w:rsidRPr="004517A7" w:rsidRDefault="00D8330F" w:rsidP="00D8330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ตัวแทนจำหน่ายและสถานีบริการแก๊สแอลพีจี</w:t>
            </w:r>
          </w:p>
        </w:tc>
        <w:tc>
          <w:tcPr>
            <w:tcW w:w="252" w:type="dxa"/>
          </w:tcPr>
          <w:p w14:paraId="5E699D87" w14:textId="77777777" w:rsidR="00D8330F" w:rsidRPr="004517A7" w:rsidRDefault="00D8330F" w:rsidP="00D8330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4CD2EAB" w14:textId="084AC203" w:rsidR="00D8330F" w:rsidRPr="004517A7" w:rsidRDefault="00D8330F" w:rsidP="00D8330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1E841BCF" w14:textId="77777777" w:rsidR="00D8330F" w:rsidRPr="004517A7" w:rsidRDefault="00D8330F" w:rsidP="00D8330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4D2B84D4" w14:textId="4B923978" w:rsidR="00D8330F" w:rsidRPr="004517A7" w:rsidRDefault="00C45386" w:rsidP="00D8330F">
            <w:pPr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271" w:type="dxa"/>
          </w:tcPr>
          <w:p w14:paraId="19938E70" w14:textId="77777777" w:rsidR="00D8330F" w:rsidRPr="004517A7" w:rsidRDefault="00D8330F" w:rsidP="00D8330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4CCC14DC" w14:textId="0A39303F" w:rsidR="00D8330F" w:rsidRPr="004517A7" w:rsidRDefault="00D8330F" w:rsidP="00D8330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EA57EF" w:rsidRPr="004517A7" w14:paraId="5865B950" w14:textId="77777777" w:rsidTr="0054751B">
        <w:trPr>
          <w:trHeight w:val="252"/>
        </w:trPr>
        <w:tc>
          <w:tcPr>
            <w:tcW w:w="2340" w:type="dxa"/>
          </w:tcPr>
          <w:p w14:paraId="388B403C" w14:textId="77777777" w:rsidR="00EA57EF" w:rsidRPr="004517A7" w:rsidRDefault="00EA57EF" w:rsidP="00EA57EF">
            <w:pPr>
              <w:ind w:right="-18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241" w:type="dxa"/>
          </w:tcPr>
          <w:p w14:paraId="512C1F47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</w:tcPr>
          <w:p w14:paraId="24B8CCB3" w14:textId="70D2EC31" w:rsidR="00EA57EF" w:rsidRPr="004517A7" w:rsidRDefault="00EA57EF" w:rsidP="00EA57EF">
            <w:pPr>
              <w:ind w:left="369" w:right="-1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และบริการน้ำมัน</w:t>
            </w:r>
          </w:p>
        </w:tc>
        <w:tc>
          <w:tcPr>
            <w:tcW w:w="252" w:type="dxa"/>
          </w:tcPr>
          <w:p w14:paraId="6091A3B3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E41FE77" w14:textId="72A64E52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7" w:type="dxa"/>
          </w:tcPr>
          <w:p w14:paraId="54CBFF69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3112335D" w14:textId="6B7495DE" w:rsidR="00EA57EF" w:rsidRPr="004517A7" w:rsidRDefault="00EA57EF" w:rsidP="00EA57EF">
            <w:pPr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</w:tcPr>
          <w:p w14:paraId="224956EC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729850EE" w14:textId="330BEC4A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A57EF" w:rsidRPr="004517A7" w14:paraId="57D2CABB" w14:textId="77777777" w:rsidTr="00EA57EF">
        <w:trPr>
          <w:trHeight w:val="207"/>
        </w:trPr>
        <w:tc>
          <w:tcPr>
            <w:tcW w:w="2340" w:type="dxa"/>
          </w:tcPr>
          <w:p w14:paraId="2CB4B5EA" w14:textId="5FE52175" w:rsidR="00EA57EF" w:rsidRPr="004517A7" w:rsidRDefault="00EA57EF" w:rsidP="00EA57EF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บริษัท เอ็ม โซลูชั่น จำกัด</w:t>
            </w:r>
            <w:r w:rsidRPr="004517A7">
              <w:rPr>
                <w:rFonts w:asciiTheme="majorBidi" w:hAnsiTheme="majorBidi" w:cstheme="majorBidi"/>
                <w:sz w:val="28"/>
                <w:vertAlign w:val="superscript"/>
              </w:rPr>
              <w:t>(5)</w:t>
            </w:r>
          </w:p>
        </w:tc>
        <w:tc>
          <w:tcPr>
            <w:tcW w:w="241" w:type="dxa"/>
          </w:tcPr>
          <w:p w14:paraId="2BB3ADB9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</w:tcPr>
          <w:p w14:paraId="271C5246" w14:textId="0C58A696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จำหน่าย พัฒนาและให้บริการติดตั้งอุปกรณ์</w:t>
            </w:r>
          </w:p>
        </w:tc>
        <w:tc>
          <w:tcPr>
            <w:tcW w:w="252" w:type="dxa"/>
          </w:tcPr>
          <w:p w14:paraId="048D0686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13FF3E9" w14:textId="7000945A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7D7CF214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3D5FF190" w14:textId="6AB6BF7E" w:rsidR="00EA57EF" w:rsidRPr="004517A7" w:rsidRDefault="00EA57EF" w:rsidP="00EA57EF">
            <w:pPr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1" w:type="dxa"/>
          </w:tcPr>
          <w:p w14:paraId="24C2E460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63C00027" w14:textId="4B36410F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EA57EF" w:rsidRPr="004517A7" w14:paraId="0866EFB0" w14:textId="77777777" w:rsidTr="0054751B">
        <w:trPr>
          <w:trHeight w:val="252"/>
        </w:trPr>
        <w:tc>
          <w:tcPr>
            <w:tcW w:w="2340" w:type="dxa"/>
          </w:tcPr>
          <w:p w14:paraId="4CB85DB8" w14:textId="77777777" w:rsidR="00EA57EF" w:rsidRPr="004517A7" w:rsidRDefault="00EA57EF" w:rsidP="00EA57EF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" w:type="dxa"/>
          </w:tcPr>
          <w:p w14:paraId="57F04A5D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</w:tcPr>
          <w:p w14:paraId="3861A88E" w14:textId="373984C9" w:rsidR="00EA57EF" w:rsidRPr="004517A7" w:rsidRDefault="00EA57EF" w:rsidP="00D01ED0">
            <w:pPr>
              <w:ind w:right="-18" w:firstLine="375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ด้านวิทยุสื่อสารโทรคมนาคม</w:t>
            </w:r>
          </w:p>
        </w:tc>
        <w:tc>
          <w:tcPr>
            <w:tcW w:w="252" w:type="dxa"/>
          </w:tcPr>
          <w:p w14:paraId="158C101A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95277FB" w14:textId="77777777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7" w:type="dxa"/>
          </w:tcPr>
          <w:p w14:paraId="2BD1BD6A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285C4E32" w14:textId="77777777" w:rsidR="00EA57EF" w:rsidRPr="004517A7" w:rsidRDefault="00EA57EF" w:rsidP="00EA57EF">
            <w:pPr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</w:tcPr>
          <w:p w14:paraId="7830A0F6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7C9C0489" w14:textId="77777777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A57EF" w:rsidRPr="004517A7" w14:paraId="289545DF" w14:textId="77777777" w:rsidTr="0054751B">
        <w:trPr>
          <w:trHeight w:val="252"/>
        </w:trPr>
        <w:tc>
          <w:tcPr>
            <w:tcW w:w="2340" w:type="dxa"/>
            <w:vAlign w:val="center"/>
          </w:tcPr>
          <w:p w14:paraId="31BB861D" w14:textId="0DF5A3EA" w:rsidR="00EA57EF" w:rsidRPr="004517A7" w:rsidRDefault="00EA57EF" w:rsidP="00EA57EF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บริษัท เฟอร์รั่ม แคปปิตอล จำกัด</w:t>
            </w:r>
          </w:p>
        </w:tc>
        <w:tc>
          <w:tcPr>
            <w:tcW w:w="241" w:type="dxa"/>
          </w:tcPr>
          <w:p w14:paraId="0214CEFF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7355B28C" w14:textId="2AE3275C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การถือเงินลงทุนในธุรกิจพลังงาน</w:t>
            </w:r>
          </w:p>
        </w:tc>
        <w:tc>
          <w:tcPr>
            <w:tcW w:w="252" w:type="dxa"/>
          </w:tcPr>
          <w:p w14:paraId="39AFA19E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1D80570" w14:textId="2B870DF5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775567C2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227A8805" w14:textId="4FE2047E" w:rsidR="00EA57EF" w:rsidRPr="004517A7" w:rsidRDefault="00EA57EF" w:rsidP="00EA57EF">
            <w:pPr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271" w:type="dxa"/>
          </w:tcPr>
          <w:p w14:paraId="51C0FC1C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7394A545" w14:textId="49CE704F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EA57EF" w:rsidRPr="004517A7" w14:paraId="3E46FD8D" w14:textId="77777777" w:rsidTr="00C45386">
        <w:trPr>
          <w:trHeight w:val="252"/>
        </w:trPr>
        <w:tc>
          <w:tcPr>
            <w:tcW w:w="2340" w:type="dxa"/>
          </w:tcPr>
          <w:p w14:paraId="01A654F5" w14:textId="6B9A63CB" w:rsidR="00EA57EF" w:rsidRPr="004517A7" w:rsidRDefault="00EA57EF" w:rsidP="00EA57EF">
            <w:pPr>
              <w:ind w:right="-202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บริษัท แซม วอเตอร์ ซัพพลาย จำกัด</w:t>
            </w:r>
          </w:p>
        </w:tc>
        <w:tc>
          <w:tcPr>
            <w:tcW w:w="241" w:type="dxa"/>
          </w:tcPr>
          <w:p w14:paraId="6515DF6B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1328F05B" w14:textId="130CA3BA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ประกอบกิจการบำบัดน้ำเสีย</w:t>
            </w:r>
          </w:p>
        </w:tc>
        <w:tc>
          <w:tcPr>
            <w:tcW w:w="252" w:type="dxa"/>
          </w:tcPr>
          <w:p w14:paraId="249981E4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3018CF76" w14:textId="6C6752AE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  <w:shd w:val="clear" w:color="auto" w:fill="auto"/>
          </w:tcPr>
          <w:p w14:paraId="42DBAE38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00B777B5" w14:textId="57802D7C" w:rsidR="00EA57EF" w:rsidRPr="004517A7" w:rsidRDefault="00EA57EF" w:rsidP="00EA57EF">
            <w:pPr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271" w:type="dxa"/>
          </w:tcPr>
          <w:p w14:paraId="19781AAC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2FA3E9A4" w14:textId="0BF63DAB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</w:tr>
      <w:tr w:rsidR="00EA57EF" w:rsidRPr="004517A7" w14:paraId="07890C82" w14:textId="77777777" w:rsidTr="00C45386">
        <w:trPr>
          <w:trHeight w:val="252"/>
        </w:trPr>
        <w:tc>
          <w:tcPr>
            <w:tcW w:w="2340" w:type="dxa"/>
          </w:tcPr>
          <w:p w14:paraId="4479D88F" w14:textId="4AB7F44D" w:rsidR="00EA57EF" w:rsidRPr="004517A7" w:rsidRDefault="00EA57EF" w:rsidP="00EA57EF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บริษัท</w:t>
            </w:r>
            <w:r w:rsidRPr="004517A7">
              <w:rPr>
                <w:rFonts w:ascii="Angsana New" w:eastAsia="SimSun" w:hAnsi="Angsana New" w:hint="cs"/>
                <w:sz w:val="22"/>
                <w:szCs w:val="22"/>
                <w:lang w:val="en-GB" w:eastAsia="zh-CN"/>
              </w:rPr>
              <w:t xml:space="preserve"> </w:t>
            </w:r>
            <w:r w:rsidRPr="004517A7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 xml:space="preserve">เอ็นเนอร์ยี่ ฟอร์ โซไซตี้ </w:t>
            </w:r>
          </w:p>
        </w:tc>
        <w:tc>
          <w:tcPr>
            <w:tcW w:w="241" w:type="dxa"/>
          </w:tcPr>
          <w:p w14:paraId="1175CF4D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6F9E7F48" w14:textId="16AE72CE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/>
                <w:sz w:val="22"/>
                <w:szCs w:val="22"/>
                <w:cs/>
              </w:rPr>
              <w:t>การถือเงินลงทุนในธุรกิจพลังงาน</w:t>
            </w:r>
          </w:p>
        </w:tc>
        <w:tc>
          <w:tcPr>
            <w:tcW w:w="252" w:type="dxa"/>
          </w:tcPr>
          <w:p w14:paraId="2E85E3D8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6182A484" w14:textId="577F409E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  <w:shd w:val="clear" w:color="auto" w:fill="auto"/>
          </w:tcPr>
          <w:p w14:paraId="6BEE4DFE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3032F4A6" w14:textId="18A15F9A" w:rsidR="00EA57EF" w:rsidRPr="004517A7" w:rsidRDefault="00EA57EF" w:rsidP="00EA57EF">
            <w:pPr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271" w:type="dxa"/>
          </w:tcPr>
          <w:p w14:paraId="2DE04305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0F77F1EF" w14:textId="589EA3D3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EA57EF" w:rsidRPr="004517A7" w14:paraId="132C19E6" w14:textId="77777777" w:rsidTr="00C45386">
        <w:trPr>
          <w:trHeight w:val="252"/>
        </w:trPr>
        <w:tc>
          <w:tcPr>
            <w:tcW w:w="2340" w:type="dxa"/>
          </w:tcPr>
          <w:p w14:paraId="2FB190EC" w14:textId="1BD4E649" w:rsidR="00EA57EF" w:rsidRPr="004517A7" w:rsidRDefault="00EA57EF" w:rsidP="003A7CD5">
            <w:pPr>
              <w:ind w:left="163" w:right="-18"/>
              <w:rPr>
                <w:rFonts w:ascii="Angsana New" w:eastAsia="SimSun" w:hAnsi="Angsana New"/>
                <w:sz w:val="22"/>
                <w:szCs w:val="22"/>
                <w:lang w:val="en-GB" w:eastAsia="zh-CN"/>
              </w:rPr>
            </w:pPr>
            <w:r w:rsidRPr="004517A7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จำกัด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eastAsia="SimSun" w:hAnsi="Angsana New"/>
                <w:sz w:val="22"/>
                <w:szCs w:val="22"/>
                <w:lang w:val="en-GB" w:eastAsia="zh-CN"/>
              </w:rPr>
              <w:t>(</w:t>
            </w:r>
            <w:r w:rsidRPr="004517A7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เดิมชื่อ</w:t>
            </w:r>
            <w:r w:rsidRPr="004517A7">
              <w:rPr>
                <w:rFonts w:ascii="Angsana New" w:eastAsia="SimSun" w:hAnsi="Angsana New"/>
                <w:sz w:val="22"/>
                <w:szCs w:val="22"/>
                <w:lang w:val="en-GB" w:eastAsia="zh-CN"/>
              </w:rPr>
              <w:t xml:space="preserve"> </w:t>
            </w:r>
            <w:r w:rsidRPr="004517A7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บริษัท</w:t>
            </w:r>
            <w:r w:rsidRPr="004517A7">
              <w:rPr>
                <w:rFonts w:ascii="Angsana New" w:eastAsia="SimSun" w:hAnsi="Angsana New"/>
                <w:sz w:val="22"/>
                <w:szCs w:val="22"/>
                <w:cs/>
                <w:lang w:eastAsia="zh-CN"/>
              </w:rPr>
              <w:t xml:space="preserve"> </w:t>
            </w:r>
            <w:r w:rsidRPr="004517A7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บียอนด์</w:t>
            </w:r>
            <w:r w:rsidRPr="004517A7">
              <w:rPr>
                <w:rFonts w:ascii="Angsana New" w:eastAsia="SimSun" w:hAnsi="Angsana New"/>
                <w:sz w:val="22"/>
                <w:szCs w:val="22"/>
                <w:cs/>
                <w:lang w:eastAsia="zh-CN"/>
              </w:rPr>
              <w:t xml:space="preserve"> </w:t>
            </w:r>
          </w:p>
        </w:tc>
        <w:tc>
          <w:tcPr>
            <w:tcW w:w="241" w:type="dxa"/>
          </w:tcPr>
          <w:p w14:paraId="4A118254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1CC1AD21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4D1B91F2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35BACB47" w14:textId="77777777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5A153EE1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7C1A20A4" w14:textId="77777777" w:rsidR="00EA57EF" w:rsidRPr="004517A7" w:rsidRDefault="00EA57EF" w:rsidP="00EA57EF">
            <w:pPr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</w:tcPr>
          <w:p w14:paraId="11632ACB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246D60ED" w14:textId="77777777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A57EF" w:rsidRPr="004517A7" w14:paraId="679F060F" w14:textId="77777777" w:rsidTr="00C45386">
        <w:trPr>
          <w:trHeight w:val="252"/>
        </w:trPr>
        <w:tc>
          <w:tcPr>
            <w:tcW w:w="2340" w:type="dxa"/>
          </w:tcPr>
          <w:p w14:paraId="1DEA5011" w14:textId="13B8580B" w:rsidR="00EA57EF" w:rsidRPr="004517A7" w:rsidRDefault="00EA57EF" w:rsidP="003A7CD5">
            <w:pPr>
              <w:ind w:left="163" w:right="-18"/>
              <w:rPr>
                <w:rFonts w:ascii="Angsana New" w:eastAsia="SimSun" w:hAnsi="Angsana New"/>
                <w:sz w:val="22"/>
                <w:szCs w:val="22"/>
                <w:lang w:val="en-GB" w:eastAsia="zh-CN"/>
              </w:rPr>
            </w:pPr>
            <w:r w:rsidRPr="004517A7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เฮลท์แคร์</w:t>
            </w:r>
            <w:r w:rsidRPr="004517A7">
              <w:rPr>
                <w:rFonts w:ascii="Angsana New" w:eastAsia="SimSun" w:hAnsi="Angsana New"/>
                <w:sz w:val="22"/>
                <w:szCs w:val="22"/>
                <w:cs/>
                <w:lang w:eastAsia="zh-CN"/>
              </w:rPr>
              <w:t xml:space="preserve"> </w:t>
            </w:r>
            <w:r w:rsidRPr="004517A7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จำกัด</w:t>
            </w:r>
            <w:r w:rsidRPr="004517A7">
              <w:rPr>
                <w:rFonts w:ascii="Angsana New" w:eastAsia="SimSun" w:hAnsi="Angsana New"/>
                <w:sz w:val="22"/>
                <w:szCs w:val="22"/>
                <w:lang w:val="en-GB" w:eastAsia="zh-CN"/>
              </w:rPr>
              <w:t>)</w:t>
            </w:r>
          </w:p>
        </w:tc>
        <w:tc>
          <w:tcPr>
            <w:tcW w:w="241" w:type="dxa"/>
          </w:tcPr>
          <w:p w14:paraId="410E68E7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60DB3FC1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5629C726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1BC9D632" w14:textId="77777777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292B0A64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733A6A14" w14:textId="77777777" w:rsidR="00EA57EF" w:rsidRPr="004517A7" w:rsidRDefault="00EA57EF" w:rsidP="00EA57EF">
            <w:pPr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</w:tcPr>
          <w:p w14:paraId="2304739C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7CD3E256" w14:textId="77777777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A57EF" w:rsidRPr="004517A7" w14:paraId="5AFDE6D5" w14:textId="77777777" w:rsidTr="00EA57EF">
        <w:trPr>
          <w:trHeight w:val="63"/>
        </w:trPr>
        <w:tc>
          <w:tcPr>
            <w:tcW w:w="2340" w:type="dxa"/>
            <w:vAlign w:val="center"/>
          </w:tcPr>
          <w:p w14:paraId="53C1AF2B" w14:textId="12787492" w:rsidR="00EA57EF" w:rsidRPr="004517A7" w:rsidRDefault="00EA57EF" w:rsidP="00EA57EF">
            <w:pPr>
              <w:ind w:right="-18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บริษัท โกลด์ ชอร์ส จำกัด</w:t>
            </w:r>
            <w:r w:rsidRPr="004517A7">
              <w:rPr>
                <w:rFonts w:asciiTheme="majorBidi" w:hAnsiTheme="majorBidi" w:cstheme="majorBidi"/>
                <w:sz w:val="28"/>
                <w:vertAlign w:val="superscript"/>
              </w:rPr>
              <w:t>(6)</w:t>
            </w:r>
          </w:p>
        </w:tc>
        <w:tc>
          <w:tcPr>
            <w:tcW w:w="241" w:type="dxa"/>
          </w:tcPr>
          <w:p w14:paraId="4869E5E1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21A4B9BD" w14:textId="36CC9101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บริหารจัดการ และพัฒนาระบบสาธารณูปโภค</w:t>
            </w:r>
          </w:p>
        </w:tc>
        <w:tc>
          <w:tcPr>
            <w:tcW w:w="252" w:type="dxa"/>
          </w:tcPr>
          <w:p w14:paraId="477648B3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1FCFC7FB" w14:textId="41F13329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  <w:shd w:val="clear" w:color="auto" w:fill="auto"/>
          </w:tcPr>
          <w:p w14:paraId="0137B092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507D6FFC" w14:textId="00DB7742" w:rsidR="00EA57EF" w:rsidRPr="004517A7" w:rsidRDefault="00EA57EF" w:rsidP="00EA57EF">
            <w:pPr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/>
                <w:sz w:val="22"/>
                <w:szCs w:val="22"/>
              </w:rPr>
              <w:t>68.54</w:t>
            </w:r>
          </w:p>
        </w:tc>
        <w:tc>
          <w:tcPr>
            <w:tcW w:w="271" w:type="dxa"/>
          </w:tcPr>
          <w:p w14:paraId="773DF10F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1E55C1F0" w14:textId="2A1B9003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A57EF" w:rsidRPr="004517A7" w14:paraId="09A602F9" w14:textId="77777777" w:rsidTr="006B474D">
        <w:trPr>
          <w:trHeight w:val="252"/>
        </w:trPr>
        <w:tc>
          <w:tcPr>
            <w:tcW w:w="2340" w:type="dxa"/>
            <w:vAlign w:val="center"/>
          </w:tcPr>
          <w:p w14:paraId="01FB1A2D" w14:textId="77777777" w:rsidR="00EA57EF" w:rsidRPr="004517A7" w:rsidRDefault="00EA57EF" w:rsidP="00EA57EF">
            <w:pPr>
              <w:ind w:right="-18"/>
              <w:rPr>
                <w:rFonts w:ascii="Angsana New" w:eastAsia="SimSun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41" w:type="dxa"/>
          </w:tcPr>
          <w:p w14:paraId="1927F0A4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2C477137" w14:textId="7B38A016" w:rsidR="00EA57EF" w:rsidRPr="004517A7" w:rsidRDefault="00EA57EF" w:rsidP="00D01ED0">
            <w:pPr>
              <w:ind w:right="-18" w:firstLine="375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ด้านการประปา</w:t>
            </w:r>
          </w:p>
        </w:tc>
        <w:tc>
          <w:tcPr>
            <w:tcW w:w="252" w:type="dxa"/>
          </w:tcPr>
          <w:p w14:paraId="4BCF06D9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04691B1" w14:textId="77777777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7" w:type="dxa"/>
          </w:tcPr>
          <w:p w14:paraId="0E500B7F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2FD5B299" w14:textId="77777777" w:rsidR="00EA57EF" w:rsidRPr="004517A7" w:rsidRDefault="00EA57EF" w:rsidP="00EA57EF">
            <w:pPr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</w:tcPr>
          <w:p w14:paraId="3431588C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641EB8D7" w14:textId="77777777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A57EF" w:rsidRPr="004517A7" w14:paraId="1FF9C968" w14:textId="77777777" w:rsidTr="0054751B">
        <w:trPr>
          <w:trHeight w:val="252"/>
        </w:trPr>
        <w:tc>
          <w:tcPr>
            <w:tcW w:w="2340" w:type="dxa"/>
          </w:tcPr>
          <w:p w14:paraId="5AB8615D" w14:textId="6BDACDA0" w:rsidR="00EA57EF" w:rsidRPr="004517A7" w:rsidRDefault="00EA57EF" w:rsidP="00EA57EF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241" w:type="dxa"/>
          </w:tcPr>
          <w:p w14:paraId="6E7C068C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271419EE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493376AF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65CEC64" w14:textId="77777777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7" w:type="dxa"/>
          </w:tcPr>
          <w:p w14:paraId="45E5A9D8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16B1A46E" w14:textId="77777777" w:rsidR="00EA57EF" w:rsidRPr="004517A7" w:rsidRDefault="00EA57EF" w:rsidP="00EA57EF">
            <w:pPr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</w:tcPr>
          <w:p w14:paraId="37FDC516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1D7EAE84" w14:textId="77777777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A57EF" w:rsidRPr="004517A7" w14:paraId="4FC08713" w14:textId="77777777" w:rsidTr="0054751B">
        <w:trPr>
          <w:trHeight w:val="252"/>
        </w:trPr>
        <w:tc>
          <w:tcPr>
            <w:tcW w:w="2340" w:type="dxa"/>
            <w:vAlign w:val="center"/>
          </w:tcPr>
          <w:p w14:paraId="531767C6" w14:textId="01D806A1" w:rsidR="00EA57EF" w:rsidRPr="004517A7" w:rsidRDefault="00EA57EF" w:rsidP="00EA57EF">
            <w:pPr>
              <w:ind w:right="-18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บริษัท ธวัชภิญโญ จำกัด</w:t>
            </w:r>
          </w:p>
        </w:tc>
        <w:tc>
          <w:tcPr>
            <w:tcW w:w="241" w:type="dxa"/>
          </w:tcPr>
          <w:p w14:paraId="43F5000E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  <w:vAlign w:val="bottom"/>
          </w:tcPr>
          <w:p w14:paraId="290FECDC" w14:textId="42C37DB4" w:rsidR="00EA57EF" w:rsidRPr="004517A7" w:rsidRDefault="00EA57EF" w:rsidP="00EA57EF">
            <w:pPr>
              <w:ind w:left="369" w:right="-18" w:hanging="369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 xml:space="preserve">บริหารสถานีบริการแก๊สเอ็นจีวี </w:t>
            </w:r>
          </w:p>
        </w:tc>
        <w:tc>
          <w:tcPr>
            <w:tcW w:w="252" w:type="dxa"/>
          </w:tcPr>
          <w:p w14:paraId="62FE6A3E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53EC0D0" w14:textId="1DCBD3F1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6377C1CE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0452D84D" w14:textId="1585AB90" w:rsidR="00EA57EF" w:rsidRPr="004517A7" w:rsidRDefault="00EA57EF" w:rsidP="00EA57EF">
            <w:pPr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99.99</w:t>
            </w:r>
          </w:p>
        </w:tc>
        <w:tc>
          <w:tcPr>
            <w:tcW w:w="271" w:type="dxa"/>
          </w:tcPr>
          <w:p w14:paraId="7940BAFD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435284E1" w14:textId="6A054BB2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EA57EF" w:rsidRPr="004517A7" w14:paraId="75CF5F56" w14:textId="77777777" w:rsidTr="0054751B">
        <w:trPr>
          <w:trHeight w:val="252"/>
        </w:trPr>
        <w:tc>
          <w:tcPr>
            <w:tcW w:w="2340" w:type="dxa"/>
            <w:vAlign w:val="center"/>
          </w:tcPr>
          <w:p w14:paraId="3A9E4B90" w14:textId="77777777" w:rsidR="00EA57EF" w:rsidRPr="004517A7" w:rsidRDefault="00EA57EF" w:rsidP="00EA57EF">
            <w:pPr>
              <w:ind w:right="-18"/>
              <w:rPr>
                <w:rFonts w:ascii="Angsana New" w:eastAsia="SimSun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41" w:type="dxa"/>
          </w:tcPr>
          <w:p w14:paraId="65C5A6B5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  <w:vAlign w:val="bottom"/>
          </w:tcPr>
          <w:p w14:paraId="6A994DF6" w14:textId="60BA3449" w:rsidR="00EA57EF" w:rsidRPr="004517A7" w:rsidRDefault="00EA57EF" w:rsidP="00EA57EF">
            <w:pPr>
              <w:ind w:left="369" w:right="-1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และบริการน้ำมัน</w:t>
            </w:r>
          </w:p>
        </w:tc>
        <w:tc>
          <w:tcPr>
            <w:tcW w:w="252" w:type="dxa"/>
          </w:tcPr>
          <w:p w14:paraId="1650B8E7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1D223ED" w14:textId="77777777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7" w:type="dxa"/>
          </w:tcPr>
          <w:p w14:paraId="65B902CD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05AD6C29" w14:textId="77777777" w:rsidR="00EA57EF" w:rsidRPr="004517A7" w:rsidRDefault="00EA57EF" w:rsidP="00EA57EF">
            <w:pPr>
              <w:ind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1" w:type="dxa"/>
          </w:tcPr>
          <w:p w14:paraId="691B13C5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4ED25338" w14:textId="77777777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A57EF" w:rsidRPr="004517A7" w14:paraId="7D4884A9" w14:textId="77777777" w:rsidTr="0054751B">
        <w:trPr>
          <w:trHeight w:val="252"/>
        </w:trPr>
        <w:tc>
          <w:tcPr>
            <w:tcW w:w="2340" w:type="dxa"/>
            <w:vAlign w:val="center"/>
          </w:tcPr>
          <w:p w14:paraId="280ACDDA" w14:textId="55824E57" w:rsidR="00EA57EF" w:rsidRPr="004517A7" w:rsidRDefault="00EA57EF" w:rsidP="00EA57EF">
            <w:pPr>
              <w:ind w:right="-110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บริษัท สตาร์ ปิโตรเลียม พลัส จำกัด</w:t>
            </w:r>
          </w:p>
        </w:tc>
        <w:tc>
          <w:tcPr>
            <w:tcW w:w="241" w:type="dxa"/>
          </w:tcPr>
          <w:p w14:paraId="4187F7E4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  <w:vAlign w:val="bottom"/>
          </w:tcPr>
          <w:p w14:paraId="183DBB8D" w14:textId="1B7E14EE" w:rsidR="00EA57EF" w:rsidRPr="004517A7" w:rsidRDefault="00EA57EF" w:rsidP="00EA57EF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ขายปลีกเชื้อเพลิงยานยนต์</w:t>
            </w:r>
          </w:p>
        </w:tc>
        <w:tc>
          <w:tcPr>
            <w:tcW w:w="252" w:type="dxa"/>
          </w:tcPr>
          <w:p w14:paraId="1350BBE9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B458927" w14:textId="09CA3D42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55AB56C9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292D5103" w14:textId="44A905B8" w:rsidR="00EA57EF" w:rsidRPr="004517A7" w:rsidRDefault="00EA57EF" w:rsidP="00EA57EF">
            <w:pPr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99.99</w:t>
            </w:r>
          </w:p>
        </w:tc>
        <w:tc>
          <w:tcPr>
            <w:tcW w:w="271" w:type="dxa"/>
          </w:tcPr>
          <w:p w14:paraId="4A899A75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1BF76774" w14:textId="7433FD05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EA57EF" w:rsidRPr="004517A7" w14:paraId="27D857EE" w14:textId="77777777" w:rsidTr="0054751B">
        <w:trPr>
          <w:trHeight w:val="252"/>
        </w:trPr>
        <w:tc>
          <w:tcPr>
            <w:tcW w:w="2340" w:type="dxa"/>
            <w:vAlign w:val="center"/>
          </w:tcPr>
          <w:p w14:paraId="62163816" w14:textId="52E909EC" w:rsidR="00EA57EF" w:rsidRPr="004517A7" w:rsidRDefault="00EA57EF" w:rsidP="00EA57EF">
            <w:pPr>
              <w:ind w:right="-18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บริษัท เฟอร์รั่ม เอ็มเนอร์ยี่ จำกัด</w:t>
            </w:r>
          </w:p>
        </w:tc>
        <w:tc>
          <w:tcPr>
            <w:tcW w:w="241" w:type="dxa"/>
          </w:tcPr>
          <w:p w14:paraId="09728507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  <w:vAlign w:val="bottom"/>
          </w:tcPr>
          <w:p w14:paraId="096619A4" w14:textId="757A8C1B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4517A7">
              <w:rPr>
                <w:rFonts w:ascii="Angsana New" w:hAnsi="Angsana New"/>
                <w:sz w:val="22"/>
                <w:szCs w:val="22"/>
                <w:cs/>
              </w:rPr>
              <w:t>การถือเงินลงทุนในธุรกิจพลังงาน</w:t>
            </w:r>
          </w:p>
        </w:tc>
        <w:tc>
          <w:tcPr>
            <w:tcW w:w="252" w:type="dxa"/>
          </w:tcPr>
          <w:p w14:paraId="2CF24F9E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6E52C39" w14:textId="500882DF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00DE8005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72E1F636" w14:textId="5860DABC" w:rsidR="00EA57EF" w:rsidRPr="004517A7" w:rsidRDefault="00EA57EF" w:rsidP="00EA57EF">
            <w:pPr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99.99</w:t>
            </w:r>
          </w:p>
        </w:tc>
        <w:tc>
          <w:tcPr>
            <w:tcW w:w="271" w:type="dxa"/>
          </w:tcPr>
          <w:p w14:paraId="61AF70E0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228A1F1D" w14:textId="5AF618D6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EA57EF" w:rsidRPr="004517A7" w14:paraId="703D558C" w14:textId="77777777" w:rsidTr="00EA57EF">
        <w:trPr>
          <w:trHeight w:val="252"/>
        </w:trPr>
        <w:tc>
          <w:tcPr>
            <w:tcW w:w="2340" w:type="dxa"/>
            <w:vAlign w:val="center"/>
          </w:tcPr>
          <w:p w14:paraId="2E6B662D" w14:textId="0FFECF13" w:rsidR="00EA57EF" w:rsidRPr="004517A7" w:rsidRDefault="00EA57EF" w:rsidP="00EA57EF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บริษัท อินฟอร์เมติกซ์ พลัส จำกัด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vertAlign w:val="superscript"/>
              </w:rPr>
              <w:t>(4)</w:t>
            </w:r>
          </w:p>
        </w:tc>
        <w:tc>
          <w:tcPr>
            <w:tcW w:w="241" w:type="dxa"/>
            <w:vAlign w:val="center"/>
          </w:tcPr>
          <w:p w14:paraId="693BA164" w14:textId="77777777" w:rsidR="00EA57EF" w:rsidRPr="004517A7" w:rsidRDefault="00EA57EF" w:rsidP="00EA57EF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2FAB5963" w14:textId="51762AA5" w:rsidR="00EA57EF" w:rsidRPr="004517A7" w:rsidRDefault="00EA57EF" w:rsidP="00EA57EF">
            <w:pPr>
              <w:ind w:right="-194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จำหน่าย พัฒนาและให้บริการที่เกี่ยวกับ</w:t>
            </w:r>
          </w:p>
        </w:tc>
        <w:tc>
          <w:tcPr>
            <w:tcW w:w="252" w:type="dxa"/>
          </w:tcPr>
          <w:p w14:paraId="5B90FF8F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4A8ED8F" w14:textId="7540A86D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3FAE7445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22AF556F" w14:textId="16B43CB6" w:rsidR="00EA57EF" w:rsidRPr="004517A7" w:rsidRDefault="00EA57EF" w:rsidP="00EA57EF">
            <w:pPr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71" w:type="dxa"/>
          </w:tcPr>
          <w:p w14:paraId="3B6D390C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68326443" w14:textId="294CF109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EA57EF" w:rsidRPr="004517A7" w14:paraId="41D2825F" w14:textId="77777777" w:rsidTr="0054751B">
        <w:trPr>
          <w:trHeight w:val="252"/>
        </w:trPr>
        <w:tc>
          <w:tcPr>
            <w:tcW w:w="2340" w:type="dxa"/>
            <w:vAlign w:val="center"/>
          </w:tcPr>
          <w:p w14:paraId="7C07DBAF" w14:textId="77777777" w:rsidR="00EA57EF" w:rsidRPr="004517A7" w:rsidRDefault="00EA57EF" w:rsidP="00EA57EF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" w:type="dxa"/>
          </w:tcPr>
          <w:p w14:paraId="5483C448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  <w:vAlign w:val="bottom"/>
          </w:tcPr>
          <w:p w14:paraId="5E0DD3CC" w14:textId="3679E789" w:rsidR="00EA57EF" w:rsidRPr="004517A7" w:rsidRDefault="00EA57EF" w:rsidP="00D01ED0">
            <w:pPr>
              <w:ind w:right="-18" w:firstLine="375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การใช้งานซอฟต์แวร์สื่อสารในองค์กร</w:t>
            </w:r>
          </w:p>
        </w:tc>
        <w:tc>
          <w:tcPr>
            <w:tcW w:w="252" w:type="dxa"/>
          </w:tcPr>
          <w:p w14:paraId="53832A8D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A043D36" w14:textId="77777777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7" w:type="dxa"/>
          </w:tcPr>
          <w:p w14:paraId="3FAD203A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6FBA2237" w14:textId="77777777" w:rsidR="00EA57EF" w:rsidRPr="004517A7" w:rsidRDefault="00EA57EF" w:rsidP="00EA57EF">
            <w:pPr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</w:tcPr>
          <w:p w14:paraId="52BF8D51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199D47A7" w14:textId="77777777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A57EF" w:rsidRPr="004517A7" w14:paraId="72665ABF" w14:textId="77777777" w:rsidTr="00D24F5A">
        <w:trPr>
          <w:trHeight w:val="252"/>
        </w:trPr>
        <w:tc>
          <w:tcPr>
            <w:tcW w:w="2340" w:type="dxa"/>
          </w:tcPr>
          <w:p w14:paraId="41E2CF37" w14:textId="77777777" w:rsidR="00EA57EF" w:rsidRPr="004517A7" w:rsidRDefault="00EA57EF" w:rsidP="00EA57EF">
            <w:pPr>
              <w:ind w:right="-18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บริษัท พี พี แอล พาวเวอร์</w:t>
            </w:r>
          </w:p>
          <w:p w14:paraId="602B7FF5" w14:textId="43E799D4" w:rsidR="00EA57EF" w:rsidRPr="004517A7" w:rsidRDefault="00EA57EF" w:rsidP="00EA57EF">
            <w:pPr>
              <w:ind w:left="165" w:right="-18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จำกัด</w:t>
            </w:r>
            <w:r w:rsidRPr="004517A7">
              <w:rPr>
                <w:rFonts w:asciiTheme="majorBidi" w:hAnsiTheme="majorBidi" w:cstheme="majorBidi"/>
                <w:sz w:val="28"/>
                <w:vertAlign w:val="superscript"/>
              </w:rPr>
              <w:t>(1)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vertAlign w:val="superscript"/>
              </w:rPr>
              <w:t>(3)</w:t>
            </w:r>
          </w:p>
        </w:tc>
        <w:tc>
          <w:tcPr>
            <w:tcW w:w="241" w:type="dxa"/>
          </w:tcPr>
          <w:p w14:paraId="7FD8CB24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</w:tcPr>
          <w:p w14:paraId="3AF62EEC" w14:textId="25018DAF" w:rsidR="00EA57EF" w:rsidRPr="004517A7" w:rsidRDefault="00EA57EF" w:rsidP="00EA57EF">
            <w:pPr>
              <w:ind w:right="-18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การผลิตและจำหน่ายไฟฟ้าจากไบโอแก๊ส</w:t>
            </w:r>
          </w:p>
        </w:tc>
        <w:tc>
          <w:tcPr>
            <w:tcW w:w="252" w:type="dxa"/>
          </w:tcPr>
          <w:p w14:paraId="1172DD8B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EA9CDBF" w14:textId="239F6A00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534717B0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6964AC27" w14:textId="1B89C080" w:rsidR="00EA57EF" w:rsidRPr="004517A7" w:rsidRDefault="00EA57EF" w:rsidP="00EA57EF">
            <w:pPr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71" w:type="dxa"/>
          </w:tcPr>
          <w:p w14:paraId="562D3F9D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20EE5602" w14:textId="109B57F7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/>
                <w:sz w:val="22"/>
                <w:szCs w:val="22"/>
              </w:rPr>
              <w:t>80.00</w:t>
            </w:r>
          </w:p>
        </w:tc>
      </w:tr>
      <w:tr w:rsidR="00EA57EF" w:rsidRPr="004517A7" w14:paraId="573A487E" w14:textId="77777777" w:rsidTr="0054751B">
        <w:trPr>
          <w:trHeight w:val="252"/>
        </w:trPr>
        <w:tc>
          <w:tcPr>
            <w:tcW w:w="2340" w:type="dxa"/>
          </w:tcPr>
          <w:p w14:paraId="15D7C1BB" w14:textId="77777777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" w:type="dxa"/>
          </w:tcPr>
          <w:p w14:paraId="112FD836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</w:tcPr>
          <w:p w14:paraId="738648B6" w14:textId="77777777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01A057B2" w14:textId="77777777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F50F897" w14:textId="77777777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7" w:type="dxa"/>
          </w:tcPr>
          <w:p w14:paraId="605DAA26" w14:textId="77777777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11" w:type="dxa"/>
            <w:gridSpan w:val="3"/>
          </w:tcPr>
          <w:p w14:paraId="04554B66" w14:textId="77777777" w:rsidR="00EA57EF" w:rsidRPr="004517A7" w:rsidRDefault="00EA57EF" w:rsidP="00EA57EF">
            <w:pPr>
              <w:ind w:right="-18"/>
              <w:jc w:val="center"/>
              <w:rPr>
                <w:rFonts w:ascii="Angsana New" w:eastAsia="PMingLiU" w:hAnsi="Angsana New"/>
                <w:sz w:val="22"/>
                <w:szCs w:val="22"/>
              </w:rPr>
            </w:pPr>
          </w:p>
        </w:tc>
      </w:tr>
      <w:tr w:rsidR="00EA57EF" w:rsidRPr="004517A7" w14:paraId="658DC574" w14:textId="77777777" w:rsidTr="0054751B">
        <w:trPr>
          <w:trHeight w:val="252"/>
        </w:trPr>
        <w:tc>
          <w:tcPr>
            <w:tcW w:w="2340" w:type="dxa"/>
          </w:tcPr>
          <w:p w14:paraId="3148EE83" w14:textId="77777777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" w:type="dxa"/>
          </w:tcPr>
          <w:p w14:paraId="55F2F7DF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</w:tcPr>
          <w:p w14:paraId="651C0F82" w14:textId="77777777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008BE4D8" w14:textId="77777777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1D6D431" w14:textId="77777777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237" w:type="dxa"/>
          </w:tcPr>
          <w:p w14:paraId="7997053C" w14:textId="77777777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11" w:type="dxa"/>
            <w:gridSpan w:val="3"/>
          </w:tcPr>
          <w:p w14:paraId="31B0C54C" w14:textId="4BA52B4E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</w:rPr>
            </w:pPr>
            <w:r w:rsidRPr="004517A7"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</w:rPr>
              <w:t>ส่วนได้เสียในความเป็นเจ้าของ</w:t>
            </w:r>
          </w:p>
        </w:tc>
      </w:tr>
      <w:tr w:rsidR="00EA57EF" w:rsidRPr="004517A7" w14:paraId="056962A2" w14:textId="77777777" w:rsidTr="0054751B">
        <w:trPr>
          <w:trHeight w:val="252"/>
        </w:trPr>
        <w:tc>
          <w:tcPr>
            <w:tcW w:w="2340" w:type="dxa"/>
          </w:tcPr>
          <w:p w14:paraId="0CC17F39" w14:textId="77777777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" w:type="dxa"/>
          </w:tcPr>
          <w:p w14:paraId="763A76E9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</w:tcPr>
          <w:p w14:paraId="3BF0B43E" w14:textId="77777777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1C3F8212" w14:textId="77777777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B6DB452" w14:textId="275447C5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237" w:type="dxa"/>
          </w:tcPr>
          <w:p w14:paraId="4AAB8814" w14:textId="77777777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11" w:type="dxa"/>
            <w:gridSpan w:val="3"/>
            <w:tcBorders>
              <w:bottom w:val="single" w:sz="4" w:space="0" w:color="auto"/>
            </w:tcBorders>
          </w:tcPr>
          <w:p w14:paraId="31903C63" w14:textId="5E2598BB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/>
                <w:color w:val="000000"/>
                <w:spacing w:val="-2"/>
                <w:sz w:val="22"/>
                <w:szCs w:val="22"/>
                <w:lang w:val="en-GB"/>
              </w:rPr>
              <w:t>(</w:t>
            </w:r>
            <w:r w:rsidRPr="004517A7">
              <w:rPr>
                <w:rFonts w:ascii="Angsana New" w:hAnsi="Angsana New" w:hint="cs"/>
                <w:color w:val="000000"/>
                <w:spacing w:val="-2"/>
                <w:sz w:val="22"/>
                <w:szCs w:val="22"/>
                <w:cs/>
              </w:rPr>
              <w:t>ร้อยละ</w:t>
            </w:r>
            <w:r w:rsidRPr="004517A7">
              <w:rPr>
                <w:rFonts w:ascii="Angsana New" w:hAnsi="Angsana New"/>
                <w:color w:val="000000"/>
                <w:spacing w:val="-2"/>
                <w:sz w:val="22"/>
                <w:szCs w:val="22"/>
                <w:lang w:val="en-GB"/>
              </w:rPr>
              <w:t>)</w:t>
            </w:r>
          </w:p>
        </w:tc>
      </w:tr>
      <w:tr w:rsidR="00EA57EF" w:rsidRPr="004517A7" w14:paraId="13987902" w14:textId="77777777" w:rsidTr="0054751B">
        <w:trPr>
          <w:trHeight w:val="252"/>
        </w:trPr>
        <w:tc>
          <w:tcPr>
            <w:tcW w:w="2340" w:type="dxa"/>
            <w:tcBorders>
              <w:bottom w:val="single" w:sz="4" w:space="0" w:color="auto"/>
            </w:tcBorders>
          </w:tcPr>
          <w:p w14:paraId="36F98AF6" w14:textId="24A732BF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241" w:type="dxa"/>
          </w:tcPr>
          <w:p w14:paraId="1E54DC5B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  <w:tcBorders>
              <w:bottom w:val="single" w:sz="4" w:space="0" w:color="auto"/>
            </w:tcBorders>
          </w:tcPr>
          <w:p w14:paraId="3896527F" w14:textId="37D8D320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252" w:type="dxa"/>
          </w:tcPr>
          <w:p w14:paraId="79E797E4" w14:textId="77777777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4BB0A27" w14:textId="68710916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237" w:type="dxa"/>
          </w:tcPr>
          <w:p w14:paraId="56814B9D" w14:textId="77777777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393EB0E2" w14:textId="322FFE62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271" w:type="dxa"/>
          </w:tcPr>
          <w:p w14:paraId="3514A8B1" w14:textId="77777777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749858ED" w14:textId="7E441F17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EA57EF" w:rsidRPr="004517A7" w14:paraId="5DB78033" w14:textId="77777777" w:rsidTr="00D24F5A">
        <w:trPr>
          <w:trHeight w:val="252"/>
        </w:trPr>
        <w:tc>
          <w:tcPr>
            <w:tcW w:w="2340" w:type="dxa"/>
          </w:tcPr>
          <w:p w14:paraId="7DB8417E" w14:textId="77777777" w:rsidR="00EA57EF" w:rsidRPr="004517A7" w:rsidRDefault="00EA57EF" w:rsidP="00EA57EF">
            <w:pPr>
              <w:ind w:right="-18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 xml:space="preserve">บริษัท ไบโอเอ็นเนอร์ยี่ สตูล </w:t>
            </w:r>
          </w:p>
          <w:p w14:paraId="12BF10F6" w14:textId="59AAC0E8" w:rsidR="00EA57EF" w:rsidRPr="004517A7" w:rsidRDefault="00EA57EF" w:rsidP="003A7CD5">
            <w:pPr>
              <w:ind w:left="163" w:right="-18"/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</w:rPr>
            </w:pPr>
            <w:r w:rsidRPr="004517A7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จำกัด</w:t>
            </w:r>
            <w:r w:rsidRPr="004517A7">
              <w:rPr>
                <w:rFonts w:asciiTheme="majorBidi" w:hAnsiTheme="majorBidi" w:cstheme="majorBidi"/>
                <w:sz w:val="28"/>
                <w:vertAlign w:val="superscript"/>
              </w:rPr>
              <w:t>(1)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vertAlign w:val="superscript"/>
              </w:rPr>
              <w:t>(3)</w:t>
            </w:r>
          </w:p>
        </w:tc>
        <w:tc>
          <w:tcPr>
            <w:tcW w:w="241" w:type="dxa"/>
          </w:tcPr>
          <w:p w14:paraId="46FA77D9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</w:tcPr>
          <w:p w14:paraId="11D48871" w14:textId="525FEB82" w:rsidR="00EA57EF" w:rsidRPr="004517A7" w:rsidRDefault="00EA57EF" w:rsidP="00EA57EF">
            <w:pPr>
              <w:ind w:right="-18"/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การผลิตและจำหน่ายไฟฟ้าจากไบโอแก๊ส</w:t>
            </w:r>
          </w:p>
        </w:tc>
        <w:tc>
          <w:tcPr>
            <w:tcW w:w="252" w:type="dxa"/>
          </w:tcPr>
          <w:p w14:paraId="21830AE7" w14:textId="77777777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B460E12" w14:textId="2025126D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09968D54" w14:textId="77777777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6FB87940" w14:textId="26F63B61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71" w:type="dxa"/>
          </w:tcPr>
          <w:p w14:paraId="13106CC3" w14:textId="77777777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78292684" w14:textId="4940A4AE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hAnsi="Angsana New"/>
                <w:sz w:val="22"/>
                <w:szCs w:val="22"/>
              </w:rPr>
              <w:t>80.00</w:t>
            </w:r>
          </w:p>
        </w:tc>
      </w:tr>
      <w:tr w:rsidR="00EA57EF" w:rsidRPr="004517A7" w14:paraId="051FC3B9" w14:textId="77777777" w:rsidTr="0054751B">
        <w:trPr>
          <w:trHeight w:val="252"/>
        </w:trPr>
        <w:tc>
          <w:tcPr>
            <w:tcW w:w="2340" w:type="dxa"/>
          </w:tcPr>
          <w:p w14:paraId="6AA210AC" w14:textId="2A850AA0" w:rsidR="00EA57EF" w:rsidRPr="004517A7" w:rsidRDefault="00EA57EF" w:rsidP="00EA57EF">
            <w:pPr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บริษัท พระแสงกรีน พาวเวอร์ จำกัด</w:t>
            </w:r>
          </w:p>
        </w:tc>
        <w:tc>
          <w:tcPr>
            <w:tcW w:w="241" w:type="dxa"/>
          </w:tcPr>
          <w:p w14:paraId="6666969C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</w:tcPr>
          <w:p w14:paraId="08ACCFBE" w14:textId="005EC69A" w:rsidR="00EA57EF" w:rsidRPr="004517A7" w:rsidRDefault="00EA57EF" w:rsidP="00EA57EF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การผลิตและจำหน่ายไฟฟ้าจากไบโอแก๊ส</w:t>
            </w:r>
          </w:p>
        </w:tc>
        <w:tc>
          <w:tcPr>
            <w:tcW w:w="252" w:type="dxa"/>
          </w:tcPr>
          <w:p w14:paraId="68AA632B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BAB5CD5" w14:textId="678E5742" w:rsidR="00EA57EF" w:rsidRPr="004517A7" w:rsidRDefault="00EA57EF" w:rsidP="00EA57EF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28154D05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39" w:type="dxa"/>
          </w:tcPr>
          <w:p w14:paraId="5438732F" w14:textId="773D5DD0" w:rsidR="00EA57EF" w:rsidRPr="004517A7" w:rsidRDefault="00EA57EF" w:rsidP="00EA57EF">
            <w:pPr>
              <w:ind w:right="-111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eastAsia="SimSun" w:hAnsi="Angsana New"/>
                <w:sz w:val="22"/>
                <w:szCs w:val="22"/>
                <w:lang w:eastAsia="zh-CN"/>
              </w:rPr>
              <w:t>55.00</w:t>
            </w:r>
          </w:p>
        </w:tc>
        <w:tc>
          <w:tcPr>
            <w:tcW w:w="271" w:type="dxa"/>
          </w:tcPr>
          <w:p w14:paraId="14A7BF06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01" w:type="dxa"/>
          </w:tcPr>
          <w:p w14:paraId="025800B5" w14:textId="63E865FC" w:rsidR="00EA57EF" w:rsidRPr="004517A7" w:rsidRDefault="00EA57EF" w:rsidP="00EA57EF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eastAsia="SimSun" w:hAnsi="Angsana New"/>
                <w:sz w:val="22"/>
                <w:szCs w:val="22"/>
                <w:lang w:eastAsia="zh-CN"/>
              </w:rPr>
              <w:t>60.00</w:t>
            </w:r>
          </w:p>
        </w:tc>
      </w:tr>
      <w:tr w:rsidR="00EA57EF" w:rsidRPr="004517A7" w14:paraId="2EA9D724" w14:textId="77777777" w:rsidTr="0054751B">
        <w:trPr>
          <w:trHeight w:val="252"/>
        </w:trPr>
        <w:tc>
          <w:tcPr>
            <w:tcW w:w="2340" w:type="dxa"/>
          </w:tcPr>
          <w:p w14:paraId="6131E6F6" w14:textId="5EF3D7FF" w:rsidR="00EA57EF" w:rsidRPr="004517A7" w:rsidRDefault="00EA57EF" w:rsidP="00EA57EF">
            <w:pPr>
              <w:ind w:right="-18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บริษัท เอ็นเนอร์ยี่ รีโวลูชั่น จำกัด</w:t>
            </w:r>
          </w:p>
        </w:tc>
        <w:tc>
          <w:tcPr>
            <w:tcW w:w="241" w:type="dxa"/>
          </w:tcPr>
          <w:p w14:paraId="52765A8F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910" w:type="dxa"/>
          </w:tcPr>
          <w:p w14:paraId="217D0F12" w14:textId="7290470A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การผลิตและจำหน่ายเทคโนโลยีประหยัด</w:t>
            </w:r>
          </w:p>
        </w:tc>
        <w:tc>
          <w:tcPr>
            <w:tcW w:w="252" w:type="dxa"/>
          </w:tcPr>
          <w:p w14:paraId="55B7E753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B32476D" w14:textId="260BDB74" w:rsidR="00EA57EF" w:rsidRPr="004517A7" w:rsidRDefault="00EA57EF" w:rsidP="00EA57EF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22EAE622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39" w:type="dxa"/>
          </w:tcPr>
          <w:p w14:paraId="288B6F69" w14:textId="34BBAFA4" w:rsidR="00EA57EF" w:rsidRPr="004517A7" w:rsidRDefault="00EA57EF" w:rsidP="00EA57EF">
            <w:pPr>
              <w:ind w:right="-111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eastAsia="SimSun" w:hAnsi="Angsana New"/>
                <w:sz w:val="22"/>
                <w:szCs w:val="22"/>
                <w:lang w:eastAsia="zh-CN"/>
              </w:rPr>
              <w:t>38.50</w:t>
            </w:r>
          </w:p>
        </w:tc>
        <w:tc>
          <w:tcPr>
            <w:tcW w:w="271" w:type="dxa"/>
          </w:tcPr>
          <w:p w14:paraId="083DC672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01" w:type="dxa"/>
          </w:tcPr>
          <w:p w14:paraId="44F2B8D7" w14:textId="61DA3AD9" w:rsidR="00EA57EF" w:rsidRPr="004517A7" w:rsidRDefault="00EA57EF" w:rsidP="00EA57EF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eastAsia="SimSun" w:hAnsi="Angsana New"/>
                <w:sz w:val="22"/>
                <w:szCs w:val="22"/>
                <w:lang w:eastAsia="zh-CN"/>
              </w:rPr>
              <w:t>38.50</w:t>
            </w:r>
          </w:p>
        </w:tc>
      </w:tr>
      <w:tr w:rsidR="00EA57EF" w:rsidRPr="004517A7" w14:paraId="22EA5BB5" w14:textId="77777777" w:rsidTr="0054751B">
        <w:trPr>
          <w:trHeight w:val="252"/>
        </w:trPr>
        <w:tc>
          <w:tcPr>
            <w:tcW w:w="2340" w:type="dxa"/>
          </w:tcPr>
          <w:p w14:paraId="44AF3B0C" w14:textId="77777777" w:rsidR="00EA57EF" w:rsidRPr="004517A7" w:rsidRDefault="00EA57EF" w:rsidP="00EA57EF">
            <w:pPr>
              <w:ind w:right="-18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41" w:type="dxa"/>
          </w:tcPr>
          <w:p w14:paraId="11791354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910" w:type="dxa"/>
          </w:tcPr>
          <w:p w14:paraId="6CE73A6E" w14:textId="7AD350DE" w:rsidR="00EA57EF" w:rsidRPr="004517A7" w:rsidRDefault="00EA57EF" w:rsidP="00EA57EF">
            <w:pPr>
              <w:ind w:left="369" w:right="-18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พลังงาน</w:t>
            </w:r>
          </w:p>
        </w:tc>
        <w:tc>
          <w:tcPr>
            <w:tcW w:w="252" w:type="dxa"/>
          </w:tcPr>
          <w:p w14:paraId="7DB981A6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0AFA887" w14:textId="77777777" w:rsidR="00EA57EF" w:rsidRPr="004517A7" w:rsidRDefault="00EA57EF" w:rsidP="00EA57EF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237" w:type="dxa"/>
          </w:tcPr>
          <w:p w14:paraId="7DE11A2E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39" w:type="dxa"/>
          </w:tcPr>
          <w:p w14:paraId="3FB6606E" w14:textId="77777777" w:rsidR="00EA57EF" w:rsidRPr="004517A7" w:rsidRDefault="00EA57EF" w:rsidP="00EA57EF">
            <w:pPr>
              <w:ind w:right="-111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271" w:type="dxa"/>
          </w:tcPr>
          <w:p w14:paraId="529E3068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01" w:type="dxa"/>
          </w:tcPr>
          <w:p w14:paraId="19B3D475" w14:textId="77777777" w:rsidR="00EA57EF" w:rsidRPr="004517A7" w:rsidRDefault="00EA57EF" w:rsidP="00EA57EF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</w:tr>
      <w:tr w:rsidR="00EA57EF" w:rsidRPr="004517A7" w14:paraId="1BB16E10" w14:textId="77777777" w:rsidTr="0054751B">
        <w:trPr>
          <w:trHeight w:val="252"/>
        </w:trPr>
        <w:tc>
          <w:tcPr>
            <w:tcW w:w="2340" w:type="dxa"/>
          </w:tcPr>
          <w:p w14:paraId="13CCE202" w14:textId="60ECBA2B" w:rsidR="00EA57EF" w:rsidRPr="004517A7" w:rsidRDefault="00EA57EF" w:rsidP="00EA57EF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 xml:space="preserve">บริษัท อี อาร์ วี อินเตอร์เนชั่นแนล </w:t>
            </w:r>
          </w:p>
        </w:tc>
        <w:tc>
          <w:tcPr>
            <w:tcW w:w="241" w:type="dxa"/>
          </w:tcPr>
          <w:p w14:paraId="3607237F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2910" w:type="dxa"/>
          </w:tcPr>
          <w:p w14:paraId="4AE97E87" w14:textId="7EB9D338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ซื้อมา</w:t>
            </w:r>
            <w:r w:rsidRPr="004517A7">
              <w:rPr>
                <w:rFonts w:ascii="Angsana New" w:hAnsi="Angsana New" w:hint="cs"/>
                <w:sz w:val="22"/>
                <w:szCs w:val="22"/>
                <w:lang w:val="en-GB"/>
              </w:rPr>
              <w:t>-</w:t>
            </w: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ขายไป นำเข้า</w:t>
            </w:r>
            <w:r w:rsidRPr="004517A7">
              <w:rPr>
                <w:rFonts w:ascii="Angsana New" w:hAnsi="Angsana New" w:hint="cs"/>
                <w:sz w:val="22"/>
                <w:szCs w:val="22"/>
                <w:lang w:val="en-GB"/>
              </w:rPr>
              <w:t>-</w:t>
            </w: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ส่งออกเทคโนโลยี</w:t>
            </w:r>
          </w:p>
        </w:tc>
        <w:tc>
          <w:tcPr>
            <w:tcW w:w="252" w:type="dxa"/>
          </w:tcPr>
          <w:p w14:paraId="7AA7CE24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29C37C3" w14:textId="753EA440" w:rsidR="00EA57EF" w:rsidRPr="004517A7" w:rsidRDefault="00EA57EF" w:rsidP="00EA57EF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0E13F0E9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39" w:type="dxa"/>
          </w:tcPr>
          <w:p w14:paraId="2E0DCF8C" w14:textId="69C02D31" w:rsidR="00EA57EF" w:rsidRPr="004517A7" w:rsidRDefault="00EA57EF" w:rsidP="00EA57EF">
            <w:pPr>
              <w:ind w:right="-111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eastAsia="SimSun" w:hAnsi="Angsana New"/>
                <w:sz w:val="22"/>
                <w:szCs w:val="22"/>
                <w:lang w:eastAsia="zh-CN"/>
              </w:rPr>
              <w:t>99.99</w:t>
            </w:r>
          </w:p>
        </w:tc>
        <w:tc>
          <w:tcPr>
            <w:tcW w:w="271" w:type="dxa"/>
          </w:tcPr>
          <w:p w14:paraId="62DFEA79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01" w:type="dxa"/>
          </w:tcPr>
          <w:p w14:paraId="43332223" w14:textId="6E466213" w:rsidR="00EA57EF" w:rsidRPr="004517A7" w:rsidRDefault="00EA57EF" w:rsidP="00EA57EF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eastAsia="SimSun" w:hAnsi="Angsana New"/>
                <w:sz w:val="22"/>
                <w:szCs w:val="22"/>
                <w:lang w:eastAsia="zh-CN"/>
              </w:rPr>
              <w:t>99.99</w:t>
            </w:r>
          </w:p>
        </w:tc>
      </w:tr>
      <w:tr w:rsidR="00EA57EF" w:rsidRPr="004517A7" w14:paraId="08EACC80" w14:textId="77777777" w:rsidTr="0054751B">
        <w:trPr>
          <w:trHeight w:val="252"/>
        </w:trPr>
        <w:tc>
          <w:tcPr>
            <w:tcW w:w="2340" w:type="dxa"/>
          </w:tcPr>
          <w:p w14:paraId="00D80B06" w14:textId="296F1B06" w:rsidR="00EA57EF" w:rsidRPr="004517A7" w:rsidRDefault="00EA57EF" w:rsidP="003A7CD5">
            <w:pPr>
              <w:ind w:left="163" w:right="-18"/>
              <w:rPr>
                <w:rFonts w:ascii="Angsana New" w:hAnsi="Angsana New"/>
                <w:sz w:val="22"/>
                <w:szCs w:val="22"/>
              </w:rPr>
            </w:pPr>
            <w:r w:rsidRPr="004517A7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จำกัด</w:t>
            </w:r>
          </w:p>
        </w:tc>
        <w:tc>
          <w:tcPr>
            <w:tcW w:w="241" w:type="dxa"/>
          </w:tcPr>
          <w:p w14:paraId="7B2B82EC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2910" w:type="dxa"/>
          </w:tcPr>
          <w:p w14:paraId="4F4A9C35" w14:textId="17D244E5" w:rsidR="00EA57EF" w:rsidRPr="004517A7" w:rsidRDefault="00EA57EF" w:rsidP="00EA57EF">
            <w:pPr>
              <w:ind w:left="369"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ประหยัดพลังงาน</w:t>
            </w:r>
          </w:p>
        </w:tc>
        <w:tc>
          <w:tcPr>
            <w:tcW w:w="252" w:type="dxa"/>
          </w:tcPr>
          <w:p w14:paraId="7C578806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50A482A" w14:textId="77777777" w:rsidR="00EA57EF" w:rsidRPr="004517A7" w:rsidRDefault="00EA57EF" w:rsidP="00EA57EF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237" w:type="dxa"/>
          </w:tcPr>
          <w:p w14:paraId="367F4202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39" w:type="dxa"/>
          </w:tcPr>
          <w:p w14:paraId="4B141CE5" w14:textId="77777777" w:rsidR="00EA57EF" w:rsidRPr="004517A7" w:rsidRDefault="00EA57EF" w:rsidP="00EA57EF">
            <w:pPr>
              <w:ind w:right="-111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271" w:type="dxa"/>
          </w:tcPr>
          <w:p w14:paraId="5DA552AF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01" w:type="dxa"/>
          </w:tcPr>
          <w:p w14:paraId="2A61E715" w14:textId="77777777" w:rsidR="00EA57EF" w:rsidRPr="004517A7" w:rsidRDefault="00EA57EF" w:rsidP="00EA57EF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</w:tr>
      <w:tr w:rsidR="00EA57EF" w:rsidRPr="004517A7" w14:paraId="40924B99" w14:textId="77777777" w:rsidTr="0054751B">
        <w:trPr>
          <w:trHeight w:val="252"/>
        </w:trPr>
        <w:tc>
          <w:tcPr>
            <w:tcW w:w="2340" w:type="dxa"/>
          </w:tcPr>
          <w:p w14:paraId="32B402FF" w14:textId="1507CF8D" w:rsidR="00EA57EF" w:rsidRPr="004517A7" w:rsidRDefault="00EA57EF" w:rsidP="00EA57EF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4517A7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บริษัท สตาร์ โซล่า พาวเวอร์ จำกัด</w:t>
            </w:r>
            <w:r w:rsidRPr="004517A7">
              <w:rPr>
                <w:rFonts w:asciiTheme="majorBidi" w:hAnsiTheme="majorBidi" w:cstheme="majorBidi"/>
                <w:sz w:val="28"/>
                <w:vertAlign w:val="superscript"/>
              </w:rPr>
              <w:t>(2)</w:t>
            </w:r>
          </w:p>
        </w:tc>
        <w:tc>
          <w:tcPr>
            <w:tcW w:w="241" w:type="dxa"/>
          </w:tcPr>
          <w:p w14:paraId="3EE3C8D4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</w:tcPr>
          <w:p w14:paraId="439C3ED6" w14:textId="7C929447" w:rsidR="00EA57EF" w:rsidRPr="004517A7" w:rsidRDefault="00EA57EF" w:rsidP="00EA57EF">
            <w:pPr>
              <w:ind w:left="366" w:right="-18" w:hanging="360"/>
              <w:rPr>
                <w:rFonts w:ascii="Angsana New" w:hAnsi="Angsana New"/>
                <w:sz w:val="22"/>
                <w:szCs w:val="22"/>
                <w:cs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การผลิตและจำหน่ายวัสดุที่ใช้ในการผลิตแผง       เซลล์แสงอาทิตย์</w:t>
            </w:r>
          </w:p>
        </w:tc>
        <w:tc>
          <w:tcPr>
            <w:tcW w:w="252" w:type="dxa"/>
          </w:tcPr>
          <w:p w14:paraId="5C237F11" w14:textId="77777777" w:rsidR="00EA57EF" w:rsidRPr="004517A7" w:rsidRDefault="00EA57EF" w:rsidP="00EA57E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8CE9B85" w14:textId="76954C29" w:rsidR="00EA57EF" w:rsidRPr="004517A7" w:rsidRDefault="00EA57EF" w:rsidP="00EA57EF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0931302F" w14:textId="77777777" w:rsidR="00EA57EF" w:rsidRPr="004517A7" w:rsidRDefault="00EA57EF" w:rsidP="00EA57EF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39" w:type="dxa"/>
          </w:tcPr>
          <w:p w14:paraId="3F124002" w14:textId="2007F926" w:rsidR="00EA57EF" w:rsidRPr="004517A7" w:rsidRDefault="00EA57EF" w:rsidP="00EA57EF">
            <w:pPr>
              <w:ind w:right="-111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eastAsia="SimSun" w:hAnsi="Angsana New"/>
                <w:sz w:val="22"/>
                <w:szCs w:val="22"/>
                <w:lang w:eastAsia="zh-CN"/>
              </w:rPr>
              <w:t>99.99</w:t>
            </w:r>
          </w:p>
        </w:tc>
        <w:tc>
          <w:tcPr>
            <w:tcW w:w="271" w:type="dxa"/>
          </w:tcPr>
          <w:p w14:paraId="3A2E6AC3" w14:textId="77777777" w:rsidR="00EA57EF" w:rsidRPr="004517A7" w:rsidRDefault="00EA57EF" w:rsidP="00EA57EF">
            <w:pPr>
              <w:ind w:right="-111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01" w:type="dxa"/>
          </w:tcPr>
          <w:p w14:paraId="21C2931C" w14:textId="734C887D" w:rsidR="00EA57EF" w:rsidRPr="004517A7" w:rsidRDefault="00EA57EF" w:rsidP="00EA57EF">
            <w:pPr>
              <w:ind w:left="-165" w:right="-111" w:hanging="23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eastAsia="SimSun" w:hAnsi="Angsana New"/>
                <w:sz w:val="22"/>
                <w:szCs w:val="22"/>
                <w:lang w:eastAsia="zh-CN"/>
              </w:rPr>
              <w:t xml:space="preserve"> 50.99</w:t>
            </w:r>
          </w:p>
        </w:tc>
      </w:tr>
      <w:tr w:rsidR="00EA57EF" w:rsidRPr="004517A7" w14:paraId="0B10BFE5" w14:textId="77777777" w:rsidTr="0054751B">
        <w:trPr>
          <w:trHeight w:val="252"/>
        </w:trPr>
        <w:tc>
          <w:tcPr>
            <w:tcW w:w="2340" w:type="dxa"/>
            <w:vAlign w:val="center"/>
          </w:tcPr>
          <w:p w14:paraId="70FC9B2F" w14:textId="31521AB9" w:rsidR="00EA57EF" w:rsidRPr="004517A7" w:rsidRDefault="00EA57EF" w:rsidP="003A7CD5">
            <w:pPr>
              <w:ind w:left="163" w:right="-57" w:hanging="163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บริษัท ไฮโดรเอ็นเตอร์ไพร์ส แอนด์ อะควอดีซายน์ จำกัด</w:t>
            </w:r>
            <w:r w:rsidRPr="004517A7">
              <w:rPr>
                <w:rFonts w:asciiTheme="majorBidi" w:hAnsiTheme="majorBidi" w:cstheme="majorBidi"/>
                <w:sz w:val="28"/>
                <w:vertAlign w:val="superscript"/>
              </w:rPr>
              <w:t>(6)</w:t>
            </w:r>
          </w:p>
        </w:tc>
        <w:tc>
          <w:tcPr>
            <w:tcW w:w="241" w:type="dxa"/>
          </w:tcPr>
          <w:p w14:paraId="25DA60A6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2910" w:type="dxa"/>
          </w:tcPr>
          <w:p w14:paraId="45BA7C79" w14:textId="1F051B6B" w:rsidR="00EA57EF" w:rsidRPr="004517A7" w:rsidRDefault="00EA57EF" w:rsidP="00EA57EF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การผลิตและจำหน่ายน้ำประปา</w:t>
            </w:r>
          </w:p>
        </w:tc>
        <w:tc>
          <w:tcPr>
            <w:tcW w:w="252" w:type="dxa"/>
          </w:tcPr>
          <w:p w14:paraId="1E460254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ED41838" w14:textId="0A435E01" w:rsidR="00EA57EF" w:rsidRPr="004517A7" w:rsidRDefault="00EA57EF" w:rsidP="00EA57EF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29B21607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39" w:type="dxa"/>
          </w:tcPr>
          <w:p w14:paraId="3003E3C9" w14:textId="1C3A4A76" w:rsidR="00EA57EF" w:rsidRPr="004517A7" w:rsidRDefault="00EA57EF" w:rsidP="00EA57EF">
            <w:pPr>
              <w:ind w:right="-111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eastAsia="SimSun" w:hAnsi="Angsana New"/>
                <w:sz w:val="22"/>
                <w:szCs w:val="22"/>
                <w:lang w:eastAsia="zh-CN"/>
              </w:rPr>
              <w:t>99.99</w:t>
            </w:r>
          </w:p>
        </w:tc>
        <w:tc>
          <w:tcPr>
            <w:tcW w:w="271" w:type="dxa"/>
          </w:tcPr>
          <w:p w14:paraId="2046564F" w14:textId="77777777" w:rsidR="00EA57EF" w:rsidRPr="004517A7" w:rsidRDefault="00EA57EF" w:rsidP="00EA57EF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01" w:type="dxa"/>
          </w:tcPr>
          <w:p w14:paraId="4569E8B2" w14:textId="034761F2" w:rsidR="00EA57EF" w:rsidRPr="004517A7" w:rsidRDefault="00EA57EF" w:rsidP="00EA57EF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4517A7">
              <w:rPr>
                <w:rFonts w:ascii="Angsana New" w:eastAsia="SimSun" w:hAnsi="Angsana New"/>
                <w:sz w:val="22"/>
                <w:szCs w:val="22"/>
                <w:lang w:eastAsia="zh-CN"/>
              </w:rPr>
              <w:t>-</w:t>
            </w:r>
          </w:p>
        </w:tc>
      </w:tr>
      <w:tr w:rsidR="00EA57EF" w:rsidRPr="004517A7" w14:paraId="3975150B" w14:textId="77777777" w:rsidTr="0054751B">
        <w:trPr>
          <w:trHeight w:val="252"/>
        </w:trPr>
        <w:tc>
          <w:tcPr>
            <w:tcW w:w="9099" w:type="dxa"/>
            <w:gridSpan w:val="9"/>
          </w:tcPr>
          <w:p w14:paraId="796AF2E2" w14:textId="77777777" w:rsidR="00EA57EF" w:rsidRPr="004517A7" w:rsidRDefault="00EA57EF" w:rsidP="00EA57EF">
            <w:pPr>
              <w:pStyle w:val="ListParagraph"/>
              <w:numPr>
                <w:ilvl w:val="0"/>
                <w:numId w:val="12"/>
              </w:numPr>
              <w:ind w:right="-18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517A7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 xml:space="preserve">กลุ่มบริษัทได้เข้าซื้อหุ้นของบริษัทดังกล่าวเมื่อวันที่ </w:t>
            </w:r>
            <w:r w:rsidRPr="004517A7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30 </w:t>
            </w:r>
            <w:r w:rsidRPr="004517A7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 xml:space="preserve">มิถุนายน </w:t>
            </w:r>
            <w:r w:rsidRPr="004517A7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2563</w:t>
            </w:r>
          </w:p>
          <w:p w14:paraId="16F4C7EF" w14:textId="77777777" w:rsidR="00EA57EF" w:rsidRPr="004517A7" w:rsidRDefault="00EA57EF" w:rsidP="00EA57EF">
            <w:pPr>
              <w:pStyle w:val="ListParagraph"/>
              <w:numPr>
                <w:ilvl w:val="0"/>
                <w:numId w:val="12"/>
              </w:numPr>
              <w:ind w:right="-1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4517A7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 xml:space="preserve">กลุ่มบริษัทได้จดทะเบียนจัดตั้งบริษัทดังกล่าวเมื่อวันที่ </w:t>
            </w:r>
            <w:r w:rsidRPr="004517A7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1</w:t>
            </w:r>
            <w:r w:rsidRPr="004517A7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3</w:t>
            </w:r>
            <w:r w:rsidRPr="004517A7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</w:t>
            </w:r>
            <w:r w:rsidRPr="004517A7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 xml:space="preserve">พฤศจิกายน </w:t>
            </w:r>
            <w:r w:rsidRPr="004517A7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256</w:t>
            </w:r>
            <w:r w:rsidRPr="004517A7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3</w:t>
            </w:r>
          </w:p>
          <w:p w14:paraId="40F7A3F0" w14:textId="71C0F2E2" w:rsidR="00EA57EF" w:rsidRPr="004517A7" w:rsidRDefault="00EA57EF" w:rsidP="00EA57EF">
            <w:pPr>
              <w:pStyle w:val="ListParagraph"/>
              <w:numPr>
                <w:ilvl w:val="0"/>
                <w:numId w:val="12"/>
              </w:numPr>
              <w:ind w:right="-1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4517A7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 xml:space="preserve">กลุ่มบริษัทได้มีการจำหน่ายเงินลงทุนในบริษัทดังกล่าวเมื่อวันที่ </w:t>
            </w:r>
            <w:r w:rsidRPr="004517A7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9 </w:t>
            </w:r>
            <w:r w:rsidRPr="004517A7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 xml:space="preserve">เมษายน </w:t>
            </w:r>
            <w:r w:rsidRPr="004517A7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2564</w:t>
            </w:r>
          </w:p>
          <w:p w14:paraId="77590D6B" w14:textId="1E696A73" w:rsidR="00EA57EF" w:rsidRPr="004517A7" w:rsidRDefault="00EA57EF" w:rsidP="00EA57EF">
            <w:pPr>
              <w:pStyle w:val="ListParagraph"/>
              <w:numPr>
                <w:ilvl w:val="0"/>
                <w:numId w:val="12"/>
              </w:numPr>
              <w:ind w:right="-1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4517A7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 xml:space="preserve">กลุ่มบริษัทได้มีการจำหน่ายเงินลงทุนในบริษัทดังกล่าวเมื่อวันที่ </w:t>
            </w:r>
            <w:r w:rsidRPr="004517A7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29 </w:t>
            </w:r>
            <w:r w:rsidRPr="004517A7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 xml:space="preserve">มิถุนายน </w:t>
            </w:r>
            <w:r w:rsidRPr="004517A7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2564</w:t>
            </w:r>
          </w:p>
          <w:p w14:paraId="2E64BCE8" w14:textId="3188AB87" w:rsidR="00EA57EF" w:rsidRPr="004517A7" w:rsidRDefault="00EA57EF" w:rsidP="00EA57EF">
            <w:pPr>
              <w:pStyle w:val="ListParagraph"/>
              <w:numPr>
                <w:ilvl w:val="0"/>
                <w:numId w:val="12"/>
              </w:numPr>
              <w:ind w:right="-1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4517A7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 xml:space="preserve">บริษัทได้มีการจำหน่ายเงินลงทุนในบริษัทดังกล่าวเมื่อวันที่ </w:t>
            </w:r>
            <w:r w:rsidRPr="004517A7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30 </w:t>
            </w:r>
            <w:r w:rsidRPr="004517A7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 xml:space="preserve">มิถุนายน </w:t>
            </w:r>
            <w:r w:rsidRPr="004517A7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2564</w:t>
            </w:r>
          </w:p>
          <w:p w14:paraId="729AD89E" w14:textId="3433B795" w:rsidR="00EA57EF" w:rsidRPr="004517A7" w:rsidRDefault="00EA57EF" w:rsidP="00156898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  <w:i/>
                <w:iCs/>
                <w:sz w:val="22"/>
                <w:szCs w:val="22"/>
                <w:lang w:val="en-GB"/>
              </w:rPr>
            </w:pPr>
            <w:r w:rsidRPr="004517A7">
              <w:rPr>
                <w:rFonts w:asciiTheme="majorBidi" w:hAnsiTheme="majorBidi" w:hint="cs"/>
                <w:i/>
                <w:iCs/>
                <w:sz w:val="22"/>
                <w:szCs w:val="22"/>
                <w:cs/>
                <w:lang w:val="en-GB"/>
              </w:rPr>
              <w:t>บริษัทได้เข้าซื้อหุ้นของบริษัทดังกล่าวเมื่อวันที่</w:t>
            </w:r>
            <w:r w:rsidRPr="004517A7">
              <w:rPr>
                <w:rFonts w:asciiTheme="majorBidi" w:hAnsiTheme="majorBidi"/>
                <w:i/>
                <w:iCs/>
                <w:sz w:val="22"/>
                <w:szCs w:val="22"/>
                <w:cs/>
                <w:lang w:val="en-GB"/>
              </w:rPr>
              <w:t xml:space="preserve"> </w:t>
            </w:r>
            <w:r w:rsidRPr="004517A7">
              <w:rPr>
                <w:rFonts w:asciiTheme="majorBidi" w:hAnsiTheme="majorBidi"/>
                <w:i/>
                <w:iCs/>
                <w:sz w:val="22"/>
                <w:szCs w:val="22"/>
              </w:rPr>
              <w:t>29</w:t>
            </w:r>
            <w:r w:rsidRPr="004517A7">
              <w:rPr>
                <w:rFonts w:asciiTheme="majorBidi" w:hAnsiTheme="majorBidi"/>
                <w:i/>
                <w:iCs/>
                <w:sz w:val="22"/>
                <w:szCs w:val="22"/>
                <w:cs/>
                <w:lang w:val="en-GB"/>
              </w:rPr>
              <w:t xml:space="preserve"> </w:t>
            </w:r>
            <w:r w:rsidRPr="004517A7">
              <w:rPr>
                <w:rFonts w:asciiTheme="majorBidi" w:hAnsiTheme="majorBidi" w:hint="cs"/>
                <w:i/>
                <w:iCs/>
                <w:sz w:val="22"/>
                <w:szCs w:val="22"/>
                <w:cs/>
                <w:lang w:val="en-GB"/>
              </w:rPr>
              <w:t>ธันวาคม</w:t>
            </w:r>
            <w:r w:rsidRPr="004517A7">
              <w:rPr>
                <w:rFonts w:asciiTheme="majorBidi" w:hAnsiTheme="majorBidi"/>
                <w:i/>
                <w:iCs/>
                <w:sz w:val="22"/>
                <w:szCs w:val="22"/>
                <w:cs/>
                <w:lang w:val="en-GB"/>
              </w:rPr>
              <w:t xml:space="preserve"> </w:t>
            </w:r>
            <w:r w:rsidRPr="004517A7">
              <w:rPr>
                <w:rFonts w:asciiTheme="majorBidi" w:hAnsiTheme="majorBidi"/>
                <w:i/>
                <w:iCs/>
                <w:sz w:val="22"/>
                <w:szCs w:val="22"/>
              </w:rPr>
              <w:t>2564</w:t>
            </w:r>
          </w:p>
        </w:tc>
      </w:tr>
    </w:tbl>
    <w:p w14:paraId="2A1CCFF1" w14:textId="5EBB2D03" w:rsidR="003B65FB" w:rsidRPr="004517A7" w:rsidRDefault="003B65FB" w:rsidP="007A1E51">
      <w:pPr>
        <w:pStyle w:val="ListParagraph"/>
        <w:spacing w:before="240" w:after="240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กลุ่มบริษัทมีรายการและความสัมพันธ์อย่างมีสาระสำคัญกับบริษัทที่เกี่ยวข้องกัน ดังนั้นงบการเงินนี้จึงอาจไม่แสดงถึงเงื่อนไขที่อาจมีอยู่หรือผลการดำเนินงานซึ่งอาจเกิดขึ้นในกรณีที่กลุ่มบริษัทได้ดำเนินงานโดยปราศจากความสัมพันธ์ดังกล่าว</w:t>
      </w:r>
    </w:p>
    <w:p w14:paraId="1C5CFDDE" w14:textId="4A52705F" w:rsidR="008E31C0" w:rsidRPr="004517A7" w:rsidRDefault="008E31C0" w:rsidP="007A1E51">
      <w:pPr>
        <w:tabs>
          <w:tab w:val="left" w:pos="720"/>
        </w:tabs>
        <w:spacing w:before="120" w:after="120"/>
        <w:ind w:left="360" w:right="-29" w:hanging="547"/>
        <w:jc w:val="thaiDistribute"/>
        <w:rPr>
          <w:rFonts w:asciiTheme="majorBidi" w:eastAsia="SimSun" w:hAnsiTheme="majorBidi" w:cstheme="majorBidi"/>
          <w:b/>
          <w:sz w:val="28"/>
        </w:rPr>
      </w:pPr>
      <w:r w:rsidRPr="004517A7">
        <w:rPr>
          <w:rFonts w:asciiTheme="majorBidi" w:eastAsia="SimSun" w:hAnsiTheme="majorBidi" w:cstheme="majorBidi"/>
          <w:b/>
          <w:bCs/>
          <w:sz w:val="28"/>
        </w:rPr>
        <w:tab/>
      </w:r>
      <w:r w:rsidRPr="004517A7">
        <w:rPr>
          <w:rFonts w:asciiTheme="majorBidi" w:eastAsia="SimSun" w:hAnsiTheme="majorBidi" w:cstheme="majorBidi"/>
          <w:b/>
          <w:bCs/>
          <w:sz w:val="28"/>
          <w:cs/>
        </w:rPr>
        <w:t>การ</w:t>
      </w:r>
      <w:r w:rsidRPr="004517A7">
        <w:rPr>
          <w:rFonts w:asciiTheme="majorBidi" w:eastAsia="SimSun" w:hAnsiTheme="majorBidi" w:cstheme="majorBidi" w:hint="cs"/>
          <w:b/>
          <w:bCs/>
          <w:sz w:val="28"/>
          <w:cs/>
        </w:rPr>
        <w:t>แพร่</w:t>
      </w:r>
      <w:r w:rsidRPr="004517A7">
        <w:rPr>
          <w:rFonts w:asciiTheme="majorBidi" w:eastAsia="SimSun" w:hAnsiTheme="majorBidi" w:cstheme="majorBidi"/>
          <w:b/>
          <w:bCs/>
          <w:sz w:val="28"/>
          <w:cs/>
        </w:rPr>
        <w:t>ระบาดของ</w:t>
      </w:r>
      <w:r w:rsidRPr="004517A7">
        <w:rPr>
          <w:rFonts w:asciiTheme="majorBidi" w:eastAsia="SimSun" w:hAnsiTheme="majorBidi" w:cstheme="majorBidi" w:hint="cs"/>
          <w:b/>
          <w:bCs/>
          <w:sz w:val="28"/>
          <w:cs/>
        </w:rPr>
        <w:t>โรคติดเชื้อ</w:t>
      </w:r>
      <w:r w:rsidRPr="004517A7">
        <w:rPr>
          <w:rFonts w:asciiTheme="majorBidi" w:eastAsia="SimSun" w:hAnsiTheme="majorBidi" w:cstheme="majorBidi"/>
          <w:b/>
          <w:bCs/>
          <w:sz w:val="28"/>
          <w:cs/>
        </w:rPr>
        <w:t>ไวรัสโค</w:t>
      </w:r>
      <w:r w:rsidRPr="004517A7">
        <w:rPr>
          <w:rFonts w:asciiTheme="majorBidi" w:eastAsia="SimSun" w:hAnsiTheme="majorBidi" w:cstheme="majorBidi" w:hint="cs"/>
          <w:b/>
          <w:bCs/>
          <w:sz w:val="28"/>
          <w:cs/>
        </w:rPr>
        <w:t xml:space="preserve">โรนา </w:t>
      </w:r>
      <w:r w:rsidRPr="004517A7">
        <w:rPr>
          <w:rFonts w:asciiTheme="majorBidi" w:hAnsiTheme="majorBidi" w:cstheme="majorBidi"/>
          <w:b/>
          <w:bCs/>
          <w:sz w:val="28"/>
        </w:rPr>
        <w:t>2019</w:t>
      </w:r>
    </w:p>
    <w:p w14:paraId="3683FC40" w14:textId="1A92F0E2" w:rsidR="00156898" w:rsidRPr="004517A7" w:rsidRDefault="008E31C0" w:rsidP="007A1E51">
      <w:pPr>
        <w:tabs>
          <w:tab w:val="left" w:pos="720"/>
        </w:tabs>
        <w:spacing w:before="120" w:after="120"/>
        <w:ind w:left="360" w:right="-29" w:hanging="540"/>
        <w:jc w:val="thaiDistribute"/>
        <w:rPr>
          <w:rFonts w:asciiTheme="majorBidi" w:eastAsia="Calibri" w:hAnsiTheme="majorBidi" w:cstheme="majorBidi"/>
          <w:sz w:val="28"/>
          <w:cs/>
        </w:rPr>
      </w:pPr>
      <w:r w:rsidRPr="004517A7">
        <w:rPr>
          <w:rFonts w:asciiTheme="majorBidi" w:hAnsiTheme="majorBidi" w:cstheme="majorBidi"/>
          <w:sz w:val="28"/>
        </w:rPr>
        <w:tab/>
      </w:r>
      <w:r w:rsidRPr="004517A7">
        <w:rPr>
          <w:rFonts w:asciiTheme="majorBidi" w:hAnsiTheme="majorBidi" w:cstheme="majorBidi"/>
          <w:sz w:val="28"/>
          <w:cs/>
        </w:rPr>
        <w:t>สถานการณ์</w:t>
      </w:r>
      <w:r w:rsidRPr="004517A7">
        <w:rPr>
          <w:rFonts w:asciiTheme="majorBidi" w:hAnsiTheme="majorBidi" w:cstheme="majorBidi" w:hint="cs"/>
          <w:sz w:val="28"/>
          <w:cs/>
        </w:rPr>
        <w:t>การ</w:t>
      </w:r>
      <w:r w:rsidRPr="004517A7">
        <w:rPr>
          <w:rFonts w:asciiTheme="majorBidi" w:hAnsiTheme="majorBidi" w:cstheme="majorBidi"/>
          <w:sz w:val="28"/>
          <w:cs/>
        </w:rPr>
        <w:t>แพร่ระบาดของ</w:t>
      </w:r>
      <w:r w:rsidRPr="004517A7">
        <w:rPr>
          <w:rFonts w:asciiTheme="majorBidi" w:hAnsiTheme="majorBidi" w:cstheme="majorBidi" w:hint="cs"/>
          <w:sz w:val="28"/>
          <w:cs/>
        </w:rPr>
        <w:t>โรคติดเชื้อ</w:t>
      </w:r>
      <w:r w:rsidRPr="004517A7">
        <w:rPr>
          <w:rFonts w:asciiTheme="majorBidi" w:hAnsiTheme="majorBidi" w:cstheme="majorBidi"/>
          <w:sz w:val="28"/>
          <w:cs/>
        </w:rPr>
        <w:t>ไวรัสโค</w:t>
      </w:r>
      <w:r w:rsidRPr="004517A7">
        <w:rPr>
          <w:rFonts w:asciiTheme="majorBidi" w:hAnsiTheme="majorBidi" w:cstheme="majorBidi" w:hint="cs"/>
          <w:sz w:val="28"/>
          <w:cs/>
        </w:rPr>
        <w:t xml:space="preserve">โรนา </w:t>
      </w:r>
      <w:r w:rsidRPr="004517A7">
        <w:rPr>
          <w:rFonts w:asciiTheme="majorBidi" w:hAnsiTheme="majorBidi" w:cstheme="majorBidi"/>
          <w:sz w:val="28"/>
        </w:rPr>
        <w:t xml:space="preserve">2019 </w:t>
      </w:r>
      <w:r w:rsidRPr="004517A7">
        <w:rPr>
          <w:rFonts w:asciiTheme="majorBidi" w:hAnsiTheme="majorBidi" w:cstheme="majorBidi"/>
          <w:sz w:val="28"/>
          <w:cs/>
        </w:rPr>
        <w:t>ที่ปัจจุบัน</w:t>
      </w:r>
      <w:r w:rsidRPr="004517A7">
        <w:rPr>
          <w:rFonts w:asciiTheme="majorBidi" w:hAnsiTheme="majorBidi" w:cstheme="majorBidi" w:hint="cs"/>
          <w:sz w:val="28"/>
          <w:cs/>
        </w:rPr>
        <w:t>ยัง</w:t>
      </w:r>
      <w:r w:rsidRPr="004517A7">
        <w:rPr>
          <w:rFonts w:asciiTheme="majorBidi" w:hAnsiTheme="majorBidi" w:cstheme="majorBidi"/>
          <w:sz w:val="28"/>
          <w:cs/>
        </w:rPr>
        <w:t>มีผลกระทบต่อธุรกิจและอุตสาหกรรมส่วนใหญ่ อาจนำมาซึ่งความไม่แน่นอนและผลกระทบต่อสภาพแวดล้อมของการดำเนินธุรกิจ</w:t>
      </w:r>
      <w:r w:rsidRPr="004517A7">
        <w:rPr>
          <w:rFonts w:asciiTheme="majorBidi" w:hAnsiTheme="majorBidi" w:cstheme="majorBidi" w:hint="cs"/>
          <w:sz w:val="28"/>
          <w:cs/>
        </w:rPr>
        <w:t xml:space="preserve">ของกลุ่มบริษัท </w:t>
      </w:r>
      <w:r w:rsidRPr="004517A7">
        <w:rPr>
          <w:rFonts w:asciiTheme="majorBidi" w:eastAsia="Calibri" w:hAnsiTheme="majorBidi" w:cstheme="majorBidi"/>
          <w:sz w:val="28"/>
          <w:cs/>
        </w:rPr>
        <w:t>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</w:t>
      </w:r>
      <w:r w:rsidRPr="004517A7">
        <w:rPr>
          <w:rFonts w:asciiTheme="majorBidi" w:eastAsia="Calibri" w:hAnsiTheme="majorBidi" w:cstheme="majorBidi" w:hint="cs"/>
          <w:sz w:val="28"/>
          <w:cs/>
        </w:rPr>
        <w:t>อาจ</w:t>
      </w:r>
      <w:r w:rsidRPr="004517A7">
        <w:rPr>
          <w:rFonts w:asciiTheme="majorBidi" w:eastAsia="Calibri" w:hAnsiTheme="majorBidi" w:cstheme="majorBidi"/>
          <w:sz w:val="28"/>
          <w:cs/>
        </w:rPr>
        <w:t>เกิดขึ้นอย่าง</w:t>
      </w:r>
      <w:r w:rsidRPr="004517A7">
        <w:rPr>
          <w:rFonts w:asciiTheme="majorBidi" w:eastAsia="Calibri" w:hAnsiTheme="majorBidi" w:cstheme="majorBidi" w:hint="cs"/>
          <w:sz w:val="28"/>
          <w:cs/>
        </w:rPr>
        <w:t>ต่อเนื่อง</w:t>
      </w:r>
      <w:r w:rsidRPr="004517A7">
        <w:rPr>
          <w:rFonts w:asciiTheme="majorBidi" w:eastAsia="Calibri" w:hAnsiTheme="majorBidi" w:cstheme="majorBidi"/>
          <w:sz w:val="28"/>
          <w:cs/>
        </w:rPr>
        <w:t xml:space="preserve"> </w:t>
      </w:r>
      <w:r w:rsidRPr="004517A7">
        <w:rPr>
          <w:rFonts w:asciiTheme="majorBidi" w:eastAsia="Calibri" w:hAnsiTheme="majorBidi" w:cstheme="majorBidi" w:hint="cs"/>
          <w:sz w:val="28"/>
          <w:cs/>
        </w:rPr>
        <w:t>ทั้งนี้ ฝ่ายบริหารได้ใช้ประมาณการและดุลยพินิจในประเด็นต่างๆ เมื่อสถานการณ์มีการเปลี่ยนแปลง</w:t>
      </w:r>
    </w:p>
    <w:p w14:paraId="122FDAAE" w14:textId="77777777" w:rsidR="00156898" w:rsidRPr="004517A7" w:rsidRDefault="00156898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sz w:val="28"/>
          <w:cs/>
        </w:rPr>
      </w:pPr>
      <w:r w:rsidRPr="004517A7">
        <w:rPr>
          <w:rFonts w:asciiTheme="majorBidi" w:eastAsia="Calibri" w:hAnsiTheme="majorBidi" w:cstheme="majorBidi"/>
          <w:sz w:val="28"/>
          <w:cs/>
        </w:rPr>
        <w:br w:type="page"/>
      </w:r>
    </w:p>
    <w:p w14:paraId="1FC3B913" w14:textId="3F6D41E4" w:rsidR="00D5121C" w:rsidRPr="004517A7" w:rsidRDefault="0093174D" w:rsidP="001E565B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lastRenderedPageBreak/>
        <w:t>เกณฑ์การจัดทำงบการเงิน</w:t>
      </w:r>
    </w:p>
    <w:p w14:paraId="329FCD4B" w14:textId="6D9D36A9" w:rsidR="00D5121C" w:rsidRPr="004517A7" w:rsidRDefault="0093174D" w:rsidP="007A1E51">
      <w:pPr>
        <w:pStyle w:val="ListParagraph"/>
        <w:numPr>
          <w:ilvl w:val="1"/>
          <w:numId w:val="2"/>
        </w:numPr>
        <w:spacing w:before="120" w:after="120"/>
        <w:ind w:left="360" w:right="58" w:hanging="360"/>
        <w:jc w:val="thaiDistribute"/>
        <w:outlineLvl w:val="0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กลุ่มบริษัทจัดทำบัญชีเป็นเงินบาทและจัดทำงบการเงินตามกฎหมายเป็นภาษาไทยตามมาตรฐาน การรายงานทางการเงินและวิธีปฏิบัติทางการบัญชีที่รับรองทั่วไปในประเทศไทย</w:t>
      </w:r>
    </w:p>
    <w:p w14:paraId="384EF537" w14:textId="4929BF1E" w:rsidR="00F82FE2" w:rsidRPr="004517A7" w:rsidRDefault="00F82FE2" w:rsidP="007A1E51">
      <w:pPr>
        <w:pStyle w:val="ListParagraph"/>
        <w:numPr>
          <w:ilvl w:val="1"/>
          <w:numId w:val="2"/>
        </w:numPr>
        <w:spacing w:before="120" w:after="120"/>
        <w:ind w:left="360" w:right="58" w:hanging="360"/>
        <w:jc w:val="thaiDistribute"/>
        <w:outlineLvl w:val="0"/>
        <w:rPr>
          <w:rFonts w:ascii="Angsana New" w:hAnsi="Angsana New"/>
          <w:sz w:val="28"/>
        </w:rPr>
      </w:pP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งบการเงินของกลุ่มบริษัทได้จัดทำขึ้นตามมาตรฐานการบัญชีฉบับที่ </w:t>
      </w:r>
      <w:r w:rsidRPr="004517A7">
        <w:rPr>
          <w:rFonts w:ascii="Angsana New" w:hAnsi="Angsana New"/>
          <w:color w:val="000000"/>
          <w:spacing w:val="-2"/>
          <w:sz w:val="28"/>
          <w:lang w:val="en-GB"/>
        </w:rPr>
        <w:t xml:space="preserve">1 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>เรื่อง</w:t>
      </w:r>
      <w:r w:rsidRPr="004517A7">
        <w:rPr>
          <w:rFonts w:ascii="Angsana New" w:hAnsi="Angsana New"/>
          <w:color w:val="000000"/>
          <w:spacing w:val="-2"/>
          <w:sz w:val="28"/>
          <w:lang w:val="en-GB"/>
        </w:rPr>
        <w:t xml:space="preserve"> “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>การนำเสนองบการเงิน</w:t>
      </w:r>
      <w:r w:rsidRPr="004517A7">
        <w:rPr>
          <w:rFonts w:ascii="Angsana New" w:hAnsi="Angsana New"/>
          <w:color w:val="000000"/>
          <w:spacing w:val="-2"/>
          <w:sz w:val="28"/>
          <w:lang w:val="en-GB"/>
        </w:rPr>
        <w:t xml:space="preserve">” 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4517A7">
        <w:rPr>
          <w:rFonts w:ascii="Angsana New" w:hAnsi="Angsana New"/>
          <w:color w:val="000000"/>
          <w:spacing w:val="-2"/>
          <w:sz w:val="28"/>
          <w:lang w:val="en-GB"/>
        </w:rPr>
        <w:t xml:space="preserve">1 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มกราคม </w:t>
      </w:r>
      <w:r w:rsidRPr="004517A7">
        <w:rPr>
          <w:rFonts w:ascii="Angsana New" w:hAnsi="Angsana New"/>
          <w:color w:val="000000"/>
          <w:spacing w:val="-2"/>
          <w:sz w:val="28"/>
          <w:lang w:val="en-GB"/>
        </w:rPr>
        <w:t xml:space="preserve">2563 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>เป็นต้นไป และตามข้อบังคับของตลาดหลักทรัพย์แห่งประเทศไทย ลงวันที่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/>
          <w:color w:val="000000"/>
          <w:spacing w:val="-2"/>
          <w:sz w:val="28"/>
          <w:lang w:val="en-GB"/>
        </w:rPr>
        <w:t xml:space="preserve">2 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ตุลาคม </w:t>
      </w:r>
      <w:r w:rsidRPr="004517A7">
        <w:rPr>
          <w:rFonts w:ascii="Angsana New" w:hAnsi="Angsana New"/>
          <w:color w:val="000000"/>
          <w:spacing w:val="-2"/>
          <w:sz w:val="28"/>
          <w:lang w:val="en-GB"/>
        </w:rPr>
        <w:t>2560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4517A7">
        <w:rPr>
          <w:rFonts w:ascii="Angsana New" w:hAnsi="Angsana New"/>
          <w:color w:val="000000"/>
          <w:spacing w:val="-2"/>
          <w:sz w:val="28"/>
          <w:lang w:val="en-GB"/>
        </w:rPr>
        <w:t xml:space="preserve">2560” 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>และตามประกาศกรมพัฒนาธุรกิจการค้า เรื่อง “กำหนดรายการย่อที่ต้องมีในงบการเงิน</w:t>
      </w:r>
      <w:r w:rsidRPr="004517A7">
        <w:rPr>
          <w:rFonts w:ascii="Angsana New" w:eastAsia="Times New Roman" w:hAnsi="Angsana New"/>
          <w:spacing w:val="-4"/>
          <w:sz w:val="28"/>
          <w:cs/>
        </w:rPr>
        <w:t xml:space="preserve"> (ฉบับที่ </w:t>
      </w:r>
      <w:r w:rsidRPr="004517A7">
        <w:rPr>
          <w:rFonts w:ascii="Angsana New" w:eastAsia="Times New Roman" w:hAnsi="Angsana New"/>
          <w:spacing w:val="-4"/>
          <w:sz w:val="28"/>
        </w:rPr>
        <w:t xml:space="preserve">3) </w:t>
      </w:r>
      <w:r w:rsidRPr="004517A7">
        <w:rPr>
          <w:rFonts w:ascii="Angsana New" w:eastAsia="Times New Roman" w:hAnsi="Angsana New"/>
          <w:spacing w:val="-4"/>
          <w:sz w:val="28"/>
          <w:cs/>
        </w:rPr>
        <w:t xml:space="preserve">พ.ศ. </w:t>
      </w:r>
      <w:r w:rsidRPr="004517A7">
        <w:rPr>
          <w:rFonts w:ascii="Angsana New" w:eastAsia="Times New Roman" w:hAnsi="Angsana New"/>
          <w:spacing w:val="-4"/>
          <w:sz w:val="28"/>
        </w:rPr>
        <w:t xml:space="preserve">2562” </w:t>
      </w:r>
      <w:r w:rsidRPr="004517A7">
        <w:rPr>
          <w:rFonts w:ascii="Angsana New" w:eastAsia="Times New Roman" w:hAnsi="Angsana New"/>
          <w:spacing w:val="-4"/>
          <w:sz w:val="28"/>
          <w:cs/>
        </w:rPr>
        <w:t xml:space="preserve">ลงวันที่ </w:t>
      </w:r>
      <w:r w:rsidRPr="004517A7">
        <w:rPr>
          <w:rFonts w:ascii="Angsana New" w:eastAsia="Times New Roman" w:hAnsi="Angsana New"/>
          <w:spacing w:val="-4"/>
          <w:sz w:val="28"/>
        </w:rPr>
        <w:t xml:space="preserve">26 </w:t>
      </w:r>
      <w:r w:rsidRPr="004517A7">
        <w:rPr>
          <w:rFonts w:ascii="Angsana New" w:eastAsia="Times New Roman" w:hAnsi="Angsana New" w:hint="cs"/>
          <w:spacing w:val="-4"/>
          <w:sz w:val="28"/>
          <w:cs/>
        </w:rPr>
        <w:t>ธันว</w:t>
      </w:r>
      <w:r w:rsidRPr="004517A7">
        <w:rPr>
          <w:rFonts w:ascii="Angsana New" w:eastAsia="Times New Roman" w:hAnsi="Angsana New"/>
          <w:spacing w:val="-4"/>
          <w:sz w:val="28"/>
          <w:cs/>
        </w:rPr>
        <w:t>าคม</w:t>
      </w:r>
      <w:r w:rsidRPr="004517A7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Pr="004517A7">
        <w:rPr>
          <w:rFonts w:ascii="Angsana New" w:hAnsi="Angsana New"/>
          <w:color w:val="000000"/>
          <w:spacing w:val="-2"/>
          <w:sz w:val="28"/>
          <w:lang w:val="en-GB"/>
        </w:rPr>
        <w:t>25</w:t>
      </w:r>
      <w:r w:rsidRPr="004517A7">
        <w:rPr>
          <w:rFonts w:ascii="Angsana New" w:hAnsi="Angsana New"/>
          <w:color w:val="000000"/>
          <w:spacing w:val="-2"/>
          <w:sz w:val="28"/>
        </w:rPr>
        <w:t>62</w:t>
      </w:r>
    </w:p>
    <w:p w14:paraId="3122C3A7" w14:textId="34EFEBDF" w:rsidR="00D5121C" w:rsidRPr="004517A7" w:rsidRDefault="00B607FE" w:rsidP="007A1E51">
      <w:pPr>
        <w:pStyle w:val="ListParagraph"/>
        <w:numPr>
          <w:ilvl w:val="1"/>
          <w:numId w:val="2"/>
        </w:numPr>
        <w:spacing w:before="120" w:after="120"/>
        <w:ind w:left="360" w:right="58" w:hanging="360"/>
        <w:jc w:val="thaiDistribute"/>
        <w:outlineLvl w:val="0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 (ดูหมายเหตุข้อ </w:t>
      </w:r>
      <w:r w:rsidR="00170E53" w:rsidRPr="004517A7">
        <w:rPr>
          <w:rFonts w:ascii="Angsana New" w:hAnsi="Angsana New"/>
          <w:color w:val="000000"/>
          <w:spacing w:val="-2"/>
          <w:sz w:val="28"/>
        </w:rPr>
        <w:t>3</w:t>
      </w:r>
      <w:r w:rsidRPr="004517A7">
        <w:rPr>
          <w:rFonts w:ascii="Angsana New" w:hAnsi="Angsana New" w:hint="cs"/>
          <w:color w:val="000000"/>
          <w:spacing w:val="-2"/>
          <w:sz w:val="28"/>
        </w:rPr>
        <w:t>)</w:t>
      </w:r>
    </w:p>
    <w:p w14:paraId="1FD41347" w14:textId="77777777" w:rsidR="00D5121C" w:rsidRPr="004517A7" w:rsidRDefault="009B2480" w:rsidP="006045D3">
      <w:pPr>
        <w:pStyle w:val="ListParagraph"/>
        <w:numPr>
          <w:ilvl w:val="1"/>
          <w:numId w:val="2"/>
        </w:numPr>
        <w:spacing w:before="120" w:after="120"/>
        <w:ind w:left="360" w:right="58" w:hanging="360"/>
        <w:jc w:val="thaiDistribute"/>
        <w:outlineLvl w:val="0"/>
        <w:rPr>
          <w:rFonts w:ascii="Angsana New" w:hAnsi="Angsana New"/>
          <w:spacing w:val="4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ในการจัดทำงบการเงินให้เป็นไปตามมาตรฐานการรายงานทางการเงิน บริษัทต้องอาศัยดุลยพินิจของผู้บริหารในการกำหนดนโยบายการบัญชี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การประมาณการและการตั้งข้อสมมติฐานหลายประการซึ่งมีผลกระทบต่อการแสดงจำนวนสินทรัพย์และหนี้สิน 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 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03497EB4" w14:textId="3A06A3CA" w:rsidR="00A053A3" w:rsidRPr="004517A7" w:rsidRDefault="009B2480" w:rsidP="003606B4">
      <w:pPr>
        <w:pStyle w:val="ListParagraph"/>
        <w:numPr>
          <w:ilvl w:val="1"/>
          <w:numId w:val="2"/>
        </w:numPr>
        <w:spacing w:before="120" w:after="120"/>
        <w:ind w:left="360" w:right="58" w:hanging="360"/>
        <w:jc w:val="thaiDistribute"/>
        <w:outlineLvl w:val="0"/>
        <w:rPr>
          <w:rFonts w:ascii="Angsana New" w:hAnsi="Angsana New"/>
          <w:spacing w:val="-6"/>
          <w:sz w:val="28"/>
        </w:rPr>
      </w:pPr>
      <w:r w:rsidRPr="004517A7">
        <w:rPr>
          <w:rFonts w:ascii="Angsana New" w:hAnsi="Angsana New" w:hint="cs"/>
          <w:spacing w:val="-6"/>
          <w:sz w:val="28"/>
          <w:cs/>
        </w:rPr>
        <w:t>งบการเงินฉบับภาษาอังกฤษจัดทำขึ้นจากงบการเงินภาษาไทยที่จัดทำตามกฎหมายในกรณีที่มีเนื้อความขัดแย้งกันหรือมีการตีความแตกต่างกัน ให้ใช้งบการเงินฉบับภาษาไทยเป็นหลัก</w:t>
      </w:r>
    </w:p>
    <w:p w14:paraId="483EE552" w14:textId="77777777" w:rsidR="00D5121C" w:rsidRPr="004517A7" w:rsidRDefault="009B2480" w:rsidP="001E565B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นโยบายการบัญชีที่สำคัญ</w:t>
      </w:r>
    </w:p>
    <w:p w14:paraId="5BB36736" w14:textId="482AF46E" w:rsidR="00EE7C33" w:rsidRPr="004517A7" w:rsidRDefault="00E95541" w:rsidP="00162C89">
      <w:pPr>
        <w:tabs>
          <w:tab w:val="left" w:pos="90"/>
          <w:tab w:val="left" w:pos="360"/>
        </w:tabs>
        <w:spacing w:before="240" w:after="240"/>
        <w:jc w:val="thaiDistribute"/>
        <w:rPr>
          <w:rFonts w:ascii="Angsana New" w:hAnsi="Angsana New"/>
          <w:b/>
          <w:bCs/>
          <w:spacing w:val="-2"/>
          <w:sz w:val="28"/>
          <w:lang w:val="en-GB"/>
        </w:rPr>
      </w:pPr>
      <w:r w:rsidRPr="004517A7">
        <w:rPr>
          <w:rFonts w:ascii="Angsana New" w:hAnsi="Angsana New"/>
          <w:b/>
          <w:bCs/>
          <w:spacing w:val="-2"/>
          <w:sz w:val="28"/>
        </w:rPr>
        <w:t>3</w:t>
      </w:r>
      <w:r w:rsidR="00802602" w:rsidRPr="004517A7">
        <w:rPr>
          <w:rFonts w:ascii="Angsana New" w:hAnsi="Angsana New" w:hint="cs"/>
          <w:b/>
          <w:bCs/>
          <w:spacing w:val="-2"/>
          <w:sz w:val="28"/>
        </w:rPr>
        <w:t>.1</w:t>
      </w:r>
      <w:r w:rsidR="00802602" w:rsidRPr="004517A7">
        <w:rPr>
          <w:rFonts w:ascii="Angsana New" w:hAnsi="Angsana New" w:hint="cs"/>
          <w:b/>
          <w:bCs/>
          <w:spacing w:val="-2"/>
          <w:sz w:val="28"/>
        </w:rPr>
        <w:tab/>
      </w:r>
      <w:r w:rsidR="00EE7C33" w:rsidRPr="004517A7">
        <w:rPr>
          <w:rFonts w:ascii="Angsana New" w:hAnsi="Angsana New" w:hint="cs"/>
          <w:b/>
          <w:bCs/>
          <w:spacing w:val="-2"/>
          <w:sz w:val="28"/>
          <w:cs/>
        </w:rPr>
        <w:t>เงินสดและรายการเทียบเท่าเงินสด</w:t>
      </w:r>
    </w:p>
    <w:p w14:paraId="0C8B5E2F" w14:textId="2E237544" w:rsidR="00EE7C33" w:rsidRPr="004517A7" w:rsidRDefault="00D81A03" w:rsidP="00D81A03">
      <w:pPr>
        <w:overflowPunct/>
        <w:autoSpaceDE/>
        <w:autoSpaceDN/>
        <w:adjustRightInd/>
        <w:spacing w:after="240"/>
        <w:ind w:left="360"/>
        <w:jc w:val="thaiDistribute"/>
        <w:textAlignment w:val="auto"/>
        <w:rPr>
          <w:rFonts w:ascii="Angsana New" w:hAnsi="Angsana New"/>
          <w:spacing w:val="-2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="001E565B" w:rsidRPr="004517A7">
        <w:rPr>
          <w:rFonts w:ascii="Angsana New" w:hAnsi="Angsana New" w:hint="cs"/>
          <w:spacing w:val="-2"/>
          <w:sz w:val="28"/>
          <w:cs/>
        </w:rPr>
        <w:t xml:space="preserve">         </w:t>
      </w:r>
      <w:r w:rsidRPr="004517A7">
        <w:rPr>
          <w:rFonts w:ascii="Angsana New" w:hAnsi="Angsana New" w:hint="cs"/>
          <w:spacing w:val="-2"/>
          <w:sz w:val="28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และไม่ติดภาระค้ำประกัน และเงินเบิกเกินบัญชี ซึ่งเงินเบิกเกินบัญชีจะแสดงไว้ในส่วนของหนี้สินหมุนเวียนในงบแสดงฐานะการเงิน</w:t>
      </w:r>
      <w:r w:rsidR="00EE7C33" w:rsidRPr="004517A7">
        <w:rPr>
          <w:rFonts w:ascii="Angsana New" w:hAnsi="Angsana New" w:hint="cs"/>
          <w:spacing w:val="-2"/>
          <w:sz w:val="28"/>
          <w:cs/>
        </w:rPr>
        <w:tab/>
      </w:r>
    </w:p>
    <w:p w14:paraId="59A8E333" w14:textId="3CC4AE55" w:rsidR="00EE7C33" w:rsidRPr="004517A7" w:rsidRDefault="00E95541" w:rsidP="00162C89">
      <w:pPr>
        <w:tabs>
          <w:tab w:val="left" w:pos="90"/>
          <w:tab w:val="left" w:pos="360"/>
        </w:tabs>
        <w:spacing w:before="240" w:after="24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4517A7">
        <w:rPr>
          <w:rFonts w:ascii="Angsana New" w:hAnsi="Angsana New"/>
          <w:b/>
          <w:bCs/>
          <w:spacing w:val="-2"/>
          <w:sz w:val="28"/>
        </w:rPr>
        <w:t>3</w:t>
      </w:r>
      <w:r w:rsidR="00802602" w:rsidRPr="004517A7">
        <w:rPr>
          <w:rFonts w:ascii="Angsana New" w:hAnsi="Angsana New" w:hint="cs"/>
          <w:b/>
          <w:bCs/>
          <w:spacing w:val="-2"/>
          <w:sz w:val="28"/>
        </w:rPr>
        <w:t>.2</w:t>
      </w:r>
      <w:r w:rsidR="00802602" w:rsidRPr="004517A7">
        <w:rPr>
          <w:rFonts w:ascii="Angsana New" w:hAnsi="Angsana New" w:hint="cs"/>
          <w:b/>
          <w:bCs/>
          <w:spacing w:val="-2"/>
          <w:sz w:val="28"/>
        </w:rPr>
        <w:tab/>
      </w:r>
      <w:r w:rsidR="00EE7C33" w:rsidRPr="004517A7">
        <w:rPr>
          <w:rFonts w:ascii="Angsana New" w:hAnsi="Angsana New" w:hint="cs"/>
          <w:b/>
          <w:bCs/>
          <w:spacing w:val="-2"/>
          <w:sz w:val="28"/>
          <w:cs/>
        </w:rPr>
        <w:t>ลูกหนี้การค้าและลูกหนี้หมุนเวียนอื่น</w:t>
      </w:r>
    </w:p>
    <w:p w14:paraId="617A2A6B" w14:textId="43BE5D5C" w:rsidR="005B6FAB" w:rsidRPr="004517A7" w:rsidRDefault="005B6FAB" w:rsidP="00170E53">
      <w:pPr>
        <w:spacing w:after="120"/>
        <w:ind w:left="360"/>
        <w:jc w:val="thaiDistribute"/>
        <w:rPr>
          <w:rFonts w:ascii="Angsana New" w:hAnsi="Angsana New"/>
          <w:b/>
          <w:bCs/>
          <w:spacing w:val="-2"/>
          <w:sz w:val="28"/>
          <w:lang w:val="en-GB"/>
        </w:rPr>
      </w:pPr>
      <w:r w:rsidRPr="004517A7">
        <w:rPr>
          <w:cs/>
        </w:rPr>
        <w:t>ก</w:t>
      </w:r>
      <w:r w:rsidRPr="004517A7">
        <w:rPr>
          <w:rFonts w:ascii="Angsana New" w:hAnsi="Angsana New"/>
          <w:spacing w:val="-2"/>
          <w:sz w:val="28"/>
          <w:cs/>
        </w:rPr>
        <w:t xml:space="preserve">) </w:t>
      </w:r>
      <w:r w:rsidRPr="004517A7">
        <w:rPr>
          <w:rFonts w:ascii="Angsana New" w:hAnsi="Angsana New"/>
          <w:spacing w:val="-2"/>
          <w:sz w:val="28"/>
          <w:lang w:val="en-GB"/>
        </w:rPr>
        <w:t xml:space="preserve"> </w:t>
      </w:r>
      <w:r w:rsidRPr="004517A7">
        <w:rPr>
          <w:rFonts w:ascii="Angsana New" w:hAnsi="Angsana New" w:hint="cs"/>
          <w:spacing w:val="-2"/>
          <w:sz w:val="28"/>
          <w:cs/>
        </w:rPr>
        <w:t>ลูกหนี้การค้าและลูกหนี้หมุนเวียนอื่นแสดงมูลค่าตามใบแจ้งหนี้และจะวัดมูลค่าสุทธิหลังจากหักค่าเผื่อหนี้สงสัยจะสูญ</w:t>
      </w:r>
    </w:p>
    <w:p w14:paraId="01AB9140" w14:textId="50529271" w:rsidR="005B6FAB" w:rsidRPr="004517A7" w:rsidRDefault="005B6FAB" w:rsidP="005B6FAB">
      <w:pPr>
        <w:overflowPunct/>
        <w:autoSpaceDE/>
        <w:autoSpaceDN/>
        <w:adjustRightInd/>
        <w:ind w:left="720"/>
        <w:jc w:val="thaiDistribute"/>
        <w:textAlignment w:val="auto"/>
        <w:rPr>
          <w:rFonts w:ascii="Angsana New" w:hAnsi="Angsana New"/>
          <w:spacing w:val="-2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>ค่าเผื่อหนี้สงสัยจะสูญสำหรับผลขาดทุนโดยประมาณที่อาจเกิดขึ้นจากการเก็บเงินจากลูกหนี้ไม่ได้</w:t>
      </w:r>
      <w:r w:rsidRPr="004517A7">
        <w:rPr>
          <w:rFonts w:ascii="Angsana New" w:hAnsi="Angsana New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spacing w:val="-2"/>
          <w:sz w:val="28"/>
          <w:cs/>
        </w:rPr>
        <w:t>ซึ่งโดยทั่วไปพิจารณาจากประสบการณ์การเก็บเงินและการวิเคราะห์อายุหนี้</w:t>
      </w:r>
      <w:r w:rsidRPr="004517A7">
        <w:rPr>
          <w:rFonts w:ascii="Angsana New" w:hAnsi="Angsana New"/>
          <w:spacing w:val="-2"/>
          <w:sz w:val="28"/>
          <w:cs/>
        </w:rPr>
        <w:t xml:space="preserve"> </w:t>
      </w:r>
    </w:p>
    <w:p w14:paraId="2190CA0F" w14:textId="2DD234B9" w:rsidR="00156898" w:rsidRPr="004517A7" w:rsidRDefault="005B6FAB" w:rsidP="00170E53">
      <w:pPr>
        <w:spacing w:before="120" w:after="120"/>
        <w:ind w:left="720" w:hanging="360"/>
        <w:jc w:val="thaiDistribute"/>
        <w:rPr>
          <w:rFonts w:ascii="Angsana New" w:hAnsi="Angsana New"/>
          <w:sz w:val="28"/>
        </w:rPr>
      </w:pPr>
      <w:r w:rsidRPr="004517A7">
        <w:rPr>
          <w:cs/>
        </w:rPr>
        <w:t xml:space="preserve">ข) </w:t>
      </w:r>
      <w:r w:rsidRPr="004517A7">
        <w:tab/>
      </w:r>
      <w:r w:rsidR="00615173" w:rsidRPr="004517A7">
        <w:rPr>
          <w:rFonts w:ascii="Angsana New" w:hAnsi="Angsana New" w:hint="cs"/>
          <w:spacing w:val="-2"/>
          <w:sz w:val="28"/>
          <w:cs/>
        </w:rPr>
        <w:t xml:space="preserve">ลูกหนี้การค้าและลูกหนี้หมุนเวียนอื่น </w:t>
      </w:r>
      <w:r w:rsidR="00615173" w:rsidRPr="004517A7">
        <w:rPr>
          <w:cs/>
        </w:rPr>
        <w:t>แสดงในราคาทุนสุทธิห</w:t>
      </w:r>
      <w:r w:rsidR="00615173" w:rsidRPr="004517A7">
        <w:rPr>
          <w:rFonts w:hint="cs"/>
          <w:cs/>
        </w:rPr>
        <w:t>ัก</w:t>
      </w:r>
      <w:r w:rsidR="00615173" w:rsidRPr="004517A7">
        <w:rPr>
          <w:cs/>
        </w:rPr>
        <w:t>ค่าเผื่อผลขาดทุนด</w:t>
      </w:r>
      <w:r w:rsidR="00615173" w:rsidRPr="004517A7">
        <w:rPr>
          <w:rFonts w:hint="cs"/>
          <w:cs/>
        </w:rPr>
        <w:t>้า</w:t>
      </w:r>
      <w:r w:rsidR="00615173" w:rsidRPr="004517A7">
        <w:rPr>
          <w:cs/>
        </w:rPr>
        <w:t>นเครดิตที่คาดว่าจะเกิดข</w:t>
      </w:r>
      <w:r w:rsidR="00615173" w:rsidRPr="004517A7">
        <w:rPr>
          <w:rFonts w:hint="cs"/>
          <w:cs/>
        </w:rPr>
        <w:t>ึ้น</w:t>
      </w:r>
      <w:r w:rsidR="00615173" w:rsidRPr="004517A7">
        <w:rPr>
          <w:cs/>
        </w:rPr>
        <w:t>จะเกิดข</w:t>
      </w:r>
      <w:r w:rsidR="00615173" w:rsidRPr="004517A7">
        <w:rPr>
          <w:rFonts w:hint="cs"/>
          <w:cs/>
        </w:rPr>
        <w:t>ึ้น</w:t>
      </w:r>
      <w:r w:rsidR="00424E51" w:rsidRPr="004517A7">
        <w:rPr>
          <w:cs/>
        </w:rPr>
        <w:t>ค่าเผื่อผลขาดทุนด</w:t>
      </w:r>
      <w:r w:rsidR="00424E51" w:rsidRPr="004517A7">
        <w:rPr>
          <w:rFonts w:hint="cs"/>
          <w:cs/>
        </w:rPr>
        <w:t>้า</w:t>
      </w:r>
      <w:r w:rsidR="00424E51" w:rsidRPr="004517A7">
        <w:rPr>
          <w:cs/>
        </w:rPr>
        <w:t>นเครดิตที่คาดว่าจะเกิดข</w:t>
      </w:r>
      <w:r w:rsidR="00424E51" w:rsidRPr="004517A7">
        <w:rPr>
          <w:rFonts w:hint="cs"/>
          <w:cs/>
        </w:rPr>
        <w:t>ึ้น</w:t>
      </w:r>
      <w:r w:rsidR="00424E51" w:rsidRPr="004517A7">
        <w:rPr>
          <w:cs/>
        </w:rPr>
        <w:t>เปิดเผยไ</w:t>
      </w:r>
      <w:r w:rsidR="00424E51" w:rsidRPr="004517A7">
        <w:rPr>
          <w:rFonts w:hint="cs"/>
          <w:cs/>
        </w:rPr>
        <w:t>ว้ในห</w:t>
      </w:r>
      <w:r w:rsidR="00424E51" w:rsidRPr="004517A7">
        <w:rPr>
          <w:cs/>
        </w:rPr>
        <w:t>มายเหตุ</w:t>
      </w:r>
      <w:r w:rsidR="00424E51" w:rsidRPr="004517A7">
        <w:rPr>
          <w:rFonts w:ascii="Angsana New" w:hAnsi="Angsana New" w:hint="cs"/>
          <w:sz w:val="28"/>
          <w:cs/>
        </w:rPr>
        <w:t xml:space="preserve">ข้อ </w:t>
      </w:r>
      <w:r w:rsidR="00D9569E" w:rsidRPr="004517A7">
        <w:rPr>
          <w:rFonts w:ascii="Angsana New" w:hAnsi="Angsana New"/>
          <w:sz w:val="28"/>
        </w:rPr>
        <w:t>7</w:t>
      </w:r>
      <w:r w:rsidR="00C70EEA" w:rsidRPr="004517A7">
        <w:rPr>
          <w:rFonts w:ascii="Angsana New" w:hAnsi="Angsana New"/>
          <w:sz w:val="28"/>
        </w:rPr>
        <w:t>.1</w:t>
      </w:r>
    </w:p>
    <w:p w14:paraId="743D7878" w14:textId="77777777" w:rsidR="00156898" w:rsidRPr="004517A7" w:rsidRDefault="00156898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</w:rPr>
      </w:pPr>
      <w:r w:rsidRPr="004517A7">
        <w:rPr>
          <w:rFonts w:ascii="Angsana New" w:hAnsi="Angsana New"/>
          <w:sz w:val="28"/>
        </w:rPr>
        <w:br w:type="page"/>
      </w:r>
    </w:p>
    <w:p w14:paraId="49E136B4" w14:textId="5AB424C0" w:rsidR="00EE7C33" w:rsidRPr="004517A7" w:rsidRDefault="00170E53" w:rsidP="00162C89">
      <w:pPr>
        <w:tabs>
          <w:tab w:val="left" w:pos="90"/>
          <w:tab w:val="left" w:pos="360"/>
        </w:tabs>
        <w:spacing w:before="240" w:after="24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4517A7">
        <w:rPr>
          <w:rFonts w:ascii="Angsana New" w:hAnsi="Angsana New"/>
          <w:b/>
          <w:bCs/>
          <w:spacing w:val="-2"/>
          <w:sz w:val="28"/>
        </w:rPr>
        <w:lastRenderedPageBreak/>
        <w:t>3</w:t>
      </w:r>
      <w:r w:rsidR="00802602" w:rsidRPr="004517A7">
        <w:rPr>
          <w:rFonts w:ascii="Angsana New" w:hAnsi="Angsana New" w:hint="cs"/>
          <w:b/>
          <w:bCs/>
          <w:spacing w:val="-2"/>
          <w:sz w:val="28"/>
        </w:rPr>
        <w:t>.3</w:t>
      </w:r>
      <w:r w:rsidR="00802602" w:rsidRPr="004517A7">
        <w:rPr>
          <w:rFonts w:ascii="Angsana New" w:hAnsi="Angsana New" w:hint="cs"/>
          <w:b/>
          <w:bCs/>
          <w:spacing w:val="-2"/>
          <w:sz w:val="28"/>
        </w:rPr>
        <w:tab/>
      </w:r>
      <w:r w:rsidR="00EE7C33" w:rsidRPr="004517A7">
        <w:rPr>
          <w:rFonts w:ascii="Angsana New" w:hAnsi="Angsana New" w:hint="cs"/>
          <w:b/>
          <w:bCs/>
          <w:spacing w:val="-2"/>
          <w:sz w:val="28"/>
          <w:cs/>
        </w:rPr>
        <w:t>สินค้าคงเหลือ</w:t>
      </w:r>
    </w:p>
    <w:p w14:paraId="4A5BFCE6" w14:textId="77777777" w:rsidR="00424E51" w:rsidRPr="004517A7" w:rsidRDefault="00424E51" w:rsidP="00424E51">
      <w:pPr>
        <w:overflowPunct/>
        <w:autoSpaceDE/>
        <w:autoSpaceDN/>
        <w:adjustRightInd/>
        <w:ind w:firstLine="360"/>
        <w:jc w:val="thaiDistribute"/>
        <w:textAlignment w:val="auto"/>
        <w:rPr>
          <w:rFonts w:hint="eastAsia"/>
        </w:rPr>
      </w:pPr>
      <w:r w:rsidRPr="004517A7">
        <w:rPr>
          <w:rFonts w:hint="cs"/>
          <w:cs/>
        </w:rPr>
        <w:t>สินค้าคงเหลือแสดงมูลค่าตามราคาทุนถัวเฉลี่ยหรือมูลค่าสุทธิที่จะได้รับแล้วแต่ราคาใดจะต่ำกว่า</w:t>
      </w:r>
      <w:r w:rsidRPr="004517A7">
        <w:rPr>
          <w:cs/>
        </w:rPr>
        <w:t xml:space="preserve"> </w:t>
      </w:r>
    </w:p>
    <w:p w14:paraId="4601DDB2" w14:textId="77777777" w:rsidR="00424E51" w:rsidRPr="004517A7" w:rsidRDefault="00424E51" w:rsidP="00424E51">
      <w:pPr>
        <w:overflowPunct/>
        <w:autoSpaceDE/>
        <w:autoSpaceDN/>
        <w:adjustRightInd/>
        <w:spacing w:before="120" w:after="120"/>
        <w:ind w:left="360"/>
        <w:jc w:val="thaiDistribute"/>
        <w:textAlignment w:val="auto"/>
        <w:rPr>
          <w:rFonts w:hint="eastAsia"/>
        </w:rPr>
      </w:pPr>
      <w:r w:rsidRPr="004517A7">
        <w:rPr>
          <w:rFonts w:hint="cs"/>
          <w:cs/>
        </w:rPr>
        <w:t>มูลค่าสุทธิที่จะได้รับประมาณจากราคาที่คาดว่าจะขายได้ตามปกติของธุรกิจหักด้วยต้นทุนที่จำเป็นต้องจ่ายเพื่อให้ขายสินค้านั้นได้</w:t>
      </w:r>
    </w:p>
    <w:p w14:paraId="50A2BCD8" w14:textId="6D3D9570" w:rsidR="008F6F04" w:rsidRPr="004517A7" w:rsidRDefault="00424E51" w:rsidP="00424E51">
      <w:pPr>
        <w:overflowPunct/>
        <w:autoSpaceDE/>
        <w:autoSpaceDN/>
        <w:adjustRightInd/>
        <w:ind w:firstLine="360"/>
        <w:jc w:val="thaiDistribute"/>
        <w:textAlignment w:val="auto"/>
        <w:rPr>
          <w:rFonts w:hint="eastAsia"/>
          <w:cs/>
        </w:rPr>
      </w:pPr>
      <w:r w:rsidRPr="004517A7">
        <w:rPr>
          <w:rFonts w:hint="cs"/>
          <w:cs/>
        </w:rPr>
        <w:t>รายการปรับลดราคาทุนของสินค้าคงเหลือจะตั้งขึ้นสำหรับสินค้าที่ล้าสมัย</w:t>
      </w:r>
      <w:r w:rsidRPr="004517A7">
        <w:rPr>
          <w:cs/>
        </w:rPr>
        <w:t xml:space="preserve"> </w:t>
      </w:r>
      <w:r w:rsidRPr="004517A7">
        <w:rPr>
          <w:rFonts w:hint="cs"/>
          <w:cs/>
        </w:rPr>
        <w:t>เคลื่อนไหวช้าหรือเสื่อมสภาพ</w:t>
      </w:r>
    </w:p>
    <w:p w14:paraId="289A2789" w14:textId="3C4A5236" w:rsidR="00147B71" w:rsidRPr="004517A7" w:rsidRDefault="00170E53" w:rsidP="00162C89">
      <w:pPr>
        <w:tabs>
          <w:tab w:val="left" w:pos="90"/>
          <w:tab w:val="left" w:pos="360"/>
        </w:tabs>
        <w:spacing w:before="240" w:after="24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4517A7">
        <w:rPr>
          <w:rFonts w:ascii="Angsana New" w:hAnsi="Angsana New"/>
          <w:b/>
          <w:bCs/>
          <w:spacing w:val="-2"/>
          <w:sz w:val="28"/>
        </w:rPr>
        <w:t>3</w:t>
      </w:r>
      <w:r w:rsidR="00802602" w:rsidRPr="004517A7">
        <w:rPr>
          <w:rFonts w:ascii="Angsana New" w:hAnsi="Angsana New" w:hint="cs"/>
          <w:b/>
          <w:bCs/>
          <w:spacing w:val="-2"/>
          <w:sz w:val="28"/>
        </w:rPr>
        <w:t>.4</w:t>
      </w:r>
      <w:r w:rsidR="00802602" w:rsidRPr="004517A7">
        <w:rPr>
          <w:rFonts w:ascii="Angsana New" w:hAnsi="Angsana New" w:hint="cs"/>
          <w:b/>
          <w:bCs/>
          <w:spacing w:val="-2"/>
          <w:sz w:val="28"/>
        </w:rPr>
        <w:tab/>
      </w:r>
      <w:r w:rsidR="00EE7C33" w:rsidRPr="004517A7">
        <w:rPr>
          <w:rFonts w:ascii="Angsana New" w:hAnsi="Angsana New" w:hint="cs"/>
          <w:b/>
          <w:bCs/>
          <w:spacing w:val="-2"/>
          <w:sz w:val="28"/>
          <w:cs/>
        </w:rPr>
        <w:t>บัญชีกลุ่มบริษัท - เงินลงทุนในบริษัทย่อยและบริษัทร่วม</w:t>
      </w:r>
    </w:p>
    <w:p w14:paraId="2F3B165F" w14:textId="179FED85" w:rsidR="00EE7C33" w:rsidRPr="004517A7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450" w:hanging="450"/>
        <w:jc w:val="thaiDistribute"/>
        <w:rPr>
          <w:rFonts w:ascii="Angsana New" w:hAnsi="Angsana New"/>
          <w:b/>
          <w:bCs/>
          <w:i/>
          <w:iCs/>
          <w:color w:val="000000"/>
          <w:spacing w:val="-2"/>
          <w:sz w:val="28"/>
          <w:lang w:val="en-GB"/>
        </w:rPr>
      </w:pPr>
      <w:r w:rsidRPr="004517A7">
        <w:rPr>
          <w:rFonts w:ascii="Angsana New" w:hAnsi="Angsana New" w:hint="cs"/>
          <w:b/>
          <w:bCs/>
          <w:i/>
          <w:iCs/>
          <w:color w:val="000000"/>
          <w:spacing w:val="-2"/>
          <w:sz w:val="28"/>
        </w:rPr>
        <w:tab/>
      </w:r>
      <w:r w:rsidRPr="004517A7">
        <w:rPr>
          <w:rFonts w:ascii="Angsana New" w:hAnsi="Angsana New" w:hint="cs"/>
          <w:b/>
          <w:bCs/>
          <w:i/>
          <w:iCs/>
          <w:color w:val="000000"/>
          <w:spacing w:val="-2"/>
          <w:sz w:val="28"/>
          <w:cs/>
        </w:rPr>
        <w:t>บริษัทย่อย</w:t>
      </w:r>
    </w:p>
    <w:p w14:paraId="08D5F4CF" w14:textId="77777777" w:rsidR="00EE7C33" w:rsidRPr="004517A7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บริษัทย่อยหมายถึงกิจการ (ซึ่งรวมถึงกิจการเฉพาะกิจ) ที่กลุ่มบริษัทควบคุม กลุ่มบริษัทควบคุมกิจการเมื่อกลุ่มบริษัทมีการเปิดรับหรือมีสิทธิในผลตอบแทนผันแปรจากการเกี่ยวข้องกับผู้ได้รับการลงทุนและมีความสามารถทำให้เกิดผลกระทบต่อผลตอบแทนจากการใช้อำนาจเหนือผู้ได้รับการควบคุม กลุ่มบริษัทรวมงบการเงินของบริษัทย่อยไว้ในงบการเงินรวมตั้งแต่วันที่กลุ่มบริษัทมีอำนาจในการควบคุมบริษัทย่อย กลุ่มบริษัทจะไม่นำงบการเงินของบริษัทย่อยมารวมไว้ในงบการเงินรวมนับจากวันที่กลุ่มบริษัทสูญเสียอำนาจควบคุม</w:t>
      </w:r>
    </w:p>
    <w:p w14:paraId="131D68D1" w14:textId="0A8F034A" w:rsidR="00EE7C33" w:rsidRPr="004517A7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กลุ่มบริษัทบันทึกบัญชีการรวมธุรกิจโดยถือปฏิบัติตามวิธีซื้อ สิ่งตอบแทนที่โอนให้สำหรับการซื้อบริษัทย่อย ประกอบด้วยมูลค่ายุติธรรมของสินทรัพย์ที่ผู้ซื้อโอนให้และหนี้สินที่ก่อขึ้นเพื่อจ่ายชำระให้แก่เจ้าของเดิมของผู้ถูกซื้อและส่วนได้เสียใน</w:t>
      </w:r>
      <w:r w:rsidR="00C87700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ส่วนของผู้ถือหุ้นที่ออกโดยกลุ่มบริษัท สิ่งตอบแทนที่โอนให้รวมถึงมูลค่ายุติธรรมของสินทรัพย์ หรือหนี้สินที่ผู้ซื้อคาดว่าจะต้องจ่ายชำระตามข้อตกลง ต้นทุนที่เกี่ยวข้องกับการซื้อจะรับรู้เป็นค่าใช้จ่ายเมื่อเกิดขึ้น มูลค่าเริ่มแรกของสินทรัพย์ที่ระบุได้ที่ได้มาและหนี้สินที่อาจเกิดขึ้นที่รับมาจากการรวมธุรกิจจะถูกวัดมูลค่าด้วยมูลค่ายุติธรรม ณ วันที่ซื้อ ในการรวมธุรกิจแต่ละครั้ง กลุ่มบริษัทวัดมูลค่าของส่วนได้เสียที่ไม่มีอำนาจควบคุมในผู้ถูกซื้อด้วยมูลค่ายุติธรรม หรือ มูลค่าของสินทรัพย์สุทธิที่ระบุได้ของผู้ถูกซื้อตามสัดส่วนของหุ้นที่ถือโดยส่วนได้เสียที่ไม่มีอำนาจควบคุม</w:t>
      </w:r>
    </w:p>
    <w:p w14:paraId="6A4AD591" w14:textId="77777777" w:rsidR="00EE7C33" w:rsidRPr="004517A7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ในการรวมธุรกิจที่ดำเนินการสำเร็จจากการทยอยซื้อ ผู้ซื้อต้องวัดมูลค่าส่วนได้เสียที่ผู้ซื้อถืออยู่ในผู้ถูกซื้อก่อนหน้าการรวมธุรกิจใหม่โดยใช้มูลค่ายุติธรรม ณ วันที่ซื้อและรับรู้ผลกำไรหรือขาดทุนที่เกิดขึ้นจากการวัดมูลค่าใหม่นั้นในกำไรหรือขาดทุน</w:t>
      </w:r>
    </w:p>
    <w:p w14:paraId="53F00BFE" w14:textId="2039A6B5" w:rsidR="0099772D" w:rsidRPr="004517A7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cs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สิ่งตอบแทนที่คาดว่าจะต้องจ่ายออกไปโดยกลุ่มบริษัท รับรู้ด้วยมูลค่ายุติธรรม ณ วันที่ซื้อการเปลี่ยนแปลงในมูลค่ายุติธรรมของสิ่งตอบแทนที่คาดว่าจะต้องจ่ายที่รับรู้ภายหลังวันที่ซื้อซึ่งจัดประเภทเป็นสินทรัพย์หรือหนี้สินให้รับรู้ในกำไรหรือขาดทุน สิ่งตอบแทนที่คาดว่าจะต้องจ่ายซึ่งจัดประเภทเป็นส่วนของผู้ถือหุ้นต้องไม่มีการวัดมูลค่าใหม่ และให้บันทึกการจ่ายชำระในภายหลังไว้ในส่วนของผู้ถือหุ้น</w:t>
      </w:r>
    </w:p>
    <w:p w14:paraId="5598BED4" w14:textId="77777777" w:rsidR="00156898" w:rsidRPr="004517A7" w:rsidRDefault="00156898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2"/>
          <w:sz w:val="28"/>
          <w:cs/>
        </w:rPr>
      </w:pPr>
      <w:r w:rsidRPr="004517A7">
        <w:rPr>
          <w:rFonts w:ascii="Angsana New" w:hAnsi="Angsana New"/>
          <w:color w:val="000000"/>
          <w:spacing w:val="-2"/>
          <w:sz w:val="28"/>
          <w:cs/>
        </w:rPr>
        <w:br w:type="page"/>
      </w:r>
    </w:p>
    <w:p w14:paraId="617EDCB6" w14:textId="01A843BF" w:rsidR="00EE7C33" w:rsidRPr="004517A7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lastRenderedPageBreak/>
        <w:t>ส่วนเกินของมูลค่าสิ่งตอบแทนที่โอนให้ 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วันซื้อธุรกิจของส่วนได้เสียในส่วนของผู้ถือหุ้นของผู้ถูกซื้อที่ผู้ซื้อถืออยู่ก่อนการรวมธุรกิจ ที่มากกว่ามูลค่ายุติธรรมสุทธิ ณ วันที่ซื้อ</w:t>
      </w:r>
      <w:r w:rsidR="00746D23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      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ของสินทรัพย์สุทธิที่ระบุได้ที่ได้มา ต้องรับรู้เป็นค่าความนิยม หากมูลค่าของมูลค่าสิ่งตอบแทนที่โอนให้มูลค่าส่วนได้เสียที่ไม่มีอำนาจควบคุมในผู้ถูกซื้อ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วันซื้อธุรกิจของส่วนได้เสียในส่วนของผู้ถือหุ้นของผู้ถูกซื้อที่ผู้ซื้อถืออยู่ก่อนการรวมธุรกิจ น้อยกว่ามูลค่ายุติธรรมของสินทรัพย์สุทธิของบริษัทย่อยที่ได้มาเนื่องจากการซื้อในราคาต่ำกว่ามูลค่ายุติธรรม </w:t>
      </w:r>
      <w:r w:rsidR="00746D23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   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จะรับรู้ส่วนต่างโดยตรงไปยังกำไรหรือขาดทุน</w:t>
      </w:r>
    </w:p>
    <w:p w14:paraId="5AE62402" w14:textId="1D4F87B6" w:rsidR="00EE7C33" w:rsidRPr="004517A7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กลุ่มบริษัทจะตัดรายการบัญชีระหว่างกัน ยอดคงเหลือ และกำไรที่ยังไม่ได้เกิดขึ้นจริงระหว่างกันในกลุ่มบริษัท ขาดทุนที่ยังไม่เกิดขึ้นจริงก็จะตัดรายการในทำนองเดียวกัน เว้นแต่รายการนั้นมีหลักฐานว่าสินทรัพย์ที่โอนระหว่างกันเกิดการด้อยค่า </w:t>
      </w:r>
      <w:r w:rsidR="00746D23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นโยบายการบัญชีของบริษัทย่อยได้ถูกปรับปรุงเพื่อให้สอดคล้องกับนโยบายการบัญชีของกลุ่มบริษัท</w:t>
      </w:r>
    </w:p>
    <w:p w14:paraId="4A003E29" w14:textId="0F1625C1" w:rsidR="00EE7C33" w:rsidRPr="004517A7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ในงบการเงินเฉพาะกิจการเงินลงทุนในบริษัทย่อยจะบันทึกบัญชีด้วยราคาทุนหักค่าเผื่อการด้อยค่า ต้นทุนจะมีการปรับเพื่อสะท้อนการเปลี่ยนแปลงสิ่งตอบแทนที่เกิดขึ้นจากการเปลี่ยนแปลงมูลค่าสิ่งตอบแทนที่คาดว่าจะต้องจ่าย ต้นทุนนั้นจะรวมต้นทุนทางตรงที่เกี่ยวข้องกับการได้มาของเงินลงทุนนี้</w:t>
      </w:r>
    </w:p>
    <w:p w14:paraId="065D9825" w14:textId="77777777" w:rsidR="00EE7C33" w:rsidRPr="004517A7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รายชื่อของบริษัทย่อยของกลุ่มบริษัทได้แสดงไว้ในหมายเหตุประกอบงบการเงินข้อ </w:t>
      </w:r>
      <w:r w:rsidRPr="004517A7">
        <w:rPr>
          <w:rFonts w:ascii="Angsana New" w:hAnsi="Angsana New" w:hint="cs"/>
          <w:color w:val="000000"/>
          <w:spacing w:val="-2"/>
          <w:sz w:val="28"/>
        </w:rPr>
        <w:t>1</w:t>
      </w:r>
    </w:p>
    <w:p w14:paraId="4FA27079" w14:textId="77777777" w:rsidR="00EE7C33" w:rsidRPr="004517A7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b/>
          <w:bCs/>
          <w:i/>
          <w:iCs/>
          <w:color w:val="000000"/>
          <w:spacing w:val="-2"/>
          <w:sz w:val="28"/>
          <w:lang w:val="en-GB"/>
        </w:rPr>
      </w:pPr>
      <w:r w:rsidRPr="004517A7">
        <w:rPr>
          <w:rFonts w:ascii="Angsana New" w:hAnsi="Angsana New" w:hint="cs"/>
          <w:b/>
          <w:bCs/>
          <w:i/>
          <w:iCs/>
          <w:color w:val="000000"/>
          <w:spacing w:val="-2"/>
          <w:sz w:val="28"/>
          <w:cs/>
        </w:rPr>
        <w:t>รายการและส่วนได้เสียที่ไม่มีอำนาจควบคุม</w:t>
      </w:r>
    </w:p>
    <w:p w14:paraId="25C1B22B" w14:textId="51AD5FDF" w:rsidR="00EE7C33" w:rsidRPr="004517A7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กลุ่มบริษัทปฏิบัติต่อรายการกับส่วนได้เสียที่ไม่มีอำนาจควบคุมเช่นเดียวกันกับส่วนที่เป็นของเจ้าของกลุ่มบริษัท </w:t>
      </w:r>
      <w:r w:rsidR="00746D23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          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สำหรับการซื้อส่วนได้เสียที่ไม่มีอำนาจควบคุม ผลต่างระหว่างสิ่งตอบแทนที่จ่ายให้และมูลค่าตามบัญชีของสินทรัพย์สุทธิของหุ้นที่ซื้อมาในบริษัทย่อยจะถูกบันทึกในส่วนของผู้ถือหุ้น และกำไรหรือขาดทุนจากการขายในส่วนได้เสียที่ไม่มีอำนาจควบคุมจะถูกบันทึกในส่วนของผู้ถือหุ้น</w:t>
      </w:r>
    </w:p>
    <w:p w14:paraId="12DCD7CB" w14:textId="77777777" w:rsidR="00EE7C33" w:rsidRPr="004517A7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b/>
          <w:bCs/>
          <w:i/>
          <w:iCs/>
          <w:color w:val="000000"/>
          <w:spacing w:val="-2"/>
          <w:sz w:val="28"/>
          <w:lang w:val="en-GB"/>
        </w:rPr>
      </w:pPr>
      <w:r w:rsidRPr="004517A7">
        <w:rPr>
          <w:rFonts w:ascii="Angsana New" w:hAnsi="Angsana New" w:hint="cs"/>
          <w:b/>
          <w:bCs/>
          <w:i/>
          <w:iCs/>
          <w:color w:val="000000"/>
          <w:spacing w:val="-2"/>
          <w:sz w:val="28"/>
          <w:cs/>
        </w:rPr>
        <w:t xml:space="preserve">การจำหน่ายบริษัทย่อย </w:t>
      </w:r>
    </w:p>
    <w:p w14:paraId="3D4F34C1" w14:textId="77777777" w:rsidR="00EE7C33" w:rsidRPr="004517A7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เมื่อกลุ่มบริษัทสูญเสียการควบคุม ส่วนได้เสียในกิจการที่เหลืออยู่จะวัดมูลค่าใหม่โดยใช้มูลค่ายุติธรรม การเปลี่ยนแปลงในมูลค่าจะรับรู้ในกำไรหรือขาดทุน มูลค่ายุติธรรมนั้นจะถือเป็นมูลค่าตามบัญชีเริ่มแรกของมูลค่าของเงินลงทุนเพื่อวัตถุประสงค์ในการวัดมูลค่าในเวลาต่อมาของเงินลงทุนที่เหลืออยู่ในรูปของบริษัทร่วม กิจการร่วมค้า หรือสินทรัพย์ทางการเงิน สำหรับทุกจำนวนที่เคยรับรู้ในกำไรขาดทุนเบ็ดเสร็จอื่นในส่วนที่เกี่ยวข้องกับกิจการนั้นจะถูกปฏิบัติเสมือนว่ากลุ่มบริษัทมีการจำหน่ายสินทรัพย์หรือหนี้สินที่เกี่ยวข้องนั้นออกไป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 </w:t>
      </w:r>
    </w:p>
    <w:p w14:paraId="22A797D2" w14:textId="77777777" w:rsidR="00EE7C33" w:rsidRPr="004517A7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b/>
          <w:bCs/>
          <w:i/>
          <w:iCs/>
          <w:color w:val="000000"/>
          <w:spacing w:val="-2"/>
          <w:sz w:val="28"/>
          <w:lang w:val="en-GB"/>
        </w:rPr>
      </w:pPr>
      <w:r w:rsidRPr="004517A7">
        <w:rPr>
          <w:rFonts w:ascii="Angsana New" w:hAnsi="Angsana New" w:hint="cs"/>
          <w:b/>
          <w:bCs/>
          <w:i/>
          <w:iCs/>
          <w:color w:val="000000"/>
          <w:spacing w:val="-2"/>
          <w:sz w:val="28"/>
          <w:cs/>
        </w:rPr>
        <w:t>บริษัทร่วม</w:t>
      </w:r>
    </w:p>
    <w:p w14:paraId="1278269D" w14:textId="23D27DF8" w:rsidR="00EE7C33" w:rsidRPr="004517A7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บริษัทร่วมเป็นกิจการที่กลุ่มบริษัทมีอิทธิพลอย่างเป็นสาระสำคัญแต่ไม่ถึงกับควบคุม เงินลงทุนในบริษัทร่วมรับรู้โดยใช้</w:t>
      </w:r>
      <w:r w:rsidR="00746D23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      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วิธีส่วนได้เสียในการแสดงในงบการเงินรวม ภายใต้วิธีส่วนได้เสีย กลุ่มบริษัทรับรู้เงินลงทุนเมื่อเริ่มแรกด้วยราคาทุน มูลค่าตามบัญชีของเงินลงทุนนี้จะเพิ่มขึ้นหรือลดลงในภายหลังวันที่ได้มาด้วยส่วนแบ่งกำไรหรือขาดทุนของผู้ได้รับการลงทุนตามสัดส่วนที่ผู้ลงทุนมีส่วนได้เสียอยู่ เงินลงทุนในบริษัทร่วมของกลุ่มบริษัทรวมถึงค่าความนิยมที่ระบุได้ ณ วันที่ซื้อเงินลงทุน</w:t>
      </w:r>
    </w:p>
    <w:p w14:paraId="266E07EA" w14:textId="77777777" w:rsidR="00EE7C33" w:rsidRPr="004517A7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lastRenderedPageBreak/>
        <w:t>ถ้าส่วนได้เสียของเจ้าของในบริษัทร่วมนั้นลดลงแต่ยังคงมีอิทธิพลอย่างมีนัยสำคัญ  กิจการต้องจัดประเภทรายการที่เคยรับรู้ในกำไรขาดทุนเบ็ดเสร็จอื่นเข้ากำไรหรือขาดทุนเฉพาะสัดส่วนในส่วนได้เสียของเจ้าของที่ลดลง</w:t>
      </w:r>
    </w:p>
    <w:p w14:paraId="66325C4B" w14:textId="2043C6F2" w:rsidR="00EE7C33" w:rsidRPr="004517A7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ส่วนแบ่งกำไรหรือขาดทุนของกลุ่มบริษัทในบริษัทร่วมที่เกิดขึ้นภายหลังการได้มาจะรวมไว้ในกำไรหรือขาดทุน </w:t>
      </w:r>
      <w:r w:rsidR="00623447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                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และส่วนแบ่งในกำไรขาดทุนเบ็ดเสร็จอื่นที่เกิดขึ้นภายหลังการได้มาจะรวมไว้ในกำไรขาดทุนเบ็ดเสร็จอื่น ผลสะสมของการเปลี่ยนแปลงภายหลังการได้มาดังกล่าวข้างต้น จะปรับปรุงกับราคาตามบัญชีของเงินลงทุน เมื่อส่วนแบ่งขาดทุนของกลุ่มบริษัทในบริษัทร่วมมีมูลค่าเท่ากับหรือเกินกว่ามูลค่าส่วนได้เสียของกลุ่มบริษัทในบริษัทร่วมนั้น กลุ่มบริษัทจะไม่รับรู้ส่วนแบ่งขาดทุนอีกต่อไป  เว้นแต่กลุ่มบริษัทมีภาระผูกพันในหนี้ของบริษัทร่วมหรือรับว่าจะจ่ายหนี้แทนบริษัทร่วม</w:t>
      </w:r>
    </w:p>
    <w:p w14:paraId="350BA39B" w14:textId="5591297E" w:rsidR="00EE7C33" w:rsidRPr="004517A7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กลุ่มบริษัทมีการพิจารณาทุกสิ้นรอบระยะเวลาบัญชีว่ามีข้อบ่งชี้ที่แสดงว่าเงินลงทุนในบริษัทร่วมเกิดการด้อยค่าหรือไม่ </w:t>
      </w:r>
      <w:r w:rsidR="00623447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      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หากมีข้อบ่งชี้เกิดขึ้นกลุ่มบริษัทจะคำนวณผลขาดทุนจากการด้อยค่า โดยเปรียบเทียบมูลค่าที่คาดว่าจะได้รับคืนกับมูลค่าตามบัญชีของเงินลงทุน และรับรู้ผลต่างไปที่ส่วนแบ่งกำไร (ขาดทุน) ของเงินลงทุนในบริษัทร่วมในงบกำไรขาดทุนและกำไรขาดทุนเบ็ดเสร็จอื่น</w:t>
      </w:r>
    </w:p>
    <w:p w14:paraId="1A903C8A" w14:textId="77777777" w:rsidR="00EE7C33" w:rsidRPr="004517A7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รายการกำไรที่ยังไม่ได้เกิดขึ้นจริงระหว่างกลุ่มบริษัทกับบริษัทร่วมจะตัดบัญชีเท่าที่กลุ่มบริษัทมีส่วนได้เสียในบริษัทร่วมนั้น รายการขาดทุนที่ยังไม่ได้เกิดขึ้นจริงก็จะตัดบัญชีในทำนองเดียวกัน เว้นแต่รายการนั้นมีหลักฐานว่าสินทรัพย์ที่โอนระหว่างกันเกิดการด้อยค่า </w:t>
      </w:r>
    </w:p>
    <w:p w14:paraId="5A861001" w14:textId="128B50D2" w:rsidR="00081F65" w:rsidRPr="004517A7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ในงบการเงินเฉพาะกิจการ เงินลงทุนในบริษัทร่วม จะบันทึกบัญชีด้วยราคาทุนหักการด้อยค่า ต้นทุนจะมีการปรับเพื่อสะท้อนการเปลี่ยนแปลงสิ่งตอบแทนที่เกิดขึ้นจากการเปลี่ยนแปลงมูลค่าของสิ่งตอบแทนที่คาดว่าต้องจ่าย ต้นทุนจะรวมต้นทุนทางตรงที่เกี่ยวข้องจากการได้มาของเงินลงทุนนี้</w:t>
      </w:r>
    </w:p>
    <w:p w14:paraId="43B1C53D" w14:textId="01A2554E" w:rsidR="00160DB5" w:rsidRPr="004517A7" w:rsidRDefault="00170E53" w:rsidP="00162C89">
      <w:pPr>
        <w:tabs>
          <w:tab w:val="left" w:pos="90"/>
          <w:tab w:val="left" w:pos="360"/>
        </w:tabs>
        <w:spacing w:before="240" w:after="24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4517A7">
        <w:rPr>
          <w:rFonts w:ascii="Angsana New" w:hAnsi="Angsana New"/>
          <w:b/>
          <w:bCs/>
          <w:spacing w:val="-2"/>
          <w:sz w:val="28"/>
        </w:rPr>
        <w:t>3</w:t>
      </w:r>
      <w:r w:rsidR="00FC67FD" w:rsidRPr="004517A7">
        <w:rPr>
          <w:rFonts w:ascii="Angsana New" w:hAnsi="Angsana New"/>
          <w:b/>
          <w:bCs/>
          <w:spacing w:val="-2"/>
          <w:sz w:val="28"/>
        </w:rPr>
        <w:t>.5</w:t>
      </w:r>
      <w:r w:rsidR="00160DB5" w:rsidRPr="004517A7">
        <w:rPr>
          <w:rFonts w:ascii="Angsana New" w:hAnsi="Angsana New"/>
          <w:b/>
          <w:bCs/>
          <w:spacing w:val="-2"/>
          <w:sz w:val="28"/>
        </w:rPr>
        <w:tab/>
      </w:r>
      <w:r w:rsidR="00160DB5" w:rsidRPr="004517A7">
        <w:rPr>
          <w:rFonts w:ascii="Angsana New" w:hAnsi="Angsana New"/>
          <w:b/>
          <w:bCs/>
          <w:spacing w:val="-2"/>
          <w:sz w:val="28"/>
          <w:cs/>
        </w:rPr>
        <w:t>เงินลงทุน</w:t>
      </w:r>
    </w:p>
    <w:p w14:paraId="15E87C45" w14:textId="77777777" w:rsidR="00160DB5" w:rsidRPr="004517A7" w:rsidRDefault="00160DB5" w:rsidP="00160DB5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i/>
          <w:iCs/>
          <w:color w:val="000000"/>
          <w:sz w:val="28"/>
        </w:rPr>
      </w:pPr>
      <w:r w:rsidRPr="004517A7">
        <w:rPr>
          <w:rFonts w:ascii="Angsana New" w:hAnsi="Angsana New"/>
          <w:i/>
          <w:iCs/>
          <w:color w:val="000000"/>
          <w:sz w:val="28"/>
          <w:cs/>
        </w:rPr>
        <w:t>เงินลงทุนชั่วคราว</w:t>
      </w:r>
    </w:p>
    <w:p w14:paraId="12F42502" w14:textId="77777777" w:rsidR="00160DB5" w:rsidRPr="004517A7" w:rsidRDefault="00160DB5" w:rsidP="00FC67FD">
      <w:pPr>
        <w:overflowPunct/>
        <w:autoSpaceDE/>
        <w:autoSpaceDN/>
        <w:adjustRightInd/>
        <w:spacing w:before="120" w:after="120"/>
        <w:ind w:left="360"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4517A7">
        <w:rPr>
          <w:rFonts w:ascii="Angsana New" w:hAnsi="Angsana New"/>
          <w:color w:val="000000"/>
          <w:sz w:val="28"/>
          <w:cs/>
        </w:rPr>
        <w:t>หลักทรัพย์เพื่อค้าแสดงตามมูลค่ายุติธรรม มูลค่ายุติธรรมของเงินลงทุนประเภทหลักทรัพย์หุ้นทุนที่เป็นหลักทรัพย์จดทะเบียนใช้ราคาเสนอซื้อของตลาดหลักทรัพย์แห่งประเทศไทย ณ สิ้นวันทำการสุดท้ายของงวด</w:t>
      </w:r>
    </w:p>
    <w:p w14:paraId="3B3C6B35" w14:textId="77777777" w:rsidR="00160DB5" w:rsidRPr="004517A7" w:rsidRDefault="00160DB5" w:rsidP="00FC67FD">
      <w:pPr>
        <w:overflowPunct/>
        <w:autoSpaceDE/>
        <w:autoSpaceDN/>
        <w:adjustRightInd/>
        <w:spacing w:after="120"/>
        <w:ind w:left="360"/>
        <w:jc w:val="thaiDistribute"/>
        <w:textAlignment w:val="auto"/>
        <w:rPr>
          <w:rFonts w:ascii="Angsana New" w:hAnsi="Angsana New"/>
          <w:color w:val="000000"/>
          <w:sz w:val="28"/>
          <w:cs/>
        </w:rPr>
      </w:pPr>
      <w:r w:rsidRPr="004517A7">
        <w:rPr>
          <w:rFonts w:ascii="Angsana New" w:hAnsi="Angsana New"/>
          <w:color w:val="000000"/>
          <w:sz w:val="28"/>
          <w:cs/>
        </w:rPr>
        <w:t>กำไรหรือขาดทุนจากการเปลี่ยนแปลงในมูลค่ายุติธรรมของหลักทรัพย์เพื่อค้ารับรู้เป็นรายการกำไรหรือรายการขาดทุนที่ยังไม่เกิดขึ้นในงบกำไรขาดทุนและกำไรขาดทุนเบ็ดเสร็จอื่น</w:t>
      </w:r>
    </w:p>
    <w:p w14:paraId="17E9B3E9" w14:textId="77777777" w:rsidR="00160DB5" w:rsidRPr="004517A7" w:rsidRDefault="00160DB5" w:rsidP="00160DB5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i/>
          <w:iCs/>
          <w:color w:val="000000"/>
          <w:sz w:val="28"/>
        </w:rPr>
      </w:pPr>
      <w:r w:rsidRPr="004517A7">
        <w:rPr>
          <w:rFonts w:ascii="Angsana New" w:hAnsi="Angsana New"/>
          <w:i/>
          <w:iCs/>
          <w:color w:val="000000"/>
          <w:sz w:val="28"/>
          <w:cs/>
        </w:rPr>
        <w:t>เงินลงทุนระยะยาวอื่น</w:t>
      </w:r>
    </w:p>
    <w:p w14:paraId="7BA7BB72" w14:textId="46164DA7" w:rsidR="00156898" w:rsidRPr="004517A7" w:rsidRDefault="00160DB5" w:rsidP="00160DB5">
      <w:pPr>
        <w:overflowPunct/>
        <w:autoSpaceDE/>
        <w:autoSpaceDN/>
        <w:adjustRightInd/>
        <w:spacing w:after="240"/>
        <w:ind w:left="360"/>
        <w:jc w:val="thaiDistribute"/>
        <w:textAlignment w:val="auto"/>
        <w:rPr>
          <w:rFonts w:ascii="Angsana New" w:hAnsi="Angsana New"/>
          <w:color w:val="000000"/>
          <w:sz w:val="28"/>
          <w:cs/>
        </w:rPr>
      </w:pPr>
      <w:r w:rsidRPr="004517A7">
        <w:rPr>
          <w:rFonts w:ascii="Angsana New" w:hAnsi="Angsana New"/>
          <w:color w:val="000000"/>
          <w:sz w:val="28"/>
          <w:cs/>
        </w:rPr>
        <w:t>เงินลงทุนระยะยาวอื่นคือเงินลงทุนในตราสารทุนซึ่งไม่ใช่หลักทรัพย์ในความต้องการของตลาดแสดงในราคาทุนหักการด้อยค่า</w:t>
      </w:r>
    </w:p>
    <w:p w14:paraId="60ADCCD8" w14:textId="77777777" w:rsidR="00156898" w:rsidRPr="004517A7" w:rsidRDefault="00156898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28"/>
          <w:cs/>
        </w:rPr>
      </w:pPr>
      <w:r w:rsidRPr="004517A7">
        <w:rPr>
          <w:rFonts w:ascii="Angsana New" w:hAnsi="Angsana New"/>
          <w:color w:val="000000"/>
          <w:sz w:val="28"/>
          <w:cs/>
        </w:rPr>
        <w:br w:type="page"/>
      </w:r>
    </w:p>
    <w:p w14:paraId="160E9FA8" w14:textId="1CD8DDC8" w:rsidR="00DA2008" w:rsidRPr="004517A7" w:rsidRDefault="00170E53" w:rsidP="00162C89">
      <w:pPr>
        <w:tabs>
          <w:tab w:val="left" w:pos="90"/>
          <w:tab w:val="left" w:pos="360"/>
        </w:tabs>
        <w:spacing w:before="240" w:after="24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4517A7">
        <w:rPr>
          <w:rFonts w:ascii="Angsana New" w:hAnsi="Angsana New"/>
          <w:b/>
          <w:bCs/>
          <w:spacing w:val="-2"/>
          <w:sz w:val="28"/>
        </w:rPr>
        <w:lastRenderedPageBreak/>
        <w:t>3</w:t>
      </w:r>
      <w:r w:rsidR="00802602" w:rsidRPr="004517A7">
        <w:rPr>
          <w:rFonts w:ascii="Angsana New" w:hAnsi="Angsana New" w:hint="cs"/>
          <w:b/>
          <w:bCs/>
          <w:spacing w:val="-2"/>
          <w:sz w:val="28"/>
        </w:rPr>
        <w:t>.</w:t>
      </w:r>
      <w:r w:rsidR="00843634" w:rsidRPr="004517A7">
        <w:rPr>
          <w:rFonts w:ascii="Angsana New" w:hAnsi="Angsana New"/>
          <w:b/>
          <w:bCs/>
          <w:spacing w:val="-2"/>
          <w:sz w:val="28"/>
        </w:rPr>
        <w:t>6</w:t>
      </w:r>
      <w:r w:rsidR="00802602" w:rsidRPr="004517A7">
        <w:rPr>
          <w:rFonts w:ascii="Angsana New" w:hAnsi="Angsana New" w:hint="cs"/>
          <w:b/>
          <w:bCs/>
          <w:spacing w:val="-2"/>
          <w:sz w:val="28"/>
        </w:rPr>
        <w:tab/>
      </w:r>
      <w:r w:rsidR="00DA2008" w:rsidRPr="004517A7">
        <w:rPr>
          <w:rFonts w:ascii="Angsana New" w:hAnsi="Angsana New" w:hint="cs"/>
          <w:b/>
          <w:bCs/>
          <w:spacing w:val="-2"/>
          <w:sz w:val="28"/>
          <w:cs/>
        </w:rPr>
        <w:t>เครื่องมือทางการเงิน</w:t>
      </w:r>
    </w:p>
    <w:p w14:paraId="4A0FA5AE" w14:textId="02A983DD" w:rsidR="00DA2008" w:rsidRPr="004517A7" w:rsidRDefault="00DA2008" w:rsidP="00DA2008">
      <w:pPr>
        <w:spacing w:before="120" w:after="120"/>
        <w:ind w:left="360"/>
        <w:jc w:val="thaiDistribute"/>
        <w:rPr>
          <w:rFonts w:ascii="Angsana New" w:hAnsi="Angsana New"/>
          <w:color w:val="000000"/>
          <w:sz w:val="28"/>
        </w:rPr>
      </w:pPr>
      <w:r w:rsidRPr="004517A7">
        <w:rPr>
          <w:rFonts w:ascii="Angsana New" w:hAnsi="Angsana New" w:hint="cs"/>
          <w:color w:val="000000"/>
          <w:sz w:val="28"/>
          <w:cs/>
        </w:rPr>
        <w:t>สินทรัพย์ทางการเงินและหนี้สินทางการเงินรับรู้ในงบแสดงฐานะการเงินรวมและเฉพาะกิจการของกลุ่มบริษัท</w:t>
      </w:r>
      <w:r w:rsidR="007E187F" w:rsidRPr="004517A7">
        <w:rPr>
          <w:rFonts w:ascii="Angsana New" w:hAnsi="Angsana New" w:hint="cs"/>
          <w:color w:val="000000"/>
          <w:sz w:val="28"/>
          <w:cs/>
        </w:rPr>
        <w:t xml:space="preserve">                 </w:t>
      </w:r>
      <w:r w:rsidRPr="004517A7">
        <w:rPr>
          <w:rFonts w:ascii="Angsana New" w:hAnsi="Angsana New" w:hint="cs"/>
          <w:color w:val="000000"/>
          <w:sz w:val="28"/>
          <w:cs/>
        </w:rPr>
        <w:t xml:space="preserve"> เมื่อกลุ่มบริษัทเป็นคู่สัญญาตามข้อกำหนดของสัญญาของเครื่องมือทางการเงิน</w:t>
      </w:r>
    </w:p>
    <w:p w14:paraId="5553EBA6" w14:textId="19FF59B9" w:rsidR="008F6F04" w:rsidRPr="004517A7" w:rsidRDefault="00DA2008" w:rsidP="00DA2008">
      <w:pPr>
        <w:spacing w:before="120" w:after="240"/>
        <w:ind w:left="360"/>
        <w:jc w:val="thaiDistribute"/>
        <w:rPr>
          <w:rFonts w:ascii="Angsana New" w:hAnsi="Angsana New"/>
          <w:color w:val="000000"/>
          <w:sz w:val="28"/>
          <w:cs/>
        </w:rPr>
      </w:pPr>
      <w:r w:rsidRPr="004517A7">
        <w:rPr>
          <w:rFonts w:ascii="Angsana New" w:hAnsi="Angsana New" w:hint="cs"/>
          <w:color w:val="000000"/>
          <w:sz w:val="28"/>
          <w:cs/>
        </w:rPr>
        <w:t xml:space="preserve"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ต้นทุนการทำรายการที่เกี่ยวข้องโดยตรงกับการซื้อ การออกตราสารสินทรัพย์ทางการเงินและหนี้สินทางการเงิน </w:t>
      </w:r>
      <w:r w:rsidRPr="004517A7">
        <w:rPr>
          <w:rFonts w:ascii="Angsana New" w:hAnsi="Angsana New" w:hint="cs"/>
          <w:color w:val="000000"/>
          <w:sz w:val="28"/>
        </w:rPr>
        <w:t>(</w:t>
      </w:r>
      <w:r w:rsidRPr="004517A7">
        <w:rPr>
          <w:rFonts w:ascii="Angsana New" w:hAnsi="Angsana New" w:hint="cs"/>
          <w:color w:val="000000"/>
          <w:sz w:val="28"/>
          <w:cs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Pr="004517A7">
        <w:rPr>
          <w:rFonts w:ascii="Angsana New" w:hAnsi="Angsana New" w:hint="cs"/>
          <w:color w:val="000000"/>
          <w:sz w:val="28"/>
        </w:rPr>
        <w:t>)</w:t>
      </w:r>
      <w:r w:rsidRPr="004517A7">
        <w:rPr>
          <w:rFonts w:ascii="Angsana New" w:hAnsi="Angsana New" w:hint="cs"/>
          <w:color w:val="000000"/>
          <w:sz w:val="28"/>
          <w:cs/>
        </w:rPr>
        <w:t xml:space="preserve"> เพิ่มหรือหักจากมูลค่ายุติธรรมของสินทรัพย์ทางการเงินหรือหนี้สิน</w:t>
      </w:r>
      <w:r w:rsidR="007E187F" w:rsidRPr="004517A7">
        <w:rPr>
          <w:rFonts w:ascii="Angsana New" w:hAnsi="Angsana New" w:hint="cs"/>
          <w:color w:val="000000"/>
          <w:sz w:val="28"/>
          <w:cs/>
        </w:rPr>
        <w:t xml:space="preserve">   </w:t>
      </w:r>
      <w:r w:rsidRPr="004517A7">
        <w:rPr>
          <w:rFonts w:ascii="Angsana New" w:hAnsi="Angsana New" w:hint="cs"/>
          <w:color w:val="000000"/>
          <w:sz w:val="28"/>
          <w:cs/>
        </w:rPr>
        <w:t>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0F8422F6" w14:textId="77777777" w:rsidR="00DA2008" w:rsidRPr="004517A7" w:rsidRDefault="00DA2008" w:rsidP="00DA2008">
      <w:pPr>
        <w:spacing w:before="120" w:after="120"/>
        <w:ind w:left="360"/>
        <w:jc w:val="thaiDistribute"/>
        <w:rPr>
          <w:rFonts w:ascii="Angsana New" w:hAnsi="Angsana New"/>
          <w:b/>
          <w:bCs/>
          <w:i/>
          <w:iCs/>
          <w:color w:val="000000"/>
          <w:sz w:val="28"/>
        </w:rPr>
      </w:pPr>
      <w:r w:rsidRPr="004517A7">
        <w:rPr>
          <w:rFonts w:ascii="Angsana New" w:hAnsi="Angsana New" w:hint="cs"/>
          <w:b/>
          <w:bCs/>
          <w:i/>
          <w:iCs/>
          <w:color w:val="000000"/>
          <w:sz w:val="28"/>
          <w:cs/>
        </w:rPr>
        <w:t>สินทรัพย์ทางการเงิน</w:t>
      </w:r>
    </w:p>
    <w:p w14:paraId="5B3E012C" w14:textId="02A0E784" w:rsidR="00DA2008" w:rsidRPr="004517A7" w:rsidRDefault="00DA2008" w:rsidP="00DA2008">
      <w:pPr>
        <w:spacing w:before="120" w:after="120"/>
        <w:ind w:left="360"/>
        <w:jc w:val="thaiDistribute"/>
        <w:rPr>
          <w:rFonts w:ascii="Angsana New" w:hAnsi="Angsana New"/>
          <w:color w:val="000000"/>
          <w:sz w:val="28"/>
        </w:rPr>
      </w:pPr>
      <w:r w:rsidRPr="004517A7">
        <w:rPr>
          <w:rFonts w:ascii="Angsana New" w:hAnsi="Angsana New" w:hint="cs"/>
          <w:color w:val="000000"/>
          <w:sz w:val="28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74BFCB99" w14:textId="77777777" w:rsidR="00DA2008" w:rsidRPr="004517A7" w:rsidRDefault="00DA2008" w:rsidP="00DA2008">
      <w:pPr>
        <w:spacing w:before="120" w:after="120"/>
        <w:ind w:firstLine="360"/>
        <w:jc w:val="thaiDistribute"/>
        <w:rPr>
          <w:rFonts w:ascii="Angsana New" w:hAnsi="Angsana New"/>
          <w:i/>
          <w:iCs/>
          <w:color w:val="000000"/>
          <w:sz w:val="28"/>
        </w:rPr>
      </w:pPr>
      <w:r w:rsidRPr="004517A7">
        <w:rPr>
          <w:rFonts w:ascii="Angsana New" w:hAnsi="Angsana New" w:hint="cs"/>
          <w:i/>
          <w:iCs/>
          <w:color w:val="000000"/>
          <w:sz w:val="28"/>
          <w:cs/>
        </w:rPr>
        <w:t>การจัดประเภทรายการของสินทรัพย์ทางการเงิน</w:t>
      </w:r>
    </w:p>
    <w:p w14:paraId="7CF2ABE2" w14:textId="77777777" w:rsidR="00DA2008" w:rsidRPr="004517A7" w:rsidRDefault="00DA2008" w:rsidP="006045D3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before="120" w:after="120"/>
        <w:ind w:left="1080" w:hanging="540"/>
        <w:contextualSpacing/>
        <w:jc w:val="thaiDistribute"/>
        <w:textAlignment w:val="auto"/>
        <w:rPr>
          <w:rFonts w:ascii="Angsana New" w:hAnsi="Angsana New"/>
          <w:color w:val="000000"/>
          <w:sz w:val="28"/>
          <w:u w:val="single"/>
        </w:rPr>
      </w:pPr>
      <w:r w:rsidRPr="004517A7">
        <w:rPr>
          <w:rFonts w:ascii="Angsana New" w:hAnsi="Angsana New" w:hint="cs"/>
          <w:color w:val="000000"/>
          <w:sz w:val="28"/>
          <w:u w:val="single"/>
          <w:cs/>
        </w:rPr>
        <w:t>ราคาทุนตัดจำหน่ายและวิธีดอกเบี้ยที่แท้จริง</w:t>
      </w:r>
    </w:p>
    <w:p w14:paraId="04B8EE52" w14:textId="77777777" w:rsidR="00DA2008" w:rsidRPr="004517A7" w:rsidRDefault="00DA2008" w:rsidP="00DA2008">
      <w:pPr>
        <w:pStyle w:val="ListParagraph"/>
        <w:spacing w:before="120" w:after="120"/>
        <w:ind w:left="1080"/>
        <w:jc w:val="thaiDistribute"/>
        <w:rPr>
          <w:rFonts w:ascii="Angsana New" w:hAnsi="Angsana New"/>
          <w:color w:val="000000"/>
          <w:sz w:val="28"/>
        </w:rPr>
      </w:pPr>
      <w:r w:rsidRPr="004517A7">
        <w:rPr>
          <w:rFonts w:ascii="Angsana New" w:hAnsi="Angsana New" w:hint="cs"/>
          <w:color w:val="000000"/>
          <w:sz w:val="28"/>
          <w:cs/>
        </w:rPr>
        <w:t xml:space="preserve"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 ดอกเบี้ยรับ รับรู้ในกำไรหรือขาดทุนและรวมในรายการ </w:t>
      </w:r>
      <w:r w:rsidRPr="004517A7">
        <w:rPr>
          <w:rFonts w:ascii="Angsana New" w:hAnsi="Angsana New" w:hint="cs"/>
          <w:color w:val="000000"/>
          <w:sz w:val="28"/>
        </w:rPr>
        <w:t>“</w:t>
      </w:r>
      <w:r w:rsidRPr="004517A7">
        <w:rPr>
          <w:rFonts w:ascii="Angsana New" w:hAnsi="Angsana New" w:hint="cs"/>
          <w:color w:val="000000"/>
          <w:sz w:val="28"/>
          <w:cs/>
        </w:rPr>
        <w:t>รายได้ดอกเบี้ย</w:t>
      </w:r>
      <w:r w:rsidRPr="004517A7">
        <w:rPr>
          <w:rFonts w:ascii="Angsana New" w:hAnsi="Angsana New" w:hint="cs"/>
          <w:color w:val="000000"/>
          <w:sz w:val="28"/>
        </w:rPr>
        <w:t>”</w:t>
      </w:r>
    </w:p>
    <w:p w14:paraId="7A482ADA" w14:textId="77777777" w:rsidR="00DA2008" w:rsidRPr="004517A7" w:rsidRDefault="00DA2008" w:rsidP="006045D3">
      <w:pPr>
        <w:pStyle w:val="ListParagraph"/>
        <w:numPr>
          <w:ilvl w:val="0"/>
          <w:numId w:val="4"/>
        </w:numPr>
        <w:tabs>
          <w:tab w:val="left" w:pos="1080"/>
        </w:tabs>
        <w:overflowPunct/>
        <w:autoSpaceDE/>
        <w:autoSpaceDN/>
        <w:adjustRightInd/>
        <w:spacing w:before="120" w:after="120"/>
        <w:ind w:left="1080" w:hanging="540"/>
        <w:contextualSpacing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4517A7">
        <w:rPr>
          <w:rFonts w:ascii="Angsana New" w:hAnsi="Angsana New" w:hint="cs"/>
          <w:color w:val="000000"/>
          <w:sz w:val="28"/>
          <w:u w:val="single"/>
          <w:cs/>
        </w:rPr>
        <w:t>ตราสารหนี้ที่จัดประเภทแสดงด้วยมูลค่ายุติธรรมผ่านกำไรขาดทุนเบ็ดเสร็จอื่น</w:t>
      </w:r>
    </w:p>
    <w:p w14:paraId="3DA0DF76" w14:textId="0AB8A2B4" w:rsidR="00DA2008" w:rsidRPr="004517A7" w:rsidRDefault="00DA2008" w:rsidP="00DA2008">
      <w:pPr>
        <w:pStyle w:val="ListParagraph"/>
        <w:tabs>
          <w:tab w:val="left" w:pos="810"/>
        </w:tabs>
        <w:spacing w:before="120" w:after="120"/>
        <w:ind w:left="1080" w:hanging="540"/>
        <w:jc w:val="thaiDistribute"/>
        <w:rPr>
          <w:rFonts w:ascii="Angsana New" w:hAnsi="Angsana New"/>
          <w:color w:val="000000"/>
          <w:sz w:val="28"/>
        </w:rPr>
      </w:pPr>
      <w:r w:rsidRPr="004517A7">
        <w:rPr>
          <w:rFonts w:ascii="Angsana New" w:hAnsi="Angsana New" w:hint="cs"/>
          <w:color w:val="000000"/>
          <w:sz w:val="28"/>
        </w:rPr>
        <w:tab/>
      </w:r>
      <w:r w:rsidRPr="004517A7">
        <w:rPr>
          <w:rFonts w:ascii="Angsana New" w:hAnsi="Angsana New" w:hint="cs"/>
          <w:color w:val="000000"/>
          <w:sz w:val="28"/>
        </w:rPr>
        <w:tab/>
      </w:r>
      <w:r w:rsidRPr="004517A7">
        <w:rPr>
          <w:rFonts w:ascii="Angsana New" w:hAnsi="Angsana New" w:hint="cs"/>
          <w:color w:val="000000"/>
          <w:sz w:val="28"/>
          <w:cs/>
        </w:rPr>
        <w:t>หุ้นกู้ที่ถือครองโดยกลุ่มบริษัท จัดประเภทแสดงด้วยมูลค่ายุติธรรมผ่านกำไรขาดทุนเบ็ดเสร็จอื่น หุ้นกู้รับรู้รายการเมื่อเริ่มแรกด้วยมูลค่ายุติธรรมรวมต้นทุนการทำรายการ การเปลี่ยนแปลงภายหลังในมูลค่าตามบัญชีของหุ้นกู้เกิดจากผลกำไรหรือขาดทุนจากอัตราแลกเปลี่ยน ผลกำไรหรือขาดทุนจากการด้อยค่าและดอกเบี้ยรับที่คำนวณด้วย</w:t>
      </w:r>
      <w:r w:rsidR="00BD3276" w:rsidRPr="004517A7">
        <w:rPr>
          <w:rFonts w:ascii="Angsana New" w:hAnsi="Angsana New" w:hint="cs"/>
          <w:color w:val="000000"/>
          <w:sz w:val="28"/>
          <w:cs/>
        </w:rPr>
        <w:t xml:space="preserve">  </w:t>
      </w:r>
      <w:r w:rsidRPr="004517A7">
        <w:rPr>
          <w:rFonts w:ascii="Angsana New" w:hAnsi="Angsana New" w:hint="cs"/>
          <w:color w:val="000000"/>
          <w:sz w:val="28"/>
          <w:cs/>
        </w:rPr>
        <w:t>การใช้วิธีดอกเบี้ยที่แท้จริงรับรู้ในกำไรหรือขาดทุน จำนวนเงินที่รับรู้ในกำไรหรือขาดทุนเป็นจำนวนเดียวกับที่รับรู้ในกำไรหรือขาดทุนหากหุ้นกู้เหล่านี้รับรู้ในกำไรขาดทุนเบ็ดเสร็จและผลสะสมภายใต้รายการสำรองการวัดมูลค่าเงินลงทุน เมื่อหุ้นกู้เหล่านี้ถูกตัดรายการ ผลกำไรหรือขาดทุนสะสมที่รับรู้ก่อนหน้าในกำไรขาดทุนเบ็ดเสร็จอื่นจะถูกจัดประเภทรายการใหม่เป็นกำไรหรือขาดทุน</w:t>
      </w:r>
    </w:p>
    <w:p w14:paraId="5FA98BDB" w14:textId="77777777" w:rsidR="00DA2008" w:rsidRPr="004517A7" w:rsidRDefault="00DA2008" w:rsidP="006045D3">
      <w:pPr>
        <w:pStyle w:val="ListParagraph"/>
        <w:numPr>
          <w:ilvl w:val="0"/>
          <w:numId w:val="4"/>
        </w:numPr>
        <w:tabs>
          <w:tab w:val="left" w:pos="1080"/>
        </w:tabs>
        <w:overflowPunct/>
        <w:autoSpaceDE/>
        <w:autoSpaceDN/>
        <w:adjustRightInd/>
        <w:spacing w:before="120" w:after="120"/>
        <w:ind w:left="1080" w:hanging="540"/>
        <w:contextualSpacing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4517A7">
        <w:rPr>
          <w:rFonts w:ascii="Angsana New" w:hAnsi="Angsana New" w:hint="cs"/>
          <w:color w:val="000000"/>
          <w:sz w:val="28"/>
          <w:u w:val="single"/>
          <w:cs/>
        </w:rPr>
        <w:t>ตราสารทุนที่เลือกกำหนดให้แสดงด้วยมูลค่ายุติธรรมผ่านกำไรขาดทุนเบ็ดเสร็จอื่น</w:t>
      </w:r>
    </w:p>
    <w:p w14:paraId="0667302C" w14:textId="10986F33" w:rsidR="00156898" w:rsidRPr="004517A7" w:rsidRDefault="00DA2008" w:rsidP="00DA2008">
      <w:pPr>
        <w:pStyle w:val="ListParagraph"/>
        <w:tabs>
          <w:tab w:val="left" w:pos="810"/>
        </w:tabs>
        <w:spacing w:before="120" w:after="120"/>
        <w:ind w:left="1080" w:hanging="540"/>
        <w:jc w:val="thaiDistribute"/>
        <w:rPr>
          <w:rFonts w:ascii="Angsana New" w:hAnsi="Angsana New"/>
          <w:color w:val="000000"/>
          <w:sz w:val="28"/>
          <w:cs/>
        </w:rPr>
      </w:pPr>
      <w:r w:rsidRPr="004517A7">
        <w:rPr>
          <w:rFonts w:ascii="Angsana New" w:hAnsi="Angsana New" w:hint="cs"/>
          <w:color w:val="000000"/>
          <w:sz w:val="28"/>
        </w:rPr>
        <w:tab/>
      </w:r>
      <w:r w:rsidRPr="004517A7">
        <w:rPr>
          <w:rFonts w:ascii="Angsana New" w:hAnsi="Angsana New" w:hint="cs"/>
          <w:color w:val="000000"/>
          <w:sz w:val="28"/>
        </w:rPr>
        <w:tab/>
      </w:r>
      <w:r w:rsidRPr="004517A7">
        <w:rPr>
          <w:rFonts w:ascii="Angsana New" w:hAnsi="Angsana New" w:hint="cs"/>
          <w:color w:val="000000"/>
          <w:sz w:val="28"/>
          <w:cs/>
        </w:rPr>
        <w:t>ณ วันที่รับรู้รายการเมื่อเริ่มแรก กลุ่มบริษัทเลือกให้เงินลงทุนในตราสารทุนแสดงด้วยมูลค่ายุติธรรมผ่าน</w:t>
      </w:r>
      <w:r w:rsidR="00BD3276" w:rsidRPr="004517A7">
        <w:rPr>
          <w:rFonts w:ascii="Angsana New" w:hAnsi="Angsana New" w:hint="cs"/>
          <w:color w:val="000000"/>
          <w:sz w:val="28"/>
          <w:cs/>
        </w:rPr>
        <w:t xml:space="preserve">            </w:t>
      </w:r>
      <w:r w:rsidRPr="004517A7">
        <w:rPr>
          <w:rFonts w:ascii="Angsana New" w:hAnsi="Angsana New" w:hint="cs"/>
          <w:color w:val="000000"/>
          <w:sz w:val="28"/>
          <w:cs/>
        </w:rPr>
        <w:t xml:space="preserve">กำไรขาดทุนเบ็ดเสร็จอื่น </w:t>
      </w:r>
      <w:r w:rsidRPr="004517A7">
        <w:rPr>
          <w:rFonts w:ascii="Angsana New" w:hAnsi="Angsana New" w:hint="cs"/>
          <w:color w:val="000000"/>
          <w:sz w:val="28"/>
        </w:rPr>
        <w:t>(</w:t>
      </w:r>
      <w:r w:rsidRPr="004517A7">
        <w:rPr>
          <w:rFonts w:ascii="Angsana New" w:hAnsi="Angsana New" w:hint="cs"/>
          <w:color w:val="000000"/>
          <w:sz w:val="28"/>
          <w:cs/>
        </w:rPr>
        <w:t>เป็นรายตราสาร</w:t>
      </w:r>
      <w:r w:rsidRPr="004517A7">
        <w:rPr>
          <w:rFonts w:ascii="Angsana New" w:hAnsi="Angsana New" w:hint="cs"/>
          <w:color w:val="000000"/>
          <w:sz w:val="28"/>
        </w:rPr>
        <w:t>)</w:t>
      </w:r>
      <w:r w:rsidRPr="004517A7">
        <w:rPr>
          <w:rFonts w:ascii="Angsana New" w:hAnsi="Angsana New" w:hint="cs"/>
          <w:color w:val="000000"/>
          <w:sz w:val="28"/>
          <w:cs/>
        </w:rPr>
        <w:t xml:space="preserve"> ทั้งนี้เมื่อเลือกแล้วไม่สามารถยกเลิกได้ การเลือกกำหนดให้แสดงด้วยมูลค่ายุติธรรมผ่านกำไรขาดทุนเบ็ดเสร็จอื่นไม่สามารถปฏิบัติได้ หากตราสารทุนเป็นการถือไว้เพื่อค้าหรือหากเป็นสิ่งตอบแทนที่คาดว่าจะต้องจ่ายที่รับรู้โดยผู้ซื้อในการรวมธุรกิจ</w:t>
      </w:r>
    </w:p>
    <w:p w14:paraId="5C22BCF5" w14:textId="77777777" w:rsidR="00156898" w:rsidRPr="004517A7" w:rsidRDefault="00156898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28"/>
          <w:cs/>
        </w:rPr>
      </w:pPr>
      <w:r w:rsidRPr="004517A7">
        <w:rPr>
          <w:rFonts w:ascii="Angsana New" w:hAnsi="Angsana New"/>
          <w:color w:val="000000"/>
          <w:sz w:val="28"/>
          <w:cs/>
        </w:rPr>
        <w:br w:type="page"/>
      </w:r>
    </w:p>
    <w:p w14:paraId="3FAFB2C5" w14:textId="77777777" w:rsidR="00DA2008" w:rsidRPr="004517A7" w:rsidRDefault="00DA2008" w:rsidP="00DA2008">
      <w:pPr>
        <w:pStyle w:val="ListParagraph"/>
        <w:tabs>
          <w:tab w:val="left" w:pos="810"/>
          <w:tab w:val="left" w:pos="1620"/>
        </w:tabs>
        <w:spacing w:before="120" w:after="120"/>
        <w:ind w:left="1080" w:hanging="540"/>
        <w:jc w:val="thaiDistribute"/>
        <w:rPr>
          <w:rFonts w:ascii="Angsana New" w:hAnsi="Angsana New"/>
          <w:color w:val="000000"/>
          <w:sz w:val="28"/>
        </w:rPr>
      </w:pPr>
      <w:r w:rsidRPr="004517A7">
        <w:rPr>
          <w:rFonts w:ascii="Angsana New" w:hAnsi="Angsana New" w:hint="cs"/>
          <w:color w:val="000000"/>
          <w:sz w:val="28"/>
        </w:rPr>
        <w:lastRenderedPageBreak/>
        <w:tab/>
      </w:r>
      <w:r w:rsidRPr="004517A7">
        <w:rPr>
          <w:rFonts w:ascii="Angsana New" w:hAnsi="Angsana New" w:hint="cs"/>
          <w:color w:val="000000"/>
          <w:sz w:val="28"/>
        </w:rPr>
        <w:tab/>
      </w:r>
      <w:r w:rsidRPr="004517A7">
        <w:rPr>
          <w:rFonts w:ascii="Angsana New" w:hAnsi="Angsana New" w:hint="cs"/>
          <w:color w:val="000000"/>
          <w:sz w:val="28"/>
          <w:cs/>
        </w:rPr>
        <w:t>สินทรัพย์ทางการเงินเป็นการถือไว้เพื่อค้าดังต่อไปนี้</w:t>
      </w:r>
    </w:p>
    <w:p w14:paraId="5269FE8A" w14:textId="77777777" w:rsidR="00DA2008" w:rsidRPr="004517A7" w:rsidRDefault="00DA2008" w:rsidP="006045D3">
      <w:pPr>
        <w:pStyle w:val="ListParagraph"/>
        <w:numPr>
          <w:ilvl w:val="0"/>
          <w:numId w:val="5"/>
        </w:numPr>
        <w:tabs>
          <w:tab w:val="left" w:pos="810"/>
          <w:tab w:val="left" w:pos="1080"/>
          <w:tab w:val="left" w:pos="1350"/>
        </w:tabs>
        <w:overflowPunct/>
        <w:autoSpaceDE/>
        <w:autoSpaceDN/>
        <w:adjustRightInd/>
        <w:spacing w:before="120"/>
        <w:ind w:left="1080" w:firstLine="0"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4517A7">
        <w:rPr>
          <w:rFonts w:ascii="Angsana New" w:hAnsi="Angsana New" w:hint="cs"/>
          <w:color w:val="000000"/>
          <w:sz w:val="28"/>
          <w:cs/>
        </w:rPr>
        <w:t>ได้มาโดยมีวัตถุประสงค์หลักเพื่อขายในอนาคตอันใกล้ หรือ</w:t>
      </w:r>
    </w:p>
    <w:p w14:paraId="4756DF35" w14:textId="1CC13FF7" w:rsidR="00DA2008" w:rsidRPr="004517A7" w:rsidRDefault="00DA2008" w:rsidP="006045D3">
      <w:pPr>
        <w:pStyle w:val="ListParagraph"/>
        <w:numPr>
          <w:ilvl w:val="0"/>
          <w:numId w:val="5"/>
        </w:numPr>
        <w:tabs>
          <w:tab w:val="left" w:pos="810"/>
          <w:tab w:val="left" w:pos="1350"/>
        </w:tabs>
        <w:overflowPunct/>
        <w:autoSpaceDE/>
        <w:autoSpaceDN/>
        <w:adjustRightInd/>
        <w:ind w:left="1350" w:hanging="270"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4517A7">
        <w:rPr>
          <w:rFonts w:ascii="Angsana New" w:hAnsi="Angsana New" w:hint="cs"/>
          <w:color w:val="000000"/>
          <w:sz w:val="28"/>
          <w:cs/>
        </w:rPr>
        <w:t>ถูกกำหนดให้เป็นส่วนหนึ่งของกลุ่มเครื่องมือทางการเงินซึ่งกลุ่มบริษัทบริหารเป็นกลุ่ม ณ วันที่รับรู้รายการ</w:t>
      </w:r>
      <w:r w:rsidR="00A85521" w:rsidRPr="004517A7">
        <w:rPr>
          <w:rFonts w:ascii="Angsana New" w:hAnsi="Angsana New" w:hint="cs"/>
          <w:color w:val="000000"/>
          <w:sz w:val="28"/>
          <w:cs/>
        </w:rPr>
        <w:t xml:space="preserve">   </w:t>
      </w:r>
      <w:r w:rsidRPr="004517A7">
        <w:rPr>
          <w:rFonts w:ascii="Angsana New" w:hAnsi="Angsana New" w:hint="cs"/>
          <w:color w:val="000000"/>
          <w:sz w:val="28"/>
          <w:cs/>
        </w:rPr>
        <w:t>เมื่อเริ่มแรก และมีหลักฐานที่แสดงถึงรูปแบบของการทำกำไรระยะสั้นที่เกิดขึ้นจริงในปัจจุบัน หรือ</w:t>
      </w:r>
    </w:p>
    <w:p w14:paraId="6ABDBD62" w14:textId="77777777" w:rsidR="00DA2008" w:rsidRPr="004517A7" w:rsidRDefault="00DA2008" w:rsidP="006045D3">
      <w:pPr>
        <w:pStyle w:val="ListParagraph"/>
        <w:numPr>
          <w:ilvl w:val="0"/>
          <w:numId w:val="5"/>
        </w:numPr>
        <w:tabs>
          <w:tab w:val="left" w:pos="810"/>
          <w:tab w:val="left" w:pos="1350"/>
        </w:tabs>
        <w:overflowPunct/>
        <w:autoSpaceDE/>
        <w:autoSpaceDN/>
        <w:adjustRightInd/>
        <w:spacing w:after="120"/>
        <w:ind w:left="1350" w:hanging="270"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4517A7">
        <w:rPr>
          <w:rFonts w:ascii="Angsana New" w:hAnsi="Angsana New" w:hint="cs"/>
          <w:color w:val="000000"/>
          <w:sz w:val="28"/>
          <w:cs/>
        </w:rPr>
        <w:t xml:space="preserve">เป็นอนุพันธ์ </w:t>
      </w:r>
      <w:r w:rsidRPr="004517A7">
        <w:rPr>
          <w:rFonts w:ascii="Angsana New" w:hAnsi="Angsana New" w:hint="cs"/>
          <w:color w:val="000000"/>
          <w:sz w:val="28"/>
        </w:rPr>
        <w:t>(</w:t>
      </w:r>
      <w:r w:rsidRPr="004517A7">
        <w:rPr>
          <w:rFonts w:ascii="Angsana New" w:hAnsi="Angsana New" w:hint="cs"/>
          <w:color w:val="000000"/>
          <w:sz w:val="28"/>
          <w:cs/>
        </w:rPr>
        <w:t>ยกเว้นอนุพันธ์ที่เป็นสัญญาค้ำประกันทางการเงินหรือเลือกกำหนดให้เป็นเครื่องมือที่ใช้ป้องกันความเสี่ยงในส่วนที่มีประสิทธิผล</w:t>
      </w:r>
      <w:r w:rsidRPr="004517A7">
        <w:rPr>
          <w:rFonts w:ascii="Angsana New" w:hAnsi="Angsana New" w:hint="cs"/>
          <w:color w:val="000000"/>
          <w:sz w:val="28"/>
        </w:rPr>
        <w:t>)</w:t>
      </w:r>
    </w:p>
    <w:p w14:paraId="0C173D3C" w14:textId="7A0F3C98" w:rsidR="00DA2008" w:rsidRPr="004517A7" w:rsidRDefault="00DA2008" w:rsidP="00DA2008">
      <w:pPr>
        <w:tabs>
          <w:tab w:val="left" w:pos="810"/>
          <w:tab w:val="left" w:pos="1620"/>
        </w:tabs>
        <w:spacing w:after="120"/>
        <w:ind w:left="1080" w:hanging="540"/>
        <w:jc w:val="thaiDistribute"/>
        <w:rPr>
          <w:rFonts w:ascii="Angsana New" w:hAnsi="Angsana New"/>
          <w:color w:val="000000"/>
          <w:sz w:val="28"/>
        </w:rPr>
      </w:pPr>
      <w:r w:rsidRPr="004517A7">
        <w:rPr>
          <w:rFonts w:ascii="Angsana New" w:hAnsi="Angsana New" w:hint="cs"/>
          <w:color w:val="000000"/>
          <w:sz w:val="28"/>
        </w:rPr>
        <w:tab/>
      </w:r>
      <w:r w:rsidRPr="004517A7">
        <w:rPr>
          <w:rFonts w:ascii="Angsana New" w:hAnsi="Angsana New" w:hint="cs"/>
          <w:color w:val="000000"/>
          <w:sz w:val="28"/>
        </w:rPr>
        <w:tab/>
      </w:r>
      <w:r w:rsidRPr="004517A7">
        <w:rPr>
          <w:rFonts w:ascii="Angsana New" w:hAnsi="Angsana New" w:hint="cs"/>
          <w:color w:val="000000"/>
          <w:sz w:val="28"/>
          <w:cs/>
        </w:rPr>
        <w:t>เงินลงทุนในตราสารทุนที่แสดงด้วยมูลค่ายุติธรรมผ่านกำไรขาดทุนเบ็ดเสร็จอื่นวัดมูลค่าเมื่อเริ่มแรกด้วย</w:t>
      </w:r>
      <w:r w:rsidR="00A85521" w:rsidRPr="004517A7">
        <w:rPr>
          <w:rFonts w:ascii="Angsana New" w:hAnsi="Angsana New" w:hint="cs"/>
          <w:color w:val="000000"/>
          <w:sz w:val="28"/>
          <w:cs/>
        </w:rPr>
        <w:t xml:space="preserve">           </w:t>
      </w:r>
      <w:r w:rsidRPr="004517A7">
        <w:rPr>
          <w:rFonts w:ascii="Angsana New" w:hAnsi="Angsana New" w:hint="cs"/>
          <w:color w:val="000000"/>
          <w:sz w:val="28"/>
          <w:cs/>
        </w:rPr>
        <w:t>มูลค่ายุติธรรมรวมต้นทุนการทำรายการ</w:t>
      </w:r>
    </w:p>
    <w:p w14:paraId="7294D819" w14:textId="50061796" w:rsidR="00DA2008" w:rsidRPr="004517A7" w:rsidRDefault="00DA2008" w:rsidP="00DA2008">
      <w:pPr>
        <w:tabs>
          <w:tab w:val="left" w:pos="810"/>
          <w:tab w:val="left" w:pos="1620"/>
        </w:tabs>
        <w:spacing w:after="120"/>
        <w:ind w:left="1080" w:hanging="540"/>
        <w:jc w:val="thaiDistribute"/>
        <w:rPr>
          <w:rFonts w:ascii="Angsana New" w:hAnsi="Angsana New"/>
          <w:color w:val="000000"/>
          <w:sz w:val="28"/>
        </w:rPr>
      </w:pPr>
      <w:r w:rsidRPr="004517A7">
        <w:rPr>
          <w:rFonts w:ascii="Angsana New" w:hAnsi="Angsana New" w:hint="cs"/>
          <w:color w:val="000000"/>
          <w:sz w:val="28"/>
        </w:rPr>
        <w:tab/>
      </w:r>
      <w:r w:rsidRPr="004517A7">
        <w:rPr>
          <w:rFonts w:ascii="Angsana New" w:hAnsi="Angsana New" w:hint="cs"/>
          <w:color w:val="000000"/>
          <w:sz w:val="28"/>
        </w:rPr>
        <w:tab/>
      </w:r>
      <w:r w:rsidRPr="004517A7">
        <w:rPr>
          <w:rFonts w:ascii="Angsana New" w:hAnsi="Angsana New" w:hint="cs"/>
          <w:color w:val="000000"/>
          <w:sz w:val="28"/>
          <w:cs/>
        </w:rPr>
        <w:t>รายการดังกล่าววัดมูลค่าภายหลังด้วยมูลค่ายุติธรรมกับกำไรและขาดทุนที่เกิดจากการเปลี่ยนแปลงในมูลค่ายุติธรรมที่รับรู้ในกำไรขาดทุนเบ็ดเสร็จอื่นและสำรองการวัดมูลค่าเงินลงทุนสะสม ผลสะสมกำไรหรือขาดทุนจะไม่ถูกจัดประเภทรายการใหม่เป็นกำไรหรือขาดทุนเมื่อตัดจำหน่ายเงินลงทุนในตราสารทุน รายการดังกล่าวจะโอนไป</w:t>
      </w:r>
      <w:r w:rsidR="00A85521" w:rsidRPr="004517A7">
        <w:rPr>
          <w:rFonts w:ascii="Angsana New" w:hAnsi="Angsana New" w:hint="cs"/>
          <w:color w:val="000000"/>
          <w:sz w:val="28"/>
          <w:cs/>
        </w:rPr>
        <w:t xml:space="preserve">     </w:t>
      </w:r>
      <w:r w:rsidRPr="004517A7">
        <w:rPr>
          <w:rFonts w:ascii="Angsana New" w:hAnsi="Angsana New" w:hint="cs"/>
          <w:color w:val="000000"/>
          <w:sz w:val="28"/>
          <w:cs/>
        </w:rPr>
        <w:t>กำไรสะสมแทน</w:t>
      </w:r>
    </w:p>
    <w:p w14:paraId="533324DA" w14:textId="25075CFB" w:rsidR="00DA2008" w:rsidRPr="004517A7" w:rsidRDefault="00DA2008" w:rsidP="00DA2008">
      <w:pPr>
        <w:tabs>
          <w:tab w:val="left" w:pos="810"/>
        </w:tabs>
        <w:spacing w:after="120"/>
        <w:ind w:left="1080" w:hanging="540"/>
        <w:jc w:val="thaiDistribute"/>
        <w:rPr>
          <w:rFonts w:ascii="Angsana New" w:hAnsi="Angsana New"/>
          <w:color w:val="000000"/>
          <w:sz w:val="28"/>
        </w:rPr>
      </w:pPr>
      <w:r w:rsidRPr="004517A7">
        <w:rPr>
          <w:rFonts w:ascii="Angsana New" w:hAnsi="Angsana New" w:hint="cs"/>
          <w:color w:val="000000"/>
          <w:sz w:val="28"/>
        </w:rPr>
        <w:tab/>
      </w:r>
      <w:r w:rsidRPr="004517A7">
        <w:rPr>
          <w:rFonts w:ascii="Angsana New" w:hAnsi="Angsana New" w:hint="cs"/>
          <w:color w:val="000000"/>
          <w:sz w:val="28"/>
        </w:rPr>
        <w:tab/>
      </w:r>
      <w:r w:rsidRPr="004517A7">
        <w:rPr>
          <w:rFonts w:ascii="Angsana New" w:hAnsi="Angsana New" w:hint="cs"/>
          <w:color w:val="000000"/>
          <w:sz w:val="28"/>
          <w:cs/>
        </w:rPr>
        <w:t xml:space="preserve">เงินปันผลจากเงินลงทุนในตราสารทุนเหล่านี้รับรู้ในกำไรหรือขาดทุนตาม </w:t>
      </w:r>
      <w:r w:rsidRPr="004517A7">
        <w:rPr>
          <w:rFonts w:ascii="Angsana New" w:hAnsi="Angsana New" w:hint="cs"/>
          <w:color w:val="000000"/>
          <w:sz w:val="28"/>
        </w:rPr>
        <w:t>TFRS 9</w:t>
      </w:r>
      <w:r w:rsidRPr="004517A7">
        <w:rPr>
          <w:rFonts w:ascii="Angsana New" w:hAnsi="Angsana New" w:hint="cs"/>
          <w:color w:val="000000"/>
          <w:sz w:val="28"/>
          <w:cs/>
        </w:rPr>
        <w:t xml:space="preserve"> เว้นแต่เงินปันผลดังกล่าวจะแสดงอย่างชัดเจนว่าเป็นส่วนหนึ่งในการชดเชยต้นทุนของเงินลงทุน เงินปันผลรวมอยู่ในรายการ</w:t>
      </w:r>
      <w:r w:rsidR="00D217FA" w:rsidRPr="004517A7">
        <w:rPr>
          <w:rFonts w:ascii="Angsana New" w:hAnsi="Angsana New" w:hint="cs"/>
          <w:color w:val="000000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z w:val="28"/>
        </w:rPr>
        <w:t>“</w:t>
      </w:r>
      <w:r w:rsidRPr="004517A7">
        <w:rPr>
          <w:rFonts w:ascii="Angsana New" w:hAnsi="Angsana New" w:hint="cs"/>
          <w:color w:val="000000"/>
          <w:sz w:val="28"/>
          <w:cs/>
        </w:rPr>
        <w:t>รายได้ทางการเงิน</w:t>
      </w:r>
      <w:r w:rsidRPr="004517A7">
        <w:rPr>
          <w:rFonts w:ascii="Angsana New" w:hAnsi="Angsana New" w:hint="cs"/>
          <w:color w:val="000000"/>
          <w:sz w:val="28"/>
        </w:rPr>
        <w:t>”</w:t>
      </w:r>
      <w:r w:rsidRPr="004517A7">
        <w:rPr>
          <w:rFonts w:ascii="Angsana New" w:hAnsi="Angsana New" w:hint="cs"/>
          <w:color w:val="000000"/>
          <w:sz w:val="28"/>
          <w:cs/>
        </w:rPr>
        <w:t xml:space="preserve"> ในกำไรหรือขาดทุน</w:t>
      </w:r>
    </w:p>
    <w:p w14:paraId="6C199D14" w14:textId="77777777" w:rsidR="00DA2008" w:rsidRPr="004517A7" w:rsidRDefault="00DA2008" w:rsidP="00DA2008">
      <w:pPr>
        <w:tabs>
          <w:tab w:val="left" w:pos="810"/>
        </w:tabs>
        <w:spacing w:after="120"/>
        <w:ind w:left="1080" w:hanging="540"/>
        <w:jc w:val="thaiDistribute"/>
        <w:rPr>
          <w:rFonts w:ascii="Angsana New" w:hAnsi="Angsana New"/>
          <w:color w:val="000000"/>
          <w:sz w:val="28"/>
        </w:rPr>
      </w:pPr>
      <w:r w:rsidRPr="004517A7">
        <w:rPr>
          <w:rFonts w:ascii="Angsana New" w:hAnsi="Angsana New" w:hint="cs"/>
          <w:color w:val="000000"/>
          <w:sz w:val="28"/>
        </w:rPr>
        <w:tab/>
      </w:r>
      <w:r w:rsidRPr="004517A7">
        <w:rPr>
          <w:rFonts w:ascii="Angsana New" w:hAnsi="Angsana New" w:hint="cs"/>
          <w:color w:val="000000"/>
          <w:sz w:val="28"/>
        </w:rPr>
        <w:tab/>
      </w:r>
      <w:r w:rsidRPr="004517A7">
        <w:rPr>
          <w:rFonts w:ascii="Angsana New" w:hAnsi="Angsana New" w:hint="cs"/>
          <w:color w:val="000000"/>
          <w:sz w:val="28"/>
          <w:cs/>
        </w:rPr>
        <w:t xml:space="preserve">กลุ่มบริษัทเลือกกำหนดให้เงินลงทุนในตราสารทุนทั้งหมดที่ไม่ใช่ถือไว้เพื่อการค้าแสดงด้วยมูลค่ายุติธรรมผ่านกำไรขาดทุนเบ็ดเสร็จอื่น ณ วันที่นำ </w:t>
      </w:r>
      <w:r w:rsidRPr="004517A7">
        <w:rPr>
          <w:rFonts w:ascii="Angsana New" w:hAnsi="Angsana New" w:hint="cs"/>
          <w:color w:val="000000"/>
          <w:sz w:val="28"/>
        </w:rPr>
        <w:t xml:space="preserve">TFRS 9 </w:t>
      </w:r>
      <w:r w:rsidRPr="004517A7">
        <w:rPr>
          <w:rFonts w:ascii="Angsana New" w:hAnsi="Angsana New" w:hint="cs"/>
          <w:color w:val="000000"/>
          <w:sz w:val="28"/>
          <w:cs/>
        </w:rPr>
        <w:t xml:space="preserve">มาปฏิบัติใช้ครั้งแรก </w:t>
      </w:r>
    </w:p>
    <w:p w14:paraId="32C02BBA" w14:textId="77777777" w:rsidR="00DA2008" w:rsidRPr="004517A7" w:rsidRDefault="00DA2008" w:rsidP="00DA2008">
      <w:pPr>
        <w:tabs>
          <w:tab w:val="left" w:pos="1080"/>
        </w:tabs>
        <w:spacing w:after="120"/>
        <w:ind w:left="1080" w:hanging="540"/>
        <w:jc w:val="thaiDistribute"/>
        <w:rPr>
          <w:rFonts w:ascii="Angsana New" w:hAnsi="Angsana New"/>
          <w:color w:val="000000"/>
          <w:sz w:val="28"/>
        </w:rPr>
      </w:pPr>
      <w:r w:rsidRPr="004517A7">
        <w:rPr>
          <w:rFonts w:ascii="Angsana New" w:hAnsi="Angsana New" w:hint="cs"/>
          <w:color w:val="000000"/>
          <w:sz w:val="28"/>
        </w:rPr>
        <w:t>(4)</w:t>
      </w:r>
      <w:r w:rsidRPr="004517A7">
        <w:rPr>
          <w:rFonts w:ascii="Angsana New" w:hAnsi="Angsana New" w:hint="cs"/>
          <w:color w:val="000000"/>
          <w:sz w:val="28"/>
        </w:rPr>
        <w:tab/>
      </w:r>
      <w:r w:rsidRPr="004517A7">
        <w:rPr>
          <w:rFonts w:ascii="Angsana New" w:hAnsi="Angsana New" w:hint="cs"/>
          <w:color w:val="000000"/>
          <w:sz w:val="28"/>
          <w:u w:val="single"/>
          <w:cs/>
        </w:rPr>
        <w:t>สินทรัพย์ทางการเงินที่แสดงด้วยมูลค่ายุติธรรมผ่านกำไรหรือขาดทุน</w:t>
      </w:r>
    </w:p>
    <w:p w14:paraId="115A4BF9" w14:textId="2EDE3CED" w:rsidR="00DA2008" w:rsidRPr="004517A7" w:rsidRDefault="00DA2008" w:rsidP="00DA2008">
      <w:pPr>
        <w:tabs>
          <w:tab w:val="left" w:pos="810"/>
        </w:tabs>
        <w:spacing w:after="120"/>
        <w:ind w:left="1080" w:hanging="540"/>
        <w:jc w:val="thaiDistribute"/>
        <w:rPr>
          <w:rFonts w:ascii="Angsana New" w:hAnsi="Angsana New"/>
          <w:color w:val="000000"/>
          <w:sz w:val="28"/>
        </w:rPr>
      </w:pPr>
      <w:r w:rsidRPr="004517A7">
        <w:rPr>
          <w:rFonts w:ascii="Angsana New" w:hAnsi="Angsana New" w:hint="cs"/>
          <w:color w:val="000000"/>
          <w:sz w:val="28"/>
        </w:rPr>
        <w:tab/>
      </w:r>
      <w:r w:rsidRPr="004517A7">
        <w:rPr>
          <w:rFonts w:ascii="Angsana New" w:hAnsi="Angsana New" w:hint="cs"/>
          <w:color w:val="000000"/>
          <w:sz w:val="28"/>
        </w:rPr>
        <w:tab/>
      </w:r>
      <w:r w:rsidRPr="004517A7">
        <w:rPr>
          <w:rFonts w:ascii="Angsana New" w:hAnsi="Angsana New" w:hint="cs"/>
          <w:color w:val="000000"/>
          <w:sz w:val="28"/>
          <w:cs/>
        </w:rPr>
        <w:t>สินทรัพย์ทางการเงินที่ไม่เข้าเงื่อนไขสำหรับการวัดมูลค่าด้วยราคาทุนตัดจำหน่ายหรือด้วยมูลค่ายุติธรรมผ่านกำไรขาดทุนเบ็ดเสร็จอื่นวัดมูลค่าด้วยมูลค่ายุติธรรมผ่านกำไรหรือขาดทุนโดยเฉพาะ</w:t>
      </w:r>
    </w:p>
    <w:p w14:paraId="50215B49" w14:textId="6253369F" w:rsidR="00DA2008" w:rsidRPr="004517A7" w:rsidRDefault="00DA2008" w:rsidP="006045D3">
      <w:pPr>
        <w:pStyle w:val="ListParagraph"/>
        <w:numPr>
          <w:ilvl w:val="0"/>
          <w:numId w:val="6"/>
        </w:numPr>
        <w:tabs>
          <w:tab w:val="left" w:pos="810"/>
        </w:tabs>
        <w:overflowPunct/>
        <w:autoSpaceDE/>
        <w:autoSpaceDN/>
        <w:adjustRightInd/>
        <w:spacing w:after="120"/>
        <w:ind w:left="1350" w:hanging="270"/>
        <w:contextualSpacing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4517A7">
        <w:rPr>
          <w:rFonts w:ascii="Angsana New" w:hAnsi="Angsana New" w:hint="cs"/>
          <w:color w:val="000000"/>
          <w:sz w:val="28"/>
          <w:cs/>
        </w:rPr>
        <w:t>เงินลงทุนในตราสารทุนที่จัดประเภทแสดงด้วยมูลค่ายุติธรรมผ่านกำไรหรือขาดทุน เว้นแต่กลุ่มบริษัทกำหนดให้เงินลงทุนในตราสารทุนที่ไม่ใช่เงินลงทุนที่ถือไว้เพื่อค้าหรือ</w:t>
      </w:r>
      <w:r w:rsidR="009C384B" w:rsidRPr="004517A7">
        <w:rPr>
          <w:rFonts w:ascii="Angsana New" w:hAnsi="Angsana New" w:hint="cs"/>
          <w:color w:val="000000"/>
          <w:sz w:val="28"/>
          <w:cs/>
        </w:rPr>
        <w:t>ไ</w:t>
      </w:r>
      <w:r w:rsidRPr="004517A7">
        <w:rPr>
          <w:rFonts w:ascii="Angsana New" w:hAnsi="Angsana New" w:hint="cs"/>
          <w:color w:val="000000"/>
          <w:sz w:val="28"/>
          <w:cs/>
        </w:rPr>
        <w:t>ม่เป็นสิ่งตอบแทนที่คาดว่าจะต้องจ่ายที่รับรู้โดยผู้ซื้อในการรวมธุรกิจแสดงด้วยมูลค่ายุติธรรมผ่านกำไรขาดทุนเบ็ดเสร็จอื่น ณ วันที่รับรู้รายการ</w:t>
      </w:r>
      <w:r w:rsidR="00D217FA" w:rsidRPr="004517A7">
        <w:rPr>
          <w:rFonts w:ascii="Angsana New" w:hAnsi="Angsana New" w:hint="cs"/>
          <w:color w:val="000000"/>
          <w:sz w:val="28"/>
          <w:cs/>
        </w:rPr>
        <w:t xml:space="preserve">         </w:t>
      </w:r>
      <w:r w:rsidRPr="004517A7">
        <w:rPr>
          <w:rFonts w:ascii="Angsana New" w:hAnsi="Angsana New" w:hint="cs"/>
          <w:color w:val="000000"/>
          <w:sz w:val="28"/>
          <w:cs/>
        </w:rPr>
        <w:t xml:space="preserve">เมื่อเริ่มแรก </w:t>
      </w:r>
    </w:p>
    <w:p w14:paraId="2AB7D277" w14:textId="3DBB48C5" w:rsidR="00156898" w:rsidRPr="004517A7" w:rsidRDefault="00DA2008" w:rsidP="006045D3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ind w:left="1350" w:hanging="270"/>
        <w:jc w:val="thaiDistribute"/>
        <w:textAlignment w:val="auto"/>
        <w:rPr>
          <w:rFonts w:ascii="Angsana New" w:hAnsi="Angsana New"/>
          <w:color w:val="000000"/>
          <w:sz w:val="28"/>
          <w:cs/>
        </w:rPr>
      </w:pPr>
      <w:r w:rsidRPr="004517A7">
        <w:rPr>
          <w:rFonts w:ascii="Angsana New" w:hAnsi="Angsana New" w:hint="cs"/>
          <w:color w:val="000000"/>
          <w:sz w:val="28"/>
          <w:cs/>
        </w:rPr>
        <w:t xml:space="preserve">ตราสารหนี้ที่ไม่เข้าเงื่อนไขราคาทุนตัดจำหน่ายหรือมูลค่ายุติธรรมผ่านกำไรขาดทุนเบ็ดเสร็จอื่นจัดประเภทแสดงด้วยมูลค่ายุติธรรมผ่านกำไรหรือขาดทุน นอกจากนี้ตราสารหนี้ที่เข้าเงื่อนไขราคาทุนตัดจำหน่ายหรือมูลค่ายุติธรรมผ่านกำไรขาดทุนเบ็ดเสร็จอื่นอาจถูกกำหนดให้แสดงด้วยมูลค่ายุติธรรมผ่านกำไรหรือขาดทุน </w:t>
      </w:r>
      <w:r w:rsidR="00D217FA" w:rsidRPr="004517A7">
        <w:rPr>
          <w:rFonts w:ascii="Angsana New" w:hAnsi="Angsana New" w:hint="cs"/>
          <w:color w:val="000000"/>
          <w:sz w:val="28"/>
          <w:cs/>
        </w:rPr>
        <w:t xml:space="preserve">     </w:t>
      </w:r>
      <w:r w:rsidRPr="004517A7">
        <w:rPr>
          <w:rFonts w:ascii="Angsana New" w:hAnsi="Angsana New" w:hint="cs"/>
          <w:color w:val="000000"/>
          <w:sz w:val="28"/>
          <w:cs/>
        </w:rPr>
        <w:t xml:space="preserve">ณ วันที่รับรู้รายการเมื่อเริ่มแรก หากการกำหนดดังกล่าวช่วยขจัดหรือลดความไม่สอดคล้องในการวัดมูลค่าหรือการรับรู้รายการอย่างมีนัยสำคัญ </w:t>
      </w:r>
      <w:r w:rsidRPr="004517A7">
        <w:rPr>
          <w:rFonts w:ascii="Angsana New" w:hAnsi="Angsana New" w:hint="cs"/>
          <w:color w:val="000000"/>
          <w:sz w:val="28"/>
        </w:rPr>
        <w:t>(</w:t>
      </w:r>
      <w:r w:rsidRPr="004517A7">
        <w:rPr>
          <w:rFonts w:ascii="Angsana New" w:hAnsi="Angsana New" w:hint="cs"/>
          <w:color w:val="000000"/>
          <w:sz w:val="28"/>
          <w:cs/>
        </w:rPr>
        <w:t>เรียกว่า</w:t>
      </w:r>
      <w:r w:rsidRPr="004517A7">
        <w:rPr>
          <w:rFonts w:ascii="Angsana New" w:hAnsi="Angsana New" w:hint="cs"/>
          <w:color w:val="000000"/>
          <w:sz w:val="28"/>
        </w:rPr>
        <w:t xml:space="preserve"> “</w:t>
      </w:r>
      <w:r w:rsidRPr="004517A7">
        <w:rPr>
          <w:rFonts w:ascii="Angsana New" w:hAnsi="Angsana New" w:hint="cs"/>
          <w:color w:val="000000"/>
          <w:sz w:val="28"/>
          <w:cs/>
        </w:rPr>
        <w:t>การจับคู่ไม่เหมาะสมทางการบัญชี</w:t>
      </w:r>
      <w:r w:rsidRPr="004517A7">
        <w:rPr>
          <w:rFonts w:ascii="Angsana New" w:hAnsi="Angsana New" w:hint="cs"/>
          <w:color w:val="000000"/>
          <w:sz w:val="28"/>
        </w:rPr>
        <w:t>”)</w:t>
      </w:r>
      <w:r w:rsidRPr="004517A7">
        <w:rPr>
          <w:rFonts w:ascii="Angsana New" w:hAnsi="Angsana New" w:hint="cs"/>
          <w:color w:val="000000"/>
          <w:sz w:val="28"/>
          <w:cs/>
        </w:rPr>
        <w:t xml:space="preserve"> ที่เกิดจากการวัดมูลค่าสินทรัพย์หรือหนี้สินหรือการรับรู้ผลกำไรและขาดทุนจากรายการดังกล่าวด้วยเกณฑ์ที่แตกต่างกัน กลุ่มบริษัทไม่เลือกกำหนดให้ตราสารหนี้ใด ๆ แสดงด้วยมูลค่ายุติธรรมผ่านกำไรหรือขาดทุน</w:t>
      </w:r>
    </w:p>
    <w:p w14:paraId="624FFFF6" w14:textId="77777777" w:rsidR="00156898" w:rsidRPr="004517A7" w:rsidRDefault="00156898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28"/>
          <w:cs/>
        </w:rPr>
      </w:pPr>
      <w:r w:rsidRPr="004517A7">
        <w:rPr>
          <w:rFonts w:ascii="Angsana New" w:hAnsi="Angsana New"/>
          <w:color w:val="000000"/>
          <w:sz w:val="28"/>
          <w:cs/>
        </w:rPr>
        <w:br w:type="page"/>
      </w:r>
    </w:p>
    <w:p w14:paraId="6911FBFD" w14:textId="77777777" w:rsidR="00DA2008" w:rsidRPr="004517A7" w:rsidRDefault="00DA2008" w:rsidP="00DA2008">
      <w:pPr>
        <w:pStyle w:val="ListParagraph"/>
        <w:tabs>
          <w:tab w:val="left" w:pos="810"/>
        </w:tabs>
        <w:overflowPunct/>
        <w:autoSpaceDE/>
        <w:autoSpaceDN/>
        <w:adjustRightInd/>
        <w:spacing w:after="120"/>
        <w:ind w:left="1080" w:hanging="720"/>
        <w:jc w:val="thaiDistribute"/>
        <w:textAlignment w:val="auto"/>
        <w:rPr>
          <w:rFonts w:ascii="Angsana New" w:hAnsi="Angsana New"/>
          <w:i/>
          <w:iCs/>
          <w:color w:val="000000"/>
          <w:sz w:val="28"/>
        </w:rPr>
      </w:pPr>
      <w:r w:rsidRPr="004517A7">
        <w:rPr>
          <w:rFonts w:ascii="Angsana New" w:hAnsi="Angsana New" w:hint="cs"/>
          <w:i/>
          <w:iCs/>
          <w:color w:val="000000"/>
          <w:sz w:val="28"/>
          <w:cs/>
        </w:rPr>
        <w:lastRenderedPageBreak/>
        <w:t>การด้อยค่าของสินทรัพย์ทางการเงิน</w:t>
      </w:r>
    </w:p>
    <w:p w14:paraId="71FD142A" w14:textId="17FA087A" w:rsidR="00DA2008" w:rsidRPr="004517A7" w:rsidRDefault="00DA2008" w:rsidP="00DA2008">
      <w:pPr>
        <w:pStyle w:val="ListParagraph"/>
        <w:tabs>
          <w:tab w:val="left" w:pos="810"/>
        </w:tabs>
        <w:spacing w:after="120"/>
        <w:ind w:left="360"/>
        <w:jc w:val="thaiDistribute"/>
        <w:rPr>
          <w:rFonts w:ascii="Angsana New" w:hAnsi="Angsana New"/>
          <w:color w:val="000000"/>
          <w:spacing w:val="-6"/>
          <w:sz w:val="28"/>
        </w:rPr>
      </w:pPr>
      <w:r w:rsidRPr="004517A7">
        <w:rPr>
          <w:rFonts w:ascii="Angsana New" w:hAnsi="Angsana New" w:hint="cs"/>
          <w:color w:val="000000"/>
          <w:spacing w:val="-6"/>
          <w:sz w:val="28"/>
          <w:cs/>
        </w:rPr>
        <w:t>กลุ่มบริษัทรับรู้ค่าเผื่อผลขาดทุนสำหรับผลขาดทุนด้านเครดิตที่คาดว่าจะเกิดขึ้นกับเงินลงทุนในตราสารหนี้ที่วัดมูลค่าด้วยราคาทุนตัดจำหน่ายหรือด้วยมูลค่ายุติธรรมผ่านกำไรขาดทุนเบ็ดเสร็จอื่น ลูกหนี้ และสินทรัพย์ที่เกิดจากสัญญา และสัญญาค้ำประกัน</w:t>
      </w:r>
      <w:r w:rsidR="00E45E3C" w:rsidRPr="004517A7">
        <w:rPr>
          <w:rFonts w:ascii="Angsana New" w:hAnsi="Angsana New" w:hint="cs"/>
          <w:color w:val="000000"/>
          <w:spacing w:val="-6"/>
          <w:sz w:val="28"/>
          <w:cs/>
        </w:rPr>
        <w:t xml:space="preserve">       </w:t>
      </w:r>
      <w:r w:rsidRPr="004517A7">
        <w:rPr>
          <w:rFonts w:ascii="Angsana New" w:hAnsi="Angsana New" w:hint="cs"/>
          <w:color w:val="000000"/>
          <w:spacing w:val="-6"/>
          <w:sz w:val="28"/>
          <w:cs/>
        </w:rPr>
        <w:t>ทางการเงิน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14FB87BF" w14:textId="75E3BEEC" w:rsidR="005252CF" w:rsidRPr="004517A7" w:rsidRDefault="00DA2008" w:rsidP="00DA2008">
      <w:pPr>
        <w:pStyle w:val="ListParagraph"/>
        <w:tabs>
          <w:tab w:val="left" w:pos="810"/>
        </w:tabs>
        <w:spacing w:after="120"/>
        <w:ind w:left="360"/>
        <w:jc w:val="thaiDistribute"/>
        <w:rPr>
          <w:rFonts w:ascii="Angsana New" w:hAnsi="Angsana New"/>
          <w:color w:val="000000"/>
          <w:sz w:val="28"/>
          <w:cs/>
        </w:rPr>
      </w:pPr>
      <w:r w:rsidRPr="004517A7">
        <w:rPr>
          <w:rFonts w:ascii="Angsana New" w:hAnsi="Angsana New" w:hint="cs"/>
          <w:color w:val="000000"/>
          <w:sz w:val="28"/>
          <w:cs/>
        </w:rPr>
        <w:t>กลุ่มบริษัทต้องรับรู้ค่าเผื่อผลขาดทุนด้านเครดิตที่คาดว่าจะเกิดขึ้นตลอดอายุเสมอสำหรับลูกหนี้ สินทรัพย์ที่เกิดจากสัญญา และหนี้สินตามสัญญาเช่า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กลุ่มบริษัทปรับปรุงด้วยปัจจัยเฉพาะ</w:t>
      </w:r>
      <w:r w:rsidR="00E45E3C" w:rsidRPr="004517A7">
        <w:rPr>
          <w:rFonts w:ascii="Angsana New" w:hAnsi="Angsana New" w:hint="cs"/>
          <w:color w:val="000000"/>
          <w:sz w:val="28"/>
          <w:cs/>
        </w:rPr>
        <w:t xml:space="preserve">          </w:t>
      </w:r>
      <w:r w:rsidRPr="004517A7">
        <w:rPr>
          <w:rFonts w:ascii="Angsana New" w:hAnsi="Angsana New" w:hint="cs"/>
          <w:color w:val="000000"/>
          <w:sz w:val="28"/>
          <w:cs/>
        </w:rPr>
        <w:t>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109360DD" w14:textId="77777777" w:rsidR="00DA2008" w:rsidRPr="004517A7" w:rsidRDefault="00DA2008" w:rsidP="00DA2008">
      <w:pPr>
        <w:pStyle w:val="ListParagraph"/>
        <w:tabs>
          <w:tab w:val="left" w:pos="810"/>
        </w:tabs>
        <w:spacing w:after="120"/>
        <w:ind w:left="360"/>
        <w:jc w:val="thaiDistribute"/>
        <w:rPr>
          <w:rFonts w:ascii="Angsana New" w:hAnsi="Angsana New"/>
          <w:color w:val="000000"/>
          <w:sz w:val="28"/>
        </w:rPr>
      </w:pPr>
      <w:r w:rsidRPr="004517A7">
        <w:rPr>
          <w:rFonts w:ascii="Angsana New" w:hAnsi="Angsana New" w:hint="cs"/>
          <w:color w:val="000000"/>
          <w:sz w:val="28"/>
          <w:cs/>
        </w:rPr>
        <w:t xml:space="preserve">สำหรับเครื่องมือทางการเงินอื่นทั้งหมด กลุ่มบริษัทรับรู้ค่าเผื่อผลขาดทุนด้านเครดิตที่คาดว่าจะเกิดขึ้นตลอดอายุ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 แต่อย่างไรก็ตาม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กลุ่มบริษัทวัดมูลค่าของ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Pr="004517A7">
        <w:rPr>
          <w:rFonts w:ascii="Angsana New" w:hAnsi="Angsana New" w:hint="cs"/>
          <w:color w:val="000000"/>
          <w:sz w:val="28"/>
        </w:rPr>
        <w:t xml:space="preserve">12 </w:t>
      </w:r>
      <w:r w:rsidRPr="004517A7">
        <w:rPr>
          <w:rFonts w:ascii="Angsana New" w:hAnsi="Angsana New" w:hint="cs"/>
          <w:color w:val="000000"/>
          <w:sz w:val="28"/>
          <w:cs/>
        </w:rPr>
        <w:t>เดือนข้างหน้า</w:t>
      </w:r>
    </w:p>
    <w:p w14:paraId="00F7B3CA" w14:textId="3E5F43E6" w:rsidR="00DA2008" w:rsidRPr="004517A7" w:rsidRDefault="00DA2008" w:rsidP="00DA2008">
      <w:pPr>
        <w:pStyle w:val="ListParagraph"/>
        <w:tabs>
          <w:tab w:val="left" w:pos="810"/>
        </w:tabs>
        <w:spacing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</w:t>
      </w:r>
      <w:r w:rsidR="00E45E3C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         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12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12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เดือนหลังจากวันที่รายงาน</w:t>
      </w:r>
    </w:p>
    <w:p w14:paraId="07764108" w14:textId="77777777" w:rsidR="00DA2008" w:rsidRPr="004517A7" w:rsidRDefault="00DA2008" w:rsidP="006045D3">
      <w:pPr>
        <w:pStyle w:val="ListParagraph"/>
        <w:numPr>
          <w:ilvl w:val="0"/>
          <w:numId w:val="7"/>
        </w:numPr>
        <w:tabs>
          <w:tab w:val="left" w:pos="1170"/>
        </w:tabs>
        <w:overflowPunct/>
        <w:autoSpaceDE/>
        <w:autoSpaceDN/>
        <w:adjustRightInd/>
        <w:spacing w:after="120"/>
        <w:ind w:left="1080" w:hanging="540"/>
        <w:jc w:val="thaiDistribute"/>
        <w:textAlignment w:val="auto"/>
        <w:rPr>
          <w:rFonts w:ascii="Angsana New" w:hAnsi="Angsana New"/>
          <w:color w:val="000000"/>
          <w:sz w:val="28"/>
          <w:u w:val="single"/>
        </w:rPr>
      </w:pPr>
      <w:r w:rsidRPr="004517A7">
        <w:rPr>
          <w:rFonts w:ascii="Angsana New" w:hAnsi="Angsana New" w:hint="cs"/>
          <w:color w:val="000000"/>
          <w:sz w:val="28"/>
          <w:u w:val="single"/>
          <w:cs/>
        </w:rPr>
        <w:t>นโยบายการตัดรายการ</w:t>
      </w:r>
    </w:p>
    <w:p w14:paraId="5EA98D59" w14:textId="67BCB13C" w:rsidR="00DA2008" w:rsidRPr="004517A7" w:rsidRDefault="00DA2008" w:rsidP="00DA2008">
      <w:pPr>
        <w:tabs>
          <w:tab w:val="left" w:pos="810"/>
        </w:tabs>
        <w:spacing w:after="120"/>
        <w:ind w:left="1080"/>
        <w:jc w:val="thaiDistribute"/>
        <w:rPr>
          <w:rFonts w:ascii="Angsana New" w:hAnsi="Angsana New"/>
          <w:color w:val="000000"/>
          <w:sz w:val="28"/>
        </w:rPr>
      </w:pPr>
      <w:r w:rsidRPr="004517A7">
        <w:rPr>
          <w:rFonts w:ascii="Angsana New" w:hAnsi="Angsana New" w:hint="cs"/>
          <w:color w:val="000000"/>
          <w:sz w:val="28"/>
          <w:cs/>
        </w:rPr>
        <w:t>กลุ่มบริษัทตัดรายการสินทรัพย์ทางการเงินเมื่อมีข้อมูลที่บ่งชี้ว่าลูกหนี้มีปัญหาด้านการเงินอย่างร้ายแรงและไม่มีความเป็นไปได้ที่จะได้รับคืน เช่น เมื่อลูกหนี้อยู่ระหว่างชำระบัญชี หรือล้มละลาย สินทรัพย์ทางการเงินที่ถูกตัดรายการอาจขึ้นอยู่กับวิธีการบังคับภายใต้กระบวนการทวงถามของกลุ่มบริษัท โดยใช้คำปรึกษาทางกฎหมายตามความเหมาะสม เงินที่ได้รับคืนรับรู้ในกำไรหรือขาดทุน</w:t>
      </w:r>
    </w:p>
    <w:p w14:paraId="29A06713" w14:textId="77777777" w:rsidR="00DA2008" w:rsidRPr="004517A7" w:rsidRDefault="00DA2008" w:rsidP="006045D3">
      <w:pPr>
        <w:pStyle w:val="ListParagraph"/>
        <w:numPr>
          <w:ilvl w:val="0"/>
          <w:numId w:val="7"/>
        </w:numPr>
        <w:tabs>
          <w:tab w:val="left" w:pos="1080"/>
          <w:tab w:val="left" w:pos="1170"/>
        </w:tabs>
        <w:overflowPunct/>
        <w:autoSpaceDE/>
        <w:autoSpaceDN/>
        <w:adjustRightInd/>
        <w:spacing w:after="120"/>
        <w:ind w:left="1080" w:hanging="540"/>
        <w:jc w:val="thaiDistribute"/>
        <w:textAlignment w:val="auto"/>
        <w:rPr>
          <w:rFonts w:ascii="Angsana New" w:hAnsi="Angsana New"/>
          <w:color w:val="000000"/>
          <w:sz w:val="28"/>
          <w:u w:val="single"/>
        </w:rPr>
      </w:pPr>
      <w:r w:rsidRPr="004517A7">
        <w:rPr>
          <w:rFonts w:ascii="Angsana New" w:hAnsi="Angsana New" w:hint="cs"/>
          <w:color w:val="000000"/>
          <w:sz w:val="28"/>
          <w:u w:val="single"/>
          <w:cs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099F1248" w14:textId="3D38768B" w:rsidR="00DA2008" w:rsidRPr="004517A7" w:rsidRDefault="00DA2008" w:rsidP="00DA2008">
      <w:pPr>
        <w:tabs>
          <w:tab w:val="left" w:pos="810"/>
        </w:tabs>
        <w:spacing w:after="120"/>
        <w:ind w:left="1080"/>
        <w:jc w:val="thaiDistribute"/>
        <w:rPr>
          <w:rFonts w:ascii="Angsana New" w:hAnsi="Angsana New"/>
          <w:color w:val="000000"/>
          <w:sz w:val="28"/>
        </w:rPr>
      </w:pPr>
      <w:r w:rsidRPr="004517A7">
        <w:rPr>
          <w:rFonts w:ascii="Angsana New" w:hAnsi="Angsana New" w:hint="cs"/>
          <w:color w:val="000000"/>
          <w:sz w:val="28"/>
          <w:cs/>
        </w:rPr>
        <w:t xml:space="preserve"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ร้อยละของความเสียหายที่อาจจะเกิดขึ้นเมื่อลูกหนี้ปฏิบัติผิดสัญญา </w:t>
      </w:r>
      <w:r w:rsidRPr="004517A7">
        <w:rPr>
          <w:rFonts w:ascii="Angsana New" w:hAnsi="Angsana New" w:hint="cs"/>
          <w:color w:val="000000"/>
          <w:sz w:val="28"/>
        </w:rPr>
        <w:t>(</w:t>
      </w:r>
      <w:r w:rsidRPr="004517A7">
        <w:rPr>
          <w:rFonts w:ascii="Angsana New" w:hAnsi="Angsana New" w:hint="cs"/>
          <w:color w:val="000000"/>
          <w:sz w:val="28"/>
          <w:cs/>
        </w:rPr>
        <w:t>เช่น ผลกระทบของความเสียหายหากมีการ</w:t>
      </w:r>
      <w:r w:rsidR="00E45E3C" w:rsidRPr="004517A7">
        <w:rPr>
          <w:rFonts w:ascii="Angsana New" w:hAnsi="Angsana New" w:hint="cs"/>
          <w:color w:val="000000"/>
          <w:sz w:val="28"/>
          <w:cs/>
        </w:rPr>
        <w:t xml:space="preserve">    </w:t>
      </w:r>
      <w:r w:rsidRPr="004517A7">
        <w:rPr>
          <w:rFonts w:ascii="Angsana New" w:hAnsi="Angsana New" w:hint="cs"/>
          <w:color w:val="000000"/>
          <w:sz w:val="28"/>
          <w:cs/>
        </w:rPr>
        <w:t>ผิดสัญญา</w:t>
      </w:r>
      <w:r w:rsidRPr="004517A7">
        <w:rPr>
          <w:rFonts w:ascii="Angsana New" w:hAnsi="Angsana New" w:hint="cs"/>
          <w:color w:val="000000"/>
          <w:sz w:val="28"/>
        </w:rPr>
        <w:t>)</w:t>
      </w:r>
      <w:r w:rsidRPr="004517A7">
        <w:rPr>
          <w:rFonts w:ascii="Angsana New" w:hAnsi="Angsana New" w:hint="cs"/>
          <w:color w:val="000000"/>
          <w:sz w:val="28"/>
          <w:cs/>
        </w:rPr>
        <w:t xml:space="preserve"> 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</w:t>
      </w:r>
      <w:r w:rsidR="00E45E3C" w:rsidRPr="004517A7">
        <w:rPr>
          <w:rFonts w:ascii="Angsana New" w:hAnsi="Angsana New" w:hint="cs"/>
          <w:color w:val="000000"/>
          <w:sz w:val="28"/>
          <w:cs/>
        </w:rPr>
        <w:t xml:space="preserve">                </w:t>
      </w:r>
      <w:r w:rsidRPr="004517A7">
        <w:rPr>
          <w:rFonts w:ascii="Angsana New" w:hAnsi="Angsana New" w:hint="cs"/>
          <w:color w:val="000000"/>
          <w:sz w:val="28"/>
          <w:cs/>
        </w:rPr>
        <w:t>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สำหรับสัญญาค้ำประกันทางการเงิน ความเสี่ยงรวมถึงจำนวนเงินที่ถูกเบิกใช้ ณ วันที่รายงานและจำนวนเงินที่เพิ่มขึ้นใด ๆ ที่คาดว่าจะถูกเบิกใช้ในอนาคตโดยวันที่ผิดสัญญา</w:t>
      </w:r>
      <w:r w:rsidR="00E45E3C" w:rsidRPr="004517A7">
        <w:rPr>
          <w:rFonts w:ascii="Angsana New" w:hAnsi="Angsana New" w:hint="cs"/>
          <w:color w:val="000000"/>
          <w:sz w:val="28"/>
          <w:cs/>
        </w:rPr>
        <w:t xml:space="preserve">     </w:t>
      </w:r>
      <w:r w:rsidRPr="004517A7">
        <w:rPr>
          <w:rFonts w:ascii="Angsana New" w:hAnsi="Angsana New" w:hint="cs"/>
          <w:color w:val="000000"/>
          <w:sz w:val="28"/>
          <w:cs/>
        </w:rPr>
        <w:lastRenderedPageBreak/>
        <w:t>ถูกประเมินโดยขึ้นอยู่กับแนวโน้มในอดีต กลุ่มบริษัททำความเข้าใจความจำเป็นด้านการเงินในอนาคตโดยเฉพาะเจาะจงของลูกหนี้และข้อมูลการคาดการณ์เหตุการณ์ในอนาคตที่เกี่ยวข้องอื่น ๆ</w:t>
      </w:r>
    </w:p>
    <w:p w14:paraId="368D077C" w14:textId="2A19556B" w:rsidR="002517F7" w:rsidRPr="004517A7" w:rsidRDefault="00DA2008" w:rsidP="00DA2008">
      <w:pPr>
        <w:tabs>
          <w:tab w:val="left" w:pos="810"/>
        </w:tabs>
        <w:spacing w:after="120"/>
        <w:ind w:left="1080"/>
        <w:jc w:val="thaiDistribute"/>
        <w:rPr>
          <w:rFonts w:ascii="Angsana New" w:hAnsi="Angsana New"/>
          <w:color w:val="000000"/>
          <w:sz w:val="28"/>
          <w:cs/>
        </w:rPr>
      </w:pPr>
      <w:r w:rsidRPr="004517A7">
        <w:rPr>
          <w:rFonts w:ascii="Angsana New" w:hAnsi="Angsana New" w:hint="cs"/>
          <w:color w:val="000000"/>
          <w:sz w:val="28"/>
          <w:cs/>
        </w:rPr>
        <w:t>สำหรับสินทรัพย์ทางการเงิน ผลขาดทุนด้านเครดิตที่คาดว่าจะเกิดขึ้นประมาณการด้วยผลต่างระหว่างกระแสเงินสดตามสัญญาทั้งหมดซึ่งกลุ่มบริษัทต้องได้รับและกระแสเงินสดทั้งหมดซึ่งกลุ่มบริษัทคาดว่าจะได้รับคิดลดด้วย</w:t>
      </w:r>
      <w:r w:rsidR="00E9390D" w:rsidRPr="004517A7">
        <w:rPr>
          <w:rFonts w:ascii="Angsana New" w:hAnsi="Angsana New" w:hint="cs"/>
          <w:color w:val="000000"/>
          <w:sz w:val="28"/>
          <w:cs/>
        </w:rPr>
        <w:t xml:space="preserve">    </w:t>
      </w:r>
      <w:r w:rsidRPr="004517A7">
        <w:rPr>
          <w:rFonts w:ascii="Angsana New" w:hAnsi="Angsana New" w:hint="cs"/>
          <w:color w:val="000000"/>
          <w:sz w:val="28"/>
          <w:cs/>
        </w:rPr>
        <w:t xml:space="preserve">อัตราดอกเบี้ยที่แท้จริงเมื่อเริ่มแรก </w:t>
      </w:r>
    </w:p>
    <w:p w14:paraId="5B64E3C8" w14:textId="1CB2A7F9" w:rsidR="00DA2008" w:rsidRPr="004517A7" w:rsidRDefault="00DA2008" w:rsidP="00DA2008">
      <w:pPr>
        <w:tabs>
          <w:tab w:val="left" w:pos="810"/>
        </w:tabs>
        <w:spacing w:after="120"/>
        <w:ind w:left="1080"/>
        <w:jc w:val="thaiDistribute"/>
        <w:rPr>
          <w:rFonts w:ascii="Angsana New" w:hAnsi="Angsana New"/>
          <w:color w:val="000000"/>
          <w:spacing w:val="-4"/>
          <w:sz w:val="28"/>
        </w:rPr>
      </w:pPr>
      <w:r w:rsidRPr="004517A7">
        <w:rPr>
          <w:rFonts w:ascii="Angsana New" w:hAnsi="Angsana New" w:hint="cs"/>
          <w:color w:val="000000"/>
          <w:spacing w:val="-4"/>
          <w:sz w:val="28"/>
          <w:cs/>
        </w:rPr>
        <w:t>สำหรับสัญญาค้ำประกันทางการเงิน กลุ่มบริษัทต้องชำระเงินเฉพาะในกรณีที่ลูกหนี้ปฏิบัติผิดสัญญาซึ่งเป็นไป</w:t>
      </w:r>
      <w:r w:rsidR="00E9390D" w:rsidRPr="004517A7">
        <w:rPr>
          <w:rFonts w:ascii="Angsana New" w:hAnsi="Angsana New" w:hint="cs"/>
          <w:color w:val="000000"/>
          <w:spacing w:val="-4"/>
          <w:sz w:val="28"/>
          <w:cs/>
        </w:rPr>
        <w:t xml:space="preserve">         </w:t>
      </w:r>
      <w:r w:rsidRPr="004517A7">
        <w:rPr>
          <w:rFonts w:ascii="Angsana New" w:hAnsi="Angsana New" w:hint="cs"/>
          <w:color w:val="000000"/>
          <w:spacing w:val="-4"/>
          <w:sz w:val="28"/>
          <w:cs/>
        </w:rPr>
        <w:t>ตามเงื่อนไขของเครื่องมือทางการเงินที่มีการค้ำประกัน ค่าเผื่อผลขาดทุนที่คาดว่าจะเกิดขึ้นคือประมาณการจ่ายเงินชดเชยที่จะจ่ายให้ผู้ถือสัญญาสำหรับผลขาดทุนด้านเครดิตหักจำนวนเงินที่ กลุ่มบริษัทคาดว่าจะได้รับจากผู้ถือสัญญา ลูกหนี้ หรือบุคคลใด</w:t>
      </w:r>
    </w:p>
    <w:p w14:paraId="4883514A" w14:textId="724936DE" w:rsidR="008F6F04" w:rsidRPr="004517A7" w:rsidRDefault="00DA2008" w:rsidP="00DA2008">
      <w:pPr>
        <w:tabs>
          <w:tab w:val="left" w:pos="810"/>
        </w:tabs>
        <w:spacing w:after="120"/>
        <w:ind w:left="1080"/>
        <w:jc w:val="thaiDistribute"/>
        <w:rPr>
          <w:rFonts w:ascii="Angsana New" w:hAnsi="Angsana New"/>
          <w:color w:val="000000"/>
          <w:sz w:val="28"/>
          <w:cs/>
        </w:rPr>
      </w:pPr>
      <w:r w:rsidRPr="004517A7">
        <w:rPr>
          <w:rFonts w:ascii="Angsana New" w:hAnsi="Angsana New" w:hint="cs"/>
          <w:color w:val="000000"/>
          <w:sz w:val="28"/>
          <w:cs/>
        </w:rPr>
        <w:t>หากกลุ่มบริษัทวัดมูลค่าของค่าเผื่อผลขาดทุนของเครื่องมือทางการเงินด้วยจำนวนเงินที่เท่ากับค่าเผื่อผลขาดทุน</w:t>
      </w:r>
      <w:r w:rsidR="00E9390D" w:rsidRPr="004517A7">
        <w:rPr>
          <w:rFonts w:ascii="Angsana New" w:hAnsi="Angsana New" w:hint="cs"/>
          <w:color w:val="000000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z w:val="28"/>
          <w:cs/>
        </w:rPr>
        <w:t xml:space="preserve">ด้านเครดิตที่คาดว่าจะเกิดขึ้นตลอดอายุในรอบระยะเวลารายงานก่อน แต่ ณ วันที่รายงานปัจจุบันพิจารณาแล้วเห็นว่าไม่ต้องถือปฏิบัติ กลุ่มบริษัทต้องวัดมูลค่าของค่าเผื่อผลขาดทุนด้วยจำนวนเงินที่เท่ากับผลขาดทุนด้านเครดิตที่คาดว่าจะเกิดขึ้นใน </w:t>
      </w:r>
      <w:r w:rsidRPr="004517A7">
        <w:rPr>
          <w:rFonts w:ascii="Angsana New" w:hAnsi="Angsana New" w:hint="cs"/>
          <w:color w:val="000000"/>
          <w:sz w:val="28"/>
        </w:rPr>
        <w:t xml:space="preserve">12 </w:t>
      </w:r>
      <w:r w:rsidRPr="004517A7">
        <w:rPr>
          <w:rFonts w:ascii="Angsana New" w:hAnsi="Angsana New" w:hint="cs"/>
          <w:color w:val="000000"/>
          <w:sz w:val="28"/>
          <w:cs/>
        </w:rPr>
        <w:t>เดือนข้างหน้า ณ วันที่รายงานปัจจุบัน เว้นแต่สินทรัพย์เหล่านั้นใช้วิธีการอย่างง่าย</w:t>
      </w:r>
    </w:p>
    <w:p w14:paraId="70D2515B" w14:textId="73825EFF" w:rsidR="00DA2008" w:rsidRPr="004517A7" w:rsidRDefault="00DA2008" w:rsidP="00DA2008">
      <w:pPr>
        <w:tabs>
          <w:tab w:val="left" w:pos="810"/>
        </w:tabs>
        <w:ind w:left="1080"/>
        <w:jc w:val="thaiDistribute"/>
        <w:rPr>
          <w:rFonts w:ascii="Angsana New" w:hAnsi="Angsana New"/>
          <w:color w:val="000000"/>
          <w:sz w:val="28"/>
        </w:rPr>
      </w:pPr>
      <w:r w:rsidRPr="004517A7">
        <w:rPr>
          <w:rFonts w:ascii="Angsana New" w:hAnsi="Angsana New" w:hint="cs"/>
          <w:color w:val="000000"/>
          <w:sz w:val="28"/>
          <w:cs/>
        </w:rPr>
        <w:t>กลุ่มบริษัทรับรู้ผลกำไรหรือขาดทุนจากการด้อยค่าในกำไรหรือขาดทุนสำหรับเครื่องมือทางการเงินทั้งหมด</w:t>
      </w:r>
      <w:r w:rsidR="00EE3EA2" w:rsidRPr="004517A7">
        <w:rPr>
          <w:rFonts w:ascii="Angsana New" w:hAnsi="Angsana New" w:hint="cs"/>
          <w:color w:val="000000"/>
          <w:sz w:val="28"/>
          <w:cs/>
        </w:rPr>
        <w:t xml:space="preserve">        </w:t>
      </w:r>
      <w:r w:rsidRPr="004517A7">
        <w:rPr>
          <w:rFonts w:ascii="Angsana New" w:hAnsi="Angsana New" w:hint="cs"/>
          <w:color w:val="000000"/>
          <w:sz w:val="28"/>
          <w:cs/>
        </w:rPr>
        <w:t>เพื่อปรับปรุงมูลค่าตามบัญชีที่เกี่ยวข้องผ่านบัญชีค่าเผื่อผลขาดทุน เว้นแต่เงินลงทุนในตราสารหนี้ที่วัดมูลค่าด้วยมูลค่ายุติธรรมผ่านกำไรขาดทุนเบ็ดเสร็จอื่น ซึ่งค่าเผื่อผลขาดทุนรับรู้ในกำไรขาดทุนเบ็ดเสร็จอื่นและสำรองการวัดมูลค่าเงินลงทุนสะสม และไม่ลดมูลค่าตามบัญชีของสินทรัพย์ทางการเงินในงบแสดงฐานะการเงิน</w:t>
      </w:r>
    </w:p>
    <w:p w14:paraId="1E856EF4" w14:textId="77777777" w:rsidR="00585707" w:rsidRPr="004517A7" w:rsidRDefault="00585707" w:rsidP="00DA2008">
      <w:pPr>
        <w:tabs>
          <w:tab w:val="left" w:pos="810"/>
        </w:tabs>
        <w:ind w:left="10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403DBBD" w14:textId="77777777" w:rsidR="00DA2008" w:rsidRPr="004517A7" w:rsidRDefault="00DA2008" w:rsidP="00DA2008">
      <w:pPr>
        <w:tabs>
          <w:tab w:val="left" w:pos="810"/>
        </w:tabs>
        <w:spacing w:before="120" w:after="120"/>
        <w:ind w:left="1080" w:hanging="720"/>
        <w:jc w:val="thaiDistribute"/>
        <w:rPr>
          <w:rFonts w:ascii="Angsana New" w:hAnsi="Angsana New"/>
          <w:i/>
          <w:iCs/>
          <w:color w:val="000000"/>
          <w:sz w:val="28"/>
        </w:rPr>
      </w:pPr>
      <w:r w:rsidRPr="004517A7">
        <w:rPr>
          <w:rFonts w:ascii="Angsana New" w:hAnsi="Angsana New" w:hint="cs"/>
          <w:i/>
          <w:iCs/>
          <w:color w:val="000000"/>
          <w:sz w:val="28"/>
          <w:cs/>
        </w:rPr>
        <w:t>การตัดรายการของสินทรัพย์ทางการเงิน</w:t>
      </w:r>
    </w:p>
    <w:p w14:paraId="5311C5EA" w14:textId="5645FB9C" w:rsidR="00DA2008" w:rsidRPr="004517A7" w:rsidRDefault="00DA2008" w:rsidP="00DA2008">
      <w:pPr>
        <w:tabs>
          <w:tab w:val="left" w:pos="810"/>
        </w:tabs>
        <w:spacing w:after="120"/>
        <w:ind w:left="360"/>
        <w:jc w:val="thaiDistribute"/>
        <w:rPr>
          <w:rFonts w:ascii="Angsana New" w:hAnsi="Angsana New"/>
          <w:color w:val="000000"/>
          <w:sz w:val="28"/>
        </w:rPr>
      </w:pPr>
      <w:r w:rsidRPr="004517A7">
        <w:rPr>
          <w:rFonts w:ascii="Angsana New" w:hAnsi="Angsana New" w:hint="cs"/>
          <w:color w:val="000000"/>
          <w:sz w:val="28"/>
          <w:cs/>
        </w:rPr>
        <w:t>กลุ่มบริษัทตัดรายการสินทรัพย์ทางการเงินเฉพาะเมื่อสิทธิตามสัญญาที่จะได้รับกระแสเงินสดจากสินทรัพย์ทางการเงินหมดอายุ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กลุ่มบริษัทไม่ได้โอนหรือไม่ได้คงไว้ซึ่งความเสี่ยงและผลตอบแทนของความเป็นเจ้าของและยังคงมีการควบคุมสินทรัพย์ที่โอน กลุ่มบริษัทรับรู้ส่วนได้เสียในสินทรัพย์และหนี้สินที่เกี่ยวข้องกับจำนวนเงินที่อาจต้องจ่าย หากกลุ่มบริษัท ยังคงไว้ซึ่งความเสี่ยงและผลตอบแทนของความเป็นเจ้าของสินทรัพย์ทางการเงินที่โอนกลุ่มบริษัท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6BE27D58" w14:textId="1E75DC46" w:rsidR="00DA2008" w:rsidRPr="004517A7" w:rsidRDefault="00DA2008" w:rsidP="00DA2008">
      <w:pPr>
        <w:spacing w:after="240"/>
        <w:ind w:left="360"/>
        <w:jc w:val="thaiDistribute"/>
        <w:rPr>
          <w:rFonts w:ascii="Angsana New" w:hAnsi="Angsana New"/>
          <w:color w:val="000000"/>
          <w:sz w:val="28"/>
        </w:rPr>
      </w:pPr>
      <w:r w:rsidRPr="004517A7">
        <w:rPr>
          <w:rFonts w:ascii="Angsana New" w:hAnsi="Angsana New" w:hint="cs"/>
          <w:color w:val="000000"/>
          <w:sz w:val="28"/>
          <w:cs/>
        </w:rPr>
        <w:t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รับรู้ในกำไรหรือขาดทุน นอกจากนี้ ณ วันที่ตัดรายการของเงินลงทุนในตราสารหนี้ที่จัดประเภทด้วยมูลค่ายุติธรรมผ่านกำไรขาดทุนเบ็ดเสร็จอื่น</w:t>
      </w:r>
      <w:r w:rsidRPr="004517A7">
        <w:rPr>
          <w:rFonts w:ascii="Angsana New" w:hAnsi="Angsana New" w:hint="cs"/>
          <w:color w:val="000000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z w:val="28"/>
          <w:cs/>
        </w:rPr>
        <w:t xml:space="preserve">ผลสะสมของกำไรหรือขาดทุนที่สะสมไว้ก่อนหน้าในสำรองการวัดมูลค่าเงินลงทุนจะถูกจัดประเภทรายการใหม่เป็นกำไรหรือขาดทุน ในทางกลับกัน ณ วันที่ตัดรายการของเงินลงทุนในตราสารทุนที่กลุ่มบริษัทเลือกรับรู้รายการเมื่อเริ่มแรกด้วยการวัดมูลค่ายุติธรรมผ่านกำไรขาดทุนเบ็ดเสร็จอื่น </w:t>
      </w:r>
      <w:r w:rsidR="00EE3EA2" w:rsidRPr="004517A7">
        <w:rPr>
          <w:rFonts w:ascii="Angsana New" w:hAnsi="Angsana New" w:hint="cs"/>
          <w:color w:val="000000"/>
          <w:sz w:val="28"/>
          <w:cs/>
        </w:rPr>
        <w:t xml:space="preserve">         </w:t>
      </w:r>
      <w:r w:rsidRPr="004517A7">
        <w:rPr>
          <w:rFonts w:ascii="Angsana New" w:hAnsi="Angsana New" w:hint="cs"/>
          <w:color w:val="000000"/>
          <w:sz w:val="28"/>
          <w:cs/>
        </w:rPr>
        <w:t>ผลกำไรหรือขาดทุนสะสมที่สะสมไว้ก่อนหน้าในสำรองการวัดมูลค่าเงินลงทุนจะไม่ถูกจัดประเภทรายการใหม่ไปกำไรหรือขาดทุนแต่จะโอนไปกำไรสะสม</w:t>
      </w:r>
    </w:p>
    <w:p w14:paraId="6AEF82EA" w14:textId="77777777" w:rsidR="00DA2008" w:rsidRPr="004517A7" w:rsidRDefault="00DA2008" w:rsidP="009175F7">
      <w:pPr>
        <w:spacing w:before="120" w:after="120"/>
        <w:ind w:left="360"/>
        <w:jc w:val="thaiDistribute"/>
        <w:rPr>
          <w:rFonts w:ascii="Angsana New" w:hAnsi="Angsana New"/>
          <w:b/>
          <w:bCs/>
          <w:i/>
          <w:iCs/>
          <w:color w:val="000000"/>
          <w:sz w:val="28"/>
        </w:rPr>
      </w:pPr>
      <w:r w:rsidRPr="004517A7">
        <w:rPr>
          <w:rFonts w:ascii="Angsana New" w:hAnsi="Angsana New" w:hint="cs"/>
          <w:b/>
          <w:bCs/>
          <w:i/>
          <w:iCs/>
          <w:color w:val="000000"/>
          <w:sz w:val="28"/>
          <w:cs/>
        </w:rPr>
        <w:lastRenderedPageBreak/>
        <w:t>หนี้สินทางการเงิน</w:t>
      </w:r>
    </w:p>
    <w:p w14:paraId="017E4538" w14:textId="77777777" w:rsidR="00DA2008" w:rsidRPr="004517A7" w:rsidRDefault="00DA2008" w:rsidP="00DA2008">
      <w:pPr>
        <w:tabs>
          <w:tab w:val="left" w:pos="1260"/>
        </w:tabs>
        <w:spacing w:after="120"/>
        <w:ind w:left="360"/>
        <w:jc w:val="thaiDistribute"/>
        <w:rPr>
          <w:rFonts w:ascii="Angsana New" w:hAnsi="Angsana New"/>
          <w:color w:val="000000"/>
          <w:sz w:val="28"/>
        </w:rPr>
      </w:pPr>
      <w:r w:rsidRPr="004517A7">
        <w:rPr>
          <w:rFonts w:ascii="Angsana New" w:hAnsi="Angsana New" w:hint="cs"/>
          <w:color w:val="000000"/>
          <w:sz w:val="28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</w:t>
      </w:r>
    </w:p>
    <w:p w14:paraId="643232B5" w14:textId="77777777" w:rsidR="00DA2008" w:rsidRPr="004517A7" w:rsidRDefault="00DA2008" w:rsidP="00DA2008">
      <w:pPr>
        <w:spacing w:before="120" w:after="120"/>
        <w:ind w:left="360"/>
        <w:jc w:val="thaiDistribute"/>
        <w:rPr>
          <w:rFonts w:ascii="Angsana New" w:hAnsi="Angsana New"/>
          <w:i/>
          <w:iCs/>
          <w:color w:val="000000"/>
          <w:sz w:val="28"/>
        </w:rPr>
      </w:pPr>
      <w:r w:rsidRPr="004517A7">
        <w:rPr>
          <w:rFonts w:ascii="Angsana New" w:hAnsi="Angsana New" w:hint="cs"/>
          <w:i/>
          <w:iCs/>
          <w:color w:val="000000"/>
          <w:sz w:val="28"/>
          <w:cs/>
        </w:rPr>
        <w:t>หนี้สินทางการเงินที่วัดมูลค่าภายหลังด้วยราคาทุนตัดจำหน่าย</w:t>
      </w:r>
    </w:p>
    <w:p w14:paraId="74D040E3" w14:textId="541FEBE9" w:rsidR="00DA2008" w:rsidRPr="004517A7" w:rsidRDefault="00DA2008" w:rsidP="00DA2008">
      <w:pPr>
        <w:spacing w:before="120" w:after="120"/>
        <w:ind w:left="360"/>
        <w:jc w:val="thaiDistribute"/>
        <w:rPr>
          <w:rFonts w:ascii="Angsana New" w:hAnsi="Angsana New"/>
          <w:color w:val="000000"/>
          <w:sz w:val="28"/>
        </w:rPr>
      </w:pPr>
      <w:r w:rsidRPr="004517A7">
        <w:rPr>
          <w:rFonts w:ascii="Angsana New" w:hAnsi="Angsana New" w:hint="cs"/>
          <w:color w:val="000000"/>
          <w:sz w:val="28"/>
          <w:cs/>
        </w:rPr>
        <w:t xml:space="preserve">หนี้สินทางการเงินที่ไม่เป็น </w:t>
      </w:r>
      <w:r w:rsidRPr="004517A7">
        <w:rPr>
          <w:rFonts w:ascii="Angsana New" w:hAnsi="Angsana New" w:hint="cs"/>
          <w:color w:val="000000"/>
          <w:sz w:val="28"/>
        </w:rPr>
        <w:t>(1)</w:t>
      </w:r>
      <w:r w:rsidRPr="004517A7">
        <w:rPr>
          <w:rFonts w:ascii="Angsana New" w:hAnsi="Angsana New" w:hint="cs"/>
          <w:color w:val="000000"/>
          <w:sz w:val="28"/>
          <w:cs/>
        </w:rPr>
        <w:t xml:space="preserve"> สิ่งตอบแทนที่คาดว่าจะต้องจ่ายที่รับรู้โดยผู้ซื้อในการรวมธุรกิจ </w:t>
      </w:r>
      <w:r w:rsidRPr="004517A7">
        <w:rPr>
          <w:rFonts w:ascii="Angsana New" w:hAnsi="Angsana New" w:hint="cs"/>
          <w:color w:val="000000"/>
          <w:sz w:val="28"/>
        </w:rPr>
        <w:t>(2)</w:t>
      </w:r>
      <w:r w:rsidRPr="004517A7">
        <w:rPr>
          <w:rFonts w:ascii="Angsana New" w:hAnsi="Angsana New" w:hint="cs"/>
          <w:color w:val="000000"/>
          <w:sz w:val="28"/>
          <w:cs/>
        </w:rPr>
        <w:t xml:space="preserve"> ถือไว้เพื่อค้า หรือ </w:t>
      </w:r>
      <w:r w:rsidR="00EA57EF" w:rsidRPr="004517A7">
        <w:rPr>
          <w:rFonts w:hint="cs"/>
          <w:cs/>
        </w:rPr>
        <w:t xml:space="preserve">          </w:t>
      </w:r>
      <w:r w:rsidRPr="004517A7">
        <w:rPr>
          <w:rFonts w:ascii="Angsana New" w:hAnsi="Angsana New" w:hint="cs"/>
          <w:color w:val="000000"/>
          <w:sz w:val="28"/>
        </w:rPr>
        <w:t>(3)</w:t>
      </w:r>
      <w:r w:rsidRPr="004517A7">
        <w:rPr>
          <w:rFonts w:ascii="Angsana New" w:hAnsi="Angsana New" w:hint="cs"/>
          <w:color w:val="000000"/>
          <w:sz w:val="28"/>
          <w:cs/>
        </w:rPr>
        <w:t xml:space="preserve"> เลือกกำหนดให้แสดงด้วยมูลค่ายุติธรรมผ่านกำไรหรือขาดทุนวัดมูลค่าภายหลังด้วยราคาทุนตัดจำหน่ายโดยใช้วิธีดอกเบี้ยที่แท้จริง</w:t>
      </w:r>
    </w:p>
    <w:p w14:paraId="745648C9" w14:textId="4F443D7C" w:rsidR="008F6F04" w:rsidRPr="004517A7" w:rsidRDefault="00DA2008" w:rsidP="00DA2008">
      <w:pPr>
        <w:spacing w:before="120" w:after="120"/>
        <w:ind w:left="360"/>
        <w:jc w:val="thaiDistribute"/>
        <w:rPr>
          <w:rFonts w:ascii="Angsana New" w:hAnsi="Angsana New"/>
          <w:color w:val="000000"/>
          <w:sz w:val="28"/>
          <w:cs/>
        </w:rPr>
      </w:pPr>
      <w:r w:rsidRPr="004517A7">
        <w:rPr>
          <w:rFonts w:ascii="Angsana New" w:hAnsi="Angsana New" w:hint="cs"/>
          <w:color w:val="000000"/>
          <w:sz w:val="28"/>
          <w:cs/>
        </w:rPr>
        <w:t xml:space="preserve"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อัตราดอกเบี้ยที่แท้จริงคืออัตราที่ใช้ในการคิดลดประมาณการเงินสดจ่ายในอนาคต </w:t>
      </w:r>
      <w:r w:rsidRPr="004517A7">
        <w:rPr>
          <w:rFonts w:ascii="Angsana New" w:hAnsi="Angsana New" w:hint="cs"/>
          <w:color w:val="000000"/>
          <w:sz w:val="28"/>
        </w:rPr>
        <w:t>(</w:t>
      </w:r>
      <w:r w:rsidRPr="004517A7">
        <w:rPr>
          <w:rFonts w:ascii="Angsana New" w:hAnsi="Angsana New" w:hint="cs"/>
          <w:color w:val="000000"/>
          <w:sz w:val="28"/>
          <w:cs/>
        </w:rPr>
        <w:t>รวมถึงค่าธรรมเนียมและต้นทุนในการรับและจ่ายทั้งหมด ซึ่งเป็นส่วนหนึ่งของอัตราดอกเบี้ยที่แท้จริง</w:t>
      </w:r>
      <w:r w:rsidRPr="004517A7">
        <w:rPr>
          <w:rFonts w:ascii="Angsana New" w:hAnsi="Angsana New" w:hint="cs"/>
          <w:color w:val="000000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z w:val="28"/>
          <w:cs/>
        </w:rPr>
        <w:t xml:space="preserve">ต้นทุนการทำรายการ </w:t>
      </w:r>
      <w:r w:rsidR="00EC1D5F" w:rsidRPr="004517A7">
        <w:rPr>
          <w:rFonts w:ascii="Angsana New" w:hAnsi="Angsana New"/>
          <w:color w:val="000000"/>
          <w:sz w:val="28"/>
        </w:rPr>
        <w:t xml:space="preserve">    </w:t>
      </w:r>
      <w:r w:rsidRPr="004517A7">
        <w:rPr>
          <w:rFonts w:ascii="Angsana New" w:hAnsi="Angsana New" w:hint="cs"/>
          <w:color w:val="000000"/>
          <w:sz w:val="28"/>
          <w:cs/>
        </w:rPr>
        <w:t xml:space="preserve">และส่วนเกินหรือส่วนลดมูลค่าอื่น ๆ </w:t>
      </w:r>
      <w:r w:rsidRPr="004517A7">
        <w:rPr>
          <w:rFonts w:ascii="Angsana New" w:hAnsi="Angsana New" w:hint="cs"/>
          <w:color w:val="000000"/>
          <w:sz w:val="28"/>
        </w:rPr>
        <w:t xml:space="preserve">) </w:t>
      </w:r>
      <w:r w:rsidRPr="004517A7">
        <w:rPr>
          <w:rFonts w:ascii="Angsana New" w:hAnsi="Angsana New" w:hint="cs"/>
          <w:color w:val="000000"/>
          <w:sz w:val="28"/>
          <w:cs/>
        </w:rPr>
        <w:t xml:space="preserve">ตลอดอายุที่คาดไว้ของหนี้สินทางการเงินหรือ </w:t>
      </w:r>
      <w:r w:rsidRPr="004517A7">
        <w:rPr>
          <w:rFonts w:ascii="Angsana New" w:hAnsi="Angsana New" w:hint="cs"/>
          <w:color w:val="000000"/>
          <w:sz w:val="28"/>
        </w:rPr>
        <w:t>(</w:t>
      </w:r>
      <w:r w:rsidRPr="004517A7">
        <w:rPr>
          <w:rFonts w:ascii="Angsana New" w:hAnsi="Angsana New" w:hint="cs"/>
          <w:color w:val="000000"/>
          <w:sz w:val="28"/>
          <w:cs/>
        </w:rPr>
        <w:t>ตามความเหมาะสม</w:t>
      </w:r>
      <w:r w:rsidRPr="004517A7">
        <w:rPr>
          <w:rFonts w:ascii="Angsana New" w:hAnsi="Angsana New" w:hint="cs"/>
          <w:color w:val="000000"/>
          <w:sz w:val="28"/>
        </w:rPr>
        <w:t>)</w:t>
      </w:r>
      <w:r w:rsidRPr="004517A7">
        <w:rPr>
          <w:rFonts w:ascii="Angsana New" w:hAnsi="Angsana New" w:hint="cs"/>
          <w:color w:val="000000"/>
          <w:sz w:val="28"/>
          <w:cs/>
        </w:rPr>
        <w:t xml:space="preserve"> ระยะเวลาที่สั้นกว่า เพื่อให้ได้ราคาทุนตัดจำหน่ายของหนี้สินทางการเงิน</w:t>
      </w:r>
    </w:p>
    <w:p w14:paraId="2D333ED5" w14:textId="77777777" w:rsidR="00DA2008" w:rsidRPr="004517A7" w:rsidRDefault="00DA2008" w:rsidP="00DA2008">
      <w:pPr>
        <w:pStyle w:val="ListParagraph"/>
        <w:tabs>
          <w:tab w:val="left" w:pos="1260"/>
        </w:tabs>
        <w:spacing w:after="120"/>
        <w:ind w:left="360"/>
        <w:jc w:val="thaiDistribute"/>
        <w:rPr>
          <w:rFonts w:ascii="Angsana New" w:hAnsi="Angsana New"/>
          <w:i/>
          <w:iCs/>
          <w:color w:val="000000"/>
          <w:sz w:val="28"/>
        </w:rPr>
      </w:pPr>
      <w:r w:rsidRPr="004517A7">
        <w:rPr>
          <w:rFonts w:ascii="Angsana New" w:hAnsi="Angsana New" w:hint="cs"/>
          <w:i/>
          <w:iCs/>
          <w:color w:val="000000"/>
          <w:sz w:val="28"/>
          <w:cs/>
        </w:rPr>
        <w:t>การตัดรายการของหนี้สินทางการเงิน</w:t>
      </w:r>
    </w:p>
    <w:p w14:paraId="21FE35F1" w14:textId="7A35355F" w:rsidR="00DA2008" w:rsidRPr="004517A7" w:rsidRDefault="00DA2008" w:rsidP="00DA2008">
      <w:pPr>
        <w:spacing w:after="240"/>
        <w:ind w:left="360"/>
        <w:jc w:val="thaiDistribute"/>
        <w:rPr>
          <w:rFonts w:ascii="Angsana New" w:eastAsia="Angsana New" w:hAnsi="Angsana New"/>
          <w:color w:val="000000"/>
          <w:sz w:val="28"/>
        </w:rPr>
      </w:pPr>
      <w:r w:rsidRPr="004517A7">
        <w:rPr>
          <w:rFonts w:ascii="Angsana New" w:eastAsia="Angsana New" w:hAnsi="Angsana New" w:hint="cs"/>
          <w:color w:val="000000"/>
          <w:sz w:val="28"/>
          <w:cs/>
        </w:rPr>
        <w:t>กลุ่มบริษัทตัดรายการหนี้สินทางการเงินเฉพาะเมื่อภาระผูกพันของกลุ่มบริษัทได้มีการปฏิบัติตามแล้ว ได้มีการยกเลิกหรือสิ้นสุด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p w14:paraId="05287FDC" w14:textId="77997C34" w:rsidR="00143C57" w:rsidRPr="004517A7" w:rsidRDefault="00170E53" w:rsidP="00162C89">
      <w:pPr>
        <w:tabs>
          <w:tab w:val="left" w:pos="90"/>
          <w:tab w:val="left" w:pos="360"/>
        </w:tabs>
        <w:spacing w:before="240" w:after="24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4517A7">
        <w:rPr>
          <w:rFonts w:ascii="Angsana New" w:hAnsi="Angsana New"/>
          <w:b/>
          <w:bCs/>
          <w:spacing w:val="-2"/>
          <w:sz w:val="28"/>
        </w:rPr>
        <w:t>3</w:t>
      </w:r>
      <w:r w:rsidR="00143C57" w:rsidRPr="004517A7">
        <w:rPr>
          <w:rFonts w:ascii="Angsana New" w:hAnsi="Angsana New" w:hint="cs"/>
          <w:b/>
          <w:bCs/>
          <w:spacing w:val="-2"/>
          <w:sz w:val="28"/>
        </w:rPr>
        <w:t>.</w:t>
      </w:r>
      <w:r w:rsidR="004C5F76" w:rsidRPr="004517A7">
        <w:rPr>
          <w:rFonts w:ascii="Angsana New" w:hAnsi="Angsana New"/>
          <w:b/>
          <w:bCs/>
          <w:spacing w:val="-2"/>
          <w:sz w:val="28"/>
        </w:rPr>
        <w:t>7</w:t>
      </w:r>
      <w:r w:rsidR="00143C57" w:rsidRPr="004517A7">
        <w:rPr>
          <w:rFonts w:ascii="Angsana New" w:hAnsi="Angsana New" w:hint="cs"/>
          <w:b/>
          <w:bCs/>
          <w:spacing w:val="-2"/>
          <w:sz w:val="28"/>
        </w:rPr>
        <w:tab/>
      </w:r>
      <w:r w:rsidR="00143C57" w:rsidRPr="004517A7">
        <w:rPr>
          <w:rFonts w:ascii="Angsana New" w:hAnsi="Angsana New" w:hint="cs"/>
          <w:b/>
          <w:bCs/>
          <w:spacing w:val="-2"/>
          <w:sz w:val="28"/>
          <w:cs/>
        </w:rPr>
        <w:t>อสังหาริมทรัพย์เพื่อการลงทุน</w:t>
      </w:r>
    </w:p>
    <w:p w14:paraId="7DBDDF8E" w14:textId="1BF868B4" w:rsidR="00143C57" w:rsidRPr="004517A7" w:rsidRDefault="00143C57" w:rsidP="004C5F76">
      <w:pPr>
        <w:spacing w:after="120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 xml:space="preserve">อสังหาริมทรัพย์ที่ถือครองโดยบริษัทเพื่อหาประโยชน์จากรายได้ค่าเช่าถูกจัดประเภทเป็นอสังหาริมทรัพย์เพื่อการลงทุน </w:t>
      </w:r>
      <w:r w:rsidR="00EC1D5F" w:rsidRPr="004517A7">
        <w:rPr>
          <w:rFonts w:ascii="Angsana New" w:hAnsi="Angsana New"/>
          <w:spacing w:val="-2"/>
          <w:sz w:val="28"/>
        </w:rPr>
        <w:t xml:space="preserve"> </w:t>
      </w:r>
      <w:r w:rsidRPr="004517A7">
        <w:rPr>
          <w:rFonts w:ascii="Angsana New" w:hAnsi="Angsana New" w:hint="cs"/>
          <w:spacing w:val="-2"/>
          <w:sz w:val="28"/>
          <w:cs/>
        </w:rPr>
        <w:t>บริษัทวัดมูลค่าเริ่มแรกของอสังหาริมทรัพย์เพื่อการลงทุนด้วยราคาทุนซึ่งรวมต้นทุนการทำรายการ หลังจากนั้นบริษัทจะวัดมูลค่าอสังหาริมทรัพย์เพื่อการลงทุนด้วยมูลค่ายุติธรรม บริษัท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ส่วนของกำไรหรือขาดทุนในปีที่เกิดขึ้น</w:t>
      </w:r>
    </w:p>
    <w:p w14:paraId="7836331C" w14:textId="4F73DDEF" w:rsidR="00143C57" w:rsidRPr="004517A7" w:rsidRDefault="00143C57" w:rsidP="004C5F76">
      <w:pPr>
        <w:spacing w:after="120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>บริษัทรับรู้ผลต่างระหว่างจำนวนเงินที่ได้รับสุทธิจากการจำหน่ายกับมูลค่าตามบัญชีของสินทรัพย์ใน</w:t>
      </w:r>
      <w:r w:rsidR="009C749B" w:rsidRPr="004517A7">
        <w:rPr>
          <w:rFonts w:ascii="Angsana New" w:hAnsi="Angsana New" w:hint="cs"/>
          <w:spacing w:val="-2"/>
          <w:sz w:val="28"/>
          <w:cs/>
        </w:rPr>
        <w:t>ส่วน</w:t>
      </w:r>
      <w:r w:rsidR="008F6F04" w:rsidRPr="004517A7">
        <w:rPr>
          <w:rFonts w:ascii="Angsana New" w:hAnsi="Angsana New" w:hint="cs"/>
          <w:spacing w:val="-2"/>
          <w:sz w:val="28"/>
          <w:cs/>
        </w:rPr>
        <w:t>ข</w:t>
      </w:r>
      <w:r w:rsidRPr="004517A7">
        <w:rPr>
          <w:rFonts w:ascii="Angsana New" w:hAnsi="Angsana New" w:hint="cs"/>
          <w:spacing w:val="-2"/>
          <w:sz w:val="28"/>
          <w:cs/>
        </w:rPr>
        <w:t>องกำไรหรือขาดทุนในปีที่ตัดรายการอสังหาริมทรัพย์เพื่อการลงทุนออกจากบัญชี</w:t>
      </w:r>
    </w:p>
    <w:p w14:paraId="44B61734" w14:textId="515E1E63" w:rsidR="00156898" w:rsidRPr="004517A7" w:rsidRDefault="00143C57" w:rsidP="001E72F7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spacing w:val="-2"/>
          <w:sz w:val="28"/>
          <w:cs/>
        </w:rPr>
      </w:pPr>
      <w:r w:rsidRPr="004517A7">
        <w:rPr>
          <w:rFonts w:ascii="Angsana New" w:hAnsi="Angsana New" w:hint="cs"/>
          <w:spacing w:val="-2"/>
          <w:sz w:val="28"/>
          <w:cs/>
        </w:rPr>
        <w:t>การโอนไปยัง (หรือโอนจาก) อสังหาริมทรัพย์เพื่อการลงทุนจะทำได้ก็ต่อเมื่อมีการเปลี่ยนแปลงการใช้งานของอสังหาริมทรัพย์นั้นในการโอนจากอสังหาริมทรัพย์เพื่อการลงทุนไปเป็นอสังหาริมทรัพย์ที่มีไว้ใช้งานต้องใช้มูลค่ายุติธรรม ณ วันที่มีการเปลี่ยนแปลงการใช้งานเป็นราคาทุนของอสังหาริมทรัพย์นั้น หากอสังหาริมทรัพย์ที่มีไว้ใช้งานได้เปลี่ยนมาเป็นอสังหาริมทรัพย์เพื่อการลงทุน บริษัทต้องปฏิบัติตามนโยบายเกี่ยวกับที่ดิน อาคารและอุปกรณ์จนถึงวันที่มีการเปลี่ยนแปลงการใช้งาน</w:t>
      </w:r>
    </w:p>
    <w:p w14:paraId="7E06400F" w14:textId="77777777" w:rsidR="00156898" w:rsidRPr="004517A7" w:rsidRDefault="00156898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28"/>
          <w:cs/>
        </w:rPr>
      </w:pPr>
      <w:r w:rsidRPr="004517A7">
        <w:rPr>
          <w:rFonts w:ascii="Angsana New" w:hAnsi="Angsana New"/>
          <w:spacing w:val="-2"/>
          <w:sz w:val="28"/>
          <w:cs/>
        </w:rPr>
        <w:br w:type="page"/>
      </w:r>
    </w:p>
    <w:p w14:paraId="0A02BAD2" w14:textId="4463FEBE" w:rsidR="00F647F7" w:rsidRPr="004517A7" w:rsidRDefault="00170E53" w:rsidP="00162C89">
      <w:pPr>
        <w:tabs>
          <w:tab w:val="left" w:pos="90"/>
          <w:tab w:val="left" w:pos="360"/>
        </w:tabs>
        <w:spacing w:before="240" w:after="24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4517A7">
        <w:rPr>
          <w:rFonts w:ascii="Angsana New" w:hAnsi="Angsana New"/>
          <w:b/>
          <w:bCs/>
          <w:spacing w:val="-2"/>
          <w:sz w:val="28"/>
        </w:rPr>
        <w:lastRenderedPageBreak/>
        <w:t>3</w:t>
      </w:r>
      <w:r w:rsidR="00F647F7" w:rsidRPr="004517A7">
        <w:rPr>
          <w:rFonts w:ascii="Angsana New" w:hAnsi="Angsana New" w:hint="cs"/>
          <w:b/>
          <w:bCs/>
          <w:spacing w:val="-2"/>
          <w:sz w:val="28"/>
        </w:rPr>
        <w:t>.</w:t>
      </w:r>
      <w:r w:rsidR="00EF2AF3" w:rsidRPr="004517A7">
        <w:rPr>
          <w:rFonts w:ascii="Angsana New" w:hAnsi="Angsana New"/>
          <w:b/>
          <w:bCs/>
          <w:spacing w:val="-2"/>
          <w:sz w:val="28"/>
        </w:rPr>
        <w:t>8</w:t>
      </w:r>
      <w:r w:rsidR="00F647F7" w:rsidRPr="004517A7">
        <w:rPr>
          <w:rFonts w:ascii="Angsana New" w:hAnsi="Angsana New" w:hint="cs"/>
          <w:b/>
          <w:bCs/>
          <w:spacing w:val="-2"/>
          <w:sz w:val="28"/>
        </w:rPr>
        <w:tab/>
      </w:r>
      <w:r w:rsidR="00F647F7" w:rsidRPr="004517A7">
        <w:rPr>
          <w:rFonts w:ascii="Angsana New" w:hAnsi="Angsana New" w:hint="cs"/>
          <w:b/>
          <w:bCs/>
          <w:spacing w:val="-2"/>
          <w:sz w:val="28"/>
          <w:cs/>
        </w:rPr>
        <w:t>ที่ดิน อาคารและอุปกรณ์</w:t>
      </w:r>
    </w:p>
    <w:p w14:paraId="25C5B167" w14:textId="2AD405DC" w:rsidR="00F647F7" w:rsidRPr="004517A7" w:rsidRDefault="00F647F7" w:rsidP="001E72F7">
      <w:pPr>
        <w:spacing w:after="120"/>
        <w:ind w:left="360"/>
        <w:jc w:val="thaiDistribute"/>
        <w:rPr>
          <w:rFonts w:ascii="Angsana New" w:hAnsi="Angsana New"/>
          <w:spacing w:val="-2"/>
          <w:sz w:val="28"/>
        </w:rPr>
      </w:pPr>
      <w:r w:rsidRPr="004517A7">
        <w:rPr>
          <w:rFonts w:ascii="Angsana New" w:hAnsi="Angsana New" w:hint="cs"/>
          <w:spacing w:val="-2"/>
          <w:sz w:val="28"/>
          <w:cs/>
        </w:rPr>
        <w:t xml:space="preserve">ที่ดินแสดงมูลค่าตามราคาที่ตีใหม่ อาคารและส่วนปรับปรุงอาคารแสดงมูลค่าตามราคาที่ตีใหม่หักค่าเสื่อมราคาสะสม </w:t>
      </w:r>
      <w:r w:rsidR="00BE385E" w:rsidRPr="004517A7">
        <w:rPr>
          <w:rFonts w:ascii="Angsana New" w:hAnsi="Angsana New"/>
          <w:spacing w:val="-2"/>
          <w:sz w:val="28"/>
        </w:rPr>
        <w:t xml:space="preserve">    </w:t>
      </w:r>
      <w:r w:rsidRPr="004517A7">
        <w:rPr>
          <w:rFonts w:ascii="Angsana New" w:hAnsi="Angsana New" w:hint="cs"/>
          <w:spacing w:val="-2"/>
          <w:sz w:val="28"/>
          <w:cs/>
        </w:rPr>
        <w:t xml:space="preserve">และค่าเผื่อการด้อยค่าของสินทรัพย์ </w:t>
      </w:r>
      <w:r w:rsidRPr="004517A7">
        <w:rPr>
          <w:rFonts w:ascii="Angsana New" w:hAnsi="Angsana New" w:hint="cs"/>
          <w:spacing w:val="-2"/>
          <w:sz w:val="28"/>
          <w:lang w:val="en-GB"/>
        </w:rPr>
        <w:t>(</w:t>
      </w:r>
      <w:r w:rsidRPr="004517A7">
        <w:rPr>
          <w:rFonts w:ascii="Angsana New" w:hAnsi="Angsana New" w:hint="cs"/>
          <w:spacing w:val="-2"/>
          <w:sz w:val="28"/>
          <w:cs/>
        </w:rPr>
        <w:t>ถ้ามี</w:t>
      </w:r>
      <w:r w:rsidRPr="004517A7">
        <w:rPr>
          <w:rFonts w:ascii="Angsana New" w:hAnsi="Angsana New" w:hint="cs"/>
          <w:spacing w:val="-2"/>
          <w:sz w:val="28"/>
          <w:lang w:val="en-GB"/>
        </w:rPr>
        <w:t xml:space="preserve">) </w:t>
      </w:r>
      <w:r w:rsidRPr="004517A7">
        <w:rPr>
          <w:rFonts w:ascii="Angsana New" w:hAnsi="Angsana New" w:hint="cs"/>
          <w:spacing w:val="-2"/>
          <w:sz w:val="28"/>
          <w:cs/>
        </w:rPr>
        <w:t xml:space="preserve">อุปกรณ์แสดงมูลค่าตามราคาทุนหักค่าเสื่อมราคาสะสมและค่าเผื่อการด้อยค่าของสินทรัพย์ </w:t>
      </w:r>
      <w:r w:rsidRPr="004517A7">
        <w:rPr>
          <w:rFonts w:ascii="Angsana New" w:hAnsi="Angsana New" w:hint="cs"/>
          <w:spacing w:val="-2"/>
          <w:sz w:val="28"/>
          <w:lang w:val="en-GB"/>
        </w:rPr>
        <w:t>(</w:t>
      </w:r>
      <w:r w:rsidRPr="004517A7">
        <w:rPr>
          <w:rFonts w:ascii="Angsana New" w:hAnsi="Angsana New" w:hint="cs"/>
          <w:spacing w:val="-2"/>
          <w:sz w:val="28"/>
          <w:cs/>
        </w:rPr>
        <w:t>ถ้ามี</w:t>
      </w:r>
      <w:r w:rsidR="001E72F7" w:rsidRPr="004517A7">
        <w:rPr>
          <w:rFonts w:ascii="Angsana New" w:hAnsi="Angsana New"/>
          <w:spacing w:val="-2"/>
          <w:sz w:val="28"/>
        </w:rPr>
        <w:t>)</w:t>
      </w:r>
    </w:p>
    <w:p w14:paraId="2C338F37" w14:textId="685097FD" w:rsidR="002517F7" w:rsidRPr="004517A7" w:rsidRDefault="00F647F7" w:rsidP="001E72F7">
      <w:pPr>
        <w:spacing w:after="120"/>
        <w:ind w:left="360"/>
        <w:jc w:val="thaiDistribute"/>
        <w:rPr>
          <w:rFonts w:ascii="Angsana New" w:hAnsi="Angsana New"/>
          <w:spacing w:val="-2"/>
          <w:sz w:val="28"/>
          <w:cs/>
        </w:rPr>
      </w:pPr>
      <w:r w:rsidRPr="004517A7">
        <w:rPr>
          <w:rFonts w:ascii="Angsana New" w:hAnsi="Angsana New" w:hint="cs"/>
          <w:spacing w:val="-2"/>
          <w:sz w:val="28"/>
          <w:cs/>
        </w:rPr>
        <w:t>กลุ่มบริษัทบันทึกมูลค่าเริ่มแรกของที่ดิน อาคารและส่วนปรับปรุงอาคารในราคาทุน ณ วันที่ได้สินทรัพย์มา หลังจากนั้น</w:t>
      </w:r>
      <w:r w:rsidR="00BE385E" w:rsidRPr="004517A7">
        <w:rPr>
          <w:rFonts w:ascii="Angsana New" w:hAnsi="Angsana New"/>
          <w:spacing w:val="-2"/>
          <w:sz w:val="28"/>
        </w:rPr>
        <w:t xml:space="preserve">   </w:t>
      </w:r>
      <w:r w:rsidRPr="004517A7">
        <w:rPr>
          <w:rFonts w:ascii="Angsana New" w:hAnsi="Angsana New" w:hint="cs"/>
          <w:spacing w:val="-2"/>
          <w:sz w:val="28"/>
          <w:cs/>
        </w:rPr>
        <w:t>กลุ่มบริษัทจัดให้มีการประเมินราคาที่ดิน อาคารและส่วนปรับปรุงอาคารโดยผู้ประเมินราคาอิสระและบันทึกสินทรัพย์ดังกล่าวในราคาที่ตีใหม่ ทั้งนี้</w:t>
      </w:r>
      <w:r w:rsidR="00EA57EF"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Pr="004517A7">
        <w:rPr>
          <w:rFonts w:ascii="Angsana New" w:hAnsi="Angsana New" w:hint="cs"/>
          <w:spacing w:val="-2"/>
          <w:sz w:val="28"/>
          <w:cs/>
        </w:rPr>
        <w:t xml:space="preserve">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 </w:t>
      </w:r>
    </w:p>
    <w:p w14:paraId="5109FFCE" w14:textId="77777777" w:rsidR="00F647F7" w:rsidRPr="004517A7" w:rsidRDefault="00F647F7" w:rsidP="001E72F7">
      <w:pPr>
        <w:spacing w:after="120"/>
        <w:ind w:left="360"/>
        <w:jc w:val="thaiDistribute"/>
        <w:rPr>
          <w:rFonts w:ascii="Angsana New" w:hAnsi="Angsana New"/>
          <w:spacing w:val="-2"/>
          <w:sz w:val="28"/>
          <w:cs/>
        </w:rPr>
      </w:pPr>
      <w:r w:rsidRPr="004517A7">
        <w:rPr>
          <w:rFonts w:ascii="Angsana New" w:hAnsi="Angsana New" w:hint="cs"/>
          <w:spacing w:val="-2"/>
          <w:sz w:val="28"/>
          <w:cs/>
        </w:rPr>
        <w:t xml:space="preserve">กลุ่มบริษัทบันทึกส่วนต่างซึ่งเกิดจากการตีราคาสินทรัพย์ดังต่อไปนี้ </w:t>
      </w:r>
    </w:p>
    <w:p w14:paraId="07A75EFA" w14:textId="3E444B2B" w:rsidR="00340A25" w:rsidRPr="004517A7" w:rsidRDefault="00F647F7" w:rsidP="001E72F7">
      <w:pPr>
        <w:spacing w:after="120"/>
        <w:ind w:left="990" w:hanging="540"/>
        <w:jc w:val="thaiDistribute"/>
        <w:rPr>
          <w:rFonts w:ascii="Angsana New" w:hAnsi="Angsana New"/>
          <w:spacing w:val="-2"/>
          <w:sz w:val="28"/>
          <w:cs/>
        </w:rPr>
      </w:pPr>
      <w:r w:rsidRPr="004517A7">
        <w:rPr>
          <w:rFonts w:ascii="Angsana New" w:hAnsi="Angsana New" w:hint="cs"/>
          <w:spacing w:val="-2"/>
          <w:sz w:val="28"/>
          <w:lang w:val="en-GB"/>
        </w:rPr>
        <w:t>-</w:t>
      </w:r>
      <w:r w:rsidRPr="004517A7">
        <w:rPr>
          <w:rFonts w:ascii="Angsana New" w:hAnsi="Angsana New" w:hint="cs"/>
          <w:spacing w:val="-2"/>
          <w:sz w:val="28"/>
          <w:lang w:val="en-GB"/>
        </w:rPr>
        <w:tab/>
      </w:r>
      <w:r w:rsidRPr="004517A7">
        <w:rPr>
          <w:rFonts w:ascii="Angsana New" w:hAnsi="Angsana New" w:hint="cs"/>
          <w:spacing w:val="-2"/>
          <w:sz w:val="28"/>
          <w:cs/>
        </w:rPr>
        <w:t xml:space="preserve">กลุ่มบริษัท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Pr="004517A7">
        <w:rPr>
          <w:rFonts w:ascii="Angsana New" w:hAnsi="Angsana New" w:hint="cs"/>
          <w:spacing w:val="-2"/>
          <w:sz w:val="28"/>
          <w:lang w:val="en-GB"/>
        </w:rPr>
        <w:t>“</w:t>
      </w:r>
      <w:r w:rsidRPr="004517A7">
        <w:rPr>
          <w:rFonts w:ascii="Angsana New" w:hAnsi="Angsana New" w:hint="cs"/>
          <w:spacing w:val="-2"/>
          <w:sz w:val="28"/>
          <w:cs/>
        </w:rPr>
        <w:t>ส่วนเกินทุนจากการตีราคาสินทรัพย์</w:t>
      </w:r>
      <w:r w:rsidRPr="004517A7">
        <w:rPr>
          <w:rFonts w:ascii="Angsana New" w:hAnsi="Angsana New" w:hint="cs"/>
          <w:spacing w:val="-2"/>
          <w:sz w:val="28"/>
          <w:lang w:val="en-GB"/>
        </w:rPr>
        <w:t xml:space="preserve">” </w:t>
      </w:r>
      <w:r w:rsidRPr="004517A7">
        <w:rPr>
          <w:rFonts w:ascii="Angsana New" w:hAnsi="Angsana New" w:hint="cs"/>
          <w:spacing w:val="-2"/>
          <w:sz w:val="28"/>
          <w:cs/>
        </w:rPr>
        <w:t>ในส่วนของผู้ถือหุ้น อย่างไรก็ตาม</w:t>
      </w:r>
      <w:r w:rsidR="00861570" w:rsidRPr="004517A7">
        <w:rPr>
          <w:rFonts w:ascii="Angsana New" w:hAnsi="Angsana New"/>
          <w:spacing w:val="-2"/>
          <w:sz w:val="28"/>
        </w:rPr>
        <w:t xml:space="preserve"> </w:t>
      </w:r>
      <w:r w:rsidRPr="004517A7">
        <w:rPr>
          <w:rFonts w:ascii="Angsana New" w:hAnsi="Angsana New" w:hint="cs"/>
          <w:spacing w:val="-2"/>
          <w:sz w:val="28"/>
          <w:cs/>
        </w:rPr>
        <w:t>หากสินทรัพย์นั้นเคยมีการ</w:t>
      </w:r>
      <w:r w:rsidR="00861570" w:rsidRPr="004517A7">
        <w:rPr>
          <w:rFonts w:ascii="Angsana New" w:hAnsi="Angsana New"/>
          <w:spacing w:val="-2"/>
          <w:sz w:val="28"/>
        </w:rPr>
        <w:t xml:space="preserve">  </w:t>
      </w:r>
      <w:r w:rsidRPr="004517A7">
        <w:rPr>
          <w:rFonts w:ascii="Angsana New" w:hAnsi="Angsana New" w:hint="cs"/>
          <w:spacing w:val="-2"/>
          <w:sz w:val="28"/>
          <w:cs/>
        </w:rPr>
        <w:t>ตีราคาลดลงและกลุ่มบริษัทได้รับรู้ราคาที่ลดลงในส่วนของกำไรหรือขาดทุนแล้ว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3AF347D4" w14:textId="5B423612" w:rsidR="00F647F7" w:rsidRPr="004517A7" w:rsidRDefault="00F647F7" w:rsidP="00843634">
      <w:pPr>
        <w:spacing w:after="120"/>
        <w:ind w:left="993" w:hanging="547"/>
        <w:jc w:val="thaiDistribute"/>
        <w:rPr>
          <w:rFonts w:ascii="Angsana New" w:hAnsi="Angsana New"/>
          <w:spacing w:val="-2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lang w:val="en-GB"/>
        </w:rPr>
        <w:t>-</w:t>
      </w:r>
      <w:r w:rsidRPr="004517A7">
        <w:rPr>
          <w:rFonts w:ascii="Angsana New" w:hAnsi="Angsana New" w:hint="cs"/>
          <w:spacing w:val="-2"/>
          <w:sz w:val="28"/>
          <w:lang w:val="en-GB"/>
        </w:rPr>
        <w:tab/>
      </w:r>
      <w:r w:rsidR="00EA57EF"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Pr="004517A7">
        <w:rPr>
          <w:rFonts w:ascii="Angsana New" w:hAnsi="Angsana New" w:hint="cs"/>
          <w:spacing w:val="-2"/>
          <w:sz w:val="28"/>
          <w:cs/>
        </w:rPr>
        <w:t xml:space="preserve">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4517A7">
        <w:rPr>
          <w:rFonts w:ascii="Angsana New" w:hAnsi="Angsana New" w:hint="cs"/>
          <w:spacing w:val="-2"/>
          <w:sz w:val="28"/>
          <w:lang w:val="en-GB"/>
        </w:rPr>
        <w:t>“</w:t>
      </w:r>
      <w:r w:rsidRPr="004517A7">
        <w:rPr>
          <w:rFonts w:ascii="Angsana New" w:hAnsi="Angsana New" w:hint="cs"/>
          <w:spacing w:val="-2"/>
          <w:sz w:val="28"/>
          <w:cs/>
        </w:rPr>
        <w:t>ส่วนเกินทุนจากการตีราคาสินทรัพย์</w:t>
      </w:r>
      <w:r w:rsidRPr="004517A7">
        <w:rPr>
          <w:rFonts w:ascii="Angsana New" w:hAnsi="Angsana New" w:hint="cs"/>
          <w:spacing w:val="-2"/>
          <w:sz w:val="28"/>
          <w:lang w:val="en-GB"/>
        </w:rPr>
        <w:t>”</w:t>
      </w:r>
      <w:r w:rsidRPr="004517A7">
        <w:rPr>
          <w:rFonts w:ascii="Angsana New" w:hAnsi="Angsana New" w:hint="cs"/>
          <w:spacing w:val="-2"/>
          <w:sz w:val="28"/>
          <w:cs/>
        </w:rPr>
        <w:t xml:space="preserve">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4517A7">
        <w:rPr>
          <w:rFonts w:ascii="Angsana New" w:hAnsi="Angsana New" w:hint="cs"/>
          <w:spacing w:val="-2"/>
          <w:sz w:val="28"/>
          <w:lang w:val="en-GB"/>
        </w:rPr>
        <w:t>“</w:t>
      </w:r>
      <w:r w:rsidRPr="004517A7">
        <w:rPr>
          <w:rFonts w:ascii="Angsana New" w:hAnsi="Angsana New" w:hint="cs"/>
          <w:spacing w:val="-2"/>
          <w:sz w:val="28"/>
          <w:cs/>
        </w:rPr>
        <w:t>ส่วนเกินทุนจากการตีราคาสินทรัพย์</w:t>
      </w:r>
      <w:r w:rsidRPr="004517A7">
        <w:rPr>
          <w:rFonts w:ascii="Angsana New" w:hAnsi="Angsana New" w:hint="cs"/>
          <w:spacing w:val="-2"/>
          <w:sz w:val="28"/>
          <w:lang w:val="en-GB"/>
        </w:rPr>
        <w:t xml:space="preserve">” </w:t>
      </w:r>
    </w:p>
    <w:p w14:paraId="221773E6" w14:textId="13B98203" w:rsidR="00F647F7" w:rsidRPr="004517A7" w:rsidRDefault="00F647F7" w:rsidP="00843634">
      <w:pPr>
        <w:spacing w:after="120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 xml:space="preserve">สำหรับที่ดิน อาคารและอุปกรณ์ที่ได้มาจากการซื้อธุรกิจ </w:t>
      </w:r>
      <w:r w:rsidR="00EA57EF"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Pr="004517A7">
        <w:rPr>
          <w:rFonts w:ascii="Angsana New" w:hAnsi="Angsana New" w:hint="cs"/>
          <w:spacing w:val="-2"/>
          <w:sz w:val="28"/>
          <w:cs/>
        </w:rPr>
        <w:t>บันทึกต้นทุนเริ่มแรกของที่ดิน อาคารและอุปกรณ์ที่ได้มาจากการรวมธุรกิจตามมูลค่ายุติธรรมของสินทรัพย์นั้น ณ วันซื้อธุรกิจ</w:t>
      </w:r>
    </w:p>
    <w:p w14:paraId="78C5F6E6" w14:textId="072DAEBD" w:rsidR="00F647F7" w:rsidRPr="004517A7" w:rsidRDefault="00F647F7" w:rsidP="00311F2D">
      <w:pPr>
        <w:spacing w:after="120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  <w:lang w:val="en-GB"/>
        </w:rPr>
        <w:t>ค่าเสื่อมราคาของอาคารและอุปกรณ์</w:t>
      </w:r>
      <w:r w:rsidR="00520EFD" w:rsidRPr="004517A7">
        <w:rPr>
          <w:rFonts w:ascii="Angsana New" w:hAnsi="Angsana New" w:hint="cs"/>
          <w:spacing w:val="-2"/>
          <w:sz w:val="28"/>
          <w:cs/>
          <w:lang w:val="en-GB"/>
        </w:rPr>
        <w:t>โดยทั่วไป</w:t>
      </w:r>
      <w:r w:rsidRPr="004517A7">
        <w:rPr>
          <w:rFonts w:ascii="Angsana New" w:hAnsi="Angsana New" w:hint="cs"/>
          <w:spacing w:val="-2"/>
          <w:sz w:val="28"/>
          <w:cs/>
          <w:lang w:val="en-GB"/>
        </w:rPr>
        <w:t>คำนวณจากราคาทุนหรือราคาที่ตีใหม่ของสินทรัพย์โดยวิธีเส้นตรงตามอายุการให้ประโยชน์โดยประมาณดังนี้</w:t>
      </w:r>
    </w:p>
    <w:tbl>
      <w:tblPr>
        <w:tblW w:w="8010" w:type="dxa"/>
        <w:tblInd w:w="900" w:type="dxa"/>
        <w:tblLook w:val="01E0" w:firstRow="1" w:lastRow="1" w:firstColumn="1" w:lastColumn="1" w:noHBand="0" w:noVBand="0"/>
      </w:tblPr>
      <w:tblGrid>
        <w:gridCol w:w="4860"/>
        <w:gridCol w:w="1374"/>
        <w:gridCol w:w="1776"/>
      </w:tblGrid>
      <w:tr w:rsidR="00F647F7" w:rsidRPr="004517A7" w14:paraId="006D381C" w14:textId="77777777" w:rsidTr="00B564DA">
        <w:trPr>
          <w:trHeight w:val="389"/>
        </w:trPr>
        <w:tc>
          <w:tcPr>
            <w:tcW w:w="4860" w:type="dxa"/>
          </w:tcPr>
          <w:p w14:paraId="5D9DC62C" w14:textId="77777777" w:rsidR="00F647F7" w:rsidRPr="004517A7" w:rsidRDefault="00F647F7" w:rsidP="007E34CB">
            <w:pPr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ส่วนปรับปรุงที่ดิน</w:t>
            </w:r>
          </w:p>
        </w:tc>
        <w:tc>
          <w:tcPr>
            <w:tcW w:w="1374" w:type="dxa"/>
          </w:tcPr>
          <w:p w14:paraId="08C86020" w14:textId="2A0D6D19" w:rsidR="00F647F7" w:rsidRPr="004517A7" w:rsidRDefault="00B564DA" w:rsidP="00B564DA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lang w:val="en-GB"/>
              </w:rPr>
              <w:t>21</w:t>
            </w:r>
            <w:r w:rsidRPr="004517A7">
              <w:rPr>
                <w:rFonts w:ascii="Angsana New" w:hAnsi="Angsana New" w:hint="cs"/>
                <w:spacing w:val="-2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pacing w:val="-2"/>
                <w:sz w:val="28"/>
                <w:lang w:val="en-GB"/>
              </w:rPr>
              <w:t>-</w:t>
            </w:r>
            <w:r w:rsidRPr="004517A7">
              <w:rPr>
                <w:rFonts w:ascii="Angsana New" w:hAnsi="Angsana New" w:hint="cs"/>
                <w:spacing w:val="-2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pacing w:val="-2"/>
                <w:sz w:val="28"/>
                <w:lang w:val="en-GB"/>
              </w:rPr>
              <w:t>23</w:t>
            </w:r>
          </w:p>
        </w:tc>
        <w:tc>
          <w:tcPr>
            <w:tcW w:w="1776" w:type="dxa"/>
          </w:tcPr>
          <w:p w14:paraId="0A1C72CF" w14:textId="5BC6C6BC" w:rsidR="00F647F7" w:rsidRPr="004517A7" w:rsidRDefault="00F647F7" w:rsidP="00B564DA">
            <w:pPr>
              <w:tabs>
                <w:tab w:val="left" w:pos="360"/>
                <w:tab w:val="left" w:pos="1440"/>
                <w:tab w:val="left" w:pos="2880"/>
              </w:tabs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ปี</w:t>
            </w:r>
          </w:p>
        </w:tc>
      </w:tr>
      <w:tr w:rsidR="00F647F7" w:rsidRPr="004517A7" w14:paraId="2FEF606D" w14:textId="77777777" w:rsidTr="00B564DA">
        <w:trPr>
          <w:trHeight w:val="389"/>
        </w:trPr>
        <w:tc>
          <w:tcPr>
            <w:tcW w:w="4860" w:type="dxa"/>
          </w:tcPr>
          <w:p w14:paraId="790E3387" w14:textId="77777777" w:rsidR="00F647F7" w:rsidRPr="004517A7" w:rsidRDefault="00F647F7" w:rsidP="007E34CB">
            <w:pPr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374" w:type="dxa"/>
          </w:tcPr>
          <w:p w14:paraId="30DBCC70" w14:textId="3E62D7E8" w:rsidR="00F647F7" w:rsidRPr="004517A7" w:rsidRDefault="00B564DA" w:rsidP="00B564DA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lang w:val="en-GB"/>
              </w:rPr>
              <w:t>20</w:t>
            </w:r>
            <w:r w:rsidRPr="004517A7">
              <w:rPr>
                <w:rFonts w:ascii="Angsana New" w:hAnsi="Angsana New" w:hint="cs"/>
                <w:spacing w:val="-2"/>
                <w:sz w:val="28"/>
              </w:rPr>
              <w:t xml:space="preserve"> - </w:t>
            </w:r>
            <w:r w:rsidRPr="004517A7">
              <w:rPr>
                <w:rFonts w:ascii="Angsana New" w:hAnsi="Angsana New" w:hint="cs"/>
                <w:spacing w:val="-2"/>
                <w:sz w:val="28"/>
                <w:lang w:val="en-GB"/>
              </w:rPr>
              <w:t>46</w:t>
            </w:r>
          </w:p>
        </w:tc>
        <w:tc>
          <w:tcPr>
            <w:tcW w:w="1776" w:type="dxa"/>
          </w:tcPr>
          <w:p w14:paraId="7B3EB695" w14:textId="7C52DC70" w:rsidR="00F647F7" w:rsidRPr="004517A7" w:rsidRDefault="00F647F7" w:rsidP="00B564DA">
            <w:pPr>
              <w:tabs>
                <w:tab w:val="left" w:pos="360"/>
                <w:tab w:val="left" w:pos="1440"/>
                <w:tab w:val="left" w:pos="2880"/>
              </w:tabs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ปี</w:t>
            </w:r>
          </w:p>
        </w:tc>
      </w:tr>
      <w:tr w:rsidR="00F647F7" w:rsidRPr="004517A7" w14:paraId="56C7C7E7" w14:textId="77777777" w:rsidTr="00B564DA">
        <w:trPr>
          <w:trHeight w:val="401"/>
        </w:trPr>
        <w:tc>
          <w:tcPr>
            <w:tcW w:w="4860" w:type="dxa"/>
          </w:tcPr>
          <w:p w14:paraId="0D52F777" w14:textId="77777777" w:rsidR="00F647F7" w:rsidRPr="004517A7" w:rsidRDefault="00F647F7" w:rsidP="007E34CB">
            <w:pPr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ระบบผลิตไฟฟ้าจากก๊าซชีวภาพ</w:t>
            </w:r>
          </w:p>
        </w:tc>
        <w:tc>
          <w:tcPr>
            <w:tcW w:w="1374" w:type="dxa"/>
          </w:tcPr>
          <w:p w14:paraId="42EC36BE" w14:textId="158DB4C9" w:rsidR="00F647F7" w:rsidRPr="004517A7" w:rsidRDefault="00B564DA" w:rsidP="00B564DA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lang w:val="en-GB"/>
              </w:rPr>
              <w:t>20</w:t>
            </w:r>
          </w:p>
        </w:tc>
        <w:tc>
          <w:tcPr>
            <w:tcW w:w="1776" w:type="dxa"/>
          </w:tcPr>
          <w:p w14:paraId="7AFCFECC" w14:textId="310485CC" w:rsidR="00F647F7" w:rsidRPr="004517A7" w:rsidRDefault="00F647F7" w:rsidP="00B564DA">
            <w:pPr>
              <w:tabs>
                <w:tab w:val="left" w:pos="360"/>
                <w:tab w:val="left" w:pos="1440"/>
                <w:tab w:val="left" w:pos="2880"/>
              </w:tabs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ปี</w:t>
            </w:r>
          </w:p>
        </w:tc>
      </w:tr>
      <w:tr w:rsidR="00F647F7" w:rsidRPr="004517A7" w14:paraId="67EBDA33" w14:textId="77777777" w:rsidTr="00B564DA">
        <w:trPr>
          <w:trHeight w:val="389"/>
        </w:trPr>
        <w:tc>
          <w:tcPr>
            <w:tcW w:w="4860" w:type="dxa"/>
          </w:tcPr>
          <w:p w14:paraId="494CC30E" w14:textId="77777777" w:rsidR="00F647F7" w:rsidRPr="004517A7" w:rsidRDefault="00F647F7" w:rsidP="007E34CB">
            <w:pPr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374" w:type="dxa"/>
          </w:tcPr>
          <w:p w14:paraId="20E3DDA2" w14:textId="4D75A2DD" w:rsidR="00F647F7" w:rsidRPr="004517A7" w:rsidRDefault="00B564DA" w:rsidP="00B564DA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lang w:val="en-GB"/>
              </w:rPr>
              <w:t>10</w:t>
            </w:r>
          </w:p>
        </w:tc>
        <w:tc>
          <w:tcPr>
            <w:tcW w:w="1776" w:type="dxa"/>
          </w:tcPr>
          <w:p w14:paraId="60BA58C1" w14:textId="365A9E3F" w:rsidR="00F647F7" w:rsidRPr="004517A7" w:rsidRDefault="00F647F7" w:rsidP="00B564DA">
            <w:pPr>
              <w:tabs>
                <w:tab w:val="left" w:pos="360"/>
                <w:tab w:val="left" w:pos="1440"/>
                <w:tab w:val="left" w:pos="2880"/>
              </w:tabs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ปี</w:t>
            </w:r>
          </w:p>
        </w:tc>
      </w:tr>
      <w:tr w:rsidR="00F647F7" w:rsidRPr="004517A7" w14:paraId="2C94B904" w14:textId="77777777" w:rsidTr="00B564DA">
        <w:trPr>
          <w:trHeight w:val="389"/>
        </w:trPr>
        <w:tc>
          <w:tcPr>
            <w:tcW w:w="4860" w:type="dxa"/>
          </w:tcPr>
          <w:p w14:paraId="5E1EBA8E" w14:textId="77777777" w:rsidR="00F647F7" w:rsidRPr="004517A7" w:rsidRDefault="00F647F7" w:rsidP="007E34CB">
            <w:pPr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อุปกรณ์คอมพิวเตอร์</w:t>
            </w:r>
          </w:p>
        </w:tc>
        <w:tc>
          <w:tcPr>
            <w:tcW w:w="1374" w:type="dxa"/>
          </w:tcPr>
          <w:p w14:paraId="5BE7C63B" w14:textId="5188C949" w:rsidR="00F647F7" w:rsidRPr="004517A7" w:rsidRDefault="00B564DA" w:rsidP="00B564DA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lang w:val="en-GB"/>
              </w:rPr>
              <w:t>3</w:t>
            </w:r>
          </w:p>
        </w:tc>
        <w:tc>
          <w:tcPr>
            <w:tcW w:w="1776" w:type="dxa"/>
          </w:tcPr>
          <w:p w14:paraId="65ACADCF" w14:textId="4AB309B9" w:rsidR="00F647F7" w:rsidRPr="004517A7" w:rsidRDefault="00F647F7" w:rsidP="00B564DA">
            <w:pPr>
              <w:tabs>
                <w:tab w:val="left" w:pos="360"/>
                <w:tab w:val="left" w:pos="1440"/>
                <w:tab w:val="left" w:pos="2880"/>
              </w:tabs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ปี</w:t>
            </w:r>
          </w:p>
        </w:tc>
      </w:tr>
      <w:tr w:rsidR="00F647F7" w:rsidRPr="004517A7" w14:paraId="283584A9" w14:textId="77777777" w:rsidTr="00B564DA">
        <w:trPr>
          <w:trHeight w:val="389"/>
        </w:trPr>
        <w:tc>
          <w:tcPr>
            <w:tcW w:w="4860" w:type="dxa"/>
          </w:tcPr>
          <w:p w14:paraId="608A879F" w14:textId="77777777" w:rsidR="00F647F7" w:rsidRPr="004517A7" w:rsidRDefault="00F647F7" w:rsidP="007E34CB">
            <w:pPr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เครื่องใช้สำนักงาน</w:t>
            </w:r>
          </w:p>
        </w:tc>
        <w:tc>
          <w:tcPr>
            <w:tcW w:w="1374" w:type="dxa"/>
          </w:tcPr>
          <w:p w14:paraId="3D81CF4E" w14:textId="4DB3C8E1" w:rsidR="00F647F7" w:rsidRPr="004517A7" w:rsidRDefault="00B564DA" w:rsidP="00B564DA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lang w:val="en-GB"/>
              </w:rPr>
              <w:t>5</w:t>
            </w:r>
          </w:p>
        </w:tc>
        <w:tc>
          <w:tcPr>
            <w:tcW w:w="1776" w:type="dxa"/>
          </w:tcPr>
          <w:p w14:paraId="37FAB66F" w14:textId="6ECD1BE3" w:rsidR="00F647F7" w:rsidRPr="004517A7" w:rsidRDefault="00F647F7" w:rsidP="00B564DA">
            <w:pPr>
              <w:tabs>
                <w:tab w:val="left" w:pos="360"/>
                <w:tab w:val="left" w:pos="1440"/>
                <w:tab w:val="left" w:pos="2880"/>
              </w:tabs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ปี</w:t>
            </w:r>
          </w:p>
        </w:tc>
      </w:tr>
      <w:tr w:rsidR="00F647F7" w:rsidRPr="004517A7" w14:paraId="610C9E15" w14:textId="77777777" w:rsidTr="00B564DA">
        <w:trPr>
          <w:trHeight w:val="389"/>
        </w:trPr>
        <w:tc>
          <w:tcPr>
            <w:tcW w:w="4860" w:type="dxa"/>
          </w:tcPr>
          <w:p w14:paraId="282F140C" w14:textId="77777777" w:rsidR="00F647F7" w:rsidRPr="004517A7" w:rsidRDefault="00F647F7" w:rsidP="007E34CB">
            <w:pPr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1374" w:type="dxa"/>
          </w:tcPr>
          <w:p w14:paraId="3120E33B" w14:textId="06011560" w:rsidR="00F647F7" w:rsidRPr="004517A7" w:rsidRDefault="00B564DA" w:rsidP="00B564DA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lang w:val="en-GB"/>
              </w:rPr>
              <w:t>5</w:t>
            </w:r>
            <w:r w:rsidRPr="004517A7">
              <w:rPr>
                <w:rFonts w:ascii="Angsana New" w:hAnsi="Angsana New" w:hint="cs"/>
                <w:spacing w:val="-2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pacing w:val="-2"/>
                <w:sz w:val="28"/>
                <w:lang w:val="en-GB"/>
              </w:rPr>
              <w:t>-</w:t>
            </w:r>
            <w:r w:rsidRPr="004517A7">
              <w:rPr>
                <w:rFonts w:ascii="Angsana New" w:hAnsi="Angsana New" w:hint="cs"/>
                <w:spacing w:val="-2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pacing w:val="-2"/>
                <w:sz w:val="28"/>
                <w:lang w:val="en-GB"/>
              </w:rPr>
              <w:t>15</w:t>
            </w:r>
          </w:p>
        </w:tc>
        <w:tc>
          <w:tcPr>
            <w:tcW w:w="1776" w:type="dxa"/>
          </w:tcPr>
          <w:p w14:paraId="55BA243A" w14:textId="655842A1" w:rsidR="00F647F7" w:rsidRPr="004517A7" w:rsidRDefault="00F647F7" w:rsidP="00B564DA">
            <w:pPr>
              <w:tabs>
                <w:tab w:val="left" w:pos="360"/>
                <w:tab w:val="left" w:pos="1440"/>
                <w:tab w:val="left" w:pos="2880"/>
              </w:tabs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ปี</w:t>
            </w:r>
          </w:p>
        </w:tc>
      </w:tr>
      <w:tr w:rsidR="00F647F7" w:rsidRPr="004517A7" w14:paraId="504888DC" w14:textId="77777777" w:rsidTr="00B564DA">
        <w:trPr>
          <w:trHeight w:val="401"/>
        </w:trPr>
        <w:tc>
          <w:tcPr>
            <w:tcW w:w="4860" w:type="dxa"/>
          </w:tcPr>
          <w:p w14:paraId="3C1983BD" w14:textId="77777777" w:rsidR="00F647F7" w:rsidRPr="004517A7" w:rsidRDefault="00F647F7" w:rsidP="007E34CB">
            <w:pPr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ยานพาหนะ</w:t>
            </w:r>
          </w:p>
        </w:tc>
        <w:tc>
          <w:tcPr>
            <w:tcW w:w="1374" w:type="dxa"/>
          </w:tcPr>
          <w:p w14:paraId="39DFCA05" w14:textId="690254BE" w:rsidR="00F647F7" w:rsidRPr="004517A7" w:rsidRDefault="00B564DA" w:rsidP="00B564DA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lang w:val="en-GB"/>
              </w:rPr>
              <w:t>5</w:t>
            </w:r>
          </w:p>
        </w:tc>
        <w:tc>
          <w:tcPr>
            <w:tcW w:w="1776" w:type="dxa"/>
          </w:tcPr>
          <w:p w14:paraId="5955EBEB" w14:textId="42197151" w:rsidR="00F647F7" w:rsidRPr="004517A7" w:rsidRDefault="00F647F7" w:rsidP="00B564DA">
            <w:pPr>
              <w:tabs>
                <w:tab w:val="left" w:pos="0"/>
                <w:tab w:val="left" w:pos="1440"/>
                <w:tab w:val="left" w:pos="2880"/>
              </w:tabs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ปี</w:t>
            </w:r>
          </w:p>
        </w:tc>
      </w:tr>
      <w:tr w:rsidR="00F647F7" w:rsidRPr="004517A7" w14:paraId="07126D30" w14:textId="77777777" w:rsidTr="00B564DA">
        <w:trPr>
          <w:trHeight w:val="389"/>
        </w:trPr>
        <w:tc>
          <w:tcPr>
            <w:tcW w:w="4860" w:type="dxa"/>
          </w:tcPr>
          <w:p w14:paraId="09B74EBF" w14:textId="77777777" w:rsidR="00F647F7" w:rsidRPr="004517A7" w:rsidRDefault="00F647F7" w:rsidP="007E34CB">
            <w:pPr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1374" w:type="dxa"/>
          </w:tcPr>
          <w:p w14:paraId="58549B4D" w14:textId="28D3AFFC" w:rsidR="00F647F7" w:rsidRPr="004517A7" w:rsidRDefault="00B564DA" w:rsidP="00B564DA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lang w:val="en-GB"/>
              </w:rPr>
              <w:t>5</w:t>
            </w:r>
          </w:p>
        </w:tc>
        <w:tc>
          <w:tcPr>
            <w:tcW w:w="1776" w:type="dxa"/>
          </w:tcPr>
          <w:p w14:paraId="40D6AF5E" w14:textId="651D03D2" w:rsidR="00F647F7" w:rsidRPr="004517A7" w:rsidRDefault="00F647F7" w:rsidP="00B564DA">
            <w:pPr>
              <w:tabs>
                <w:tab w:val="left" w:pos="0"/>
                <w:tab w:val="left" w:pos="360"/>
                <w:tab w:val="left" w:pos="1440"/>
                <w:tab w:val="left" w:pos="2880"/>
              </w:tabs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ปี</w:t>
            </w:r>
          </w:p>
        </w:tc>
      </w:tr>
    </w:tbl>
    <w:p w14:paraId="3EBAD62E" w14:textId="47E3B621" w:rsidR="00520EFD" w:rsidRPr="004517A7" w:rsidRDefault="00520EFD" w:rsidP="00F647F7">
      <w:pPr>
        <w:spacing w:before="240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lastRenderedPageBreak/>
        <w:t>อุปกรณ์ที่เกี่ยวข้องกับการบำบัดน้ำ</w:t>
      </w:r>
      <w:r w:rsidRPr="004517A7">
        <w:rPr>
          <w:rFonts w:ascii="Angsana New" w:hAnsi="Angsana New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spacing w:val="-2"/>
          <w:sz w:val="28"/>
          <w:cs/>
        </w:rPr>
        <w:t>กลุ่มกิจการเลือกใช้วิธีการคิดค่าเสื่อมราคาด้วยวิธีจำนวนผลผลิต</w:t>
      </w:r>
      <w:r w:rsidRPr="004517A7">
        <w:rPr>
          <w:rFonts w:ascii="Angsana New" w:hAnsi="Angsana New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spacing w:val="-2"/>
          <w:sz w:val="28"/>
          <w:cs/>
        </w:rPr>
        <w:t>โดยวิธีจำนวนผลผลิต</w:t>
      </w:r>
      <w:r w:rsidR="00E47E77" w:rsidRPr="004517A7">
        <w:rPr>
          <w:rFonts w:ascii="Angsana New" w:hAnsi="Angsana New"/>
          <w:spacing w:val="-2"/>
          <w:sz w:val="28"/>
        </w:rPr>
        <w:t xml:space="preserve">  </w:t>
      </w:r>
      <w:r w:rsidRPr="004517A7">
        <w:rPr>
          <w:rFonts w:ascii="Angsana New" w:hAnsi="Angsana New" w:hint="cs"/>
          <w:spacing w:val="-2"/>
          <w:sz w:val="28"/>
          <w:cs/>
        </w:rPr>
        <w:t>มีผลทำให้ค่าเสื่อมราคาขึ้นอยู่กับประโยชน์หรือผลผลิตที่คาดว่าจะได้รับจากสินทรัพย์และสะท้อนรูปแบบของประโยชน์</w:t>
      </w:r>
      <w:r w:rsidR="00E47E77" w:rsidRPr="004517A7">
        <w:rPr>
          <w:rFonts w:ascii="Angsana New" w:hAnsi="Angsana New"/>
          <w:spacing w:val="-2"/>
          <w:sz w:val="28"/>
        </w:rPr>
        <w:t xml:space="preserve">  </w:t>
      </w:r>
      <w:r w:rsidRPr="004517A7">
        <w:rPr>
          <w:rFonts w:ascii="Angsana New" w:hAnsi="Angsana New" w:hint="cs"/>
          <w:spacing w:val="-2"/>
          <w:sz w:val="28"/>
          <w:cs/>
        </w:rPr>
        <w:t>เชิงเศรษฐกิจที่คาดว่าจะได้รับในอนาคตจากสินทรัพย์ได้ใกล้เคียงที่สุด</w:t>
      </w:r>
    </w:p>
    <w:p w14:paraId="68F37B37" w14:textId="7E953FBB" w:rsidR="00F647F7" w:rsidRPr="004517A7" w:rsidRDefault="00F647F7" w:rsidP="00F647F7">
      <w:pPr>
        <w:spacing w:before="240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>ไม่มีการคิดค่าเสื่อมราคาสำหรับที่ดินและสินทรัพย์ระหว่างติดตั้ง</w:t>
      </w:r>
    </w:p>
    <w:p w14:paraId="5FCAD055" w14:textId="6ABBF52A" w:rsidR="005252CF" w:rsidRPr="004517A7" w:rsidRDefault="00EA57EF" w:rsidP="00843634">
      <w:pPr>
        <w:spacing w:before="240" w:after="120"/>
        <w:ind w:left="360"/>
        <w:jc w:val="thaiDistribute"/>
        <w:rPr>
          <w:rFonts w:ascii="Angsana New" w:hAnsi="Angsana New"/>
          <w:spacing w:val="-2"/>
          <w:sz w:val="28"/>
          <w:cs/>
        </w:rPr>
      </w:pP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F647F7" w:rsidRPr="004517A7">
        <w:rPr>
          <w:rFonts w:ascii="Angsana New" w:hAnsi="Angsana New" w:hint="cs"/>
          <w:spacing w:val="-2"/>
          <w:sz w:val="28"/>
          <w:cs/>
        </w:rPr>
        <w:t>ตัดรายการอุปกรณ์ออกจากบัญชี เมื่อจำหน่ายสินทรัพย์หรือคาดว่าจะไม่ได้รับประโยชน์เชิงเศรษฐกิจในอนาคต</w:t>
      </w:r>
      <w:r w:rsidR="00E47E77" w:rsidRPr="004517A7">
        <w:rPr>
          <w:rFonts w:ascii="Angsana New" w:hAnsi="Angsana New"/>
          <w:spacing w:val="-2"/>
          <w:sz w:val="28"/>
        </w:rPr>
        <w:t xml:space="preserve">  </w:t>
      </w:r>
      <w:r w:rsidR="00F647F7" w:rsidRPr="004517A7">
        <w:rPr>
          <w:rFonts w:ascii="Angsana New" w:hAnsi="Angsana New" w:hint="cs"/>
          <w:spacing w:val="-2"/>
          <w:sz w:val="28"/>
          <w:cs/>
        </w:rPr>
        <w:t>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F647F7" w:rsidRPr="004517A7">
        <w:rPr>
          <w:rFonts w:ascii="Angsana New" w:hAnsi="Angsana New" w:hint="cs"/>
          <w:spacing w:val="-2"/>
          <w:sz w:val="28"/>
          <w:cs/>
        </w:rPr>
        <w:t>ตัดรายการสินทรัพย์นั้นออกจากบัญชี</w:t>
      </w:r>
    </w:p>
    <w:p w14:paraId="02A7478A" w14:textId="2000E381" w:rsidR="00F647F7" w:rsidRPr="004517A7" w:rsidRDefault="00170E53" w:rsidP="00162C89">
      <w:pPr>
        <w:tabs>
          <w:tab w:val="left" w:pos="90"/>
          <w:tab w:val="left" w:pos="360"/>
        </w:tabs>
        <w:spacing w:before="240" w:after="24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4517A7">
        <w:rPr>
          <w:rFonts w:ascii="Angsana New" w:hAnsi="Angsana New"/>
          <w:b/>
          <w:bCs/>
          <w:spacing w:val="-2"/>
          <w:sz w:val="28"/>
        </w:rPr>
        <w:t>3</w:t>
      </w:r>
      <w:r w:rsidR="00A47C2B" w:rsidRPr="004517A7">
        <w:rPr>
          <w:rFonts w:ascii="Angsana New" w:hAnsi="Angsana New" w:hint="cs"/>
          <w:b/>
          <w:bCs/>
          <w:spacing w:val="-2"/>
          <w:sz w:val="28"/>
        </w:rPr>
        <w:t>.</w:t>
      </w:r>
      <w:r w:rsidR="00843634" w:rsidRPr="004517A7">
        <w:rPr>
          <w:rFonts w:ascii="Angsana New" w:hAnsi="Angsana New"/>
          <w:b/>
          <w:bCs/>
          <w:spacing w:val="-2"/>
          <w:sz w:val="28"/>
        </w:rPr>
        <w:t>9</w:t>
      </w:r>
      <w:r w:rsidR="00A47C2B" w:rsidRPr="004517A7">
        <w:rPr>
          <w:rFonts w:ascii="Angsana New" w:hAnsi="Angsana New" w:hint="cs"/>
          <w:b/>
          <w:bCs/>
          <w:spacing w:val="-2"/>
          <w:sz w:val="28"/>
        </w:rPr>
        <w:tab/>
      </w:r>
      <w:r w:rsidR="00F647F7" w:rsidRPr="004517A7">
        <w:rPr>
          <w:rFonts w:ascii="Angsana New" w:hAnsi="Angsana New" w:hint="cs"/>
          <w:b/>
          <w:bCs/>
          <w:spacing w:val="-2"/>
          <w:sz w:val="28"/>
          <w:cs/>
        </w:rPr>
        <w:t>ต้นทุนการกู้ยืม</w:t>
      </w:r>
    </w:p>
    <w:p w14:paraId="667039DE" w14:textId="716C46D4" w:rsidR="00340A25" w:rsidRPr="004517A7" w:rsidRDefault="00F647F7" w:rsidP="00843634">
      <w:pPr>
        <w:spacing w:before="120" w:after="120"/>
        <w:ind w:left="360"/>
        <w:jc w:val="thaiDistribute"/>
        <w:rPr>
          <w:rFonts w:ascii="Angsana New" w:hAnsi="Angsana New"/>
          <w:spacing w:val="-2"/>
          <w:sz w:val="28"/>
          <w:cs/>
        </w:rPr>
      </w:pPr>
      <w:r w:rsidRPr="004517A7">
        <w:rPr>
          <w:rFonts w:ascii="Angsana New" w:hAnsi="Angsana New" w:hint="cs"/>
          <w:spacing w:val="-2"/>
          <w:sz w:val="28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</w:t>
      </w:r>
      <w:r w:rsidR="00E47E77" w:rsidRPr="004517A7">
        <w:rPr>
          <w:rFonts w:ascii="Angsana New" w:hAnsi="Angsana New"/>
          <w:spacing w:val="-2"/>
          <w:sz w:val="28"/>
        </w:rPr>
        <w:t xml:space="preserve">   </w:t>
      </w:r>
      <w:r w:rsidRPr="004517A7">
        <w:rPr>
          <w:rFonts w:ascii="Angsana New" w:hAnsi="Angsana New" w:hint="cs"/>
          <w:spacing w:val="-2"/>
          <w:sz w:val="28"/>
          <w:cs/>
        </w:rPr>
        <w:t>ให้พร้อมใช้หรือขายได้ถูกนำไปรวมเป็นราคาทุนของสินทรัพย์จนกว่าสินทรัพย์นั้นจะอยู่ในสภาพพร้อมที่จะใช้ได้ตามที่</w:t>
      </w:r>
      <w:r w:rsidR="00E47E77" w:rsidRPr="004517A7">
        <w:rPr>
          <w:rFonts w:ascii="Angsana New" w:hAnsi="Angsana New"/>
          <w:spacing w:val="-2"/>
          <w:sz w:val="28"/>
        </w:rPr>
        <w:t xml:space="preserve">   </w:t>
      </w:r>
      <w:r w:rsidRPr="004517A7">
        <w:rPr>
          <w:rFonts w:ascii="Angsana New" w:hAnsi="Angsana New" w:hint="cs"/>
          <w:spacing w:val="-2"/>
          <w:sz w:val="28"/>
          <w:cs/>
        </w:rPr>
        <w:t>มุ่งประสงค์ ส่วนต้นทุนการกู้ยืมอื่นถือเป็นค่าใช้จ่ายในงวดที่เกิดรายการต้นทุนการกู้ยืมประกอบด้วยดอกเบี้ยและต้นทุนอื่น</w:t>
      </w:r>
      <w:r w:rsidR="00E47E77" w:rsidRPr="004517A7">
        <w:rPr>
          <w:rFonts w:ascii="Angsana New" w:hAnsi="Angsana New"/>
          <w:spacing w:val="-2"/>
          <w:sz w:val="28"/>
        </w:rPr>
        <w:t xml:space="preserve">  </w:t>
      </w:r>
      <w:r w:rsidRPr="004517A7">
        <w:rPr>
          <w:rFonts w:ascii="Angsana New" w:hAnsi="Angsana New" w:hint="cs"/>
          <w:spacing w:val="-2"/>
          <w:sz w:val="28"/>
          <w:cs/>
        </w:rPr>
        <w:t>ที่เกิดขึ้นจากการกู้ยืมนั้น</w:t>
      </w:r>
    </w:p>
    <w:p w14:paraId="67393540" w14:textId="613524BA" w:rsidR="00D97470" w:rsidRPr="004517A7" w:rsidRDefault="00170E53" w:rsidP="00162C89">
      <w:pPr>
        <w:tabs>
          <w:tab w:val="left" w:pos="90"/>
          <w:tab w:val="left" w:pos="360"/>
        </w:tabs>
        <w:spacing w:before="240" w:after="24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4517A7">
        <w:rPr>
          <w:rFonts w:ascii="Angsana New" w:hAnsi="Angsana New"/>
          <w:b/>
          <w:bCs/>
          <w:spacing w:val="-2"/>
          <w:sz w:val="28"/>
        </w:rPr>
        <w:t>3</w:t>
      </w:r>
      <w:r w:rsidR="00D97470" w:rsidRPr="004517A7">
        <w:rPr>
          <w:rFonts w:ascii="Angsana New" w:hAnsi="Angsana New"/>
          <w:b/>
          <w:bCs/>
          <w:spacing w:val="-2"/>
          <w:sz w:val="28"/>
        </w:rPr>
        <w:t xml:space="preserve">.10 </w:t>
      </w:r>
      <w:r w:rsidR="008404E2" w:rsidRPr="004517A7">
        <w:rPr>
          <w:rFonts w:ascii="Angsana New" w:hAnsi="Angsana New"/>
          <w:b/>
          <w:bCs/>
          <w:spacing w:val="-2"/>
          <w:sz w:val="28"/>
          <w:cs/>
        </w:rPr>
        <w:t>สินทรัพย์สิทธิการใช้และหน</w:t>
      </w:r>
      <w:r w:rsidR="008404E2" w:rsidRPr="004517A7">
        <w:rPr>
          <w:rFonts w:ascii="Angsana New" w:hAnsi="Angsana New" w:hint="cs"/>
          <w:b/>
          <w:bCs/>
          <w:spacing w:val="-2"/>
          <w:sz w:val="28"/>
          <w:cs/>
        </w:rPr>
        <w:t>ี้</w:t>
      </w:r>
      <w:r w:rsidR="008404E2" w:rsidRPr="004517A7">
        <w:rPr>
          <w:rFonts w:ascii="Angsana New" w:hAnsi="Angsana New"/>
          <w:b/>
          <w:bCs/>
          <w:spacing w:val="-2"/>
          <w:sz w:val="28"/>
          <w:cs/>
        </w:rPr>
        <w:t>สินตามส</w:t>
      </w:r>
      <w:r w:rsidR="008404E2" w:rsidRPr="004517A7">
        <w:rPr>
          <w:rFonts w:ascii="Angsana New" w:hAnsi="Angsana New" w:hint="cs"/>
          <w:b/>
          <w:bCs/>
          <w:spacing w:val="-2"/>
          <w:sz w:val="28"/>
          <w:cs/>
        </w:rPr>
        <w:t>ัญ</w:t>
      </w:r>
      <w:r w:rsidR="008404E2" w:rsidRPr="004517A7">
        <w:rPr>
          <w:rFonts w:ascii="Angsana New" w:hAnsi="Angsana New"/>
          <w:b/>
          <w:bCs/>
          <w:spacing w:val="-2"/>
          <w:sz w:val="28"/>
          <w:cs/>
        </w:rPr>
        <w:t>ญาเช่า</w:t>
      </w:r>
    </w:p>
    <w:p w14:paraId="18BCC247" w14:textId="055635F7" w:rsidR="00D97470" w:rsidRPr="004517A7" w:rsidRDefault="00D97470" w:rsidP="00D97470">
      <w:pPr>
        <w:spacing w:before="120" w:after="120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4517A7">
        <w:rPr>
          <w:rFonts w:ascii="Angsana New" w:hAnsi="Angsana New"/>
          <w:spacing w:val="-2"/>
          <w:sz w:val="28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C75D218" w14:textId="6C430CEF" w:rsidR="00D97470" w:rsidRPr="004517A7" w:rsidRDefault="00D97470" w:rsidP="00D97470">
      <w:pPr>
        <w:tabs>
          <w:tab w:val="left" w:pos="1440"/>
        </w:tabs>
        <w:spacing w:before="80" w:after="80" w:line="420" w:lineRule="exact"/>
        <w:ind w:left="360"/>
        <w:jc w:val="thaiDistribute"/>
        <w:rPr>
          <w:rFonts w:ascii="Angsana New" w:hAnsi="Angsana New"/>
          <w:b/>
          <w:bCs/>
          <w:spacing w:val="-2"/>
          <w:sz w:val="28"/>
          <w:lang w:val="en-GB"/>
        </w:rPr>
      </w:pPr>
      <w:r w:rsidRPr="004517A7">
        <w:rPr>
          <w:rFonts w:ascii="Angsana New" w:hAnsi="Angsana New"/>
          <w:b/>
          <w:bCs/>
          <w:spacing w:val="-2"/>
          <w:sz w:val="28"/>
          <w:cs/>
        </w:rPr>
        <w:t>กลุ่มบริษัทในฐานะผู้เช่า</w:t>
      </w:r>
    </w:p>
    <w:p w14:paraId="6F09B450" w14:textId="77777777" w:rsidR="00D97470" w:rsidRPr="004517A7" w:rsidRDefault="00D97470" w:rsidP="00D97470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="Angsana New" w:hAnsi="Angsana New"/>
          <w:i/>
          <w:iCs/>
          <w:spacing w:val="-2"/>
          <w:sz w:val="28"/>
          <w:u w:val="single"/>
          <w:lang w:val="en-GB"/>
        </w:rPr>
      </w:pPr>
      <w:r w:rsidRPr="004517A7">
        <w:rPr>
          <w:rFonts w:ascii="Angsana New" w:hAnsi="Angsana New"/>
          <w:spacing w:val="-2"/>
          <w:sz w:val="28"/>
        </w:rPr>
        <w:tab/>
      </w:r>
      <w:r w:rsidRPr="004517A7">
        <w:rPr>
          <w:rFonts w:ascii="Angsana New" w:hAnsi="Angsana New"/>
          <w:i/>
          <w:iCs/>
          <w:spacing w:val="-2"/>
          <w:sz w:val="28"/>
          <w:u w:val="single"/>
          <w:cs/>
        </w:rPr>
        <w:t xml:space="preserve">นโยบายการบัญชีที่ถือปฏิบัติตั้งแต่วันที่ </w:t>
      </w:r>
      <w:r w:rsidRPr="004517A7">
        <w:rPr>
          <w:rFonts w:ascii="Angsana New" w:hAnsi="Angsana New"/>
          <w:i/>
          <w:iCs/>
          <w:spacing w:val="-2"/>
          <w:sz w:val="28"/>
          <w:u w:val="single"/>
          <w:lang w:val="en-GB"/>
        </w:rPr>
        <w:t>1</w:t>
      </w:r>
      <w:r w:rsidRPr="004517A7">
        <w:rPr>
          <w:rFonts w:ascii="Angsana New" w:hAnsi="Angsana New" w:hint="cs"/>
          <w:i/>
          <w:iCs/>
          <w:spacing w:val="-2"/>
          <w:sz w:val="28"/>
          <w:u w:val="single"/>
          <w:cs/>
        </w:rPr>
        <w:t xml:space="preserve"> มกราคม </w:t>
      </w:r>
      <w:r w:rsidRPr="004517A7">
        <w:rPr>
          <w:rFonts w:ascii="Angsana New" w:hAnsi="Angsana New"/>
          <w:i/>
          <w:iCs/>
          <w:spacing w:val="-2"/>
          <w:sz w:val="28"/>
          <w:u w:val="single"/>
          <w:lang w:val="en-GB"/>
        </w:rPr>
        <w:t>2563</w:t>
      </w:r>
      <w:r w:rsidRPr="004517A7">
        <w:rPr>
          <w:rFonts w:ascii="Angsana New" w:hAnsi="Angsana New"/>
          <w:i/>
          <w:iCs/>
          <w:spacing w:val="-2"/>
          <w:sz w:val="28"/>
          <w:lang w:val="en-GB"/>
        </w:rPr>
        <w:t xml:space="preserve"> </w:t>
      </w:r>
    </w:p>
    <w:p w14:paraId="625759D8" w14:textId="77777777" w:rsidR="00D97470" w:rsidRPr="004517A7" w:rsidRDefault="00D97470" w:rsidP="00D97470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="Angsana New" w:hAnsi="Angsana New"/>
          <w:spacing w:val="-2"/>
          <w:sz w:val="28"/>
          <w:lang w:val="en-GB"/>
        </w:rPr>
      </w:pPr>
      <w:r w:rsidRPr="004517A7">
        <w:rPr>
          <w:rFonts w:ascii="Angsana New" w:hAnsi="Angsana New"/>
          <w:spacing w:val="-2"/>
          <w:sz w:val="28"/>
        </w:rPr>
        <w:tab/>
      </w:r>
      <w:r w:rsidRPr="004517A7">
        <w:rPr>
          <w:rFonts w:ascii="Angsana New" w:hAnsi="Angsana New"/>
          <w:spacing w:val="-2"/>
          <w:sz w:val="28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4517A7">
        <w:rPr>
          <w:rFonts w:ascii="Angsana New" w:hAnsi="Angsana New"/>
          <w:spacing w:val="-2"/>
          <w:sz w:val="28"/>
          <w:lang w:val="en-GB"/>
        </w:rPr>
        <w:tab/>
      </w:r>
    </w:p>
    <w:p w14:paraId="4C1EAC2E" w14:textId="77777777" w:rsidR="00D97470" w:rsidRPr="004517A7" w:rsidRDefault="00D97470" w:rsidP="00D97470">
      <w:pPr>
        <w:tabs>
          <w:tab w:val="left" w:pos="1440"/>
        </w:tabs>
        <w:spacing w:before="80" w:after="80" w:line="420" w:lineRule="exact"/>
        <w:ind w:left="360"/>
        <w:jc w:val="thaiDistribute"/>
        <w:rPr>
          <w:rFonts w:ascii="Angsana New" w:hAnsi="Angsana New"/>
          <w:b/>
          <w:bCs/>
          <w:i/>
          <w:iCs/>
          <w:spacing w:val="-2"/>
          <w:sz w:val="28"/>
          <w:lang w:val="en-GB"/>
        </w:rPr>
      </w:pPr>
      <w:r w:rsidRPr="004517A7">
        <w:rPr>
          <w:rFonts w:ascii="Angsana New" w:hAnsi="Angsana New"/>
          <w:b/>
          <w:bCs/>
          <w:i/>
          <w:iCs/>
          <w:spacing w:val="-2"/>
          <w:sz w:val="28"/>
          <w:cs/>
        </w:rPr>
        <w:t xml:space="preserve">สินทรัพย์สิทธิการใช้ </w:t>
      </w:r>
    </w:p>
    <w:p w14:paraId="4FC02C17" w14:textId="40A87DB3" w:rsidR="00156898" w:rsidRPr="004517A7" w:rsidRDefault="00D97470" w:rsidP="00D97470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="Angsana New" w:hAnsi="Angsana New"/>
          <w:spacing w:val="-2"/>
          <w:sz w:val="28"/>
          <w:cs/>
        </w:rPr>
      </w:pPr>
      <w:r w:rsidRPr="004517A7">
        <w:rPr>
          <w:rFonts w:ascii="Angsana New" w:hAnsi="Angsana New"/>
          <w:spacing w:val="-2"/>
          <w:sz w:val="28"/>
        </w:rPr>
        <w:tab/>
      </w:r>
      <w:r w:rsidRPr="004517A7">
        <w:rPr>
          <w:rFonts w:ascii="Angsana New" w:hAnsi="Angsana New"/>
          <w:spacing w:val="-2"/>
          <w:sz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</w:t>
      </w:r>
      <w:r w:rsidRPr="004517A7">
        <w:rPr>
          <w:rFonts w:ascii="Angsana New" w:hAnsi="Angsana New"/>
          <w:spacing w:val="-2"/>
          <w:sz w:val="28"/>
          <w:lang w:val="en-GB"/>
        </w:rPr>
        <w:t xml:space="preserve"> </w:t>
      </w:r>
      <w:r w:rsidRPr="004517A7">
        <w:rPr>
          <w:rFonts w:ascii="Angsana New" w:hAnsi="Angsana New" w:hint="cs"/>
          <w:spacing w:val="-2"/>
          <w:sz w:val="28"/>
          <w:cs/>
        </w:rPr>
        <w:t>ต้นทุนในการรื้อถอน</w:t>
      </w:r>
      <w:r w:rsidRPr="004517A7">
        <w:rPr>
          <w:rFonts w:ascii="Angsana New" w:hAnsi="Angsana New"/>
          <w:spacing w:val="-2"/>
          <w:sz w:val="28"/>
          <w:cs/>
        </w:rPr>
        <w:t xml:space="preserve"> จำนวนเงินที่จ่ายชำระตามสัญญาเช่า ณ วันที่สัญญาเช่าเริ่มมีผลหรือก่อนวันที่สัญญาเช่าเริ่มมีผลและหักด้วยสิ่งจูงใจตามสัญญาเช่าที่ได้รับ</w:t>
      </w:r>
    </w:p>
    <w:p w14:paraId="24CBA338" w14:textId="77777777" w:rsidR="00156898" w:rsidRPr="004517A7" w:rsidRDefault="00156898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28"/>
          <w:cs/>
        </w:rPr>
      </w:pPr>
      <w:r w:rsidRPr="004517A7">
        <w:rPr>
          <w:rFonts w:ascii="Angsana New" w:hAnsi="Angsana New"/>
          <w:spacing w:val="-2"/>
          <w:sz w:val="28"/>
          <w:cs/>
        </w:rPr>
        <w:br w:type="page"/>
      </w:r>
    </w:p>
    <w:p w14:paraId="1A683DDB" w14:textId="1AEB0AC8" w:rsidR="00D97470" w:rsidRPr="004517A7" w:rsidRDefault="00D97470" w:rsidP="00D97470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="Angsana New" w:hAnsi="Angsana New"/>
          <w:spacing w:val="-2"/>
          <w:sz w:val="28"/>
          <w:lang w:val="en-GB"/>
        </w:rPr>
      </w:pPr>
      <w:r w:rsidRPr="004517A7">
        <w:rPr>
          <w:rFonts w:ascii="Angsana New" w:hAnsi="Angsana New"/>
          <w:spacing w:val="-2"/>
          <w:sz w:val="28"/>
        </w:rPr>
        <w:lastRenderedPageBreak/>
        <w:tab/>
      </w:r>
      <w:r w:rsidRPr="004517A7">
        <w:rPr>
          <w:rFonts w:ascii="Angsana New" w:hAnsi="Angsana New"/>
          <w:spacing w:val="-2"/>
          <w:sz w:val="28"/>
          <w:cs/>
        </w:rPr>
        <w:t>ค่าเสื่อมราคาของสินทรัพย์สิทธิการใช้คำนวณจากราคาทุน</w:t>
      </w:r>
      <w:r w:rsidRPr="004517A7">
        <w:rPr>
          <w:rFonts w:ascii="Angsana New" w:hAnsi="Angsana New" w:hint="cs"/>
          <w:spacing w:val="-2"/>
          <w:sz w:val="28"/>
          <w:cs/>
        </w:rPr>
        <w:t>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ดังนี้</w:t>
      </w:r>
    </w:p>
    <w:tbl>
      <w:tblPr>
        <w:tblW w:w="0" w:type="auto"/>
        <w:tblInd w:w="1350" w:type="dxa"/>
        <w:tblLayout w:type="fixed"/>
        <w:tblLook w:val="04A0" w:firstRow="1" w:lastRow="0" w:firstColumn="1" w:lastColumn="0" w:noHBand="0" w:noVBand="1"/>
      </w:tblPr>
      <w:tblGrid>
        <w:gridCol w:w="4410"/>
        <w:gridCol w:w="1357"/>
        <w:gridCol w:w="1720"/>
      </w:tblGrid>
      <w:tr w:rsidR="00D97470" w:rsidRPr="004517A7" w14:paraId="5DEAF086" w14:textId="77777777" w:rsidTr="00780C0E">
        <w:tc>
          <w:tcPr>
            <w:tcW w:w="4410" w:type="dxa"/>
            <w:hideMark/>
          </w:tcPr>
          <w:p w14:paraId="610F44BF" w14:textId="77777777" w:rsidR="00D97470" w:rsidRPr="004517A7" w:rsidRDefault="00D97470" w:rsidP="00311F2D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right="0"/>
              <w:jc w:val="thaiDistribute"/>
              <w:rPr>
                <w:rFonts w:ascii="Angsana New" w:eastAsia="Malgun Gothic" w:hAnsi="Angsana New" w:cs="Angsana New"/>
                <w:color w:val="auto"/>
                <w:spacing w:val="-2"/>
              </w:rPr>
            </w:pPr>
            <w:r w:rsidRPr="004517A7">
              <w:rPr>
                <w:rFonts w:ascii="Angsana New" w:eastAsia="Malgun Gothic" w:hAnsi="Angsana New" w:cs="Angsana New" w:hint="cs"/>
                <w:color w:val="auto"/>
                <w:spacing w:val="-2"/>
                <w:cs/>
              </w:rPr>
              <w:t>ที่ดิน</w:t>
            </w:r>
          </w:p>
        </w:tc>
        <w:tc>
          <w:tcPr>
            <w:tcW w:w="1357" w:type="dxa"/>
          </w:tcPr>
          <w:p w14:paraId="21CD31F3" w14:textId="3D30A8E1" w:rsidR="00D97470" w:rsidRPr="004517A7" w:rsidRDefault="00560F21" w:rsidP="00311F2D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right"/>
              <w:rPr>
                <w:rFonts w:ascii="Angsana New" w:eastAsia="Malgun Gothic" w:hAnsi="Angsana New" w:cs="Angsana New"/>
                <w:color w:val="auto"/>
                <w:spacing w:val="-2"/>
              </w:rPr>
            </w:pPr>
            <w:r w:rsidRPr="004517A7">
              <w:rPr>
                <w:rFonts w:ascii="Angsana New" w:eastAsia="Malgun Gothic" w:hAnsi="Angsana New" w:cs="Angsana New"/>
                <w:color w:val="auto"/>
                <w:spacing w:val="-2"/>
              </w:rPr>
              <w:t>9</w:t>
            </w:r>
            <w:r w:rsidR="00566472" w:rsidRPr="004517A7">
              <w:rPr>
                <w:rFonts w:ascii="Angsana New" w:eastAsia="Malgun Gothic" w:hAnsi="Angsana New" w:cs="Angsana New"/>
                <w:color w:val="auto"/>
                <w:spacing w:val="-2"/>
              </w:rPr>
              <w:t xml:space="preserve"> </w:t>
            </w:r>
            <w:r w:rsidRPr="004517A7">
              <w:rPr>
                <w:rFonts w:ascii="Angsana New" w:eastAsia="Malgun Gothic" w:hAnsi="Angsana New" w:cs="Angsana New"/>
                <w:color w:val="auto"/>
                <w:spacing w:val="-2"/>
              </w:rPr>
              <w:t>-</w:t>
            </w:r>
            <w:r w:rsidR="00566472" w:rsidRPr="004517A7">
              <w:rPr>
                <w:rFonts w:ascii="Angsana New" w:eastAsia="Malgun Gothic" w:hAnsi="Angsana New" w:cs="Angsana New"/>
                <w:color w:val="auto"/>
                <w:spacing w:val="-2"/>
              </w:rPr>
              <w:t xml:space="preserve"> </w:t>
            </w:r>
            <w:r w:rsidRPr="004517A7">
              <w:rPr>
                <w:rFonts w:ascii="Angsana New" w:eastAsia="Malgun Gothic" w:hAnsi="Angsana New" w:cs="Angsana New"/>
                <w:color w:val="auto"/>
                <w:spacing w:val="-2"/>
              </w:rPr>
              <w:t>30</w:t>
            </w:r>
          </w:p>
        </w:tc>
        <w:tc>
          <w:tcPr>
            <w:tcW w:w="1720" w:type="dxa"/>
            <w:hideMark/>
          </w:tcPr>
          <w:p w14:paraId="5801F398" w14:textId="77777777" w:rsidR="00D97470" w:rsidRPr="004517A7" w:rsidRDefault="00D97470" w:rsidP="00311F2D">
            <w:pPr>
              <w:pStyle w:val="1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thaiDistribute"/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</w:pPr>
            <w:r w:rsidRPr="004517A7">
              <w:rPr>
                <w:rFonts w:ascii="Angsana New" w:eastAsia="Malgun Gothic" w:hAnsi="Angsana New" w:cs="Angsana New"/>
                <w:color w:val="auto"/>
                <w:spacing w:val="-2"/>
                <w:cs/>
              </w:rPr>
              <w:t>ปี</w:t>
            </w:r>
          </w:p>
        </w:tc>
      </w:tr>
      <w:tr w:rsidR="00D97470" w:rsidRPr="004517A7" w14:paraId="2ED8DCA4" w14:textId="77777777" w:rsidTr="00780C0E">
        <w:tc>
          <w:tcPr>
            <w:tcW w:w="4410" w:type="dxa"/>
          </w:tcPr>
          <w:p w14:paraId="191A2A83" w14:textId="77777777" w:rsidR="00D97470" w:rsidRPr="004517A7" w:rsidRDefault="00D97470" w:rsidP="00311F2D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thaiDistribute"/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</w:pPr>
            <w:r w:rsidRPr="004517A7">
              <w:rPr>
                <w:rFonts w:ascii="Angsana New" w:eastAsia="Malgun Gothic" w:hAnsi="Angsana New" w:cs="Angsana New" w:hint="cs"/>
                <w:color w:val="auto"/>
                <w:spacing w:val="-2"/>
                <w:cs/>
              </w:rPr>
              <w:t>อาคารและสิ่งปลูกสร้าง</w:t>
            </w:r>
          </w:p>
        </w:tc>
        <w:tc>
          <w:tcPr>
            <w:tcW w:w="1357" w:type="dxa"/>
          </w:tcPr>
          <w:p w14:paraId="1BDD914C" w14:textId="337C3830" w:rsidR="00D97470" w:rsidRPr="004517A7" w:rsidRDefault="00560F21" w:rsidP="00311F2D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right"/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</w:pPr>
            <w:r w:rsidRPr="004517A7"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  <w:t>2</w:t>
            </w:r>
            <w:r w:rsidR="00566472" w:rsidRPr="004517A7"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  <w:t xml:space="preserve"> </w:t>
            </w:r>
            <w:r w:rsidRPr="004517A7"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  <w:t>-</w:t>
            </w:r>
            <w:r w:rsidR="00566472" w:rsidRPr="004517A7"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  <w:t xml:space="preserve"> </w:t>
            </w:r>
            <w:r w:rsidRPr="004517A7"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  <w:t>30</w:t>
            </w:r>
          </w:p>
        </w:tc>
        <w:tc>
          <w:tcPr>
            <w:tcW w:w="1720" w:type="dxa"/>
          </w:tcPr>
          <w:p w14:paraId="1E1BE2CF" w14:textId="77777777" w:rsidR="00D97470" w:rsidRPr="004517A7" w:rsidRDefault="00D97470" w:rsidP="00311F2D">
            <w:pPr>
              <w:pStyle w:val="1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thaiDistribute"/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</w:pPr>
            <w:r w:rsidRPr="004517A7">
              <w:rPr>
                <w:rFonts w:ascii="Angsana New" w:eastAsia="Malgun Gothic" w:hAnsi="Angsana New" w:cs="Angsana New"/>
                <w:color w:val="auto"/>
                <w:spacing w:val="-2"/>
                <w:cs/>
              </w:rPr>
              <w:t>ปี</w:t>
            </w:r>
          </w:p>
        </w:tc>
      </w:tr>
      <w:tr w:rsidR="00D97470" w:rsidRPr="004517A7" w14:paraId="71CBCD03" w14:textId="77777777" w:rsidTr="00780C0E">
        <w:tc>
          <w:tcPr>
            <w:tcW w:w="4410" w:type="dxa"/>
          </w:tcPr>
          <w:p w14:paraId="50955752" w14:textId="77777777" w:rsidR="00D97470" w:rsidRPr="004517A7" w:rsidRDefault="00D97470" w:rsidP="00311F2D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thaiDistribute"/>
              <w:rPr>
                <w:rFonts w:ascii="Angsana New" w:eastAsia="Malgun Gothic" w:hAnsi="Angsana New" w:cs="Angsana New"/>
                <w:color w:val="auto"/>
                <w:spacing w:val="-2"/>
                <w:cs/>
              </w:rPr>
            </w:pPr>
            <w:r w:rsidRPr="004517A7">
              <w:rPr>
                <w:rFonts w:ascii="Angsana New" w:eastAsia="Malgun Gothic" w:hAnsi="Angsana New" w:cs="Angsana New"/>
                <w:color w:val="auto"/>
                <w:spacing w:val="-2"/>
                <w:cs/>
              </w:rPr>
              <w:t>คอมพิวเตอร์</w:t>
            </w:r>
          </w:p>
        </w:tc>
        <w:tc>
          <w:tcPr>
            <w:tcW w:w="1357" w:type="dxa"/>
          </w:tcPr>
          <w:p w14:paraId="0C43B32B" w14:textId="5579C59C" w:rsidR="00D97470" w:rsidRPr="004517A7" w:rsidRDefault="00560F21" w:rsidP="00311F2D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right"/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</w:pPr>
            <w:r w:rsidRPr="004517A7"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  <w:t>2</w:t>
            </w:r>
            <w:r w:rsidR="00566472" w:rsidRPr="004517A7"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  <w:t xml:space="preserve"> </w:t>
            </w:r>
            <w:r w:rsidRPr="004517A7"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  <w:t>-</w:t>
            </w:r>
            <w:r w:rsidR="00566472" w:rsidRPr="004517A7"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  <w:t xml:space="preserve"> </w:t>
            </w:r>
            <w:r w:rsidRPr="004517A7"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  <w:t>5</w:t>
            </w:r>
          </w:p>
        </w:tc>
        <w:tc>
          <w:tcPr>
            <w:tcW w:w="1720" w:type="dxa"/>
          </w:tcPr>
          <w:p w14:paraId="1C3D2BF3" w14:textId="77777777" w:rsidR="00D97470" w:rsidRPr="004517A7" w:rsidRDefault="00D97470" w:rsidP="00311F2D">
            <w:pPr>
              <w:pStyle w:val="1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thaiDistribute"/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</w:pPr>
            <w:r w:rsidRPr="004517A7">
              <w:rPr>
                <w:rFonts w:ascii="Angsana New" w:eastAsia="Malgun Gothic" w:hAnsi="Angsana New" w:cs="Angsana New"/>
                <w:color w:val="auto"/>
                <w:spacing w:val="-2"/>
                <w:cs/>
              </w:rPr>
              <w:t>ปี</w:t>
            </w:r>
          </w:p>
        </w:tc>
      </w:tr>
      <w:tr w:rsidR="00D97470" w:rsidRPr="004517A7" w14:paraId="1DD8083B" w14:textId="77777777" w:rsidTr="00780C0E">
        <w:tc>
          <w:tcPr>
            <w:tcW w:w="4410" w:type="dxa"/>
          </w:tcPr>
          <w:p w14:paraId="3284CDB9" w14:textId="77777777" w:rsidR="00D97470" w:rsidRPr="004517A7" w:rsidRDefault="00D97470" w:rsidP="00311F2D">
            <w:pPr>
              <w:pStyle w:val="1"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hanging="902"/>
              <w:jc w:val="thaiDistribute"/>
              <w:rPr>
                <w:rFonts w:ascii="Angsana New" w:eastAsia="Malgun Gothic" w:hAnsi="Angsana New" w:cs="Angsana New"/>
                <w:color w:val="auto"/>
                <w:spacing w:val="-2"/>
                <w:cs/>
              </w:rPr>
            </w:pPr>
            <w:r w:rsidRPr="004517A7">
              <w:rPr>
                <w:rFonts w:ascii="Angsana New" w:eastAsia="Malgun Gothic" w:hAnsi="Angsana New" w:cs="Angsana New"/>
                <w:color w:val="auto"/>
                <w:spacing w:val="-2"/>
                <w:cs/>
              </w:rPr>
              <w:t>ยานพาหนะ</w:t>
            </w:r>
          </w:p>
        </w:tc>
        <w:tc>
          <w:tcPr>
            <w:tcW w:w="1357" w:type="dxa"/>
          </w:tcPr>
          <w:p w14:paraId="2BD4FFC2" w14:textId="57A43EBB" w:rsidR="00D97470" w:rsidRPr="004517A7" w:rsidRDefault="00560F21" w:rsidP="00311F2D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right"/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</w:pPr>
            <w:r w:rsidRPr="004517A7"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  <w:t>3</w:t>
            </w:r>
            <w:r w:rsidR="00566472" w:rsidRPr="004517A7"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  <w:t xml:space="preserve"> </w:t>
            </w:r>
            <w:r w:rsidRPr="004517A7"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  <w:t>-</w:t>
            </w:r>
            <w:r w:rsidR="00566472" w:rsidRPr="004517A7"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  <w:t xml:space="preserve"> </w:t>
            </w:r>
            <w:r w:rsidRPr="004517A7"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  <w:t>5</w:t>
            </w:r>
          </w:p>
        </w:tc>
        <w:tc>
          <w:tcPr>
            <w:tcW w:w="1720" w:type="dxa"/>
          </w:tcPr>
          <w:p w14:paraId="25648F3E" w14:textId="77777777" w:rsidR="00D97470" w:rsidRPr="004517A7" w:rsidRDefault="00D97470" w:rsidP="00311F2D">
            <w:pPr>
              <w:pStyle w:val="1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thaiDistribute"/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</w:pPr>
            <w:r w:rsidRPr="004517A7">
              <w:rPr>
                <w:rFonts w:ascii="Angsana New" w:eastAsia="Malgun Gothic" w:hAnsi="Angsana New" w:cs="Angsana New"/>
                <w:color w:val="auto"/>
                <w:spacing w:val="-2"/>
                <w:cs/>
              </w:rPr>
              <w:t>ปี</w:t>
            </w:r>
          </w:p>
        </w:tc>
      </w:tr>
    </w:tbl>
    <w:p w14:paraId="03C07696" w14:textId="2F132EB3" w:rsidR="005252CF" w:rsidRPr="004517A7" w:rsidRDefault="00D97470" w:rsidP="00B800E4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="Angsana New" w:hAnsi="Angsana New"/>
          <w:spacing w:val="-2"/>
          <w:sz w:val="28"/>
          <w:cs/>
        </w:rPr>
      </w:pPr>
      <w:r w:rsidRPr="004517A7">
        <w:rPr>
          <w:rFonts w:ascii="Angsana New" w:hAnsi="Angsana New"/>
          <w:sz w:val="32"/>
          <w:szCs w:val="32"/>
        </w:rPr>
        <w:tab/>
      </w:r>
      <w:r w:rsidR="00070D52" w:rsidRPr="004517A7">
        <w:rPr>
          <w:rFonts w:ascii="Angsana New" w:hAnsi="Angsana New"/>
          <w:spacing w:val="-2"/>
          <w:sz w:val="28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0991FFFC" w14:textId="77777777" w:rsidR="00D97470" w:rsidRPr="004517A7" w:rsidRDefault="00D97470" w:rsidP="00B800E4">
      <w:pPr>
        <w:tabs>
          <w:tab w:val="left" w:pos="1440"/>
        </w:tabs>
        <w:spacing w:before="80" w:after="80" w:line="420" w:lineRule="exact"/>
        <w:ind w:left="360"/>
        <w:jc w:val="thaiDistribute"/>
        <w:rPr>
          <w:rFonts w:ascii="Angsana New" w:hAnsi="Angsana New"/>
          <w:b/>
          <w:bCs/>
          <w:i/>
          <w:iCs/>
          <w:spacing w:val="-2"/>
          <w:sz w:val="28"/>
        </w:rPr>
      </w:pPr>
      <w:r w:rsidRPr="004517A7">
        <w:rPr>
          <w:rFonts w:ascii="Angsana New" w:hAnsi="Angsana New"/>
          <w:b/>
          <w:bCs/>
          <w:i/>
          <w:iCs/>
          <w:spacing w:val="-2"/>
          <w:sz w:val="28"/>
          <w:cs/>
        </w:rPr>
        <w:t>หนี้สินตามสัญญาเช่า</w:t>
      </w:r>
    </w:p>
    <w:p w14:paraId="41160F75" w14:textId="6D7A665C" w:rsidR="00D97470" w:rsidRPr="004517A7" w:rsidRDefault="00D97470" w:rsidP="00B800E4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="Angsana New" w:hAnsi="Angsana New"/>
          <w:spacing w:val="-2"/>
          <w:sz w:val="28"/>
        </w:rPr>
      </w:pPr>
      <w:r w:rsidRPr="004517A7">
        <w:rPr>
          <w:rFonts w:ascii="Angsana New" w:hAnsi="Angsana New"/>
          <w:sz w:val="28"/>
        </w:rPr>
        <w:tab/>
      </w:r>
      <w:r w:rsidRPr="004517A7">
        <w:rPr>
          <w:rFonts w:ascii="Angsana New" w:hAnsi="Angsana New"/>
          <w:spacing w:val="-2"/>
          <w:sz w:val="28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065BDC17" w14:textId="5939DA6C" w:rsidR="00D97470" w:rsidRPr="004517A7" w:rsidRDefault="00D97470" w:rsidP="00B800E4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="Angsana New" w:hAnsi="Angsana New"/>
          <w:spacing w:val="-2"/>
          <w:sz w:val="28"/>
        </w:rPr>
      </w:pPr>
      <w:r w:rsidRPr="004517A7">
        <w:rPr>
          <w:rFonts w:ascii="Angsana New" w:hAnsi="Angsana New"/>
          <w:spacing w:val="-2"/>
          <w:sz w:val="28"/>
        </w:rPr>
        <w:tab/>
      </w:r>
      <w:r w:rsidRPr="004517A7">
        <w:rPr>
          <w:rFonts w:ascii="Angsana New" w:hAnsi="Angsana New"/>
          <w:spacing w:val="-2"/>
          <w:sz w:val="28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</w:t>
      </w:r>
      <w:r w:rsidR="008E14DD" w:rsidRPr="004517A7">
        <w:rPr>
          <w:rFonts w:ascii="Angsana New" w:hAnsi="Angsana New"/>
          <w:spacing w:val="-2"/>
          <w:sz w:val="28"/>
        </w:rPr>
        <w:t xml:space="preserve">     </w:t>
      </w:r>
      <w:r w:rsidRPr="004517A7">
        <w:rPr>
          <w:rFonts w:ascii="Angsana New" w:hAnsi="Angsana New"/>
          <w:spacing w:val="-2"/>
          <w:sz w:val="28"/>
          <w:cs/>
        </w:rPr>
        <w:t>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หรือการเปลี่ยนแปลงในการประเมินสิทธิเลือกซื้อสินทรัพย์อ้างอิง</w:t>
      </w:r>
    </w:p>
    <w:p w14:paraId="0D171701" w14:textId="518697F3" w:rsidR="00D97470" w:rsidRPr="004517A7" w:rsidRDefault="00D97470" w:rsidP="00B800E4">
      <w:pPr>
        <w:tabs>
          <w:tab w:val="left" w:pos="1440"/>
        </w:tabs>
        <w:spacing w:before="80" w:after="80" w:line="420" w:lineRule="exact"/>
        <w:ind w:left="360"/>
        <w:jc w:val="thaiDistribute"/>
        <w:rPr>
          <w:rFonts w:ascii="Angsana New" w:hAnsi="Angsana New"/>
          <w:b/>
          <w:bCs/>
          <w:i/>
          <w:iCs/>
          <w:spacing w:val="-2"/>
          <w:sz w:val="28"/>
          <w:cs/>
        </w:rPr>
      </w:pPr>
      <w:r w:rsidRPr="004517A7">
        <w:rPr>
          <w:rFonts w:ascii="Angsana New" w:hAnsi="Angsana New"/>
          <w:b/>
          <w:bCs/>
          <w:i/>
          <w:iCs/>
          <w:spacing w:val="-2"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9DA4121" w14:textId="1B7D450B" w:rsidR="00D97470" w:rsidRPr="004517A7" w:rsidRDefault="00D97470" w:rsidP="00B800E4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="Angsana New" w:hAnsi="Angsana New"/>
          <w:spacing w:val="-2"/>
          <w:sz w:val="28"/>
        </w:rPr>
      </w:pPr>
      <w:r w:rsidRPr="004517A7">
        <w:rPr>
          <w:rFonts w:ascii="Angsana New" w:hAnsi="Angsana New"/>
          <w:sz w:val="28"/>
        </w:rPr>
        <w:tab/>
      </w:r>
      <w:r w:rsidRPr="004517A7">
        <w:rPr>
          <w:rFonts w:ascii="Angsana New" w:hAnsi="Angsana New"/>
          <w:spacing w:val="-2"/>
          <w:sz w:val="28"/>
          <w:cs/>
        </w:rPr>
        <w:t xml:space="preserve">สัญญาเช่าที่มีอายุสัญญาเช่า </w:t>
      </w:r>
      <w:r w:rsidRPr="004517A7">
        <w:rPr>
          <w:rFonts w:ascii="Angsana New" w:hAnsi="Angsana New"/>
          <w:spacing w:val="-2"/>
          <w:sz w:val="28"/>
        </w:rPr>
        <w:t xml:space="preserve">12 </w:t>
      </w:r>
      <w:r w:rsidRPr="004517A7">
        <w:rPr>
          <w:rFonts w:ascii="Angsana New" w:hAnsi="Angsana New" w:hint="cs"/>
          <w:spacing w:val="-2"/>
          <w:sz w:val="28"/>
          <w:cs/>
        </w:rPr>
        <w:t>เดือนหรือน้อยกว่านับตั้งแต่วันที่สัญญาเช่าเริ่มมีผล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55015891" w14:textId="1107016F" w:rsidR="00D97470" w:rsidRPr="004517A7" w:rsidRDefault="00D97470" w:rsidP="00B800E4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="Angsana New" w:hAnsi="Angsana New"/>
          <w:i/>
          <w:iCs/>
          <w:spacing w:val="-2"/>
          <w:sz w:val="28"/>
          <w:u w:val="single"/>
        </w:rPr>
      </w:pPr>
      <w:r w:rsidRPr="004517A7">
        <w:rPr>
          <w:rFonts w:ascii="Angsana New" w:hAnsi="Angsana New"/>
          <w:i/>
          <w:iCs/>
          <w:spacing w:val="-2"/>
          <w:sz w:val="28"/>
        </w:rPr>
        <w:tab/>
      </w:r>
      <w:r w:rsidRPr="004517A7">
        <w:rPr>
          <w:rFonts w:ascii="Angsana New" w:hAnsi="Angsana New"/>
          <w:i/>
          <w:iCs/>
          <w:spacing w:val="-2"/>
          <w:sz w:val="28"/>
          <w:u w:val="single"/>
          <w:cs/>
        </w:rPr>
        <w:t xml:space="preserve">นโยบายการบัญชีที่ถือปฏิบัติก่อนวันที่ </w:t>
      </w:r>
      <w:r w:rsidRPr="004517A7">
        <w:rPr>
          <w:rFonts w:ascii="Angsana New" w:hAnsi="Angsana New"/>
          <w:i/>
          <w:iCs/>
          <w:spacing w:val="-2"/>
          <w:sz w:val="28"/>
          <w:u w:val="single"/>
        </w:rPr>
        <w:t>1</w:t>
      </w:r>
      <w:r w:rsidRPr="004517A7">
        <w:rPr>
          <w:rFonts w:ascii="Angsana New" w:hAnsi="Angsana New" w:hint="cs"/>
          <w:i/>
          <w:iCs/>
          <w:spacing w:val="-2"/>
          <w:sz w:val="28"/>
          <w:u w:val="single"/>
          <w:cs/>
        </w:rPr>
        <w:t xml:space="preserve"> มกราคม </w:t>
      </w:r>
      <w:r w:rsidRPr="004517A7">
        <w:rPr>
          <w:rFonts w:ascii="Angsana New" w:hAnsi="Angsana New"/>
          <w:i/>
          <w:iCs/>
          <w:spacing w:val="-2"/>
          <w:sz w:val="28"/>
          <w:u w:val="single"/>
        </w:rPr>
        <w:t>2563</w:t>
      </w:r>
    </w:p>
    <w:p w14:paraId="2FAF9AC1" w14:textId="70194A00" w:rsidR="00D97470" w:rsidRPr="004517A7" w:rsidRDefault="00D97470" w:rsidP="00B800E4">
      <w:pPr>
        <w:tabs>
          <w:tab w:val="left" w:pos="1440"/>
        </w:tabs>
        <w:spacing w:before="80" w:after="80" w:line="420" w:lineRule="exact"/>
        <w:ind w:left="360"/>
        <w:jc w:val="thaiDistribute"/>
        <w:rPr>
          <w:rFonts w:ascii="Angsana New" w:hAnsi="Angsana New"/>
          <w:b/>
          <w:bCs/>
          <w:i/>
          <w:iCs/>
          <w:spacing w:val="-2"/>
          <w:sz w:val="28"/>
          <w:cs/>
        </w:rPr>
      </w:pPr>
      <w:r w:rsidRPr="004517A7">
        <w:rPr>
          <w:rFonts w:ascii="Angsana New" w:hAnsi="Angsana New" w:hint="cs"/>
          <w:b/>
          <w:bCs/>
          <w:i/>
          <w:iCs/>
          <w:spacing w:val="-2"/>
          <w:sz w:val="28"/>
          <w:cs/>
        </w:rPr>
        <w:t>สัญญาเช่าระยะยาว</w:t>
      </w:r>
    </w:p>
    <w:p w14:paraId="7ED09D0D" w14:textId="77777777" w:rsidR="00D97470" w:rsidRPr="004517A7" w:rsidRDefault="00D97470" w:rsidP="00B800E4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="Angsana New" w:hAnsi="Angsana New"/>
          <w:spacing w:val="-2"/>
          <w:sz w:val="28"/>
        </w:rPr>
      </w:pPr>
      <w:r w:rsidRPr="004517A7">
        <w:rPr>
          <w:rFonts w:ascii="Angsana New" w:hAnsi="Angsana New"/>
          <w:sz w:val="28"/>
        </w:rPr>
        <w:tab/>
      </w:r>
      <w:r w:rsidRPr="004517A7">
        <w:rPr>
          <w:rFonts w:ascii="Angsana New" w:hAnsi="Angsana New"/>
          <w:spacing w:val="-2"/>
          <w:sz w:val="28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</w:t>
      </w:r>
      <w:r w:rsidRPr="004517A7">
        <w:rPr>
          <w:rFonts w:ascii="Angsana New" w:hAnsi="Angsana New"/>
          <w:spacing w:val="-2"/>
          <w:sz w:val="28"/>
          <w:cs/>
        </w:rPr>
        <w:lastRenderedPageBreak/>
        <w:t xml:space="preserve">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</w:p>
    <w:p w14:paraId="2425EBBE" w14:textId="77777777" w:rsidR="00D97470" w:rsidRPr="004517A7" w:rsidRDefault="00D97470" w:rsidP="00B800E4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="Angsana New" w:hAnsi="Angsana New"/>
          <w:spacing w:val="-2"/>
          <w:sz w:val="28"/>
        </w:rPr>
      </w:pPr>
      <w:r w:rsidRPr="004517A7">
        <w:rPr>
          <w:rFonts w:ascii="Angsana New" w:hAnsi="Angsana New"/>
          <w:sz w:val="28"/>
        </w:rPr>
        <w:tab/>
      </w:r>
      <w:r w:rsidRPr="004517A7">
        <w:rPr>
          <w:rFonts w:ascii="Angsana New" w:hAnsi="Angsana New"/>
          <w:spacing w:val="-2"/>
          <w:sz w:val="28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5DD1A0C7" w14:textId="5740D33A" w:rsidR="00D97470" w:rsidRPr="004517A7" w:rsidRDefault="00D97470" w:rsidP="00B800E4">
      <w:pPr>
        <w:tabs>
          <w:tab w:val="left" w:pos="1440"/>
        </w:tabs>
        <w:spacing w:before="80" w:after="80" w:line="420" w:lineRule="exact"/>
        <w:ind w:left="360"/>
        <w:jc w:val="thaiDistribute"/>
        <w:rPr>
          <w:rFonts w:ascii="Angsana New" w:hAnsi="Angsana New"/>
          <w:b/>
          <w:bCs/>
          <w:i/>
          <w:iCs/>
          <w:spacing w:val="-2"/>
          <w:sz w:val="28"/>
        </w:rPr>
      </w:pPr>
      <w:r w:rsidRPr="004517A7">
        <w:rPr>
          <w:rFonts w:ascii="Angsana New" w:hAnsi="Angsana New" w:hint="cs"/>
          <w:b/>
          <w:bCs/>
          <w:i/>
          <w:iCs/>
          <w:spacing w:val="-2"/>
          <w:sz w:val="28"/>
          <w:cs/>
        </w:rPr>
        <w:t>สิทธิการเช่า</w:t>
      </w:r>
    </w:p>
    <w:p w14:paraId="3ADA86CF" w14:textId="0F5CAF4A" w:rsidR="002B444F" w:rsidRPr="004517A7" w:rsidRDefault="00B800E4" w:rsidP="00B800E4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="Angsana New" w:hAnsi="Angsana New"/>
          <w:spacing w:val="-2"/>
          <w:sz w:val="28"/>
        </w:rPr>
      </w:pPr>
      <w:r w:rsidRPr="004517A7">
        <w:rPr>
          <w:rFonts w:ascii="Angsana New" w:hAnsi="Angsana New"/>
          <w:spacing w:val="-2"/>
          <w:sz w:val="28"/>
          <w:cs/>
        </w:rPr>
        <w:tab/>
      </w:r>
      <w:r w:rsidR="002B444F" w:rsidRPr="004517A7">
        <w:rPr>
          <w:rFonts w:ascii="Angsana New" w:hAnsi="Angsana New" w:hint="cs"/>
          <w:spacing w:val="-2"/>
          <w:sz w:val="28"/>
          <w:cs/>
        </w:rPr>
        <w:t>สิทธิการเช่าแสดงมูลค่าตามราคาทุนหักค่าตัดจำหน่ายสะสมและค่าเผื่อการด้อยค่าสะสม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4E11DA71" w14:textId="63F7F5F0" w:rsidR="005252CF" w:rsidRPr="004517A7" w:rsidRDefault="00B800E4" w:rsidP="00B800E4">
      <w:pPr>
        <w:tabs>
          <w:tab w:val="left" w:pos="1440"/>
        </w:tabs>
        <w:spacing w:before="80" w:after="120" w:line="420" w:lineRule="exact"/>
        <w:ind w:left="360" w:hanging="547"/>
        <w:jc w:val="thaiDistribute"/>
        <w:rPr>
          <w:rFonts w:ascii="Angsana New" w:hAnsi="Angsana New"/>
          <w:spacing w:val="-2"/>
          <w:sz w:val="28"/>
          <w:cs/>
        </w:rPr>
      </w:pPr>
      <w:r w:rsidRPr="004517A7">
        <w:rPr>
          <w:rFonts w:ascii="Angsana New" w:hAnsi="Angsana New"/>
          <w:spacing w:val="-2"/>
          <w:sz w:val="28"/>
          <w:cs/>
        </w:rPr>
        <w:tab/>
      </w:r>
      <w:r w:rsidR="002B444F" w:rsidRPr="004517A7">
        <w:rPr>
          <w:rFonts w:ascii="Angsana New" w:hAnsi="Angsana New" w:hint="cs"/>
          <w:spacing w:val="-2"/>
          <w:sz w:val="28"/>
          <w:cs/>
        </w:rPr>
        <w:t>สิทธิการเช่าตัดจำหน่ายตามระยะเวลาของสัญญาเช่าแต่ละสัญญา</w:t>
      </w:r>
      <w:r w:rsidR="002B444F" w:rsidRPr="004517A7">
        <w:rPr>
          <w:rFonts w:ascii="Angsana New" w:hAnsi="Angsana New"/>
          <w:spacing w:val="-2"/>
          <w:sz w:val="28"/>
        </w:rPr>
        <w:t xml:space="preserve"> </w:t>
      </w:r>
      <w:r w:rsidR="00D97470" w:rsidRPr="004517A7">
        <w:rPr>
          <w:rFonts w:ascii="Angsana New" w:hAnsi="Angsana New" w:hint="cs"/>
          <w:spacing w:val="-2"/>
          <w:sz w:val="28"/>
          <w:cs/>
        </w:rPr>
        <w:t>ค่าตัดจำหน่ายจะถูกรับรู้ในส่วนกำไรหรือขาดทุน</w:t>
      </w:r>
    </w:p>
    <w:p w14:paraId="390442AD" w14:textId="6FBC1A87" w:rsidR="00F647F7" w:rsidRPr="004517A7" w:rsidRDefault="00170E53" w:rsidP="00162C89">
      <w:pPr>
        <w:tabs>
          <w:tab w:val="left" w:pos="90"/>
          <w:tab w:val="left" w:pos="360"/>
        </w:tabs>
        <w:spacing w:before="240" w:after="240"/>
        <w:jc w:val="thaiDistribute"/>
        <w:rPr>
          <w:rFonts w:ascii="Angsana New" w:hAnsi="Angsana New"/>
          <w:b/>
          <w:bCs/>
          <w:spacing w:val="-2"/>
          <w:sz w:val="28"/>
          <w:cs/>
        </w:rPr>
      </w:pPr>
      <w:r w:rsidRPr="004517A7">
        <w:rPr>
          <w:rFonts w:ascii="Angsana New" w:hAnsi="Angsana New"/>
          <w:b/>
          <w:bCs/>
          <w:spacing w:val="-2"/>
          <w:sz w:val="28"/>
        </w:rPr>
        <w:t>3</w:t>
      </w:r>
      <w:r w:rsidR="00F647F7" w:rsidRPr="004517A7">
        <w:rPr>
          <w:rFonts w:ascii="Angsana New" w:hAnsi="Angsana New" w:hint="cs"/>
          <w:b/>
          <w:bCs/>
          <w:spacing w:val="-2"/>
          <w:sz w:val="28"/>
        </w:rPr>
        <w:t>.</w:t>
      </w:r>
      <w:r w:rsidR="00C04FA8" w:rsidRPr="004517A7">
        <w:rPr>
          <w:rFonts w:ascii="Angsana New" w:hAnsi="Angsana New" w:hint="cs"/>
          <w:b/>
          <w:bCs/>
          <w:spacing w:val="-2"/>
          <w:sz w:val="28"/>
        </w:rPr>
        <w:t>1</w:t>
      </w:r>
      <w:r w:rsidR="00843634" w:rsidRPr="004517A7">
        <w:rPr>
          <w:rFonts w:ascii="Angsana New" w:hAnsi="Angsana New"/>
          <w:b/>
          <w:bCs/>
          <w:spacing w:val="-2"/>
          <w:sz w:val="28"/>
        </w:rPr>
        <w:t>1</w:t>
      </w:r>
      <w:r w:rsidR="00C04FA8" w:rsidRPr="004517A7">
        <w:rPr>
          <w:rFonts w:ascii="Angsana New" w:hAnsi="Angsana New" w:hint="cs"/>
          <w:b/>
          <w:bCs/>
          <w:spacing w:val="-2"/>
          <w:sz w:val="28"/>
        </w:rPr>
        <w:t xml:space="preserve"> </w:t>
      </w:r>
      <w:r w:rsidR="00F647F7" w:rsidRPr="004517A7">
        <w:rPr>
          <w:rFonts w:ascii="Angsana New" w:hAnsi="Angsana New" w:hint="cs"/>
          <w:b/>
          <w:bCs/>
          <w:spacing w:val="-2"/>
          <w:sz w:val="28"/>
          <w:cs/>
        </w:rPr>
        <w:t>สินทรัพย์ไม่มีตัวตน</w:t>
      </w:r>
    </w:p>
    <w:p w14:paraId="737EAC01" w14:textId="19C6124A" w:rsidR="00F647F7" w:rsidRPr="004517A7" w:rsidRDefault="00EA57EF" w:rsidP="00D97470">
      <w:pPr>
        <w:spacing w:after="120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F647F7" w:rsidRPr="004517A7">
        <w:rPr>
          <w:rFonts w:ascii="Angsana New" w:hAnsi="Angsana New" w:hint="cs"/>
          <w:spacing w:val="-2"/>
          <w:sz w:val="28"/>
          <w:cs/>
        </w:rPr>
        <w:t xml:space="preserve">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</w:t>
      </w:r>
      <w:r w:rsidR="009C2295" w:rsidRPr="004517A7">
        <w:rPr>
          <w:rFonts w:ascii="Angsana New" w:hAnsi="Angsana New"/>
          <w:spacing w:val="-2"/>
          <w:sz w:val="28"/>
        </w:rPr>
        <w:t xml:space="preserve">    </w:t>
      </w:r>
      <w:r w:rsidR="00F647F7" w:rsidRPr="004517A7">
        <w:rPr>
          <w:rFonts w:ascii="Angsana New" w:hAnsi="Angsana New" w:hint="cs"/>
          <w:spacing w:val="-2"/>
          <w:sz w:val="28"/>
          <w:cs/>
        </w:rPr>
        <w:t xml:space="preserve">ณ วันที่ซื้อธุรกิจ ส่วนสินทรัพย์ไม่มีตัวตนที่ได้มาจากการอื่น </w:t>
      </w: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F647F7" w:rsidRPr="004517A7">
        <w:rPr>
          <w:rFonts w:ascii="Angsana New" w:hAnsi="Angsana New" w:hint="cs"/>
          <w:spacing w:val="-2"/>
          <w:sz w:val="28"/>
          <w:cs/>
        </w:rPr>
        <w:t>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5D99954D" w14:textId="4EAEA7CD" w:rsidR="0099772D" w:rsidRPr="004517A7" w:rsidRDefault="00EA57EF" w:rsidP="00D97470">
      <w:pPr>
        <w:spacing w:after="120"/>
        <w:ind w:left="360"/>
        <w:jc w:val="thaiDistribute"/>
        <w:rPr>
          <w:rFonts w:ascii="Angsana New" w:hAnsi="Angsana New"/>
          <w:spacing w:val="-2"/>
          <w:sz w:val="28"/>
          <w:cs/>
        </w:rPr>
      </w:pP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F647F7" w:rsidRPr="004517A7">
        <w:rPr>
          <w:rFonts w:ascii="Angsana New" w:hAnsi="Angsana New" w:hint="cs"/>
          <w:spacing w:val="-2"/>
          <w:sz w:val="28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ของสินทรัพย์นั้น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F647F7" w:rsidRPr="004517A7">
        <w:rPr>
          <w:rFonts w:ascii="Angsana New" w:hAnsi="Angsana New" w:hint="cs"/>
          <w:spacing w:val="-2"/>
          <w:sz w:val="28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20FFC6D1" w14:textId="77777777" w:rsidR="00F647F7" w:rsidRPr="004517A7" w:rsidRDefault="00F647F7" w:rsidP="00780C0E">
      <w:pPr>
        <w:spacing w:after="120"/>
        <w:ind w:firstLine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8532" w:type="dxa"/>
        <w:jc w:val="center"/>
        <w:tblLook w:val="01E0" w:firstRow="1" w:lastRow="1" w:firstColumn="1" w:lastColumn="1" w:noHBand="0" w:noVBand="0"/>
      </w:tblPr>
      <w:tblGrid>
        <w:gridCol w:w="5040"/>
        <w:gridCol w:w="270"/>
        <w:gridCol w:w="3222"/>
      </w:tblGrid>
      <w:tr w:rsidR="00F647F7" w:rsidRPr="004517A7" w14:paraId="1CB262F5" w14:textId="77777777" w:rsidTr="00780C0E">
        <w:trPr>
          <w:jc w:val="center"/>
        </w:trPr>
        <w:tc>
          <w:tcPr>
            <w:tcW w:w="5040" w:type="dxa"/>
          </w:tcPr>
          <w:p w14:paraId="0F7B1054" w14:textId="77777777" w:rsidR="00F647F7" w:rsidRPr="004517A7" w:rsidRDefault="00F647F7" w:rsidP="00B564DA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787"/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  <w:bookmarkStart w:id="0" w:name="_Hlk64715851"/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โปรแกรมคอมพิวเตอร์และโปรแกรมประยุกต์</w:t>
            </w:r>
          </w:p>
        </w:tc>
        <w:tc>
          <w:tcPr>
            <w:tcW w:w="270" w:type="dxa"/>
          </w:tcPr>
          <w:p w14:paraId="7F2E162B" w14:textId="77777777" w:rsidR="00F647F7" w:rsidRPr="004517A7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jc w:val="thaiDistribute"/>
              <w:rPr>
                <w:rFonts w:ascii="Angsana New" w:hAnsi="Angsana New"/>
                <w:spacing w:val="-2"/>
                <w:sz w:val="28"/>
                <w:lang w:val="en-GB"/>
              </w:rPr>
            </w:pPr>
          </w:p>
        </w:tc>
        <w:tc>
          <w:tcPr>
            <w:tcW w:w="3222" w:type="dxa"/>
          </w:tcPr>
          <w:p w14:paraId="26155D8B" w14:textId="77777777" w:rsidR="00F647F7" w:rsidRPr="004517A7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rPr>
                <w:rFonts w:ascii="Angsana New" w:hAnsi="Angsana New"/>
                <w:spacing w:val="-2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lang w:val="en-GB"/>
              </w:rPr>
              <w:t>5</w:t>
            </w: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 xml:space="preserve"> ปี</w:t>
            </w:r>
          </w:p>
        </w:tc>
      </w:tr>
      <w:tr w:rsidR="00F647F7" w:rsidRPr="004517A7" w14:paraId="76E6988B" w14:textId="77777777" w:rsidTr="00780C0E">
        <w:trPr>
          <w:jc w:val="center"/>
        </w:trPr>
        <w:tc>
          <w:tcPr>
            <w:tcW w:w="5040" w:type="dxa"/>
          </w:tcPr>
          <w:p w14:paraId="028B1318" w14:textId="77777777" w:rsidR="00F647F7" w:rsidRPr="004517A7" w:rsidRDefault="00F647F7" w:rsidP="00FE0E0F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796"/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สิทธิภายใต้สัญญาซื้อขายไฟฟ้า</w:t>
            </w:r>
          </w:p>
        </w:tc>
        <w:tc>
          <w:tcPr>
            <w:tcW w:w="270" w:type="dxa"/>
          </w:tcPr>
          <w:p w14:paraId="2C683B23" w14:textId="77777777" w:rsidR="00F647F7" w:rsidRPr="004517A7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jc w:val="thaiDistribute"/>
              <w:rPr>
                <w:rFonts w:ascii="Angsana New" w:hAnsi="Angsana New"/>
                <w:spacing w:val="-2"/>
                <w:sz w:val="28"/>
                <w:lang w:val="en-GB"/>
              </w:rPr>
            </w:pPr>
          </w:p>
        </w:tc>
        <w:tc>
          <w:tcPr>
            <w:tcW w:w="3222" w:type="dxa"/>
          </w:tcPr>
          <w:p w14:paraId="35B18921" w14:textId="77777777" w:rsidR="00F647F7" w:rsidRPr="004517A7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rPr>
                <w:rFonts w:ascii="Angsana New" w:hAnsi="Angsana New"/>
                <w:spacing w:val="-2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ตามอายุของสัญญา</w:t>
            </w:r>
          </w:p>
        </w:tc>
      </w:tr>
      <w:tr w:rsidR="00F647F7" w:rsidRPr="004517A7" w14:paraId="7452E8AC" w14:textId="77777777" w:rsidTr="00780C0E">
        <w:trPr>
          <w:jc w:val="center"/>
        </w:trPr>
        <w:tc>
          <w:tcPr>
            <w:tcW w:w="5040" w:type="dxa"/>
          </w:tcPr>
          <w:p w14:paraId="0776F95F" w14:textId="77777777" w:rsidR="00F647F7" w:rsidRPr="004517A7" w:rsidRDefault="00F647F7" w:rsidP="00FE0E0F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796"/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สิทธิประโยชน์ภายใต้สัญญาเช่าที่ดิน</w:t>
            </w:r>
          </w:p>
        </w:tc>
        <w:tc>
          <w:tcPr>
            <w:tcW w:w="270" w:type="dxa"/>
          </w:tcPr>
          <w:p w14:paraId="7A496223" w14:textId="77777777" w:rsidR="00F647F7" w:rsidRPr="004517A7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jc w:val="thaiDistribute"/>
              <w:rPr>
                <w:rFonts w:ascii="Angsana New" w:hAnsi="Angsana New"/>
                <w:spacing w:val="-2"/>
                <w:sz w:val="28"/>
                <w:lang w:val="en-GB"/>
              </w:rPr>
            </w:pPr>
          </w:p>
        </w:tc>
        <w:tc>
          <w:tcPr>
            <w:tcW w:w="3222" w:type="dxa"/>
          </w:tcPr>
          <w:p w14:paraId="6C46D47E" w14:textId="77777777" w:rsidR="00F647F7" w:rsidRPr="004517A7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rPr>
                <w:rFonts w:ascii="Angsana New" w:hAnsi="Angsana New"/>
                <w:spacing w:val="-2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ตามอายุของสัญญา</w:t>
            </w:r>
          </w:p>
        </w:tc>
      </w:tr>
      <w:tr w:rsidR="00F647F7" w:rsidRPr="004517A7" w14:paraId="7EFAA92C" w14:textId="77777777" w:rsidTr="00780C0E">
        <w:trPr>
          <w:jc w:val="center"/>
        </w:trPr>
        <w:tc>
          <w:tcPr>
            <w:tcW w:w="5040" w:type="dxa"/>
          </w:tcPr>
          <w:p w14:paraId="2BB4F4EA" w14:textId="77777777" w:rsidR="00F647F7" w:rsidRPr="004517A7" w:rsidRDefault="00F647F7" w:rsidP="00FE0E0F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796" w:right="252"/>
              <w:rPr>
                <w:rFonts w:ascii="Angsana New" w:hAnsi="Angsana New"/>
                <w:spacing w:val="-2"/>
                <w:sz w:val="28"/>
                <w:cs/>
                <w:lang w:val="en-GB"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สิทธิภายใต้สัญญาบริหารสถานีแก๊ส</w:t>
            </w:r>
          </w:p>
        </w:tc>
        <w:tc>
          <w:tcPr>
            <w:tcW w:w="270" w:type="dxa"/>
          </w:tcPr>
          <w:p w14:paraId="5824742C" w14:textId="77777777" w:rsidR="00F647F7" w:rsidRPr="004517A7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jc w:val="thaiDistribute"/>
              <w:rPr>
                <w:rFonts w:ascii="Angsana New" w:hAnsi="Angsana New"/>
                <w:spacing w:val="-2"/>
                <w:sz w:val="28"/>
                <w:cs/>
                <w:lang w:val="en-GB"/>
              </w:rPr>
            </w:pPr>
          </w:p>
        </w:tc>
        <w:tc>
          <w:tcPr>
            <w:tcW w:w="3222" w:type="dxa"/>
          </w:tcPr>
          <w:p w14:paraId="09899A8C" w14:textId="77777777" w:rsidR="00F647F7" w:rsidRPr="004517A7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rPr>
                <w:rFonts w:ascii="Angsana New" w:hAnsi="Angsana New"/>
                <w:spacing w:val="-2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ตามอายุของสัญญา</w:t>
            </w:r>
          </w:p>
        </w:tc>
      </w:tr>
      <w:tr w:rsidR="00F647F7" w:rsidRPr="004517A7" w14:paraId="7559F451" w14:textId="77777777" w:rsidTr="00780C0E">
        <w:trPr>
          <w:jc w:val="center"/>
        </w:trPr>
        <w:tc>
          <w:tcPr>
            <w:tcW w:w="5040" w:type="dxa"/>
          </w:tcPr>
          <w:p w14:paraId="713905A7" w14:textId="77777777" w:rsidR="00F647F7" w:rsidRPr="004517A7" w:rsidRDefault="00F647F7" w:rsidP="00FE0E0F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796" w:right="252"/>
              <w:rPr>
                <w:rFonts w:ascii="Angsana New" w:hAnsi="Angsana New"/>
                <w:spacing w:val="-2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สัญญาที่ทำกับลูกค้า</w:t>
            </w:r>
          </w:p>
        </w:tc>
        <w:tc>
          <w:tcPr>
            <w:tcW w:w="270" w:type="dxa"/>
          </w:tcPr>
          <w:p w14:paraId="339ABD7F" w14:textId="77777777" w:rsidR="00F647F7" w:rsidRPr="004517A7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jc w:val="thaiDistribute"/>
              <w:rPr>
                <w:rFonts w:ascii="Angsana New" w:hAnsi="Angsana New"/>
                <w:spacing w:val="-2"/>
                <w:sz w:val="28"/>
                <w:lang w:val="en-GB"/>
              </w:rPr>
            </w:pPr>
          </w:p>
        </w:tc>
        <w:tc>
          <w:tcPr>
            <w:tcW w:w="3222" w:type="dxa"/>
          </w:tcPr>
          <w:p w14:paraId="52648548" w14:textId="77777777" w:rsidR="00F647F7" w:rsidRPr="004517A7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rPr>
                <w:rFonts w:ascii="Angsana New" w:hAnsi="Angsana New"/>
                <w:spacing w:val="-2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lang w:val="en-GB"/>
              </w:rPr>
              <w:t>5</w:t>
            </w: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 xml:space="preserve"> ปี</w:t>
            </w:r>
          </w:p>
        </w:tc>
      </w:tr>
      <w:tr w:rsidR="00520EFD" w:rsidRPr="004517A7" w14:paraId="21350711" w14:textId="77777777" w:rsidTr="00780C0E">
        <w:trPr>
          <w:jc w:val="center"/>
        </w:trPr>
        <w:tc>
          <w:tcPr>
            <w:tcW w:w="5040" w:type="dxa"/>
          </w:tcPr>
          <w:p w14:paraId="718CBC96" w14:textId="4C328043" w:rsidR="00520EFD" w:rsidRPr="004517A7" w:rsidRDefault="00520EFD" w:rsidP="00FE0E0F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796" w:right="252"/>
              <w:rPr>
                <w:rFonts w:ascii="Angsana New" w:hAnsi="Angsana New"/>
                <w:spacing w:val="-2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อนุสิทธิบัตร</w:t>
            </w:r>
          </w:p>
        </w:tc>
        <w:tc>
          <w:tcPr>
            <w:tcW w:w="270" w:type="dxa"/>
          </w:tcPr>
          <w:p w14:paraId="3F2BC233" w14:textId="77777777" w:rsidR="00520EFD" w:rsidRPr="004517A7" w:rsidRDefault="00520EFD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jc w:val="thaiDistribute"/>
              <w:rPr>
                <w:rFonts w:ascii="Angsana New" w:hAnsi="Angsana New"/>
                <w:spacing w:val="-2"/>
                <w:sz w:val="28"/>
                <w:lang w:val="en-GB"/>
              </w:rPr>
            </w:pPr>
          </w:p>
        </w:tc>
        <w:tc>
          <w:tcPr>
            <w:tcW w:w="3222" w:type="dxa"/>
          </w:tcPr>
          <w:p w14:paraId="0CC5F42D" w14:textId="2AC4D28F" w:rsidR="00520EFD" w:rsidRPr="004517A7" w:rsidRDefault="00520EFD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ตามอายุของสัญญา</w:t>
            </w:r>
          </w:p>
        </w:tc>
      </w:tr>
    </w:tbl>
    <w:bookmarkEnd w:id="0"/>
    <w:p w14:paraId="16FECD7A" w14:textId="638E09E9" w:rsidR="00F647F7" w:rsidRPr="004517A7" w:rsidRDefault="00170E53" w:rsidP="00162C89">
      <w:pPr>
        <w:tabs>
          <w:tab w:val="left" w:pos="90"/>
          <w:tab w:val="left" w:pos="360"/>
        </w:tabs>
        <w:spacing w:before="240" w:after="24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4517A7">
        <w:rPr>
          <w:rFonts w:ascii="Angsana New" w:hAnsi="Angsana New"/>
          <w:b/>
          <w:bCs/>
          <w:spacing w:val="-2"/>
          <w:sz w:val="28"/>
        </w:rPr>
        <w:t>3</w:t>
      </w:r>
      <w:r w:rsidR="00C04FA8" w:rsidRPr="004517A7">
        <w:rPr>
          <w:rFonts w:ascii="Angsana New" w:hAnsi="Angsana New" w:hint="cs"/>
          <w:b/>
          <w:bCs/>
          <w:spacing w:val="-2"/>
          <w:sz w:val="28"/>
        </w:rPr>
        <w:t>.1</w:t>
      </w:r>
      <w:r w:rsidR="00FE0E0F" w:rsidRPr="004517A7">
        <w:rPr>
          <w:rFonts w:ascii="Angsana New" w:hAnsi="Angsana New"/>
          <w:b/>
          <w:bCs/>
          <w:spacing w:val="-2"/>
          <w:sz w:val="28"/>
        </w:rPr>
        <w:t>2</w:t>
      </w:r>
      <w:r w:rsidR="00F647F7" w:rsidRPr="004517A7">
        <w:rPr>
          <w:rFonts w:ascii="Angsana New" w:hAnsi="Angsana New" w:hint="cs"/>
          <w:b/>
          <w:bCs/>
          <w:spacing w:val="-2"/>
          <w:sz w:val="28"/>
        </w:rPr>
        <w:tab/>
      </w:r>
      <w:r w:rsidR="00F647F7" w:rsidRPr="004517A7">
        <w:rPr>
          <w:rFonts w:ascii="Angsana New" w:hAnsi="Angsana New" w:hint="cs"/>
          <w:b/>
          <w:bCs/>
          <w:spacing w:val="-2"/>
          <w:sz w:val="28"/>
          <w:cs/>
        </w:rPr>
        <w:t>การรวมธุรกิจและค่าความนิยม</w:t>
      </w:r>
    </w:p>
    <w:p w14:paraId="481D7326" w14:textId="4A1ABEAD" w:rsidR="00F647F7" w:rsidRPr="004517A7" w:rsidRDefault="00EA57EF" w:rsidP="009009D3">
      <w:pPr>
        <w:spacing w:after="120"/>
        <w:ind w:left="360"/>
        <w:jc w:val="thaiDistribute"/>
        <w:rPr>
          <w:rFonts w:ascii="Angsana New" w:hAnsi="Angsana New"/>
          <w:spacing w:val="-2"/>
          <w:sz w:val="28"/>
        </w:rPr>
      </w:pP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F647F7" w:rsidRPr="004517A7">
        <w:rPr>
          <w:rFonts w:ascii="Angsana New" w:hAnsi="Angsana New" w:hint="cs"/>
          <w:spacing w:val="-2"/>
          <w:sz w:val="28"/>
          <w:cs/>
        </w:rPr>
        <w:t xml:space="preserve">บันทึกบัญชีสำหรับการรวมธุรกิจโดยถือปฏิบัติตามวิธีซื้อ </w:t>
      </w: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F647F7" w:rsidRPr="004517A7">
        <w:rPr>
          <w:rFonts w:ascii="Angsana New" w:hAnsi="Angsana New" w:hint="cs"/>
          <w:spacing w:val="-2"/>
          <w:sz w:val="28"/>
          <w:cs/>
        </w:rPr>
        <w:t xml:space="preserve"> </w:t>
      </w:r>
      <w:r w:rsidR="00F647F7" w:rsidRPr="004517A7">
        <w:rPr>
          <w:rFonts w:ascii="Angsana New" w:hAnsi="Angsana New" w:hint="cs"/>
          <w:spacing w:val="-2"/>
          <w:sz w:val="28"/>
        </w:rPr>
        <w:t>(</w:t>
      </w:r>
      <w:r w:rsidR="00F647F7" w:rsidRPr="004517A7">
        <w:rPr>
          <w:rFonts w:ascii="Angsana New" w:hAnsi="Angsana New" w:hint="cs"/>
          <w:spacing w:val="-2"/>
          <w:sz w:val="28"/>
          <w:cs/>
        </w:rPr>
        <w:t>ผู้ซื้อ) วัดมูลค่าต้นทุนการซื้อธุรกิจด้วยผลรวมของสิ่งตอบแทนที่โอนให้ซึ่งวัดมูลค่าด้วยมูลค่ายุติธรรม ณ วันที่ซื้อ และจำนวนของส่วนของผู้ที่ไม่มีอำนาจควบคุมใน</w:t>
      </w:r>
      <w:r w:rsidR="006A1AF6" w:rsidRPr="004517A7">
        <w:rPr>
          <w:rFonts w:ascii="Angsana New" w:hAnsi="Angsana New"/>
          <w:spacing w:val="-2"/>
          <w:sz w:val="28"/>
        </w:rPr>
        <w:t xml:space="preserve"> </w:t>
      </w:r>
      <w:r w:rsidR="00F647F7" w:rsidRPr="004517A7">
        <w:rPr>
          <w:rFonts w:ascii="Angsana New" w:hAnsi="Angsana New" w:hint="cs"/>
          <w:spacing w:val="-2"/>
          <w:sz w:val="28"/>
          <w:cs/>
        </w:rPr>
        <w:t xml:space="preserve">ผู้ถูกซื้อในการรวมธุรกิจแต่ละครั้ง ผู้ซื้อจะวัดมูลค่าส่วนของผู้ที่ไม่มีอำนาจควบคุม (ถ้ามี) ในผู้ถูกซื้อด้วยมูลค่ายุติธรรมหรือมูลค่าของสินทรัพย์สุทธิที่ระบุได้ของผู้ถูกซื้อตามสัดส่วนของหุ้นที่ถือโดยผู้ที่ไม่มีอำนาจควบคุมนั้น </w:t>
      </w:r>
    </w:p>
    <w:p w14:paraId="2CD74AA1" w14:textId="1F256F3E" w:rsidR="00F647F7" w:rsidRPr="004517A7" w:rsidRDefault="0073185E" w:rsidP="00851C64">
      <w:pPr>
        <w:spacing w:before="120" w:after="120"/>
        <w:ind w:left="360"/>
        <w:jc w:val="thaiDistribute"/>
        <w:rPr>
          <w:rFonts w:ascii="Angsana New" w:hAnsi="Angsana New"/>
          <w:spacing w:val="-2"/>
          <w:sz w:val="28"/>
        </w:rPr>
      </w:pPr>
      <w:r w:rsidRPr="004517A7">
        <w:rPr>
          <w:rFonts w:ascii="Angsana New" w:hAnsi="Angsana New" w:hint="cs"/>
          <w:spacing w:val="-2"/>
          <w:sz w:val="28"/>
          <w:cs/>
        </w:rPr>
        <w:lastRenderedPageBreak/>
        <w:t>กลุ่มบริษัท</w:t>
      </w:r>
      <w:r w:rsidR="00F647F7" w:rsidRPr="004517A7">
        <w:rPr>
          <w:rFonts w:ascii="Angsana New" w:hAnsi="Angsana New" w:hint="cs"/>
          <w:spacing w:val="-2"/>
          <w:sz w:val="28"/>
          <w:cs/>
        </w:rPr>
        <w:t>บันทึกต้นทุนที่เกี่ยวข้องกับการซื้อธุรกิจเป็นค่าใช้จ่ายในงวดที่ต้นทุนดังกล่าวเกิดขึ้นและเมื่อได้รับบริการ</w:t>
      </w:r>
    </w:p>
    <w:p w14:paraId="5A56C373" w14:textId="7A295A5D" w:rsidR="00F647F7" w:rsidRPr="004517A7" w:rsidRDefault="0073185E" w:rsidP="00851C64">
      <w:pPr>
        <w:spacing w:before="120" w:after="120"/>
        <w:ind w:left="360"/>
        <w:jc w:val="thaiDistribute"/>
        <w:rPr>
          <w:rFonts w:ascii="Angsana New" w:hAnsi="Angsana New"/>
          <w:spacing w:val="-2"/>
          <w:sz w:val="28"/>
        </w:rPr>
      </w:pP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F647F7" w:rsidRPr="004517A7">
        <w:rPr>
          <w:rFonts w:ascii="Angsana New" w:hAnsi="Angsana New" w:hint="cs"/>
          <w:spacing w:val="-2"/>
          <w:sz w:val="28"/>
          <w:cs/>
        </w:rPr>
        <w:t xml:space="preserve"> (ผู้ซื้อ) 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F647F7" w:rsidRPr="004517A7">
        <w:rPr>
          <w:rFonts w:ascii="Angsana New" w:hAnsi="Angsana New" w:hint="cs"/>
          <w:spacing w:val="-2"/>
          <w:sz w:val="28"/>
          <w:cs/>
        </w:rPr>
        <w:t>จะรับรู้ส่วนที่</w:t>
      </w:r>
      <w:r w:rsidR="006A1AF6" w:rsidRPr="004517A7">
        <w:rPr>
          <w:rFonts w:ascii="Angsana New" w:hAnsi="Angsana New"/>
          <w:spacing w:val="-2"/>
          <w:sz w:val="28"/>
        </w:rPr>
        <w:t xml:space="preserve"> </w:t>
      </w:r>
      <w:r w:rsidR="00F647F7" w:rsidRPr="004517A7">
        <w:rPr>
          <w:rFonts w:ascii="Angsana New" w:hAnsi="Angsana New" w:hint="cs"/>
          <w:spacing w:val="-2"/>
          <w:sz w:val="28"/>
          <w:cs/>
        </w:rPr>
        <w:t>สูงกว่านี้เป็นกำไรในส่วนของกำไรหรือขาดทุนทันที</w:t>
      </w:r>
    </w:p>
    <w:p w14:paraId="4D94FF20" w14:textId="251C4A21" w:rsidR="00F647F7" w:rsidRPr="004517A7" w:rsidRDefault="0073185E" w:rsidP="00851C64">
      <w:pPr>
        <w:spacing w:before="120" w:after="120"/>
        <w:ind w:left="360"/>
        <w:jc w:val="thaiDistribute"/>
        <w:rPr>
          <w:rFonts w:ascii="Angsana New" w:hAnsi="Angsana New"/>
          <w:spacing w:val="-2"/>
          <w:sz w:val="28"/>
        </w:rPr>
      </w:pP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F647F7" w:rsidRPr="004517A7">
        <w:rPr>
          <w:rFonts w:ascii="Angsana New" w:hAnsi="Angsana New" w:hint="cs"/>
          <w:spacing w:val="-2"/>
          <w:sz w:val="28"/>
          <w:cs/>
        </w:rPr>
        <w:t>แสดงค่าความนิยมตามราคาทุนหักค่าเผื่อการด้อยค่าสะสม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680C3B20" w14:textId="129B43EA" w:rsidR="005252CF" w:rsidRPr="004517A7" w:rsidRDefault="00F647F7" w:rsidP="00851C64">
      <w:pPr>
        <w:spacing w:before="120" w:after="120"/>
        <w:ind w:left="360"/>
        <w:jc w:val="thaiDistribute"/>
        <w:rPr>
          <w:rFonts w:ascii="Angsana New" w:hAnsi="Angsana New"/>
          <w:spacing w:val="-2"/>
          <w:sz w:val="28"/>
          <w:cs/>
        </w:rPr>
      </w:pPr>
      <w:r w:rsidRPr="004517A7">
        <w:rPr>
          <w:rFonts w:ascii="Angsana New" w:hAnsi="Angsana New" w:hint="cs"/>
          <w:spacing w:val="-2"/>
          <w:sz w:val="28"/>
          <w:cs/>
        </w:rPr>
        <w:t xml:space="preserve">เพื่อวัตถุประสงค์ในการทดสอบการด้อยค่า </w:t>
      </w:r>
      <w:r w:rsidR="0073185E"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Pr="004517A7">
        <w:rPr>
          <w:rFonts w:ascii="Angsana New" w:hAnsi="Angsana New" w:hint="cs"/>
          <w:spacing w:val="-2"/>
          <w:sz w:val="28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</w:t>
      </w:r>
      <w:r w:rsidR="00FA2DE0" w:rsidRPr="004517A7">
        <w:rPr>
          <w:rFonts w:ascii="Angsana New" w:hAnsi="Angsana New"/>
          <w:spacing w:val="-2"/>
          <w:sz w:val="28"/>
        </w:rPr>
        <w:t xml:space="preserve">   </w:t>
      </w:r>
      <w:r w:rsidRPr="004517A7">
        <w:rPr>
          <w:rFonts w:ascii="Angsana New" w:hAnsi="Angsana New" w:hint="cs"/>
          <w:spacing w:val="-2"/>
          <w:sz w:val="28"/>
          <w:cs/>
        </w:rPr>
        <w:t>รวมกิจการ</w:t>
      </w:r>
      <w:r w:rsidR="00BC3713" w:rsidRPr="004517A7">
        <w:rPr>
          <w:rFonts w:ascii="Angsana New" w:hAnsi="Angsana New"/>
          <w:spacing w:val="-2"/>
          <w:sz w:val="28"/>
        </w:rPr>
        <w:t xml:space="preserve"> </w:t>
      </w:r>
      <w:r w:rsidRPr="004517A7">
        <w:rPr>
          <w:rFonts w:ascii="Angsana New" w:hAnsi="Angsana New" w:hint="cs"/>
          <w:spacing w:val="-2"/>
          <w:sz w:val="28"/>
          <w:cs/>
        </w:rPr>
        <w:t>และ</w:t>
      </w:r>
      <w:r w:rsidR="0073185E"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Pr="004517A7">
        <w:rPr>
          <w:rFonts w:ascii="Angsana New" w:hAnsi="Angsana New" w:hint="cs"/>
          <w:spacing w:val="-2"/>
          <w:sz w:val="28"/>
          <w:cs/>
        </w:rPr>
        <w:t xml:space="preserve"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="001D479C"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Pr="004517A7">
        <w:rPr>
          <w:rFonts w:ascii="Angsana New" w:hAnsi="Angsana New" w:hint="cs"/>
          <w:spacing w:val="-2"/>
          <w:sz w:val="28"/>
          <w:cs/>
        </w:rPr>
        <w:t>จะรับรู้ขาดทุนจากการด้อยค่าในส่วนของกำไรหรือขาดทุน และ</w:t>
      </w:r>
      <w:r w:rsidR="0073185E"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Pr="004517A7">
        <w:rPr>
          <w:rFonts w:ascii="Angsana New" w:hAnsi="Angsana New" w:hint="cs"/>
          <w:spacing w:val="-2"/>
          <w:sz w:val="28"/>
          <w:cs/>
        </w:rPr>
        <w:t>ไม่สามารถกลับบัญชีขาดทุนจากการด้อยค่าได้ในอนาคต</w:t>
      </w:r>
    </w:p>
    <w:p w14:paraId="384525EC" w14:textId="55FA0F53" w:rsidR="00F647F7" w:rsidRPr="004517A7" w:rsidRDefault="00170E53" w:rsidP="00162C89">
      <w:pPr>
        <w:tabs>
          <w:tab w:val="left" w:pos="90"/>
          <w:tab w:val="left" w:pos="360"/>
        </w:tabs>
        <w:spacing w:before="240" w:after="240"/>
        <w:jc w:val="thaiDistribute"/>
        <w:rPr>
          <w:rFonts w:ascii="Angsana New" w:hAnsi="Angsana New"/>
          <w:b/>
          <w:bCs/>
          <w:spacing w:val="-2"/>
          <w:sz w:val="28"/>
          <w:cs/>
        </w:rPr>
      </w:pPr>
      <w:r w:rsidRPr="004517A7">
        <w:rPr>
          <w:rFonts w:ascii="Angsana New" w:hAnsi="Angsana New"/>
          <w:b/>
          <w:bCs/>
          <w:spacing w:val="-2"/>
          <w:sz w:val="28"/>
        </w:rPr>
        <w:t>3</w:t>
      </w:r>
      <w:r w:rsidR="00F647F7" w:rsidRPr="004517A7">
        <w:rPr>
          <w:rFonts w:ascii="Angsana New" w:hAnsi="Angsana New" w:hint="cs"/>
          <w:b/>
          <w:bCs/>
          <w:spacing w:val="-2"/>
          <w:sz w:val="28"/>
        </w:rPr>
        <w:t>.</w:t>
      </w:r>
      <w:r w:rsidR="00C04FA8" w:rsidRPr="004517A7">
        <w:rPr>
          <w:rFonts w:ascii="Angsana New" w:hAnsi="Angsana New" w:hint="cs"/>
          <w:b/>
          <w:bCs/>
          <w:spacing w:val="-2"/>
          <w:sz w:val="28"/>
        </w:rPr>
        <w:t>1</w:t>
      </w:r>
      <w:r w:rsidR="00C6545C" w:rsidRPr="004517A7">
        <w:rPr>
          <w:rFonts w:ascii="Angsana New" w:hAnsi="Angsana New"/>
          <w:b/>
          <w:bCs/>
          <w:spacing w:val="-2"/>
          <w:sz w:val="28"/>
        </w:rPr>
        <w:t>3</w:t>
      </w:r>
      <w:r w:rsidR="00F647F7" w:rsidRPr="004517A7">
        <w:rPr>
          <w:rFonts w:ascii="Angsana New" w:hAnsi="Angsana New" w:hint="cs"/>
          <w:b/>
          <w:bCs/>
          <w:spacing w:val="-2"/>
          <w:sz w:val="28"/>
        </w:rPr>
        <w:tab/>
      </w:r>
      <w:r w:rsidR="00F647F7" w:rsidRPr="004517A7">
        <w:rPr>
          <w:rFonts w:ascii="Angsana New" w:hAnsi="Angsana New" w:hint="cs"/>
          <w:b/>
          <w:bCs/>
          <w:spacing w:val="-2"/>
          <w:sz w:val="28"/>
          <w:cs/>
        </w:rPr>
        <w:t>รายการธุรกิจกับบุคคลหรือกิจการที่เกี่ยวข้องกัน</w:t>
      </w:r>
    </w:p>
    <w:p w14:paraId="4FCCACC5" w14:textId="4C808B17" w:rsidR="00F647F7" w:rsidRPr="004517A7" w:rsidRDefault="00F647F7" w:rsidP="00C6545C">
      <w:pPr>
        <w:spacing w:after="120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14:paraId="7A0CD9D4" w14:textId="5FF81D15" w:rsidR="00F647F7" w:rsidRPr="004517A7" w:rsidRDefault="00F647F7" w:rsidP="00C6545C">
      <w:pPr>
        <w:spacing w:after="120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>นอกจากนี้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</w:t>
      </w:r>
      <w:r w:rsidR="00BC3713" w:rsidRPr="004517A7">
        <w:rPr>
          <w:rFonts w:ascii="Angsana New" w:hAnsi="Angsana New"/>
          <w:spacing w:val="-2"/>
          <w:sz w:val="28"/>
        </w:rPr>
        <w:t xml:space="preserve">  </w:t>
      </w:r>
      <w:r w:rsidRPr="004517A7">
        <w:rPr>
          <w:rFonts w:ascii="Angsana New" w:hAnsi="Angsana New" w:hint="cs"/>
          <w:spacing w:val="-2"/>
          <w:sz w:val="28"/>
          <w:cs/>
        </w:rPr>
        <w:t>หรือทางอ้อมซึ่งทำให้มีอิทธิพลอย่างมีนัยสำคัญต่อบริษัท 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14:paraId="22F0036F" w14:textId="029B99B8" w:rsidR="00032507" w:rsidRPr="004517A7" w:rsidRDefault="00170E53" w:rsidP="00162C89">
      <w:pPr>
        <w:tabs>
          <w:tab w:val="left" w:pos="90"/>
          <w:tab w:val="left" w:pos="360"/>
        </w:tabs>
        <w:spacing w:before="240" w:after="24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4517A7">
        <w:rPr>
          <w:rFonts w:ascii="Angsana New" w:hAnsi="Angsana New"/>
          <w:b/>
          <w:bCs/>
          <w:spacing w:val="-2"/>
          <w:sz w:val="28"/>
        </w:rPr>
        <w:t>3</w:t>
      </w:r>
      <w:r w:rsidR="00032507" w:rsidRPr="004517A7">
        <w:rPr>
          <w:rFonts w:ascii="Angsana New" w:hAnsi="Angsana New" w:hint="cs"/>
          <w:b/>
          <w:bCs/>
          <w:spacing w:val="-2"/>
          <w:sz w:val="28"/>
        </w:rPr>
        <w:t xml:space="preserve">.14 </w:t>
      </w:r>
      <w:r w:rsidR="00032507" w:rsidRPr="004517A7">
        <w:rPr>
          <w:rFonts w:ascii="Angsana New" w:hAnsi="Angsana New" w:hint="cs"/>
          <w:b/>
          <w:bCs/>
          <w:spacing w:val="-2"/>
          <w:sz w:val="28"/>
          <w:cs/>
        </w:rPr>
        <w:t>เงินตราต่างประเทศ</w:t>
      </w:r>
    </w:p>
    <w:p w14:paraId="6CC07C02" w14:textId="7A64D0BC" w:rsidR="00032507" w:rsidRPr="004517A7" w:rsidRDefault="00032507" w:rsidP="00C6545C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z w:val="28"/>
          <w:cs/>
        </w:rPr>
        <w:t>บริษัทแสดงงบการเงินรวมและงบการเงินเฉพาะกิจการเป็นสกุลเงินบาทซึ่งเป็นสกุลเงินที่ใช้ในการดำเนินงานของกลุ่มบริษัท</w:t>
      </w:r>
    </w:p>
    <w:p w14:paraId="2F624BE5" w14:textId="77777777" w:rsidR="00032507" w:rsidRPr="004517A7" w:rsidRDefault="00032507" w:rsidP="00C6545C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z w:val="28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4517A7">
        <w:rPr>
          <w:rFonts w:ascii="Angsana New" w:hAnsi="Angsana New" w:hint="cs"/>
          <w:sz w:val="28"/>
          <w:lang w:val="en-GB"/>
        </w:rPr>
        <w:t xml:space="preserve"> </w:t>
      </w:r>
      <w:r w:rsidRPr="004517A7">
        <w:rPr>
          <w:rFonts w:ascii="Angsana New" w:hAnsi="Angsana New" w:hint="cs"/>
          <w:sz w:val="28"/>
          <w:cs/>
        </w:rPr>
        <w:t>ณ</w:t>
      </w:r>
      <w:r w:rsidRPr="004517A7">
        <w:rPr>
          <w:rFonts w:ascii="Angsana New" w:hAnsi="Angsana New" w:hint="cs"/>
          <w:sz w:val="28"/>
          <w:lang w:val="en-GB"/>
        </w:rPr>
        <w:t xml:space="preserve"> </w:t>
      </w:r>
      <w:r w:rsidRPr="004517A7">
        <w:rPr>
          <w:rFonts w:ascii="Angsana New" w:hAnsi="Angsana New" w:hint="cs"/>
          <w:sz w:val="28"/>
          <w:cs/>
        </w:rPr>
        <w:t>วันที่เกิดรายการ</w:t>
      </w:r>
      <w:r w:rsidRPr="004517A7">
        <w:rPr>
          <w:rFonts w:ascii="Angsana New" w:hAnsi="Angsana New" w:hint="cs"/>
          <w:sz w:val="28"/>
          <w:lang w:val="en-GB"/>
        </w:rPr>
        <w:t xml:space="preserve"> </w:t>
      </w:r>
      <w:r w:rsidRPr="004517A7">
        <w:rPr>
          <w:rFonts w:ascii="Angsana New" w:hAnsi="Angsana New" w:hint="cs"/>
          <w:sz w:val="28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4517A7">
        <w:rPr>
          <w:rFonts w:ascii="Angsana New" w:hAnsi="Angsana New" w:hint="cs"/>
          <w:sz w:val="28"/>
          <w:lang w:val="en-GB"/>
        </w:rPr>
        <w:t xml:space="preserve"> </w:t>
      </w:r>
      <w:r w:rsidRPr="004517A7">
        <w:rPr>
          <w:rFonts w:ascii="Angsana New" w:hAnsi="Angsana New" w:hint="cs"/>
          <w:sz w:val="28"/>
          <w:cs/>
        </w:rPr>
        <w:t>ณ</w:t>
      </w:r>
      <w:r w:rsidRPr="004517A7">
        <w:rPr>
          <w:rFonts w:ascii="Angsana New" w:hAnsi="Angsana New" w:hint="cs"/>
          <w:sz w:val="28"/>
          <w:lang w:val="en-GB"/>
        </w:rPr>
        <w:t xml:space="preserve"> </w:t>
      </w:r>
      <w:r w:rsidRPr="004517A7">
        <w:rPr>
          <w:rFonts w:ascii="Angsana New" w:hAnsi="Angsana New" w:hint="cs"/>
          <w:sz w:val="28"/>
          <w:cs/>
        </w:rPr>
        <w:t>วันสิ้นรอบระยะเวลารายงาน</w:t>
      </w:r>
      <w:r w:rsidRPr="004517A7">
        <w:rPr>
          <w:rFonts w:ascii="Angsana New" w:hAnsi="Angsana New" w:hint="cs"/>
          <w:sz w:val="28"/>
          <w:lang w:val="en-GB"/>
        </w:rPr>
        <w:t xml:space="preserve"> </w:t>
      </w:r>
    </w:p>
    <w:p w14:paraId="69064AB5" w14:textId="270CF93C" w:rsidR="00600753" w:rsidRPr="004517A7" w:rsidRDefault="00032507" w:rsidP="00C6545C">
      <w:pPr>
        <w:spacing w:after="120"/>
        <w:ind w:left="360"/>
        <w:jc w:val="thaiDistribute"/>
        <w:rPr>
          <w:rFonts w:ascii="Angsana New" w:hAnsi="Angsana New"/>
          <w:sz w:val="28"/>
          <w:cs/>
        </w:rPr>
      </w:pPr>
      <w:r w:rsidRPr="004517A7">
        <w:rPr>
          <w:rFonts w:ascii="Angsana New" w:hAnsi="Angsana New" w:hint="cs"/>
          <w:sz w:val="28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37C23DA7" w14:textId="77777777" w:rsidR="00600753" w:rsidRPr="004517A7" w:rsidRDefault="00600753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cs/>
        </w:rPr>
      </w:pPr>
      <w:r w:rsidRPr="004517A7">
        <w:rPr>
          <w:rFonts w:ascii="Angsana New" w:hAnsi="Angsana New"/>
          <w:sz w:val="28"/>
          <w:cs/>
        </w:rPr>
        <w:br w:type="page"/>
      </w:r>
    </w:p>
    <w:p w14:paraId="2F6F183F" w14:textId="04E5B9FC" w:rsidR="000D21E7" w:rsidRPr="004517A7" w:rsidRDefault="00170E53" w:rsidP="00162C89">
      <w:pPr>
        <w:tabs>
          <w:tab w:val="left" w:pos="90"/>
          <w:tab w:val="left" w:pos="360"/>
        </w:tabs>
        <w:spacing w:before="240" w:after="24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4517A7">
        <w:rPr>
          <w:rFonts w:ascii="Angsana New" w:hAnsi="Angsana New"/>
          <w:b/>
          <w:bCs/>
          <w:spacing w:val="-2"/>
          <w:sz w:val="28"/>
        </w:rPr>
        <w:lastRenderedPageBreak/>
        <w:t>3</w:t>
      </w:r>
      <w:r w:rsidR="00BE7A22" w:rsidRPr="004517A7">
        <w:rPr>
          <w:rFonts w:ascii="Angsana New" w:hAnsi="Angsana New" w:hint="cs"/>
          <w:b/>
          <w:bCs/>
          <w:spacing w:val="-2"/>
          <w:sz w:val="28"/>
        </w:rPr>
        <w:t xml:space="preserve">.15 </w:t>
      </w:r>
      <w:r w:rsidR="000D21E7" w:rsidRPr="004517A7">
        <w:rPr>
          <w:rFonts w:ascii="Angsana New" w:hAnsi="Angsana New" w:hint="cs"/>
          <w:b/>
          <w:bCs/>
          <w:spacing w:val="-2"/>
          <w:sz w:val="28"/>
          <w:cs/>
        </w:rPr>
        <w:t>การ</w:t>
      </w:r>
      <w:r w:rsidR="00790DF5" w:rsidRPr="004517A7">
        <w:rPr>
          <w:rFonts w:ascii="Angsana New" w:hAnsi="Angsana New"/>
          <w:b/>
          <w:bCs/>
          <w:spacing w:val="-2"/>
          <w:sz w:val="28"/>
          <w:cs/>
        </w:rPr>
        <w:t>ด้อยค่าของสินทรัพย์</w:t>
      </w:r>
      <w:r w:rsidR="00790DF5" w:rsidRPr="004517A7">
        <w:rPr>
          <w:rFonts w:ascii="Angsana New" w:hAnsi="Angsana New" w:hint="cs"/>
          <w:b/>
          <w:bCs/>
          <w:spacing w:val="-2"/>
          <w:sz w:val="28"/>
          <w:cs/>
        </w:rPr>
        <w:t>ที่ไม่ใช่สินทรัพย์ทางการเงิน</w:t>
      </w:r>
    </w:p>
    <w:p w14:paraId="54020619" w14:textId="397C8EE6" w:rsidR="000D21E7" w:rsidRPr="004517A7" w:rsidRDefault="000D21E7" w:rsidP="006F29EE">
      <w:pPr>
        <w:spacing w:after="120"/>
        <w:ind w:left="360"/>
        <w:jc w:val="thaiDistribute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 xml:space="preserve">ทุกวันสิ้นรอบระยะเวลารายงาน </w:t>
      </w:r>
      <w:r w:rsidR="0073185E"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Pr="004517A7">
        <w:rPr>
          <w:rFonts w:ascii="Angsana New" w:hAnsi="Angsana New" w:hint="cs"/>
          <w:sz w:val="28"/>
          <w:cs/>
        </w:rPr>
        <w:t>จะทำการประเมินการด้อยค่าของที่ดิน อาคารและอุปกรณ์หรือสินทรัพย์ที่</w:t>
      </w:r>
      <w:r w:rsidR="00212DF2" w:rsidRPr="004517A7">
        <w:rPr>
          <w:rFonts w:ascii="Angsana New" w:hAnsi="Angsana New"/>
          <w:sz w:val="28"/>
        </w:rPr>
        <w:t xml:space="preserve">   </w:t>
      </w:r>
      <w:r w:rsidRPr="004517A7">
        <w:rPr>
          <w:rFonts w:ascii="Angsana New" w:hAnsi="Angsana New" w:hint="cs"/>
          <w:sz w:val="28"/>
          <w:cs/>
        </w:rPr>
        <w:t xml:space="preserve">ไม่มีตัวตนอื่นหากมีข้อบ่งชี้ว่าสินทรัพย์ดังกล่าวอาจด้อยค่าและจะทำการประเมินการด้อยค่าของค่าความนิยมเป็นรายปี </w:t>
      </w:r>
      <w:r w:rsidR="002F45B6" w:rsidRPr="004517A7">
        <w:rPr>
          <w:rFonts w:ascii="Angsana New" w:hAnsi="Angsana New"/>
          <w:sz w:val="28"/>
        </w:rPr>
        <w:t xml:space="preserve"> </w:t>
      </w:r>
      <w:r w:rsidR="0073185E"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Pr="004517A7">
        <w:rPr>
          <w:rFonts w:ascii="Angsana New" w:hAnsi="Angsana New" w:hint="cs"/>
          <w:sz w:val="28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</w:t>
      </w:r>
      <w:r w:rsidR="0073185E"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Pr="004517A7">
        <w:rPr>
          <w:rFonts w:ascii="Angsana New" w:hAnsi="Angsana New" w:hint="cs"/>
          <w:sz w:val="28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ในการประเมินมูลค่ายุติธรรมหักต้นทุนในการขาย </w:t>
      </w:r>
      <w:r w:rsidR="001D479C" w:rsidRPr="004517A7">
        <w:rPr>
          <w:rFonts w:ascii="Angsana New" w:hAnsi="Angsana New" w:hint="cs"/>
          <w:sz w:val="28"/>
          <w:cs/>
        </w:rPr>
        <w:t>กลุ่มบริษัท</w:t>
      </w:r>
      <w:r w:rsidRPr="004517A7">
        <w:rPr>
          <w:rFonts w:ascii="Angsana New" w:hAnsi="Angsana New" w:hint="cs"/>
          <w:sz w:val="28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</w:t>
      </w:r>
      <w:r w:rsidR="005D7377" w:rsidRPr="004517A7">
        <w:rPr>
          <w:rFonts w:ascii="Angsana New" w:hAnsi="Angsana New"/>
          <w:sz w:val="28"/>
        </w:rPr>
        <w:t xml:space="preserve">   </w:t>
      </w:r>
      <w:r w:rsidRPr="004517A7">
        <w:rPr>
          <w:rFonts w:ascii="Angsana New" w:hAnsi="Angsana New" w:hint="cs"/>
          <w:sz w:val="28"/>
          <w:cs/>
        </w:rPr>
        <w:t>ผู้ที่ไม่มีความเกี่ยวข้องกัน</w:t>
      </w:r>
    </w:p>
    <w:p w14:paraId="6CB0C56C" w14:textId="0B7DD929" w:rsidR="000D21E7" w:rsidRPr="004517A7" w:rsidRDefault="0073185E" w:rsidP="00790DF5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0D21E7" w:rsidRPr="004517A7">
        <w:rPr>
          <w:rFonts w:ascii="Angsana New" w:hAnsi="Angsana New" w:hint="cs"/>
          <w:sz w:val="28"/>
          <w:cs/>
        </w:rPr>
        <w:t>จะรับรู้รายการขาดทุนจากการด้อยค่าในส่วนของกำไรหรือขาดทุน ยกเว้นในกรณีที่ ที่ดิน อาคารและส่วนปรับปรุงอาคาร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ขาดทุนจากการด้อยค่า</w:t>
      </w:r>
      <w:r w:rsidR="005D7377" w:rsidRPr="004517A7">
        <w:rPr>
          <w:rFonts w:ascii="Angsana New" w:hAnsi="Angsana New"/>
          <w:sz w:val="28"/>
        </w:rPr>
        <w:t xml:space="preserve">  </w:t>
      </w:r>
      <w:r w:rsidR="000D21E7" w:rsidRPr="004517A7">
        <w:rPr>
          <w:rFonts w:ascii="Angsana New" w:hAnsi="Angsana New" w:hint="cs"/>
          <w:sz w:val="28"/>
          <w:cs/>
        </w:rPr>
        <w:t>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54929FFE" w14:textId="177928B1" w:rsidR="0099772D" w:rsidRPr="004517A7" w:rsidRDefault="000D21E7" w:rsidP="00BE7A22">
      <w:pPr>
        <w:spacing w:after="160"/>
        <w:ind w:left="360"/>
        <w:jc w:val="thaiDistribute"/>
        <w:rPr>
          <w:rFonts w:ascii="Angsana New" w:hAnsi="Angsana New"/>
          <w:sz w:val="28"/>
          <w:cs/>
        </w:rPr>
      </w:pPr>
      <w:r w:rsidRPr="004517A7">
        <w:rPr>
          <w:rFonts w:ascii="Angsana New" w:hAnsi="Angsana New" w:hint="cs"/>
          <w:sz w:val="28"/>
          <w:cs/>
        </w:rPr>
        <w:t>หากในการประเมินการด้อยค่าของสินทรัพย์มีข้อบ่งชี้ที่แสดงให้เห็นว่าผลขาดทุนจากการด้อยค่าของสินทรัพย์ที่รับรู้ใน</w:t>
      </w:r>
      <w:r w:rsidR="005D7377" w:rsidRPr="004517A7">
        <w:rPr>
          <w:rFonts w:ascii="Angsana New" w:hAnsi="Angsana New"/>
          <w:sz w:val="28"/>
        </w:rPr>
        <w:t xml:space="preserve">   </w:t>
      </w:r>
      <w:r w:rsidRPr="004517A7">
        <w:rPr>
          <w:rFonts w:ascii="Angsana New" w:hAnsi="Angsana New" w:hint="cs"/>
          <w:sz w:val="28"/>
          <w:cs/>
        </w:rPr>
        <w:t>งวดก่อนได้หมดไปหรือลดลง</w:t>
      </w:r>
      <w:r w:rsidRPr="004517A7">
        <w:rPr>
          <w:rFonts w:ascii="Angsana New" w:hAnsi="Angsana New" w:hint="cs"/>
          <w:sz w:val="28"/>
          <w:lang w:val="en-GB"/>
        </w:rPr>
        <w:t xml:space="preserve"> </w:t>
      </w:r>
      <w:r w:rsidR="0073185E"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Pr="004517A7">
        <w:rPr>
          <w:rFonts w:ascii="Angsana New" w:hAnsi="Angsana New" w:hint="cs"/>
          <w:sz w:val="28"/>
          <w:cs/>
        </w:rPr>
        <w:t>จะประมาณมูลค่าที่คาดว่าจะได้รับคืนของสินทรัพย์นั้น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</w:t>
      </w:r>
      <w:r w:rsidR="0073185E" w:rsidRPr="004517A7">
        <w:rPr>
          <w:rFonts w:ascii="Angsana New" w:hAnsi="Angsana New" w:hint="cs"/>
          <w:sz w:val="28"/>
          <w:cs/>
        </w:rPr>
        <w:t>ภ</w:t>
      </w:r>
      <w:r w:rsidRPr="004517A7">
        <w:rPr>
          <w:rFonts w:ascii="Angsana New" w:hAnsi="Angsana New" w:hint="cs"/>
          <w:sz w:val="28"/>
          <w:cs/>
        </w:rPr>
        <w:t>ายหลังจากการรับรู้ผลขาดทุนจากการด้อยค่าครั้งล่าสุด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4517A7">
        <w:rPr>
          <w:rFonts w:ascii="Angsana New" w:hAnsi="Angsana New" w:hint="cs"/>
          <w:sz w:val="28"/>
          <w:lang w:val="en-GB"/>
        </w:rPr>
        <w:t xml:space="preserve"> </w:t>
      </w:r>
      <w:r w:rsidR="0073185E"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Pr="004517A7">
        <w:rPr>
          <w:rFonts w:ascii="Angsana New" w:hAnsi="Angsana New" w:hint="cs"/>
          <w:sz w:val="28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1810B283" w14:textId="75C0742A" w:rsidR="000D21E7" w:rsidRPr="004517A7" w:rsidRDefault="00170E53" w:rsidP="00162C89">
      <w:pPr>
        <w:tabs>
          <w:tab w:val="left" w:pos="90"/>
          <w:tab w:val="left" w:pos="360"/>
        </w:tabs>
        <w:spacing w:before="240" w:after="24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4517A7">
        <w:rPr>
          <w:rFonts w:ascii="Angsana New" w:hAnsi="Angsana New"/>
          <w:b/>
          <w:bCs/>
          <w:spacing w:val="-2"/>
          <w:sz w:val="28"/>
        </w:rPr>
        <w:t>3</w:t>
      </w:r>
      <w:r w:rsidR="00FA3248" w:rsidRPr="004517A7">
        <w:rPr>
          <w:rFonts w:ascii="Angsana New" w:hAnsi="Angsana New" w:hint="cs"/>
          <w:b/>
          <w:bCs/>
          <w:spacing w:val="-2"/>
          <w:sz w:val="28"/>
        </w:rPr>
        <w:t>.1</w:t>
      </w:r>
      <w:r w:rsidR="00D33A2E" w:rsidRPr="004517A7">
        <w:rPr>
          <w:rFonts w:ascii="Angsana New" w:hAnsi="Angsana New"/>
          <w:b/>
          <w:bCs/>
          <w:spacing w:val="-2"/>
          <w:sz w:val="28"/>
        </w:rPr>
        <w:t>6</w:t>
      </w:r>
      <w:r w:rsidR="00FA3248" w:rsidRPr="004517A7">
        <w:rPr>
          <w:rFonts w:ascii="Angsana New" w:hAnsi="Angsana New" w:hint="cs"/>
          <w:b/>
          <w:bCs/>
          <w:spacing w:val="-2"/>
          <w:sz w:val="28"/>
        </w:rPr>
        <w:t xml:space="preserve"> </w:t>
      </w:r>
      <w:r w:rsidR="000D21E7" w:rsidRPr="004517A7">
        <w:rPr>
          <w:rFonts w:ascii="Angsana New" w:hAnsi="Angsana New" w:hint="cs"/>
          <w:b/>
          <w:bCs/>
          <w:spacing w:val="-2"/>
          <w:sz w:val="28"/>
          <w:cs/>
        </w:rPr>
        <w:t>ผลประโยชน์ของพนักงาน</w:t>
      </w:r>
    </w:p>
    <w:p w14:paraId="539CF9E5" w14:textId="77777777" w:rsidR="000D21E7" w:rsidRPr="004517A7" w:rsidRDefault="000D21E7" w:rsidP="00D33A2E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z w:val="28"/>
          <w:cs/>
        </w:rPr>
        <w:t>ผลประโยชน์ระยะสั้นของพนักงาน</w:t>
      </w:r>
    </w:p>
    <w:p w14:paraId="482BA9C5" w14:textId="2160512F" w:rsidR="000D21E7" w:rsidRPr="004517A7" w:rsidRDefault="0073185E" w:rsidP="00311F2D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0D21E7" w:rsidRPr="004517A7">
        <w:rPr>
          <w:rFonts w:ascii="Angsana New" w:hAnsi="Angsana New" w:hint="cs"/>
          <w:sz w:val="28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4E1CD3C4" w14:textId="77777777" w:rsidR="000D21E7" w:rsidRPr="004517A7" w:rsidRDefault="000D21E7" w:rsidP="00BE7A22">
      <w:pPr>
        <w:ind w:left="360"/>
        <w:jc w:val="thaiDistribute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z w:val="28"/>
          <w:cs/>
        </w:rPr>
        <w:t xml:space="preserve">ผลประโยชน์หลังออกจากงานของพนักงาน </w:t>
      </w:r>
    </w:p>
    <w:p w14:paraId="42F4E0F1" w14:textId="07174E52" w:rsidR="000D21E7" w:rsidRPr="004517A7" w:rsidRDefault="000D21E7" w:rsidP="00311F2D">
      <w:pPr>
        <w:spacing w:before="120"/>
        <w:ind w:left="360"/>
        <w:jc w:val="thaiDistribute"/>
        <w:rPr>
          <w:rFonts w:ascii="Angsana New" w:hAnsi="Angsana New"/>
          <w:i/>
          <w:iCs/>
          <w:sz w:val="28"/>
          <w:lang w:val="en-GB"/>
        </w:rPr>
      </w:pPr>
      <w:r w:rsidRPr="004517A7">
        <w:rPr>
          <w:rFonts w:ascii="Angsana New" w:hAnsi="Angsana New" w:hint="cs"/>
          <w:i/>
          <w:iCs/>
          <w:sz w:val="28"/>
          <w:cs/>
        </w:rPr>
        <w:t>โครงการสมทบเงิน</w:t>
      </w:r>
    </w:p>
    <w:p w14:paraId="4766561E" w14:textId="4FF4E0C1" w:rsidR="000D21E7" w:rsidRPr="004517A7" w:rsidRDefault="0073185E" w:rsidP="00D33A2E">
      <w:pPr>
        <w:spacing w:before="120"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0D21E7" w:rsidRPr="004517A7">
        <w:rPr>
          <w:rFonts w:ascii="Angsana New" w:hAnsi="Angsana New" w:hint="cs"/>
          <w:sz w:val="28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0D21E7" w:rsidRPr="004517A7">
        <w:rPr>
          <w:rFonts w:ascii="Angsana New" w:hAnsi="Angsana New" w:hint="cs"/>
          <w:sz w:val="28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0D21E7" w:rsidRPr="004517A7">
        <w:rPr>
          <w:rFonts w:ascii="Angsana New" w:hAnsi="Angsana New" w:hint="cs"/>
          <w:sz w:val="28"/>
          <w:cs/>
        </w:rPr>
        <w:t xml:space="preserve"> เงินที่</w:t>
      </w:r>
      <w:r w:rsidR="001D479C" w:rsidRPr="004517A7">
        <w:rPr>
          <w:rFonts w:ascii="Angsana New" w:hAnsi="Angsana New" w:hint="cs"/>
          <w:sz w:val="28"/>
          <w:cs/>
        </w:rPr>
        <w:t>กลุ่มบริษัท</w:t>
      </w:r>
      <w:r w:rsidR="000D21E7" w:rsidRPr="004517A7">
        <w:rPr>
          <w:rFonts w:ascii="Angsana New" w:hAnsi="Angsana New" w:hint="cs"/>
          <w:sz w:val="28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3C028B33" w14:textId="77777777" w:rsidR="000D21E7" w:rsidRPr="004517A7" w:rsidRDefault="000D21E7" w:rsidP="00BE7A22">
      <w:pPr>
        <w:ind w:left="360"/>
        <w:jc w:val="thaiDistribute"/>
        <w:rPr>
          <w:rFonts w:ascii="Angsana New" w:hAnsi="Angsana New"/>
          <w:i/>
          <w:iCs/>
          <w:sz w:val="28"/>
          <w:lang w:val="en-GB"/>
        </w:rPr>
      </w:pPr>
      <w:r w:rsidRPr="004517A7">
        <w:rPr>
          <w:rFonts w:ascii="Angsana New" w:hAnsi="Angsana New" w:hint="cs"/>
          <w:i/>
          <w:iCs/>
          <w:sz w:val="28"/>
          <w:cs/>
        </w:rPr>
        <w:lastRenderedPageBreak/>
        <w:t xml:space="preserve">โครงการผลประโยชน์หลังออกจากงาน </w:t>
      </w:r>
    </w:p>
    <w:p w14:paraId="48A2F63F" w14:textId="11FA1722" w:rsidR="000D21E7" w:rsidRPr="004517A7" w:rsidRDefault="0073185E" w:rsidP="00D33A2E">
      <w:pPr>
        <w:spacing w:before="120"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0D21E7" w:rsidRPr="004517A7">
        <w:rPr>
          <w:rFonts w:ascii="Angsana New" w:hAnsi="Angsana New" w:hint="cs"/>
          <w:sz w:val="28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0D21E7" w:rsidRPr="004517A7">
        <w:rPr>
          <w:rFonts w:ascii="Angsana New" w:hAnsi="Angsana New" w:hint="cs"/>
          <w:sz w:val="28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2ECDBD1C" w14:textId="7D30AF4A" w:rsidR="000D21E7" w:rsidRPr="004517A7" w:rsidRDefault="0073185E" w:rsidP="00D33A2E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0D21E7" w:rsidRPr="004517A7">
        <w:rPr>
          <w:rFonts w:ascii="Angsana New" w:hAnsi="Angsana New" w:hint="cs"/>
          <w:sz w:val="28"/>
          <w:cs/>
        </w:rPr>
        <w:t>คำนวณหนี้สินตามโครงการผลประโยชน์หลังออกจากงานของพนักงาน</w:t>
      </w:r>
      <w:r w:rsidR="000D21E7" w:rsidRPr="004517A7">
        <w:rPr>
          <w:rFonts w:ascii="Angsana New" w:hAnsi="Angsana New" w:hint="cs"/>
          <w:sz w:val="28"/>
          <w:lang w:val="en-GB"/>
        </w:rPr>
        <w:t xml:space="preserve"> </w:t>
      </w:r>
      <w:r w:rsidR="000D21E7" w:rsidRPr="004517A7">
        <w:rPr>
          <w:rFonts w:ascii="Angsana New" w:hAnsi="Angsana New" w:hint="cs"/>
          <w:sz w:val="28"/>
          <w:cs/>
        </w:rPr>
        <w:t>โดยใช้วิธีคิดลดแต่ละหน่วยที่ประมาณการไว้ (</w:t>
      </w:r>
      <w:r w:rsidR="000D21E7" w:rsidRPr="004517A7">
        <w:rPr>
          <w:rFonts w:ascii="Angsana New" w:hAnsi="Angsana New" w:hint="cs"/>
          <w:sz w:val="28"/>
          <w:lang w:val="en-GB"/>
        </w:rPr>
        <w:t>Projected Unit Credit Method)</w:t>
      </w:r>
      <w:r w:rsidR="000D21E7" w:rsidRPr="004517A7">
        <w:rPr>
          <w:rFonts w:ascii="Angsana New" w:hAnsi="Angsana New" w:hint="cs"/>
          <w:sz w:val="28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25DC9611" w14:textId="0482D5B8" w:rsidR="005252CF" w:rsidRPr="004517A7" w:rsidRDefault="000D21E7" w:rsidP="00311F2D">
      <w:pPr>
        <w:spacing w:after="120"/>
        <w:ind w:left="360"/>
        <w:jc w:val="thaiDistribute"/>
        <w:rPr>
          <w:rFonts w:ascii="Angsana New" w:hAnsi="Angsana New"/>
          <w:sz w:val="28"/>
          <w:cs/>
        </w:rPr>
      </w:pPr>
      <w:r w:rsidRPr="004517A7">
        <w:rPr>
          <w:rFonts w:ascii="Angsana New" w:hAnsi="Angsana New" w:hint="cs"/>
          <w:sz w:val="28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</w:t>
      </w:r>
      <w:r w:rsidR="00B457AC" w:rsidRPr="004517A7">
        <w:rPr>
          <w:rFonts w:ascii="Angsana New" w:hAnsi="Angsana New"/>
          <w:sz w:val="28"/>
        </w:rPr>
        <w:t xml:space="preserve">  </w:t>
      </w:r>
      <w:r w:rsidRPr="004517A7">
        <w:rPr>
          <w:rFonts w:ascii="Angsana New" w:hAnsi="Angsana New" w:hint="cs"/>
          <w:sz w:val="28"/>
          <w:cs/>
        </w:rPr>
        <w:t>ของพนักงานจะรับรู้ทันทีในกำไรขาดทุนเบ็ดเสร็จอื่น</w:t>
      </w:r>
    </w:p>
    <w:p w14:paraId="5451D060" w14:textId="621EE957" w:rsidR="00D33A2E" w:rsidRPr="004517A7" w:rsidRDefault="00170E53" w:rsidP="00162C89">
      <w:pPr>
        <w:tabs>
          <w:tab w:val="left" w:pos="90"/>
          <w:tab w:val="left" w:pos="360"/>
        </w:tabs>
        <w:spacing w:before="240" w:after="24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4517A7">
        <w:rPr>
          <w:rFonts w:ascii="Angsana New" w:hAnsi="Angsana New"/>
          <w:b/>
          <w:bCs/>
          <w:spacing w:val="-2"/>
          <w:sz w:val="28"/>
        </w:rPr>
        <w:t>3</w:t>
      </w:r>
      <w:r w:rsidR="00D33A2E" w:rsidRPr="004517A7">
        <w:rPr>
          <w:rFonts w:ascii="Angsana New" w:hAnsi="Angsana New" w:hint="cs"/>
          <w:b/>
          <w:bCs/>
          <w:spacing w:val="-2"/>
          <w:sz w:val="28"/>
        </w:rPr>
        <w:t>.1</w:t>
      </w:r>
      <w:r w:rsidR="00D33A2E" w:rsidRPr="004517A7">
        <w:rPr>
          <w:rFonts w:ascii="Angsana New" w:hAnsi="Angsana New"/>
          <w:b/>
          <w:bCs/>
          <w:spacing w:val="-2"/>
          <w:sz w:val="28"/>
        </w:rPr>
        <w:t>7</w:t>
      </w:r>
      <w:r w:rsidR="00D33A2E" w:rsidRPr="004517A7">
        <w:rPr>
          <w:rFonts w:ascii="Angsana New" w:hAnsi="Angsana New" w:hint="cs"/>
          <w:b/>
          <w:bCs/>
          <w:spacing w:val="-2"/>
          <w:sz w:val="28"/>
        </w:rPr>
        <w:t xml:space="preserve"> </w:t>
      </w:r>
      <w:r w:rsidR="00D33A2E" w:rsidRPr="004517A7">
        <w:rPr>
          <w:rFonts w:ascii="Angsana New" w:hAnsi="Angsana New" w:hint="cs"/>
          <w:b/>
          <w:bCs/>
          <w:spacing w:val="-2"/>
          <w:sz w:val="28"/>
          <w:cs/>
        </w:rPr>
        <w:t>หุ้นกู้แปลงสภาพ</w:t>
      </w:r>
    </w:p>
    <w:p w14:paraId="61B3E344" w14:textId="587E70C9" w:rsidR="00D33A2E" w:rsidRPr="004517A7" w:rsidRDefault="00D33A2E" w:rsidP="00D33A2E">
      <w:pPr>
        <w:spacing w:before="120" w:after="120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>หุ้นกู้แปลงสภาพแสดงองค์ประกอบที่เป็นหนี้สินและส่วนที่เป็นของเจ้าของแยกจากกันในงบแสดงฐานะการเงิน</w:t>
      </w:r>
      <w:r w:rsidR="00311F2D" w:rsidRPr="004517A7">
        <w:rPr>
          <w:rFonts w:ascii="Angsana New" w:hAnsi="Angsana New"/>
          <w:spacing w:val="-2"/>
          <w:sz w:val="28"/>
          <w:lang w:val="en-GB"/>
        </w:rPr>
        <w:t xml:space="preserve"> </w:t>
      </w:r>
      <w:r w:rsidRPr="004517A7">
        <w:rPr>
          <w:rFonts w:ascii="Angsana New" w:hAnsi="Angsana New" w:hint="cs"/>
          <w:spacing w:val="-2"/>
          <w:sz w:val="28"/>
          <w:cs/>
        </w:rPr>
        <w:t>บริษัทได้แยกแสดงองค์ประกอบดังกล่าวโดยกำหนดราคาตามบัญชีของหนี้สินจากการคำนวณจากกระแสเงินสดของเงินต้นและดอกเบี้ย</w:t>
      </w:r>
      <w:r w:rsidR="002D46A6" w:rsidRPr="004517A7">
        <w:rPr>
          <w:rFonts w:ascii="Angsana New" w:hAnsi="Angsana New"/>
          <w:spacing w:val="-2"/>
          <w:sz w:val="28"/>
        </w:rPr>
        <w:t xml:space="preserve">  </w:t>
      </w:r>
      <w:r w:rsidRPr="004517A7">
        <w:rPr>
          <w:rFonts w:ascii="Angsana New" w:hAnsi="Angsana New" w:hint="cs"/>
          <w:spacing w:val="-2"/>
          <w:sz w:val="28"/>
          <w:cs/>
        </w:rPr>
        <w:t>ที่ต้องจ่ายในอนาคตคิดลดด้วยอัตราดอกเบี้ยในตลาดที่เป็นอยู่ขณะนั้นและหุ้นกู้แปลงสภาพ - องค์ประกอบที่เป็นทุนคือผลต่างระหว่างราคาตามบัญชีของหุ้นกู้แปลงสภาพหักด้วยส่วนที่เป็นองค์ประกอบของหนี้สิน</w:t>
      </w:r>
      <w:r w:rsidRPr="004517A7">
        <w:rPr>
          <w:rFonts w:ascii="Angsana New" w:hAnsi="Angsana New" w:hint="cs"/>
          <w:spacing w:val="-2"/>
          <w:sz w:val="28"/>
          <w:lang w:val="en-GB"/>
        </w:rPr>
        <w:t xml:space="preserve"> </w:t>
      </w:r>
    </w:p>
    <w:p w14:paraId="4D22933A" w14:textId="5465471F" w:rsidR="00D33A2E" w:rsidRPr="004517A7" w:rsidRDefault="00D33A2E" w:rsidP="00D33A2E">
      <w:pPr>
        <w:spacing w:before="120" w:after="120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>หุ้นกู้แปลงสภาพส่วนที่เป็นหนี้สินแสดงด้วยราคาทุนตัดจำหน่ายจนกว่ามีการแปลงสภาพเป็นหุ้นสามัญหรือครบอายุการ</w:t>
      </w:r>
      <w:r w:rsidR="00AE676F" w:rsidRPr="004517A7">
        <w:rPr>
          <w:rFonts w:ascii="Angsana New" w:hAnsi="Angsana New"/>
          <w:spacing w:val="-2"/>
          <w:sz w:val="28"/>
        </w:rPr>
        <w:t xml:space="preserve">  </w:t>
      </w:r>
      <w:r w:rsidRPr="004517A7">
        <w:rPr>
          <w:rFonts w:ascii="Angsana New" w:hAnsi="Angsana New" w:hint="cs"/>
          <w:spacing w:val="-2"/>
          <w:sz w:val="28"/>
          <w:cs/>
        </w:rPr>
        <w:t>ชำระคืนของหุ้นกู้ หุ้นกู้แปลงสภาพส่วนที่เป็นทุนซึ่งกำหนดขึ้น ณ วันที่ออกหุ้นกู้จะไม่มีการเปลี่ยนแปลงในรอบระยะเวลาบัญชีถัดไป</w:t>
      </w:r>
    </w:p>
    <w:p w14:paraId="4276E4A6" w14:textId="44B16918" w:rsidR="00D33A2E" w:rsidRPr="004517A7" w:rsidRDefault="00D33A2E" w:rsidP="00D33A2E">
      <w:pPr>
        <w:spacing w:before="120" w:after="120"/>
        <w:ind w:left="360"/>
        <w:jc w:val="thaiDistribute"/>
        <w:rPr>
          <w:rFonts w:ascii="Angsana New" w:hAnsi="Angsana New"/>
          <w:spacing w:val="-2"/>
          <w:sz w:val="28"/>
        </w:rPr>
      </w:pPr>
      <w:r w:rsidRPr="004517A7">
        <w:rPr>
          <w:rFonts w:ascii="Angsana New" w:hAnsi="Angsana New" w:hint="cs"/>
          <w:spacing w:val="-2"/>
          <w:sz w:val="28"/>
          <w:cs/>
        </w:rPr>
        <w:t xml:space="preserve">ค่าใช้จ่ายในการออกหุ้นกู้บันทึกแยกตามส่วนขององค์ประกอบที่เป็นหนี้สินและองค์ประกอบที่เป็นทุนตามสัดส่วนโดยค่าใช้จ่ายในการออกหุ้นกู้ส่วนขององค์ประกอบที่เป็นหนี้สินให้บันทึกหักจากหุ้นกู้แปลงสภาพ </w:t>
      </w:r>
      <w:r w:rsidR="00AE676F" w:rsidRPr="004517A7">
        <w:rPr>
          <w:rFonts w:ascii="Angsana New" w:hAnsi="Angsana New"/>
          <w:spacing w:val="-2"/>
          <w:sz w:val="28"/>
        </w:rPr>
        <w:t>-</w:t>
      </w:r>
      <w:r w:rsidRPr="004517A7">
        <w:rPr>
          <w:rFonts w:ascii="Angsana New" w:hAnsi="Angsana New" w:hint="cs"/>
          <w:spacing w:val="-2"/>
          <w:sz w:val="28"/>
          <w:cs/>
        </w:rPr>
        <w:t xml:space="preserve"> องค์ประกอบที่เป็นหนี้สินและตัดจำหน่ายตามอายุของหุ้นกู้แปลงสภาพ ส่วนค่าใช้จ่ายในการออกหุ้นกู้ส่วนขององค์ประกอบที่เป็นทุนแสดงหักจากส่วนของหุ้นกู้แปลงสภาพองค์ประกอบที่เป็นทุนโดยไม่ต้องตัดจำหน่าย</w:t>
      </w:r>
    </w:p>
    <w:p w14:paraId="1A75DB2D" w14:textId="7FC34099" w:rsidR="000D21E7" w:rsidRPr="004517A7" w:rsidRDefault="00170E53" w:rsidP="00162C89">
      <w:pPr>
        <w:tabs>
          <w:tab w:val="left" w:pos="90"/>
          <w:tab w:val="left" w:pos="360"/>
        </w:tabs>
        <w:spacing w:before="240" w:after="240"/>
        <w:jc w:val="thaiDistribute"/>
        <w:rPr>
          <w:rFonts w:ascii="Angsana New" w:hAnsi="Angsana New"/>
          <w:b/>
          <w:bCs/>
          <w:spacing w:val="-2"/>
          <w:sz w:val="28"/>
          <w:cs/>
        </w:rPr>
      </w:pPr>
      <w:r w:rsidRPr="004517A7">
        <w:rPr>
          <w:rFonts w:ascii="Angsana New" w:hAnsi="Angsana New"/>
          <w:b/>
          <w:bCs/>
          <w:spacing w:val="-2"/>
          <w:sz w:val="28"/>
        </w:rPr>
        <w:t>3</w:t>
      </w:r>
      <w:r w:rsidR="00FA3248" w:rsidRPr="004517A7">
        <w:rPr>
          <w:rFonts w:ascii="Angsana New" w:hAnsi="Angsana New" w:hint="cs"/>
          <w:b/>
          <w:bCs/>
          <w:spacing w:val="-2"/>
          <w:sz w:val="28"/>
        </w:rPr>
        <w:t>.18</w:t>
      </w:r>
      <w:r w:rsidR="00BE7A22" w:rsidRPr="004517A7">
        <w:rPr>
          <w:rFonts w:ascii="Angsana New" w:hAnsi="Angsana New" w:hint="cs"/>
          <w:b/>
          <w:bCs/>
          <w:spacing w:val="-2"/>
          <w:sz w:val="28"/>
        </w:rPr>
        <w:t xml:space="preserve"> </w:t>
      </w:r>
      <w:r w:rsidR="000D21E7" w:rsidRPr="004517A7">
        <w:rPr>
          <w:rFonts w:ascii="Angsana New" w:hAnsi="Angsana New" w:hint="cs"/>
          <w:b/>
          <w:bCs/>
          <w:spacing w:val="-2"/>
          <w:sz w:val="28"/>
          <w:cs/>
        </w:rPr>
        <w:t>ประมาณการหนี้สิน</w:t>
      </w:r>
    </w:p>
    <w:p w14:paraId="36660E63" w14:textId="22D50F3E" w:rsidR="0073185E" w:rsidRPr="004517A7" w:rsidRDefault="0073185E" w:rsidP="00BE7A22">
      <w:pPr>
        <w:spacing w:after="160"/>
        <w:ind w:left="360"/>
        <w:jc w:val="thaiDistribute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0D21E7" w:rsidRPr="004517A7">
        <w:rPr>
          <w:rFonts w:ascii="Angsana New" w:hAnsi="Angsana New" w:hint="cs"/>
          <w:sz w:val="28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ว่า</w:t>
      </w: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0D21E7" w:rsidRPr="004517A7">
        <w:rPr>
          <w:rFonts w:ascii="Angsana New" w:hAnsi="Angsana New" w:hint="cs"/>
          <w:sz w:val="28"/>
          <w:cs/>
        </w:rPr>
        <w:t>จะเสียทรัพยากรเชิงเศรษฐกิจไปเพื่อปลดเปลื้องภาระผูกพันนั้นและ</w:t>
      </w: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0D21E7" w:rsidRPr="004517A7">
        <w:rPr>
          <w:rFonts w:ascii="Angsana New" w:hAnsi="Angsana New" w:hint="cs"/>
          <w:sz w:val="28"/>
          <w:cs/>
        </w:rPr>
        <w:t xml:space="preserve">สามารถประมาณมูลค่าภาระผูกพันนั้นได้อย่างน่าเชื่อถือ </w:t>
      </w:r>
      <w:r w:rsidR="00B752C8" w:rsidRPr="004517A7">
        <w:rPr>
          <w:rFonts w:ascii="Angsana New" w:hAnsi="Angsana New" w:hint="cs"/>
          <w:sz w:val="28"/>
          <w:lang w:val="en-GB"/>
        </w:rPr>
        <w:t xml:space="preserve"> </w:t>
      </w:r>
    </w:p>
    <w:p w14:paraId="0EBCD7C1" w14:textId="02B40C9E" w:rsidR="000D21E7" w:rsidRPr="004517A7" w:rsidRDefault="00170E53" w:rsidP="00162C89">
      <w:pPr>
        <w:tabs>
          <w:tab w:val="left" w:pos="90"/>
          <w:tab w:val="left" w:pos="360"/>
        </w:tabs>
        <w:spacing w:before="240" w:after="24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4517A7">
        <w:rPr>
          <w:rFonts w:ascii="Angsana New" w:hAnsi="Angsana New"/>
          <w:b/>
          <w:bCs/>
          <w:spacing w:val="-2"/>
          <w:sz w:val="28"/>
        </w:rPr>
        <w:t>3</w:t>
      </w:r>
      <w:r w:rsidR="00FA3248" w:rsidRPr="004517A7">
        <w:rPr>
          <w:rFonts w:ascii="Angsana New" w:hAnsi="Angsana New" w:hint="cs"/>
          <w:b/>
          <w:bCs/>
          <w:spacing w:val="-2"/>
          <w:sz w:val="28"/>
        </w:rPr>
        <w:t>.19</w:t>
      </w:r>
      <w:r w:rsidR="00BE7A22" w:rsidRPr="004517A7">
        <w:rPr>
          <w:rFonts w:ascii="Angsana New" w:hAnsi="Angsana New" w:hint="cs"/>
          <w:b/>
          <w:bCs/>
          <w:spacing w:val="-2"/>
          <w:sz w:val="28"/>
        </w:rPr>
        <w:t xml:space="preserve"> </w:t>
      </w:r>
      <w:r w:rsidR="000D21E7" w:rsidRPr="004517A7">
        <w:rPr>
          <w:rFonts w:ascii="Angsana New" w:hAnsi="Angsana New" w:hint="cs"/>
          <w:b/>
          <w:bCs/>
          <w:spacing w:val="-2"/>
          <w:sz w:val="28"/>
          <w:cs/>
        </w:rPr>
        <w:t>ภาษีเงินได้</w:t>
      </w:r>
    </w:p>
    <w:p w14:paraId="7DADCC6B" w14:textId="77777777" w:rsidR="000D21E7" w:rsidRPr="004517A7" w:rsidRDefault="000D21E7" w:rsidP="00D33A2E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z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0F8825C0" w14:textId="77777777" w:rsidR="000D21E7" w:rsidRPr="004517A7" w:rsidRDefault="000D21E7" w:rsidP="00D33A2E">
      <w:pPr>
        <w:spacing w:after="120"/>
        <w:ind w:left="360"/>
        <w:jc w:val="thaiDistribute"/>
        <w:rPr>
          <w:rFonts w:ascii="Angsana New" w:hAnsi="Angsana New"/>
          <w:b/>
          <w:bCs/>
          <w:i/>
          <w:iCs/>
          <w:sz w:val="28"/>
          <w:cs/>
        </w:rPr>
      </w:pPr>
      <w:r w:rsidRPr="004517A7">
        <w:rPr>
          <w:rFonts w:ascii="Angsana New" w:hAnsi="Angsana New" w:hint="cs"/>
          <w:b/>
          <w:bCs/>
          <w:i/>
          <w:iCs/>
          <w:sz w:val="28"/>
          <w:cs/>
        </w:rPr>
        <w:t>ภาษีเงินได้ปัจจุบัน</w:t>
      </w:r>
    </w:p>
    <w:p w14:paraId="751CFA68" w14:textId="7401ECFE" w:rsidR="000D21E7" w:rsidRPr="004517A7" w:rsidRDefault="0073185E" w:rsidP="00D33A2E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0D21E7" w:rsidRPr="004517A7">
        <w:rPr>
          <w:rFonts w:ascii="Angsana New" w:hAnsi="Angsana New" w:hint="cs"/>
          <w:sz w:val="28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14:paraId="73BF68CE" w14:textId="77777777" w:rsidR="000D21E7" w:rsidRPr="004517A7" w:rsidRDefault="000D21E7" w:rsidP="00D33A2E">
      <w:pPr>
        <w:spacing w:after="120"/>
        <w:ind w:left="360"/>
        <w:jc w:val="thaiDistribute"/>
        <w:rPr>
          <w:rFonts w:ascii="Angsana New" w:hAnsi="Angsana New"/>
          <w:b/>
          <w:bCs/>
          <w:i/>
          <w:iCs/>
          <w:sz w:val="28"/>
          <w:cs/>
        </w:rPr>
      </w:pPr>
      <w:r w:rsidRPr="004517A7">
        <w:rPr>
          <w:rFonts w:ascii="Angsana New" w:hAnsi="Angsana New" w:hint="cs"/>
          <w:b/>
          <w:bCs/>
          <w:i/>
          <w:iCs/>
          <w:sz w:val="28"/>
          <w:cs/>
        </w:rPr>
        <w:lastRenderedPageBreak/>
        <w:t>ภาษีเงินได้รอการตัดบัญชี</w:t>
      </w:r>
    </w:p>
    <w:p w14:paraId="11249EF3" w14:textId="12255118" w:rsidR="000D21E7" w:rsidRPr="004517A7" w:rsidRDefault="0073185E" w:rsidP="00D33A2E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0D21E7" w:rsidRPr="004517A7">
        <w:rPr>
          <w:rFonts w:ascii="Angsana New" w:hAnsi="Angsana New" w:hint="cs"/>
          <w:sz w:val="28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</w:t>
      </w:r>
      <w:r w:rsidR="005244B9" w:rsidRPr="004517A7">
        <w:rPr>
          <w:rFonts w:ascii="Angsana New" w:hAnsi="Angsana New"/>
          <w:sz w:val="28"/>
        </w:rPr>
        <w:t xml:space="preserve">    </w:t>
      </w:r>
      <w:r w:rsidR="000D21E7" w:rsidRPr="004517A7">
        <w:rPr>
          <w:rFonts w:ascii="Angsana New" w:hAnsi="Angsana New" w:hint="cs"/>
          <w:sz w:val="28"/>
          <w:cs/>
        </w:rPr>
        <w:t>ณ วันสิ้นรอบระยะเวลารายงานกับฐานภาษีของสินทรัพย์และหนี้สินที่เกี่ยวข้องนั้นโดยใช้อัตราภาษีที่มีผลบังคับใช้ ณ วันสิ้นรอบระยะเวลารายงาน</w:t>
      </w:r>
    </w:p>
    <w:p w14:paraId="44F28A59" w14:textId="363671B0" w:rsidR="000D21E7" w:rsidRPr="004517A7" w:rsidRDefault="0073185E" w:rsidP="00311F2D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0D21E7" w:rsidRPr="004517A7">
        <w:rPr>
          <w:rFonts w:ascii="Angsana New" w:hAnsi="Angsana New" w:hint="cs"/>
          <w:sz w:val="28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รวมทั้งผลขาดทุนทางภาษีที่ยังไม่ได้ใช้ในจำนวนเท่าที่มีความเป็น</w:t>
      </w:r>
      <w:r w:rsidR="00EB7CDA" w:rsidRPr="004517A7">
        <w:rPr>
          <w:rFonts w:ascii="Angsana New" w:hAnsi="Angsana New"/>
          <w:sz w:val="28"/>
        </w:rPr>
        <w:t xml:space="preserve">  </w:t>
      </w:r>
      <w:r w:rsidR="000D21E7" w:rsidRPr="004517A7">
        <w:rPr>
          <w:rFonts w:ascii="Angsana New" w:hAnsi="Angsana New" w:hint="cs"/>
          <w:sz w:val="28"/>
          <w:cs/>
        </w:rPr>
        <w:t>ไปได้ค่อนข้างแน่ที่</w:t>
      </w: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0D21E7" w:rsidRPr="004517A7">
        <w:rPr>
          <w:rFonts w:ascii="Angsana New" w:hAnsi="Angsana New" w:hint="cs"/>
          <w:sz w:val="28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7B24968" w14:textId="2E35469E" w:rsidR="000D21E7" w:rsidRPr="004517A7" w:rsidRDefault="0073185E" w:rsidP="00D33A2E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0D21E7" w:rsidRPr="004517A7">
        <w:rPr>
          <w:rFonts w:ascii="Angsana New" w:hAnsi="Angsana New" w:hint="cs"/>
          <w:sz w:val="28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0D21E7" w:rsidRPr="004517A7">
        <w:rPr>
          <w:rFonts w:ascii="Angsana New" w:hAnsi="Angsana New" w:hint="cs"/>
          <w:sz w:val="28"/>
          <w:lang w:val="en-GB"/>
        </w:rPr>
        <w:t xml:space="preserve"> </w:t>
      </w:r>
      <w:r w:rsidR="000D21E7" w:rsidRPr="004517A7">
        <w:rPr>
          <w:rFonts w:ascii="Angsana New" w:hAnsi="Angsana New" w:hint="cs"/>
          <w:sz w:val="28"/>
          <w:cs/>
        </w:rPr>
        <w:t>หากมีความเป็นไปได้ค่อนข้างแน่ว่า</w:t>
      </w: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0D21E7" w:rsidRPr="004517A7">
        <w:rPr>
          <w:rFonts w:ascii="Angsana New" w:hAnsi="Angsana New" w:hint="cs"/>
          <w:sz w:val="28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DB6E2C9" w14:textId="19657393" w:rsidR="005252CF" w:rsidRPr="004517A7" w:rsidRDefault="0073185E" w:rsidP="00BE7A22">
      <w:pPr>
        <w:spacing w:after="240"/>
        <w:ind w:left="360"/>
        <w:jc w:val="thaiDistribute"/>
        <w:rPr>
          <w:rFonts w:ascii="Angsana New" w:hAnsi="Angsana New"/>
          <w:sz w:val="28"/>
          <w:cs/>
        </w:rPr>
      </w:pP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0D21E7" w:rsidRPr="004517A7">
        <w:rPr>
          <w:rFonts w:ascii="Angsana New" w:hAnsi="Angsana New" w:hint="cs"/>
          <w:sz w:val="28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7A0EC736" w14:textId="5B2FB974" w:rsidR="000D21E7" w:rsidRPr="004517A7" w:rsidRDefault="00170E53" w:rsidP="00162C89">
      <w:pPr>
        <w:tabs>
          <w:tab w:val="left" w:pos="90"/>
          <w:tab w:val="left" w:pos="360"/>
        </w:tabs>
        <w:spacing w:before="240" w:after="24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4517A7">
        <w:rPr>
          <w:rFonts w:ascii="Angsana New" w:hAnsi="Angsana New"/>
          <w:b/>
          <w:bCs/>
          <w:spacing w:val="-2"/>
          <w:sz w:val="28"/>
        </w:rPr>
        <w:t>3</w:t>
      </w:r>
      <w:r w:rsidR="000D21E7" w:rsidRPr="004517A7">
        <w:rPr>
          <w:rFonts w:ascii="Angsana New" w:hAnsi="Angsana New" w:hint="cs"/>
          <w:b/>
          <w:bCs/>
          <w:spacing w:val="-2"/>
          <w:sz w:val="28"/>
        </w:rPr>
        <w:t>.</w:t>
      </w:r>
      <w:r w:rsidR="00FA3248" w:rsidRPr="004517A7">
        <w:rPr>
          <w:rFonts w:ascii="Angsana New" w:hAnsi="Angsana New" w:hint="cs"/>
          <w:b/>
          <w:bCs/>
          <w:spacing w:val="-2"/>
          <w:sz w:val="28"/>
        </w:rPr>
        <w:t>20</w:t>
      </w:r>
      <w:r w:rsidR="000D21E7" w:rsidRPr="004517A7">
        <w:rPr>
          <w:rFonts w:ascii="Angsana New" w:hAnsi="Angsana New" w:hint="cs"/>
          <w:b/>
          <w:bCs/>
          <w:spacing w:val="-2"/>
          <w:sz w:val="28"/>
        </w:rPr>
        <w:tab/>
      </w:r>
      <w:r w:rsidR="000D21E7" w:rsidRPr="004517A7">
        <w:rPr>
          <w:rFonts w:ascii="Angsana New" w:hAnsi="Angsana New" w:hint="cs"/>
          <w:b/>
          <w:bCs/>
          <w:spacing w:val="-2"/>
          <w:sz w:val="28"/>
          <w:cs/>
        </w:rPr>
        <w:t>การวัดมูลค่ายุติธรรม</w:t>
      </w:r>
    </w:p>
    <w:p w14:paraId="23FD6E96" w14:textId="5BD2948D" w:rsidR="000D21E7" w:rsidRPr="004517A7" w:rsidRDefault="000D21E7" w:rsidP="005E4C7C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z w:val="28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73185E"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Pr="004517A7">
        <w:rPr>
          <w:rFonts w:ascii="Angsana New" w:hAnsi="Angsana New" w:hint="cs"/>
          <w:sz w:val="28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</w:t>
      </w:r>
      <w:r w:rsidR="00EB7CDA" w:rsidRPr="004517A7">
        <w:rPr>
          <w:rFonts w:ascii="Angsana New" w:hAnsi="Angsana New"/>
          <w:sz w:val="28"/>
        </w:rPr>
        <w:t xml:space="preserve">  </w:t>
      </w:r>
      <w:r w:rsidRPr="004517A7">
        <w:rPr>
          <w:rFonts w:ascii="Angsana New" w:hAnsi="Angsana New" w:hint="cs"/>
          <w:sz w:val="28"/>
          <w:cs/>
        </w:rPr>
        <w:t>ที่เกี่ยวข้องกำหนดให้ต้องวัดมูลค่าด้วยมูลค่ายุติธรรม</w:t>
      </w:r>
      <w:r w:rsidRPr="004517A7">
        <w:rPr>
          <w:rFonts w:ascii="Angsana New" w:hAnsi="Angsana New" w:hint="cs"/>
          <w:sz w:val="28"/>
          <w:lang w:val="en-GB"/>
        </w:rPr>
        <w:t xml:space="preserve"> </w:t>
      </w:r>
      <w:r w:rsidRPr="004517A7">
        <w:rPr>
          <w:rFonts w:ascii="Angsana New" w:hAnsi="Angsana New" w:hint="cs"/>
          <w:sz w:val="28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73185E"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Pr="004517A7">
        <w:rPr>
          <w:rFonts w:ascii="Angsana New" w:hAnsi="Angsana New" w:hint="cs"/>
          <w:sz w:val="28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4C882FA8" w14:textId="198EB941" w:rsidR="000D21E7" w:rsidRPr="004517A7" w:rsidRDefault="000D21E7" w:rsidP="00BE7A22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z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</w:t>
      </w:r>
      <w:r w:rsidR="004148D0" w:rsidRPr="004517A7">
        <w:rPr>
          <w:rFonts w:ascii="Angsana New" w:hAnsi="Angsana New"/>
          <w:sz w:val="28"/>
        </w:rPr>
        <w:t xml:space="preserve">  </w:t>
      </w:r>
      <w:r w:rsidRPr="004517A7">
        <w:rPr>
          <w:rFonts w:ascii="Angsana New" w:hAnsi="Angsana New" w:hint="cs"/>
          <w:sz w:val="28"/>
          <w:cs/>
        </w:rPr>
        <w:t>สามระดับตามประเภทของข้อมูลที่นำมาใช้ในการวัดมูลค่ายุติธรรม ดังนี้</w:t>
      </w:r>
    </w:p>
    <w:p w14:paraId="1F991E98" w14:textId="77777777" w:rsidR="000D21E7" w:rsidRPr="004517A7" w:rsidRDefault="000D21E7" w:rsidP="00BE7A22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z w:val="28"/>
          <w:cs/>
        </w:rPr>
        <w:t xml:space="preserve">ระดับ </w:t>
      </w:r>
      <w:r w:rsidRPr="004517A7">
        <w:rPr>
          <w:rFonts w:ascii="Angsana New" w:hAnsi="Angsana New" w:hint="cs"/>
          <w:sz w:val="28"/>
          <w:lang w:val="en-GB"/>
        </w:rPr>
        <w:t xml:space="preserve">1 </w:t>
      </w:r>
      <w:r w:rsidRPr="004517A7">
        <w:rPr>
          <w:rFonts w:ascii="Angsana New" w:hAnsi="Angsana New" w:hint="cs"/>
          <w:sz w:val="28"/>
          <w:lang w:val="en-GB"/>
        </w:rPr>
        <w:tab/>
      </w:r>
      <w:r w:rsidRPr="004517A7">
        <w:rPr>
          <w:rFonts w:ascii="Angsana New" w:hAnsi="Angsana New" w:hint="cs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0376989" w14:textId="1365B860" w:rsidR="000D21E7" w:rsidRPr="004517A7" w:rsidRDefault="000D21E7" w:rsidP="00BE7A22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z w:val="28"/>
          <w:cs/>
        </w:rPr>
        <w:t xml:space="preserve">ระดับ </w:t>
      </w:r>
      <w:r w:rsidRPr="004517A7">
        <w:rPr>
          <w:rFonts w:ascii="Angsana New" w:hAnsi="Angsana New" w:hint="cs"/>
          <w:sz w:val="28"/>
          <w:lang w:val="en-GB"/>
        </w:rPr>
        <w:t>2</w:t>
      </w:r>
      <w:r w:rsidRPr="004517A7">
        <w:rPr>
          <w:rFonts w:ascii="Angsana New" w:hAnsi="Angsana New" w:hint="cs"/>
          <w:sz w:val="28"/>
          <w:lang w:val="en-GB"/>
        </w:rPr>
        <w:tab/>
      </w:r>
      <w:r w:rsidRPr="004517A7">
        <w:rPr>
          <w:rFonts w:ascii="Angsana New" w:hAnsi="Angsana New" w:hint="cs"/>
          <w:sz w:val="28"/>
          <w:cs/>
        </w:rPr>
        <w:t>ใช้ข้อมูลอื่นที่สามารถสังเกตได้ของสินทรัพย์หรือหนี้สินไม่ว่าจะเป็นข้อมูลทางตรงหรือทางอ้อม</w:t>
      </w:r>
    </w:p>
    <w:p w14:paraId="78D88F13" w14:textId="77777777" w:rsidR="000D21E7" w:rsidRPr="004517A7" w:rsidRDefault="000D21E7" w:rsidP="005E4C7C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z w:val="28"/>
          <w:cs/>
        </w:rPr>
        <w:t xml:space="preserve">ระดับ </w:t>
      </w:r>
      <w:r w:rsidRPr="004517A7">
        <w:rPr>
          <w:rFonts w:ascii="Angsana New" w:hAnsi="Angsana New" w:hint="cs"/>
          <w:sz w:val="28"/>
          <w:lang w:val="en-GB"/>
        </w:rPr>
        <w:t>3</w:t>
      </w:r>
      <w:r w:rsidRPr="004517A7">
        <w:rPr>
          <w:rFonts w:ascii="Angsana New" w:hAnsi="Angsana New" w:hint="cs"/>
          <w:sz w:val="28"/>
          <w:lang w:val="en-GB"/>
        </w:rPr>
        <w:tab/>
      </w:r>
      <w:r w:rsidRPr="004517A7">
        <w:rPr>
          <w:rFonts w:ascii="Angsana New" w:hAnsi="Angsana New" w:hint="cs"/>
          <w:sz w:val="28"/>
          <w:cs/>
        </w:rPr>
        <w:t>ใช้ข้อมูลที่ไม่สามารถสังเกตได้</w:t>
      </w:r>
      <w:r w:rsidRPr="004517A7">
        <w:rPr>
          <w:rFonts w:ascii="Angsana New" w:hAnsi="Angsana New" w:hint="cs"/>
          <w:sz w:val="28"/>
          <w:lang w:val="en-GB"/>
        </w:rPr>
        <w:t xml:space="preserve"> </w:t>
      </w:r>
      <w:r w:rsidRPr="004517A7">
        <w:rPr>
          <w:rFonts w:ascii="Angsana New" w:hAnsi="Angsana New" w:hint="cs"/>
          <w:sz w:val="28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26F5B1BB" w14:textId="4C4A4793" w:rsidR="00600753" w:rsidRPr="004517A7" w:rsidRDefault="000D21E7" w:rsidP="00BE7A22">
      <w:pPr>
        <w:spacing w:after="160"/>
        <w:ind w:left="360"/>
        <w:jc w:val="thaiDistribute"/>
        <w:rPr>
          <w:rFonts w:ascii="Angsana New" w:hAnsi="Angsana New"/>
          <w:sz w:val="28"/>
          <w:cs/>
        </w:rPr>
      </w:pPr>
      <w:r w:rsidRPr="004517A7">
        <w:rPr>
          <w:rFonts w:ascii="Angsana New" w:hAnsi="Angsana New" w:hint="cs"/>
          <w:sz w:val="28"/>
          <w:cs/>
        </w:rPr>
        <w:t xml:space="preserve">ทุกวันสิ้นรอบระยะเวลารายงาน </w:t>
      </w:r>
      <w:r w:rsidR="0073185E"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Pr="004517A7">
        <w:rPr>
          <w:rFonts w:ascii="Angsana New" w:hAnsi="Angsana New" w:hint="cs"/>
          <w:sz w:val="28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4517A7">
        <w:rPr>
          <w:rFonts w:ascii="Angsana New" w:hAnsi="Angsana New" w:hint="cs"/>
          <w:sz w:val="28"/>
          <w:lang w:val="en-GB"/>
        </w:rPr>
        <w:t xml:space="preserve"> </w:t>
      </w:r>
      <w:r w:rsidRPr="004517A7">
        <w:rPr>
          <w:rFonts w:ascii="Angsana New" w:hAnsi="Angsana New" w:hint="cs"/>
          <w:sz w:val="28"/>
          <w:cs/>
        </w:rPr>
        <w:t>ณ</w:t>
      </w:r>
      <w:r w:rsidRPr="004517A7">
        <w:rPr>
          <w:rFonts w:ascii="Angsana New" w:hAnsi="Angsana New" w:hint="cs"/>
          <w:sz w:val="28"/>
          <w:lang w:val="en-GB"/>
        </w:rPr>
        <w:t xml:space="preserve"> </w:t>
      </w:r>
      <w:r w:rsidRPr="004517A7">
        <w:rPr>
          <w:rFonts w:ascii="Angsana New" w:hAnsi="Angsana New" w:hint="cs"/>
          <w:sz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58A8A08D" w14:textId="77777777" w:rsidR="00600753" w:rsidRPr="004517A7" w:rsidRDefault="00600753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cs/>
        </w:rPr>
      </w:pPr>
      <w:r w:rsidRPr="004517A7">
        <w:rPr>
          <w:rFonts w:ascii="Angsana New" w:hAnsi="Angsana New"/>
          <w:sz w:val="28"/>
          <w:cs/>
        </w:rPr>
        <w:br w:type="page"/>
      </w:r>
    </w:p>
    <w:p w14:paraId="7F4B1855" w14:textId="4F8C815E" w:rsidR="00662B0B" w:rsidRPr="004517A7" w:rsidRDefault="00170E53" w:rsidP="00162C89">
      <w:pPr>
        <w:tabs>
          <w:tab w:val="left" w:pos="90"/>
          <w:tab w:val="left" w:pos="360"/>
        </w:tabs>
        <w:spacing w:before="240" w:after="24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4517A7">
        <w:rPr>
          <w:rFonts w:ascii="Angsana New" w:hAnsi="Angsana New"/>
          <w:b/>
          <w:bCs/>
          <w:spacing w:val="-2"/>
          <w:sz w:val="28"/>
        </w:rPr>
        <w:lastRenderedPageBreak/>
        <w:t>3</w:t>
      </w:r>
      <w:r w:rsidR="00662B0B" w:rsidRPr="004517A7">
        <w:rPr>
          <w:rFonts w:ascii="Angsana New" w:hAnsi="Angsana New" w:hint="cs"/>
          <w:b/>
          <w:bCs/>
          <w:spacing w:val="-2"/>
          <w:sz w:val="28"/>
        </w:rPr>
        <w:t xml:space="preserve">.21 </w:t>
      </w:r>
      <w:r w:rsidR="00662B0B" w:rsidRPr="004517A7">
        <w:rPr>
          <w:rFonts w:ascii="Angsana New" w:hAnsi="Angsana New" w:hint="cs"/>
          <w:b/>
          <w:bCs/>
          <w:spacing w:val="-2"/>
          <w:sz w:val="28"/>
          <w:cs/>
        </w:rPr>
        <w:t>การรับรู้รายได้</w:t>
      </w:r>
    </w:p>
    <w:p w14:paraId="7EF17680" w14:textId="2E7187DB" w:rsidR="00662B0B" w:rsidRPr="004517A7" w:rsidRDefault="00662B0B" w:rsidP="000272E4">
      <w:pPr>
        <w:overflowPunct/>
        <w:autoSpaceDE/>
        <w:autoSpaceDN/>
        <w:adjustRightInd/>
        <w:spacing w:before="120" w:after="120"/>
        <w:ind w:left="360"/>
        <w:jc w:val="thaiDistribute"/>
        <w:textAlignment w:val="auto"/>
        <w:rPr>
          <w:rFonts w:ascii="Angsana New" w:hAnsi="Angsana New"/>
          <w:b/>
          <w:bCs/>
          <w:i/>
          <w:iCs/>
          <w:spacing w:val="-2"/>
          <w:sz w:val="28"/>
          <w:cs/>
        </w:rPr>
      </w:pPr>
      <w:r w:rsidRPr="004517A7">
        <w:rPr>
          <w:rFonts w:ascii="Angsana New" w:hAnsi="Angsana New" w:hint="cs"/>
          <w:b/>
          <w:bCs/>
          <w:i/>
          <w:iCs/>
          <w:spacing w:val="-2"/>
          <w:sz w:val="28"/>
          <w:cs/>
        </w:rPr>
        <w:t>รายได้จากการขาย</w:t>
      </w:r>
    </w:p>
    <w:p w14:paraId="105C15FF" w14:textId="0B26179F" w:rsidR="005252CF" w:rsidRPr="004517A7" w:rsidRDefault="00662B0B" w:rsidP="000272E4">
      <w:pPr>
        <w:overflowPunct/>
        <w:autoSpaceDE/>
        <w:autoSpaceDN/>
        <w:adjustRightInd/>
        <w:spacing w:after="120"/>
        <w:ind w:left="360"/>
        <w:jc w:val="thaiDistribute"/>
        <w:textAlignment w:val="auto"/>
        <w:rPr>
          <w:rFonts w:ascii="Angsana New" w:hAnsi="Angsana New"/>
          <w:spacing w:val="-2"/>
          <w:sz w:val="28"/>
          <w:cs/>
        </w:rPr>
      </w:pPr>
      <w:r w:rsidRPr="004517A7">
        <w:rPr>
          <w:rFonts w:ascii="Angsana New" w:hAnsi="Angsana New" w:hint="cs"/>
          <w:spacing w:val="-2"/>
          <w:sz w:val="28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กล่าวคือ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โดยไม่รวมภาษีมูลค่าเพิ่ม</w:t>
      </w:r>
    </w:p>
    <w:p w14:paraId="37C4971A" w14:textId="77777777" w:rsidR="00662B0B" w:rsidRPr="004517A7" w:rsidRDefault="00662B0B" w:rsidP="000272E4">
      <w:pPr>
        <w:overflowPunct/>
        <w:autoSpaceDE/>
        <w:autoSpaceDN/>
        <w:adjustRightInd/>
        <w:spacing w:before="120" w:after="120"/>
        <w:ind w:left="360"/>
        <w:jc w:val="thaiDistribute"/>
        <w:textAlignment w:val="auto"/>
        <w:rPr>
          <w:rFonts w:ascii="Angsana New" w:hAnsi="Angsana New"/>
          <w:b/>
          <w:bCs/>
          <w:i/>
          <w:iCs/>
          <w:spacing w:val="-2"/>
          <w:sz w:val="28"/>
          <w:lang w:val="en-GB"/>
        </w:rPr>
      </w:pPr>
      <w:r w:rsidRPr="004517A7">
        <w:rPr>
          <w:rFonts w:ascii="Angsana New" w:hAnsi="Angsana New" w:hint="cs"/>
          <w:b/>
          <w:bCs/>
          <w:i/>
          <w:iCs/>
          <w:spacing w:val="-2"/>
          <w:sz w:val="28"/>
          <w:cs/>
        </w:rPr>
        <w:t>รายได้จากการให้บริการ</w:t>
      </w:r>
    </w:p>
    <w:p w14:paraId="0BE59485" w14:textId="2F7F7589" w:rsidR="00662B0B" w:rsidRPr="004517A7" w:rsidRDefault="00662B0B" w:rsidP="00662B0B">
      <w:pPr>
        <w:overflowPunct/>
        <w:autoSpaceDE/>
        <w:autoSpaceDN/>
        <w:adjustRightInd/>
        <w:spacing w:after="240"/>
        <w:ind w:left="360"/>
        <w:jc w:val="thaiDistribute"/>
        <w:textAlignment w:val="auto"/>
        <w:rPr>
          <w:rFonts w:ascii="Angsana New" w:hAnsi="Angsana New"/>
          <w:spacing w:val="-2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>รายได้จากการให้บริการ ประกอบด้วย รายได้จากการให้บริการขนส่งแก๊สและรายได้จากการให้บริการบำรุงรักษา รายได้จากการให้บริการรับรู้ตลอดช่วงเวลาที่ให้บริการโดยพิจารณาถึงขั้นความสำเร็จของงาน อัตราค่าบริการและระยะเวลาเป็นไปตามที่กำหนดในสัญญา ค่านายหน้าจ่ายหรือส่วนลดที่ให้กับคู่ค้าซึ่งถูกพิจารณาเป็นลูกค้าของกลุ่มบริษัท จะบันทึกสุทธิจากรายได้จากการให้บริการ</w:t>
      </w:r>
    </w:p>
    <w:p w14:paraId="017F5E27" w14:textId="77777777" w:rsidR="00662B0B" w:rsidRPr="004517A7" w:rsidRDefault="00662B0B" w:rsidP="000272E4">
      <w:pPr>
        <w:overflowPunct/>
        <w:autoSpaceDE/>
        <w:autoSpaceDN/>
        <w:adjustRightInd/>
        <w:spacing w:before="240" w:after="120"/>
        <w:ind w:left="360"/>
        <w:jc w:val="thaiDistribute"/>
        <w:textAlignment w:val="auto"/>
        <w:rPr>
          <w:rFonts w:ascii="Angsana New" w:hAnsi="Angsana New"/>
          <w:b/>
          <w:bCs/>
          <w:i/>
          <w:iCs/>
          <w:spacing w:val="-2"/>
          <w:sz w:val="28"/>
          <w:lang w:val="en-GB"/>
        </w:rPr>
      </w:pPr>
      <w:r w:rsidRPr="004517A7">
        <w:rPr>
          <w:rFonts w:ascii="Angsana New" w:hAnsi="Angsana New" w:hint="cs"/>
          <w:b/>
          <w:bCs/>
          <w:i/>
          <w:iCs/>
          <w:spacing w:val="-2"/>
          <w:sz w:val="28"/>
          <w:cs/>
        </w:rPr>
        <w:t>รายได้จากการให้บริการรับเหมาติดตั้งงานระบบ</w:t>
      </w:r>
    </w:p>
    <w:p w14:paraId="0E4BBB9D" w14:textId="4F64EA54" w:rsidR="00662B0B" w:rsidRPr="004517A7" w:rsidRDefault="00662B0B" w:rsidP="00662B0B">
      <w:pPr>
        <w:overflowPunct/>
        <w:autoSpaceDE/>
        <w:autoSpaceDN/>
        <w:adjustRightInd/>
        <w:spacing w:after="240"/>
        <w:ind w:left="360"/>
        <w:jc w:val="thaiDistribute"/>
        <w:textAlignment w:val="auto"/>
        <w:rPr>
          <w:rFonts w:ascii="Angsana New" w:hAnsi="Angsana New"/>
          <w:spacing w:val="-2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>รายได้จากการให้บริการรับเหมาติดตั้งงานระบบ สำหรับโครงการที่มีมูลค่าต่ำและระยะเวลาทำงานสั้นและยังไม่ได้โอนการควบคุมในสินทรัพย์ที่เกิดขึ้นให้กับลูกค้าจะรับรู้เมื่อให้บริการแล้วเสร็จ</w:t>
      </w:r>
    </w:p>
    <w:p w14:paraId="0A69276B" w14:textId="77777777" w:rsidR="00662B0B" w:rsidRPr="004517A7" w:rsidRDefault="00662B0B" w:rsidP="000272E4">
      <w:pPr>
        <w:overflowPunct/>
        <w:autoSpaceDE/>
        <w:autoSpaceDN/>
        <w:adjustRightInd/>
        <w:spacing w:before="120" w:after="120"/>
        <w:ind w:left="360"/>
        <w:jc w:val="thaiDistribute"/>
        <w:textAlignment w:val="auto"/>
        <w:rPr>
          <w:rFonts w:ascii="Angsana New" w:hAnsi="Angsana New"/>
          <w:b/>
          <w:bCs/>
          <w:i/>
          <w:iCs/>
          <w:spacing w:val="-2"/>
          <w:sz w:val="28"/>
          <w:lang w:val="en-GB"/>
        </w:rPr>
      </w:pPr>
      <w:r w:rsidRPr="004517A7">
        <w:rPr>
          <w:rFonts w:ascii="Angsana New" w:hAnsi="Angsana New" w:hint="cs"/>
          <w:b/>
          <w:bCs/>
          <w:i/>
          <w:iCs/>
          <w:spacing w:val="-2"/>
          <w:sz w:val="28"/>
          <w:cs/>
        </w:rPr>
        <w:t>รายได้ค่าบริหารจัดการ</w:t>
      </w:r>
    </w:p>
    <w:p w14:paraId="7F19E761" w14:textId="77777777" w:rsidR="00662B0B" w:rsidRPr="004517A7" w:rsidRDefault="00662B0B" w:rsidP="00662B0B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spacing w:val="-2"/>
          <w:sz w:val="28"/>
          <w:lang w:val="en-GB"/>
        </w:rPr>
      </w:pPr>
      <w:r w:rsidRPr="004517A7">
        <w:rPr>
          <w:rFonts w:ascii="Angsana New" w:hAnsi="Angsana New" w:hint="cs"/>
          <w:spacing w:val="-2"/>
          <w:sz w:val="28"/>
          <w:cs/>
        </w:rPr>
        <w:t>รายได้ค่าบริหารจัดการรับรู้เป็นรายได้ตามเกณฑ์คงค้างตามเงื่อนไขและข้อตกลงที่ระบุในสัญญาที่เกี่ยวข้อง</w:t>
      </w:r>
    </w:p>
    <w:p w14:paraId="1FCE82F1" w14:textId="77777777" w:rsidR="00662B0B" w:rsidRPr="004517A7" w:rsidRDefault="00662B0B" w:rsidP="000272E4">
      <w:pPr>
        <w:overflowPunct/>
        <w:autoSpaceDE/>
        <w:autoSpaceDN/>
        <w:adjustRightInd/>
        <w:spacing w:before="120" w:after="120"/>
        <w:ind w:left="360"/>
        <w:jc w:val="thaiDistribute"/>
        <w:textAlignment w:val="auto"/>
        <w:rPr>
          <w:rFonts w:ascii="Angsana New" w:hAnsi="Angsana New"/>
          <w:b/>
          <w:bCs/>
          <w:i/>
          <w:iCs/>
          <w:spacing w:val="-2"/>
          <w:sz w:val="28"/>
          <w:lang w:val="en-GB"/>
        </w:rPr>
      </w:pPr>
      <w:r w:rsidRPr="004517A7">
        <w:rPr>
          <w:rFonts w:ascii="Angsana New" w:hAnsi="Angsana New" w:hint="cs"/>
          <w:b/>
          <w:bCs/>
          <w:i/>
          <w:iCs/>
          <w:spacing w:val="-2"/>
          <w:sz w:val="28"/>
          <w:cs/>
        </w:rPr>
        <w:t>ดอกเบี้ยรับ</w:t>
      </w:r>
    </w:p>
    <w:p w14:paraId="50821BCF" w14:textId="242D5F2F" w:rsidR="00662B0B" w:rsidRPr="004517A7" w:rsidRDefault="00662B0B" w:rsidP="000272E4">
      <w:pPr>
        <w:overflowPunct/>
        <w:autoSpaceDE/>
        <w:autoSpaceDN/>
        <w:adjustRightInd/>
        <w:spacing w:after="120"/>
        <w:ind w:left="360"/>
        <w:jc w:val="thaiDistribute"/>
        <w:textAlignment w:val="auto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z w:val="28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12D8036F" w14:textId="65DDF6BB" w:rsidR="000D21E7" w:rsidRPr="004517A7" w:rsidRDefault="00170E53" w:rsidP="00162C89">
      <w:pPr>
        <w:tabs>
          <w:tab w:val="left" w:pos="90"/>
          <w:tab w:val="left" w:pos="360"/>
        </w:tabs>
        <w:spacing w:before="240" w:after="24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4517A7">
        <w:rPr>
          <w:rFonts w:ascii="Angsana New" w:hAnsi="Angsana New"/>
          <w:b/>
          <w:bCs/>
          <w:spacing w:val="-2"/>
          <w:sz w:val="28"/>
        </w:rPr>
        <w:t>3</w:t>
      </w:r>
      <w:r w:rsidR="000D21E7" w:rsidRPr="004517A7">
        <w:rPr>
          <w:rFonts w:ascii="Angsana New" w:hAnsi="Angsana New" w:hint="cs"/>
          <w:b/>
          <w:bCs/>
          <w:spacing w:val="-2"/>
          <w:sz w:val="28"/>
        </w:rPr>
        <w:t>.</w:t>
      </w:r>
      <w:r w:rsidR="00444950" w:rsidRPr="004517A7">
        <w:rPr>
          <w:rFonts w:ascii="Angsana New" w:hAnsi="Angsana New" w:hint="cs"/>
          <w:b/>
          <w:bCs/>
          <w:spacing w:val="-2"/>
          <w:sz w:val="28"/>
        </w:rPr>
        <w:t>22</w:t>
      </w:r>
      <w:r w:rsidR="000D21E7" w:rsidRPr="004517A7">
        <w:rPr>
          <w:rFonts w:ascii="Angsana New" w:hAnsi="Angsana New" w:hint="cs"/>
          <w:b/>
          <w:bCs/>
          <w:spacing w:val="-2"/>
          <w:sz w:val="28"/>
        </w:rPr>
        <w:tab/>
      </w:r>
      <w:r w:rsidR="000D21E7" w:rsidRPr="004517A7">
        <w:rPr>
          <w:rFonts w:ascii="Angsana New" w:hAnsi="Angsana New" w:hint="cs"/>
          <w:b/>
          <w:bCs/>
          <w:spacing w:val="-2"/>
          <w:sz w:val="28"/>
          <w:cs/>
        </w:rPr>
        <w:t>ข้อมูลจำแนกตามส่วนงาน</w:t>
      </w:r>
    </w:p>
    <w:p w14:paraId="040872A6" w14:textId="1A382B2F" w:rsidR="000D21E7" w:rsidRPr="004517A7" w:rsidRDefault="000D21E7" w:rsidP="000272E4">
      <w:pPr>
        <w:overflowPunct/>
        <w:autoSpaceDE/>
        <w:autoSpaceDN/>
        <w:adjustRightInd/>
        <w:spacing w:after="120"/>
        <w:ind w:left="360"/>
        <w:jc w:val="thaiDistribute"/>
        <w:textAlignment w:val="auto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z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ซึ่งพิจารณาว่าคือคณะกรรมการบริษัทที่ทำการตัดสินใจเชิงกลยุทธ์</w:t>
      </w:r>
    </w:p>
    <w:p w14:paraId="5322FC0E" w14:textId="720C780B" w:rsidR="000D21E7" w:rsidRPr="004517A7" w:rsidRDefault="00170E53" w:rsidP="00162C89">
      <w:pPr>
        <w:tabs>
          <w:tab w:val="left" w:pos="90"/>
          <w:tab w:val="left" w:pos="360"/>
        </w:tabs>
        <w:spacing w:before="240" w:after="24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4517A7">
        <w:rPr>
          <w:rFonts w:ascii="Angsana New" w:hAnsi="Angsana New"/>
          <w:b/>
          <w:bCs/>
          <w:spacing w:val="-2"/>
          <w:sz w:val="28"/>
        </w:rPr>
        <w:t>3</w:t>
      </w:r>
      <w:r w:rsidR="000D21E7" w:rsidRPr="004517A7">
        <w:rPr>
          <w:rFonts w:ascii="Angsana New" w:hAnsi="Angsana New" w:hint="cs"/>
          <w:b/>
          <w:bCs/>
          <w:spacing w:val="-2"/>
          <w:sz w:val="28"/>
        </w:rPr>
        <w:t>.</w:t>
      </w:r>
      <w:r w:rsidR="00444950" w:rsidRPr="004517A7">
        <w:rPr>
          <w:rFonts w:ascii="Angsana New" w:hAnsi="Angsana New" w:hint="cs"/>
          <w:b/>
          <w:bCs/>
          <w:spacing w:val="-2"/>
          <w:sz w:val="28"/>
        </w:rPr>
        <w:t>23</w:t>
      </w:r>
      <w:r w:rsidR="000D21E7" w:rsidRPr="004517A7">
        <w:rPr>
          <w:rFonts w:ascii="Angsana New" w:hAnsi="Angsana New" w:hint="cs"/>
          <w:b/>
          <w:bCs/>
          <w:spacing w:val="-2"/>
          <w:sz w:val="28"/>
        </w:rPr>
        <w:tab/>
      </w:r>
      <w:r w:rsidR="000D21E7" w:rsidRPr="004517A7">
        <w:rPr>
          <w:rFonts w:ascii="Angsana New" w:hAnsi="Angsana New" w:hint="cs"/>
          <w:b/>
          <w:bCs/>
          <w:spacing w:val="-2"/>
          <w:sz w:val="28"/>
          <w:cs/>
        </w:rPr>
        <w:t xml:space="preserve">กำไร (ขาดทุน) ต่อหุ้น </w:t>
      </w:r>
    </w:p>
    <w:p w14:paraId="002C964F" w14:textId="77777777" w:rsidR="000D21E7" w:rsidRPr="004517A7" w:rsidRDefault="000D21E7" w:rsidP="000272E4">
      <w:pPr>
        <w:overflowPunct/>
        <w:autoSpaceDE/>
        <w:autoSpaceDN/>
        <w:adjustRightInd/>
        <w:spacing w:after="120"/>
        <w:ind w:left="360"/>
        <w:jc w:val="thaiDistribute"/>
        <w:textAlignment w:val="auto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z w:val="28"/>
          <w:cs/>
        </w:rPr>
        <w:t>กำไร (ขาดทุน) ต่อหุ้นขั้นพื้นฐานคำนวณโดยการหารกำไร (ขาดทุน) สุทธิสำหรับปีที่เป็นของผู้ถือหุ้นสามัญด้วยจำนวนหุ้นสามัญถัวเฉลี่ยถ่วงน้ำหนักที่ถือโดยบุคคลภายนอกในระหว่างปี ในกรณีที่มีการเพิ่มทุนใช้จำนวนหุ้นสามัญถัวเฉลี่ยถ่วงน้ำหนักตามระยะเวลาการรับชำระค่าหุ้นเพิ่มทุน และในกรณีที่ลดทุนใช้จำนวนหุ้นสามัญถัวเฉลี่ยถ่วงน้ำหนักตามระยะเวลาการจดทะเบียนการลดทุน กำไร (ขาดทุน) ต่อหุ้นปรับลดคำนวณจากจำนวนหุ้นสามัญถัวเฉลี่ยถ่วงน้ำหนักที่รวมสมมติฐานว่าหุ้นสามัญเทียบเท่าได้ถูกแปลงเป็นหุ้นสามัญทั้งหมด</w:t>
      </w:r>
    </w:p>
    <w:p w14:paraId="498EF36B" w14:textId="607EE989" w:rsidR="000D21E7" w:rsidRPr="004517A7" w:rsidRDefault="00170E53" w:rsidP="00162C89">
      <w:pPr>
        <w:tabs>
          <w:tab w:val="left" w:pos="90"/>
          <w:tab w:val="left" w:pos="360"/>
        </w:tabs>
        <w:spacing w:before="240" w:after="24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4517A7">
        <w:rPr>
          <w:rFonts w:ascii="Angsana New" w:hAnsi="Angsana New"/>
          <w:b/>
          <w:bCs/>
          <w:spacing w:val="-2"/>
          <w:sz w:val="28"/>
        </w:rPr>
        <w:lastRenderedPageBreak/>
        <w:t>3</w:t>
      </w:r>
      <w:r w:rsidR="00CD783E" w:rsidRPr="004517A7">
        <w:rPr>
          <w:rFonts w:ascii="Angsana New" w:hAnsi="Angsana New" w:hint="cs"/>
          <w:b/>
          <w:bCs/>
          <w:spacing w:val="-2"/>
          <w:sz w:val="28"/>
        </w:rPr>
        <w:t>.</w:t>
      </w:r>
      <w:r w:rsidR="00444950" w:rsidRPr="004517A7">
        <w:rPr>
          <w:rFonts w:ascii="Angsana New" w:hAnsi="Angsana New" w:hint="cs"/>
          <w:b/>
          <w:bCs/>
          <w:spacing w:val="-2"/>
          <w:sz w:val="28"/>
        </w:rPr>
        <w:t>24</w:t>
      </w:r>
      <w:r w:rsidR="000D21E7" w:rsidRPr="004517A7">
        <w:rPr>
          <w:rFonts w:ascii="Angsana New" w:hAnsi="Angsana New" w:hint="cs"/>
          <w:b/>
          <w:bCs/>
          <w:spacing w:val="-2"/>
          <w:sz w:val="28"/>
        </w:rPr>
        <w:tab/>
      </w:r>
      <w:r w:rsidR="000D21E7" w:rsidRPr="004517A7">
        <w:rPr>
          <w:rFonts w:ascii="Angsana New" w:hAnsi="Angsana New" w:hint="cs"/>
          <w:b/>
          <w:bCs/>
          <w:spacing w:val="-2"/>
          <w:sz w:val="28"/>
          <w:cs/>
        </w:rPr>
        <w:t>การใช้ดุลยพินิจและประมาณการทางบัญชีที่สำคัญ</w:t>
      </w:r>
    </w:p>
    <w:p w14:paraId="0C1D3BD9" w14:textId="54A56555" w:rsidR="000D21E7" w:rsidRPr="004517A7" w:rsidRDefault="000D21E7" w:rsidP="000272E4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z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 w:rsidR="00EA382C" w:rsidRPr="004517A7">
        <w:rPr>
          <w:rFonts w:ascii="Angsana New" w:hAnsi="Angsana New"/>
          <w:sz w:val="28"/>
        </w:rPr>
        <w:t xml:space="preserve"> </w:t>
      </w:r>
      <w:r w:rsidRPr="004517A7">
        <w:rPr>
          <w:rFonts w:ascii="Angsana New" w:hAnsi="Angsana New" w:hint="cs"/>
          <w:sz w:val="28"/>
          <w:cs/>
        </w:rPr>
        <w:t>การใช้</w:t>
      </w:r>
      <w:r w:rsidR="0073185E" w:rsidRPr="004517A7">
        <w:rPr>
          <w:rFonts w:ascii="Angsana New" w:hAnsi="Angsana New" w:hint="cs"/>
          <w:sz w:val="28"/>
          <w:cs/>
        </w:rPr>
        <w:t xml:space="preserve"> </w:t>
      </w:r>
      <w:r w:rsidRPr="004517A7">
        <w:rPr>
          <w:rFonts w:ascii="Angsana New" w:hAnsi="Angsana New" w:hint="cs"/>
          <w:sz w:val="28"/>
          <w:cs/>
        </w:rPr>
        <w:t>ดุลยพินิจและการประมาณการที่สำคัญมีดังนี้</w:t>
      </w:r>
    </w:p>
    <w:p w14:paraId="588DABE1" w14:textId="77777777" w:rsidR="000D21E7" w:rsidRPr="004517A7" w:rsidRDefault="000D21E7" w:rsidP="000272E4">
      <w:pPr>
        <w:spacing w:after="120"/>
        <w:ind w:left="360"/>
        <w:jc w:val="thaiDistribute"/>
        <w:rPr>
          <w:rFonts w:ascii="Angsana New" w:hAnsi="Angsana New"/>
          <w:b/>
          <w:bCs/>
          <w:i/>
          <w:iCs/>
          <w:sz w:val="28"/>
          <w:lang w:val="en-GB"/>
        </w:rPr>
      </w:pPr>
      <w:r w:rsidRPr="004517A7">
        <w:rPr>
          <w:rFonts w:ascii="Angsana New" w:hAnsi="Angsana New" w:hint="cs"/>
          <w:b/>
          <w:bCs/>
          <w:i/>
          <w:iCs/>
          <w:sz w:val="28"/>
          <w:cs/>
        </w:rPr>
        <w:t>ที่ดิน อาคารและอุปกรณ์และค่าเสื่อมราคา</w:t>
      </w:r>
    </w:p>
    <w:p w14:paraId="4E07AB7B" w14:textId="7267A359" w:rsidR="000D21E7" w:rsidRPr="004517A7" w:rsidRDefault="000D21E7" w:rsidP="000272E4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z w:val="28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</w:t>
      </w:r>
      <w:r w:rsidR="00EA382C" w:rsidRPr="004517A7">
        <w:rPr>
          <w:rFonts w:ascii="Angsana New" w:hAnsi="Angsana New"/>
          <w:sz w:val="28"/>
        </w:rPr>
        <w:t xml:space="preserve">   </w:t>
      </w:r>
      <w:r w:rsidRPr="004517A7">
        <w:rPr>
          <w:rFonts w:ascii="Angsana New" w:hAnsi="Angsana New" w:hint="cs"/>
          <w:sz w:val="28"/>
          <w:cs/>
        </w:rPr>
        <w:t>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</w:t>
      </w:r>
      <w:r w:rsidR="00EA382C" w:rsidRPr="004517A7">
        <w:rPr>
          <w:rFonts w:ascii="Angsana New" w:hAnsi="Angsana New"/>
          <w:sz w:val="28"/>
        </w:rPr>
        <w:t xml:space="preserve">  </w:t>
      </w:r>
      <w:r w:rsidRPr="004517A7">
        <w:rPr>
          <w:rFonts w:ascii="Angsana New" w:hAnsi="Angsana New" w:hint="cs"/>
          <w:sz w:val="28"/>
          <w:cs/>
        </w:rPr>
        <w:t>การเปลี่ยนแปลงเกิดขึ้น</w:t>
      </w:r>
    </w:p>
    <w:p w14:paraId="174A783C" w14:textId="11A2CA64" w:rsidR="000D21E7" w:rsidRPr="004517A7" w:rsidRDefault="0073185E" w:rsidP="005E4C7C">
      <w:pPr>
        <w:spacing w:after="120"/>
        <w:ind w:left="360"/>
        <w:jc w:val="thaiDistribute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0D21E7" w:rsidRPr="004517A7">
        <w:rPr>
          <w:rFonts w:ascii="Angsana New" w:hAnsi="Angsana New" w:hint="cs"/>
          <w:sz w:val="28"/>
          <w:cs/>
        </w:rPr>
        <w:t>แสดงมูลค่าของที่ดิน อาคารและส่วนปรับปรุงอาคารด้วยราคาที่ตีใหม่ซึ่งราคาที่ตีใหม่นี้ได้ประเมินโดยผู้ประเมินราคาอิสระโดยใช้วิธีเปรียบเทียบราคาตลาดสำหรับที่ดินและวิธีวิเคราะห์มูลค่าจากต้นทุนสำหรับอาคารและส่วนปรับปรุงอาคาร ซึ่งการประเมินมูลค่าดังกล่าวต้องอาศัยข้อสมมติฐานและการประมาณการบางประการ</w:t>
      </w:r>
      <w:r w:rsidR="000D21E7" w:rsidRPr="004517A7">
        <w:rPr>
          <w:rFonts w:ascii="Angsana New" w:hAnsi="Angsana New" w:hint="cs"/>
          <w:sz w:val="28"/>
          <w:lang w:val="en-GB"/>
        </w:rPr>
        <w:t xml:space="preserve"> </w:t>
      </w:r>
      <w:r w:rsidR="000D21E7" w:rsidRPr="004517A7">
        <w:rPr>
          <w:rFonts w:ascii="Angsana New" w:hAnsi="Angsana New" w:hint="cs"/>
          <w:sz w:val="28"/>
          <w:cs/>
        </w:rPr>
        <w:t xml:space="preserve">ตามที่อธิบายไว้ในหมายเหตุข้อ </w:t>
      </w:r>
      <w:r w:rsidR="007057B2" w:rsidRPr="004517A7">
        <w:rPr>
          <w:rFonts w:ascii="Angsana New" w:hAnsi="Angsana New"/>
          <w:sz w:val="28"/>
          <w:lang w:val="en-GB"/>
        </w:rPr>
        <w:t>1</w:t>
      </w:r>
      <w:r w:rsidR="003F5E78" w:rsidRPr="004517A7">
        <w:rPr>
          <w:rFonts w:ascii="Angsana New" w:hAnsi="Angsana New"/>
          <w:sz w:val="28"/>
        </w:rPr>
        <w:t>8</w:t>
      </w:r>
    </w:p>
    <w:p w14:paraId="77FE00B3" w14:textId="3F8426D9" w:rsidR="000D21E7" w:rsidRPr="004517A7" w:rsidRDefault="000D21E7" w:rsidP="000272E4">
      <w:pPr>
        <w:spacing w:after="120"/>
        <w:ind w:left="360"/>
        <w:jc w:val="thaiDistribute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>นอกจากนี้ฝ่ายบริหารจำเป็นต้อง</w:t>
      </w:r>
      <w:r w:rsidR="0073185E" w:rsidRPr="004517A7">
        <w:rPr>
          <w:rFonts w:ascii="Angsana New" w:hAnsi="Angsana New" w:hint="cs"/>
          <w:sz w:val="28"/>
          <w:cs/>
        </w:rPr>
        <w:t>ทดสอบ</w:t>
      </w:r>
      <w:r w:rsidRPr="004517A7">
        <w:rPr>
          <w:rFonts w:ascii="Angsana New" w:hAnsi="Angsana New" w:hint="cs"/>
          <w:sz w:val="28"/>
          <w:cs/>
        </w:rPr>
        <w:t>การด้อยค่าของที่ดิน อาคารและอุปกรณ์ในแต่ละช่วงเวลาและบันทึกขาดทุนจากการด้อยค่า</w:t>
      </w:r>
      <w:r w:rsidR="002B096E" w:rsidRPr="004517A7">
        <w:rPr>
          <w:rFonts w:ascii="Angsana New" w:hAnsi="Angsana New"/>
          <w:sz w:val="28"/>
        </w:rPr>
        <w:t xml:space="preserve"> </w:t>
      </w:r>
      <w:r w:rsidRPr="004517A7">
        <w:rPr>
          <w:rFonts w:ascii="Angsana New" w:hAnsi="Angsana New" w:hint="cs"/>
          <w:sz w:val="28"/>
          <w:cs/>
        </w:rPr>
        <w:t>หากคาดว่ามูลค่าที่คาดว่าจะได้รับคืนต่ำกว่ามูลค่าตามบัญชีของสินทรัพย์นั้นในการนี้ฝ่ายบริหารจำเป็นต้องใช้</w:t>
      </w:r>
      <w:r w:rsidR="0073185E" w:rsidRPr="004517A7">
        <w:rPr>
          <w:rFonts w:ascii="Angsana New" w:hAnsi="Angsana New" w:hint="cs"/>
          <w:sz w:val="28"/>
          <w:cs/>
        </w:rPr>
        <w:t xml:space="preserve">        </w:t>
      </w:r>
      <w:r w:rsidRPr="004517A7">
        <w:rPr>
          <w:rFonts w:ascii="Angsana New" w:hAnsi="Angsana New" w:hint="cs"/>
          <w:sz w:val="28"/>
          <w:cs/>
        </w:rPr>
        <w:t>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66DCE6F" w14:textId="77777777" w:rsidR="000D21E7" w:rsidRPr="004517A7" w:rsidRDefault="000D21E7" w:rsidP="000272E4">
      <w:pPr>
        <w:spacing w:after="120"/>
        <w:ind w:left="360"/>
        <w:jc w:val="thaiDistribute"/>
        <w:rPr>
          <w:rFonts w:ascii="Angsana New" w:hAnsi="Angsana New"/>
          <w:b/>
          <w:bCs/>
          <w:i/>
          <w:iCs/>
          <w:sz w:val="28"/>
          <w:lang w:val="en-GB"/>
        </w:rPr>
      </w:pPr>
      <w:r w:rsidRPr="004517A7">
        <w:rPr>
          <w:rFonts w:ascii="Angsana New" w:hAnsi="Angsana New" w:hint="cs"/>
          <w:b/>
          <w:bCs/>
          <w:i/>
          <w:iCs/>
          <w:sz w:val="28"/>
          <w:cs/>
        </w:rPr>
        <w:t>ค่าความนิยมและสินทรัพย์ไม่มีตัวตน</w:t>
      </w:r>
    </w:p>
    <w:p w14:paraId="1D955876" w14:textId="237D209C" w:rsidR="000D21E7" w:rsidRPr="004517A7" w:rsidRDefault="000D21E7" w:rsidP="000272E4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4517A7">
        <w:rPr>
          <w:rFonts w:ascii="Angsana New" w:hAnsi="Angsana New" w:hint="cs"/>
          <w:sz w:val="28"/>
          <w:cs/>
        </w:rPr>
        <w:t>ในการบันทึกและวัดมูลค่าของค่าความนิยมและสินทรัพย์ไม่มีตัวตน ณ วันที่ได้มาตลอดจนการทดสอบการด้อยค่า</w:t>
      </w:r>
      <w:r w:rsidR="006922CB" w:rsidRPr="004517A7">
        <w:rPr>
          <w:rFonts w:ascii="Angsana New" w:hAnsi="Angsana New"/>
          <w:sz w:val="28"/>
        </w:rPr>
        <w:t xml:space="preserve">      </w:t>
      </w:r>
      <w:r w:rsidRPr="004517A7">
        <w:rPr>
          <w:rFonts w:ascii="Angsana New" w:hAnsi="Angsana New" w:hint="cs"/>
          <w:sz w:val="28"/>
          <w:cs/>
        </w:rPr>
        <w:t>ในภายหลัง ฝ่ายบริหารจำเป็นต้องประมาณการกระแสเงินสดที่คาดว่าจะได้รับในอนาคตจากสินทรัพย์หรือหน่วยของสินทรัพย์ที่ก่อให้เกิดเงินสด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056F5C12" w14:textId="77777777" w:rsidR="000D21E7" w:rsidRPr="004517A7" w:rsidRDefault="000D21E7" w:rsidP="000272E4">
      <w:pPr>
        <w:spacing w:after="120"/>
        <w:ind w:left="360"/>
        <w:jc w:val="thaiDistribute"/>
        <w:rPr>
          <w:rFonts w:ascii="Angsana New" w:hAnsi="Angsana New"/>
          <w:b/>
          <w:bCs/>
          <w:i/>
          <w:iCs/>
          <w:sz w:val="28"/>
          <w:lang w:val="en-GB"/>
        </w:rPr>
      </w:pPr>
      <w:r w:rsidRPr="004517A7">
        <w:rPr>
          <w:rFonts w:ascii="Angsana New" w:hAnsi="Angsana New" w:hint="cs"/>
          <w:b/>
          <w:bCs/>
          <w:i/>
          <w:iCs/>
          <w:sz w:val="28"/>
          <w:cs/>
        </w:rPr>
        <w:t>สินทรัพย์ภาษีเงินได้รอการตัดบัญชี</w:t>
      </w:r>
    </w:p>
    <w:p w14:paraId="25AE1889" w14:textId="1258BC8B" w:rsidR="003F5E78" w:rsidRPr="004517A7" w:rsidRDefault="0073185E" w:rsidP="005E4C7C">
      <w:pPr>
        <w:spacing w:after="120"/>
        <w:ind w:left="360"/>
        <w:jc w:val="thaiDistribute"/>
        <w:rPr>
          <w:rFonts w:ascii="Angsana New" w:hAnsi="Angsana New"/>
          <w:sz w:val="28"/>
          <w:cs/>
        </w:rPr>
      </w:pP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0D21E7" w:rsidRPr="004517A7">
        <w:rPr>
          <w:rFonts w:ascii="Angsana New" w:hAnsi="Angsana New" w:hint="cs"/>
          <w:sz w:val="28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0D21E7" w:rsidRPr="004517A7">
        <w:rPr>
          <w:rFonts w:ascii="Angsana New" w:hAnsi="Angsana New" w:hint="cs"/>
          <w:sz w:val="28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Pr="004517A7"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0D21E7" w:rsidRPr="004517A7">
        <w:rPr>
          <w:rFonts w:ascii="Angsana New" w:hAnsi="Angsana New" w:hint="cs"/>
          <w:sz w:val="28"/>
          <w:cs/>
        </w:rPr>
        <w:t>ควรรับรู้จำนวนสินทรัพย์ภาษีเงินได้รอการตัดบัญชีเป็นจำนวนเท่าใดโดยพิจารณาถึงจำนวนกำไรทางภาษีที่คาดว่าจะเกิดในอนาคตในแต่ละช่วงเวลา</w:t>
      </w:r>
    </w:p>
    <w:p w14:paraId="1A4997E4" w14:textId="77777777" w:rsidR="003F5E78" w:rsidRPr="004517A7" w:rsidRDefault="003F5E78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cs/>
        </w:rPr>
      </w:pPr>
      <w:r w:rsidRPr="004517A7">
        <w:rPr>
          <w:rFonts w:ascii="Angsana New" w:hAnsi="Angsana New"/>
          <w:sz w:val="28"/>
          <w:cs/>
        </w:rPr>
        <w:br w:type="page"/>
      </w:r>
    </w:p>
    <w:p w14:paraId="0C40F873" w14:textId="161C1206" w:rsidR="00D5121C" w:rsidRPr="004517A7" w:rsidRDefault="009B2480" w:rsidP="00E81D10">
      <w:pPr>
        <w:pStyle w:val="ListParagraph"/>
        <w:numPr>
          <w:ilvl w:val="0"/>
          <w:numId w:val="1"/>
        </w:numPr>
        <w:tabs>
          <w:tab w:val="left" w:pos="360"/>
        </w:tabs>
        <w:spacing w:before="120" w:line="240" w:lineRule="atLeast"/>
        <w:ind w:left="360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4517A7">
        <w:rPr>
          <w:rFonts w:ascii="Angsana New" w:hAnsi="Angsana New" w:hint="cs"/>
          <w:b/>
          <w:bCs/>
          <w:color w:val="000000"/>
          <w:sz w:val="28"/>
          <w:cs/>
        </w:rPr>
        <w:lastRenderedPageBreak/>
        <w:t>การซื้อธุรกิจ</w:t>
      </w:r>
    </w:p>
    <w:p w14:paraId="1E969116" w14:textId="25580EEB" w:rsidR="00E81D10" w:rsidRPr="00641FE1" w:rsidRDefault="00EC7C79" w:rsidP="005F03D4">
      <w:pPr>
        <w:pStyle w:val="ListParagraph"/>
        <w:numPr>
          <w:ilvl w:val="1"/>
          <w:numId w:val="1"/>
        </w:numPr>
        <w:spacing w:before="240"/>
        <w:ind w:left="360" w:hanging="360"/>
        <w:jc w:val="thaiDistribute"/>
        <w:rPr>
          <w:rFonts w:ascii="Angsana New" w:eastAsia="Times New Roman" w:hAnsi="Angsana New"/>
          <w:b/>
          <w:bCs/>
          <w:sz w:val="28"/>
          <w:lang w:val="en-GB"/>
        </w:rPr>
      </w:pPr>
      <w:r w:rsidRPr="00641FE1">
        <w:rPr>
          <w:rFonts w:ascii="Angsana New" w:eastAsia="Times New Roman" w:hAnsi="Angsana New" w:hint="cs"/>
          <w:b/>
          <w:bCs/>
          <w:sz w:val="28"/>
          <w:cs/>
          <w:lang w:val="en-GB"/>
        </w:rPr>
        <w:t>การโอนหุ้น</w:t>
      </w:r>
    </w:p>
    <w:p w14:paraId="4C25C3E4" w14:textId="0A51F23A" w:rsidR="002022AE" w:rsidRPr="004517A7" w:rsidRDefault="002022AE" w:rsidP="002022AE">
      <w:pPr>
        <w:spacing w:before="240"/>
        <w:ind w:left="360"/>
        <w:jc w:val="thaiDistribute"/>
        <w:rPr>
          <w:rFonts w:ascii="Angsana New" w:eastAsia="Times New Roman" w:hAnsi="Angsana New"/>
          <w:sz w:val="28"/>
          <w:lang w:val="en-GB"/>
        </w:rPr>
      </w:pPr>
      <w:r w:rsidRPr="004517A7">
        <w:rPr>
          <w:rFonts w:ascii="Angsana New" w:eastAsia="Times New Roman" w:hAnsi="Angsana New" w:hint="cs"/>
          <w:sz w:val="28"/>
          <w:cs/>
          <w:lang w:val="en-GB"/>
        </w:rPr>
        <w:t>เมื่อวันที่</w:t>
      </w:r>
      <w:r w:rsidRPr="004517A7">
        <w:rPr>
          <w:rFonts w:ascii="Angsana New" w:eastAsia="Times New Roman" w:hAnsi="Angsana New"/>
          <w:sz w:val="28"/>
          <w:lang w:val="en-GB"/>
        </w:rPr>
        <w:t xml:space="preserve"> 12</w:t>
      </w:r>
      <w:r w:rsidRPr="004517A7">
        <w:rPr>
          <w:rFonts w:ascii="Angsana New" w:eastAsia="Times New Roman" w:hAnsi="Angsana New"/>
          <w:sz w:val="28"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 xml:space="preserve">ธันวาคม </w:t>
      </w:r>
      <w:r w:rsidRPr="004517A7">
        <w:rPr>
          <w:rFonts w:ascii="Angsana New" w:eastAsia="Times New Roman" w:hAnsi="Angsana New"/>
          <w:sz w:val="28"/>
          <w:lang w:val="en-GB"/>
        </w:rPr>
        <w:t>256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2</w:t>
      </w:r>
      <w:r w:rsidRPr="004517A7">
        <w:rPr>
          <w:rFonts w:ascii="Angsana New" w:eastAsia="Times New Roman" w:hAnsi="Angsana New"/>
          <w:sz w:val="28"/>
          <w:lang w:val="en-GB"/>
        </w:rPr>
        <w:t xml:space="preserve"> </w:t>
      </w:r>
      <w:r w:rsidRPr="004517A7">
        <w:rPr>
          <w:rFonts w:ascii="Angsana New" w:eastAsia="Times New Roman" w:hAnsi="Angsana New"/>
          <w:sz w:val="28"/>
          <w:cs/>
          <w:lang w:val="en-GB"/>
        </w:rPr>
        <w:t>ที่ประชุมคณะกรรมการบริษัท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ครั้งที่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 </w:t>
      </w:r>
      <w:r w:rsidRPr="004517A7">
        <w:rPr>
          <w:rFonts w:ascii="Angsana New" w:eastAsia="Times New Roman" w:hAnsi="Angsana New"/>
          <w:sz w:val="28"/>
          <w:lang w:val="en-GB"/>
        </w:rPr>
        <w:t>1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4</w:t>
      </w:r>
      <w:r w:rsidRPr="004517A7">
        <w:rPr>
          <w:rFonts w:ascii="Angsana New" w:eastAsia="Times New Roman" w:hAnsi="Angsana New"/>
          <w:sz w:val="28"/>
          <w:lang w:val="en-GB"/>
        </w:rPr>
        <w:t>/256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2</w:t>
      </w:r>
      <w:r w:rsidRPr="004517A7">
        <w:rPr>
          <w:rFonts w:ascii="Angsana New" w:eastAsia="Times New Roman" w:hAnsi="Angsana New"/>
          <w:sz w:val="28"/>
          <w:lang w:val="en-GB"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ของบริษัท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เซเว่น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ยูทิลิตี้ส์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แอนด์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พาวเวอร์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จำกัด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 (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มหาชน</w:t>
      </w:r>
      <w:r w:rsidRPr="004517A7">
        <w:rPr>
          <w:rFonts w:ascii="Angsana New" w:eastAsia="Times New Roman" w:hAnsi="Angsana New"/>
          <w:sz w:val="28"/>
          <w:cs/>
          <w:lang w:val="en-GB"/>
        </w:rPr>
        <w:t>) (</w:t>
      </w:r>
      <w:r w:rsidRPr="004517A7">
        <w:rPr>
          <w:rFonts w:ascii="Angsana New" w:eastAsia="Times New Roman" w:hAnsi="Angsana New" w:hint="eastAsia"/>
          <w:sz w:val="28"/>
          <w:cs/>
          <w:lang w:val="en-GB"/>
        </w:rPr>
        <w:t>“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บริษัท</w:t>
      </w:r>
      <w:r w:rsidRPr="004517A7">
        <w:rPr>
          <w:rFonts w:ascii="Angsana New" w:eastAsia="Times New Roman" w:hAnsi="Angsana New" w:hint="eastAsia"/>
          <w:sz w:val="28"/>
          <w:cs/>
          <w:lang w:val="en-GB"/>
        </w:rPr>
        <w:t>”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) 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ได้มีมติอนุมัติ</w:t>
      </w:r>
      <w:r w:rsidRPr="004517A7">
        <w:rPr>
          <w:rFonts w:ascii="Angsana New" w:eastAsia="Times New Roman" w:hAnsi="Angsana New"/>
          <w:sz w:val="28"/>
          <w:cs/>
          <w:lang w:val="en-GB"/>
        </w:rPr>
        <w:t>ให้บริษัทเข้า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ลงทุนใน</w:t>
      </w:r>
      <w:r w:rsidRPr="004517A7">
        <w:rPr>
          <w:rFonts w:ascii="Angsana New" w:eastAsia="Times New Roman" w:hAnsi="Angsana New"/>
          <w:sz w:val="28"/>
          <w:lang w:val="en-GB"/>
        </w:rPr>
        <w:t xml:space="preserve"> 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บริษัท 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 xml:space="preserve">โกลด์ ชอร์ส จำกัด </w:t>
      </w:r>
      <w:r w:rsidRPr="004517A7">
        <w:rPr>
          <w:rFonts w:ascii="Angsana New" w:eastAsia="Times New Roman" w:hAnsi="Angsana New"/>
          <w:sz w:val="28"/>
          <w:lang w:val="en-GB"/>
        </w:rPr>
        <w:t>(“</w:t>
      </w:r>
      <w:r w:rsidRPr="004517A7">
        <w:rPr>
          <w:rFonts w:ascii="Angsana New" w:eastAsia="Times New Roman" w:hAnsi="Angsana New"/>
          <w:sz w:val="28"/>
        </w:rPr>
        <w:t>GS</w:t>
      </w:r>
      <w:r w:rsidRPr="004517A7">
        <w:rPr>
          <w:rFonts w:ascii="Angsana New" w:eastAsia="Times New Roman" w:hAnsi="Angsana New"/>
          <w:sz w:val="28"/>
          <w:lang w:val="en-GB"/>
        </w:rPr>
        <w:t xml:space="preserve">”) 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ในสัดส่วนร้อยละ </w:t>
      </w:r>
      <w:r w:rsidRPr="004517A7">
        <w:rPr>
          <w:rFonts w:ascii="Angsana New" w:eastAsia="Times New Roman" w:hAnsi="Angsana New"/>
          <w:sz w:val="28"/>
          <w:lang w:val="en-GB"/>
        </w:rPr>
        <w:t>5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 ของ</w:t>
      </w:r>
      <w:r w:rsidR="008869B8" w:rsidRPr="004517A7">
        <w:rPr>
          <w:rFonts w:ascii="Angsana New" w:eastAsia="Times New Roman" w:hAnsi="Angsana New"/>
          <w:sz w:val="28"/>
          <w:lang w:val="en-GB"/>
        </w:rPr>
        <w:t xml:space="preserve">   </w:t>
      </w:r>
      <w:r w:rsidRPr="004517A7">
        <w:rPr>
          <w:rFonts w:ascii="Angsana New" w:eastAsia="Times New Roman" w:hAnsi="Angsana New"/>
          <w:sz w:val="28"/>
          <w:cs/>
          <w:lang w:val="en-GB"/>
        </w:rPr>
        <w:t>จำนวนหุ้น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สามัญ</w:t>
      </w:r>
      <w:r w:rsidRPr="004517A7">
        <w:rPr>
          <w:rFonts w:ascii="Angsana New" w:eastAsia="Times New Roman" w:hAnsi="Angsana New"/>
          <w:sz w:val="28"/>
          <w:cs/>
          <w:lang w:val="en-GB"/>
        </w:rPr>
        <w:t>ทั้งหมดจากผู้ถือหุ้นเดิม</w:t>
      </w:r>
      <w:r w:rsidRPr="004517A7">
        <w:rPr>
          <w:rFonts w:ascii="Angsana New" w:eastAsia="Times New Roman" w:hAnsi="Angsana New"/>
          <w:sz w:val="28"/>
          <w:lang w:val="en-GB"/>
        </w:rPr>
        <w:t xml:space="preserve"> 318,997 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หุ้น</w:t>
      </w:r>
    </w:p>
    <w:p w14:paraId="5FD8E362" w14:textId="3A055BA5" w:rsidR="002022AE" w:rsidRPr="004517A7" w:rsidRDefault="002022AE" w:rsidP="002022AE">
      <w:pPr>
        <w:spacing w:before="240"/>
        <w:ind w:left="360"/>
        <w:jc w:val="thaiDistribute"/>
        <w:rPr>
          <w:rFonts w:ascii="Angsana New" w:eastAsia="Times New Roman" w:hAnsi="Angsana New"/>
          <w:sz w:val="28"/>
          <w:lang w:val="en-GB"/>
        </w:rPr>
      </w:pPr>
      <w:r w:rsidRPr="004517A7">
        <w:rPr>
          <w:rFonts w:ascii="Angsana New" w:eastAsia="Times New Roman" w:hAnsi="Angsana New" w:hint="cs"/>
          <w:sz w:val="28"/>
          <w:cs/>
          <w:lang w:val="en-GB"/>
        </w:rPr>
        <w:t>เมื่อวันที่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 </w:t>
      </w:r>
      <w:r w:rsidRPr="004517A7">
        <w:rPr>
          <w:rFonts w:ascii="Angsana New" w:eastAsia="Times New Roman" w:hAnsi="Angsana New"/>
          <w:sz w:val="28"/>
        </w:rPr>
        <w:t xml:space="preserve">23 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กรกฎาคม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 </w:t>
      </w:r>
      <w:r w:rsidRPr="004517A7">
        <w:rPr>
          <w:rFonts w:ascii="Angsana New" w:eastAsia="Times New Roman" w:hAnsi="Angsana New"/>
          <w:sz w:val="28"/>
          <w:lang w:val="en-GB"/>
        </w:rPr>
        <w:t xml:space="preserve">2563 </w:t>
      </w:r>
      <w:r w:rsidRPr="004517A7">
        <w:rPr>
          <w:rFonts w:ascii="Angsana New" w:eastAsia="Times New Roman" w:hAnsi="Angsana New"/>
          <w:sz w:val="28"/>
          <w:cs/>
          <w:lang w:val="en-GB"/>
        </w:rPr>
        <w:t>ที่ประชุมคณะกรรมการบริษัท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ครั้งที่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 </w:t>
      </w:r>
      <w:r w:rsidRPr="004517A7">
        <w:rPr>
          <w:rFonts w:ascii="Angsana New" w:eastAsia="Times New Roman" w:hAnsi="Angsana New"/>
          <w:sz w:val="28"/>
          <w:lang w:val="en-GB"/>
        </w:rPr>
        <w:t xml:space="preserve">11/2563 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ของบริษัท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เซเว่น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ยูทิลิตี้ส์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แอนด์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พาวเวอร์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จำกัด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 (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มหาชน</w:t>
      </w:r>
      <w:r w:rsidRPr="004517A7">
        <w:rPr>
          <w:rFonts w:ascii="Angsana New" w:eastAsia="Times New Roman" w:hAnsi="Angsana New"/>
          <w:sz w:val="28"/>
          <w:cs/>
          <w:lang w:val="en-GB"/>
        </w:rPr>
        <w:t>) (</w:t>
      </w:r>
      <w:r w:rsidRPr="004517A7">
        <w:rPr>
          <w:rFonts w:ascii="Angsana New" w:eastAsia="Times New Roman" w:hAnsi="Angsana New" w:hint="eastAsia"/>
          <w:sz w:val="28"/>
          <w:cs/>
          <w:lang w:val="en-GB"/>
        </w:rPr>
        <w:t>“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บริษัท</w:t>
      </w:r>
      <w:r w:rsidRPr="004517A7">
        <w:rPr>
          <w:rFonts w:ascii="Angsana New" w:eastAsia="Times New Roman" w:hAnsi="Angsana New" w:hint="eastAsia"/>
          <w:sz w:val="28"/>
          <w:cs/>
          <w:lang w:val="en-GB"/>
        </w:rPr>
        <w:t>”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) 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ได้มีมติอนุมัติ</w:t>
      </w:r>
      <w:r w:rsidRPr="004517A7">
        <w:rPr>
          <w:rFonts w:ascii="Angsana New" w:eastAsia="Times New Roman" w:hAnsi="Angsana New"/>
          <w:sz w:val="28"/>
          <w:cs/>
          <w:lang w:val="en-GB"/>
        </w:rPr>
        <w:t>ให้บริษัทเข้า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ลงทุนใน</w:t>
      </w:r>
      <w:r w:rsidRPr="004517A7">
        <w:rPr>
          <w:rFonts w:ascii="Angsana New" w:eastAsia="Times New Roman" w:hAnsi="Angsana New"/>
          <w:sz w:val="28"/>
          <w:lang w:val="en-GB"/>
        </w:rPr>
        <w:t xml:space="preserve"> 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บริษัท 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 xml:space="preserve">โกลด์ ชอร์ส จำกัด </w:t>
      </w:r>
      <w:r w:rsidRPr="004517A7">
        <w:rPr>
          <w:rFonts w:ascii="Angsana New" w:eastAsia="Times New Roman" w:hAnsi="Angsana New"/>
          <w:sz w:val="28"/>
          <w:lang w:val="en-GB"/>
        </w:rPr>
        <w:t>(“</w:t>
      </w:r>
      <w:r w:rsidRPr="004517A7">
        <w:rPr>
          <w:rFonts w:ascii="Angsana New" w:eastAsia="Times New Roman" w:hAnsi="Angsana New"/>
          <w:sz w:val="28"/>
        </w:rPr>
        <w:t>GS</w:t>
      </w:r>
      <w:r w:rsidRPr="004517A7">
        <w:rPr>
          <w:rFonts w:ascii="Angsana New" w:eastAsia="Times New Roman" w:hAnsi="Angsana New"/>
          <w:sz w:val="28"/>
          <w:lang w:val="en-GB"/>
        </w:rPr>
        <w:t xml:space="preserve">”) 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ในสัดส่วนร้อยละ </w:t>
      </w:r>
      <w:r w:rsidRPr="004517A7">
        <w:rPr>
          <w:rFonts w:ascii="Angsana New" w:eastAsia="Times New Roman" w:hAnsi="Angsana New"/>
          <w:sz w:val="28"/>
          <w:lang w:val="en-GB"/>
        </w:rPr>
        <w:t>36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 ของ</w:t>
      </w:r>
      <w:r w:rsidR="00465D30" w:rsidRPr="004517A7">
        <w:rPr>
          <w:rFonts w:ascii="Angsana New" w:eastAsia="Times New Roman" w:hAnsi="Angsana New"/>
          <w:sz w:val="28"/>
          <w:lang w:val="en-GB"/>
        </w:rPr>
        <w:t xml:space="preserve">   </w:t>
      </w:r>
      <w:r w:rsidRPr="004517A7">
        <w:rPr>
          <w:rFonts w:ascii="Angsana New" w:eastAsia="Times New Roman" w:hAnsi="Angsana New"/>
          <w:sz w:val="28"/>
          <w:cs/>
          <w:lang w:val="en-GB"/>
        </w:rPr>
        <w:t>จำนวนหุ้น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สามัญ</w:t>
      </w:r>
      <w:r w:rsidRPr="004517A7">
        <w:rPr>
          <w:rFonts w:ascii="Angsana New" w:eastAsia="Times New Roman" w:hAnsi="Angsana New"/>
          <w:sz w:val="28"/>
          <w:cs/>
          <w:lang w:val="en-GB"/>
        </w:rPr>
        <w:t>ทั้งหมดจากผู้ถือหุ้นเดิม</w:t>
      </w:r>
      <w:r w:rsidRPr="004517A7">
        <w:rPr>
          <w:rFonts w:ascii="Angsana New" w:eastAsia="Times New Roman" w:hAnsi="Angsana New"/>
          <w:sz w:val="28"/>
          <w:lang w:val="en-GB"/>
        </w:rPr>
        <w:t xml:space="preserve"> </w:t>
      </w:r>
      <w:r w:rsidRPr="004517A7">
        <w:rPr>
          <w:rFonts w:ascii="Angsana New" w:eastAsia="Times New Roman" w:hAnsi="Angsana New"/>
          <w:sz w:val="28"/>
        </w:rPr>
        <w:t>2,296,779</w:t>
      </w:r>
      <w:r w:rsidRPr="004517A7">
        <w:rPr>
          <w:rFonts w:ascii="Angsana New" w:eastAsia="Times New Roman" w:hAnsi="Angsana New"/>
          <w:sz w:val="28"/>
          <w:lang w:val="en-GB"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หุ้น</w:t>
      </w:r>
    </w:p>
    <w:p w14:paraId="1E98137A" w14:textId="4140D896" w:rsidR="002022AE" w:rsidRPr="004517A7" w:rsidRDefault="002022AE" w:rsidP="002022AE">
      <w:pPr>
        <w:spacing w:before="240"/>
        <w:ind w:left="360"/>
        <w:jc w:val="thaiDistribute"/>
        <w:rPr>
          <w:rFonts w:ascii="Angsana New" w:eastAsia="Times New Roman" w:hAnsi="Angsana New"/>
          <w:sz w:val="28"/>
          <w:lang w:val="en-GB"/>
        </w:rPr>
      </w:pPr>
      <w:r w:rsidRPr="004517A7">
        <w:rPr>
          <w:rFonts w:ascii="Angsana New" w:eastAsia="Times New Roman" w:hAnsi="Angsana New" w:hint="cs"/>
          <w:sz w:val="28"/>
          <w:cs/>
          <w:lang w:val="en-GB"/>
        </w:rPr>
        <w:t>เมื่อวันที่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 </w:t>
      </w:r>
      <w:r w:rsidRPr="004517A7">
        <w:rPr>
          <w:rFonts w:ascii="Angsana New" w:eastAsia="Times New Roman" w:hAnsi="Angsana New"/>
          <w:sz w:val="28"/>
        </w:rPr>
        <w:t xml:space="preserve">3 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 xml:space="preserve">กันยายน </w:t>
      </w:r>
      <w:r w:rsidRPr="004517A7">
        <w:rPr>
          <w:rFonts w:ascii="Angsana New" w:eastAsia="Times New Roman" w:hAnsi="Angsana New"/>
          <w:sz w:val="28"/>
          <w:lang w:val="en-GB"/>
        </w:rPr>
        <w:t xml:space="preserve">2563 </w:t>
      </w:r>
      <w:r w:rsidRPr="004517A7">
        <w:rPr>
          <w:rFonts w:ascii="Angsana New" w:eastAsia="Times New Roman" w:hAnsi="Angsana New"/>
          <w:sz w:val="28"/>
          <w:cs/>
          <w:lang w:val="en-GB"/>
        </w:rPr>
        <w:t>ที่ประชุมคณะกรรมการบริษัท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ครั้งที่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 </w:t>
      </w:r>
      <w:r w:rsidRPr="004517A7">
        <w:rPr>
          <w:rFonts w:ascii="Angsana New" w:eastAsia="Times New Roman" w:hAnsi="Angsana New"/>
          <w:sz w:val="28"/>
          <w:lang w:val="en-GB"/>
        </w:rPr>
        <w:t>1</w:t>
      </w:r>
      <w:r w:rsidRPr="004517A7">
        <w:rPr>
          <w:rFonts w:ascii="Angsana New" w:eastAsia="Times New Roman" w:hAnsi="Angsana New"/>
          <w:sz w:val="28"/>
        </w:rPr>
        <w:t>4</w:t>
      </w:r>
      <w:r w:rsidRPr="004517A7">
        <w:rPr>
          <w:rFonts w:ascii="Angsana New" w:eastAsia="Times New Roman" w:hAnsi="Angsana New"/>
          <w:sz w:val="28"/>
          <w:lang w:val="en-GB"/>
        </w:rPr>
        <w:t xml:space="preserve">/2563 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ของบริษัท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เซเว่น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ยูทิลิตี้ส์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แอนด์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พาวเวอร์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จำกัด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 (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มหาชน</w:t>
      </w:r>
      <w:r w:rsidRPr="004517A7">
        <w:rPr>
          <w:rFonts w:ascii="Angsana New" w:eastAsia="Times New Roman" w:hAnsi="Angsana New"/>
          <w:sz w:val="28"/>
          <w:cs/>
          <w:lang w:val="en-GB"/>
        </w:rPr>
        <w:t>) (</w:t>
      </w:r>
      <w:r w:rsidRPr="004517A7">
        <w:rPr>
          <w:rFonts w:ascii="Angsana New" w:eastAsia="Times New Roman" w:hAnsi="Angsana New" w:hint="eastAsia"/>
          <w:sz w:val="28"/>
          <w:cs/>
          <w:lang w:val="en-GB"/>
        </w:rPr>
        <w:t>“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บริษัท</w:t>
      </w:r>
      <w:r w:rsidRPr="004517A7">
        <w:rPr>
          <w:rFonts w:ascii="Angsana New" w:eastAsia="Times New Roman" w:hAnsi="Angsana New" w:hint="eastAsia"/>
          <w:sz w:val="28"/>
          <w:cs/>
          <w:lang w:val="en-GB"/>
        </w:rPr>
        <w:t>”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) 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ได้มีมติอนุมัติ</w:t>
      </w:r>
      <w:r w:rsidRPr="004517A7">
        <w:rPr>
          <w:rFonts w:ascii="Angsana New" w:eastAsia="Times New Roman" w:hAnsi="Angsana New"/>
          <w:sz w:val="28"/>
          <w:cs/>
          <w:lang w:val="en-GB"/>
        </w:rPr>
        <w:t>ให้บริษัทเข้า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ลงทุนใน</w:t>
      </w:r>
      <w:r w:rsidRPr="004517A7">
        <w:rPr>
          <w:rFonts w:ascii="Angsana New" w:eastAsia="Times New Roman" w:hAnsi="Angsana New"/>
          <w:sz w:val="28"/>
          <w:lang w:val="en-GB"/>
        </w:rPr>
        <w:t xml:space="preserve"> 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บริษัท 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 xml:space="preserve">โกลด์ ชอร์ส จำกัด </w:t>
      </w:r>
      <w:r w:rsidRPr="004517A7">
        <w:rPr>
          <w:rFonts w:ascii="Angsana New" w:eastAsia="Times New Roman" w:hAnsi="Angsana New"/>
          <w:sz w:val="28"/>
          <w:lang w:val="en-GB"/>
        </w:rPr>
        <w:t>(“</w:t>
      </w:r>
      <w:r w:rsidRPr="004517A7">
        <w:rPr>
          <w:rFonts w:ascii="Angsana New" w:eastAsia="Times New Roman" w:hAnsi="Angsana New"/>
          <w:sz w:val="28"/>
        </w:rPr>
        <w:t>GS</w:t>
      </w:r>
      <w:r w:rsidRPr="004517A7">
        <w:rPr>
          <w:rFonts w:ascii="Angsana New" w:eastAsia="Times New Roman" w:hAnsi="Angsana New"/>
          <w:sz w:val="28"/>
          <w:lang w:val="en-GB"/>
        </w:rPr>
        <w:t xml:space="preserve">”) 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ในสัดส่วนร้อยละ </w:t>
      </w:r>
      <w:r w:rsidRPr="004517A7">
        <w:rPr>
          <w:rFonts w:ascii="Angsana New" w:eastAsia="Times New Roman" w:hAnsi="Angsana New"/>
          <w:sz w:val="28"/>
          <w:lang w:val="en-GB"/>
        </w:rPr>
        <w:t>40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 ของ</w:t>
      </w:r>
      <w:r w:rsidR="00465D30" w:rsidRPr="004517A7">
        <w:rPr>
          <w:rFonts w:ascii="Angsana New" w:eastAsia="Times New Roman" w:hAnsi="Angsana New"/>
          <w:sz w:val="28"/>
          <w:lang w:val="en-GB"/>
        </w:rPr>
        <w:t xml:space="preserve">  </w:t>
      </w:r>
      <w:r w:rsidRPr="004517A7">
        <w:rPr>
          <w:rFonts w:ascii="Angsana New" w:eastAsia="Times New Roman" w:hAnsi="Angsana New"/>
          <w:sz w:val="28"/>
          <w:cs/>
          <w:lang w:val="en-GB"/>
        </w:rPr>
        <w:t>จำนวนหุ้น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สามัญ</w:t>
      </w:r>
      <w:r w:rsidRPr="004517A7">
        <w:rPr>
          <w:rFonts w:ascii="Angsana New" w:eastAsia="Times New Roman" w:hAnsi="Angsana New"/>
          <w:sz w:val="28"/>
          <w:cs/>
          <w:lang w:val="en-GB"/>
        </w:rPr>
        <w:t>ทั้งหมดจากผู้ถือหุ้นเดิม</w:t>
      </w:r>
      <w:r w:rsidRPr="004517A7">
        <w:rPr>
          <w:rFonts w:ascii="Angsana New" w:eastAsia="Times New Roman" w:hAnsi="Angsana New"/>
          <w:sz w:val="28"/>
          <w:lang w:val="en-GB"/>
        </w:rPr>
        <w:t xml:space="preserve"> 2,551,976 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หุ้น</w:t>
      </w:r>
    </w:p>
    <w:p w14:paraId="4B2FDFE0" w14:textId="47ECBD80" w:rsidR="002022AE" w:rsidRPr="004517A7" w:rsidRDefault="002022AE" w:rsidP="002022AE">
      <w:pPr>
        <w:spacing w:before="240"/>
        <w:ind w:left="360"/>
        <w:jc w:val="thaiDistribute"/>
        <w:rPr>
          <w:rFonts w:ascii="Angsana New" w:eastAsia="Times New Roman" w:hAnsi="Angsana New"/>
          <w:sz w:val="28"/>
          <w:lang w:val="en-GB"/>
        </w:rPr>
      </w:pPr>
      <w:r w:rsidRPr="004517A7">
        <w:rPr>
          <w:rFonts w:ascii="Angsana New" w:eastAsia="Times New Roman" w:hAnsi="Angsana New" w:hint="cs"/>
          <w:sz w:val="28"/>
          <w:cs/>
          <w:lang w:val="en-GB"/>
        </w:rPr>
        <w:t>ทั้งนี้ การอนุมัติ</w:t>
      </w:r>
      <w:r w:rsidRPr="004517A7">
        <w:rPr>
          <w:rFonts w:ascii="Angsana New" w:eastAsia="Times New Roman" w:hAnsi="Angsana New"/>
          <w:sz w:val="28"/>
          <w:cs/>
          <w:lang w:val="en-GB"/>
        </w:rPr>
        <w:t>ให้บริษัทเข้า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ลงทุนใน</w:t>
      </w:r>
      <w:r w:rsidRPr="004517A7">
        <w:rPr>
          <w:rFonts w:ascii="Angsana New" w:eastAsia="Times New Roman" w:hAnsi="Angsana New"/>
          <w:sz w:val="28"/>
          <w:lang w:val="en-GB"/>
        </w:rPr>
        <w:t xml:space="preserve"> </w:t>
      </w:r>
      <w:r w:rsidRPr="004517A7">
        <w:rPr>
          <w:rFonts w:ascii="Angsana New" w:eastAsia="Times New Roman" w:hAnsi="Angsana New"/>
          <w:sz w:val="28"/>
        </w:rPr>
        <w:t>GS</w:t>
      </w:r>
      <w:r w:rsidRPr="004517A7">
        <w:rPr>
          <w:rFonts w:ascii="Angsana New" w:eastAsia="Times New Roman" w:hAnsi="Angsana New"/>
          <w:sz w:val="28"/>
          <w:lang w:val="en-GB"/>
        </w:rPr>
        <w:t xml:space="preserve"> </w:t>
      </w:r>
      <w:r w:rsidRPr="004517A7">
        <w:rPr>
          <w:rFonts w:ascii="Angsana New" w:eastAsia="Times New Roman" w:hAnsi="Angsana New"/>
          <w:sz w:val="28"/>
          <w:cs/>
          <w:lang w:val="en-GB"/>
        </w:rPr>
        <w:t>ซึ่ง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ดำเนินธุรกิจ</w:t>
      </w:r>
      <w:r w:rsidRPr="004517A7">
        <w:rPr>
          <w:cs/>
        </w:rPr>
        <w:t>พัฒนาระบบสาธารณูปโภคด้านการประปา ทั้งการบริหารจัดการ</w:t>
      </w:r>
      <w:r w:rsidR="00694B8A" w:rsidRPr="004517A7">
        <w:t xml:space="preserve">  </w:t>
      </w:r>
      <w:r w:rsidRPr="004517A7">
        <w:rPr>
          <w:cs/>
        </w:rPr>
        <w:t>น</w:t>
      </w:r>
      <w:r w:rsidRPr="004517A7">
        <w:rPr>
          <w:rFonts w:hint="cs"/>
          <w:cs/>
        </w:rPr>
        <w:t>้ำ</w:t>
      </w:r>
      <w:r w:rsidRPr="004517A7">
        <w:rPr>
          <w:cs/>
        </w:rPr>
        <w:t>ดิบ</w:t>
      </w:r>
      <w:r w:rsidRPr="004517A7">
        <w:t xml:space="preserve"> </w:t>
      </w:r>
      <w:r w:rsidRPr="004517A7">
        <w:rPr>
          <w:cs/>
        </w:rPr>
        <w:t>พัฒนาระบบผลิต และจ่าย</w:t>
      </w:r>
      <w:r w:rsidRPr="004517A7">
        <w:rPr>
          <w:rFonts w:hint="cs"/>
          <w:cs/>
        </w:rPr>
        <w:t>น้ำ</w:t>
      </w:r>
      <w:r w:rsidRPr="004517A7">
        <w:rPr>
          <w:cs/>
        </w:rPr>
        <w:t>ประปาแบบครบวงจร ผลิต</w:t>
      </w:r>
      <w:r w:rsidRPr="004517A7">
        <w:rPr>
          <w:rFonts w:hint="cs"/>
          <w:cs/>
        </w:rPr>
        <w:t>น้ำ</w:t>
      </w:r>
      <w:r w:rsidRPr="004517A7">
        <w:rPr>
          <w:cs/>
        </w:rPr>
        <w:t>สะอาดเพื่ออุตสาหกรรม โดยพื้นที่ด</w:t>
      </w:r>
      <w:r w:rsidRPr="004517A7">
        <w:rPr>
          <w:rFonts w:hint="cs"/>
          <w:cs/>
        </w:rPr>
        <w:t>ำ</w:t>
      </w:r>
      <w:r w:rsidRPr="004517A7">
        <w:rPr>
          <w:cs/>
        </w:rPr>
        <w:t>เนินการโครงการ</w:t>
      </w:r>
      <w:r w:rsidR="00694B8A" w:rsidRPr="004517A7">
        <w:t xml:space="preserve">  </w:t>
      </w:r>
      <w:r w:rsidRPr="004517A7">
        <w:rPr>
          <w:cs/>
        </w:rPr>
        <w:t>ในปัจจุบันตั้งอยู่ที่จังหวัดพังงาและภูเก็ต</w:t>
      </w:r>
      <w:r w:rsidRPr="004517A7">
        <w:rPr>
          <w:rFonts w:hint="cs"/>
          <w:cs/>
        </w:rPr>
        <w:t>ทั้งหมด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ในสัดส่วนร้อยละ </w:t>
      </w:r>
      <w:r w:rsidRPr="004517A7">
        <w:rPr>
          <w:rFonts w:ascii="Angsana New" w:eastAsia="Times New Roman" w:hAnsi="Angsana New"/>
          <w:sz w:val="28"/>
        </w:rPr>
        <w:t>81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 ของจำนวนหุ้น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สามัญ</w:t>
      </w:r>
      <w:r w:rsidRPr="004517A7">
        <w:rPr>
          <w:rFonts w:ascii="Angsana New" w:eastAsia="Times New Roman" w:hAnsi="Angsana New"/>
          <w:sz w:val="28"/>
          <w:cs/>
          <w:lang w:val="en-GB"/>
        </w:rPr>
        <w:t>ทั้งหมดจากผู้ถือหุ้นเดิม</w:t>
      </w:r>
      <w:r w:rsidRPr="004517A7">
        <w:rPr>
          <w:rFonts w:ascii="Angsana New" w:eastAsia="Times New Roman" w:hAnsi="Angsana New"/>
          <w:sz w:val="28"/>
          <w:lang w:val="en-GB"/>
        </w:rPr>
        <w:t xml:space="preserve"> 5,167,752 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หุ้น</w:t>
      </w:r>
    </w:p>
    <w:p w14:paraId="06AC62D4" w14:textId="37C9F43C" w:rsidR="002022AE" w:rsidRPr="004517A7" w:rsidRDefault="002022AE" w:rsidP="002022AE">
      <w:pPr>
        <w:spacing w:before="240"/>
        <w:ind w:left="360"/>
        <w:jc w:val="thaiDistribute"/>
        <w:rPr>
          <w:rFonts w:ascii="Angsana New" w:eastAsia="Times New Roman" w:hAnsi="Angsana New"/>
          <w:sz w:val="28"/>
        </w:rPr>
      </w:pPr>
      <w:r w:rsidRPr="004517A7">
        <w:rPr>
          <w:rFonts w:ascii="Angsana New" w:eastAsia="Times New Roman" w:hAnsi="Angsana New" w:hint="cs"/>
          <w:sz w:val="28"/>
          <w:cs/>
          <w:lang w:val="en-GB"/>
        </w:rPr>
        <w:t xml:space="preserve">เมื่อวันที่ </w:t>
      </w:r>
      <w:r w:rsidR="005D36FE" w:rsidRPr="004517A7">
        <w:rPr>
          <w:rFonts w:ascii="Angsana New" w:eastAsia="Times New Roman" w:hAnsi="Angsana New"/>
          <w:sz w:val="28"/>
          <w:lang w:val="en-GB"/>
        </w:rPr>
        <w:t>29</w:t>
      </w:r>
      <w:r w:rsidRPr="004517A7">
        <w:rPr>
          <w:rFonts w:ascii="Angsana New" w:eastAsia="Times New Roman" w:hAnsi="Angsana New" w:hint="cs"/>
          <w:sz w:val="28"/>
          <w:cs/>
        </w:rPr>
        <w:t xml:space="preserve"> ธันวาคม </w:t>
      </w:r>
      <w:r w:rsidRPr="004517A7">
        <w:rPr>
          <w:rFonts w:ascii="Angsana New" w:eastAsia="Times New Roman" w:hAnsi="Angsana New"/>
          <w:sz w:val="28"/>
        </w:rPr>
        <w:t xml:space="preserve">2564 </w:t>
      </w:r>
      <w:r w:rsidRPr="004517A7">
        <w:rPr>
          <w:rFonts w:ascii="Angsana New" w:eastAsia="Times New Roman" w:hAnsi="Angsana New" w:hint="cs"/>
          <w:sz w:val="28"/>
          <w:cs/>
        </w:rPr>
        <w:t>บริษัทได้มีการรับโอนหุ้นสามัญของ</w:t>
      </w:r>
      <w:r w:rsidRPr="004517A7">
        <w:rPr>
          <w:rFonts w:ascii="Angsana New" w:eastAsia="Times New Roman" w:hAnsi="Angsana New"/>
          <w:sz w:val="28"/>
          <w:cs/>
        </w:rPr>
        <w:t xml:space="preserve"> </w:t>
      </w:r>
      <w:r w:rsidRPr="004517A7">
        <w:rPr>
          <w:rFonts w:ascii="Angsana New" w:eastAsia="Times New Roman" w:hAnsi="Angsana New"/>
          <w:sz w:val="28"/>
        </w:rPr>
        <w:t>GS</w:t>
      </w:r>
      <w:r w:rsidRPr="004517A7">
        <w:rPr>
          <w:rFonts w:ascii="Angsana New" w:eastAsia="Times New Roman" w:hAnsi="Angsana New"/>
          <w:sz w:val="28"/>
          <w:cs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</w:rPr>
        <w:t>ครบถ้วนเนื่องจากบริษัทได้มีการชำระเงินค่าหุ้นสามัญของ</w:t>
      </w:r>
      <w:r w:rsidRPr="004517A7">
        <w:rPr>
          <w:rFonts w:ascii="Angsana New" w:eastAsia="Times New Roman" w:hAnsi="Angsana New"/>
          <w:sz w:val="28"/>
          <w:cs/>
        </w:rPr>
        <w:t xml:space="preserve"> </w:t>
      </w:r>
      <w:r w:rsidRPr="004517A7">
        <w:rPr>
          <w:rFonts w:ascii="Angsana New" w:eastAsia="Times New Roman" w:hAnsi="Angsana New"/>
          <w:sz w:val="28"/>
        </w:rPr>
        <w:t xml:space="preserve">GS </w:t>
      </w:r>
      <w:r w:rsidRPr="004517A7">
        <w:rPr>
          <w:rFonts w:ascii="Angsana New" w:eastAsia="Times New Roman" w:hAnsi="Angsana New" w:hint="cs"/>
          <w:sz w:val="28"/>
          <w:cs/>
        </w:rPr>
        <w:t>ครบถ้วนเป็นที่เรียบร้อยแล้วโดยภายหลังการรับโอนหุ้นสามัญของ</w:t>
      </w:r>
      <w:r w:rsidRPr="004517A7">
        <w:rPr>
          <w:rFonts w:ascii="Angsana New" w:eastAsia="Times New Roman" w:hAnsi="Angsana New"/>
          <w:sz w:val="28"/>
          <w:cs/>
        </w:rPr>
        <w:t xml:space="preserve"> </w:t>
      </w:r>
      <w:r w:rsidRPr="004517A7">
        <w:rPr>
          <w:rFonts w:ascii="Angsana New" w:eastAsia="Times New Roman" w:hAnsi="Angsana New"/>
          <w:sz w:val="28"/>
        </w:rPr>
        <w:t xml:space="preserve">GS </w:t>
      </w:r>
      <w:r w:rsidRPr="004517A7">
        <w:rPr>
          <w:rFonts w:ascii="Angsana New" w:eastAsia="Times New Roman" w:hAnsi="Angsana New" w:hint="cs"/>
          <w:sz w:val="28"/>
          <w:cs/>
        </w:rPr>
        <w:t>จะส่งผลให้</w:t>
      </w:r>
      <w:r w:rsidRPr="004517A7">
        <w:rPr>
          <w:rFonts w:ascii="Angsana New" w:eastAsia="Times New Roman" w:hAnsi="Angsana New"/>
          <w:sz w:val="28"/>
          <w:cs/>
        </w:rPr>
        <w:t xml:space="preserve"> </w:t>
      </w:r>
      <w:r w:rsidRPr="004517A7">
        <w:rPr>
          <w:rFonts w:ascii="Angsana New" w:eastAsia="Times New Roman" w:hAnsi="Angsana New"/>
          <w:sz w:val="28"/>
        </w:rPr>
        <w:t xml:space="preserve">GS </w:t>
      </w:r>
      <w:r w:rsidRPr="004517A7">
        <w:rPr>
          <w:rFonts w:ascii="Angsana New" w:eastAsia="Times New Roman" w:hAnsi="Angsana New" w:hint="cs"/>
          <w:sz w:val="28"/>
          <w:cs/>
        </w:rPr>
        <w:t xml:space="preserve">มีความเกี่ยวข้องเป็นบริษัทย่อยของบริษัทและการเข้าลงทุนดังกล่าวทำให้บริษัทได้มาซึ่ง </w:t>
      </w:r>
      <w:r w:rsidRPr="004517A7">
        <w:rPr>
          <w:rFonts w:ascii="Angsana New" w:eastAsia="Times New Roman" w:hAnsi="Angsana New"/>
          <w:sz w:val="28"/>
        </w:rPr>
        <w:t xml:space="preserve">GS </w:t>
      </w:r>
      <w:r w:rsidRPr="004517A7">
        <w:rPr>
          <w:rFonts w:ascii="Angsana New" w:eastAsia="Times New Roman" w:hAnsi="Angsana New" w:hint="cs"/>
          <w:sz w:val="28"/>
          <w:cs/>
        </w:rPr>
        <w:t xml:space="preserve">และบริษัทย่อยของ </w:t>
      </w:r>
      <w:r w:rsidRPr="004517A7">
        <w:rPr>
          <w:rFonts w:ascii="Angsana New" w:eastAsia="Times New Roman" w:hAnsi="Angsana New"/>
          <w:sz w:val="28"/>
        </w:rPr>
        <w:t xml:space="preserve">GS </w:t>
      </w:r>
      <w:r w:rsidRPr="004517A7">
        <w:rPr>
          <w:rFonts w:ascii="Angsana New" w:eastAsia="Times New Roman" w:hAnsi="Angsana New" w:hint="cs"/>
          <w:sz w:val="28"/>
          <w:cs/>
        </w:rPr>
        <w:t xml:space="preserve">จำนวน </w:t>
      </w:r>
      <w:r w:rsidRPr="004517A7">
        <w:rPr>
          <w:rFonts w:ascii="Angsana New" w:eastAsia="Times New Roman" w:hAnsi="Angsana New"/>
          <w:sz w:val="28"/>
        </w:rPr>
        <w:t xml:space="preserve">1 </w:t>
      </w:r>
      <w:r w:rsidRPr="004517A7">
        <w:rPr>
          <w:rFonts w:ascii="Angsana New" w:eastAsia="Times New Roman" w:hAnsi="Angsana New" w:hint="cs"/>
          <w:sz w:val="28"/>
          <w:cs/>
        </w:rPr>
        <w:t>บริษัท</w:t>
      </w:r>
      <w:r w:rsidR="00AA3767" w:rsidRPr="004517A7">
        <w:rPr>
          <w:rFonts w:ascii="Angsana New" w:eastAsia="Times New Roman" w:hAnsi="Angsana New"/>
          <w:sz w:val="28"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</w:rPr>
        <w:t>คือ</w:t>
      </w:r>
      <w:r w:rsidR="00AA3767" w:rsidRPr="004517A7">
        <w:rPr>
          <w:rFonts w:ascii="Angsana New" w:eastAsia="Times New Roman" w:hAnsi="Angsana New"/>
          <w:sz w:val="28"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</w:rPr>
        <w:t>บริษัท</w:t>
      </w:r>
      <w:r w:rsidRPr="004517A7">
        <w:rPr>
          <w:rFonts w:ascii="Angsana New" w:eastAsia="Times New Roman" w:hAnsi="Angsana New"/>
          <w:sz w:val="28"/>
          <w:cs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</w:rPr>
        <w:t>ไฮโดรเอ็นเตอร์ไพร์ส</w:t>
      </w:r>
      <w:r w:rsidRPr="004517A7">
        <w:rPr>
          <w:rFonts w:ascii="Angsana New" w:eastAsia="Times New Roman" w:hAnsi="Angsana New"/>
          <w:sz w:val="28"/>
          <w:cs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</w:rPr>
        <w:t>แอนด์</w:t>
      </w:r>
      <w:r w:rsidRPr="004517A7">
        <w:rPr>
          <w:rFonts w:ascii="Angsana New" w:eastAsia="Times New Roman" w:hAnsi="Angsana New"/>
          <w:sz w:val="28"/>
          <w:cs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</w:rPr>
        <w:t>อะควอดีซายน์</w:t>
      </w:r>
      <w:r w:rsidRPr="004517A7">
        <w:rPr>
          <w:rFonts w:ascii="Angsana New" w:eastAsia="Times New Roman" w:hAnsi="Angsana New"/>
          <w:sz w:val="28"/>
          <w:cs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</w:rPr>
        <w:t>จำกัด</w:t>
      </w:r>
      <w:r w:rsidRPr="004517A7">
        <w:rPr>
          <w:rFonts w:ascii="Angsana New" w:eastAsia="Times New Roman" w:hAnsi="Angsana New"/>
          <w:sz w:val="28"/>
        </w:rPr>
        <w:t xml:space="preserve"> </w:t>
      </w:r>
      <w:r w:rsidRPr="004517A7">
        <w:rPr>
          <w:rFonts w:ascii="Angsana New" w:eastAsia="Times New Roman" w:hAnsi="Angsana New"/>
          <w:sz w:val="28"/>
          <w:cs/>
        </w:rPr>
        <w:t>(</w:t>
      </w:r>
      <w:r w:rsidRPr="004517A7">
        <w:rPr>
          <w:rFonts w:ascii="Angsana New" w:eastAsia="Times New Roman" w:hAnsi="Angsana New" w:hint="eastAsia"/>
          <w:sz w:val="28"/>
          <w:cs/>
        </w:rPr>
        <w:t>“</w:t>
      </w:r>
      <w:r w:rsidRPr="004517A7">
        <w:rPr>
          <w:rFonts w:ascii="Angsana New" w:eastAsia="Times New Roman" w:hAnsi="Angsana New"/>
          <w:sz w:val="28"/>
        </w:rPr>
        <w:t>HD</w:t>
      </w:r>
      <w:r w:rsidRPr="004517A7">
        <w:rPr>
          <w:rFonts w:ascii="Angsana New" w:eastAsia="Times New Roman" w:hAnsi="Angsana New" w:hint="eastAsia"/>
          <w:sz w:val="28"/>
        </w:rPr>
        <w:t>”</w:t>
      </w:r>
      <w:r w:rsidRPr="004517A7">
        <w:rPr>
          <w:rFonts w:ascii="Angsana New" w:eastAsia="Times New Roman" w:hAnsi="Angsana New"/>
          <w:sz w:val="28"/>
        </w:rPr>
        <w:t>)</w:t>
      </w:r>
      <w:r w:rsidRPr="004517A7">
        <w:rPr>
          <w:rFonts w:ascii="Angsana New" w:eastAsia="Times New Roman" w:hAnsi="Angsana New" w:hint="cs"/>
          <w:sz w:val="28"/>
          <w:cs/>
        </w:rPr>
        <w:t xml:space="preserve"> ในสัดส่วนร้อยละ</w:t>
      </w:r>
      <w:r w:rsidRPr="004517A7">
        <w:rPr>
          <w:rFonts w:ascii="Angsana New" w:eastAsia="Times New Roman" w:hAnsi="Angsana New"/>
          <w:sz w:val="28"/>
        </w:rPr>
        <w:t xml:space="preserve"> 99.99 </w:t>
      </w:r>
      <w:r w:rsidRPr="004517A7">
        <w:rPr>
          <w:rFonts w:ascii="Angsana New" w:eastAsia="Times New Roman" w:hAnsi="Angsana New"/>
          <w:sz w:val="28"/>
          <w:cs/>
          <w:lang w:val="en-GB"/>
        </w:rPr>
        <w:t>จำนวน</w:t>
      </w:r>
      <w:r w:rsidRPr="004517A7">
        <w:rPr>
          <w:rFonts w:ascii="Angsana New" w:eastAsia="Times New Roman" w:hAnsi="Angsana New"/>
          <w:sz w:val="28"/>
          <w:lang w:val="en-GB"/>
        </w:rPr>
        <w:t xml:space="preserve"> </w:t>
      </w:r>
      <w:r w:rsidRPr="004517A7">
        <w:rPr>
          <w:rFonts w:ascii="Angsana New" w:eastAsia="Times New Roman" w:hAnsi="Angsana New"/>
          <w:sz w:val="28"/>
        </w:rPr>
        <w:t>2,599,997</w:t>
      </w:r>
      <w:r w:rsidRPr="004517A7">
        <w:rPr>
          <w:rFonts w:ascii="Angsana New" w:eastAsia="Times New Roman" w:hAnsi="Angsana New"/>
          <w:sz w:val="28"/>
          <w:lang w:val="en-GB"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หุ้น</w:t>
      </w:r>
    </w:p>
    <w:p w14:paraId="741FE378" w14:textId="643ECC3D" w:rsidR="00EC7C79" w:rsidRPr="00641FE1" w:rsidRDefault="00EC7C79" w:rsidP="005F03D4">
      <w:pPr>
        <w:pStyle w:val="ListParagraph"/>
        <w:numPr>
          <w:ilvl w:val="1"/>
          <w:numId w:val="1"/>
        </w:numPr>
        <w:spacing w:before="240"/>
        <w:ind w:left="360" w:hanging="360"/>
        <w:jc w:val="thaiDistribute"/>
        <w:rPr>
          <w:rFonts w:ascii="Angsana New" w:eastAsia="Times New Roman" w:hAnsi="Angsana New"/>
          <w:b/>
          <w:bCs/>
          <w:sz w:val="28"/>
        </w:rPr>
      </w:pPr>
      <w:r w:rsidRPr="00641FE1">
        <w:rPr>
          <w:rFonts w:ascii="Angsana New" w:eastAsia="Times New Roman" w:hAnsi="Angsana New" w:hint="cs"/>
          <w:b/>
          <w:bCs/>
          <w:sz w:val="28"/>
          <w:cs/>
        </w:rPr>
        <w:t>การเพิ่มทุน</w:t>
      </w:r>
    </w:p>
    <w:p w14:paraId="1E581950" w14:textId="70A811D9" w:rsidR="00294781" w:rsidRPr="004517A7" w:rsidRDefault="002022AE" w:rsidP="002022AE">
      <w:pPr>
        <w:spacing w:before="240"/>
        <w:ind w:left="360"/>
        <w:jc w:val="thaiDistribute"/>
        <w:rPr>
          <w:rFonts w:ascii="Angsana New" w:eastAsia="Times New Roman" w:hAnsi="Angsana New"/>
          <w:sz w:val="28"/>
        </w:rPr>
      </w:pPr>
      <w:r w:rsidRPr="004517A7">
        <w:rPr>
          <w:rFonts w:ascii="Angsana New" w:eastAsia="Times New Roman" w:hAnsi="Angsana New" w:hint="cs"/>
          <w:sz w:val="28"/>
          <w:cs/>
        </w:rPr>
        <w:t>เมื่อวันที่</w:t>
      </w:r>
      <w:r w:rsidRPr="004517A7">
        <w:rPr>
          <w:rFonts w:ascii="Angsana New" w:eastAsia="Times New Roman" w:hAnsi="Angsana New"/>
          <w:sz w:val="28"/>
          <w:cs/>
        </w:rPr>
        <w:t xml:space="preserve"> </w:t>
      </w:r>
      <w:r w:rsidRPr="004517A7">
        <w:rPr>
          <w:rFonts w:ascii="Angsana New" w:eastAsia="Times New Roman" w:hAnsi="Angsana New"/>
          <w:sz w:val="28"/>
        </w:rPr>
        <w:t>24</w:t>
      </w:r>
      <w:r w:rsidRPr="004517A7">
        <w:rPr>
          <w:rFonts w:ascii="Angsana New" w:eastAsia="Times New Roman" w:hAnsi="Angsana New"/>
          <w:sz w:val="28"/>
          <w:cs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</w:rPr>
        <w:t>ธันวาคม</w:t>
      </w:r>
      <w:r w:rsidRPr="004517A7">
        <w:rPr>
          <w:rFonts w:ascii="Angsana New" w:eastAsia="Times New Roman" w:hAnsi="Angsana New"/>
          <w:sz w:val="28"/>
          <w:cs/>
        </w:rPr>
        <w:t xml:space="preserve"> </w:t>
      </w:r>
      <w:r w:rsidRPr="004517A7">
        <w:rPr>
          <w:rFonts w:ascii="Angsana New" w:eastAsia="Times New Roman" w:hAnsi="Angsana New"/>
          <w:sz w:val="28"/>
        </w:rPr>
        <w:t>2564</w:t>
      </w:r>
      <w:r w:rsidRPr="004517A7">
        <w:rPr>
          <w:rFonts w:ascii="Angsana New" w:eastAsia="Times New Roman" w:hAnsi="Angsana New"/>
          <w:sz w:val="28"/>
          <w:cs/>
        </w:rPr>
        <w:t xml:space="preserve"> </w:t>
      </w:r>
      <w:r w:rsidRPr="004517A7">
        <w:rPr>
          <w:rFonts w:ascii="Angsana New" w:eastAsia="Times New Roman" w:hAnsi="Angsana New"/>
          <w:sz w:val="28"/>
        </w:rPr>
        <w:t xml:space="preserve">GS </w:t>
      </w:r>
      <w:r w:rsidRPr="004517A7">
        <w:rPr>
          <w:rFonts w:ascii="Angsana New" w:eastAsia="Times New Roman" w:hAnsi="Angsana New" w:hint="cs"/>
          <w:sz w:val="28"/>
          <w:cs/>
        </w:rPr>
        <w:t>มีการจดทะเบียนเพิ่มทุนจำนวน</w:t>
      </w:r>
      <w:r w:rsidRPr="004517A7">
        <w:rPr>
          <w:rFonts w:ascii="Angsana New" w:eastAsia="Times New Roman" w:hAnsi="Angsana New"/>
          <w:sz w:val="28"/>
          <w:cs/>
        </w:rPr>
        <w:t xml:space="preserve"> </w:t>
      </w:r>
      <w:r w:rsidRPr="004517A7">
        <w:rPr>
          <w:rFonts w:ascii="Angsana New" w:eastAsia="Times New Roman" w:hAnsi="Angsana New"/>
          <w:sz w:val="28"/>
        </w:rPr>
        <w:t>115,998,500</w:t>
      </w:r>
      <w:r w:rsidRPr="004517A7">
        <w:rPr>
          <w:rFonts w:ascii="Angsana New" w:eastAsia="Times New Roman" w:hAnsi="Angsana New"/>
          <w:sz w:val="28"/>
          <w:cs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</w:rPr>
        <w:t>บาท</w:t>
      </w:r>
      <w:r w:rsidRPr="004517A7">
        <w:rPr>
          <w:rFonts w:ascii="Angsana New" w:eastAsia="Times New Roman" w:hAnsi="Angsana New"/>
          <w:sz w:val="28"/>
          <w:cs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</w:rPr>
        <w:t>จากทุนจดทะเบียนเดิมจำนวน</w:t>
      </w:r>
      <w:r w:rsidRPr="004517A7">
        <w:rPr>
          <w:rFonts w:ascii="Angsana New" w:eastAsia="Times New Roman" w:hAnsi="Angsana New"/>
          <w:sz w:val="28"/>
          <w:cs/>
        </w:rPr>
        <w:t xml:space="preserve"> </w:t>
      </w:r>
      <w:r w:rsidRPr="004517A7">
        <w:rPr>
          <w:rFonts w:ascii="Angsana New" w:eastAsia="Times New Roman" w:hAnsi="Angsana New"/>
          <w:sz w:val="28"/>
        </w:rPr>
        <w:t>637,994,100</w:t>
      </w:r>
      <w:r w:rsidRPr="004517A7">
        <w:rPr>
          <w:rFonts w:ascii="Angsana New" w:eastAsia="Times New Roman" w:hAnsi="Angsana New"/>
          <w:sz w:val="28"/>
          <w:cs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</w:rPr>
        <w:t>บาท</w:t>
      </w:r>
      <w:r w:rsidRPr="004517A7">
        <w:rPr>
          <w:rFonts w:ascii="Angsana New" w:eastAsia="Times New Roman" w:hAnsi="Angsana New"/>
          <w:sz w:val="28"/>
          <w:cs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</w:rPr>
        <w:t>เป็นทุนจดทะเบียนใหม่จำนวน</w:t>
      </w:r>
      <w:r w:rsidRPr="004517A7">
        <w:rPr>
          <w:rFonts w:ascii="Angsana New" w:eastAsia="Times New Roman" w:hAnsi="Angsana New"/>
          <w:sz w:val="28"/>
        </w:rPr>
        <w:t xml:space="preserve"> 753,992,600</w:t>
      </w:r>
      <w:r w:rsidRPr="004517A7">
        <w:rPr>
          <w:rFonts w:ascii="Angsana New" w:eastAsia="Times New Roman" w:hAnsi="Angsana New"/>
          <w:sz w:val="28"/>
          <w:cs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</w:rPr>
        <w:t>บาท</w:t>
      </w:r>
      <w:r w:rsidRPr="004517A7">
        <w:rPr>
          <w:rFonts w:ascii="Angsana New" w:eastAsia="Times New Roman" w:hAnsi="Angsana New"/>
          <w:sz w:val="28"/>
          <w:cs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</w:rPr>
        <w:t>ส่งผลให้สัดส่วนการถือหุ้นใน</w:t>
      </w:r>
      <w:r w:rsidRPr="004517A7">
        <w:rPr>
          <w:rFonts w:ascii="Angsana New" w:eastAsia="Times New Roman" w:hAnsi="Angsana New"/>
          <w:sz w:val="28"/>
          <w:cs/>
        </w:rPr>
        <w:t xml:space="preserve"> </w:t>
      </w:r>
      <w:r w:rsidRPr="004517A7">
        <w:rPr>
          <w:rFonts w:ascii="Angsana New" w:eastAsia="Times New Roman" w:hAnsi="Angsana New"/>
          <w:sz w:val="28"/>
        </w:rPr>
        <w:t xml:space="preserve">GS </w:t>
      </w:r>
      <w:r w:rsidRPr="004517A7">
        <w:rPr>
          <w:rFonts w:ascii="Angsana New" w:eastAsia="Times New Roman" w:hAnsi="Angsana New" w:hint="cs"/>
          <w:sz w:val="28"/>
          <w:cs/>
        </w:rPr>
        <w:t>เปลี่ยนแปลงจากร้อยละ</w:t>
      </w:r>
      <w:r w:rsidRPr="004517A7">
        <w:rPr>
          <w:rFonts w:ascii="Angsana New" w:eastAsia="Times New Roman" w:hAnsi="Angsana New"/>
          <w:sz w:val="28"/>
          <w:cs/>
        </w:rPr>
        <w:t xml:space="preserve"> </w:t>
      </w:r>
      <w:r w:rsidRPr="004517A7">
        <w:rPr>
          <w:rFonts w:ascii="Angsana New" w:eastAsia="Times New Roman" w:hAnsi="Angsana New"/>
          <w:sz w:val="28"/>
        </w:rPr>
        <w:t>81.00</w:t>
      </w:r>
      <w:r w:rsidR="00AA3767" w:rsidRPr="004517A7">
        <w:rPr>
          <w:rFonts w:ascii="Angsana New" w:eastAsia="Times New Roman" w:hAnsi="Angsana New"/>
          <w:sz w:val="28"/>
        </w:rPr>
        <w:t xml:space="preserve"> </w:t>
      </w:r>
      <w:r w:rsidRPr="004517A7">
        <w:rPr>
          <w:rFonts w:ascii="Angsana New" w:eastAsia="Times New Roman" w:hAnsi="Angsana New"/>
          <w:sz w:val="28"/>
          <w:cs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</w:rPr>
        <w:t>เป็นสัดส่วนร้อยละ</w:t>
      </w:r>
      <w:r w:rsidRPr="004517A7">
        <w:rPr>
          <w:rFonts w:ascii="Angsana New" w:eastAsia="Times New Roman" w:hAnsi="Angsana New"/>
          <w:sz w:val="28"/>
          <w:cs/>
        </w:rPr>
        <w:t xml:space="preserve"> </w:t>
      </w:r>
      <w:r w:rsidRPr="004517A7">
        <w:rPr>
          <w:rFonts w:ascii="Angsana New" w:eastAsia="Times New Roman" w:hAnsi="Angsana New"/>
          <w:sz w:val="28"/>
        </w:rPr>
        <w:t>68.54</w:t>
      </w:r>
    </w:p>
    <w:p w14:paraId="17F828BA" w14:textId="77777777" w:rsidR="00294781" w:rsidRPr="004517A7" w:rsidRDefault="00294781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28"/>
        </w:rPr>
      </w:pPr>
      <w:r w:rsidRPr="004517A7">
        <w:rPr>
          <w:rFonts w:ascii="Angsana New" w:eastAsia="Times New Roman" w:hAnsi="Angsana New"/>
          <w:sz w:val="28"/>
        </w:rPr>
        <w:br w:type="page"/>
      </w:r>
    </w:p>
    <w:p w14:paraId="078983C1" w14:textId="15FAF7F4" w:rsidR="00A42989" w:rsidRPr="00641FE1" w:rsidRDefault="00A42989" w:rsidP="005F03D4">
      <w:pPr>
        <w:pStyle w:val="ListParagraph"/>
        <w:numPr>
          <w:ilvl w:val="1"/>
          <w:numId w:val="1"/>
        </w:numPr>
        <w:spacing w:before="240"/>
        <w:ind w:left="360" w:hanging="360"/>
        <w:jc w:val="thaiDistribute"/>
        <w:rPr>
          <w:rFonts w:ascii="Angsana New" w:eastAsia="Times New Roman" w:hAnsi="Angsana New"/>
          <w:b/>
          <w:bCs/>
          <w:sz w:val="28"/>
        </w:rPr>
      </w:pPr>
      <w:r w:rsidRPr="00641FE1">
        <w:rPr>
          <w:rFonts w:ascii="Angsana New" w:eastAsia="Times New Roman" w:hAnsi="Angsana New" w:hint="cs"/>
          <w:b/>
          <w:bCs/>
          <w:sz w:val="28"/>
          <w:cs/>
        </w:rPr>
        <w:lastRenderedPageBreak/>
        <w:t>การซื้อธุรกิจ</w:t>
      </w:r>
    </w:p>
    <w:p w14:paraId="34CFD1AD" w14:textId="5064158F" w:rsidR="0099772D" w:rsidRPr="004517A7" w:rsidRDefault="002022AE" w:rsidP="002022AE">
      <w:pPr>
        <w:spacing w:before="240"/>
        <w:ind w:left="360"/>
        <w:jc w:val="thaiDistribute"/>
        <w:rPr>
          <w:rFonts w:ascii="Angsana New" w:eastAsia="Times New Roman" w:hAnsi="Angsana New"/>
          <w:sz w:val="28"/>
          <w:cs/>
        </w:rPr>
      </w:pPr>
      <w:r w:rsidRPr="004517A7">
        <w:rPr>
          <w:rFonts w:ascii="Angsana New" w:eastAsia="Times New Roman" w:hAnsi="Angsana New" w:hint="cs"/>
          <w:sz w:val="28"/>
          <w:cs/>
        </w:rPr>
        <w:t>ในระหว่างปีสิ้นสุดวันที่</w:t>
      </w:r>
      <w:r w:rsidRPr="004517A7">
        <w:rPr>
          <w:rFonts w:ascii="Angsana New" w:eastAsia="Times New Roman" w:hAnsi="Angsana New"/>
          <w:sz w:val="28"/>
          <w:cs/>
        </w:rPr>
        <w:t xml:space="preserve"> </w:t>
      </w:r>
      <w:r w:rsidRPr="004517A7">
        <w:rPr>
          <w:rFonts w:ascii="Angsana New" w:eastAsia="Times New Roman" w:hAnsi="Angsana New"/>
          <w:sz w:val="28"/>
        </w:rPr>
        <w:t>31</w:t>
      </w:r>
      <w:r w:rsidRPr="004517A7">
        <w:rPr>
          <w:rFonts w:ascii="Angsana New" w:eastAsia="Times New Roman" w:hAnsi="Angsana New"/>
          <w:sz w:val="28"/>
          <w:cs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</w:rPr>
        <w:t>ธันวาคม</w:t>
      </w:r>
      <w:r w:rsidRPr="004517A7">
        <w:rPr>
          <w:rFonts w:ascii="Angsana New" w:eastAsia="Times New Roman" w:hAnsi="Angsana New"/>
          <w:sz w:val="28"/>
          <w:cs/>
        </w:rPr>
        <w:t xml:space="preserve"> </w:t>
      </w:r>
      <w:r w:rsidRPr="004517A7">
        <w:rPr>
          <w:rFonts w:ascii="Angsana New" w:eastAsia="Times New Roman" w:hAnsi="Angsana New"/>
          <w:sz w:val="28"/>
        </w:rPr>
        <w:t>2564</w:t>
      </w:r>
      <w:r w:rsidRPr="004517A7">
        <w:rPr>
          <w:rFonts w:ascii="Angsana New" w:eastAsia="Times New Roman" w:hAnsi="Angsana New"/>
          <w:sz w:val="28"/>
          <w:cs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</w:rPr>
        <w:t>บริษัทได้ว่าจ้างผู้ประเมินราคาอิสระเพื่อประเมินมูลค่ายุติธรรมของสินทรัพย์</w:t>
      </w:r>
      <w:r w:rsidR="00AA3767" w:rsidRPr="004517A7">
        <w:rPr>
          <w:rFonts w:ascii="Angsana New" w:eastAsia="Times New Roman" w:hAnsi="Angsana New"/>
          <w:sz w:val="28"/>
        </w:rPr>
        <w:t xml:space="preserve">     </w:t>
      </w:r>
      <w:r w:rsidRPr="004517A7">
        <w:rPr>
          <w:rFonts w:ascii="Angsana New" w:eastAsia="Times New Roman" w:hAnsi="Angsana New" w:hint="cs"/>
          <w:sz w:val="28"/>
          <w:cs/>
        </w:rPr>
        <w:t>ที่ระบุได้ที่ได้มาและหนี้สินที่รับมาและปันส่วนมูลค่ายุติธรรมของรายการ</w:t>
      </w:r>
      <w:r w:rsidRPr="004517A7">
        <w:rPr>
          <w:rFonts w:ascii="Angsana New" w:eastAsia="Times New Roman" w:hAnsi="Angsana New"/>
          <w:sz w:val="28"/>
          <w:cs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</w:rPr>
        <w:t>ณ</w:t>
      </w:r>
      <w:r w:rsidRPr="004517A7">
        <w:rPr>
          <w:rFonts w:ascii="Angsana New" w:eastAsia="Times New Roman" w:hAnsi="Angsana New"/>
          <w:sz w:val="28"/>
          <w:cs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</w:rPr>
        <w:t>วันที่ซื้อธุรกิจของบริษัท</w:t>
      </w:r>
      <w:r w:rsidRPr="004517A7">
        <w:rPr>
          <w:rFonts w:ascii="Angsana New" w:eastAsia="Times New Roman" w:hAnsi="Angsana New"/>
          <w:sz w:val="28"/>
          <w:cs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</w:rPr>
        <w:t>โกลด์</w:t>
      </w:r>
      <w:r w:rsidRPr="004517A7">
        <w:rPr>
          <w:rFonts w:ascii="Angsana New" w:eastAsia="Times New Roman" w:hAnsi="Angsana New"/>
          <w:sz w:val="28"/>
          <w:cs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</w:rPr>
        <w:t>ชอร์ส</w:t>
      </w:r>
      <w:r w:rsidRPr="004517A7">
        <w:rPr>
          <w:rFonts w:ascii="Angsana New" w:eastAsia="Times New Roman" w:hAnsi="Angsana New"/>
          <w:sz w:val="28"/>
          <w:cs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</w:rPr>
        <w:t>จำกัด</w:t>
      </w:r>
      <w:r w:rsidRPr="004517A7">
        <w:rPr>
          <w:rFonts w:ascii="Angsana New" w:eastAsia="Times New Roman" w:hAnsi="Angsana New"/>
          <w:sz w:val="28"/>
          <w:cs/>
        </w:rPr>
        <w:t xml:space="preserve"> </w:t>
      </w:r>
      <w:r w:rsidR="0072726D" w:rsidRPr="004517A7">
        <w:rPr>
          <w:rFonts w:ascii="Angsana New" w:eastAsia="Times New Roman" w:hAnsi="Angsana New"/>
          <w:sz w:val="28"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</w:rPr>
        <w:t>โดยบริษัทได้รับรายงานการประเมินที่เสร็จสมบูรณ์ลงวันที่</w:t>
      </w:r>
      <w:r w:rsidRPr="004517A7">
        <w:rPr>
          <w:rFonts w:ascii="Angsana New" w:eastAsia="Times New Roman" w:hAnsi="Angsana New"/>
          <w:sz w:val="28"/>
          <w:cs/>
        </w:rPr>
        <w:t xml:space="preserve"> </w:t>
      </w:r>
      <w:r w:rsidRPr="004517A7">
        <w:rPr>
          <w:rFonts w:ascii="Angsana New" w:eastAsia="Times New Roman" w:hAnsi="Angsana New"/>
          <w:sz w:val="28"/>
        </w:rPr>
        <w:t>1</w:t>
      </w:r>
      <w:r w:rsidR="00B9722A" w:rsidRPr="004517A7">
        <w:rPr>
          <w:rFonts w:ascii="Angsana New" w:eastAsia="Times New Roman" w:hAnsi="Angsana New"/>
          <w:sz w:val="28"/>
        </w:rPr>
        <w:t>7</w:t>
      </w:r>
      <w:r w:rsidRPr="004517A7">
        <w:rPr>
          <w:rFonts w:ascii="Angsana New" w:eastAsia="Times New Roman" w:hAnsi="Angsana New"/>
          <w:sz w:val="28"/>
          <w:cs/>
        </w:rPr>
        <w:t xml:space="preserve"> </w:t>
      </w:r>
      <w:r w:rsidR="00B9722A" w:rsidRPr="004517A7">
        <w:rPr>
          <w:rFonts w:ascii="Angsana New" w:eastAsia="Times New Roman" w:hAnsi="Angsana New" w:hint="cs"/>
          <w:sz w:val="28"/>
          <w:cs/>
        </w:rPr>
        <w:t>กุมภาพันธ์</w:t>
      </w:r>
      <w:r w:rsidRPr="004517A7">
        <w:rPr>
          <w:rFonts w:ascii="Angsana New" w:eastAsia="Times New Roman" w:hAnsi="Angsana New"/>
          <w:sz w:val="28"/>
          <w:cs/>
        </w:rPr>
        <w:t xml:space="preserve"> </w:t>
      </w:r>
      <w:r w:rsidRPr="004517A7">
        <w:rPr>
          <w:rFonts w:ascii="Angsana New" w:eastAsia="Times New Roman" w:hAnsi="Angsana New"/>
          <w:sz w:val="28"/>
        </w:rPr>
        <w:t>256</w:t>
      </w:r>
      <w:r w:rsidR="00B9722A" w:rsidRPr="004517A7">
        <w:rPr>
          <w:rFonts w:ascii="Angsana New" w:eastAsia="Times New Roman" w:hAnsi="Angsana New"/>
          <w:sz w:val="28"/>
        </w:rPr>
        <w:t>5</w:t>
      </w:r>
      <w:r w:rsidRPr="004517A7">
        <w:rPr>
          <w:rFonts w:ascii="Angsana New" w:eastAsia="Times New Roman" w:hAnsi="Angsana New"/>
          <w:sz w:val="28"/>
          <w:cs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</w:rPr>
        <w:t>จากผู้ประเมินราคาอิสระดังกล่าวแล้ว</w:t>
      </w:r>
      <w:r w:rsidRPr="004517A7">
        <w:rPr>
          <w:rFonts w:ascii="Angsana New" w:eastAsia="Times New Roman" w:hAnsi="Angsana New"/>
          <w:sz w:val="28"/>
          <w:cs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</w:rPr>
        <w:t>บริษัท</w:t>
      </w:r>
      <w:r w:rsidR="0072726D" w:rsidRPr="004517A7">
        <w:rPr>
          <w:rFonts w:ascii="Angsana New" w:eastAsia="Times New Roman" w:hAnsi="Angsana New"/>
          <w:sz w:val="28"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</w:rPr>
        <w:t xml:space="preserve">ได้ปฏิบัติและรับรู้รายการรวมธุรกิจครั้งนี้ตามที่กำหนดไว้ในมาตรฐานการรายงานทางการเงิน 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ฉบับที่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 </w:t>
      </w:r>
      <w:r w:rsidRPr="004517A7">
        <w:rPr>
          <w:rFonts w:ascii="Angsana New" w:eastAsia="Times New Roman" w:hAnsi="Angsana New"/>
          <w:sz w:val="28"/>
          <w:lang w:val="en-GB"/>
        </w:rPr>
        <w:t>3 (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ปรับปรุง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 </w:t>
      </w:r>
      <w:r w:rsidRPr="004517A7">
        <w:rPr>
          <w:rFonts w:ascii="Angsana New" w:eastAsia="Times New Roman" w:hAnsi="Angsana New"/>
          <w:sz w:val="28"/>
          <w:lang w:val="en-GB"/>
        </w:rPr>
        <w:t xml:space="preserve">2563) </w:t>
      </w:r>
      <w:r w:rsidRPr="004517A7">
        <w:rPr>
          <w:rFonts w:ascii="Angsana New" w:eastAsia="Times New Roman" w:hAnsi="Angsana New" w:hint="eastAsia"/>
          <w:sz w:val="28"/>
          <w:lang w:val="en-GB"/>
        </w:rPr>
        <w:t>“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การรวมธุรกิจ</w:t>
      </w:r>
      <w:r w:rsidRPr="004517A7">
        <w:rPr>
          <w:rFonts w:ascii="Angsana New" w:eastAsia="Times New Roman" w:hAnsi="Angsana New" w:hint="eastAsia"/>
          <w:sz w:val="28"/>
          <w:cs/>
          <w:lang w:val="en-GB"/>
        </w:rPr>
        <w:t>”</w:t>
      </w:r>
      <w:r w:rsidRPr="004517A7">
        <w:rPr>
          <w:rFonts w:ascii="Angsana New" w:eastAsia="Times New Roman" w:hAnsi="Angsana New"/>
          <w:sz w:val="28"/>
          <w:cs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</w:rPr>
        <w:t>ซึ่งข้อมูลของสิ่งตอบแทนทั้งหมดที่โอนให้และมูลค่ายุติธรรมที่รับรู้</w:t>
      </w:r>
      <w:r w:rsidRPr="004517A7">
        <w:rPr>
          <w:rFonts w:ascii="Angsana New" w:eastAsia="Times New Roman" w:hAnsi="Angsana New"/>
          <w:sz w:val="28"/>
          <w:cs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</w:rPr>
        <w:t>ณ</w:t>
      </w:r>
      <w:r w:rsidRPr="004517A7">
        <w:rPr>
          <w:rFonts w:ascii="Angsana New" w:eastAsia="Times New Roman" w:hAnsi="Angsana New"/>
          <w:sz w:val="28"/>
          <w:cs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</w:rPr>
        <w:t>วันที่ซื้อ</w:t>
      </w:r>
      <w:r w:rsidRPr="004517A7">
        <w:rPr>
          <w:rFonts w:ascii="Angsana New" w:eastAsia="Times New Roman" w:hAnsi="Angsana New"/>
          <w:sz w:val="28"/>
          <w:cs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</w:rPr>
        <w:t>สำหรับสินทรัพย์ที่ได้มาและหนี้สินที่รับมาแต่ละประเภทที่สำคัญ</w:t>
      </w:r>
      <w:r w:rsidRPr="004517A7">
        <w:rPr>
          <w:rFonts w:ascii="Angsana New" w:eastAsia="Times New Roman" w:hAnsi="Angsana New"/>
          <w:sz w:val="28"/>
          <w:cs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</w:rPr>
        <w:t>ณ</w:t>
      </w:r>
      <w:r w:rsidRPr="004517A7">
        <w:rPr>
          <w:rFonts w:ascii="Angsana New" w:eastAsia="Times New Roman" w:hAnsi="Angsana New"/>
          <w:sz w:val="28"/>
          <w:cs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</w:rPr>
        <w:t>วันที่ซื้อธุรกิจ</w:t>
      </w:r>
      <w:r w:rsidRPr="004517A7">
        <w:rPr>
          <w:rFonts w:ascii="Angsana New" w:eastAsia="Times New Roman" w:hAnsi="Angsana New"/>
          <w:sz w:val="28"/>
          <w:cs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</w:rPr>
        <w:t>ประกอบด้วยรายการต่อไปนี้</w:t>
      </w:r>
    </w:p>
    <w:p w14:paraId="0E528A84" w14:textId="1E0FCDD3" w:rsidR="002022AE" w:rsidRPr="004517A7" w:rsidRDefault="002022AE" w:rsidP="006A09F2">
      <w:pPr>
        <w:spacing w:before="240"/>
        <w:ind w:left="360"/>
        <w:jc w:val="both"/>
        <w:rPr>
          <w:rFonts w:ascii="Angsana New" w:eastAsia="Times New Roman" w:hAnsi="Angsana New"/>
          <w:sz w:val="28"/>
          <w:lang w:val="en-GB"/>
        </w:rPr>
      </w:pPr>
      <w:r w:rsidRPr="004517A7">
        <w:rPr>
          <w:rFonts w:ascii="Angsana New" w:eastAsia="Times New Roman" w:hAnsi="Angsana New" w:hint="cs"/>
          <w:sz w:val="28"/>
          <w:cs/>
          <w:lang w:val="en-GB"/>
        </w:rPr>
        <w:t>มูลค่ายุติธรรมของสินทรัพย์ที่ระบุได้ที่ได้มาและหนี้สินที่รับมา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ณ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วันที่ซื้อธุรกิจของบริษัท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โกลด์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ชอร์ส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จำกัด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 </w:t>
      </w:r>
      <w:r w:rsidR="006A09F2" w:rsidRPr="004517A7">
        <w:rPr>
          <w:rFonts w:ascii="Angsana New" w:eastAsia="Times New Roman" w:hAnsi="Angsana New" w:hint="cs"/>
          <w:sz w:val="28"/>
          <w:cs/>
          <w:lang w:val="en-GB"/>
        </w:rPr>
        <w:t>มีรายละเอียดดังนี้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                 </w:t>
      </w:r>
    </w:p>
    <w:tbl>
      <w:tblPr>
        <w:tblW w:w="8442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6282"/>
        <w:gridCol w:w="2160"/>
      </w:tblGrid>
      <w:tr w:rsidR="002022AE" w:rsidRPr="004517A7" w14:paraId="20710BBF" w14:textId="77777777" w:rsidTr="0073185E">
        <w:trPr>
          <w:trHeight w:val="180"/>
          <w:tblHeader/>
        </w:trPr>
        <w:tc>
          <w:tcPr>
            <w:tcW w:w="6282" w:type="dxa"/>
            <w:shd w:val="clear" w:color="auto" w:fill="auto"/>
            <w:vAlign w:val="bottom"/>
          </w:tcPr>
          <w:p w14:paraId="6E776423" w14:textId="7F3BEC8F" w:rsidR="002022AE" w:rsidRPr="004517A7" w:rsidRDefault="002022AE" w:rsidP="0073185E">
            <w:pPr>
              <w:jc w:val="thaiDistribute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2160" w:type="dxa"/>
            <w:vAlign w:val="bottom"/>
          </w:tcPr>
          <w:p w14:paraId="7549849A" w14:textId="48562360" w:rsidR="002022AE" w:rsidRPr="004517A7" w:rsidRDefault="0073185E" w:rsidP="0073185E">
            <w:pPr>
              <w:ind w:left="72" w:right="-105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4517A7">
              <w:rPr>
                <w:rFonts w:ascii="Angsana New" w:eastAsia="Times New Roman" w:hAnsi="Angsana New"/>
                <w:spacing w:val="-4"/>
                <w:sz w:val="28"/>
              </w:rPr>
              <w:t>(</w:t>
            </w:r>
            <w:r w:rsidRPr="004517A7">
              <w:rPr>
                <w:rFonts w:ascii="Angsana New" w:eastAsia="Times New Roman" w:hAnsi="Angsana New"/>
                <w:spacing w:val="-4"/>
                <w:sz w:val="28"/>
                <w:cs/>
                <w:lang w:val="en-GB"/>
              </w:rPr>
              <w:t>หน่วย</w:t>
            </w:r>
            <w:r w:rsidRPr="004517A7">
              <w:rPr>
                <w:rFonts w:ascii="Angsana New" w:eastAsia="Times New Roman" w:hAnsi="Angsana New"/>
                <w:spacing w:val="-4"/>
                <w:sz w:val="28"/>
              </w:rPr>
              <w:t xml:space="preserve">: </w:t>
            </w:r>
            <w:r w:rsidRPr="004517A7">
              <w:rPr>
                <w:rFonts w:ascii="Angsana New" w:eastAsia="Times New Roman" w:hAnsi="Angsana New"/>
                <w:spacing w:val="-4"/>
                <w:sz w:val="28"/>
                <w:cs/>
                <w:lang w:val="en-GB"/>
              </w:rPr>
              <w:t>พันบาท</w:t>
            </w:r>
            <w:r w:rsidRPr="004517A7">
              <w:rPr>
                <w:rFonts w:ascii="Angsana New" w:eastAsia="Times New Roman" w:hAnsi="Angsana New"/>
                <w:spacing w:val="-4"/>
                <w:sz w:val="28"/>
              </w:rPr>
              <w:t>)</w:t>
            </w:r>
          </w:p>
        </w:tc>
      </w:tr>
      <w:tr w:rsidR="0073185E" w:rsidRPr="004517A7" w14:paraId="3ACAB626" w14:textId="77777777" w:rsidTr="0073185E">
        <w:trPr>
          <w:trHeight w:val="180"/>
          <w:tblHeader/>
        </w:trPr>
        <w:tc>
          <w:tcPr>
            <w:tcW w:w="6282" w:type="dxa"/>
            <w:shd w:val="clear" w:color="auto" w:fill="auto"/>
            <w:vAlign w:val="bottom"/>
          </w:tcPr>
          <w:p w14:paraId="4CF418AB" w14:textId="77777777" w:rsidR="0073185E" w:rsidRPr="004517A7" w:rsidRDefault="0073185E" w:rsidP="0072672F">
            <w:pPr>
              <w:ind w:left="140" w:hanging="262"/>
              <w:jc w:val="thaiDistribute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4B6347EA" w14:textId="754091A6" w:rsidR="0073185E" w:rsidRPr="004517A7" w:rsidRDefault="0073185E" w:rsidP="0073185E">
            <w:pPr>
              <w:ind w:left="72" w:right="72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>งบการเงินรวม</w:t>
            </w:r>
          </w:p>
        </w:tc>
      </w:tr>
      <w:tr w:rsidR="0073185E" w:rsidRPr="004517A7" w14:paraId="3935E968" w14:textId="77777777" w:rsidTr="0073185E">
        <w:trPr>
          <w:trHeight w:val="180"/>
        </w:trPr>
        <w:tc>
          <w:tcPr>
            <w:tcW w:w="6282" w:type="dxa"/>
            <w:shd w:val="clear" w:color="auto" w:fill="auto"/>
            <w:vAlign w:val="bottom"/>
          </w:tcPr>
          <w:p w14:paraId="015B8A3A" w14:textId="32684A2D" w:rsidR="0073185E" w:rsidRPr="004517A7" w:rsidRDefault="0073185E" w:rsidP="0073185E">
            <w:pPr>
              <w:ind w:left="140" w:hanging="262"/>
              <w:jc w:val="thaiDistribute"/>
              <w:rPr>
                <w:rFonts w:ascii="Angsana New" w:hAnsi="Angsana New"/>
                <w:spacing w:val="-6"/>
                <w:sz w:val="28"/>
                <w:lang w:val="en-GB"/>
              </w:rPr>
            </w:pPr>
            <w:r w:rsidRPr="004517A7">
              <w:rPr>
                <w:rFonts w:ascii="Angsana New" w:hAnsi="Angsana New"/>
                <w:spacing w:val="-6"/>
                <w:sz w:val="28"/>
                <w:lang w:val="en-GB"/>
              </w:rPr>
              <w:t xml:space="preserve"> </w:t>
            </w:r>
            <w:r w:rsidRPr="004517A7">
              <w:rPr>
                <w:rFonts w:ascii="Angsana New" w:hAnsi="Angsana New"/>
                <w:spacing w:val="-6"/>
                <w:sz w:val="2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2FD27DEE" w14:textId="65F27A2F" w:rsidR="0073185E" w:rsidRPr="004517A7" w:rsidRDefault="0073185E" w:rsidP="0073185E">
            <w:pPr>
              <w:ind w:left="72" w:right="72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4517A7">
              <w:rPr>
                <w:rFonts w:ascii="Angsana New" w:hAnsi="Angsana New"/>
                <w:spacing w:val="-6"/>
                <w:sz w:val="28"/>
              </w:rPr>
              <w:t>2,683</w:t>
            </w:r>
          </w:p>
        </w:tc>
      </w:tr>
      <w:tr w:rsidR="0073185E" w:rsidRPr="004517A7" w14:paraId="52A787F7" w14:textId="77777777" w:rsidTr="006F29EE">
        <w:trPr>
          <w:trHeight w:val="180"/>
        </w:trPr>
        <w:tc>
          <w:tcPr>
            <w:tcW w:w="6282" w:type="dxa"/>
            <w:shd w:val="clear" w:color="auto" w:fill="auto"/>
            <w:vAlign w:val="bottom"/>
          </w:tcPr>
          <w:p w14:paraId="2BDC6558" w14:textId="7713A8B0" w:rsidR="0073185E" w:rsidRPr="004517A7" w:rsidRDefault="0073185E" w:rsidP="0073185E">
            <w:pPr>
              <w:ind w:left="140" w:hanging="262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4517A7">
              <w:rPr>
                <w:rFonts w:ascii="Angsana New" w:hAnsi="Angsana New"/>
                <w:spacing w:val="-6"/>
                <w:sz w:val="28"/>
                <w:lang w:val="en-GB"/>
              </w:rPr>
              <w:t xml:space="preserve"> </w:t>
            </w:r>
            <w:r w:rsidRPr="004517A7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ลูกหนี้การค้าและลูกหนี้</w:t>
            </w:r>
            <w:r w:rsidR="003349F1" w:rsidRPr="004517A7">
              <w:rPr>
                <w:rFonts w:ascii="Angsana New" w:hAnsi="Angsana New" w:hint="cs"/>
                <w:spacing w:val="-6"/>
                <w:sz w:val="28"/>
                <w:cs/>
                <w:lang w:val="en-GB"/>
              </w:rPr>
              <w:t>หมุนเวียน</w:t>
            </w:r>
            <w:r w:rsidRPr="004517A7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อื่น</w:t>
            </w:r>
          </w:p>
        </w:tc>
        <w:tc>
          <w:tcPr>
            <w:tcW w:w="2160" w:type="dxa"/>
            <w:vAlign w:val="bottom"/>
          </w:tcPr>
          <w:p w14:paraId="4128BB55" w14:textId="4693F37F" w:rsidR="0073185E" w:rsidRPr="004517A7" w:rsidRDefault="004A708E" w:rsidP="0073185E">
            <w:pPr>
              <w:ind w:left="72" w:right="72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4517A7">
              <w:rPr>
                <w:rFonts w:ascii="Angsana New" w:hAnsi="Angsana New"/>
                <w:spacing w:val="-6"/>
                <w:sz w:val="28"/>
              </w:rPr>
              <w:t>9,428</w:t>
            </w:r>
          </w:p>
        </w:tc>
      </w:tr>
      <w:tr w:rsidR="0073185E" w:rsidRPr="004517A7" w14:paraId="0D83FE48" w14:textId="77777777" w:rsidTr="006F29EE">
        <w:trPr>
          <w:trHeight w:val="180"/>
        </w:trPr>
        <w:tc>
          <w:tcPr>
            <w:tcW w:w="6282" w:type="dxa"/>
            <w:shd w:val="clear" w:color="auto" w:fill="auto"/>
            <w:vAlign w:val="bottom"/>
          </w:tcPr>
          <w:p w14:paraId="0017F1A4" w14:textId="71F9EEF4" w:rsidR="0073185E" w:rsidRPr="004517A7" w:rsidRDefault="0073185E" w:rsidP="0073185E">
            <w:pPr>
              <w:ind w:left="140" w:hanging="262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4517A7">
              <w:rPr>
                <w:rFonts w:ascii="Angsana New" w:hAnsi="Angsana New"/>
                <w:spacing w:val="-6"/>
                <w:sz w:val="28"/>
                <w:lang w:val="en-GB"/>
              </w:rPr>
              <w:t xml:space="preserve"> </w:t>
            </w:r>
            <w:r w:rsidRPr="004517A7">
              <w:rPr>
                <w:rFonts w:ascii="Angsana New" w:hAnsi="Angsana New" w:hint="cs"/>
                <w:spacing w:val="-6"/>
                <w:sz w:val="28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160" w:type="dxa"/>
            <w:vAlign w:val="bottom"/>
          </w:tcPr>
          <w:p w14:paraId="319DCB10" w14:textId="5965B82B" w:rsidR="0073185E" w:rsidRPr="004517A7" w:rsidRDefault="0073185E" w:rsidP="0073185E">
            <w:pPr>
              <w:ind w:left="72" w:right="72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4517A7">
              <w:rPr>
                <w:rFonts w:ascii="Angsana New" w:hAnsi="Angsana New"/>
                <w:spacing w:val="-6"/>
                <w:sz w:val="28"/>
              </w:rPr>
              <w:t>130,219</w:t>
            </w:r>
          </w:p>
        </w:tc>
      </w:tr>
      <w:tr w:rsidR="0073185E" w:rsidRPr="004517A7" w14:paraId="48DAC61C" w14:textId="77777777" w:rsidTr="006F29EE">
        <w:trPr>
          <w:trHeight w:val="180"/>
        </w:trPr>
        <w:tc>
          <w:tcPr>
            <w:tcW w:w="6282" w:type="dxa"/>
            <w:shd w:val="clear" w:color="auto" w:fill="auto"/>
            <w:vAlign w:val="bottom"/>
          </w:tcPr>
          <w:p w14:paraId="57A1D058" w14:textId="3730EE7E" w:rsidR="0073185E" w:rsidRPr="004517A7" w:rsidRDefault="0073185E" w:rsidP="0073185E">
            <w:pPr>
              <w:ind w:left="140" w:hanging="140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  <w:lang w:val="en-GB"/>
              </w:rPr>
              <w:t>สินค้าคงเหลือ</w:t>
            </w:r>
          </w:p>
        </w:tc>
        <w:tc>
          <w:tcPr>
            <w:tcW w:w="2160" w:type="dxa"/>
            <w:vAlign w:val="bottom"/>
          </w:tcPr>
          <w:p w14:paraId="75C2AFAF" w14:textId="6A330825" w:rsidR="0073185E" w:rsidRPr="004517A7" w:rsidRDefault="0073185E" w:rsidP="0073185E">
            <w:pPr>
              <w:ind w:left="72" w:right="72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4517A7">
              <w:rPr>
                <w:rFonts w:ascii="Angsana New" w:hAnsi="Angsana New"/>
                <w:spacing w:val="-6"/>
                <w:sz w:val="28"/>
              </w:rPr>
              <w:t>20,320</w:t>
            </w:r>
          </w:p>
        </w:tc>
      </w:tr>
      <w:tr w:rsidR="004A708E" w:rsidRPr="004517A7" w14:paraId="268AE722" w14:textId="77777777" w:rsidTr="006F29EE">
        <w:trPr>
          <w:trHeight w:val="180"/>
        </w:trPr>
        <w:tc>
          <w:tcPr>
            <w:tcW w:w="6282" w:type="dxa"/>
            <w:shd w:val="clear" w:color="auto" w:fill="auto"/>
            <w:vAlign w:val="bottom"/>
          </w:tcPr>
          <w:p w14:paraId="76A7E019" w14:textId="157C1BF7" w:rsidR="004A708E" w:rsidRPr="004517A7" w:rsidRDefault="004A708E" w:rsidP="0073185E">
            <w:pPr>
              <w:ind w:left="140" w:hanging="140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2160" w:type="dxa"/>
            <w:vAlign w:val="bottom"/>
          </w:tcPr>
          <w:p w14:paraId="214D1E2A" w14:textId="642777F2" w:rsidR="004A708E" w:rsidRPr="004517A7" w:rsidRDefault="004A708E" w:rsidP="0073185E">
            <w:pPr>
              <w:ind w:left="72" w:right="72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4517A7">
              <w:rPr>
                <w:rFonts w:ascii="Angsana New" w:hAnsi="Angsana New"/>
                <w:spacing w:val="-6"/>
                <w:sz w:val="28"/>
              </w:rPr>
              <w:t>50,448</w:t>
            </w:r>
          </w:p>
        </w:tc>
      </w:tr>
      <w:tr w:rsidR="0073185E" w:rsidRPr="004517A7" w14:paraId="190A1BC4" w14:textId="77777777" w:rsidTr="006F29EE">
        <w:trPr>
          <w:trHeight w:val="180"/>
        </w:trPr>
        <w:tc>
          <w:tcPr>
            <w:tcW w:w="6282" w:type="dxa"/>
            <w:shd w:val="clear" w:color="auto" w:fill="auto"/>
            <w:vAlign w:val="bottom"/>
          </w:tcPr>
          <w:p w14:paraId="62B2E9AA" w14:textId="73B1696E" w:rsidR="0073185E" w:rsidRPr="004517A7" w:rsidRDefault="0073185E" w:rsidP="0073185E">
            <w:pPr>
              <w:ind w:left="140" w:hanging="140"/>
              <w:rPr>
                <w:rFonts w:ascii="Angsana New" w:hAnsi="Angsana New"/>
                <w:spacing w:val="-6"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  <w:lang w:val="en-GB"/>
              </w:rPr>
              <w:t>เงินฝากธนาคารที่มีภาระค้ำประกัน</w:t>
            </w:r>
          </w:p>
        </w:tc>
        <w:tc>
          <w:tcPr>
            <w:tcW w:w="2160" w:type="dxa"/>
            <w:vAlign w:val="bottom"/>
          </w:tcPr>
          <w:p w14:paraId="04BB1B11" w14:textId="389A1152" w:rsidR="0073185E" w:rsidRPr="004517A7" w:rsidRDefault="0073185E" w:rsidP="0073185E">
            <w:pPr>
              <w:ind w:left="72" w:right="72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4517A7">
              <w:rPr>
                <w:rFonts w:ascii="Angsana New" w:hAnsi="Angsana New"/>
                <w:spacing w:val="-6"/>
                <w:sz w:val="28"/>
              </w:rPr>
              <w:t>18</w:t>
            </w:r>
          </w:p>
        </w:tc>
      </w:tr>
      <w:tr w:rsidR="0073185E" w:rsidRPr="004517A7" w14:paraId="45EA63F3" w14:textId="77777777" w:rsidTr="006F29EE">
        <w:tc>
          <w:tcPr>
            <w:tcW w:w="6282" w:type="dxa"/>
            <w:shd w:val="clear" w:color="auto" w:fill="auto"/>
            <w:vAlign w:val="bottom"/>
          </w:tcPr>
          <w:p w14:paraId="1BBECCA0" w14:textId="77777777" w:rsidR="0073185E" w:rsidRPr="004517A7" w:rsidRDefault="0073185E" w:rsidP="0073185E">
            <w:pPr>
              <w:ind w:left="140" w:hanging="262"/>
              <w:rPr>
                <w:rFonts w:ascii="Angsana New" w:hAnsi="Angsana New"/>
                <w:spacing w:val="-6"/>
                <w:sz w:val="28"/>
              </w:rPr>
            </w:pPr>
            <w:r w:rsidRPr="004517A7">
              <w:rPr>
                <w:rFonts w:ascii="Angsana New" w:hAnsi="Angsana New"/>
                <w:spacing w:val="-6"/>
                <w:sz w:val="28"/>
                <w:lang w:val="en-GB"/>
              </w:rPr>
              <w:t xml:space="preserve"> </w:t>
            </w:r>
            <w:r w:rsidRPr="004517A7">
              <w:rPr>
                <w:rFonts w:ascii="Angsana New" w:hAnsi="Angsana New" w:hint="cs"/>
                <w:spacing w:val="-6"/>
                <w:sz w:val="28"/>
                <w:cs/>
                <w:lang w:val="en-GB"/>
              </w:rPr>
              <w:t>ที่ดิน อาคารและ</w:t>
            </w:r>
            <w:r w:rsidRPr="004517A7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อุปกรณ์</w:t>
            </w:r>
          </w:p>
        </w:tc>
        <w:tc>
          <w:tcPr>
            <w:tcW w:w="2160" w:type="dxa"/>
            <w:vAlign w:val="bottom"/>
          </w:tcPr>
          <w:p w14:paraId="01BCE002" w14:textId="40325952" w:rsidR="0073185E" w:rsidRPr="004517A7" w:rsidRDefault="0073185E" w:rsidP="0073185E">
            <w:pPr>
              <w:ind w:left="72" w:right="72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4517A7">
              <w:rPr>
                <w:rFonts w:ascii="Angsana New" w:hAnsi="Angsana New"/>
                <w:spacing w:val="-6"/>
                <w:sz w:val="28"/>
              </w:rPr>
              <w:t>1,047,646</w:t>
            </w:r>
          </w:p>
        </w:tc>
      </w:tr>
      <w:tr w:rsidR="0073185E" w:rsidRPr="004517A7" w14:paraId="28796C80" w14:textId="77777777" w:rsidTr="006F29EE">
        <w:tc>
          <w:tcPr>
            <w:tcW w:w="6282" w:type="dxa"/>
            <w:shd w:val="clear" w:color="auto" w:fill="auto"/>
            <w:vAlign w:val="bottom"/>
          </w:tcPr>
          <w:p w14:paraId="168EAE41" w14:textId="3011762F" w:rsidR="0073185E" w:rsidRPr="004517A7" w:rsidRDefault="0073185E" w:rsidP="0073185E">
            <w:pPr>
              <w:ind w:left="140" w:hanging="140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  <w:lang w:val="en-GB"/>
              </w:rPr>
              <w:t>สิทธิการเช่า</w:t>
            </w:r>
          </w:p>
        </w:tc>
        <w:tc>
          <w:tcPr>
            <w:tcW w:w="2160" w:type="dxa"/>
            <w:vAlign w:val="bottom"/>
          </w:tcPr>
          <w:p w14:paraId="7ABFBB17" w14:textId="696CF4E1" w:rsidR="0073185E" w:rsidRPr="004517A7" w:rsidRDefault="0073185E" w:rsidP="0073185E">
            <w:pPr>
              <w:ind w:left="72" w:right="72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4517A7">
              <w:rPr>
                <w:rFonts w:ascii="Angsana New" w:hAnsi="Angsana New"/>
                <w:spacing w:val="-6"/>
                <w:sz w:val="28"/>
              </w:rPr>
              <w:t>6,322</w:t>
            </w:r>
          </w:p>
        </w:tc>
      </w:tr>
      <w:tr w:rsidR="0073185E" w:rsidRPr="004517A7" w14:paraId="321FDF0D" w14:textId="77777777" w:rsidTr="006F29EE">
        <w:tc>
          <w:tcPr>
            <w:tcW w:w="6282" w:type="dxa"/>
            <w:shd w:val="clear" w:color="auto" w:fill="auto"/>
            <w:vAlign w:val="bottom"/>
          </w:tcPr>
          <w:p w14:paraId="4C093619" w14:textId="77777777" w:rsidR="0073185E" w:rsidRPr="004517A7" w:rsidRDefault="0073185E" w:rsidP="0073185E">
            <w:pPr>
              <w:ind w:left="140" w:hanging="262"/>
              <w:rPr>
                <w:rFonts w:ascii="Angsana New" w:hAnsi="Angsana New"/>
                <w:spacing w:val="-6"/>
                <w:sz w:val="28"/>
              </w:rPr>
            </w:pPr>
            <w:r w:rsidRPr="004517A7">
              <w:rPr>
                <w:rFonts w:ascii="Angsana New" w:hAnsi="Angsana New"/>
                <w:spacing w:val="-6"/>
                <w:sz w:val="28"/>
                <w:lang w:val="en-GB"/>
              </w:rPr>
              <w:t xml:space="preserve"> </w:t>
            </w:r>
            <w:r w:rsidRPr="004517A7">
              <w:rPr>
                <w:rFonts w:ascii="Angsana New" w:hAnsi="Angsana New" w:hint="cs"/>
                <w:spacing w:val="-6"/>
                <w:sz w:val="28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2160" w:type="dxa"/>
            <w:vAlign w:val="bottom"/>
          </w:tcPr>
          <w:p w14:paraId="186D3F3E" w14:textId="515EAEEE" w:rsidR="0073185E" w:rsidRPr="004517A7" w:rsidRDefault="0073185E" w:rsidP="0073185E">
            <w:pPr>
              <w:ind w:left="72" w:right="72"/>
              <w:jc w:val="right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4517A7">
              <w:rPr>
                <w:rFonts w:ascii="Angsana New" w:hAnsi="Angsana New"/>
                <w:spacing w:val="-6"/>
                <w:sz w:val="28"/>
                <w:lang w:val="en-GB"/>
              </w:rPr>
              <w:t>1,3</w:t>
            </w:r>
            <w:r w:rsidR="004E0861" w:rsidRPr="004517A7">
              <w:rPr>
                <w:rFonts w:ascii="Angsana New" w:hAnsi="Angsana New"/>
                <w:spacing w:val="-6"/>
                <w:sz w:val="28"/>
                <w:lang w:val="en-GB"/>
              </w:rPr>
              <w:t>51,080</w:t>
            </w:r>
          </w:p>
        </w:tc>
      </w:tr>
      <w:tr w:rsidR="0073185E" w:rsidRPr="004517A7" w14:paraId="0FD1BF5F" w14:textId="77777777" w:rsidTr="006F29EE">
        <w:tc>
          <w:tcPr>
            <w:tcW w:w="6282" w:type="dxa"/>
            <w:shd w:val="clear" w:color="auto" w:fill="auto"/>
            <w:vAlign w:val="bottom"/>
          </w:tcPr>
          <w:p w14:paraId="4F761DC8" w14:textId="3A4B340A" w:rsidR="0073185E" w:rsidRPr="004517A7" w:rsidRDefault="0073185E" w:rsidP="0073185E">
            <w:pPr>
              <w:ind w:left="140" w:hanging="140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2160" w:type="dxa"/>
            <w:vAlign w:val="bottom"/>
          </w:tcPr>
          <w:p w14:paraId="016160F8" w14:textId="6DD33A2E" w:rsidR="0073185E" w:rsidRPr="004517A7" w:rsidRDefault="0073185E" w:rsidP="0073185E">
            <w:pPr>
              <w:ind w:left="72" w:right="72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4517A7">
              <w:rPr>
                <w:rFonts w:ascii="Angsana New" w:hAnsi="Angsana New"/>
                <w:spacing w:val="-6"/>
                <w:sz w:val="28"/>
              </w:rPr>
              <w:t>4,</w:t>
            </w:r>
            <w:r w:rsidR="004E0861" w:rsidRPr="004517A7">
              <w:rPr>
                <w:rFonts w:ascii="Angsana New" w:hAnsi="Angsana New"/>
                <w:spacing w:val="-6"/>
                <w:sz w:val="28"/>
              </w:rPr>
              <w:t>514</w:t>
            </w:r>
          </w:p>
        </w:tc>
      </w:tr>
      <w:tr w:rsidR="0073185E" w:rsidRPr="004517A7" w14:paraId="4209D9ED" w14:textId="77777777" w:rsidTr="006F29EE">
        <w:tc>
          <w:tcPr>
            <w:tcW w:w="6282" w:type="dxa"/>
            <w:shd w:val="clear" w:color="auto" w:fill="auto"/>
            <w:vAlign w:val="bottom"/>
          </w:tcPr>
          <w:p w14:paraId="488B8284" w14:textId="4085047B" w:rsidR="0073185E" w:rsidRPr="004517A7" w:rsidRDefault="0073185E" w:rsidP="0073185E">
            <w:pPr>
              <w:ind w:left="140" w:hanging="140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  <w:lang w:val="en-GB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2160" w:type="dxa"/>
            <w:vAlign w:val="bottom"/>
          </w:tcPr>
          <w:p w14:paraId="2B1AE682" w14:textId="4CA3FA27" w:rsidR="0073185E" w:rsidRPr="004517A7" w:rsidRDefault="0073185E" w:rsidP="0073185E">
            <w:pPr>
              <w:ind w:left="72" w:right="72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4517A7">
              <w:rPr>
                <w:rFonts w:ascii="Angsana New" w:hAnsi="Angsana New"/>
                <w:spacing w:val="-6"/>
                <w:sz w:val="28"/>
              </w:rPr>
              <w:t>(75,000)</w:t>
            </w:r>
          </w:p>
        </w:tc>
      </w:tr>
      <w:tr w:rsidR="0073185E" w:rsidRPr="004517A7" w14:paraId="55D47B54" w14:textId="77777777" w:rsidTr="00ED5ACD">
        <w:tc>
          <w:tcPr>
            <w:tcW w:w="6282" w:type="dxa"/>
            <w:shd w:val="clear" w:color="auto" w:fill="auto"/>
            <w:vAlign w:val="bottom"/>
          </w:tcPr>
          <w:p w14:paraId="0BBCD20A" w14:textId="77777777" w:rsidR="0073185E" w:rsidRPr="004517A7" w:rsidRDefault="0073185E" w:rsidP="0073185E">
            <w:pPr>
              <w:ind w:left="140" w:hanging="262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4517A7">
              <w:rPr>
                <w:rFonts w:ascii="Angsana New" w:hAnsi="Angsana New"/>
                <w:spacing w:val="-6"/>
                <w:sz w:val="28"/>
                <w:lang w:val="en-GB"/>
              </w:rPr>
              <w:t xml:space="preserve"> </w:t>
            </w:r>
            <w:r w:rsidRPr="004517A7">
              <w:rPr>
                <w:rFonts w:ascii="Angsana New" w:hAnsi="Angsana New"/>
                <w:spacing w:val="-6"/>
                <w:sz w:val="28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2160" w:type="dxa"/>
            <w:vAlign w:val="bottom"/>
          </w:tcPr>
          <w:p w14:paraId="65D274B7" w14:textId="0C0B53C9" w:rsidR="0073185E" w:rsidRPr="004517A7" w:rsidRDefault="0073185E" w:rsidP="0073185E">
            <w:pPr>
              <w:ind w:left="72" w:right="72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4517A7">
              <w:rPr>
                <w:rFonts w:ascii="Angsana New" w:hAnsi="Angsana New"/>
                <w:spacing w:val="-6"/>
                <w:sz w:val="28"/>
              </w:rPr>
              <w:t>(160,087)</w:t>
            </w:r>
          </w:p>
        </w:tc>
      </w:tr>
      <w:tr w:rsidR="0073185E" w:rsidRPr="004517A7" w14:paraId="1775C0C4" w14:textId="77777777" w:rsidTr="00ED5ACD">
        <w:tc>
          <w:tcPr>
            <w:tcW w:w="6282" w:type="dxa"/>
            <w:shd w:val="clear" w:color="auto" w:fill="auto"/>
            <w:vAlign w:val="bottom"/>
          </w:tcPr>
          <w:p w14:paraId="205B1114" w14:textId="59E8DC6C" w:rsidR="0073185E" w:rsidRPr="004517A7" w:rsidRDefault="0073185E" w:rsidP="0073185E">
            <w:pPr>
              <w:ind w:left="140" w:hanging="140"/>
              <w:rPr>
                <w:rFonts w:ascii="Angsana New" w:hAnsi="Angsana New"/>
                <w:spacing w:val="-6"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  <w:lang w:val="en-GB"/>
              </w:rPr>
              <w:t>เงินกู้ยืมระยะสั้นจากบุคคลและกิจการที่ไม่เกี่ยวข้องกัน</w:t>
            </w:r>
          </w:p>
        </w:tc>
        <w:tc>
          <w:tcPr>
            <w:tcW w:w="2160" w:type="dxa"/>
            <w:vAlign w:val="bottom"/>
          </w:tcPr>
          <w:p w14:paraId="60AAE73C" w14:textId="0460AB71" w:rsidR="0073185E" w:rsidRPr="004517A7" w:rsidRDefault="0073185E" w:rsidP="0073185E">
            <w:pPr>
              <w:ind w:left="72" w:right="72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4517A7">
              <w:rPr>
                <w:rFonts w:ascii="Angsana New" w:hAnsi="Angsana New"/>
                <w:spacing w:val="-6"/>
                <w:sz w:val="28"/>
              </w:rPr>
              <w:t>(150,000)</w:t>
            </w:r>
          </w:p>
        </w:tc>
      </w:tr>
      <w:tr w:rsidR="0073185E" w:rsidRPr="004517A7" w14:paraId="59C29498" w14:textId="77777777" w:rsidTr="00ED5ACD">
        <w:tc>
          <w:tcPr>
            <w:tcW w:w="6282" w:type="dxa"/>
            <w:shd w:val="clear" w:color="auto" w:fill="auto"/>
            <w:vAlign w:val="bottom"/>
          </w:tcPr>
          <w:p w14:paraId="3B6B1B1D" w14:textId="04E1E372" w:rsidR="0073185E" w:rsidRPr="004517A7" w:rsidRDefault="0073185E" w:rsidP="0073185E">
            <w:pPr>
              <w:ind w:left="140" w:hanging="140"/>
              <w:rPr>
                <w:rFonts w:ascii="Angsana New" w:hAnsi="Angsana New"/>
                <w:spacing w:val="-6"/>
                <w:sz w:val="28"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  <w:lang w:val="en-GB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2160" w:type="dxa"/>
            <w:vAlign w:val="bottom"/>
          </w:tcPr>
          <w:p w14:paraId="16FBED12" w14:textId="2A296368" w:rsidR="0073185E" w:rsidRPr="004517A7" w:rsidRDefault="0073185E" w:rsidP="0073185E">
            <w:pPr>
              <w:ind w:left="72" w:right="72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4517A7">
              <w:rPr>
                <w:rFonts w:ascii="Angsana New" w:hAnsi="Angsana New"/>
                <w:spacing w:val="-6"/>
                <w:sz w:val="28"/>
              </w:rPr>
              <w:t>(55,511)</w:t>
            </w:r>
          </w:p>
        </w:tc>
      </w:tr>
      <w:tr w:rsidR="0073185E" w:rsidRPr="004517A7" w14:paraId="59571109" w14:textId="77777777" w:rsidTr="00ED5ACD">
        <w:tc>
          <w:tcPr>
            <w:tcW w:w="6282" w:type="dxa"/>
            <w:shd w:val="clear" w:color="auto" w:fill="auto"/>
            <w:vAlign w:val="bottom"/>
          </w:tcPr>
          <w:p w14:paraId="6E300B50" w14:textId="3CC9768F" w:rsidR="0073185E" w:rsidRPr="004517A7" w:rsidRDefault="0073185E" w:rsidP="0073185E">
            <w:pPr>
              <w:ind w:left="140" w:hanging="140"/>
              <w:rPr>
                <w:rFonts w:ascii="Angsana New" w:hAnsi="Angsana New"/>
                <w:spacing w:val="-6"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  <w:lang w:val="en-GB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160" w:type="dxa"/>
            <w:vAlign w:val="bottom"/>
          </w:tcPr>
          <w:p w14:paraId="442EFAC4" w14:textId="0C22A867" w:rsidR="0073185E" w:rsidRPr="004517A7" w:rsidRDefault="0073185E" w:rsidP="0073185E">
            <w:pPr>
              <w:ind w:left="72" w:right="72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4517A7">
              <w:rPr>
                <w:rFonts w:ascii="Angsana New" w:hAnsi="Angsana New"/>
                <w:spacing w:val="-6"/>
                <w:sz w:val="28"/>
              </w:rPr>
              <w:t>(138)</w:t>
            </w:r>
          </w:p>
        </w:tc>
      </w:tr>
      <w:tr w:rsidR="0073185E" w:rsidRPr="004517A7" w14:paraId="0B28C45A" w14:textId="77777777" w:rsidTr="00ED5ACD">
        <w:tc>
          <w:tcPr>
            <w:tcW w:w="6282" w:type="dxa"/>
            <w:shd w:val="clear" w:color="auto" w:fill="auto"/>
            <w:vAlign w:val="bottom"/>
          </w:tcPr>
          <w:p w14:paraId="17ACB35D" w14:textId="537508A8" w:rsidR="0073185E" w:rsidRPr="004517A7" w:rsidRDefault="0073185E" w:rsidP="0073185E">
            <w:pPr>
              <w:ind w:left="140" w:hanging="140"/>
              <w:rPr>
                <w:rFonts w:ascii="Angsana New" w:hAnsi="Angsana New"/>
                <w:spacing w:val="-6"/>
                <w:sz w:val="28"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160" w:type="dxa"/>
            <w:vAlign w:val="bottom"/>
          </w:tcPr>
          <w:p w14:paraId="5769A697" w14:textId="594305BA" w:rsidR="0073185E" w:rsidRPr="004517A7" w:rsidRDefault="0073185E" w:rsidP="0073185E">
            <w:pPr>
              <w:ind w:left="72" w:right="72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4517A7">
              <w:rPr>
                <w:rFonts w:ascii="Angsana New" w:hAnsi="Angsana New"/>
                <w:spacing w:val="-6"/>
                <w:sz w:val="28"/>
              </w:rPr>
              <w:t>(184)</w:t>
            </w:r>
          </w:p>
        </w:tc>
      </w:tr>
      <w:tr w:rsidR="0073185E" w:rsidRPr="004517A7" w14:paraId="2BDC960C" w14:textId="77777777" w:rsidTr="00ED5ACD">
        <w:tc>
          <w:tcPr>
            <w:tcW w:w="6282" w:type="dxa"/>
            <w:shd w:val="clear" w:color="auto" w:fill="auto"/>
            <w:vAlign w:val="bottom"/>
          </w:tcPr>
          <w:p w14:paraId="52AADFDA" w14:textId="241B21B7" w:rsidR="0073185E" w:rsidRPr="004517A7" w:rsidRDefault="0073185E" w:rsidP="0073185E">
            <w:pPr>
              <w:ind w:left="140" w:hanging="140"/>
              <w:rPr>
                <w:rFonts w:ascii="Angsana New" w:hAnsi="Angsana New"/>
                <w:spacing w:val="-6"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2160" w:type="dxa"/>
            <w:vAlign w:val="bottom"/>
          </w:tcPr>
          <w:p w14:paraId="005A863E" w14:textId="5D36DB5E" w:rsidR="0073185E" w:rsidRPr="004517A7" w:rsidRDefault="0073185E" w:rsidP="0073185E">
            <w:pPr>
              <w:ind w:left="72" w:right="72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4517A7">
              <w:rPr>
                <w:rFonts w:ascii="Angsana New" w:hAnsi="Angsana New"/>
                <w:spacing w:val="-6"/>
                <w:sz w:val="28"/>
              </w:rPr>
              <w:t>(</w:t>
            </w:r>
            <w:r w:rsidR="004E0861" w:rsidRPr="004517A7">
              <w:rPr>
                <w:rFonts w:ascii="Angsana New" w:hAnsi="Angsana New"/>
                <w:spacing w:val="-6"/>
                <w:sz w:val="28"/>
              </w:rPr>
              <w:t>304,035</w:t>
            </w:r>
            <w:r w:rsidRPr="004517A7">
              <w:rPr>
                <w:rFonts w:ascii="Angsana New" w:hAnsi="Angsana New"/>
                <w:spacing w:val="-6"/>
                <w:sz w:val="28"/>
              </w:rPr>
              <w:t>)</w:t>
            </w:r>
          </w:p>
        </w:tc>
      </w:tr>
      <w:tr w:rsidR="0073185E" w:rsidRPr="004517A7" w14:paraId="432A9849" w14:textId="77777777" w:rsidTr="00ED5ACD">
        <w:tc>
          <w:tcPr>
            <w:tcW w:w="6282" w:type="dxa"/>
            <w:shd w:val="clear" w:color="auto" w:fill="auto"/>
            <w:vAlign w:val="bottom"/>
          </w:tcPr>
          <w:p w14:paraId="6ACB8BF8" w14:textId="224C5E60" w:rsidR="0073185E" w:rsidRPr="004517A7" w:rsidRDefault="0073185E" w:rsidP="0073185E">
            <w:pPr>
              <w:ind w:left="140" w:hanging="140"/>
              <w:rPr>
                <w:rFonts w:ascii="Angsana New" w:hAnsi="Angsana New"/>
                <w:spacing w:val="-6"/>
                <w:sz w:val="28"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160" w:type="dxa"/>
            <w:vAlign w:val="bottom"/>
          </w:tcPr>
          <w:p w14:paraId="1DC5AA7F" w14:textId="56A94804" w:rsidR="0073185E" w:rsidRPr="004517A7" w:rsidRDefault="0073185E" w:rsidP="0073185E">
            <w:pPr>
              <w:ind w:left="72" w:right="72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4517A7">
              <w:rPr>
                <w:rFonts w:ascii="Angsana New" w:hAnsi="Angsana New"/>
                <w:spacing w:val="-6"/>
                <w:sz w:val="28"/>
              </w:rPr>
              <w:t>(859)</w:t>
            </w:r>
          </w:p>
        </w:tc>
      </w:tr>
      <w:tr w:rsidR="0073185E" w:rsidRPr="004517A7" w14:paraId="1E304C7D" w14:textId="77777777" w:rsidTr="00ED5ACD">
        <w:tc>
          <w:tcPr>
            <w:tcW w:w="6282" w:type="dxa"/>
            <w:shd w:val="clear" w:color="auto" w:fill="auto"/>
            <w:vAlign w:val="bottom"/>
          </w:tcPr>
          <w:p w14:paraId="0B1118B6" w14:textId="65168450" w:rsidR="0073185E" w:rsidRPr="004517A7" w:rsidRDefault="0073185E" w:rsidP="0073185E">
            <w:pPr>
              <w:ind w:left="140" w:hanging="140"/>
              <w:rPr>
                <w:rFonts w:ascii="Angsana New" w:hAnsi="Angsana New"/>
                <w:spacing w:val="-6"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29EDADC6" w14:textId="5656AE79" w:rsidR="0073185E" w:rsidRPr="004517A7" w:rsidRDefault="0073185E" w:rsidP="0073185E">
            <w:pPr>
              <w:ind w:left="72" w:right="72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4517A7">
              <w:rPr>
                <w:rFonts w:ascii="Angsana New" w:hAnsi="Angsana New"/>
                <w:spacing w:val="-6"/>
                <w:sz w:val="28"/>
              </w:rPr>
              <w:t>(11,262)</w:t>
            </w:r>
          </w:p>
        </w:tc>
      </w:tr>
      <w:tr w:rsidR="0073185E" w:rsidRPr="004517A7" w14:paraId="5CA47D3A" w14:textId="77777777" w:rsidTr="006F29EE">
        <w:trPr>
          <w:trHeight w:val="265"/>
        </w:trPr>
        <w:tc>
          <w:tcPr>
            <w:tcW w:w="6282" w:type="dxa"/>
            <w:shd w:val="clear" w:color="auto" w:fill="auto"/>
            <w:vAlign w:val="bottom"/>
          </w:tcPr>
          <w:p w14:paraId="538C201A" w14:textId="77777777" w:rsidR="0073185E" w:rsidRPr="004517A7" w:rsidRDefault="0073185E" w:rsidP="0073185E">
            <w:pPr>
              <w:ind w:left="140" w:hanging="262"/>
              <w:jc w:val="thaiDistribute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pacing w:val="-6"/>
                <w:sz w:val="28"/>
                <w:lang w:val="en-GB"/>
              </w:rPr>
              <w:t xml:space="preserve"> </w:t>
            </w:r>
            <w:r w:rsidRPr="004517A7">
              <w:rPr>
                <w:rFonts w:ascii="Angsana New" w:hAnsi="Angsana New"/>
                <w:b/>
                <w:bCs/>
                <w:spacing w:val="-6"/>
                <w:sz w:val="28"/>
                <w:cs/>
                <w:lang w:val="en-GB"/>
              </w:rPr>
              <w:t>สินทรัพย์และหนี้สิน</w:t>
            </w:r>
            <w:r w:rsidRPr="004517A7">
              <w:rPr>
                <w:rFonts w:ascii="Angsana New" w:hAnsi="Angsana New" w:hint="cs"/>
                <w:b/>
                <w:bCs/>
                <w:spacing w:val="-6"/>
                <w:sz w:val="28"/>
                <w:cs/>
                <w:lang w:val="en-GB"/>
              </w:rPr>
              <w:t>สุทธิ</w:t>
            </w:r>
            <w:r w:rsidRPr="004517A7">
              <w:rPr>
                <w:rFonts w:ascii="Angsana New" w:hAnsi="Angsana New"/>
                <w:b/>
                <w:bCs/>
                <w:spacing w:val="-6"/>
                <w:sz w:val="28"/>
                <w:cs/>
                <w:lang w:val="en-GB"/>
              </w:rPr>
              <w:t>ที่ระบุได้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B87670" w14:textId="219BB683" w:rsidR="0073185E" w:rsidRPr="004517A7" w:rsidRDefault="0073185E" w:rsidP="0073185E">
            <w:pPr>
              <w:ind w:left="72" w:right="72"/>
              <w:jc w:val="right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pacing w:val="-6"/>
                <w:sz w:val="28"/>
              </w:rPr>
              <w:t>1,</w:t>
            </w:r>
            <w:r w:rsidR="00F70F41" w:rsidRPr="004517A7">
              <w:rPr>
                <w:rFonts w:ascii="Angsana New" w:hAnsi="Angsana New"/>
                <w:b/>
                <w:bCs/>
                <w:spacing w:val="-6"/>
                <w:sz w:val="28"/>
              </w:rPr>
              <w:t>865,602</w:t>
            </w:r>
          </w:p>
        </w:tc>
      </w:tr>
      <w:tr w:rsidR="0073185E" w:rsidRPr="004517A7" w14:paraId="5BF46D50" w14:textId="77777777" w:rsidTr="006F29EE">
        <w:trPr>
          <w:trHeight w:val="265"/>
        </w:trPr>
        <w:tc>
          <w:tcPr>
            <w:tcW w:w="6282" w:type="dxa"/>
            <w:shd w:val="clear" w:color="auto" w:fill="auto"/>
            <w:vAlign w:val="bottom"/>
          </w:tcPr>
          <w:p w14:paraId="2D651268" w14:textId="77777777" w:rsidR="0073185E" w:rsidRPr="004517A7" w:rsidRDefault="0073185E" w:rsidP="0073185E">
            <w:pPr>
              <w:ind w:left="140"/>
              <w:jc w:val="thaiDistribute"/>
              <w:rPr>
                <w:rFonts w:ascii="Angsana New" w:hAnsi="Angsana New"/>
                <w:b/>
                <w:bCs/>
                <w:spacing w:val="-6"/>
                <w:sz w:val="14"/>
                <w:szCs w:val="14"/>
                <w:cs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197FEEAF" w14:textId="77777777" w:rsidR="0073185E" w:rsidRPr="004517A7" w:rsidRDefault="0073185E" w:rsidP="0073185E">
            <w:pPr>
              <w:ind w:left="72" w:right="72"/>
              <w:jc w:val="right"/>
              <w:rPr>
                <w:rFonts w:ascii="Angsana New" w:hAnsi="Angsana New"/>
                <w:b/>
                <w:bCs/>
                <w:spacing w:val="-6"/>
                <w:sz w:val="14"/>
                <w:szCs w:val="14"/>
              </w:rPr>
            </w:pPr>
          </w:p>
        </w:tc>
      </w:tr>
      <w:tr w:rsidR="0073185E" w:rsidRPr="004517A7" w14:paraId="12E33EA3" w14:textId="77777777" w:rsidTr="006F29EE">
        <w:trPr>
          <w:trHeight w:val="265"/>
        </w:trPr>
        <w:tc>
          <w:tcPr>
            <w:tcW w:w="6282" w:type="dxa"/>
            <w:shd w:val="clear" w:color="auto" w:fill="auto"/>
            <w:vAlign w:val="bottom"/>
          </w:tcPr>
          <w:p w14:paraId="4B1289AD" w14:textId="77777777" w:rsidR="0073185E" w:rsidRPr="004517A7" w:rsidRDefault="0073185E" w:rsidP="0073185E">
            <w:pPr>
              <w:ind w:left="140" w:hanging="262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4517A7">
              <w:rPr>
                <w:rFonts w:ascii="Angsana New" w:hAnsi="Angsana New"/>
                <w:spacing w:val="-6"/>
                <w:sz w:val="28"/>
                <w:lang w:val="en-GB"/>
              </w:rPr>
              <w:t xml:space="preserve"> </w:t>
            </w:r>
            <w:r w:rsidRPr="004517A7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สัดส่วนการถือหุ้น</w:t>
            </w:r>
          </w:p>
        </w:tc>
        <w:tc>
          <w:tcPr>
            <w:tcW w:w="2160" w:type="dxa"/>
            <w:vAlign w:val="bottom"/>
          </w:tcPr>
          <w:p w14:paraId="2138961B" w14:textId="77777777" w:rsidR="0073185E" w:rsidRPr="004517A7" w:rsidRDefault="0073185E" w:rsidP="0073185E">
            <w:pPr>
              <w:ind w:left="72" w:right="72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4517A7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ร้อยละ</w:t>
            </w:r>
            <w:r w:rsidRPr="004517A7">
              <w:rPr>
                <w:rFonts w:ascii="Angsana New" w:eastAsia="Times New Roman" w:hAnsi="Angsana New" w:hint="cs"/>
                <w:sz w:val="28"/>
                <w:cs/>
              </w:rPr>
              <w:t xml:space="preserve"> </w:t>
            </w:r>
            <w:r w:rsidRPr="004517A7">
              <w:rPr>
                <w:rFonts w:ascii="Angsana New" w:eastAsia="Times New Roman" w:hAnsi="Angsana New"/>
                <w:sz w:val="28"/>
              </w:rPr>
              <w:t>68.54</w:t>
            </w:r>
          </w:p>
        </w:tc>
      </w:tr>
      <w:tr w:rsidR="00856326" w:rsidRPr="004517A7" w14:paraId="3110F6B8" w14:textId="77777777" w:rsidTr="006F29EE">
        <w:trPr>
          <w:trHeight w:val="265"/>
        </w:trPr>
        <w:tc>
          <w:tcPr>
            <w:tcW w:w="6282" w:type="dxa"/>
            <w:shd w:val="clear" w:color="auto" w:fill="auto"/>
            <w:vAlign w:val="bottom"/>
          </w:tcPr>
          <w:p w14:paraId="6810ABEA" w14:textId="77777777" w:rsidR="00856326" w:rsidRPr="004517A7" w:rsidRDefault="00856326" w:rsidP="0073185E">
            <w:pPr>
              <w:ind w:left="140" w:hanging="262"/>
              <w:jc w:val="thaiDistribute"/>
              <w:rPr>
                <w:rFonts w:ascii="Angsana New" w:hAnsi="Angsan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2160" w:type="dxa"/>
            <w:vAlign w:val="bottom"/>
          </w:tcPr>
          <w:p w14:paraId="62A00C9E" w14:textId="77777777" w:rsidR="00856326" w:rsidRPr="004517A7" w:rsidRDefault="00856326" w:rsidP="0073185E">
            <w:pPr>
              <w:ind w:left="72" w:right="72"/>
              <w:jc w:val="right"/>
              <w:rPr>
                <w:rFonts w:ascii="Angsana New" w:hAnsi="Angsana New"/>
                <w:spacing w:val="-6"/>
                <w:sz w:val="10"/>
                <w:szCs w:val="10"/>
                <w:cs/>
                <w:lang w:val="en-GB"/>
              </w:rPr>
            </w:pPr>
          </w:p>
        </w:tc>
      </w:tr>
      <w:tr w:rsidR="00AE25B1" w:rsidRPr="004517A7" w14:paraId="65F40172" w14:textId="77777777" w:rsidTr="006F29EE">
        <w:trPr>
          <w:trHeight w:val="265"/>
        </w:trPr>
        <w:tc>
          <w:tcPr>
            <w:tcW w:w="6282" w:type="dxa"/>
            <w:shd w:val="clear" w:color="auto" w:fill="auto"/>
            <w:vAlign w:val="bottom"/>
          </w:tcPr>
          <w:p w14:paraId="0F0AEF27" w14:textId="77777777" w:rsidR="00AE25B1" w:rsidRPr="004517A7" w:rsidRDefault="00AE25B1" w:rsidP="0073185E">
            <w:pPr>
              <w:ind w:left="140" w:hanging="262"/>
              <w:jc w:val="thaiDistribute"/>
              <w:rPr>
                <w:rFonts w:ascii="Angsana New" w:hAnsi="Angsan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2160" w:type="dxa"/>
            <w:vAlign w:val="bottom"/>
          </w:tcPr>
          <w:p w14:paraId="31856803" w14:textId="77777777" w:rsidR="00AE25B1" w:rsidRPr="004517A7" w:rsidRDefault="00AE25B1" w:rsidP="0073185E">
            <w:pPr>
              <w:ind w:left="72" w:right="72"/>
              <w:jc w:val="right"/>
              <w:rPr>
                <w:rFonts w:ascii="Angsana New" w:hAnsi="Angsana New"/>
                <w:spacing w:val="-6"/>
                <w:sz w:val="10"/>
                <w:szCs w:val="10"/>
                <w:cs/>
                <w:lang w:val="en-GB"/>
              </w:rPr>
            </w:pPr>
          </w:p>
        </w:tc>
      </w:tr>
      <w:tr w:rsidR="0073185E" w:rsidRPr="004517A7" w14:paraId="670719AC" w14:textId="77777777" w:rsidTr="006F29EE">
        <w:trPr>
          <w:trHeight w:val="265"/>
        </w:trPr>
        <w:tc>
          <w:tcPr>
            <w:tcW w:w="6282" w:type="dxa"/>
            <w:shd w:val="clear" w:color="auto" w:fill="auto"/>
            <w:vAlign w:val="bottom"/>
          </w:tcPr>
          <w:p w14:paraId="32E6A8DD" w14:textId="77777777" w:rsidR="0073185E" w:rsidRPr="004517A7" w:rsidRDefault="0073185E" w:rsidP="0073185E">
            <w:pPr>
              <w:ind w:left="140" w:hanging="262"/>
              <w:jc w:val="thaiDistribute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4517A7">
              <w:rPr>
                <w:rFonts w:ascii="Angsana New" w:hAnsi="Angsana New"/>
                <w:spacing w:val="-6"/>
                <w:sz w:val="28"/>
                <w:lang w:val="en-GB"/>
              </w:rPr>
              <w:t xml:space="preserve"> </w:t>
            </w:r>
            <w:r w:rsidRPr="004517A7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มูลค่ายุติธรรมของสินทรัพย์สุทธิ</w:t>
            </w:r>
          </w:p>
        </w:tc>
        <w:tc>
          <w:tcPr>
            <w:tcW w:w="2160" w:type="dxa"/>
            <w:vAlign w:val="bottom"/>
          </w:tcPr>
          <w:p w14:paraId="55E90239" w14:textId="30005AD3" w:rsidR="0073185E" w:rsidRPr="004517A7" w:rsidRDefault="0073185E" w:rsidP="0073185E">
            <w:pPr>
              <w:ind w:left="72" w:right="72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4517A7">
              <w:rPr>
                <w:rFonts w:ascii="Angsana New" w:hAnsi="Angsana New"/>
                <w:spacing w:val="-6"/>
                <w:sz w:val="28"/>
              </w:rPr>
              <w:t>1,</w:t>
            </w:r>
            <w:r w:rsidR="0017020B" w:rsidRPr="004517A7">
              <w:rPr>
                <w:rFonts w:ascii="Angsana New" w:hAnsi="Angsana New"/>
                <w:spacing w:val="-6"/>
                <w:sz w:val="28"/>
              </w:rPr>
              <w:t>278</w:t>
            </w:r>
            <w:r w:rsidRPr="004517A7">
              <w:rPr>
                <w:rFonts w:ascii="Angsana New" w:hAnsi="Angsana New"/>
                <w:spacing w:val="-6"/>
                <w:sz w:val="28"/>
              </w:rPr>
              <w:t>,6</w:t>
            </w:r>
            <w:r w:rsidR="0017020B" w:rsidRPr="004517A7">
              <w:rPr>
                <w:rFonts w:ascii="Angsana New" w:hAnsi="Angsana New"/>
                <w:spacing w:val="-6"/>
                <w:sz w:val="28"/>
              </w:rPr>
              <w:t>83</w:t>
            </w:r>
          </w:p>
        </w:tc>
      </w:tr>
      <w:tr w:rsidR="0073185E" w:rsidRPr="004517A7" w14:paraId="5031D727" w14:textId="77777777" w:rsidTr="006F29EE">
        <w:tc>
          <w:tcPr>
            <w:tcW w:w="6282" w:type="dxa"/>
            <w:shd w:val="clear" w:color="auto" w:fill="auto"/>
            <w:vAlign w:val="bottom"/>
          </w:tcPr>
          <w:p w14:paraId="1670DAF1" w14:textId="4D046F75" w:rsidR="0073185E" w:rsidRPr="004517A7" w:rsidRDefault="0073185E" w:rsidP="0073185E">
            <w:pPr>
              <w:ind w:left="140" w:hanging="262"/>
              <w:jc w:val="thaiDistribute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4517A7">
              <w:rPr>
                <w:rFonts w:ascii="Angsana New" w:hAnsi="Angsana New"/>
                <w:spacing w:val="-6"/>
                <w:sz w:val="28"/>
                <w:lang w:val="en-GB"/>
              </w:rPr>
              <w:t xml:space="preserve"> </w:t>
            </w:r>
            <w:r w:rsidRPr="004517A7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สิ่งตอบแทนในการซื้อ</w:t>
            </w:r>
            <w:r w:rsidR="008847F9">
              <w:rPr>
                <w:rFonts w:ascii="Angsana New" w:hAnsi="Angsana New"/>
                <w:spacing w:val="-6"/>
                <w:sz w:val="28"/>
                <w:lang w:val="en-GB"/>
              </w:rPr>
              <w:t xml:space="preserve"> </w:t>
            </w:r>
            <w:r w:rsidRPr="004517A7">
              <w:rPr>
                <w:rFonts w:ascii="Angsana New" w:hAnsi="Angsana New"/>
                <w:spacing w:val="-6"/>
                <w:sz w:val="28"/>
                <w:lang w:val="en-GB"/>
              </w:rPr>
              <w:t>(</w:t>
            </w:r>
            <w:r w:rsidRPr="004517A7">
              <w:rPr>
                <w:rFonts w:ascii="Angsana New" w:hAnsi="Angsana New"/>
                <w:spacing w:val="-6"/>
                <w:sz w:val="28"/>
                <w:cs/>
                <w:lang w:val="en-GB"/>
              </w:rPr>
              <w:t>เงินสด)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028C01E8" w14:textId="16EE700D" w:rsidR="0073185E" w:rsidRPr="004517A7" w:rsidRDefault="0017020B" w:rsidP="0073185E">
            <w:pPr>
              <w:ind w:left="72" w:right="72"/>
              <w:jc w:val="right"/>
              <w:rPr>
                <w:rFonts w:ascii="Angsana New" w:hAnsi="Angsana New"/>
                <w:spacing w:val="-6"/>
                <w:sz w:val="28"/>
                <w:cs/>
              </w:rPr>
            </w:pPr>
            <w:r w:rsidRPr="004517A7">
              <w:rPr>
                <w:rFonts w:ascii="Angsana New" w:hAnsi="Angsana New" w:hint="eastAsia"/>
                <w:spacing w:val="-6"/>
                <w:sz w:val="28"/>
              </w:rPr>
              <w:t>1,124,146</w:t>
            </w:r>
          </w:p>
        </w:tc>
      </w:tr>
      <w:tr w:rsidR="0073185E" w:rsidRPr="004517A7" w14:paraId="3640722D" w14:textId="77777777" w:rsidTr="006F29EE">
        <w:tc>
          <w:tcPr>
            <w:tcW w:w="6282" w:type="dxa"/>
            <w:shd w:val="clear" w:color="auto" w:fill="auto"/>
            <w:vAlign w:val="bottom"/>
          </w:tcPr>
          <w:p w14:paraId="2317E404" w14:textId="3EBC04DF" w:rsidR="0073185E" w:rsidRPr="004517A7" w:rsidRDefault="0073185E" w:rsidP="0073185E">
            <w:pPr>
              <w:ind w:left="140" w:hanging="262"/>
              <w:jc w:val="thaiDistribute"/>
              <w:rPr>
                <w:rFonts w:ascii="Angsana New" w:hAnsi="Angsana New"/>
                <w:b/>
                <w:bCs/>
                <w:spacing w:val="-6"/>
                <w:sz w:val="28"/>
                <w:cs/>
                <w:lang w:val="en-GB"/>
              </w:rPr>
            </w:pPr>
            <w:r w:rsidRPr="004517A7">
              <w:rPr>
                <w:rFonts w:ascii="Angsana New" w:hAnsi="Angsana New"/>
                <w:b/>
                <w:bCs/>
                <w:spacing w:val="-6"/>
                <w:sz w:val="28"/>
                <w:lang w:val="en-GB"/>
              </w:rPr>
              <w:t xml:space="preserve"> </w:t>
            </w:r>
            <w:r w:rsidRPr="004517A7">
              <w:rPr>
                <w:rFonts w:ascii="Angsana New" w:hAnsi="Angsana New"/>
                <w:b/>
                <w:bCs/>
                <w:spacing w:val="-6"/>
                <w:sz w:val="28"/>
                <w:cs/>
                <w:lang w:val="en-GB"/>
              </w:rPr>
              <w:t>กำไรจากการต่อรองราคาซื้อเงินลงทุนในบริษัทย่อย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9326B2" w14:textId="335432CD" w:rsidR="0073185E" w:rsidRPr="004517A7" w:rsidRDefault="0073185E" w:rsidP="0073185E">
            <w:pPr>
              <w:ind w:left="72" w:right="72"/>
              <w:jc w:val="right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pacing w:val="-6"/>
                <w:sz w:val="28"/>
              </w:rPr>
              <w:t>1</w:t>
            </w:r>
            <w:r w:rsidR="0017020B" w:rsidRPr="004517A7">
              <w:rPr>
                <w:rFonts w:ascii="Angsana New" w:hAnsi="Angsana New"/>
                <w:b/>
                <w:bCs/>
                <w:spacing w:val="-6"/>
                <w:sz w:val="28"/>
              </w:rPr>
              <w:t>54,537</w:t>
            </w:r>
          </w:p>
        </w:tc>
      </w:tr>
    </w:tbl>
    <w:p w14:paraId="6168F752" w14:textId="38D4B5BD" w:rsidR="002022AE" w:rsidRPr="004517A7" w:rsidRDefault="00ED5ACD" w:rsidP="002022AE">
      <w:pPr>
        <w:spacing w:before="240"/>
        <w:ind w:left="360"/>
        <w:jc w:val="thaiDistribute"/>
        <w:rPr>
          <w:rFonts w:ascii="Angsana New" w:eastAsia="Times New Roman" w:hAnsi="Angsana New"/>
          <w:sz w:val="28"/>
          <w:lang w:val="en-GB"/>
        </w:rPr>
      </w:pPr>
      <w:r w:rsidRPr="004517A7">
        <w:rPr>
          <w:rFonts w:ascii="Angsana New" w:eastAsia="Times New Roman" w:hAnsi="Angsana New"/>
          <w:sz w:val="28"/>
          <w:cs/>
          <w:lang w:val="en-GB"/>
        </w:rPr>
        <w:t xml:space="preserve">บริษัทรับรู้กำไรจากการต่อรองราคาซื้อของบริษัท 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โกลด์ ชอร์ส จำกัด</w:t>
      </w:r>
      <w:r w:rsidRPr="004517A7">
        <w:rPr>
          <w:rFonts w:ascii="Angsana New" w:eastAsia="Times New Roman" w:hAnsi="Angsana New"/>
          <w:sz w:val="28"/>
          <w:lang w:val="en-GB"/>
        </w:rPr>
        <w:t xml:space="preserve"> </w:t>
      </w:r>
      <w:r w:rsidRPr="004517A7">
        <w:rPr>
          <w:rFonts w:ascii="Angsana New" w:eastAsia="Times New Roman" w:hAnsi="Angsana New"/>
          <w:sz w:val="28"/>
          <w:cs/>
          <w:lang w:val="en-GB"/>
        </w:rPr>
        <w:t>จำนวน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 xml:space="preserve"> </w:t>
      </w:r>
      <w:r w:rsidR="0017020B" w:rsidRPr="004517A7">
        <w:rPr>
          <w:rFonts w:ascii="Angsana New" w:eastAsia="Times New Roman" w:hAnsi="Angsana New" w:hint="eastAsia"/>
          <w:sz w:val="28"/>
        </w:rPr>
        <w:t>154</w:t>
      </w:r>
      <w:r w:rsidR="0017020B" w:rsidRPr="004517A7">
        <w:rPr>
          <w:rFonts w:ascii="Angsana New" w:eastAsia="Times New Roman" w:hAnsi="Angsana New"/>
          <w:sz w:val="28"/>
        </w:rPr>
        <w:t>.</w:t>
      </w:r>
      <w:r w:rsidR="0017020B" w:rsidRPr="004517A7">
        <w:rPr>
          <w:rFonts w:ascii="Angsana New" w:eastAsia="Times New Roman" w:hAnsi="Angsana New" w:hint="eastAsia"/>
          <w:sz w:val="28"/>
        </w:rPr>
        <w:t>5</w:t>
      </w:r>
      <w:r w:rsidR="0017020B" w:rsidRPr="004517A7">
        <w:rPr>
          <w:rFonts w:ascii="Angsana New" w:eastAsia="Times New Roman" w:hAnsi="Angsana New"/>
          <w:sz w:val="28"/>
        </w:rPr>
        <w:t>4</w:t>
      </w:r>
      <w:r w:rsidRPr="004517A7">
        <w:rPr>
          <w:rFonts w:ascii="Angsana New" w:eastAsia="Times New Roman" w:hAnsi="Angsana New"/>
          <w:sz w:val="28"/>
        </w:rPr>
        <w:t xml:space="preserve"> </w:t>
      </w:r>
      <w:r w:rsidRPr="004517A7">
        <w:rPr>
          <w:rFonts w:ascii="Angsana New" w:eastAsia="Times New Roman" w:hAnsi="Angsana New"/>
          <w:sz w:val="28"/>
          <w:cs/>
          <w:lang w:val="en-GB"/>
        </w:rPr>
        <w:t>ล้านบาทในงบกำไรขาดทุน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และ</w:t>
      </w:r>
      <w:r w:rsidR="007A69E2" w:rsidRPr="004517A7">
        <w:rPr>
          <w:rFonts w:ascii="Angsana New" w:eastAsia="Times New Roman" w:hAnsi="Angsana New"/>
          <w:sz w:val="28"/>
          <w:lang w:val="en-GB"/>
        </w:rPr>
        <w:t xml:space="preserve">     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กำไรขาดทุน</w:t>
      </w:r>
      <w:r w:rsidRPr="004517A7">
        <w:rPr>
          <w:rFonts w:ascii="Angsana New" w:eastAsia="Times New Roman" w:hAnsi="Angsana New"/>
          <w:sz w:val="28"/>
          <w:cs/>
          <w:lang w:val="en-GB"/>
        </w:rPr>
        <w:t>เบ็ดเสร็จ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อื่น</w:t>
      </w:r>
      <w:r w:rsidRPr="004517A7">
        <w:rPr>
          <w:rFonts w:ascii="Angsana New" w:eastAsia="Times New Roman" w:hAnsi="Angsana New"/>
          <w:sz w:val="28"/>
          <w:cs/>
          <w:lang w:val="en-GB"/>
        </w:rPr>
        <w:t>สำหรับ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ปี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สิ้นสุดวันที่ </w:t>
      </w:r>
      <w:r w:rsidRPr="004517A7">
        <w:rPr>
          <w:rFonts w:ascii="Angsana New" w:eastAsia="Times New Roman" w:hAnsi="Angsana New"/>
          <w:sz w:val="28"/>
          <w:lang w:val="en-GB"/>
        </w:rPr>
        <w:t>3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1</w:t>
      </w:r>
      <w:r w:rsidRPr="004517A7">
        <w:rPr>
          <w:rFonts w:ascii="Angsana New" w:eastAsia="Times New Roman" w:hAnsi="Angsana New"/>
          <w:sz w:val="28"/>
          <w:lang w:val="en-GB"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ธันวาคม</w:t>
      </w:r>
      <w:r w:rsidRPr="004517A7">
        <w:rPr>
          <w:rFonts w:ascii="Angsana New" w:eastAsia="Times New Roman" w:hAnsi="Angsana New"/>
          <w:sz w:val="28"/>
          <w:cs/>
          <w:lang w:val="en-GB"/>
        </w:rPr>
        <w:t xml:space="preserve"> </w:t>
      </w:r>
      <w:r w:rsidRPr="004517A7">
        <w:rPr>
          <w:rFonts w:ascii="Angsana New" w:eastAsia="Times New Roman" w:hAnsi="Angsana New"/>
          <w:sz w:val="28"/>
          <w:lang w:val="en-GB"/>
        </w:rPr>
        <w:t>2564</w:t>
      </w:r>
    </w:p>
    <w:p w14:paraId="73D2BA6A" w14:textId="05EAB901" w:rsidR="002022AE" w:rsidRPr="004517A7" w:rsidRDefault="002022AE" w:rsidP="00F245C1">
      <w:pPr>
        <w:spacing w:before="240"/>
        <w:ind w:left="360"/>
        <w:jc w:val="thaiDistribute"/>
        <w:rPr>
          <w:rFonts w:ascii="Angsana New" w:eastAsia="Times New Roman" w:hAnsi="Angsana New"/>
          <w:sz w:val="28"/>
          <w:lang w:val="en-GB"/>
        </w:rPr>
      </w:pPr>
      <w:r w:rsidRPr="004517A7">
        <w:rPr>
          <w:rFonts w:ascii="Angsana New" w:eastAsia="Times New Roman" w:hAnsi="Angsana New"/>
          <w:sz w:val="28"/>
          <w:cs/>
          <w:lang w:val="en-GB"/>
        </w:rPr>
        <w:t xml:space="preserve">กระแสเงินสดจ่ายสุทธิจากการซื้อหุ้นสามัญของบริษัท </w:t>
      </w:r>
      <w:r w:rsidRPr="004517A7">
        <w:rPr>
          <w:rFonts w:ascii="Angsana New" w:eastAsia="Times New Roman" w:hAnsi="Angsana New" w:hint="cs"/>
          <w:sz w:val="28"/>
          <w:cs/>
          <w:lang w:val="en-GB"/>
        </w:rPr>
        <w:t>โกลด์ ชอร์ส จำกัด</w:t>
      </w:r>
      <w:r w:rsidRPr="004517A7">
        <w:rPr>
          <w:rFonts w:ascii="Angsana New" w:eastAsia="Times New Roman" w:hAnsi="Angsana New"/>
          <w:sz w:val="28"/>
          <w:cs/>
          <w:lang w:val="en-GB"/>
        </w:rPr>
        <w:t>แสดงได้ดังนี้</w:t>
      </w:r>
    </w:p>
    <w:p w14:paraId="76465922" w14:textId="77777777" w:rsidR="002022AE" w:rsidRPr="004517A7" w:rsidRDefault="002022AE" w:rsidP="00F245C1">
      <w:pPr>
        <w:ind w:left="360"/>
        <w:jc w:val="right"/>
        <w:rPr>
          <w:rFonts w:ascii="Angsana New" w:eastAsia="Times New Roman" w:hAnsi="Angsana New"/>
          <w:spacing w:val="-4"/>
          <w:sz w:val="28"/>
        </w:rPr>
      </w:pPr>
      <w:r w:rsidRPr="004517A7">
        <w:rPr>
          <w:rFonts w:ascii="Angsana New" w:eastAsia="Times New Roman" w:hAnsi="Angsana New"/>
          <w:spacing w:val="-4"/>
          <w:sz w:val="28"/>
        </w:rPr>
        <w:t>(</w:t>
      </w:r>
      <w:r w:rsidRPr="004517A7">
        <w:rPr>
          <w:rFonts w:ascii="Angsana New" w:eastAsia="Times New Roman" w:hAnsi="Angsana New"/>
          <w:spacing w:val="-4"/>
          <w:sz w:val="28"/>
          <w:cs/>
        </w:rPr>
        <w:t>หน่วย</w:t>
      </w:r>
      <w:r w:rsidRPr="004517A7">
        <w:rPr>
          <w:rFonts w:ascii="Angsana New" w:eastAsia="Times New Roman" w:hAnsi="Angsana New"/>
          <w:spacing w:val="-4"/>
          <w:sz w:val="28"/>
        </w:rPr>
        <w:t>:</w:t>
      </w:r>
      <w:r w:rsidRPr="004517A7">
        <w:rPr>
          <w:rFonts w:ascii="Angsana New" w:eastAsia="Times New Roman" w:hAnsi="Angsana New"/>
          <w:spacing w:val="-4"/>
          <w:sz w:val="28"/>
          <w:cs/>
        </w:rPr>
        <w:t xml:space="preserve"> พันบาท</w:t>
      </w:r>
      <w:r w:rsidRPr="004517A7">
        <w:rPr>
          <w:rFonts w:ascii="Angsana New" w:eastAsia="Times New Roman" w:hAnsi="Angsana New"/>
          <w:spacing w:val="-4"/>
          <w:sz w:val="28"/>
        </w:rPr>
        <w:t>)</w:t>
      </w:r>
    </w:p>
    <w:tbl>
      <w:tblPr>
        <w:tblStyle w:val="TableGrid3"/>
        <w:tblW w:w="8280" w:type="dxa"/>
        <w:tblInd w:w="126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0"/>
        <w:gridCol w:w="2160"/>
      </w:tblGrid>
      <w:tr w:rsidR="002022AE" w:rsidRPr="004517A7" w14:paraId="1B53B24D" w14:textId="77777777" w:rsidTr="006F29EE">
        <w:tc>
          <w:tcPr>
            <w:tcW w:w="6120" w:type="dxa"/>
          </w:tcPr>
          <w:p w14:paraId="03D66B76" w14:textId="77777777" w:rsidR="002022AE" w:rsidRPr="004517A7" w:rsidRDefault="002022AE" w:rsidP="00F245C1">
            <w:pPr>
              <w:tabs>
                <w:tab w:val="left" w:pos="720"/>
                <w:tab w:val="decimal" w:pos="882"/>
              </w:tabs>
              <w:ind w:right="65"/>
              <w:jc w:val="right"/>
              <w:textAlignment w:val="auto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3E535F4" w14:textId="77777777" w:rsidR="002022AE" w:rsidRPr="004517A7" w:rsidRDefault="002022AE" w:rsidP="00F245C1">
            <w:pPr>
              <w:tabs>
                <w:tab w:val="left" w:pos="720"/>
                <w:tab w:val="decimal" w:pos="882"/>
              </w:tabs>
              <w:ind w:right="65"/>
              <w:jc w:val="center"/>
              <w:textAlignment w:val="auto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  <w:lang w:val="en-GB"/>
              </w:rPr>
              <w:t>งบการเงินรวม</w:t>
            </w:r>
          </w:p>
        </w:tc>
      </w:tr>
      <w:tr w:rsidR="002022AE" w:rsidRPr="004517A7" w14:paraId="03492F75" w14:textId="77777777" w:rsidTr="006F29EE">
        <w:tc>
          <w:tcPr>
            <w:tcW w:w="6120" w:type="dxa"/>
            <w:vAlign w:val="bottom"/>
          </w:tcPr>
          <w:p w14:paraId="74EBF395" w14:textId="77777777" w:rsidR="002022AE" w:rsidRPr="004517A7" w:rsidRDefault="002022AE" w:rsidP="0072672F">
            <w:pPr>
              <w:spacing w:line="320" w:lineRule="exact"/>
              <w:ind w:left="140" w:hanging="245"/>
              <w:rPr>
                <w:rFonts w:ascii="Angsana New" w:hAnsi="Angsana New"/>
                <w:spacing w:val="-6"/>
                <w:sz w:val="28"/>
              </w:rPr>
            </w:pPr>
            <w:r w:rsidRPr="004517A7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จำนวนเงินที่จ่ายระหว่างปี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14:paraId="1AECA380" w14:textId="1180B085" w:rsidR="002022AE" w:rsidRPr="004517A7" w:rsidRDefault="00ED5ACD" w:rsidP="0072672F">
            <w:pPr>
              <w:tabs>
                <w:tab w:val="decimal" w:pos="1150"/>
              </w:tabs>
              <w:jc w:val="right"/>
              <w:textAlignment w:val="auto"/>
              <w:rPr>
                <w:rFonts w:ascii="Angsana New" w:hAnsi="Angsana New"/>
                <w:spacing w:val="-6"/>
                <w:sz w:val="28"/>
              </w:rPr>
            </w:pPr>
            <w:r w:rsidRPr="004517A7">
              <w:rPr>
                <w:rFonts w:ascii="Angsana New" w:hAnsi="Angsana New"/>
                <w:spacing w:val="-6"/>
                <w:sz w:val="28"/>
              </w:rPr>
              <w:t>1,124,146</w:t>
            </w:r>
          </w:p>
        </w:tc>
      </w:tr>
      <w:tr w:rsidR="002022AE" w:rsidRPr="004517A7" w14:paraId="2D9A1C51" w14:textId="77777777" w:rsidTr="006F29EE">
        <w:tc>
          <w:tcPr>
            <w:tcW w:w="6120" w:type="dxa"/>
            <w:tcBorders>
              <w:bottom w:val="nil"/>
            </w:tcBorders>
            <w:vAlign w:val="bottom"/>
          </w:tcPr>
          <w:p w14:paraId="29AE59B2" w14:textId="77777777" w:rsidR="002022AE" w:rsidRPr="004517A7" w:rsidRDefault="002022AE" w:rsidP="0072672F">
            <w:pPr>
              <w:spacing w:line="320" w:lineRule="exact"/>
              <w:ind w:left="140" w:hanging="245"/>
              <w:rPr>
                <w:rFonts w:ascii="Angsana New" w:hAnsi="Angsana New"/>
                <w:spacing w:val="-6"/>
                <w:sz w:val="28"/>
              </w:rPr>
            </w:pPr>
            <w:r w:rsidRPr="004517A7">
              <w:rPr>
                <w:rFonts w:ascii="Angsana New" w:hAnsi="Angsana New"/>
                <w:spacing w:val="-6"/>
                <w:sz w:val="28"/>
                <w:u w:val="single"/>
                <w:cs/>
                <w:lang w:val="en-GB"/>
              </w:rPr>
              <w:t>หัก</w:t>
            </w:r>
            <w:r w:rsidRPr="004517A7">
              <w:rPr>
                <w:rFonts w:ascii="Angsana New" w:hAnsi="Angsana New"/>
                <w:spacing w:val="-6"/>
                <w:sz w:val="28"/>
                <w:u w:val="single"/>
              </w:rPr>
              <w:t>:</w:t>
            </w:r>
            <w:r w:rsidRPr="004517A7">
              <w:rPr>
                <w:rFonts w:ascii="Angsana New" w:hAnsi="Angsana New"/>
                <w:spacing w:val="-6"/>
                <w:sz w:val="28"/>
                <w:cs/>
                <w:lang w:val="en-GB"/>
              </w:rPr>
              <w:t xml:space="preserve"> เงินสดและรายการเทียบเท่าเงินสดของบริษัทย่อย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20B3D25E" w14:textId="2FF729F3" w:rsidR="002022AE" w:rsidRPr="004517A7" w:rsidRDefault="002022AE" w:rsidP="0072672F">
            <w:pPr>
              <w:tabs>
                <w:tab w:val="decimal" w:pos="1150"/>
              </w:tabs>
              <w:jc w:val="right"/>
              <w:textAlignment w:val="auto"/>
              <w:rPr>
                <w:rFonts w:ascii="Angsana New" w:hAnsi="Angsana New"/>
                <w:spacing w:val="-6"/>
                <w:sz w:val="28"/>
              </w:rPr>
            </w:pPr>
            <w:r w:rsidRPr="004517A7">
              <w:rPr>
                <w:rFonts w:ascii="Angsana New" w:hAnsi="Angsana New"/>
                <w:spacing w:val="-6"/>
                <w:sz w:val="28"/>
              </w:rPr>
              <w:t>(</w:t>
            </w:r>
            <w:r w:rsidR="00ED5ACD" w:rsidRPr="004517A7">
              <w:rPr>
                <w:rFonts w:ascii="Angsana New" w:hAnsi="Angsana New"/>
                <w:spacing w:val="-6"/>
                <w:sz w:val="28"/>
              </w:rPr>
              <w:t>2,683</w:t>
            </w:r>
            <w:r w:rsidRPr="004517A7">
              <w:rPr>
                <w:rFonts w:ascii="Angsana New" w:hAnsi="Angsana New"/>
                <w:spacing w:val="-6"/>
                <w:sz w:val="28"/>
              </w:rPr>
              <w:t>)</w:t>
            </w:r>
          </w:p>
        </w:tc>
      </w:tr>
      <w:tr w:rsidR="002022AE" w:rsidRPr="004517A7" w14:paraId="44F8F53F" w14:textId="77777777" w:rsidTr="006F29EE">
        <w:tc>
          <w:tcPr>
            <w:tcW w:w="6120" w:type="dxa"/>
            <w:tcBorders>
              <w:bottom w:val="nil"/>
            </w:tcBorders>
            <w:vAlign w:val="bottom"/>
          </w:tcPr>
          <w:p w14:paraId="0C3D23CC" w14:textId="77777777" w:rsidR="002022AE" w:rsidRPr="004517A7" w:rsidRDefault="002022AE" w:rsidP="0072672F">
            <w:pPr>
              <w:spacing w:line="320" w:lineRule="exact"/>
              <w:ind w:left="140" w:hanging="245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pacing w:val="-6"/>
                <w:sz w:val="28"/>
                <w:cs/>
                <w:lang w:val="en-GB"/>
              </w:rPr>
              <w:t>กระแสเงินสดจ่ายสุทธิจากการซื้อบริษัทย่อย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9310D1" w14:textId="4B9F70ED" w:rsidR="002022AE" w:rsidRPr="004517A7" w:rsidRDefault="00ED5ACD" w:rsidP="0072672F">
            <w:pPr>
              <w:tabs>
                <w:tab w:val="decimal" w:pos="1150"/>
              </w:tabs>
              <w:jc w:val="right"/>
              <w:textAlignment w:val="auto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pacing w:val="-6"/>
                <w:sz w:val="28"/>
              </w:rPr>
              <w:t>1,121</w:t>
            </w:r>
            <w:r w:rsidR="002022AE" w:rsidRPr="004517A7">
              <w:rPr>
                <w:rFonts w:ascii="Angsana New" w:hAnsi="Angsana New"/>
                <w:b/>
                <w:bCs/>
                <w:spacing w:val="-6"/>
                <w:sz w:val="28"/>
              </w:rPr>
              <w:t>,</w:t>
            </w:r>
            <w:r w:rsidRPr="004517A7">
              <w:rPr>
                <w:rFonts w:ascii="Angsana New" w:hAnsi="Angsana New"/>
                <w:b/>
                <w:bCs/>
                <w:spacing w:val="-6"/>
                <w:sz w:val="28"/>
              </w:rPr>
              <w:t>463</w:t>
            </w:r>
          </w:p>
        </w:tc>
      </w:tr>
    </w:tbl>
    <w:p w14:paraId="02BFCDD2" w14:textId="5769CEEA" w:rsidR="00B45A48" w:rsidRPr="004517A7" w:rsidRDefault="00B45A48" w:rsidP="00B45A48">
      <w:pPr>
        <w:pStyle w:val="ListParagraph"/>
        <w:spacing w:line="240" w:lineRule="atLeast"/>
        <w:ind w:left="360"/>
        <w:rPr>
          <w:rFonts w:ascii="Angsana New" w:hAnsi="Angsana New"/>
          <w:b/>
          <w:bCs/>
          <w:sz w:val="10"/>
          <w:szCs w:val="10"/>
        </w:rPr>
      </w:pPr>
    </w:p>
    <w:p w14:paraId="684D2BEA" w14:textId="5542E7B4" w:rsidR="00D5121C" w:rsidRPr="004517A7" w:rsidRDefault="009B2480" w:rsidP="00AE25B1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รายการธุรกิจกับกิจการที่เกี่ยวข้องกัน</w:t>
      </w:r>
    </w:p>
    <w:p w14:paraId="739A97EE" w14:textId="66D48CBF" w:rsidR="00D5121C" w:rsidRPr="004517A7" w:rsidRDefault="00E3236C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sz w:val="28"/>
          <w:cs/>
        </w:rPr>
        <w:t xml:space="preserve">สำหรับปีสิ้นสุดวันที่ </w:t>
      </w:r>
      <w:r w:rsidRPr="004517A7">
        <w:rPr>
          <w:rFonts w:ascii="Angsana New" w:hAnsi="Angsana New" w:hint="cs"/>
          <w:sz w:val="28"/>
        </w:rPr>
        <w:t xml:space="preserve">31 </w:t>
      </w:r>
      <w:r w:rsidRPr="004517A7">
        <w:rPr>
          <w:rFonts w:ascii="Angsana New" w:hAnsi="Angsana New" w:hint="cs"/>
          <w:sz w:val="28"/>
          <w:cs/>
        </w:rPr>
        <w:t xml:space="preserve">ธันวาคม </w:t>
      </w:r>
      <w:r w:rsidRPr="004517A7">
        <w:rPr>
          <w:rFonts w:ascii="Angsana New" w:hAnsi="Angsana New" w:hint="cs"/>
          <w:sz w:val="28"/>
        </w:rPr>
        <w:t>256</w:t>
      </w:r>
      <w:r w:rsidR="007819FA" w:rsidRPr="004517A7">
        <w:rPr>
          <w:rFonts w:ascii="Angsana New" w:hAnsi="Angsana New"/>
          <w:sz w:val="28"/>
        </w:rPr>
        <w:t>4</w:t>
      </w:r>
      <w:r w:rsidRPr="004517A7">
        <w:rPr>
          <w:rFonts w:ascii="Angsana New" w:hAnsi="Angsana New" w:hint="cs"/>
          <w:sz w:val="28"/>
        </w:rPr>
        <w:t xml:space="preserve"> </w:t>
      </w:r>
      <w:r w:rsidRPr="004517A7">
        <w:rPr>
          <w:rFonts w:ascii="Angsana New" w:hAnsi="Angsana New" w:hint="cs"/>
          <w:sz w:val="28"/>
          <w:cs/>
        </w:rPr>
        <w:t>และ</w:t>
      </w:r>
      <w:r w:rsidR="00861570" w:rsidRPr="004517A7">
        <w:rPr>
          <w:rFonts w:ascii="Angsana New" w:hAnsi="Angsana New"/>
          <w:sz w:val="28"/>
        </w:rPr>
        <w:t xml:space="preserve"> </w:t>
      </w:r>
      <w:r w:rsidRPr="004517A7">
        <w:rPr>
          <w:rFonts w:ascii="Angsana New" w:hAnsi="Angsana New" w:hint="cs"/>
          <w:sz w:val="28"/>
        </w:rPr>
        <w:t>256</w:t>
      </w:r>
      <w:r w:rsidR="007819FA" w:rsidRPr="004517A7">
        <w:rPr>
          <w:rFonts w:ascii="Angsana New" w:hAnsi="Angsana New"/>
          <w:sz w:val="28"/>
        </w:rPr>
        <w:t>3</w:t>
      </w:r>
      <w:r w:rsidR="009B2480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กลุ่มบริษัทมีรายการธุรกิจที่สำคัญกับบุคคลหรือกิจการที่เกี่ยวข้องกัน</w:t>
      </w:r>
      <w:r w:rsidR="009B2480"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="009B2480" w:rsidRPr="004517A7">
        <w:rPr>
          <w:rFonts w:ascii="Angsana New" w:hAnsi="Angsana New" w:hint="cs"/>
          <w:color w:val="000000"/>
          <w:spacing w:val="-2"/>
          <w:sz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</w:t>
      </w:r>
      <w:r w:rsidR="00D51B91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     </w:t>
      </w:r>
      <w:r w:rsidR="009B2480" w:rsidRPr="004517A7">
        <w:rPr>
          <w:rFonts w:ascii="Angsana New" w:hAnsi="Angsana New" w:hint="cs"/>
          <w:color w:val="000000"/>
          <w:spacing w:val="-2"/>
          <w:sz w:val="28"/>
          <w:cs/>
        </w:rPr>
        <w:t>เกี่ยวข้องกันเหล่านั้นซึ่งเป็นไปตามปกติธุรกิจ</w:t>
      </w:r>
      <w:r w:rsidR="008602E9" w:rsidRPr="004517A7">
        <w:rPr>
          <w:rFonts w:ascii="Angsana New" w:hAnsi="Angsana New"/>
          <w:color w:val="000000"/>
          <w:spacing w:val="-2"/>
          <w:sz w:val="28"/>
        </w:rPr>
        <w:t xml:space="preserve"> </w:t>
      </w:r>
      <w:r w:rsidR="009B2480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โดยสามารถสรุปได้ดังนี้ </w:t>
      </w:r>
    </w:p>
    <w:p w14:paraId="0CC38332" w14:textId="77777777" w:rsidR="00D5121C" w:rsidRPr="004517A7" w:rsidRDefault="009B2480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</w:rPr>
        <w:t>1.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การขายสินค้าระหว่างกันกำหนดราคาตามราคาตลาด </w:t>
      </w:r>
    </w:p>
    <w:p w14:paraId="438CC0D9" w14:textId="77777777" w:rsidR="00D5121C" w:rsidRPr="004517A7" w:rsidRDefault="009B2480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</w:rPr>
        <w:t>2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.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รายได้ค่าบริการและค่าบริการจ่ายอื่นเรียกเก็บตามราคาที่ตกลงร่วมกัน</w:t>
      </w:r>
    </w:p>
    <w:p w14:paraId="09CF1AB4" w14:textId="10D9D61B" w:rsidR="00D5121C" w:rsidRPr="004517A7" w:rsidRDefault="009B2480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</w:rPr>
        <w:t>3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.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เงินให้กู้ยืมระยะสั้นแก่กิจการที่เกี่ยวข้องกันคิดดอกเบี้ยในอัตราร้อยละ </w:t>
      </w:r>
      <w:bookmarkStart w:id="1" w:name="_Hlk85451316"/>
      <w:r w:rsidR="00A67D3C" w:rsidRPr="004517A7">
        <w:rPr>
          <w:rFonts w:ascii="Angsana New" w:hAnsi="Angsana New"/>
          <w:color w:val="000000"/>
          <w:spacing w:val="-2"/>
          <w:sz w:val="28"/>
        </w:rPr>
        <w:t xml:space="preserve">0.075 </w:t>
      </w:r>
      <w:r w:rsidR="00214143" w:rsidRPr="004517A7">
        <w:rPr>
          <w:rFonts w:ascii="Angsana New" w:hAnsi="Angsana New"/>
          <w:color w:val="000000"/>
          <w:spacing w:val="-2"/>
          <w:sz w:val="28"/>
        </w:rPr>
        <w:t>- 6.7</w:t>
      </w:r>
      <w:r w:rsidR="00A67D3C" w:rsidRPr="004517A7">
        <w:rPr>
          <w:rFonts w:ascii="Angsana New" w:hAnsi="Angsana New"/>
          <w:color w:val="000000"/>
          <w:spacing w:val="-2"/>
          <w:sz w:val="28"/>
        </w:rPr>
        <w:t>5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bookmarkEnd w:id="1"/>
      <w:r w:rsidRPr="004517A7">
        <w:rPr>
          <w:rFonts w:ascii="Angsana New" w:hAnsi="Angsana New" w:hint="cs"/>
          <w:color w:val="000000"/>
          <w:spacing w:val="-2"/>
          <w:sz w:val="28"/>
          <w:cs/>
        </w:rPr>
        <w:t>ต่อปี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(256</w:t>
      </w:r>
      <w:r w:rsidR="007819FA" w:rsidRPr="004517A7">
        <w:rPr>
          <w:rFonts w:ascii="Angsana New" w:hAnsi="Angsana New"/>
          <w:color w:val="000000"/>
          <w:spacing w:val="-2"/>
          <w:sz w:val="28"/>
          <w:lang w:val="en-GB"/>
        </w:rPr>
        <w:t>3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: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ร้อยละ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="007819FA" w:rsidRPr="004517A7">
        <w:rPr>
          <w:rFonts w:ascii="Angsana New" w:hAnsi="Angsana New" w:hint="eastAsia"/>
          <w:color w:val="000000"/>
          <w:spacing w:val="-2"/>
          <w:sz w:val="28"/>
        </w:rPr>
        <w:t xml:space="preserve">3.50 - 7.50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ต่อปี</w:t>
      </w:r>
      <w:r w:rsidRPr="004517A7">
        <w:rPr>
          <w:rFonts w:ascii="Angsana New" w:hAnsi="Angsana New" w:hint="cs"/>
          <w:color w:val="000000"/>
          <w:spacing w:val="-2"/>
          <w:sz w:val="28"/>
        </w:rPr>
        <w:t>)</w:t>
      </w:r>
    </w:p>
    <w:p w14:paraId="1A39981B" w14:textId="0D4EC355" w:rsidR="00E25AD6" w:rsidRPr="004517A7" w:rsidRDefault="00735195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/>
          <w:color w:val="000000"/>
          <w:spacing w:val="-2"/>
          <w:sz w:val="28"/>
        </w:rPr>
        <w:t xml:space="preserve">4. </w:t>
      </w:r>
      <w:r w:rsidR="00C54F68" w:rsidRPr="004517A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เงินให้กู้ยืมระยะยาวแก่กิจการที่เกี่ยวข้องกันคิดดอกเบี้ยในอัตราร้อยละ </w:t>
      </w:r>
      <w:r w:rsidR="00C54F68" w:rsidRPr="004517A7">
        <w:rPr>
          <w:rFonts w:asciiTheme="majorBidi" w:hAnsiTheme="majorBidi" w:cstheme="majorBidi"/>
          <w:color w:val="000000"/>
          <w:spacing w:val="-2"/>
          <w:sz w:val="28"/>
        </w:rPr>
        <w:t xml:space="preserve">0.075 </w:t>
      </w:r>
      <w:r w:rsidR="00C54F68" w:rsidRPr="004517A7">
        <w:rPr>
          <w:rFonts w:asciiTheme="majorBidi" w:hAnsiTheme="majorBidi" w:cstheme="majorBidi"/>
          <w:color w:val="000000"/>
          <w:spacing w:val="-2"/>
          <w:sz w:val="28"/>
          <w:cs/>
        </w:rPr>
        <w:t>ต่อปี (</w:t>
      </w:r>
      <w:r w:rsidR="00C54F68" w:rsidRPr="004517A7"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="00C54F68" w:rsidRPr="004517A7">
        <w:rPr>
          <w:rFonts w:asciiTheme="majorBidi" w:hAnsiTheme="majorBidi" w:cstheme="majorBidi"/>
          <w:color w:val="000000"/>
          <w:spacing w:val="-2"/>
          <w:sz w:val="28"/>
          <w:cs/>
        </w:rPr>
        <w:t>: ไม่มี)</w:t>
      </w:r>
    </w:p>
    <w:p w14:paraId="69402502" w14:textId="19E1E9FF" w:rsidR="00D5121C" w:rsidRPr="004517A7" w:rsidRDefault="00EC2B92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cs/>
        </w:rPr>
      </w:pPr>
      <w:r w:rsidRPr="004517A7">
        <w:rPr>
          <w:rFonts w:ascii="Angsana New" w:hAnsi="Angsana New"/>
          <w:color w:val="000000"/>
          <w:spacing w:val="-2"/>
          <w:sz w:val="28"/>
        </w:rPr>
        <w:t>5</w:t>
      </w:r>
      <w:r w:rsidR="009B2480" w:rsidRPr="004517A7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. </w:t>
      </w:r>
      <w:r w:rsidR="009B2480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เงินกู้ยืมระยะสั้นจากกิจการที่เกี่ยวข้องกันคิดดอกเบี้ยในอัตราร้อยละ </w:t>
      </w:r>
      <w:r w:rsidR="00A67D3C" w:rsidRPr="004517A7">
        <w:rPr>
          <w:rFonts w:ascii="Angsana New" w:hAnsi="Angsana New"/>
          <w:color w:val="000000"/>
          <w:spacing w:val="-2"/>
          <w:sz w:val="28"/>
        </w:rPr>
        <w:t>0.075 - 6.</w:t>
      </w:r>
      <w:r w:rsidR="0072672F" w:rsidRPr="004517A7">
        <w:rPr>
          <w:rFonts w:ascii="Angsana New" w:hAnsi="Angsana New"/>
          <w:color w:val="000000"/>
          <w:spacing w:val="-2"/>
          <w:sz w:val="28"/>
        </w:rPr>
        <w:t>75</w:t>
      </w:r>
      <w:r w:rsidR="009B2480"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="009B2480" w:rsidRPr="004517A7">
        <w:rPr>
          <w:rFonts w:ascii="Angsana New" w:hAnsi="Angsana New" w:hint="cs"/>
          <w:color w:val="000000"/>
          <w:spacing w:val="-2"/>
          <w:sz w:val="28"/>
          <w:cs/>
        </w:rPr>
        <w:t>ต่อปี</w:t>
      </w:r>
      <w:r w:rsidR="009B2480" w:rsidRPr="004517A7">
        <w:rPr>
          <w:rFonts w:ascii="Angsana New" w:hAnsi="Angsana New" w:hint="cs"/>
          <w:color w:val="000000"/>
          <w:spacing w:val="-2"/>
          <w:sz w:val="28"/>
        </w:rPr>
        <w:t xml:space="preserve"> (256</w:t>
      </w:r>
      <w:r w:rsidR="007819FA" w:rsidRPr="004517A7">
        <w:rPr>
          <w:rFonts w:ascii="Angsana New" w:hAnsi="Angsana New"/>
          <w:color w:val="000000"/>
          <w:spacing w:val="-2"/>
          <w:sz w:val="28"/>
          <w:lang w:val="en-GB"/>
        </w:rPr>
        <w:t>3</w:t>
      </w:r>
      <w:r w:rsidR="009B2480" w:rsidRPr="004517A7">
        <w:rPr>
          <w:rFonts w:ascii="Angsana New" w:hAnsi="Angsana New" w:hint="cs"/>
          <w:color w:val="000000"/>
          <w:spacing w:val="-2"/>
          <w:sz w:val="28"/>
        </w:rPr>
        <w:t xml:space="preserve">: </w:t>
      </w:r>
      <w:r w:rsidR="009B2480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ร้อยละ </w:t>
      </w:r>
      <w:r w:rsidR="007819FA" w:rsidRPr="004517A7">
        <w:rPr>
          <w:rFonts w:ascii="Angsana New" w:hAnsi="Angsana New" w:hint="eastAsia"/>
          <w:color w:val="000000"/>
          <w:spacing w:val="-2"/>
          <w:sz w:val="28"/>
        </w:rPr>
        <w:t xml:space="preserve">4.50 - 7.50 </w:t>
      </w:r>
      <w:r w:rsidR="009B2480" w:rsidRPr="004517A7">
        <w:rPr>
          <w:rFonts w:ascii="Angsana New" w:hAnsi="Angsana New" w:hint="cs"/>
          <w:color w:val="000000"/>
          <w:spacing w:val="-2"/>
          <w:sz w:val="28"/>
          <w:cs/>
        </w:rPr>
        <w:t>ต่อปี</w:t>
      </w:r>
      <w:r w:rsidR="009B2480" w:rsidRPr="004517A7">
        <w:rPr>
          <w:rFonts w:ascii="Angsana New" w:hAnsi="Angsana New" w:hint="cs"/>
          <w:color w:val="000000"/>
          <w:spacing w:val="-2"/>
          <w:sz w:val="28"/>
        </w:rPr>
        <w:t xml:space="preserve">) </w:t>
      </w:r>
    </w:p>
    <w:p w14:paraId="5CD8B1B7" w14:textId="0ADA9735" w:rsidR="00D5121C" w:rsidRPr="004517A7" w:rsidRDefault="003142A8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/>
          <w:color w:val="000000"/>
          <w:spacing w:val="-2"/>
          <w:sz w:val="28"/>
          <w:lang w:val="en-GB"/>
        </w:rPr>
        <w:t>6</w:t>
      </w:r>
      <w:r w:rsidR="009B2480" w:rsidRPr="004517A7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. </w:t>
      </w:r>
      <w:r w:rsidR="009B2480" w:rsidRPr="004517A7">
        <w:rPr>
          <w:rFonts w:ascii="Angsana New" w:hAnsi="Angsana New" w:hint="cs"/>
          <w:color w:val="000000"/>
          <w:spacing w:val="-2"/>
          <w:sz w:val="28"/>
          <w:cs/>
        </w:rPr>
        <w:t>ค่าตอบแทนกรรมการและผู้บริหารกำหนดตามที่ประชุมผู้ถือหุ้นอนุมัติในราคาที่ตกลงกันตามสัญญา</w:t>
      </w:r>
    </w:p>
    <w:p w14:paraId="2859BF7B" w14:textId="77777777" w:rsidR="00214143" w:rsidRPr="004517A7" w:rsidRDefault="00214143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8"/>
          <w:szCs w:val="8"/>
        </w:rPr>
      </w:pPr>
    </w:p>
    <w:p w14:paraId="59FB262B" w14:textId="77777777" w:rsidR="00AE25B1" w:rsidRPr="004517A7" w:rsidRDefault="00AE25B1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2"/>
          <w:sz w:val="28"/>
          <w:cs/>
        </w:rPr>
      </w:pPr>
      <w:r w:rsidRPr="004517A7">
        <w:rPr>
          <w:rFonts w:ascii="Angsana New" w:hAnsi="Angsana New"/>
          <w:color w:val="000000"/>
          <w:spacing w:val="-2"/>
          <w:sz w:val="28"/>
          <w:cs/>
        </w:rPr>
        <w:br w:type="page"/>
      </w:r>
    </w:p>
    <w:p w14:paraId="00269A38" w14:textId="4D9B3796" w:rsidR="00D5121C" w:rsidRPr="004517A7" w:rsidRDefault="009B2480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cs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lastRenderedPageBreak/>
        <w:t>ความสัมพันธ์ที่กลุ่มบริษัทและบริษัทมีกับบุคคลหรือกิจการที่เกี่ยวข้องกันมีดังนี้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90"/>
        <w:gridCol w:w="270"/>
        <w:gridCol w:w="4410"/>
      </w:tblGrid>
      <w:tr w:rsidR="00D5121C" w:rsidRPr="004517A7" w14:paraId="6C4DDFC2" w14:textId="77777777" w:rsidTr="00912B46">
        <w:trPr>
          <w:trHeight w:val="20"/>
          <w:tblHeader/>
        </w:trPr>
        <w:tc>
          <w:tcPr>
            <w:tcW w:w="4590" w:type="dxa"/>
            <w:tcBorders>
              <w:bottom w:val="single" w:sz="4" w:space="0" w:color="auto"/>
            </w:tcBorders>
            <w:shd w:val="clear" w:color="auto" w:fill="auto"/>
          </w:tcPr>
          <w:p w14:paraId="63F6F690" w14:textId="77777777" w:rsidR="00D5121C" w:rsidRPr="004517A7" w:rsidRDefault="009B2480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br w:type="page"/>
            </w:r>
            <w:r w:rsidRPr="004517A7">
              <w:rPr>
                <w:rFonts w:ascii="Angsana New" w:hAnsi="Angsana New" w:hint="cs"/>
                <w:b/>
                <w:sz w:val="28"/>
                <w:lang w:val="en-GB"/>
              </w:rPr>
              <w:br w:type="page"/>
            </w:r>
            <w:r w:rsidRPr="004517A7">
              <w:rPr>
                <w:rFonts w:ascii="Angsana New" w:hAnsi="Angsana New" w:hint="cs"/>
                <w:b/>
                <w:sz w:val="28"/>
                <w:lang w:val="en-GB"/>
              </w:rPr>
              <w:br w:type="page"/>
            </w:r>
            <w:r w:rsidRPr="004517A7">
              <w:rPr>
                <w:rFonts w:ascii="Angsana New" w:hAnsi="Angsana New" w:hint="cs"/>
                <w:sz w:val="28"/>
              </w:rPr>
              <w:br w:type="page"/>
            </w:r>
            <w:r w:rsidRPr="004517A7">
              <w:rPr>
                <w:rFonts w:ascii="Angsana New" w:hAnsi="Angsana New" w:hint="cs"/>
                <w:sz w:val="28"/>
                <w:cs/>
              </w:rPr>
              <w:t>ชื่อกิจการ</w:t>
            </w:r>
          </w:p>
        </w:tc>
        <w:tc>
          <w:tcPr>
            <w:tcW w:w="270" w:type="dxa"/>
          </w:tcPr>
          <w:p w14:paraId="145DD034" w14:textId="77777777" w:rsidR="00D5121C" w:rsidRPr="004517A7" w:rsidRDefault="00D5121C">
            <w:pPr>
              <w:ind w:right="1134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410" w:type="dxa"/>
            <w:tcBorders>
              <w:bottom w:val="single" w:sz="4" w:space="0" w:color="auto"/>
            </w:tcBorders>
            <w:shd w:val="clear" w:color="auto" w:fill="auto"/>
          </w:tcPr>
          <w:p w14:paraId="6E090D3D" w14:textId="77777777" w:rsidR="00D5121C" w:rsidRPr="004517A7" w:rsidRDefault="009B2480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ความสัมพันธ์</w:t>
            </w:r>
          </w:p>
        </w:tc>
      </w:tr>
      <w:tr w:rsidR="00C55752" w:rsidRPr="004517A7" w14:paraId="37C42F87" w14:textId="77777777" w:rsidTr="00912B46">
        <w:trPr>
          <w:trHeight w:val="20"/>
        </w:trPr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14:paraId="028E0666" w14:textId="77777777" w:rsidR="00C55752" w:rsidRPr="004517A7" w:rsidRDefault="00C55752" w:rsidP="00C55752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270" w:type="dxa"/>
          </w:tcPr>
          <w:p w14:paraId="1D982058" w14:textId="77777777" w:rsidR="00C55752" w:rsidRPr="004517A7" w:rsidRDefault="00C55752" w:rsidP="00C55752">
            <w:pPr>
              <w:ind w:right="1134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10" w:type="dxa"/>
            <w:tcBorders>
              <w:top w:val="single" w:sz="4" w:space="0" w:color="auto"/>
            </w:tcBorders>
            <w:shd w:val="clear" w:color="auto" w:fill="auto"/>
          </w:tcPr>
          <w:p w14:paraId="701D86AB" w14:textId="77777777" w:rsidR="00C55752" w:rsidRPr="004517A7" w:rsidRDefault="00C55752" w:rsidP="00C55752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C55752" w:rsidRPr="004517A7" w14:paraId="3AC7A08B" w14:textId="77777777" w:rsidTr="00912B46">
        <w:trPr>
          <w:trHeight w:val="20"/>
        </w:trPr>
        <w:tc>
          <w:tcPr>
            <w:tcW w:w="4590" w:type="dxa"/>
            <w:shd w:val="clear" w:color="auto" w:fill="auto"/>
          </w:tcPr>
          <w:p w14:paraId="7C602CF9" w14:textId="025C7C84" w:rsidR="00C55752" w:rsidRPr="004517A7" w:rsidRDefault="00C55752" w:rsidP="00C55752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บริษัท เอ็ม โซลูชั่น จำกัด </w:t>
            </w:r>
            <w:r w:rsidRPr="004517A7">
              <w:rPr>
                <w:rFonts w:asciiTheme="majorBidi" w:hAnsiTheme="majorBidi" w:cstheme="majorBidi"/>
                <w:sz w:val="28"/>
                <w:vertAlign w:val="superscript"/>
              </w:rPr>
              <w:t>(8)</w:t>
            </w:r>
          </w:p>
        </w:tc>
        <w:tc>
          <w:tcPr>
            <w:tcW w:w="270" w:type="dxa"/>
          </w:tcPr>
          <w:p w14:paraId="10AA51FC" w14:textId="77777777" w:rsidR="00C55752" w:rsidRPr="004517A7" w:rsidRDefault="00C55752" w:rsidP="00C55752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7117D808" w14:textId="77777777" w:rsidR="00C55752" w:rsidRPr="004517A7" w:rsidRDefault="00C55752" w:rsidP="00C55752">
            <w:pPr>
              <w:rPr>
                <w:rFonts w:ascii="Angsana New" w:hAnsi="Angsana New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C55752" w:rsidRPr="004517A7" w14:paraId="64B145EF" w14:textId="77777777" w:rsidTr="00912B46">
        <w:trPr>
          <w:trHeight w:val="20"/>
        </w:trPr>
        <w:tc>
          <w:tcPr>
            <w:tcW w:w="4590" w:type="dxa"/>
            <w:shd w:val="clear" w:color="auto" w:fill="auto"/>
          </w:tcPr>
          <w:p w14:paraId="1766D53B" w14:textId="77777777" w:rsidR="00C55752" w:rsidRPr="004517A7" w:rsidRDefault="00C55752" w:rsidP="00C55752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270" w:type="dxa"/>
          </w:tcPr>
          <w:p w14:paraId="5F0EFF04" w14:textId="77777777" w:rsidR="00C55752" w:rsidRPr="004517A7" w:rsidRDefault="00C55752" w:rsidP="00C55752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5D5A1A56" w14:textId="77777777" w:rsidR="00C55752" w:rsidRPr="004517A7" w:rsidRDefault="00C55752" w:rsidP="00C55752">
            <w:pPr>
              <w:rPr>
                <w:rFonts w:ascii="Angsana New" w:hAnsi="Angsana New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C55752" w:rsidRPr="004517A7" w14:paraId="69B38920" w14:textId="77777777" w:rsidTr="00912B46">
        <w:trPr>
          <w:trHeight w:val="20"/>
        </w:trPr>
        <w:tc>
          <w:tcPr>
            <w:tcW w:w="4590" w:type="dxa"/>
            <w:shd w:val="clear" w:color="auto" w:fill="auto"/>
          </w:tcPr>
          <w:p w14:paraId="7FD4C2DA" w14:textId="77777777" w:rsidR="00C55752" w:rsidRPr="004517A7" w:rsidRDefault="00C55752" w:rsidP="00C55752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270" w:type="dxa"/>
          </w:tcPr>
          <w:p w14:paraId="20442E04" w14:textId="77777777" w:rsidR="00C55752" w:rsidRPr="004517A7" w:rsidRDefault="00C55752" w:rsidP="00C55752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72A61D00" w14:textId="77777777" w:rsidR="00C55752" w:rsidRPr="004517A7" w:rsidRDefault="00C55752" w:rsidP="00C55752">
            <w:pPr>
              <w:rPr>
                <w:rFonts w:ascii="Angsana New" w:hAnsi="Angsana New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C55752" w:rsidRPr="004517A7" w14:paraId="48930730" w14:textId="77777777" w:rsidTr="00912B46">
        <w:trPr>
          <w:trHeight w:val="20"/>
        </w:trPr>
        <w:tc>
          <w:tcPr>
            <w:tcW w:w="4590" w:type="dxa"/>
            <w:shd w:val="clear" w:color="auto" w:fill="auto"/>
          </w:tcPr>
          <w:p w14:paraId="27A081D8" w14:textId="77777777" w:rsidR="00C55752" w:rsidRPr="004517A7" w:rsidRDefault="00C55752" w:rsidP="00C55752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เอ็นเนอร์ยี่ ฟอร์ โซไซตี้ จำกัด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53A2008D" w14:textId="77777777" w:rsidR="00C55752" w:rsidRPr="004517A7" w:rsidRDefault="00C55752" w:rsidP="00C55752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08FC0D33" w14:textId="77777777" w:rsidR="00C55752" w:rsidRPr="004517A7" w:rsidRDefault="00C55752" w:rsidP="00C55752">
            <w:pPr>
              <w:rPr>
                <w:rFonts w:ascii="Angsana New" w:hAnsi="Angsana New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E200C4" w:rsidRPr="004517A7" w14:paraId="22C8941C" w14:textId="77777777" w:rsidTr="00912B46">
        <w:trPr>
          <w:trHeight w:val="20"/>
        </w:trPr>
        <w:tc>
          <w:tcPr>
            <w:tcW w:w="4590" w:type="dxa"/>
            <w:shd w:val="clear" w:color="auto" w:fill="auto"/>
          </w:tcPr>
          <w:p w14:paraId="40F4D6CF" w14:textId="691B3105" w:rsidR="00E200C4" w:rsidRPr="004517A7" w:rsidRDefault="00E200C4" w:rsidP="00912B46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Pr="004517A7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517A7">
              <w:rPr>
                <w:rFonts w:asciiTheme="majorBidi" w:hAnsiTheme="majorBidi" w:hint="cs"/>
                <w:sz w:val="28"/>
                <w:cs/>
              </w:rPr>
              <w:t>โกลด์</w:t>
            </w:r>
            <w:r w:rsidRPr="004517A7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517A7">
              <w:rPr>
                <w:rFonts w:asciiTheme="majorBidi" w:hAnsiTheme="majorBidi" w:hint="cs"/>
                <w:sz w:val="28"/>
                <w:cs/>
              </w:rPr>
              <w:t>ชอร์ส</w:t>
            </w:r>
            <w:r w:rsidRPr="004517A7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517A7">
              <w:rPr>
                <w:rFonts w:asciiTheme="majorBidi" w:hAnsiTheme="majorBidi" w:hint="cs"/>
                <w:sz w:val="28"/>
                <w:cs/>
              </w:rPr>
              <w:t>จำกัด</w:t>
            </w:r>
            <w:r w:rsidR="00912B46" w:rsidRPr="004517A7">
              <w:rPr>
                <w:rFonts w:asciiTheme="majorBidi" w:hAnsiTheme="majorBidi"/>
                <w:sz w:val="28"/>
              </w:rPr>
              <w:t xml:space="preserve"> </w:t>
            </w:r>
            <w:r w:rsidR="00912B46" w:rsidRPr="004517A7">
              <w:rPr>
                <w:rFonts w:asciiTheme="majorBidi" w:hAnsiTheme="majorBidi" w:cstheme="majorBidi"/>
                <w:sz w:val="28"/>
                <w:vertAlign w:val="superscript"/>
              </w:rPr>
              <w:t>(10)</w:t>
            </w:r>
          </w:p>
        </w:tc>
        <w:tc>
          <w:tcPr>
            <w:tcW w:w="270" w:type="dxa"/>
          </w:tcPr>
          <w:p w14:paraId="0BE1AD3A" w14:textId="77777777" w:rsidR="00E200C4" w:rsidRPr="004517A7" w:rsidRDefault="00E200C4" w:rsidP="00C55752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6BBF3E5E" w14:textId="019A85F9" w:rsidR="00E200C4" w:rsidRPr="004517A7" w:rsidRDefault="00E200C4" w:rsidP="00C55752">
            <w:pPr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C55752" w:rsidRPr="004517A7" w14:paraId="6892424D" w14:textId="77777777" w:rsidTr="00912B46">
        <w:trPr>
          <w:trHeight w:val="20"/>
        </w:trPr>
        <w:tc>
          <w:tcPr>
            <w:tcW w:w="4590" w:type="dxa"/>
            <w:shd w:val="clear" w:color="auto" w:fill="auto"/>
          </w:tcPr>
          <w:p w14:paraId="228B693C" w14:textId="3DDF17BB" w:rsidR="00C55752" w:rsidRPr="004517A7" w:rsidRDefault="00C55752" w:rsidP="00C55752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 พี พี แอล พาวเวอร์ จำกัด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vertAlign w:val="superscript"/>
              </w:rPr>
              <w:t>(1)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vertAlign w:val="superscript"/>
              </w:rPr>
              <w:t>(6)</w:t>
            </w:r>
          </w:p>
        </w:tc>
        <w:tc>
          <w:tcPr>
            <w:tcW w:w="270" w:type="dxa"/>
          </w:tcPr>
          <w:p w14:paraId="5950D752" w14:textId="77777777" w:rsidR="00C55752" w:rsidRPr="004517A7" w:rsidRDefault="00C55752" w:rsidP="00C55752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0D614B4B" w14:textId="7DC1DEF6" w:rsidR="00C55752" w:rsidRPr="004517A7" w:rsidRDefault="00C55752" w:rsidP="00C55752">
            <w:pPr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เอ็นเนอร์ยี่ ฟอร์ โซไซตี้ จำกัด</w:t>
            </w:r>
          </w:p>
        </w:tc>
      </w:tr>
      <w:tr w:rsidR="00C55752" w:rsidRPr="004517A7" w14:paraId="0B6DE617" w14:textId="77777777" w:rsidTr="00912B46">
        <w:trPr>
          <w:trHeight w:val="20"/>
        </w:trPr>
        <w:tc>
          <w:tcPr>
            <w:tcW w:w="4590" w:type="dxa"/>
            <w:shd w:val="clear" w:color="auto" w:fill="auto"/>
          </w:tcPr>
          <w:p w14:paraId="78A380F7" w14:textId="0E92E772" w:rsidR="00C55752" w:rsidRPr="004517A7" w:rsidRDefault="00C55752" w:rsidP="00C55752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 ไบโอเอ็นเนอร์ยี่ สตูล จำกัด</w:t>
            </w:r>
            <w:r w:rsidRPr="004517A7">
              <w:rPr>
                <w:rFonts w:asciiTheme="majorBidi" w:hAnsiTheme="majorBidi" w:cstheme="majorBidi"/>
                <w:sz w:val="28"/>
                <w:vertAlign w:val="superscript"/>
              </w:rPr>
              <w:t>(1)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vertAlign w:val="superscript"/>
              </w:rPr>
              <w:t>(6)</w:t>
            </w:r>
          </w:p>
        </w:tc>
        <w:tc>
          <w:tcPr>
            <w:tcW w:w="270" w:type="dxa"/>
          </w:tcPr>
          <w:p w14:paraId="339789A1" w14:textId="77777777" w:rsidR="00C55752" w:rsidRPr="004517A7" w:rsidRDefault="00C55752" w:rsidP="00C55752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5787AFBE" w14:textId="2B7DA2E9" w:rsidR="00C55752" w:rsidRPr="004517A7" w:rsidRDefault="00C55752" w:rsidP="00C55752">
            <w:pPr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เอ็นเนอร์ยี่ ฟอร์ โซไซตี้ จำกัด</w:t>
            </w:r>
          </w:p>
        </w:tc>
      </w:tr>
      <w:tr w:rsidR="00C55752" w:rsidRPr="004517A7" w14:paraId="608E622D" w14:textId="77777777" w:rsidTr="00912B46">
        <w:trPr>
          <w:trHeight w:val="20"/>
        </w:trPr>
        <w:tc>
          <w:tcPr>
            <w:tcW w:w="4590" w:type="dxa"/>
            <w:shd w:val="clear" w:color="auto" w:fill="auto"/>
          </w:tcPr>
          <w:p w14:paraId="4B8795FA" w14:textId="77777777" w:rsidR="00C55752" w:rsidRPr="004517A7" w:rsidRDefault="00C55752" w:rsidP="00C55752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 ธวัชภิญโญ จำกัด</w:t>
            </w:r>
          </w:p>
        </w:tc>
        <w:tc>
          <w:tcPr>
            <w:tcW w:w="270" w:type="dxa"/>
          </w:tcPr>
          <w:p w14:paraId="2B9173FC" w14:textId="77777777" w:rsidR="00C55752" w:rsidRPr="004517A7" w:rsidRDefault="00C55752" w:rsidP="00C55752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061B4E10" w14:textId="77777777" w:rsidR="00C55752" w:rsidRPr="004517A7" w:rsidRDefault="00C55752" w:rsidP="00C55752">
            <w:pPr>
              <w:rPr>
                <w:rFonts w:ascii="Angsana New" w:hAnsi="Angsana New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สตาร์ แก๊ส จำกัด</w:t>
            </w:r>
          </w:p>
        </w:tc>
      </w:tr>
      <w:tr w:rsidR="00C55752" w:rsidRPr="004517A7" w14:paraId="39B0B68A" w14:textId="77777777" w:rsidTr="00912B46">
        <w:trPr>
          <w:trHeight w:val="20"/>
        </w:trPr>
        <w:tc>
          <w:tcPr>
            <w:tcW w:w="4590" w:type="dxa"/>
            <w:shd w:val="clear" w:color="auto" w:fill="auto"/>
          </w:tcPr>
          <w:p w14:paraId="51593230" w14:textId="77777777" w:rsidR="00C55752" w:rsidRPr="004517A7" w:rsidRDefault="00C55752" w:rsidP="00C55752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 สตาร์ ปิโตรเลียม พลัส จำกัด</w:t>
            </w:r>
          </w:p>
        </w:tc>
        <w:tc>
          <w:tcPr>
            <w:tcW w:w="270" w:type="dxa"/>
          </w:tcPr>
          <w:p w14:paraId="65E72D1B" w14:textId="77777777" w:rsidR="00C55752" w:rsidRPr="004517A7" w:rsidRDefault="00C55752" w:rsidP="00C55752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70BA648F" w14:textId="77777777" w:rsidR="00C55752" w:rsidRPr="004517A7" w:rsidRDefault="00C55752" w:rsidP="00C55752">
            <w:pPr>
              <w:rPr>
                <w:rFonts w:ascii="Angsana New" w:hAnsi="Angsana New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สตาร์ แก๊ส จำกัด</w:t>
            </w:r>
          </w:p>
        </w:tc>
      </w:tr>
      <w:tr w:rsidR="00C55752" w:rsidRPr="004517A7" w14:paraId="54BE1B6B" w14:textId="77777777" w:rsidTr="00912B46">
        <w:trPr>
          <w:trHeight w:val="20"/>
        </w:trPr>
        <w:tc>
          <w:tcPr>
            <w:tcW w:w="4590" w:type="dxa"/>
            <w:shd w:val="clear" w:color="auto" w:fill="auto"/>
          </w:tcPr>
          <w:p w14:paraId="4B5797E3" w14:textId="77777777" w:rsidR="00C55752" w:rsidRPr="004517A7" w:rsidRDefault="00C55752" w:rsidP="00C55752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 เฟอร์รั่ม เอ็มเนอร์ยี่ จำกัด</w:t>
            </w:r>
          </w:p>
        </w:tc>
        <w:tc>
          <w:tcPr>
            <w:tcW w:w="270" w:type="dxa"/>
          </w:tcPr>
          <w:p w14:paraId="7A6AAB70" w14:textId="77777777" w:rsidR="00C55752" w:rsidRPr="004517A7" w:rsidRDefault="00C55752" w:rsidP="00C55752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693FEEEE" w14:textId="77777777" w:rsidR="00C55752" w:rsidRPr="004517A7" w:rsidRDefault="00C55752" w:rsidP="00C55752">
            <w:pPr>
              <w:rPr>
                <w:rFonts w:ascii="Angsana New" w:hAnsi="Angsana New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แคปปิตอล จำกัด</w:t>
            </w:r>
          </w:p>
        </w:tc>
      </w:tr>
      <w:tr w:rsidR="00C55752" w:rsidRPr="004517A7" w14:paraId="58F67BA8" w14:textId="77777777" w:rsidTr="00912B46">
        <w:trPr>
          <w:trHeight w:val="20"/>
        </w:trPr>
        <w:tc>
          <w:tcPr>
            <w:tcW w:w="4590" w:type="dxa"/>
            <w:shd w:val="clear" w:color="auto" w:fill="auto"/>
          </w:tcPr>
          <w:p w14:paraId="1C2EB47C" w14:textId="1DFEEA29" w:rsidR="00C55752" w:rsidRPr="004517A7" w:rsidRDefault="00C55752" w:rsidP="00C55752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บริษัท อินฟอร์เมติกซ์ พลัส จำกัด </w:t>
            </w:r>
            <w:r w:rsidRPr="004517A7">
              <w:rPr>
                <w:rFonts w:asciiTheme="majorBidi" w:hAnsiTheme="majorBidi" w:cstheme="majorBidi"/>
                <w:sz w:val="28"/>
                <w:vertAlign w:val="superscript"/>
              </w:rPr>
              <w:t>(7)</w:t>
            </w:r>
          </w:p>
        </w:tc>
        <w:tc>
          <w:tcPr>
            <w:tcW w:w="270" w:type="dxa"/>
          </w:tcPr>
          <w:p w14:paraId="46CEC001" w14:textId="77777777" w:rsidR="00C55752" w:rsidRPr="004517A7" w:rsidRDefault="00C55752" w:rsidP="00C55752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04A8C0BB" w14:textId="77777777" w:rsidR="00C55752" w:rsidRPr="004517A7" w:rsidRDefault="00C55752" w:rsidP="00C55752">
            <w:pPr>
              <w:rPr>
                <w:rFonts w:ascii="Angsana New" w:hAnsi="Angsana New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เอ็ม โซลูชั่น จำกัด</w:t>
            </w:r>
          </w:p>
        </w:tc>
      </w:tr>
      <w:tr w:rsidR="00C55752" w:rsidRPr="004517A7" w14:paraId="6CE0007E" w14:textId="77777777" w:rsidTr="00912B46">
        <w:trPr>
          <w:trHeight w:val="20"/>
        </w:trPr>
        <w:tc>
          <w:tcPr>
            <w:tcW w:w="4590" w:type="dxa"/>
            <w:shd w:val="clear" w:color="auto" w:fill="auto"/>
          </w:tcPr>
          <w:p w14:paraId="02F2BEF1" w14:textId="77777777" w:rsidR="00C55752" w:rsidRPr="004517A7" w:rsidRDefault="00C55752" w:rsidP="00C55752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 พระแสงกรีน พาวเวอร์ จำกัด</w:t>
            </w:r>
          </w:p>
        </w:tc>
        <w:tc>
          <w:tcPr>
            <w:tcW w:w="270" w:type="dxa"/>
          </w:tcPr>
          <w:p w14:paraId="3593CE09" w14:textId="77777777" w:rsidR="00C55752" w:rsidRPr="004517A7" w:rsidRDefault="00C55752" w:rsidP="00C55752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025408BE" w14:textId="34DDC54F" w:rsidR="00C55752" w:rsidRPr="004517A7" w:rsidRDefault="00C55752" w:rsidP="00C55752">
            <w:pPr>
              <w:rPr>
                <w:rFonts w:ascii="Angsana New" w:hAnsi="Angsana New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C55752" w:rsidRPr="004517A7" w14:paraId="5034E81C" w14:textId="77777777" w:rsidTr="00912B46">
        <w:trPr>
          <w:trHeight w:val="20"/>
        </w:trPr>
        <w:tc>
          <w:tcPr>
            <w:tcW w:w="4590" w:type="dxa"/>
            <w:shd w:val="clear" w:color="auto" w:fill="auto"/>
          </w:tcPr>
          <w:p w14:paraId="687FC6B4" w14:textId="572A3A49" w:rsidR="00C55752" w:rsidRPr="004517A7" w:rsidRDefault="00C55752" w:rsidP="00C55752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อีโค เอ็นเนอร์ยี กรุ๊ป คอร์เปอเรชั่น จำกัด</w:t>
            </w:r>
            <w:r w:rsidRPr="004517A7"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vertAlign w:val="superscript"/>
              </w:rPr>
              <w:t>(3)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08F6CB93" w14:textId="77777777" w:rsidR="00C55752" w:rsidRPr="004517A7" w:rsidRDefault="00C55752" w:rsidP="00C55752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7EEC7441" w14:textId="507A4E77" w:rsidR="00C55752" w:rsidRPr="004517A7" w:rsidRDefault="00C55752" w:rsidP="00C55752">
            <w:pPr>
              <w:rPr>
                <w:rFonts w:ascii="Angsana New" w:hAnsi="Angsana New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บริษัทย่อยของบริษัท เฟอร์รั่ม เอ็นเนอร์ยี่ จำกัด</w:t>
            </w:r>
          </w:p>
        </w:tc>
      </w:tr>
      <w:tr w:rsidR="008C4739" w:rsidRPr="004517A7" w14:paraId="4D0EBC86" w14:textId="77777777" w:rsidTr="00912B46">
        <w:trPr>
          <w:trHeight w:val="20"/>
        </w:trPr>
        <w:tc>
          <w:tcPr>
            <w:tcW w:w="4590" w:type="dxa"/>
            <w:shd w:val="clear" w:color="auto" w:fill="auto"/>
          </w:tcPr>
          <w:p w14:paraId="18B955D0" w14:textId="054F7817" w:rsidR="008C4739" w:rsidRPr="004517A7" w:rsidRDefault="008C4739" w:rsidP="008C4739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 เอ็นเนอร์ยี่ รีโวลูชั่น จำกัด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191DC5A9" w14:textId="77777777" w:rsidR="008C4739" w:rsidRPr="004517A7" w:rsidRDefault="008C4739" w:rsidP="008C4739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2634A79B" w14:textId="0F6CD5FF" w:rsidR="008C4739" w:rsidRPr="004517A7" w:rsidRDefault="008C4739" w:rsidP="008C4739">
            <w:pPr>
              <w:rPr>
                <w:rFonts w:ascii="Angsana New" w:hAnsi="Angsana New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8C4739" w:rsidRPr="004517A7" w14:paraId="180934CF" w14:textId="77777777" w:rsidTr="00912B46">
        <w:trPr>
          <w:trHeight w:val="20"/>
        </w:trPr>
        <w:tc>
          <w:tcPr>
            <w:tcW w:w="4590" w:type="dxa"/>
            <w:shd w:val="clear" w:color="auto" w:fill="auto"/>
          </w:tcPr>
          <w:p w14:paraId="49634B01" w14:textId="360694B9" w:rsidR="008C4739" w:rsidRPr="004517A7" w:rsidRDefault="008C4739" w:rsidP="008C4739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 อี อาร์ วี อินเตอร์เนชั่นแนล จำกัด</w:t>
            </w:r>
          </w:p>
        </w:tc>
        <w:tc>
          <w:tcPr>
            <w:tcW w:w="270" w:type="dxa"/>
          </w:tcPr>
          <w:p w14:paraId="0141358A" w14:textId="77777777" w:rsidR="008C4739" w:rsidRPr="004517A7" w:rsidRDefault="008C4739" w:rsidP="008C4739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3DAFB03F" w14:textId="3A449FBA" w:rsidR="008C4739" w:rsidRPr="004517A7" w:rsidRDefault="008C4739" w:rsidP="008C4739">
            <w:pPr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E200C4" w:rsidRPr="004517A7" w14:paraId="02481A3C" w14:textId="77777777" w:rsidTr="00912B46">
        <w:trPr>
          <w:trHeight w:val="20"/>
        </w:trPr>
        <w:tc>
          <w:tcPr>
            <w:tcW w:w="4590" w:type="dxa"/>
            <w:shd w:val="clear" w:color="auto" w:fill="auto"/>
          </w:tcPr>
          <w:p w14:paraId="0C901A86" w14:textId="55E0194F" w:rsidR="00E200C4" w:rsidRPr="004517A7" w:rsidRDefault="00E200C4" w:rsidP="008C4739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Pr="004517A7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517A7">
              <w:rPr>
                <w:rFonts w:asciiTheme="majorBidi" w:hAnsiTheme="majorBidi" w:hint="cs"/>
                <w:sz w:val="28"/>
                <w:cs/>
              </w:rPr>
              <w:t>ไฮโดรเอ็นเตอร์ไพร์ส</w:t>
            </w:r>
            <w:r w:rsidRPr="004517A7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517A7">
              <w:rPr>
                <w:rFonts w:asciiTheme="majorBidi" w:hAnsiTheme="majorBidi" w:hint="cs"/>
                <w:sz w:val="28"/>
                <w:cs/>
              </w:rPr>
              <w:t>แอนด์</w:t>
            </w:r>
            <w:r w:rsidRPr="004517A7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517A7">
              <w:rPr>
                <w:rFonts w:asciiTheme="majorBidi" w:hAnsiTheme="majorBidi" w:hint="cs"/>
                <w:sz w:val="28"/>
                <w:cs/>
              </w:rPr>
              <w:t>อะควอดีซายน์</w:t>
            </w:r>
            <w:r w:rsidRPr="004517A7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517A7">
              <w:rPr>
                <w:rFonts w:asciiTheme="majorBidi" w:hAnsiTheme="majorBidi" w:hint="cs"/>
                <w:sz w:val="28"/>
                <w:cs/>
              </w:rPr>
              <w:t>จำกัด</w:t>
            </w:r>
            <w:r w:rsidR="00912B46" w:rsidRPr="004517A7">
              <w:rPr>
                <w:rFonts w:asciiTheme="majorBidi" w:hAnsiTheme="majorBidi"/>
                <w:sz w:val="28"/>
              </w:rPr>
              <w:t xml:space="preserve"> </w:t>
            </w:r>
            <w:r w:rsidR="00912B46" w:rsidRPr="004517A7">
              <w:rPr>
                <w:rFonts w:asciiTheme="majorBidi" w:hAnsiTheme="majorBidi" w:cstheme="majorBidi"/>
                <w:sz w:val="28"/>
                <w:vertAlign w:val="superscript"/>
              </w:rPr>
              <w:t>(10)</w:t>
            </w:r>
          </w:p>
        </w:tc>
        <w:tc>
          <w:tcPr>
            <w:tcW w:w="270" w:type="dxa"/>
          </w:tcPr>
          <w:p w14:paraId="0F563357" w14:textId="77777777" w:rsidR="00E200C4" w:rsidRPr="004517A7" w:rsidRDefault="00E200C4" w:rsidP="008C4739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78FC4DF8" w14:textId="4C9E7590" w:rsidR="00E200C4" w:rsidRPr="004517A7" w:rsidRDefault="00E200C4" w:rsidP="008C4739">
            <w:pPr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บริษัทย่อยของ</w:t>
            </w:r>
            <w:r w:rsidR="00912B46" w:rsidRPr="004517A7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="00912B46" w:rsidRPr="004517A7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912B46" w:rsidRPr="004517A7">
              <w:rPr>
                <w:rFonts w:asciiTheme="majorBidi" w:hAnsiTheme="majorBidi" w:hint="cs"/>
                <w:sz w:val="28"/>
                <w:cs/>
              </w:rPr>
              <w:t>โกลด์</w:t>
            </w:r>
            <w:r w:rsidR="00912B46" w:rsidRPr="004517A7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912B46" w:rsidRPr="004517A7">
              <w:rPr>
                <w:rFonts w:asciiTheme="majorBidi" w:hAnsiTheme="majorBidi" w:hint="cs"/>
                <w:sz w:val="28"/>
                <w:cs/>
              </w:rPr>
              <w:t>ชอร์ส</w:t>
            </w:r>
            <w:r w:rsidR="00912B46" w:rsidRPr="004517A7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912B46" w:rsidRPr="004517A7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</w:tr>
      <w:tr w:rsidR="008C4739" w:rsidRPr="004517A7" w14:paraId="64E6EB49" w14:textId="77777777" w:rsidTr="00912B46">
        <w:trPr>
          <w:trHeight w:val="20"/>
        </w:trPr>
        <w:tc>
          <w:tcPr>
            <w:tcW w:w="4590" w:type="dxa"/>
            <w:shd w:val="clear" w:color="auto" w:fill="auto"/>
          </w:tcPr>
          <w:p w14:paraId="6B16CA10" w14:textId="2EB653EF" w:rsidR="008C4739" w:rsidRPr="004517A7" w:rsidRDefault="008C4739" w:rsidP="008C4739">
            <w:pPr>
              <w:ind w:left="-112" w:right="-18"/>
              <w:rPr>
                <w:rFonts w:ascii="Angsana New" w:hAnsi="Angsana New"/>
                <w:sz w:val="28"/>
                <w:cs/>
                <w:lang w:val="en-GB"/>
              </w:rPr>
            </w:pPr>
            <w:r w:rsidRPr="004517A7">
              <w:rPr>
                <w:rFonts w:asciiTheme="majorBidi" w:hAnsiTheme="majorBidi" w:cstheme="majorBidi" w:hint="cs"/>
                <w:sz w:val="28"/>
                <w:cs/>
              </w:rPr>
              <w:t xml:space="preserve">บริษัท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สตาร์ โซล่า พาวเวอร์ จำกัด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vertAlign w:val="superscript"/>
              </w:rPr>
              <w:t>(2)</w:t>
            </w:r>
          </w:p>
        </w:tc>
        <w:tc>
          <w:tcPr>
            <w:tcW w:w="270" w:type="dxa"/>
          </w:tcPr>
          <w:p w14:paraId="6452A612" w14:textId="77777777" w:rsidR="008C4739" w:rsidRPr="004517A7" w:rsidRDefault="008C4739" w:rsidP="008C4739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51B9EDDC" w14:textId="0E3CFE59" w:rsidR="008C4739" w:rsidRPr="004517A7" w:rsidRDefault="008C4739" w:rsidP="008C4739">
            <w:pPr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ธวัชภิญโญ จำกัด</w:t>
            </w:r>
          </w:p>
        </w:tc>
      </w:tr>
      <w:tr w:rsidR="008C4739" w:rsidRPr="004517A7" w14:paraId="07B78F93" w14:textId="77777777" w:rsidTr="00912B46">
        <w:trPr>
          <w:trHeight w:val="20"/>
        </w:trPr>
        <w:tc>
          <w:tcPr>
            <w:tcW w:w="4590" w:type="dxa"/>
            <w:shd w:val="clear" w:color="auto" w:fill="auto"/>
          </w:tcPr>
          <w:p w14:paraId="343BB8ED" w14:textId="66A724A8" w:rsidR="008C4739" w:rsidRPr="004517A7" w:rsidRDefault="008C4739" w:rsidP="008C4739">
            <w:pPr>
              <w:ind w:left="-112" w:right="-18"/>
              <w:rPr>
                <w:rFonts w:ascii="Angsana New" w:hAnsi="Angsana New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ประชารัฐชีวมวล แม่ลาน จำกัด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vertAlign w:val="superscript"/>
              </w:rPr>
              <w:t>(3)</w:t>
            </w:r>
          </w:p>
        </w:tc>
        <w:tc>
          <w:tcPr>
            <w:tcW w:w="270" w:type="dxa"/>
          </w:tcPr>
          <w:p w14:paraId="723219C3" w14:textId="77777777" w:rsidR="008C4739" w:rsidRPr="004517A7" w:rsidRDefault="008C4739" w:rsidP="008C4739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07133A7D" w14:textId="06F09A6E" w:rsidR="008C4739" w:rsidRPr="004517A7" w:rsidRDefault="008C4739" w:rsidP="008C4739">
            <w:pPr>
              <w:ind w:left="211" w:hanging="211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บริษัทร่วมของบริษัท อีโค เอ็นเนอร์ยี กรุ๊ป คอร์เปอเรชั่น จำกัด</w:t>
            </w:r>
          </w:p>
        </w:tc>
      </w:tr>
      <w:tr w:rsidR="008C4739" w:rsidRPr="004517A7" w14:paraId="2B04C159" w14:textId="77777777" w:rsidTr="00912B46">
        <w:trPr>
          <w:trHeight w:val="20"/>
        </w:trPr>
        <w:tc>
          <w:tcPr>
            <w:tcW w:w="4590" w:type="dxa"/>
            <w:shd w:val="clear" w:color="auto" w:fill="auto"/>
          </w:tcPr>
          <w:p w14:paraId="280BBCCA" w14:textId="7BDEFE92" w:rsidR="008C4739" w:rsidRPr="004517A7" w:rsidRDefault="008C4739" w:rsidP="008C4739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ประชารัฐชีวมวล บังนังสตา จำกัด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vertAlign w:val="superscript"/>
              </w:rPr>
              <w:t>(3)</w:t>
            </w:r>
          </w:p>
        </w:tc>
        <w:tc>
          <w:tcPr>
            <w:tcW w:w="270" w:type="dxa"/>
          </w:tcPr>
          <w:p w14:paraId="655668AC" w14:textId="77777777" w:rsidR="008C4739" w:rsidRPr="004517A7" w:rsidRDefault="008C4739" w:rsidP="008C4739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3EFA7FC7" w14:textId="42CB68B0" w:rsidR="008C4739" w:rsidRPr="004517A7" w:rsidRDefault="008C4739" w:rsidP="008C4739">
            <w:pPr>
              <w:ind w:left="211" w:hanging="211"/>
              <w:rPr>
                <w:rFonts w:ascii="Angsana New" w:hAnsi="Angsana New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บริษัทร่วมของบริษัท อีโค เอ็นเนอร์ยี กรุ๊ป คอร์เปอเรชั่น จำกัด</w:t>
            </w:r>
          </w:p>
        </w:tc>
      </w:tr>
      <w:tr w:rsidR="00955468" w:rsidRPr="004517A7" w14:paraId="49786B09" w14:textId="77777777" w:rsidTr="00912B46">
        <w:trPr>
          <w:trHeight w:val="20"/>
        </w:trPr>
        <w:tc>
          <w:tcPr>
            <w:tcW w:w="4590" w:type="dxa"/>
            <w:shd w:val="clear" w:color="auto" w:fill="auto"/>
          </w:tcPr>
          <w:p w14:paraId="273DAA76" w14:textId="4DAFD851" w:rsidR="00955468" w:rsidRPr="004517A7" w:rsidRDefault="00955468" w:rsidP="00955468">
            <w:pPr>
              <w:ind w:left="-112" w:right="-1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 w:rsidRPr="004517A7">
              <w:rPr>
                <w:rFonts w:asciiTheme="majorBidi" w:hAnsiTheme="majorBidi" w:hint="cs"/>
                <w:sz w:val="28"/>
                <w:cs/>
              </w:rPr>
              <w:t>กรุงไทย</w:t>
            </w:r>
            <w:r w:rsidRPr="004517A7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517A7">
              <w:rPr>
                <w:rFonts w:asciiTheme="majorBidi" w:hAnsiTheme="majorBidi" w:hint="cs"/>
                <w:sz w:val="28"/>
                <w:cs/>
              </w:rPr>
              <w:t>แลนด์</w:t>
            </w:r>
            <w:r w:rsidRPr="004517A7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517A7">
              <w:rPr>
                <w:rFonts w:asciiTheme="majorBidi" w:hAnsiTheme="majorBidi" w:hint="cs"/>
                <w:sz w:val="28"/>
                <w:cs/>
              </w:rPr>
              <w:t>ดีวีลอปเมนท์</w:t>
            </w:r>
            <w:r w:rsidRPr="004517A7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517A7">
              <w:rPr>
                <w:rFonts w:asciiTheme="majorBidi" w:hAnsiTheme="majorBidi" w:hint="cs"/>
                <w:sz w:val="28"/>
                <w:cs/>
              </w:rPr>
              <w:t>จำกัด</w:t>
            </w:r>
            <w:r w:rsidRPr="004517A7">
              <w:rPr>
                <w:rFonts w:asciiTheme="majorBidi" w:hAnsiTheme="majorBidi" w:cstheme="majorBidi"/>
                <w:sz w:val="28"/>
                <w:vertAlign w:val="superscript"/>
              </w:rPr>
              <w:t xml:space="preserve"> (9)</w:t>
            </w:r>
          </w:p>
        </w:tc>
        <w:tc>
          <w:tcPr>
            <w:tcW w:w="270" w:type="dxa"/>
          </w:tcPr>
          <w:p w14:paraId="03C12BD7" w14:textId="77777777" w:rsidR="00955468" w:rsidRPr="004517A7" w:rsidRDefault="00955468" w:rsidP="00955468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24BB88B6" w14:textId="6E0A7A0F" w:rsidR="00955468" w:rsidRPr="004517A7" w:rsidRDefault="00955468" w:rsidP="00955468">
            <w:pPr>
              <w:ind w:left="211" w:hanging="211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  <w:r w:rsidRPr="004517A7">
              <w:rPr>
                <w:rFonts w:asciiTheme="majorBidi" w:hAnsiTheme="majorBidi" w:cstheme="majorBidi"/>
                <w:sz w:val="28"/>
                <w:cs/>
                <w:lang w:val="en-GB"/>
              </w:rPr>
              <w:t>ของบริษัท</w:t>
            </w:r>
            <w:r w:rsidRPr="004517A7"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อี อาร์ วี อินเตอร์เนชั่นแนล จำกัด</w:t>
            </w:r>
          </w:p>
        </w:tc>
      </w:tr>
      <w:tr w:rsidR="00955468" w:rsidRPr="004517A7" w14:paraId="10402B6F" w14:textId="77777777" w:rsidTr="00912B46">
        <w:trPr>
          <w:trHeight w:val="20"/>
        </w:trPr>
        <w:tc>
          <w:tcPr>
            <w:tcW w:w="4590" w:type="dxa"/>
            <w:shd w:val="clear" w:color="auto" w:fill="auto"/>
          </w:tcPr>
          <w:p w14:paraId="707A34D1" w14:textId="77777777" w:rsidR="00955468" w:rsidRPr="004517A7" w:rsidRDefault="00955468" w:rsidP="00955468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ซิสเต็ม แอนด์ ซอฟท์แวร์ เซอร์วิสเซส จำกัด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1B492CB1" w14:textId="77777777" w:rsidR="00955468" w:rsidRPr="004517A7" w:rsidRDefault="00955468" w:rsidP="00955468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61443207" w14:textId="77777777" w:rsidR="00955468" w:rsidRPr="004517A7" w:rsidRDefault="00955468" w:rsidP="00955468">
            <w:pPr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</w:tr>
      <w:tr w:rsidR="00955468" w:rsidRPr="004517A7" w14:paraId="58FD208D" w14:textId="77777777" w:rsidTr="00912B46">
        <w:trPr>
          <w:trHeight w:val="20"/>
        </w:trPr>
        <w:tc>
          <w:tcPr>
            <w:tcW w:w="4590" w:type="dxa"/>
            <w:shd w:val="clear" w:color="auto" w:fill="auto"/>
          </w:tcPr>
          <w:p w14:paraId="0FC24994" w14:textId="654066BC" w:rsidR="00955468" w:rsidRPr="004517A7" w:rsidRDefault="00955468" w:rsidP="00955468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ค้าไม้ วังวิเศษ จำกัด</w:t>
            </w:r>
            <w:r w:rsidR="00A659F2" w:rsidRPr="004517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vertAlign w:val="superscript"/>
              </w:rPr>
              <w:t>(</w:t>
            </w:r>
            <w:r w:rsidRPr="004517A7">
              <w:rPr>
                <w:rFonts w:ascii="Angsana New" w:hAnsi="Angsana New"/>
                <w:sz w:val="28"/>
                <w:vertAlign w:val="superscript"/>
              </w:rPr>
              <w:t>4</w:t>
            </w:r>
            <w:r w:rsidRPr="004517A7">
              <w:rPr>
                <w:rFonts w:ascii="Angsana New" w:hAnsi="Angsana New" w:hint="cs"/>
                <w:sz w:val="28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2B8D6173" w14:textId="77777777" w:rsidR="00955468" w:rsidRPr="004517A7" w:rsidRDefault="00955468" w:rsidP="00955468">
            <w:pPr>
              <w:ind w:right="1134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69E03278" w14:textId="28EC6A65" w:rsidR="00955468" w:rsidRPr="004517A7" w:rsidRDefault="00955468" w:rsidP="00955468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</w:tr>
      <w:tr w:rsidR="00955468" w:rsidRPr="004517A7" w14:paraId="7148D0E9" w14:textId="77777777" w:rsidTr="00912B46">
        <w:trPr>
          <w:trHeight w:val="20"/>
        </w:trPr>
        <w:tc>
          <w:tcPr>
            <w:tcW w:w="4590" w:type="dxa"/>
            <w:shd w:val="clear" w:color="auto" w:fill="auto"/>
          </w:tcPr>
          <w:p w14:paraId="08CF0297" w14:textId="1F7D9247" w:rsidR="00955468" w:rsidRPr="004517A7" w:rsidRDefault="00955468" w:rsidP="00955468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ยูนิเวอร์แซล เวสต์ แมเนจเม้นท์ จำกัด</w:t>
            </w:r>
            <w:r w:rsidR="00A659F2" w:rsidRPr="004517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A659F2" w:rsidRPr="004517A7">
              <w:rPr>
                <w:rFonts w:ascii="Angsana New" w:hAnsi="Angsana New" w:hint="cs"/>
                <w:sz w:val="28"/>
                <w:vertAlign w:val="superscript"/>
              </w:rPr>
              <w:t>(</w:t>
            </w:r>
            <w:r w:rsidR="00A659F2" w:rsidRPr="004517A7">
              <w:rPr>
                <w:rFonts w:ascii="Angsana New" w:hAnsi="Angsana New" w:hint="cs"/>
                <w:sz w:val="28"/>
                <w:vertAlign w:val="superscript"/>
                <w:cs/>
              </w:rPr>
              <w:t>5</w:t>
            </w:r>
            <w:r w:rsidR="00A659F2" w:rsidRPr="004517A7">
              <w:rPr>
                <w:rFonts w:ascii="Angsana New" w:hAnsi="Angsana New" w:hint="cs"/>
                <w:sz w:val="28"/>
                <w:vertAlign w:val="superscript"/>
              </w:rPr>
              <w:t>)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08A3165A" w14:textId="77777777" w:rsidR="00955468" w:rsidRPr="004517A7" w:rsidRDefault="00955468" w:rsidP="00955468">
            <w:pPr>
              <w:ind w:right="1134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739D36B6" w14:textId="77777777" w:rsidR="00955468" w:rsidRPr="004517A7" w:rsidRDefault="00955468" w:rsidP="00955468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</w:tr>
      <w:tr w:rsidR="00955468" w:rsidRPr="004517A7" w14:paraId="0D80391E" w14:textId="77777777" w:rsidTr="00912B46">
        <w:trPr>
          <w:trHeight w:val="20"/>
        </w:trPr>
        <w:tc>
          <w:tcPr>
            <w:tcW w:w="4590" w:type="dxa"/>
            <w:shd w:val="clear" w:color="auto" w:fill="auto"/>
          </w:tcPr>
          <w:p w14:paraId="118370F6" w14:textId="6AF11BD6" w:rsidR="00955468" w:rsidRPr="004517A7" w:rsidRDefault="00955468" w:rsidP="00955468">
            <w:pPr>
              <w:ind w:left="-112" w:right="-18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เอเชีย เวสต์ แมนเน็จเม้นท์ จำกัด</w:t>
            </w:r>
            <w:r w:rsidR="00A659F2" w:rsidRPr="004517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A659F2" w:rsidRPr="004517A7">
              <w:rPr>
                <w:rFonts w:ascii="Angsana New" w:hAnsi="Angsana New" w:hint="cs"/>
                <w:sz w:val="28"/>
                <w:vertAlign w:val="superscript"/>
              </w:rPr>
              <w:t>(</w:t>
            </w:r>
            <w:r w:rsidR="00A659F2" w:rsidRPr="004517A7">
              <w:rPr>
                <w:rFonts w:ascii="Angsana New" w:hAnsi="Angsana New" w:hint="cs"/>
                <w:sz w:val="28"/>
                <w:vertAlign w:val="superscript"/>
                <w:cs/>
              </w:rPr>
              <w:t>5</w:t>
            </w:r>
            <w:r w:rsidR="00A659F2" w:rsidRPr="004517A7">
              <w:rPr>
                <w:rFonts w:ascii="Angsana New" w:hAnsi="Angsana New" w:hint="cs"/>
                <w:sz w:val="28"/>
                <w:vertAlign w:val="superscript"/>
              </w:rPr>
              <w:t>)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7A9139A6" w14:textId="77777777" w:rsidR="00955468" w:rsidRPr="004517A7" w:rsidRDefault="00955468" w:rsidP="00955468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305D7C8F" w14:textId="77777777" w:rsidR="00955468" w:rsidRPr="004517A7" w:rsidRDefault="00955468" w:rsidP="00955468">
            <w:pPr>
              <w:ind w:left="221" w:hanging="180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บริษัทย่อยของบริษัท ยูนิเวอร์แซล เวสต์ แมเนจเม้นท์ จำกัด</w:t>
            </w:r>
          </w:p>
        </w:tc>
      </w:tr>
      <w:tr w:rsidR="00955468" w:rsidRPr="004517A7" w14:paraId="5E637D3F" w14:textId="77777777" w:rsidTr="00912B46">
        <w:trPr>
          <w:trHeight w:val="20"/>
        </w:trPr>
        <w:tc>
          <w:tcPr>
            <w:tcW w:w="4590" w:type="dxa"/>
            <w:shd w:val="clear" w:color="auto" w:fill="auto"/>
          </w:tcPr>
          <w:p w14:paraId="0B1BEC19" w14:textId="3EC5D149" w:rsidR="00955468" w:rsidRPr="004517A7" w:rsidRDefault="00955468" w:rsidP="00955468">
            <w:pPr>
              <w:ind w:left="-112" w:right="-18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เอเชีย รีไซเคิล เทคโนโลยี จำกัด</w:t>
            </w:r>
            <w:r w:rsidR="00A659F2" w:rsidRPr="004517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A659F2" w:rsidRPr="004517A7">
              <w:rPr>
                <w:rFonts w:ascii="Angsana New" w:hAnsi="Angsana New" w:hint="cs"/>
                <w:sz w:val="28"/>
                <w:vertAlign w:val="superscript"/>
              </w:rPr>
              <w:t>(</w:t>
            </w:r>
            <w:r w:rsidR="00A659F2" w:rsidRPr="004517A7">
              <w:rPr>
                <w:rFonts w:ascii="Angsana New" w:hAnsi="Angsana New" w:hint="cs"/>
                <w:sz w:val="28"/>
                <w:vertAlign w:val="superscript"/>
                <w:cs/>
              </w:rPr>
              <w:t>5</w:t>
            </w:r>
            <w:r w:rsidR="00A659F2" w:rsidRPr="004517A7">
              <w:rPr>
                <w:rFonts w:ascii="Angsana New" w:hAnsi="Angsana New" w:hint="cs"/>
                <w:sz w:val="28"/>
                <w:vertAlign w:val="superscript"/>
              </w:rPr>
              <w:t>)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493D3766" w14:textId="77777777" w:rsidR="00955468" w:rsidRPr="004517A7" w:rsidRDefault="00955468" w:rsidP="00955468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4C83265C" w14:textId="77777777" w:rsidR="00955468" w:rsidRPr="004517A7" w:rsidRDefault="00955468" w:rsidP="00955468">
            <w:pPr>
              <w:ind w:left="221" w:hanging="180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บริษัทย่อยของบริษัท ยูนิเวอร์แซล เวสต์ แมเนจเม้นท์ จำกัด</w:t>
            </w:r>
          </w:p>
        </w:tc>
      </w:tr>
      <w:tr w:rsidR="00955468" w:rsidRPr="004517A7" w14:paraId="687C566F" w14:textId="77777777" w:rsidTr="00912B46">
        <w:trPr>
          <w:trHeight w:val="20"/>
        </w:trPr>
        <w:tc>
          <w:tcPr>
            <w:tcW w:w="4590" w:type="dxa"/>
            <w:shd w:val="clear" w:color="auto" w:fill="auto"/>
          </w:tcPr>
          <w:p w14:paraId="29C8D452" w14:textId="77777777" w:rsidR="00955468" w:rsidRPr="004517A7" w:rsidRDefault="00955468" w:rsidP="00955468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ปาล์มทองคำ จำกัด</w:t>
            </w:r>
          </w:p>
        </w:tc>
        <w:tc>
          <w:tcPr>
            <w:tcW w:w="270" w:type="dxa"/>
          </w:tcPr>
          <w:p w14:paraId="18861FFD" w14:textId="77777777" w:rsidR="00955468" w:rsidRPr="004517A7" w:rsidRDefault="00955468" w:rsidP="00955468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1BC4BB6A" w14:textId="77777777" w:rsidR="00955468" w:rsidRPr="004517A7" w:rsidRDefault="00955468" w:rsidP="00955468">
            <w:pPr>
              <w:ind w:left="221" w:hanging="180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ผู้ถือหุ้นของบริษัท พระแสงกรีน พาวเวอร์ จำกัด </w:t>
            </w:r>
          </w:p>
          <w:p w14:paraId="6C85EA59" w14:textId="2AB924C7" w:rsidR="00955468" w:rsidRPr="004517A7" w:rsidRDefault="00955468" w:rsidP="00955468">
            <w:pPr>
              <w:ind w:left="221" w:hanging="12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 xml:space="preserve">- </w:t>
            </w:r>
            <w:r w:rsidRPr="004517A7">
              <w:rPr>
                <w:rFonts w:ascii="Angsana New" w:hAnsi="Angsana New" w:hint="cs"/>
                <w:sz w:val="28"/>
                <w:cs/>
              </w:rPr>
              <w:t>ผู้ถือหุ้นร่วมกัน</w:t>
            </w:r>
          </w:p>
        </w:tc>
      </w:tr>
      <w:tr w:rsidR="00955468" w:rsidRPr="004517A7" w14:paraId="7B0E0DD2" w14:textId="77777777" w:rsidTr="00912B46">
        <w:trPr>
          <w:trHeight w:val="20"/>
        </w:trPr>
        <w:tc>
          <w:tcPr>
            <w:tcW w:w="4590" w:type="dxa"/>
            <w:shd w:val="clear" w:color="auto" w:fill="auto"/>
          </w:tcPr>
          <w:p w14:paraId="656670FB" w14:textId="77777777" w:rsidR="00955468" w:rsidRPr="004517A7" w:rsidRDefault="00955468" w:rsidP="00955468">
            <w:pPr>
              <w:ind w:left="-112" w:right="-18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lastRenderedPageBreak/>
              <w:t>บริษัท การจัดการสิ่งแวดล้อมหาดใหญ่ จำกัด</w:t>
            </w:r>
          </w:p>
          <w:p w14:paraId="050CD524" w14:textId="4EC7E343" w:rsidR="00955468" w:rsidRPr="004517A7" w:rsidRDefault="00955468" w:rsidP="00955468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5859805F" w14:textId="77777777" w:rsidR="00955468" w:rsidRPr="004517A7" w:rsidRDefault="00955468" w:rsidP="00955468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7C9EA27C" w14:textId="77777777" w:rsidR="00955468" w:rsidRPr="004517A7" w:rsidRDefault="00955468" w:rsidP="00955468">
            <w:pPr>
              <w:ind w:left="221" w:hanging="180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ผู้ถือหุ้นของบริษัท พระแสงกรีน พาวเวอร์ จำกัด </w:t>
            </w:r>
          </w:p>
          <w:p w14:paraId="6CCC776A" w14:textId="36BAECE3" w:rsidR="00955468" w:rsidRPr="004517A7" w:rsidRDefault="00955468" w:rsidP="00955468">
            <w:pPr>
              <w:ind w:left="221" w:hanging="180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lang w:val="en-GB"/>
              </w:rPr>
              <w:t xml:space="preserve">- </w:t>
            </w:r>
            <w:r w:rsidRPr="004517A7">
              <w:rPr>
                <w:rFonts w:ascii="Angsana New" w:hAnsi="Angsana New" w:hint="cs"/>
                <w:sz w:val="28"/>
                <w:cs/>
              </w:rPr>
              <w:t>ผู้ถือหุ้นร่วมกัน</w:t>
            </w:r>
          </w:p>
        </w:tc>
      </w:tr>
      <w:tr w:rsidR="00955468" w:rsidRPr="004517A7" w14:paraId="5AEF2A26" w14:textId="77777777" w:rsidTr="00912B46">
        <w:trPr>
          <w:trHeight w:val="20"/>
        </w:trPr>
        <w:tc>
          <w:tcPr>
            <w:tcW w:w="4590" w:type="dxa"/>
            <w:shd w:val="clear" w:color="auto" w:fill="auto"/>
          </w:tcPr>
          <w:p w14:paraId="65353C47" w14:textId="77777777" w:rsidR="00955468" w:rsidRPr="004517A7" w:rsidRDefault="00955468" w:rsidP="00955468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เอ็มลิ้งค์ คิวไออาร์ จำกัด</w:t>
            </w:r>
          </w:p>
        </w:tc>
        <w:tc>
          <w:tcPr>
            <w:tcW w:w="270" w:type="dxa"/>
          </w:tcPr>
          <w:p w14:paraId="46566DE6" w14:textId="77777777" w:rsidR="00955468" w:rsidRPr="004517A7" w:rsidRDefault="00955468" w:rsidP="00955468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7CC2DEED" w14:textId="77777777" w:rsidR="00955468" w:rsidRPr="004517A7" w:rsidRDefault="00955468" w:rsidP="00955468">
            <w:pPr>
              <w:ind w:left="221" w:hanging="180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กิจการร่วมค้า</w:t>
            </w:r>
          </w:p>
        </w:tc>
      </w:tr>
      <w:tr w:rsidR="00955468" w:rsidRPr="004517A7" w14:paraId="31152C0B" w14:textId="77777777" w:rsidTr="00912B46">
        <w:trPr>
          <w:trHeight w:val="20"/>
        </w:trPr>
        <w:tc>
          <w:tcPr>
            <w:tcW w:w="4590" w:type="dxa"/>
            <w:shd w:val="clear" w:color="auto" w:fill="auto"/>
          </w:tcPr>
          <w:p w14:paraId="57D23F38" w14:textId="6600BC01" w:rsidR="00955468" w:rsidRPr="004517A7" w:rsidRDefault="0072672F" w:rsidP="00955468">
            <w:pPr>
              <w:ind w:left="-112" w:right="-18"/>
              <w:rPr>
                <w:rFonts w:ascii="Angsana New" w:hAnsi="Angsana New"/>
                <w:sz w:val="28"/>
                <w:cs/>
                <w:lang w:val="en-GB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กิจการร่วมค้าเอ็มเซ็ท</w:t>
            </w:r>
            <w:r w:rsidRPr="004517A7">
              <w:rPr>
                <w:rFonts w:asciiTheme="majorBidi" w:hAnsiTheme="majorBidi" w:cstheme="majorBidi"/>
                <w:sz w:val="28"/>
                <w:vertAlign w:val="superscript"/>
              </w:rPr>
              <w:t>(8)</w:t>
            </w:r>
          </w:p>
        </w:tc>
        <w:tc>
          <w:tcPr>
            <w:tcW w:w="270" w:type="dxa"/>
          </w:tcPr>
          <w:p w14:paraId="37D01E43" w14:textId="77777777" w:rsidR="00955468" w:rsidRPr="004517A7" w:rsidRDefault="00955468" w:rsidP="00955468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4625BECA" w14:textId="1A29FEFB" w:rsidR="00955468" w:rsidRPr="004517A7" w:rsidRDefault="0072672F" w:rsidP="00955468">
            <w:pPr>
              <w:ind w:left="221" w:hanging="180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กิจการร่วมดำเนินงาน</w:t>
            </w:r>
          </w:p>
        </w:tc>
      </w:tr>
      <w:tr w:rsidR="00955468" w:rsidRPr="004517A7" w14:paraId="77E0B14A" w14:textId="77777777" w:rsidTr="00912B46">
        <w:trPr>
          <w:trHeight w:val="20"/>
        </w:trPr>
        <w:tc>
          <w:tcPr>
            <w:tcW w:w="4590" w:type="dxa"/>
            <w:shd w:val="clear" w:color="auto" w:fill="auto"/>
          </w:tcPr>
          <w:p w14:paraId="0B3CF4AA" w14:textId="2B57414D" w:rsidR="00955468" w:rsidRPr="004517A7" w:rsidRDefault="00955468" w:rsidP="00955468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270" w:type="dxa"/>
          </w:tcPr>
          <w:p w14:paraId="3C82CB8A" w14:textId="77777777" w:rsidR="00955468" w:rsidRPr="004517A7" w:rsidRDefault="00955468" w:rsidP="00955468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00C7464D" w14:textId="77777777" w:rsidR="00955468" w:rsidRPr="004517A7" w:rsidRDefault="00955468" w:rsidP="00955468">
            <w:pPr>
              <w:ind w:left="221" w:right="-18" w:hanging="180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เป็นบุคคลที่เกี่ยวข้องกับกรรมการของบริษัทหรือกรรมการบริษัทร่วมกัน</w:t>
            </w:r>
          </w:p>
        </w:tc>
      </w:tr>
      <w:tr w:rsidR="00955468" w:rsidRPr="004517A7" w14:paraId="1CEED6AB" w14:textId="77777777" w:rsidTr="00912B46">
        <w:trPr>
          <w:trHeight w:val="20"/>
        </w:trPr>
        <w:tc>
          <w:tcPr>
            <w:tcW w:w="9270" w:type="dxa"/>
            <w:gridSpan w:val="3"/>
            <w:shd w:val="clear" w:color="auto" w:fill="auto"/>
          </w:tcPr>
          <w:p w14:paraId="4318B014" w14:textId="77777777" w:rsidR="00861F40" w:rsidRPr="004517A7" w:rsidRDefault="00861F40" w:rsidP="00861F40">
            <w:pPr>
              <w:pStyle w:val="ListParagraph"/>
              <w:numPr>
                <w:ilvl w:val="0"/>
                <w:numId w:val="13"/>
              </w:numPr>
              <w:ind w:right="-18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4517A7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กลุ่มบริษัทได้เข้าซื้อหุ้นของบริษัทดังกล่าวเมื่อวันที่ </w:t>
            </w:r>
            <w:r w:rsidRPr="004517A7">
              <w:rPr>
                <w:rFonts w:asciiTheme="majorBidi" w:hAnsiTheme="majorBidi" w:cstheme="majorBidi"/>
                <w:i/>
                <w:iCs/>
                <w:sz w:val="28"/>
              </w:rPr>
              <w:t xml:space="preserve">30 </w:t>
            </w:r>
            <w:r w:rsidRPr="004517A7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มิถุนายน </w:t>
            </w:r>
            <w:r w:rsidRPr="004517A7">
              <w:rPr>
                <w:rFonts w:asciiTheme="majorBidi" w:hAnsiTheme="majorBidi" w:cstheme="majorBidi"/>
                <w:i/>
                <w:iCs/>
                <w:sz w:val="28"/>
              </w:rPr>
              <w:t>2563</w:t>
            </w:r>
          </w:p>
          <w:p w14:paraId="2527C031" w14:textId="77777777" w:rsidR="00861F40" w:rsidRPr="004517A7" w:rsidRDefault="00861F40" w:rsidP="00861F40">
            <w:pPr>
              <w:pStyle w:val="ListParagraph"/>
              <w:numPr>
                <w:ilvl w:val="0"/>
                <w:numId w:val="13"/>
              </w:numPr>
              <w:ind w:right="-18"/>
              <w:rPr>
                <w:rFonts w:asciiTheme="majorBidi" w:hAnsiTheme="majorBidi" w:cstheme="majorBidi"/>
                <w:sz w:val="28"/>
                <w:lang w:val="en-GB"/>
              </w:rPr>
            </w:pPr>
            <w:r w:rsidRPr="004517A7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กลุ่มบริษัทได้จดทะเบียนจัดตั้งบริษัทดังกล่าวเมื่อวันที่ </w:t>
            </w:r>
            <w:r w:rsidRPr="004517A7">
              <w:rPr>
                <w:rFonts w:asciiTheme="majorBidi" w:hAnsiTheme="majorBidi" w:cstheme="majorBidi"/>
                <w:i/>
                <w:iCs/>
                <w:sz w:val="28"/>
              </w:rPr>
              <w:t>1</w:t>
            </w:r>
            <w:r w:rsidRPr="004517A7">
              <w:rPr>
                <w:rFonts w:asciiTheme="majorBidi" w:hAnsiTheme="majorBidi" w:cstheme="majorBidi"/>
                <w:i/>
                <w:iCs/>
                <w:sz w:val="28"/>
                <w:cs/>
              </w:rPr>
              <w:t>3</w:t>
            </w:r>
            <w:r w:rsidRPr="004517A7">
              <w:rPr>
                <w:rFonts w:asciiTheme="majorBidi" w:hAnsiTheme="majorBidi" w:cstheme="majorBidi"/>
                <w:i/>
                <w:iCs/>
                <w:sz w:val="28"/>
              </w:rPr>
              <w:t xml:space="preserve"> </w:t>
            </w:r>
            <w:r w:rsidRPr="004517A7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พฤศจิกายน </w:t>
            </w:r>
            <w:r w:rsidRPr="004517A7">
              <w:rPr>
                <w:rFonts w:asciiTheme="majorBidi" w:hAnsiTheme="majorBidi" w:cstheme="majorBidi"/>
                <w:i/>
                <w:iCs/>
                <w:sz w:val="28"/>
              </w:rPr>
              <w:t>256</w:t>
            </w:r>
            <w:r w:rsidRPr="004517A7">
              <w:rPr>
                <w:rFonts w:asciiTheme="majorBidi" w:hAnsiTheme="majorBidi" w:cstheme="majorBidi"/>
                <w:i/>
                <w:iCs/>
                <w:sz w:val="28"/>
                <w:cs/>
              </w:rPr>
              <w:t>3</w:t>
            </w:r>
          </w:p>
          <w:p w14:paraId="0104D1E0" w14:textId="77777777" w:rsidR="00861F40" w:rsidRPr="004517A7" w:rsidRDefault="00861F40" w:rsidP="00861F40">
            <w:pPr>
              <w:pStyle w:val="ListParagraph"/>
              <w:numPr>
                <w:ilvl w:val="0"/>
                <w:numId w:val="13"/>
              </w:numPr>
              <w:ind w:right="-18"/>
              <w:rPr>
                <w:rFonts w:asciiTheme="majorBidi" w:hAnsiTheme="majorBidi" w:cstheme="majorBidi"/>
                <w:sz w:val="28"/>
                <w:lang w:val="en-GB"/>
              </w:rPr>
            </w:pPr>
            <w:r w:rsidRPr="004517A7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กลุ่มบริษัทได้มีการจำหน่ายเงินลงทุนในบริษัทดังกล่าวเมื่อวันที่ </w:t>
            </w:r>
            <w:r w:rsidRPr="004517A7">
              <w:rPr>
                <w:rFonts w:asciiTheme="majorBidi" w:hAnsiTheme="majorBidi" w:cstheme="majorBidi"/>
                <w:i/>
                <w:iCs/>
                <w:sz w:val="28"/>
              </w:rPr>
              <w:t xml:space="preserve">15 </w:t>
            </w:r>
            <w:r w:rsidRPr="004517A7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ธันวาคม </w:t>
            </w:r>
            <w:r w:rsidRPr="004517A7">
              <w:rPr>
                <w:rFonts w:asciiTheme="majorBidi" w:hAnsiTheme="majorBidi" w:cstheme="majorBidi"/>
                <w:i/>
                <w:iCs/>
                <w:sz w:val="28"/>
              </w:rPr>
              <w:t>256</w:t>
            </w:r>
            <w:r w:rsidRPr="004517A7">
              <w:rPr>
                <w:rFonts w:asciiTheme="majorBidi" w:hAnsiTheme="majorBidi" w:cstheme="majorBidi"/>
                <w:i/>
                <w:iCs/>
                <w:sz w:val="28"/>
                <w:cs/>
              </w:rPr>
              <w:t>3</w:t>
            </w:r>
          </w:p>
          <w:p w14:paraId="30F42916" w14:textId="77777777" w:rsidR="00861F40" w:rsidRPr="004517A7" w:rsidRDefault="00861F40" w:rsidP="00861F40">
            <w:pPr>
              <w:pStyle w:val="ListParagraph"/>
              <w:numPr>
                <w:ilvl w:val="0"/>
                <w:numId w:val="13"/>
              </w:numPr>
              <w:ind w:right="-18"/>
              <w:rPr>
                <w:rFonts w:asciiTheme="majorBidi" w:hAnsiTheme="majorBidi" w:cstheme="majorBidi"/>
                <w:sz w:val="28"/>
                <w:lang w:val="en-GB"/>
              </w:rPr>
            </w:pPr>
            <w:r w:rsidRPr="004517A7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บริษัทได้เข้าซื้อหุ้นของบริษัทดังกล่าวเมื่อวันที่ </w:t>
            </w:r>
            <w:r w:rsidRPr="004517A7">
              <w:rPr>
                <w:rFonts w:asciiTheme="majorBidi" w:hAnsiTheme="majorBidi" w:cstheme="majorBidi"/>
                <w:i/>
                <w:iCs/>
                <w:sz w:val="28"/>
              </w:rPr>
              <w:t xml:space="preserve">9 </w:t>
            </w:r>
            <w:r w:rsidRPr="004517A7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มิถุนายน </w:t>
            </w:r>
            <w:r w:rsidRPr="004517A7">
              <w:rPr>
                <w:rFonts w:asciiTheme="majorBidi" w:hAnsiTheme="majorBidi" w:cstheme="majorBidi"/>
                <w:i/>
                <w:iCs/>
                <w:sz w:val="28"/>
              </w:rPr>
              <w:t>2563</w:t>
            </w:r>
          </w:p>
          <w:p w14:paraId="21D8F900" w14:textId="77777777" w:rsidR="00861F40" w:rsidRPr="004517A7" w:rsidRDefault="00861F40" w:rsidP="00861F40">
            <w:pPr>
              <w:pStyle w:val="ListParagraph"/>
              <w:numPr>
                <w:ilvl w:val="0"/>
                <w:numId w:val="13"/>
              </w:numPr>
              <w:ind w:right="-18"/>
              <w:rPr>
                <w:rFonts w:asciiTheme="majorBidi" w:hAnsiTheme="majorBidi" w:cstheme="majorBidi"/>
                <w:sz w:val="28"/>
                <w:lang w:val="en-GB"/>
              </w:rPr>
            </w:pPr>
            <w:r w:rsidRPr="004517A7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บริษัทได้มีการจำหน่ายเงินลงทุนในบริษัทดังกล่าวเมื่อวันที่ </w:t>
            </w:r>
            <w:r w:rsidRPr="004517A7">
              <w:rPr>
                <w:rFonts w:asciiTheme="majorBidi" w:hAnsiTheme="majorBidi" w:cstheme="majorBidi"/>
                <w:i/>
                <w:iCs/>
                <w:sz w:val="28"/>
              </w:rPr>
              <w:t xml:space="preserve">31 </w:t>
            </w:r>
            <w:r w:rsidRPr="004517A7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มีนาคม </w:t>
            </w:r>
            <w:r w:rsidRPr="004517A7">
              <w:rPr>
                <w:rFonts w:asciiTheme="majorBidi" w:hAnsiTheme="majorBidi" w:cstheme="majorBidi"/>
                <w:i/>
                <w:iCs/>
                <w:sz w:val="28"/>
              </w:rPr>
              <w:t>2564</w:t>
            </w:r>
          </w:p>
          <w:p w14:paraId="1BD54956" w14:textId="77777777" w:rsidR="00861F40" w:rsidRPr="004517A7" w:rsidRDefault="00861F40" w:rsidP="00861F40">
            <w:pPr>
              <w:pStyle w:val="ListParagraph"/>
              <w:numPr>
                <w:ilvl w:val="0"/>
                <w:numId w:val="13"/>
              </w:numPr>
              <w:ind w:right="-18"/>
              <w:rPr>
                <w:rFonts w:asciiTheme="majorBidi" w:hAnsiTheme="majorBidi" w:cstheme="majorBidi"/>
                <w:sz w:val="28"/>
                <w:lang w:val="en-GB"/>
              </w:rPr>
            </w:pPr>
            <w:r w:rsidRPr="004517A7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กลุ่มบริษัทได้มีการจำหน่ายเงินลงทุนในบริษัทดังกล่าวเมื่อวันที่ </w:t>
            </w:r>
            <w:r w:rsidRPr="004517A7">
              <w:rPr>
                <w:rFonts w:asciiTheme="majorBidi" w:hAnsiTheme="majorBidi" w:cstheme="majorBidi"/>
                <w:i/>
                <w:iCs/>
                <w:sz w:val="28"/>
              </w:rPr>
              <w:t xml:space="preserve">9 </w:t>
            </w:r>
            <w:r w:rsidRPr="004517A7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เมษายน </w:t>
            </w:r>
            <w:r w:rsidRPr="004517A7">
              <w:rPr>
                <w:rFonts w:asciiTheme="majorBidi" w:hAnsiTheme="majorBidi" w:cstheme="majorBidi"/>
                <w:i/>
                <w:iCs/>
                <w:sz w:val="28"/>
              </w:rPr>
              <w:t>2564</w:t>
            </w:r>
          </w:p>
          <w:p w14:paraId="606B1948" w14:textId="77777777" w:rsidR="00861F40" w:rsidRPr="004517A7" w:rsidRDefault="00861F40" w:rsidP="00861F40">
            <w:pPr>
              <w:pStyle w:val="ListParagraph"/>
              <w:numPr>
                <w:ilvl w:val="0"/>
                <w:numId w:val="13"/>
              </w:numPr>
              <w:ind w:right="-18"/>
              <w:rPr>
                <w:rFonts w:asciiTheme="majorBidi" w:hAnsiTheme="majorBidi" w:cstheme="majorBidi"/>
                <w:sz w:val="28"/>
                <w:lang w:val="en-GB"/>
              </w:rPr>
            </w:pPr>
            <w:r w:rsidRPr="004517A7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กลุ่มบริษัทได้มีการจำหน่ายเงินลงทุนในบริษัทดังกล่าวเมื่อวันที่ </w:t>
            </w:r>
            <w:r w:rsidRPr="004517A7">
              <w:rPr>
                <w:rFonts w:asciiTheme="majorBidi" w:hAnsiTheme="majorBidi" w:cstheme="majorBidi"/>
                <w:i/>
                <w:iCs/>
                <w:sz w:val="28"/>
              </w:rPr>
              <w:t xml:space="preserve">29 </w:t>
            </w:r>
            <w:r w:rsidRPr="004517A7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มิถุนายน </w:t>
            </w:r>
            <w:r w:rsidRPr="004517A7">
              <w:rPr>
                <w:rFonts w:asciiTheme="majorBidi" w:hAnsiTheme="majorBidi" w:cstheme="majorBidi"/>
                <w:i/>
                <w:iCs/>
                <w:sz w:val="28"/>
              </w:rPr>
              <w:t>2564</w:t>
            </w:r>
          </w:p>
          <w:p w14:paraId="07B5C7B9" w14:textId="77777777" w:rsidR="00861F40" w:rsidRPr="004517A7" w:rsidRDefault="00861F40" w:rsidP="00861F40">
            <w:pPr>
              <w:pStyle w:val="ListParagraph"/>
              <w:numPr>
                <w:ilvl w:val="0"/>
                <w:numId w:val="13"/>
              </w:numPr>
              <w:ind w:right="-18"/>
              <w:rPr>
                <w:rFonts w:asciiTheme="majorBidi" w:hAnsiTheme="majorBidi" w:cstheme="majorBidi"/>
                <w:sz w:val="28"/>
                <w:lang w:val="en-GB"/>
              </w:rPr>
            </w:pPr>
            <w:r w:rsidRPr="004517A7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บริษัทได้มีการจำหน่ายเงินลงทุนในบริษัทดังกล่าวเมื่อวันที่ </w:t>
            </w:r>
            <w:r w:rsidRPr="004517A7">
              <w:rPr>
                <w:rFonts w:asciiTheme="majorBidi" w:hAnsiTheme="majorBidi" w:cstheme="majorBidi"/>
                <w:i/>
                <w:iCs/>
                <w:sz w:val="28"/>
              </w:rPr>
              <w:t xml:space="preserve">30 </w:t>
            </w:r>
            <w:r w:rsidRPr="004517A7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มิถุนายน </w:t>
            </w:r>
            <w:r w:rsidRPr="004517A7">
              <w:rPr>
                <w:rFonts w:asciiTheme="majorBidi" w:hAnsiTheme="majorBidi" w:cstheme="majorBidi"/>
                <w:i/>
                <w:iCs/>
                <w:sz w:val="28"/>
              </w:rPr>
              <w:t>2564</w:t>
            </w:r>
          </w:p>
          <w:p w14:paraId="35059971" w14:textId="3F55873D" w:rsidR="00955468" w:rsidRPr="004517A7" w:rsidRDefault="00861F40" w:rsidP="00861F40">
            <w:pPr>
              <w:pStyle w:val="ListParagraph"/>
              <w:numPr>
                <w:ilvl w:val="0"/>
                <w:numId w:val="13"/>
              </w:numPr>
              <w:ind w:right="-18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4517A7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กลุ่มบริษัทได้เข้าซื้อหุ้นของบริษัทดังกล่าวเมื่อวันที่ </w:t>
            </w:r>
            <w:r w:rsidR="00214143" w:rsidRPr="004517A7">
              <w:rPr>
                <w:rFonts w:asciiTheme="majorBidi" w:hAnsiTheme="majorBidi" w:cstheme="majorBidi"/>
                <w:i/>
                <w:iCs/>
                <w:sz w:val="28"/>
              </w:rPr>
              <w:t>22</w:t>
            </w:r>
            <w:r w:rsidRPr="004517A7">
              <w:rPr>
                <w:rFonts w:asciiTheme="majorBidi" w:hAnsiTheme="majorBidi" w:cstheme="majorBidi"/>
                <w:i/>
                <w:iCs/>
                <w:sz w:val="28"/>
              </w:rPr>
              <w:t xml:space="preserve"> </w:t>
            </w:r>
            <w:r w:rsidRPr="004517A7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กันยายน</w:t>
            </w:r>
            <w:r w:rsidRPr="004517A7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 </w:t>
            </w:r>
            <w:r w:rsidRPr="004517A7">
              <w:rPr>
                <w:rFonts w:asciiTheme="majorBidi" w:hAnsiTheme="majorBidi" w:cstheme="majorBidi"/>
                <w:i/>
                <w:iCs/>
                <w:sz w:val="28"/>
              </w:rPr>
              <w:t>2564</w:t>
            </w:r>
          </w:p>
          <w:p w14:paraId="356C75C5" w14:textId="713570BF" w:rsidR="00E200C4" w:rsidRPr="004517A7" w:rsidRDefault="00912B46" w:rsidP="00861F40">
            <w:pPr>
              <w:pStyle w:val="ListParagraph"/>
              <w:numPr>
                <w:ilvl w:val="0"/>
                <w:numId w:val="13"/>
              </w:numPr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บริษัทได้เข้าซื้อหุ้นของบริษัทดังกล่าวเมื่อวันที่ </w:t>
            </w:r>
            <w:r w:rsidR="00214143" w:rsidRPr="004517A7">
              <w:rPr>
                <w:rFonts w:asciiTheme="majorBidi" w:hAnsiTheme="majorBidi" w:cstheme="majorBidi"/>
                <w:i/>
                <w:iCs/>
                <w:sz w:val="28"/>
              </w:rPr>
              <w:t>29</w:t>
            </w:r>
            <w:r w:rsidRPr="004517A7">
              <w:rPr>
                <w:rFonts w:asciiTheme="majorBidi" w:hAnsiTheme="majorBidi" w:cstheme="majorBidi"/>
                <w:i/>
                <w:iCs/>
                <w:sz w:val="28"/>
              </w:rPr>
              <w:t xml:space="preserve"> </w:t>
            </w:r>
            <w:r w:rsidRPr="004517A7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 xml:space="preserve">ธันวาคม </w:t>
            </w:r>
            <w:r w:rsidRPr="004517A7">
              <w:rPr>
                <w:rFonts w:asciiTheme="majorBidi" w:hAnsiTheme="majorBidi" w:cstheme="majorBidi"/>
                <w:i/>
                <w:iCs/>
                <w:sz w:val="28"/>
              </w:rPr>
              <w:t>2564</w:t>
            </w:r>
          </w:p>
        </w:tc>
      </w:tr>
    </w:tbl>
    <w:p w14:paraId="56EA3E48" w14:textId="3696A45E" w:rsidR="004E1232" w:rsidRPr="004517A7" w:rsidRDefault="004E1232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2"/>
          <w:sz w:val="6"/>
          <w:szCs w:val="6"/>
        </w:rPr>
      </w:pPr>
    </w:p>
    <w:p w14:paraId="01FE625E" w14:textId="1305E076" w:rsidR="00D5121C" w:rsidRPr="004517A7" w:rsidRDefault="00536696" w:rsidP="003142A8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cs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รายการธุรกิจที่สำคัญระหว่างบริษัทและกิจการที่เกี่ยวข้องกันสรุปได้ดังนี้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080"/>
        <w:gridCol w:w="180"/>
        <w:gridCol w:w="1080"/>
        <w:gridCol w:w="180"/>
        <w:gridCol w:w="1080"/>
        <w:gridCol w:w="180"/>
        <w:gridCol w:w="1080"/>
      </w:tblGrid>
      <w:tr w:rsidR="00D5121C" w:rsidRPr="004517A7" w14:paraId="2EF8F588" w14:textId="77777777">
        <w:tc>
          <w:tcPr>
            <w:tcW w:w="4140" w:type="dxa"/>
          </w:tcPr>
          <w:p w14:paraId="1710602E" w14:textId="77777777" w:rsidR="00D5121C" w:rsidRPr="004517A7" w:rsidRDefault="00D5121C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gridSpan w:val="7"/>
          </w:tcPr>
          <w:p w14:paraId="6A4688BF" w14:textId="77777777" w:rsidR="00D5121C" w:rsidRPr="004517A7" w:rsidRDefault="009B2480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caps/>
                <w:sz w:val="28"/>
              </w:rPr>
              <w:t>(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caps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ล้านบาท</w:t>
            </w:r>
            <w:r w:rsidRPr="004517A7">
              <w:rPr>
                <w:rFonts w:ascii="Angsana New" w:hAnsi="Angsana New" w:hint="cs"/>
                <w:caps/>
                <w:sz w:val="28"/>
              </w:rPr>
              <w:t>)</w:t>
            </w:r>
          </w:p>
        </w:tc>
      </w:tr>
      <w:tr w:rsidR="00D5121C" w:rsidRPr="004517A7" w14:paraId="141A9D31" w14:textId="77777777" w:rsidTr="006B75CE">
        <w:tc>
          <w:tcPr>
            <w:tcW w:w="4140" w:type="dxa"/>
          </w:tcPr>
          <w:p w14:paraId="54A6820C" w14:textId="77777777" w:rsidR="00D5121C" w:rsidRPr="004517A7" w:rsidRDefault="00D5121C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12D7E359" w14:textId="77777777" w:rsidR="00D5121C" w:rsidRPr="004517A7" w:rsidRDefault="009B24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F3990C4" w14:textId="77777777" w:rsidR="00D5121C" w:rsidRPr="004517A7" w:rsidRDefault="00D5121C" w:rsidP="006B75CE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5E739B53" w14:textId="77777777" w:rsidR="00D5121C" w:rsidRPr="004517A7" w:rsidRDefault="009B24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5121C" w:rsidRPr="004517A7" w14:paraId="01709354" w14:textId="77777777" w:rsidTr="006B75CE">
        <w:tc>
          <w:tcPr>
            <w:tcW w:w="4140" w:type="dxa"/>
          </w:tcPr>
          <w:p w14:paraId="5C0D12B4" w14:textId="77777777" w:rsidR="00D5121C" w:rsidRPr="004517A7" w:rsidRDefault="00D5121C">
            <w:pPr>
              <w:ind w:left="-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35C2D" w14:textId="24B4C794" w:rsidR="00D5121C" w:rsidRPr="004517A7" w:rsidRDefault="009B2480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E64314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C4433EB" w14:textId="77777777" w:rsidR="00D5121C" w:rsidRPr="004517A7" w:rsidRDefault="00D5121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F8884BB" w14:textId="1D113A1E" w:rsidR="00D5121C" w:rsidRPr="004517A7" w:rsidRDefault="009B2480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E64314" w:rsidRPr="004517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0" w:type="dxa"/>
          </w:tcPr>
          <w:p w14:paraId="5358C2EA" w14:textId="77777777" w:rsidR="00D5121C" w:rsidRPr="004517A7" w:rsidRDefault="00D5121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F3A61B4" w14:textId="531AFACD" w:rsidR="00D5121C" w:rsidRPr="004517A7" w:rsidRDefault="009B2480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E64314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DC2EFEF" w14:textId="77777777" w:rsidR="00D5121C" w:rsidRPr="004517A7" w:rsidRDefault="00D5121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A7B90D8" w14:textId="4EA32299" w:rsidR="00D5121C" w:rsidRPr="004517A7" w:rsidRDefault="009B2480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E64314" w:rsidRPr="004517A7">
              <w:rPr>
                <w:rFonts w:ascii="Angsana New" w:hAnsi="Angsana New"/>
                <w:sz w:val="28"/>
              </w:rPr>
              <w:t>3</w:t>
            </w:r>
          </w:p>
        </w:tc>
      </w:tr>
      <w:tr w:rsidR="00D5121C" w:rsidRPr="004517A7" w14:paraId="0DDAAD2D" w14:textId="77777777">
        <w:tc>
          <w:tcPr>
            <w:tcW w:w="4140" w:type="dxa"/>
          </w:tcPr>
          <w:p w14:paraId="56D09D5C" w14:textId="77777777" w:rsidR="00D5121C" w:rsidRPr="004517A7" w:rsidRDefault="009B2480">
            <w:pPr>
              <w:ind w:left="-9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รรายการธุรกิจกับบริษัทย่อย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C31B3D5" w14:textId="77777777" w:rsidR="00D5121C" w:rsidRPr="004517A7" w:rsidRDefault="00D5121C">
            <w:pPr>
              <w:tabs>
                <w:tab w:val="decimal" w:pos="864"/>
              </w:tabs>
              <w:ind w:left="-115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39CCB66A" w14:textId="77777777" w:rsidR="00D5121C" w:rsidRPr="004517A7" w:rsidRDefault="00D5121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D7ED7A5" w14:textId="77777777" w:rsidR="00D5121C" w:rsidRPr="004517A7" w:rsidRDefault="00D5121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0623DEAA" w14:textId="77777777" w:rsidR="00D5121C" w:rsidRPr="004517A7" w:rsidRDefault="00D5121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921CDD7" w14:textId="77777777" w:rsidR="00D5121C" w:rsidRPr="004517A7" w:rsidRDefault="00D5121C">
            <w:pPr>
              <w:tabs>
                <w:tab w:val="decimal" w:pos="864"/>
              </w:tabs>
              <w:ind w:left="-108" w:right="9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10E27FC9" w14:textId="77777777" w:rsidR="00D5121C" w:rsidRPr="004517A7" w:rsidRDefault="00D5121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C4CEADB" w14:textId="77777777" w:rsidR="00D5121C" w:rsidRPr="004517A7" w:rsidRDefault="00D5121C">
            <w:pPr>
              <w:tabs>
                <w:tab w:val="decimal" w:pos="805"/>
              </w:tabs>
              <w:ind w:left="-108" w:right="93"/>
              <w:rPr>
                <w:rFonts w:ascii="Angsana New" w:hAnsi="Angsana New"/>
                <w:sz w:val="28"/>
                <w:cs/>
              </w:rPr>
            </w:pPr>
          </w:p>
        </w:tc>
      </w:tr>
      <w:tr w:rsidR="00E60EBE" w:rsidRPr="004517A7" w14:paraId="13282A0F" w14:textId="77777777" w:rsidTr="0072672F">
        <w:tc>
          <w:tcPr>
            <w:tcW w:w="4140" w:type="dxa"/>
            <w:vAlign w:val="bottom"/>
          </w:tcPr>
          <w:p w14:paraId="1932541E" w14:textId="77777777" w:rsidR="00E60EBE" w:rsidRPr="004517A7" w:rsidRDefault="00E60EBE" w:rsidP="00E60EBE">
            <w:pPr>
              <w:ind w:right="-36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D1C24A" w14:textId="22D4B9CF" w:rsidR="00E60EBE" w:rsidRPr="004517A7" w:rsidRDefault="00E60EBE" w:rsidP="00E60EBE">
            <w:pPr>
              <w:ind w:left="-18" w:right="91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175DFD" w14:textId="77777777" w:rsidR="00E60EBE" w:rsidRPr="004517A7" w:rsidRDefault="00E60EBE" w:rsidP="00E60EBE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7D62DD" w14:textId="6EABD8CE" w:rsidR="00E60EBE" w:rsidRPr="004517A7" w:rsidRDefault="00E60EBE" w:rsidP="00E60EBE">
            <w:pPr>
              <w:ind w:left="-18" w:right="91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469BB7" w14:textId="77777777" w:rsidR="00E60EBE" w:rsidRPr="004517A7" w:rsidRDefault="00E60EBE" w:rsidP="00E60EBE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D096BF" w14:textId="024FCFFD" w:rsidR="00E60EBE" w:rsidRPr="004517A7" w:rsidRDefault="00E60EBE" w:rsidP="00E60EBE">
            <w:pPr>
              <w:tabs>
                <w:tab w:val="decimal" w:pos="990"/>
              </w:tabs>
              <w:ind w:left="-18" w:right="9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80" w:type="dxa"/>
          </w:tcPr>
          <w:p w14:paraId="2033DA02" w14:textId="77777777" w:rsidR="00E60EBE" w:rsidRPr="004517A7" w:rsidRDefault="00E60EBE" w:rsidP="00E60EBE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3F302F" w14:textId="3E125ACF" w:rsidR="00E60EBE" w:rsidRPr="004517A7" w:rsidRDefault="00E60EBE" w:rsidP="00E60EBE">
            <w:pPr>
              <w:tabs>
                <w:tab w:val="decimal" w:pos="807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12</w:t>
            </w:r>
          </w:p>
        </w:tc>
      </w:tr>
      <w:tr w:rsidR="00E60EBE" w:rsidRPr="004517A7" w14:paraId="51E92B45" w14:textId="77777777" w:rsidTr="0072672F">
        <w:tc>
          <w:tcPr>
            <w:tcW w:w="4140" w:type="dxa"/>
          </w:tcPr>
          <w:p w14:paraId="3CA3FD47" w14:textId="77777777" w:rsidR="00E60EBE" w:rsidRPr="004517A7" w:rsidRDefault="00E60EBE" w:rsidP="00E60EBE">
            <w:pPr>
              <w:ind w:right="-36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385073" w14:textId="684E2557" w:rsidR="00E60EBE" w:rsidRPr="004517A7" w:rsidRDefault="00E60EBE" w:rsidP="00E60EBE">
            <w:pPr>
              <w:ind w:left="-18" w:right="91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734CCD" w14:textId="77777777" w:rsidR="00E60EBE" w:rsidRPr="004517A7" w:rsidRDefault="00E60EBE" w:rsidP="00E60EBE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564C96" w14:textId="09D279D7" w:rsidR="00E60EBE" w:rsidRPr="004517A7" w:rsidRDefault="00E60EBE" w:rsidP="00E60EBE">
            <w:pPr>
              <w:ind w:left="-18" w:right="91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8C4D07D" w14:textId="77777777" w:rsidR="00E60EBE" w:rsidRPr="004517A7" w:rsidRDefault="00E60EBE" w:rsidP="00E60EBE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7F1584" w14:textId="17B736EF" w:rsidR="00E60EBE" w:rsidRPr="004517A7" w:rsidRDefault="00E60EBE" w:rsidP="00E60EBE">
            <w:pPr>
              <w:tabs>
                <w:tab w:val="decimal" w:pos="990"/>
              </w:tabs>
              <w:ind w:left="-18" w:right="9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80" w:type="dxa"/>
          </w:tcPr>
          <w:p w14:paraId="23693515" w14:textId="77777777" w:rsidR="00E60EBE" w:rsidRPr="004517A7" w:rsidRDefault="00E60EBE" w:rsidP="00E60EBE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262F16" w14:textId="2A41E75C" w:rsidR="00E60EBE" w:rsidRPr="004517A7" w:rsidRDefault="00E60EBE" w:rsidP="00E60EBE">
            <w:pPr>
              <w:tabs>
                <w:tab w:val="decimal" w:pos="807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  <w:lang w:val="en-GB"/>
              </w:rPr>
              <w:t>50</w:t>
            </w:r>
          </w:p>
        </w:tc>
      </w:tr>
      <w:tr w:rsidR="00E60EBE" w:rsidRPr="004517A7" w14:paraId="00E9A76F" w14:textId="77777777" w:rsidTr="0072672F">
        <w:tc>
          <w:tcPr>
            <w:tcW w:w="4140" w:type="dxa"/>
          </w:tcPr>
          <w:p w14:paraId="792DCC75" w14:textId="77777777" w:rsidR="00E60EBE" w:rsidRPr="004517A7" w:rsidRDefault="00E60EBE" w:rsidP="00E60EBE">
            <w:pPr>
              <w:ind w:righ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098EE6" w14:textId="7EA996A6" w:rsidR="00E60EBE" w:rsidRPr="004517A7" w:rsidRDefault="00E60EBE" w:rsidP="00E60EBE">
            <w:pPr>
              <w:ind w:left="-18" w:right="91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BC0B10" w14:textId="77777777" w:rsidR="00E60EBE" w:rsidRPr="004517A7" w:rsidRDefault="00E60EBE" w:rsidP="00E60EBE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0121E2" w14:textId="13086073" w:rsidR="00E60EBE" w:rsidRPr="004517A7" w:rsidRDefault="00E60EBE" w:rsidP="00E60EBE">
            <w:pPr>
              <w:ind w:left="-18" w:right="91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7D8FFF" w14:textId="77777777" w:rsidR="00E60EBE" w:rsidRPr="004517A7" w:rsidRDefault="00E60EBE" w:rsidP="00E60EBE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0A32FB" w14:textId="5C7A84F6" w:rsidR="00E60EBE" w:rsidRPr="004517A7" w:rsidRDefault="00E60EBE" w:rsidP="00E60EBE">
            <w:pPr>
              <w:tabs>
                <w:tab w:val="decimal" w:pos="990"/>
              </w:tabs>
              <w:ind w:left="-18" w:right="9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" w:type="dxa"/>
          </w:tcPr>
          <w:p w14:paraId="03529F14" w14:textId="77777777" w:rsidR="00E60EBE" w:rsidRPr="004517A7" w:rsidRDefault="00E60EBE" w:rsidP="00E60EBE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AD7838" w14:textId="756E9E22" w:rsidR="00E60EBE" w:rsidRPr="004517A7" w:rsidRDefault="00E60EBE" w:rsidP="00E60EBE">
            <w:pPr>
              <w:tabs>
                <w:tab w:val="decimal" w:pos="807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</w:t>
            </w:r>
          </w:p>
        </w:tc>
      </w:tr>
      <w:tr w:rsidR="00E60EBE" w:rsidRPr="004517A7" w14:paraId="65A3A04B" w14:textId="77777777" w:rsidTr="0072672F">
        <w:tc>
          <w:tcPr>
            <w:tcW w:w="4140" w:type="dxa"/>
            <w:vAlign w:val="bottom"/>
          </w:tcPr>
          <w:p w14:paraId="1EC90273" w14:textId="77777777" w:rsidR="00E60EBE" w:rsidRPr="004517A7" w:rsidRDefault="00E60EBE" w:rsidP="00E60EBE">
            <w:pPr>
              <w:ind w:left="268"/>
              <w:jc w:val="center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6FC74E" w14:textId="77777777" w:rsidR="00E60EBE" w:rsidRPr="004517A7" w:rsidRDefault="00E60EBE" w:rsidP="00E60EBE">
            <w:pPr>
              <w:ind w:left="-18" w:right="-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7B3DABEC" w14:textId="77777777" w:rsidR="00E60EBE" w:rsidRPr="004517A7" w:rsidRDefault="00E60EBE" w:rsidP="00E60EBE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F98838" w14:textId="77777777" w:rsidR="00E60EBE" w:rsidRPr="004517A7" w:rsidRDefault="00E60EBE" w:rsidP="00E60EBE">
            <w:pPr>
              <w:ind w:left="-18" w:right="95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0AEB7170" w14:textId="77777777" w:rsidR="00E60EBE" w:rsidRPr="004517A7" w:rsidRDefault="00E60EBE" w:rsidP="00E60EBE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6B85CC" w14:textId="77777777" w:rsidR="00E60EBE" w:rsidRPr="004517A7" w:rsidRDefault="00E60EBE" w:rsidP="00E60EBE">
            <w:pPr>
              <w:ind w:left="-18" w:right="91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08F887C1" w14:textId="77777777" w:rsidR="00E60EBE" w:rsidRPr="004517A7" w:rsidRDefault="00E60EBE" w:rsidP="00E60EBE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7CA3C5" w14:textId="77777777" w:rsidR="00E60EBE" w:rsidRPr="004517A7" w:rsidRDefault="00E60EBE" w:rsidP="00E60EBE">
            <w:pPr>
              <w:tabs>
                <w:tab w:val="decimal" w:pos="805"/>
              </w:tabs>
              <w:ind w:left="-1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60EBE" w:rsidRPr="004517A7" w14:paraId="5A19F436" w14:textId="77777777" w:rsidTr="0072672F">
        <w:tc>
          <w:tcPr>
            <w:tcW w:w="4140" w:type="dxa"/>
            <w:vAlign w:val="bottom"/>
          </w:tcPr>
          <w:p w14:paraId="51495462" w14:textId="77777777" w:rsidR="00E60EBE" w:rsidRPr="004517A7" w:rsidRDefault="00E60EBE" w:rsidP="00E60EBE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รายการธุรกิจกับบริษัทร่วม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37061A" w14:textId="77777777" w:rsidR="00E60EBE" w:rsidRPr="004517A7" w:rsidRDefault="00E60EBE" w:rsidP="00E60EBE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AF1C666" w14:textId="77777777" w:rsidR="00E60EBE" w:rsidRPr="004517A7" w:rsidRDefault="00E60EBE" w:rsidP="00E60EBE">
            <w:pPr>
              <w:tabs>
                <w:tab w:val="decimal" w:pos="864"/>
              </w:tabs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54FE50" w14:textId="77777777" w:rsidR="00E60EBE" w:rsidRPr="004517A7" w:rsidRDefault="00E60EBE" w:rsidP="00E60EBE">
            <w:pPr>
              <w:ind w:left="-1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FAD12F0" w14:textId="77777777" w:rsidR="00E60EBE" w:rsidRPr="004517A7" w:rsidRDefault="00E60EBE" w:rsidP="00E60EBE">
            <w:pPr>
              <w:tabs>
                <w:tab w:val="decimal" w:pos="864"/>
              </w:tabs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BC4CC9" w14:textId="77777777" w:rsidR="00E60EBE" w:rsidRPr="004517A7" w:rsidRDefault="00E60EBE" w:rsidP="00E60EBE">
            <w:pPr>
              <w:ind w:left="-18" w:right="9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3BDAC5CA" w14:textId="77777777" w:rsidR="00E60EBE" w:rsidRPr="004517A7" w:rsidRDefault="00E60EBE" w:rsidP="00E60EBE">
            <w:pPr>
              <w:tabs>
                <w:tab w:val="decimal" w:pos="864"/>
              </w:tabs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E29925" w14:textId="77777777" w:rsidR="00E60EBE" w:rsidRPr="004517A7" w:rsidRDefault="00E60EBE" w:rsidP="00E60EBE">
            <w:pPr>
              <w:tabs>
                <w:tab w:val="decimal" w:pos="805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60EBE" w:rsidRPr="004517A7" w14:paraId="53807755" w14:textId="77777777" w:rsidTr="0072672F">
        <w:tc>
          <w:tcPr>
            <w:tcW w:w="4140" w:type="dxa"/>
          </w:tcPr>
          <w:p w14:paraId="3A65B77F" w14:textId="117B4786" w:rsidR="00E60EBE" w:rsidRPr="004517A7" w:rsidRDefault="00E60EBE" w:rsidP="00E60EBE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รายได้จากการขาย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3D4BE4" w14:textId="3E491AC5" w:rsidR="00E60EBE" w:rsidRPr="004517A7" w:rsidRDefault="00E60EBE" w:rsidP="00E60EBE">
            <w:pPr>
              <w:tabs>
                <w:tab w:val="decimal" w:pos="979"/>
              </w:tabs>
              <w:ind w:left="-18" w:right="9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299551FB" w14:textId="77777777" w:rsidR="00E60EBE" w:rsidRPr="004517A7" w:rsidRDefault="00E60EBE" w:rsidP="00E60EBE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76D03D" w14:textId="27ACF93C" w:rsidR="00E60EBE" w:rsidRPr="004517A7" w:rsidRDefault="00E60EBE" w:rsidP="00E60EBE">
            <w:pPr>
              <w:ind w:left="-18" w:right="91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80" w:type="dxa"/>
            <w:shd w:val="clear" w:color="auto" w:fill="auto"/>
          </w:tcPr>
          <w:p w14:paraId="491FADFE" w14:textId="77777777" w:rsidR="00E60EBE" w:rsidRPr="004517A7" w:rsidRDefault="00E60EBE" w:rsidP="00E60EBE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62D073" w14:textId="634BB039" w:rsidR="00E60EBE" w:rsidRPr="004517A7" w:rsidRDefault="00E60EBE" w:rsidP="00E60EBE">
            <w:pPr>
              <w:ind w:left="-18" w:right="91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6CE3AA2F" w14:textId="77777777" w:rsidR="00E60EBE" w:rsidRPr="004517A7" w:rsidRDefault="00E60EBE" w:rsidP="00E60EBE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04C82E" w14:textId="5D6C45DF" w:rsidR="00E60EBE" w:rsidRPr="004517A7" w:rsidRDefault="00E60EBE" w:rsidP="00E60EBE">
            <w:pPr>
              <w:tabs>
                <w:tab w:val="decimal" w:pos="805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E60EBE" w:rsidRPr="004517A7" w14:paraId="62B9C04C" w14:textId="77777777" w:rsidTr="0072672F">
        <w:tc>
          <w:tcPr>
            <w:tcW w:w="4140" w:type="dxa"/>
            <w:vAlign w:val="bottom"/>
          </w:tcPr>
          <w:p w14:paraId="1F1D646A" w14:textId="77777777" w:rsidR="00E60EBE" w:rsidRPr="004517A7" w:rsidRDefault="00E60EBE" w:rsidP="00E60EBE">
            <w:pPr>
              <w:ind w:right="-36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A1F9F1" w14:textId="09D34D37" w:rsidR="00E60EBE" w:rsidRPr="004517A7" w:rsidRDefault="00E60EBE" w:rsidP="00E60EBE">
            <w:pPr>
              <w:tabs>
                <w:tab w:val="decimal" w:pos="979"/>
              </w:tabs>
              <w:ind w:left="-18" w:right="9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71FE7EAB" w14:textId="77777777" w:rsidR="00E60EBE" w:rsidRPr="004517A7" w:rsidRDefault="00E60EBE" w:rsidP="00E60EBE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4E6A72" w14:textId="68BBDBA1" w:rsidR="00E60EBE" w:rsidRPr="004517A7" w:rsidRDefault="00E60EBE" w:rsidP="00E60EBE">
            <w:pPr>
              <w:ind w:left="-18" w:right="91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A5668DD" w14:textId="77777777" w:rsidR="00E60EBE" w:rsidRPr="004517A7" w:rsidRDefault="00E60EBE" w:rsidP="00E60EBE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01AAC6" w14:textId="4B9CD129" w:rsidR="00E60EBE" w:rsidRPr="004517A7" w:rsidRDefault="00E60EBE" w:rsidP="00E60EBE">
            <w:pPr>
              <w:tabs>
                <w:tab w:val="decimal" w:pos="990"/>
              </w:tabs>
              <w:ind w:left="-18" w:right="9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" w:type="dxa"/>
          </w:tcPr>
          <w:p w14:paraId="5B012227" w14:textId="77777777" w:rsidR="00E60EBE" w:rsidRPr="004517A7" w:rsidRDefault="00E60EBE" w:rsidP="00E60EBE">
            <w:pPr>
              <w:tabs>
                <w:tab w:val="decimal" w:pos="805"/>
                <w:tab w:val="decimal" w:pos="864"/>
              </w:tabs>
              <w:ind w:left="-108" w:right="9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882329" w14:textId="236D5BB8" w:rsidR="00E60EBE" w:rsidRPr="004517A7" w:rsidRDefault="00E60EBE" w:rsidP="00E60EBE">
            <w:pPr>
              <w:tabs>
                <w:tab w:val="decimal" w:pos="805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</w:t>
            </w:r>
          </w:p>
        </w:tc>
      </w:tr>
      <w:tr w:rsidR="00E60EBE" w:rsidRPr="004517A7" w14:paraId="7C899517" w14:textId="77777777" w:rsidTr="0072672F">
        <w:tc>
          <w:tcPr>
            <w:tcW w:w="4140" w:type="dxa"/>
            <w:vAlign w:val="bottom"/>
          </w:tcPr>
          <w:p w14:paraId="3FFCF392" w14:textId="7F1519A3" w:rsidR="00E60EBE" w:rsidRPr="004517A7" w:rsidRDefault="00E60EBE" w:rsidP="00E60EBE">
            <w:pPr>
              <w:ind w:righ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18F4FD" w14:textId="0A45E969" w:rsidR="00E60EBE" w:rsidRPr="004517A7" w:rsidRDefault="00E60EBE" w:rsidP="00E60EBE">
            <w:pPr>
              <w:tabs>
                <w:tab w:val="decimal" w:pos="979"/>
              </w:tabs>
              <w:ind w:left="-18" w:right="9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7B7CA7" w14:textId="77777777" w:rsidR="00E60EBE" w:rsidRPr="004517A7" w:rsidRDefault="00E60EBE" w:rsidP="00E60EBE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69FE57" w14:textId="4947855B" w:rsidR="00E60EBE" w:rsidRPr="004517A7" w:rsidRDefault="00E60EBE" w:rsidP="00E60EBE">
            <w:pPr>
              <w:ind w:left="-18" w:right="91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3F4F2A1F" w14:textId="77777777" w:rsidR="00E60EBE" w:rsidRPr="004517A7" w:rsidRDefault="00E60EBE" w:rsidP="00E60EBE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0FAAEC" w14:textId="5A10F938" w:rsidR="00E60EBE" w:rsidRPr="004517A7" w:rsidRDefault="00E60EBE" w:rsidP="00E60EBE">
            <w:pPr>
              <w:tabs>
                <w:tab w:val="decimal" w:pos="990"/>
              </w:tabs>
              <w:ind w:left="-18" w:right="9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031CFA67" w14:textId="77777777" w:rsidR="00E60EBE" w:rsidRPr="004517A7" w:rsidRDefault="00E60EBE" w:rsidP="00E60EBE">
            <w:pPr>
              <w:tabs>
                <w:tab w:val="decimal" w:pos="805"/>
                <w:tab w:val="decimal" w:pos="864"/>
              </w:tabs>
              <w:ind w:left="-108" w:right="9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BEECA8" w14:textId="65B6D61F" w:rsidR="00E60EBE" w:rsidRPr="004517A7" w:rsidRDefault="00E60EBE" w:rsidP="00E60EBE">
            <w:pPr>
              <w:tabs>
                <w:tab w:val="decimal" w:pos="805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</w:t>
            </w:r>
          </w:p>
        </w:tc>
      </w:tr>
      <w:tr w:rsidR="00E60EBE" w:rsidRPr="004517A7" w14:paraId="273D936A" w14:textId="77777777" w:rsidTr="0072672F">
        <w:tc>
          <w:tcPr>
            <w:tcW w:w="4140" w:type="dxa"/>
            <w:vAlign w:val="bottom"/>
          </w:tcPr>
          <w:p w14:paraId="0B130CBD" w14:textId="77777777" w:rsidR="00E60EBE" w:rsidRPr="004517A7" w:rsidRDefault="00E60EBE" w:rsidP="00E60EBE">
            <w:pPr>
              <w:ind w:righ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DC5C10" w14:textId="0A67C94D" w:rsidR="00E60EBE" w:rsidRPr="004517A7" w:rsidRDefault="00214143" w:rsidP="00E60EBE">
            <w:pPr>
              <w:tabs>
                <w:tab w:val="decimal" w:pos="979"/>
              </w:tabs>
              <w:ind w:left="-18" w:right="9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4C4D4DD" w14:textId="77777777" w:rsidR="00E60EBE" w:rsidRPr="004517A7" w:rsidRDefault="00E60EBE" w:rsidP="00E60EBE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26F049" w14:textId="72FF08B1" w:rsidR="00E60EBE" w:rsidRPr="004517A7" w:rsidRDefault="00E60EBE" w:rsidP="00E60EBE">
            <w:pPr>
              <w:ind w:left="-18" w:right="91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46DCFDBB" w14:textId="77777777" w:rsidR="00E60EBE" w:rsidRPr="004517A7" w:rsidRDefault="00E60EBE" w:rsidP="00E60EBE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FEC747" w14:textId="5835C5B0" w:rsidR="00E60EBE" w:rsidRPr="004517A7" w:rsidRDefault="00E60EBE" w:rsidP="00E60EBE">
            <w:pPr>
              <w:tabs>
                <w:tab w:val="decimal" w:pos="990"/>
              </w:tabs>
              <w:ind w:left="-18" w:right="9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172FA831" w14:textId="77777777" w:rsidR="00E60EBE" w:rsidRPr="004517A7" w:rsidRDefault="00E60EBE" w:rsidP="00E60EBE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541886" w14:textId="0FFC5024" w:rsidR="00E60EBE" w:rsidRPr="004517A7" w:rsidRDefault="00E60EBE" w:rsidP="00E60EBE">
            <w:pPr>
              <w:tabs>
                <w:tab w:val="decimal" w:pos="805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3</w:t>
            </w:r>
          </w:p>
        </w:tc>
      </w:tr>
      <w:tr w:rsidR="00E60EBE" w:rsidRPr="004517A7" w14:paraId="2F501C6D" w14:textId="77777777" w:rsidTr="0072672F">
        <w:tc>
          <w:tcPr>
            <w:tcW w:w="4140" w:type="dxa"/>
            <w:vAlign w:val="bottom"/>
          </w:tcPr>
          <w:p w14:paraId="004D0EF8" w14:textId="77777777" w:rsidR="00E60EBE" w:rsidRPr="004517A7" w:rsidRDefault="00E60EBE" w:rsidP="00E60EBE">
            <w:pPr>
              <w:ind w:right="-36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44022F" w14:textId="33433945" w:rsidR="00E60EBE" w:rsidRPr="004517A7" w:rsidRDefault="00E60EBE" w:rsidP="00E60EBE">
            <w:pPr>
              <w:tabs>
                <w:tab w:val="decimal" w:pos="979"/>
              </w:tabs>
              <w:ind w:left="-18" w:right="9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7714807E" w14:textId="77777777" w:rsidR="00E60EBE" w:rsidRPr="004517A7" w:rsidRDefault="00E60EBE" w:rsidP="00E60EBE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924B92" w14:textId="5DD64707" w:rsidR="00E60EBE" w:rsidRPr="004517A7" w:rsidRDefault="00E60EBE" w:rsidP="00E60EBE">
            <w:pPr>
              <w:ind w:left="-18" w:right="91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F6A0C29" w14:textId="77777777" w:rsidR="00E60EBE" w:rsidRPr="004517A7" w:rsidRDefault="00E60EBE" w:rsidP="00E60EBE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615EDB" w14:textId="21EDE3CE" w:rsidR="00E60EBE" w:rsidRPr="004517A7" w:rsidRDefault="00E60EBE" w:rsidP="00E60EBE">
            <w:pPr>
              <w:tabs>
                <w:tab w:val="decimal" w:pos="990"/>
              </w:tabs>
              <w:ind w:left="-18" w:right="9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5C80C8DB" w14:textId="77777777" w:rsidR="00E60EBE" w:rsidRPr="004517A7" w:rsidRDefault="00E60EBE" w:rsidP="00E60EBE">
            <w:pPr>
              <w:tabs>
                <w:tab w:val="decimal" w:pos="805"/>
                <w:tab w:val="decimal" w:pos="864"/>
              </w:tabs>
              <w:ind w:left="-108" w:right="9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A65678" w14:textId="2535F856" w:rsidR="00E60EBE" w:rsidRPr="004517A7" w:rsidRDefault="00E60EBE" w:rsidP="00E60EBE">
            <w:pPr>
              <w:tabs>
                <w:tab w:val="decimal" w:pos="805"/>
              </w:tabs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1</w:t>
            </w:r>
          </w:p>
        </w:tc>
      </w:tr>
      <w:tr w:rsidR="00E60EBE" w:rsidRPr="004517A7" w14:paraId="42CE92ED" w14:textId="77777777" w:rsidTr="0072672F">
        <w:tc>
          <w:tcPr>
            <w:tcW w:w="4140" w:type="dxa"/>
            <w:vAlign w:val="bottom"/>
          </w:tcPr>
          <w:p w14:paraId="2F5F4B7A" w14:textId="77777777" w:rsidR="00E60EBE" w:rsidRPr="004517A7" w:rsidRDefault="00E60EBE" w:rsidP="00E60EBE">
            <w:pPr>
              <w:ind w:left="268" w:right="-36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DF64E7" w14:textId="77777777" w:rsidR="00E60EBE" w:rsidRPr="004517A7" w:rsidRDefault="00E60EBE" w:rsidP="00E60EBE">
            <w:pPr>
              <w:tabs>
                <w:tab w:val="decimal" w:pos="979"/>
              </w:tabs>
              <w:ind w:left="-18" w:right="91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14:paraId="162EED1A" w14:textId="77777777" w:rsidR="00E60EBE" w:rsidRPr="004517A7" w:rsidRDefault="00E60EBE" w:rsidP="00E60EBE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4AC99A" w14:textId="77777777" w:rsidR="00E60EBE" w:rsidRPr="004517A7" w:rsidRDefault="00E60EBE" w:rsidP="00E60EBE">
            <w:pPr>
              <w:ind w:left="-18" w:right="95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D24D38A" w14:textId="77777777" w:rsidR="00E60EBE" w:rsidRPr="004517A7" w:rsidRDefault="00E60EBE" w:rsidP="00E60EBE">
            <w:pPr>
              <w:tabs>
                <w:tab w:val="decimal" w:pos="864"/>
              </w:tabs>
              <w:ind w:left="-108" w:right="-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D4309F" w14:textId="77777777" w:rsidR="00E60EBE" w:rsidRPr="004517A7" w:rsidRDefault="00E60EBE" w:rsidP="00E60EBE">
            <w:pPr>
              <w:ind w:left="-18" w:right="91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14:paraId="1F5A1549" w14:textId="77777777" w:rsidR="00E60EBE" w:rsidRPr="004517A7" w:rsidRDefault="00E60EBE" w:rsidP="00E60EBE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EF5CF9" w14:textId="77777777" w:rsidR="00E60EBE" w:rsidRPr="004517A7" w:rsidRDefault="00E60EBE" w:rsidP="00E60EBE">
            <w:pPr>
              <w:tabs>
                <w:tab w:val="decimal" w:pos="805"/>
              </w:tabs>
              <w:ind w:left="-1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E60EBE" w:rsidRPr="004517A7" w14:paraId="42DBE664" w14:textId="77777777" w:rsidTr="00ED335B">
        <w:tc>
          <w:tcPr>
            <w:tcW w:w="4140" w:type="dxa"/>
            <w:vAlign w:val="bottom"/>
          </w:tcPr>
          <w:p w14:paraId="09E7591B" w14:textId="77777777" w:rsidR="00E60EBE" w:rsidRPr="004517A7" w:rsidRDefault="00E60EBE" w:rsidP="00E60EBE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520D78" w14:textId="77777777" w:rsidR="00E60EBE" w:rsidRPr="004517A7" w:rsidRDefault="00E60EBE" w:rsidP="00E60EBE">
            <w:pPr>
              <w:tabs>
                <w:tab w:val="decimal" w:pos="979"/>
              </w:tabs>
              <w:ind w:left="-18" w:right="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5DB71F5" w14:textId="77777777" w:rsidR="00E60EBE" w:rsidRPr="004517A7" w:rsidRDefault="00E60EBE" w:rsidP="00E60EBE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AFBB24" w14:textId="77777777" w:rsidR="00E60EBE" w:rsidRPr="004517A7" w:rsidRDefault="00E60EBE" w:rsidP="00E60EBE">
            <w:pPr>
              <w:ind w:left="-1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6AB2693" w14:textId="77777777" w:rsidR="00E60EBE" w:rsidRPr="004517A7" w:rsidRDefault="00E60EBE" w:rsidP="00E60EBE">
            <w:pPr>
              <w:tabs>
                <w:tab w:val="decimal" w:pos="864"/>
              </w:tabs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F3AEB8" w14:textId="77777777" w:rsidR="00E60EBE" w:rsidRPr="004517A7" w:rsidRDefault="00E60EBE" w:rsidP="00E60EBE">
            <w:pPr>
              <w:ind w:left="-18" w:right="9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582901A" w14:textId="77777777" w:rsidR="00E60EBE" w:rsidRPr="004517A7" w:rsidRDefault="00E60EBE" w:rsidP="00E60EBE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DF0551" w14:textId="77777777" w:rsidR="00E60EBE" w:rsidRPr="004517A7" w:rsidRDefault="00E60EBE" w:rsidP="00E60EBE">
            <w:pPr>
              <w:tabs>
                <w:tab w:val="decimal" w:pos="805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60EBE" w:rsidRPr="004517A7" w14:paraId="7C86C35B" w14:textId="77777777" w:rsidTr="00ED335B">
        <w:trPr>
          <w:trHeight w:val="68"/>
        </w:trPr>
        <w:tc>
          <w:tcPr>
            <w:tcW w:w="4140" w:type="dxa"/>
            <w:vAlign w:val="bottom"/>
          </w:tcPr>
          <w:p w14:paraId="2BB75553" w14:textId="50C8A49B" w:rsidR="00E60EBE" w:rsidRPr="004517A7" w:rsidRDefault="00E60EBE" w:rsidP="00E60EBE">
            <w:pPr>
              <w:ind w:righ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ซื้อสินค้าและค่าใช้จ่ายในการบริการ</w:t>
            </w:r>
            <w:r w:rsidRPr="004517A7">
              <w:rPr>
                <w:rFonts w:ascii="Angsana New" w:hAnsi="Angsana New" w:hint="cs"/>
                <w:sz w:val="28"/>
              </w:rPr>
              <w:t>/</w:t>
            </w:r>
            <w:r w:rsidRPr="004517A7">
              <w:rPr>
                <w:rFonts w:ascii="Angsana New" w:hAnsi="Angsana New" w:hint="cs"/>
                <w:sz w:val="28"/>
                <w:cs/>
              </w:rPr>
              <w:t>ผลิต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5111BE" w14:textId="262921CD" w:rsidR="00E60EBE" w:rsidRPr="004517A7" w:rsidRDefault="00F27665" w:rsidP="00E60EBE">
            <w:pPr>
              <w:tabs>
                <w:tab w:val="decimal" w:pos="979"/>
              </w:tabs>
              <w:ind w:left="-18" w:right="9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48226F87" w14:textId="77777777" w:rsidR="00E60EBE" w:rsidRPr="004517A7" w:rsidRDefault="00E60EBE" w:rsidP="00E60EBE">
            <w:pPr>
              <w:tabs>
                <w:tab w:val="decimal" w:pos="805"/>
                <w:tab w:val="decimal" w:pos="864"/>
              </w:tabs>
              <w:ind w:right="9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1D6F26" w14:textId="5A47D380" w:rsidR="00E60EBE" w:rsidRPr="004517A7" w:rsidRDefault="00E60EBE" w:rsidP="00E60EBE">
            <w:pPr>
              <w:tabs>
                <w:tab w:val="decimal" w:pos="990"/>
              </w:tabs>
              <w:ind w:left="-18" w:right="9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403DEE3B" w14:textId="77777777" w:rsidR="00E60EBE" w:rsidRPr="004517A7" w:rsidRDefault="00E60EBE" w:rsidP="00E60EBE">
            <w:pPr>
              <w:tabs>
                <w:tab w:val="decimal" w:pos="864"/>
              </w:tabs>
              <w:ind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E916CA" w14:textId="583FE460" w:rsidR="00E60EBE" w:rsidRPr="004517A7" w:rsidRDefault="00F27665" w:rsidP="00E60EBE">
            <w:pPr>
              <w:ind w:left="-18" w:right="91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517A7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31C168D" w14:textId="77777777" w:rsidR="00E60EBE" w:rsidRPr="004517A7" w:rsidRDefault="00E60EBE" w:rsidP="00E60EBE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9A10E4" w14:textId="5A7F945D" w:rsidR="00E60EBE" w:rsidRPr="004517A7" w:rsidRDefault="00E60EBE" w:rsidP="00E60EBE">
            <w:pPr>
              <w:tabs>
                <w:tab w:val="decimal" w:pos="805"/>
              </w:tabs>
              <w:ind w:left="-18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</w:tr>
    </w:tbl>
    <w:p w14:paraId="5BE8B0E6" w14:textId="26BA9C2E" w:rsidR="00D5121C" w:rsidRPr="004517A7" w:rsidRDefault="00E92A16" w:rsidP="00AE33A4">
      <w:pPr>
        <w:spacing w:before="120" w:after="120"/>
        <w:ind w:left="450" w:hanging="9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spacing w:val="-6"/>
          <w:sz w:val="28"/>
          <w:cs/>
        </w:rPr>
        <w:lastRenderedPageBreak/>
        <w:t>ยอดคง</w:t>
      </w:r>
      <w:r w:rsidR="000C635C" w:rsidRPr="004517A7">
        <w:rPr>
          <w:rFonts w:ascii="Angsana New" w:hAnsi="Angsana New" w:hint="cs"/>
          <w:spacing w:val="-6"/>
          <w:sz w:val="28"/>
          <w:cs/>
        </w:rPr>
        <w:t>ค้าง</w:t>
      </w:r>
      <w:r w:rsidRPr="004517A7">
        <w:rPr>
          <w:rFonts w:ascii="Angsana New" w:hAnsi="Angsana New" w:hint="cs"/>
          <w:spacing w:val="-6"/>
          <w:sz w:val="28"/>
          <w:cs/>
        </w:rPr>
        <w:t>ระหว่างบริษัทและกิจการที่เกี่ยวข้องกัน</w:t>
      </w:r>
      <w:r w:rsidRPr="004517A7">
        <w:rPr>
          <w:rFonts w:ascii="Angsana New" w:hAnsi="Angsana New" w:hint="cs"/>
          <w:spacing w:val="-28"/>
          <w:sz w:val="28"/>
          <w:cs/>
        </w:rPr>
        <w:t xml:space="preserve"> </w:t>
      </w:r>
      <w:r w:rsidRPr="004517A7">
        <w:rPr>
          <w:rFonts w:ascii="Angsana New" w:hAnsi="Angsana New" w:hint="cs"/>
          <w:spacing w:val="-6"/>
          <w:sz w:val="28"/>
          <w:cs/>
        </w:rPr>
        <w:t>ณ</w:t>
      </w:r>
      <w:r w:rsidRPr="004517A7">
        <w:rPr>
          <w:rFonts w:ascii="Angsana New" w:hAnsi="Angsana New" w:hint="cs"/>
          <w:spacing w:val="-28"/>
          <w:sz w:val="28"/>
          <w:cs/>
        </w:rPr>
        <w:t xml:space="preserve"> </w:t>
      </w:r>
      <w:r w:rsidRPr="004517A7">
        <w:rPr>
          <w:rFonts w:ascii="Angsana New" w:hAnsi="Angsana New" w:hint="cs"/>
          <w:spacing w:val="-6"/>
          <w:sz w:val="28"/>
          <w:cs/>
        </w:rPr>
        <w:t>วันที่</w:t>
      </w:r>
      <w:r w:rsidRPr="004517A7">
        <w:rPr>
          <w:rFonts w:ascii="Angsana New" w:hAnsi="Angsana New" w:hint="cs"/>
          <w:spacing w:val="-28"/>
          <w:sz w:val="28"/>
        </w:rPr>
        <w:t xml:space="preserve"> </w:t>
      </w:r>
      <w:r w:rsidRPr="004517A7">
        <w:rPr>
          <w:rFonts w:ascii="Angsana New" w:hAnsi="Angsana New" w:hint="cs"/>
          <w:spacing w:val="-6"/>
          <w:sz w:val="28"/>
        </w:rPr>
        <w:t>31</w:t>
      </w:r>
      <w:r w:rsidRPr="004517A7">
        <w:rPr>
          <w:rFonts w:ascii="Angsana New" w:hAnsi="Angsana New" w:hint="cs"/>
          <w:spacing w:val="-6"/>
          <w:sz w:val="28"/>
          <w:cs/>
        </w:rPr>
        <w:t xml:space="preserve"> ธันวาคม </w:t>
      </w:r>
      <w:r w:rsidRPr="004517A7">
        <w:rPr>
          <w:rFonts w:ascii="Angsana New" w:hAnsi="Angsana New" w:hint="cs"/>
          <w:spacing w:val="-6"/>
          <w:sz w:val="28"/>
        </w:rPr>
        <w:t>256</w:t>
      </w:r>
      <w:r w:rsidR="00593D03" w:rsidRPr="004517A7">
        <w:rPr>
          <w:rFonts w:ascii="Angsana New" w:hAnsi="Angsana New"/>
          <w:spacing w:val="-6"/>
          <w:sz w:val="28"/>
        </w:rPr>
        <w:t>4</w:t>
      </w:r>
      <w:r w:rsidRPr="004517A7">
        <w:rPr>
          <w:rFonts w:ascii="Angsana New" w:hAnsi="Angsana New" w:hint="cs"/>
          <w:spacing w:val="-6"/>
          <w:sz w:val="28"/>
          <w:cs/>
        </w:rPr>
        <w:t xml:space="preserve"> และ </w:t>
      </w:r>
      <w:r w:rsidRPr="004517A7">
        <w:rPr>
          <w:rFonts w:ascii="Angsana New" w:hAnsi="Angsana New" w:hint="cs"/>
          <w:spacing w:val="-6"/>
          <w:sz w:val="28"/>
        </w:rPr>
        <w:t>256</w:t>
      </w:r>
      <w:r w:rsidR="00593D03" w:rsidRPr="004517A7">
        <w:rPr>
          <w:rFonts w:ascii="Angsana New" w:hAnsi="Angsana New"/>
          <w:spacing w:val="-6"/>
          <w:sz w:val="28"/>
        </w:rPr>
        <w:t>3</w:t>
      </w:r>
      <w:r w:rsidRPr="004517A7">
        <w:rPr>
          <w:rFonts w:ascii="Angsana New" w:hAnsi="Angsana New" w:hint="cs"/>
          <w:sz w:val="28"/>
          <w:cs/>
        </w:rPr>
        <w:t xml:space="preserve"> มีรายละเอียดดังนี้</w:t>
      </w:r>
    </w:p>
    <w:tbl>
      <w:tblPr>
        <w:tblW w:w="9009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7"/>
        <w:gridCol w:w="1080"/>
        <w:gridCol w:w="162"/>
        <w:gridCol w:w="19"/>
        <w:gridCol w:w="1071"/>
        <w:gridCol w:w="9"/>
        <w:gridCol w:w="182"/>
        <w:gridCol w:w="1080"/>
        <w:gridCol w:w="180"/>
        <w:gridCol w:w="990"/>
        <w:gridCol w:w="9"/>
      </w:tblGrid>
      <w:tr w:rsidR="00D5121C" w:rsidRPr="004517A7" w14:paraId="77B7CB8D" w14:textId="77777777" w:rsidTr="00E04F6A">
        <w:trPr>
          <w:gridAfter w:val="1"/>
          <w:wAfter w:w="9" w:type="dxa"/>
          <w:tblHeader/>
        </w:trPr>
        <w:tc>
          <w:tcPr>
            <w:tcW w:w="4227" w:type="dxa"/>
            <w:shd w:val="clear" w:color="auto" w:fill="auto"/>
          </w:tcPr>
          <w:p w14:paraId="08D74C0A" w14:textId="77777777" w:rsidR="00D5121C" w:rsidRPr="004517A7" w:rsidRDefault="00D5121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341" w:type="dxa"/>
            <w:gridSpan w:val="5"/>
            <w:shd w:val="clear" w:color="auto" w:fill="auto"/>
          </w:tcPr>
          <w:p w14:paraId="468CBF00" w14:textId="77777777" w:rsidR="00D5121C" w:rsidRPr="004517A7" w:rsidRDefault="00D5121C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2" w:type="dxa"/>
            <w:shd w:val="clear" w:color="auto" w:fill="auto"/>
          </w:tcPr>
          <w:p w14:paraId="208832A7" w14:textId="77777777" w:rsidR="00D5121C" w:rsidRPr="004517A7" w:rsidRDefault="00D5121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240BE75E" w14:textId="77777777" w:rsidR="00D5121C" w:rsidRPr="004517A7" w:rsidRDefault="009B2480">
            <w:pPr>
              <w:ind w:left="-108" w:right="4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D5121C" w:rsidRPr="004517A7" w14:paraId="0A0FA682" w14:textId="77777777" w:rsidTr="00E04F6A">
        <w:trPr>
          <w:gridAfter w:val="1"/>
          <w:wAfter w:w="9" w:type="dxa"/>
          <w:tblHeader/>
        </w:trPr>
        <w:tc>
          <w:tcPr>
            <w:tcW w:w="4227" w:type="dxa"/>
            <w:shd w:val="clear" w:color="auto" w:fill="auto"/>
          </w:tcPr>
          <w:p w14:paraId="6108C839" w14:textId="77777777" w:rsidR="00D5121C" w:rsidRPr="004517A7" w:rsidRDefault="00D5121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34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8F6110B" w14:textId="77777777" w:rsidR="00D5121C" w:rsidRPr="004517A7" w:rsidRDefault="009B2480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82" w:type="dxa"/>
            <w:shd w:val="clear" w:color="auto" w:fill="auto"/>
          </w:tcPr>
          <w:p w14:paraId="02F8A0C7" w14:textId="77777777" w:rsidR="00D5121C" w:rsidRPr="004517A7" w:rsidRDefault="00D5121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3C943D" w14:textId="77777777" w:rsidR="00D5121C" w:rsidRPr="004517A7" w:rsidRDefault="009B2480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5121C" w:rsidRPr="004517A7" w14:paraId="701DE56D" w14:textId="77777777" w:rsidTr="00E04F6A">
        <w:trPr>
          <w:gridAfter w:val="1"/>
          <w:wAfter w:w="9" w:type="dxa"/>
          <w:tblHeader/>
        </w:trPr>
        <w:tc>
          <w:tcPr>
            <w:tcW w:w="4227" w:type="dxa"/>
            <w:shd w:val="clear" w:color="auto" w:fill="auto"/>
          </w:tcPr>
          <w:p w14:paraId="70397988" w14:textId="77777777" w:rsidR="00D5121C" w:rsidRPr="004517A7" w:rsidRDefault="00D5121C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7F846CC" w14:textId="636C3231" w:rsidR="00D5121C" w:rsidRPr="004517A7" w:rsidRDefault="00593D03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3AC0EBA2" w14:textId="77777777" w:rsidR="00D5121C" w:rsidRPr="004517A7" w:rsidRDefault="00D512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1C726E" w14:textId="52FA3267" w:rsidR="00D5121C" w:rsidRPr="004517A7" w:rsidRDefault="009B2480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593D03" w:rsidRPr="004517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2" w:type="dxa"/>
            <w:shd w:val="clear" w:color="auto" w:fill="auto"/>
          </w:tcPr>
          <w:p w14:paraId="5C5EB1DD" w14:textId="77777777" w:rsidR="00D5121C" w:rsidRPr="004517A7" w:rsidRDefault="00D5121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DA4533" w14:textId="247173AB" w:rsidR="00D5121C" w:rsidRPr="004517A7" w:rsidRDefault="00593D03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4B9D8E2B" w14:textId="77777777" w:rsidR="00D5121C" w:rsidRPr="004517A7" w:rsidRDefault="00D5121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663DCE3" w14:textId="519747C5" w:rsidR="00D5121C" w:rsidRPr="004517A7" w:rsidRDefault="009B2480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593D03" w:rsidRPr="004517A7">
              <w:rPr>
                <w:rFonts w:ascii="Angsana New" w:hAnsi="Angsana New"/>
                <w:sz w:val="28"/>
              </w:rPr>
              <w:t>3</w:t>
            </w:r>
          </w:p>
        </w:tc>
      </w:tr>
      <w:tr w:rsidR="00D5121C" w:rsidRPr="004517A7" w14:paraId="7EDE2394" w14:textId="77777777" w:rsidTr="00E04F6A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45F77544" w14:textId="33441C60" w:rsidR="00D5121C" w:rsidRPr="004517A7" w:rsidRDefault="009B2480">
            <w:pPr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pacing w:val="-4"/>
                <w:sz w:val="28"/>
                <w:cs/>
              </w:rPr>
              <w:t>ลูกหนี้การค้า</w:t>
            </w:r>
            <w:r w:rsidRPr="004517A7">
              <w:rPr>
                <w:rFonts w:ascii="Angsana New" w:hAnsi="Angsana New" w:hint="cs"/>
                <w:b/>
                <w:bCs/>
                <w:spacing w:val="-4"/>
                <w:sz w:val="28"/>
              </w:rPr>
              <w:t xml:space="preserve"> - </w:t>
            </w:r>
            <w:r w:rsidRPr="004517A7">
              <w:rPr>
                <w:rFonts w:ascii="Angsana New" w:hAnsi="Angsana New" w:hint="cs"/>
                <w:b/>
                <w:bCs/>
                <w:spacing w:val="-4"/>
                <w:sz w:val="28"/>
                <w:cs/>
              </w:rPr>
              <w:t xml:space="preserve">กิจการที่เกี่ยวข้องกัน </w:t>
            </w:r>
            <w:r w:rsidRPr="004517A7">
              <w:rPr>
                <w:rFonts w:ascii="Angsana New" w:hAnsi="Angsana New" w:hint="cs"/>
                <w:b/>
                <w:bCs/>
                <w:spacing w:val="-4"/>
                <w:sz w:val="28"/>
              </w:rPr>
              <w:t>(</w:t>
            </w:r>
            <w:r w:rsidRPr="004517A7">
              <w:rPr>
                <w:rFonts w:ascii="Angsana New" w:hAnsi="Angsana New" w:hint="cs"/>
                <w:b/>
                <w:bCs/>
                <w:spacing w:val="-4"/>
                <w:sz w:val="28"/>
                <w:cs/>
              </w:rPr>
              <w:t>ดูหมายเหตุข้อ</w:t>
            </w:r>
            <w:r w:rsidR="00657853" w:rsidRPr="004517A7">
              <w:rPr>
                <w:rFonts w:ascii="Angsana New" w:hAnsi="Angsana New"/>
                <w:b/>
                <w:bCs/>
                <w:spacing w:val="-4"/>
                <w:sz w:val="28"/>
              </w:rPr>
              <w:t xml:space="preserve"> 7</w:t>
            </w:r>
            <w:r w:rsidRPr="004517A7">
              <w:rPr>
                <w:rFonts w:ascii="Angsana New" w:hAnsi="Angsana New" w:hint="cs"/>
                <w:b/>
                <w:bCs/>
                <w:spacing w:val="-4"/>
                <w:sz w:val="2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15A967B" w14:textId="77777777" w:rsidR="00D5121C" w:rsidRPr="004517A7" w:rsidRDefault="00D512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1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4B4BD249" w14:textId="77777777" w:rsidR="00D5121C" w:rsidRPr="004517A7" w:rsidRDefault="00D512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F200C" w14:textId="77777777" w:rsidR="00D5121C" w:rsidRPr="004517A7" w:rsidRDefault="00D512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430D4AEB" w14:textId="77777777" w:rsidR="00D5121C" w:rsidRPr="004517A7" w:rsidRDefault="00D512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FFFFC0D" w14:textId="77777777" w:rsidR="00D5121C" w:rsidRPr="004517A7" w:rsidRDefault="00D512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8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A756107" w14:textId="77777777" w:rsidR="00D5121C" w:rsidRPr="004517A7" w:rsidRDefault="00D512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82F60" w14:textId="77777777" w:rsidR="00D5121C" w:rsidRPr="004517A7" w:rsidRDefault="00D512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657853" w:rsidRPr="004517A7" w14:paraId="7F343262" w14:textId="77777777" w:rsidTr="00E04F6A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785DCF13" w14:textId="77777777" w:rsidR="00657853" w:rsidRPr="004517A7" w:rsidRDefault="00657853" w:rsidP="00657853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41DDF268" w14:textId="76BBEB6B" w:rsidR="00657853" w:rsidRPr="004517A7" w:rsidRDefault="00657853" w:rsidP="00657853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7AA945D6" w14:textId="77777777" w:rsidR="00657853" w:rsidRPr="004517A7" w:rsidRDefault="00657853" w:rsidP="00657853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AE91C93" w14:textId="68929864" w:rsidR="00657853" w:rsidRPr="004517A7" w:rsidRDefault="00657853" w:rsidP="00657853">
            <w:pPr>
              <w:tabs>
                <w:tab w:val="decimal" w:pos="805"/>
              </w:tabs>
              <w:ind w:left="-18" w:right="9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1,544</w:t>
            </w:r>
          </w:p>
        </w:tc>
        <w:tc>
          <w:tcPr>
            <w:tcW w:w="182" w:type="dxa"/>
            <w:shd w:val="clear" w:color="auto" w:fill="auto"/>
          </w:tcPr>
          <w:p w14:paraId="6BFA1ABA" w14:textId="77777777" w:rsidR="00657853" w:rsidRPr="004517A7" w:rsidRDefault="00657853" w:rsidP="00657853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E03DEA" w14:textId="733953AA" w:rsidR="00657853" w:rsidRPr="004517A7" w:rsidRDefault="00657853" w:rsidP="00657853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B42D06" w14:textId="77777777" w:rsidR="00657853" w:rsidRPr="004517A7" w:rsidRDefault="00657853" w:rsidP="00657853">
            <w:pPr>
              <w:tabs>
                <w:tab w:val="decimal" w:pos="882"/>
              </w:tabs>
              <w:ind w:left="-12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030121F" w14:textId="3C954AEC" w:rsidR="00657853" w:rsidRPr="004517A7" w:rsidRDefault="00657853" w:rsidP="00657853">
            <w:pPr>
              <w:tabs>
                <w:tab w:val="decimal" w:pos="805"/>
                <w:tab w:val="left" w:pos="905"/>
              </w:tabs>
              <w:ind w:left="-18" w:right="9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657853" w:rsidRPr="004517A7" w14:paraId="56CAA5AC" w14:textId="77777777" w:rsidTr="00E04F6A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44A61C8D" w14:textId="55944B23" w:rsidR="00657853" w:rsidRPr="004517A7" w:rsidRDefault="00657853" w:rsidP="00657853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4517A7">
              <w:rPr>
                <w:rFonts w:ascii="Angsana New" w:hAnsi="Angsana New" w:hint="cs"/>
                <w:sz w:val="28"/>
              </w:rPr>
              <w:t>: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080" w:type="dxa"/>
            <w:shd w:val="clear" w:color="auto" w:fill="auto"/>
          </w:tcPr>
          <w:p w14:paraId="33A222DE" w14:textId="22435B56" w:rsidR="00657853" w:rsidRPr="004517A7" w:rsidRDefault="00657853" w:rsidP="00657853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6E2069B9" w14:textId="77777777" w:rsidR="00657853" w:rsidRPr="004517A7" w:rsidRDefault="00657853" w:rsidP="00657853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C84DE8F" w14:textId="59331502" w:rsidR="00657853" w:rsidRPr="004517A7" w:rsidRDefault="00657853" w:rsidP="00657853">
            <w:pPr>
              <w:tabs>
                <w:tab w:val="decimal" w:pos="805"/>
              </w:tabs>
              <w:ind w:left="-18" w:right="9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05AF3A2" w14:textId="77777777" w:rsidR="00657853" w:rsidRPr="004517A7" w:rsidRDefault="00657853" w:rsidP="00657853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C41660A" w14:textId="794B8AEE" w:rsidR="00657853" w:rsidRPr="004517A7" w:rsidRDefault="00657853" w:rsidP="00657853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F485D1" w14:textId="77777777" w:rsidR="00657853" w:rsidRPr="004517A7" w:rsidRDefault="00657853" w:rsidP="00657853">
            <w:pPr>
              <w:tabs>
                <w:tab w:val="decimal" w:pos="882"/>
              </w:tabs>
              <w:ind w:left="-12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6BE8A41" w14:textId="227070AA" w:rsidR="00657853" w:rsidRPr="004517A7" w:rsidRDefault="00657853" w:rsidP="00657853">
            <w:pPr>
              <w:tabs>
                <w:tab w:val="decimal" w:pos="805"/>
                <w:tab w:val="left" w:pos="905"/>
              </w:tabs>
              <w:ind w:left="-18" w:right="9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657853" w:rsidRPr="004517A7" w14:paraId="5B6AC8D7" w14:textId="77777777" w:rsidTr="00E04F6A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107DD503" w14:textId="19A9B277" w:rsidR="00657853" w:rsidRPr="004517A7" w:rsidRDefault="00657853" w:rsidP="00657853">
            <w:pPr>
              <w:ind w:righ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รวมลูกหนี้การค้า </w:t>
            </w:r>
            <w:r w:rsidR="00E32BE7" w:rsidRPr="004517A7">
              <w:rPr>
                <w:rFonts w:ascii="Angsana New" w:hAnsi="Angsana New"/>
                <w:b/>
                <w:bCs/>
                <w:sz w:val="28"/>
              </w:rPr>
              <w:t>-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="00214143" w:rsidRPr="004517A7">
              <w:rPr>
                <w:rFonts w:ascii="Angsana New" w:hAnsi="Angsana New"/>
                <w:b/>
                <w:bCs/>
                <w:sz w:val="28"/>
              </w:rPr>
              <w:t xml:space="preserve"> -</w:t>
            </w:r>
            <w:r w:rsidR="00214143" w:rsidRPr="004517A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618DDC" w14:textId="0D13C8A3" w:rsidR="00657853" w:rsidRPr="004517A7" w:rsidRDefault="00657853" w:rsidP="00657853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278C0C7C" w14:textId="77777777" w:rsidR="00657853" w:rsidRPr="004517A7" w:rsidRDefault="00657853" w:rsidP="00657853">
            <w:pPr>
              <w:tabs>
                <w:tab w:val="decimal" w:pos="882"/>
              </w:tabs>
              <w:ind w:left="-108" w:right="89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C7C98A" w14:textId="4EB68580" w:rsidR="00657853" w:rsidRPr="004517A7" w:rsidRDefault="00657853" w:rsidP="00657853">
            <w:pPr>
              <w:tabs>
                <w:tab w:val="decimal" w:pos="805"/>
              </w:tabs>
              <w:ind w:left="-18" w:right="9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1,544</w:t>
            </w:r>
          </w:p>
        </w:tc>
        <w:tc>
          <w:tcPr>
            <w:tcW w:w="182" w:type="dxa"/>
            <w:shd w:val="clear" w:color="auto" w:fill="auto"/>
          </w:tcPr>
          <w:p w14:paraId="058B7A78" w14:textId="77777777" w:rsidR="00657853" w:rsidRPr="004517A7" w:rsidRDefault="00657853" w:rsidP="00657853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5FE12" w14:textId="621DB522" w:rsidR="00657853" w:rsidRPr="004517A7" w:rsidRDefault="00657853" w:rsidP="00657853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50E662" w14:textId="77777777" w:rsidR="00657853" w:rsidRPr="004517A7" w:rsidRDefault="00657853" w:rsidP="00657853">
            <w:pPr>
              <w:tabs>
                <w:tab w:val="decimal" w:pos="882"/>
              </w:tabs>
              <w:ind w:left="-126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A32262" w14:textId="40634F6B" w:rsidR="00657853" w:rsidRPr="004517A7" w:rsidRDefault="00657853" w:rsidP="00657853">
            <w:pPr>
              <w:tabs>
                <w:tab w:val="decimal" w:pos="805"/>
                <w:tab w:val="left" w:pos="905"/>
              </w:tabs>
              <w:ind w:left="-18" w:right="9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</w:rPr>
              <w:t>-</w:t>
            </w:r>
          </w:p>
        </w:tc>
      </w:tr>
      <w:tr w:rsidR="00657853" w:rsidRPr="004517A7" w14:paraId="5B1B6EFF" w14:textId="77777777" w:rsidTr="00E04F6A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51AFCCF5" w14:textId="0145A01F" w:rsidR="00657853" w:rsidRPr="004517A7" w:rsidRDefault="00657853" w:rsidP="00657853">
            <w:pPr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56C44B" w14:textId="77777777" w:rsidR="00657853" w:rsidRPr="004517A7" w:rsidRDefault="00657853" w:rsidP="00657853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7BB563A9" w14:textId="77777777" w:rsidR="00657853" w:rsidRPr="004517A7" w:rsidRDefault="00657853" w:rsidP="00657853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8BD323E" w14:textId="77777777" w:rsidR="00657853" w:rsidRPr="004517A7" w:rsidRDefault="00657853" w:rsidP="00657853">
            <w:pPr>
              <w:tabs>
                <w:tab w:val="decimal" w:pos="559"/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0D3D6B70" w14:textId="77777777" w:rsidR="00657853" w:rsidRPr="004517A7" w:rsidRDefault="00657853" w:rsidP="00657853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84F655B" w14:textId="77777777" w:rsidR="00657853" w:rsidRPr="004517A7" w:rsidRDefault="00657853" w:rsidP="00657853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8F01A57" w14:textId="77777777" w:rsidR="00657853" w:rsidRPr="004517A7" w:rsidRDefault="00657853" w:rsidP="00657853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E2F63FB" w14:textId="77777777" w:rsidR="00657853" w:rsidRPr="004517A7" w:rsidRDefault="00657853" w:rsidP="00657853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</w:tr>
      <w:tr w:rsidR="00657853" w:rsidRPr="004517A7" w14:paraId="0708A8DC" w14:textId="77777777" w:rsidTr="008860A5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75C74F9D" w14:textId="28C753EF" w:rsidR="00657853" w:rsidRPr="004517A7" w:rsidRDefault="00657853" w:rsidP="00657853">
            <w:pPr>
              <w:ind w:right="5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ลูกหนี้อื่น</w:t>
            </w:r>
            <w:r w:rsidRPr="004517A7">
              <w:rPr>
                <w:rFonts w:ascii="Angsana New" w:hAnsi="Angsana New" w:hint="cs"/>
                <w:b/>
                <w:bCs/>
                <w:sz w:val="28"/>
              </w:rPr>
              <w:t xml:space="preserve"> - 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กิจการที่เกี่ยวข้องกัน </w:t>
            </w:r>
            <w:r w:rsidRPr="004517A7">
              <w:rPr>
                <w:rFonts w:ascii="Angsana New" w:hAnsi="Angsana New" w:hint="cs"/>
                <w:b/>
                <w:bCs/>
                <w:spacing w:val="-4"/>
                <w:sz w:val="28"/>
              </w:rPr>
              <w:t>(</w:t>
            </w:r>
            <w:r w:rsidRPr="004517A7">
              <w:rPr>
                <w:rFonts w:ascii="Angsana New" w:hAnsi="Angsana New" w:hint="cs"/>
                <w:b/>
                <w:bCs/>
                <w:spacing w:val="-4"/>
                <w:sz w:val="28"/>
                <w:cs/>
              </w:rPr>
              <w:t xml:space="preserve">ดูหมายเหตุข้อ </w:t>
            </w:r>
            <w:r w:rsidRPr="004517A7">
              <w:rPr>
                <w:rFonts w:ascii="Angsana New" w:hAnsi="Angsana New"/>
                <w:b/>
                <w:bCs/>
                <w:spacing w:val="-4"/>
                <w:sz w:val="28"/>
              </w:rPr>
              <w:t>7</w:t>
            </w:r>
            <w:r w:rsidRPr="004517A7">
              <w:rPr>
                <w:rFonts w:ascii="Angsana New" w:hAnsi="Angsana New" w:hint="cs"/>
                <w:b/>
                <w:bCs/>
                <w:spacing w:val="-4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A463E0E" w14:textId="77777777" w:rsidR="00657853" w:rsidRPr="004517A7" w:rsidRDefault="00657853" w:rsidP="00657853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73C7A162" w14:textId="77777777" w:rsidR="00657853" w:rsidRPr="004517A7" w:rsidRDefault="00657853" w:rsidP="00657853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C872802" w14:textId="77777777" w:rsidR="00657853" w:rsidRPr="004517A7" w:rsidRDefault="00657853" w:rsidP="00657853">
            <w:pPr>
              <w:tabs>
                <w:tab w:val="decimal" w:pos="559"/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7816B4DB" w14:textId="77777777" w:rsidR="00657853" w:rsidRPr="004517A7" w:rsidRDefault="00657853" w:rsidP="00657853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25377D" w14:textId="77777777" w:rsidR="00657853" w:rsidRPr="004517A7" w:rsidRDefault="00657853" w:rsidP="00657853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0CE68B0" w14:textId="77777777" w:rsidR="00657853" w:rsidRPr="004517A7" w:rsidRDefault="00657853" w:rsidP="00657853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992FD35" w14:textId="77777777" w:rsidR="00657853" w:rsidRPr="004517A7" w:rsidRDefault="00657853" w:rsidP="00657853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</w:tr>
      <w:tr w:rsidR="00FB54E1" w:rsidRPr="004517A7" w14:paraId="232E0270" w14:textId="77777777" w:rsidTr="0072672F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467E0C2C" w14:textId="77777777" w:rsidR="00FB54E1" w:rsidRPr="004517A7" w:rsidRDefault="00FB54E1" w:rsidP="00FB54E1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A5BE29" w14:textId="31EEC7A1" w:rsidR="00FB54E1" w:rsidRPr="004517A7" w:rsidRDefault="00FB54E1" w:rsidP="00F245C1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2D7D245B" w14:textId="77777777" w:rsidR="00FB54E1" w:rsidRPr="004517A7" w:rsidRDefault="00FB54E1" w:rsidP="00FB54E1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4E87B78" w14:textId="005DA56B" w:rsidR="00FB54E1" w:rsidRPr="004517A7" w:rsidRDefault="00FB54E1" w:rsidP="00F245C1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55D57E36" w14:textId="77777777" w:rsidR="00FB54E1" w:rsidRPr="004517A7" w:rsidRDefault="00FB54E1" w:rsidP="00FB54E1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A57D2BA" w14:textId="6D44A71A" w:rsidR="00FB54E1" w:rsidRPr="004517A7" w:rsidRDefault="00FB54E1" w:rsidP="00FB54E1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color w:val="000000"/>
                <w:sz w:val="28"/>
              </w:rPr>
              <w:t>6,10</w:t>
            </w:r>
            <w:r w:rsidR="00F245C1" w:rsidRPr="004517A7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63C261B" w14:textId="77777777" w:rsidR="00FB54E1" w:rsidRPr="004517A7" w:rsidRDefault="00FB54E1" w:rsidP="00FB54E1">
            <w:pPr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C8E8917" w14:textId="0B705BF8" w:rsidR="00FB54E1" w:rsidRPr="004517A7" w:rsidRDefault="00FB54E1" w:rsidP="00F245C1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6,01</w:t>
            </w:r>
            <w:r w:rsidRPr="004517A7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</w:tr>
      <w:tr w:rsidR="00FB54E1" w:rsidRPr="004517A7" w14:paraId="4C2292F4" w14:textId="77777777" w:rsidTr="0072672F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37203650" w14:textId="77777777" w:rsidR="00FB54E1" w:rsidRPr="004517A7" w:rsidRDefault="00FB54E1" w:rsidP="00FB54E1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D07AAB" w14:textId="306D4B06" w:rsidR="00FB54E1" w:rsidRPr="004517A7" w:rsidRDefault="00FB54E1" w:rsidP="00F245C1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7DFEE9A1" w14:textId="77777777" w:rsidR="00FB54E1" w:rsidRPr="004517A7" w:rsidRDefault="00FB54E1" w:rsidP="00FB54E1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755BAD4" w14:textId="3F964355" w:rsidR="00FB54E1" w:rsidRPr="004517A7" w:rsidRDefault="00FB54E1" w:rsidP="00F245C1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/>
                <w:color w:val="000000"/>
                <w:sz w:val="28"/>
              </w:rPr>
              <w:t>2,200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6EED1BDF" w14:textId="77777777" w:rsidR="00FB54E1" w:rsidRPr="004517A7" w:rsidRDefault="00FB54E1" w:rsidP="00FB54E1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9533772" w14:textId="75617625" w:rsidR="00FB54E1" w:rsidRPr="004517A7" w:rsidRDefault="00FB54E1" w:rsidP="00FB54E1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882C697" w14:textId="77777777" w:rsidR="00FB54E1" w:rsidRPr="004517A7" w:rsidRDefault="00FB54E1" w:rsidP="00FB54E1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C094ED8" w14:textId="37A52101" w:rsidR="00FB54E1" w:rsidRPr="004517A7" w:rsidRDefault="00FB54E1" w:rsidP="00F245C1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2,</w:t>
            </w:r>
            <w:r w:rsidRPr="004517A7">
              <w:rPr>
                <w:rFonts w:ascii="Angsana New" w:hAnsi="Angsana New"/>
                <w:color w:val="000000"/>
                <w:sz w:val="28"/>
              </w:rPr>
              <w:t>200</w:t>
            </w:r>
          </w:p>
        </w:tc>
      </w:tr>
      <w:tr w:rsidR="00657853" w:rsidRPr="004517A7" w14:paraId="66ABCF11" w14:textId="77777777" w:rsidTr="0072672F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center"/>
          </w:tcPr>
          <w:p w14:paraId="5A3C349E" w14:textId="77777777" w:rsidR="00657853" w:rsidRPr="004517A7" w:rsidRDefault="00657853" w:rsidP="00657853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B8383" w14:textId="6BE3EF5B" w:rsidR="00657853" w:rsidRPr="004517A7" w:rsidRDefault="00FB54E1" w:rsidP="00F245C1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7EB12AED" w14:textId="77777777" w:rsidR="00657853" w:rsidRPr="004517A7" w:rsidRDefault="00657853" w:rsidP="00657853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8CD57" w14:textId="1ADE69DC" w:rsidR="00657853" w:rsidRPr="004517A7" w:rsidRDefault="00657853" w:rsidP="00F245C1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/>
                <w:color w:val="000000"/>
                <w:sz w:val="28"/>
              </w:rPr>
              <w:t>2,200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4B7A7D90" w14:textId="77777777" w:rsidR="00657853" w:rsidRPr="004517A7" w:rsidRDefault="00657853" w:rsidP="00657853">
            <w:pPr>
              <w:tabs>
                <w:tab w:val="decimal" w:pos="90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2FDA00" w14:textId="0259E602" w:rsidR="00657853" w:rsidRPr="004517A7" w:rsidRDefault="00FB54E1" w:rsidP="00657853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6,10</w:t>
            </w:r>
            <w:r w:rsidR="00F245C1" w:rsidRPr="004517A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7CAFFEE" w14:textId="77777777" w:rsidR="00657853" w:rsidRPr="004517A7" w:rsidRDefault="00657853" w:rsidP="00657853">
            <w:pPr>
              <w:tabs>
                <w:tab w:val="decimal" w:pos="90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C8FD58" w14:textId="13871FF3" w:rsidR="00657853" w:rsidRPr="004517A7" w:rsidRDefault="00657853" w:rsidP="00F245C1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8,2</w:t>
            </w:r>
            <w:r w:rsidRPr="004517A7">
              <w:rPr>
                <w:rFonts w:ascii="Angsana New" w:hAnsi="Angsana New"/>
                <w:color w:val="000000"/>
                <w:sz w:val="28"/>
              </w:rPr>
              <w:t>14</w:t>
            </w:r>
          </w:p>
        </w:tc>
      </w:tr>
      <w:tr w:rsidR="00657853" w:rsidRPr="004517A7" w14:paraId="3C241D2F" w14:textId="77777777" w:rsidTr="0072672F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center"/>
          </w:tcPr>
          <w:p w14:paraId="68339E8F" w14:textId="243E428C" w:rsidR="00657853" w:rsidRPr="004517A7" w:rsidRDefault="00657853" w:rsidP="00657853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4517A7">
              <w:rPr>
                <w:rFonts w:ascii="Angsana New" w:hAnsi="Angsana New" w:hint="cs"/>
                <w:sz w:val="28"/>
              </w:rPr>
              <w:t>: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6B68F" w14:textId="5F70B9CB" w:rsidR="00657853" w:rsidRPr="004517A7" w:rsidRDefault="00FB54E1" w:rsidP="00F245C1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5CA640EC" w14:textId="77777777" w:rsidR="00657853" w:rsidRPr="004517A7" w:rsidRDefault="00657853" w:rsidP="00657853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587AE" w14:textId="7D14B63A" w:rsidR="00657853" w:rsidRPr="004517A7" w:rsidRDefault="00657853" w:rsidP="00F245C1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62031844" w14:textId="77777777" w:rsidR="00657853" w:rsidRPr="004517A7" w:rsidRDefault="00657853" w:rsidP="00657853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C6E4DC" w14:textId="7893F6D1" w:rsidR="00657853" w:rsidRPr="004517A7" w:rsidRDefault="00FB54E1" w:rsidP="00657853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846A4F1" w14:textId="77777777" w:rsidR="00657853" w:rsidRPr="004517A7" w:rsidRDefault="00657853" w:rsidP="00657853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325CF0" w14:textId="76E4C2C4" w:rsidR="00657853" w:rsidRPr="004517A7" w:rsidRDefault="00657853" w:rsidP="00F245C1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657853" w:rsidRPr="004517A7" w14:paraId="08F761A8" w14:textId="77777777" w:rsidTr="0072672F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center"/>
          </w:tcPr>
          <w:p w14:paraId="50805E2D" w14:textId="77777777" w:rsidR="00657853" w:rsidRPr="004517A7" w:rsidRDefault="00657853" w:rsidP="00657853">
            <w:pPr>
              <w:ind w:righ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รวมลูกหนี้อื่น </w:t>
            </w:r>
            <w:r w:rsidRPr="004517A7">
              <w:rPr>
                <w:rFonts w:ascii="Angsana New" w:hAnsi="Angsana New" w:hint="cs"/>
                <w:b/>
                <w:bCs/>
                <w:sz w:val="28"/>
              </w:rPr>
              <w:t>-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4517A7">
              <w:rPr>
                <w:rFonts w:ascii="Angsana New" w:hAnsi="Angsana New" w:hint="cs"/>
                <w:b/>
                <w:bCs/>
                <w:sz w:val="28"/>
              </w:rPr>
              <w:t xml:space="preserve"> - 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A9D6D6" w14:textId="029482FB" w:rsidR="00657853" w:rsidRPr="004517A7" w:rsidRDefault="00FB54E1" w:rsidP="00F245C1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79A3BE8F" w14:textId="77777777" w:rsidR="00657853" w:rsidRPr="004517A7" w:rsidRDefault="00657853" w:rsidP="00657853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D26698" w14:textId="70AC471B" w:rsidR="00657853" w:rsidRPr="004517A7" w:rsidRDefault="00657853" w:rsidP="00F245C1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color w:val="000000"/>
                <w:sz w:val="28"/>
              </w:rPr>
              <w:t>2,200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37B68566" w14:textId="77777777" w:rsidR="00657853" w:rsidRPr="004517A7" w:rsidRDefault="00657853" w:rsidP="00657853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286C06" w14:textId="2E64F03D" w:rsidR="00657853" w:rsidRPr="004517A7" w:rsidRDefault="00FB54E1" w:rsidP="00657853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6,10</w:t>
            </w:r>
            <w:r w:rsidR="00F245C1" w:rsidRPr="004517A7"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9C51771" w14:textId="77777777" w:rsidR="00657853" w:rsidRPr="004517A7" w:rsidRDefault="00657853" w:rsidP="00657853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212E3A" w14:textId="3BDC1A46" w:rsidR="00657853" w:rsidRPr="004517A7" w:rsidRDefault="00657853" w:rsidP="00657853">
            <w:pPr>
              <w:tabs>
                <w:tab w:val="decimal" w:pos="90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</w:rPr>
              <w:t>8,2</w:t>
            </w:r>
            <w:r w:rsidRPr="004517A7">
              <w:rPr>
                <w:rFonts w:ascii="Angsana New" w:hAnsi="Angsana New"/>
                <w:b/>
                <w:bCs/>
                <w:sz w:val="28"/>
              </w:rPr>
              <w:t>14</w:t>
            </w:r>
          </w:p>
        </w:tc>
      </w:tr>
      <w:tr w:rsidR="00657853" w:rsidRPr="004517A7" w14:paraId="32B43AE2" w14:textId="77777777" w:rsidTr="00851C64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center"/>
          </w:tcPr>
          <w:p w14:paraId="63F148F9" w14:textId="77777777" w:rsidR="00657853" w:rsidRPr="004517A7" w:rsidRDefault="00657853" w:rsidP="00657853">
            <w:pPr>
              <w:ind w:right="-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96D59" w14:textId="77777777" w:rsidR="00657853" w:rsidRPr="004517A7" w:rsidRDefault="00657853" w:rsidP="00657853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4534B098" w14:textId="77777777" w:rsidR="00657853" w:rsidRPr="004517A7" w:rsidRDefault="00657853" w:rsidP="00657853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79914" w14:textId="77777777" w:rsidR="00657853" w:rsidRPr="004517A7" w:rsidRDefault="00657853" w:rsidP="00657853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2" w:type="dxa"/>
            <w:shd w:val="clear" w:color="auto" w:fill="auto"/>
            <w:vAlign w:val="center"/>
          </w:tcPr>
          <w:p w14:paraId="4E685048" w14:textId="77777777" w:rsidR="00657853" w:rsidRPr="004517A7" w:rsidRDefault="00657853" w:rsidP="00657853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DCC6F5" w14:textId="77777777" w:rsidR="00657853" w:rsidRPr="004517A7" w:rsidRDefault="00657853" w:rsidP="00657853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3AC94E97" w14:textId="77777777" w:rsidR="00657853" w:rsidRPr="004517A7" w:rsidRDefault="00657853" w:rsidP="00657853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D8C96D" w14:textId="77777777" w:rsidR="00657853" w:rsidRPr="004517A7" w:rsidRDefault="00657853" w:rsidP="00657853">
            <w:pPr>
              <w:tabs>
                <w:tab w:val="decimal" w:pos="90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657853" w:rsidRPr="004517A7" w14:paraId="2470E2BC" w14:textId="77777777" w:rsidTr="0072672F">
        <w:trPr>
          <w:gridAfter w:val="1"/>
          <w:wAfter w:w="9" w:type="dxa"/>
          <w:trHeight w:val="333"/>
        </w:trPr>
        <w:tc>
          <w:tcPr>
            <w:tcW w:w="4227" w:type="dxa"/>
            <w:shd w:val="clear" w:color="auto" w:fill="auto"/>
            <w:vAlign w:val="bottom"/>
          </w:tcPr>
          <w:p w14:paraId="2EEF6EFB" w14:textId="343E400F" w:rsidR="00657853" w:rsidRPr="004517A7" w:rsidRDefault="00657853" w:rsidP="00657853">
            <w:pPr>
              <w:jc w:val="thaiDistribute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รายได้ค้างรับ</w:t>
            </w:r>
            <w:r w:rsidRPr="004517A7">
              <w:rPr>
                <w:rFonts w:ascii="Angsana New" w:hAnsi="Angsana New" w:hint="cs"/>
                <w:b/>
                <w:bCs/>
                <w:spacing w:val="-6"/>
                <w:sz w:val="28"/>
              </w:rPr>
              <w:t xml:space="preserve"> - </w:t>
            </w:r>
            <w:r w:rsidRPr="004517A7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กิจการที่เกี่ยวข้องกัน</w:t>
            </w:r>
            <w:r w:rsidRPr="004517A7">
              <w:rPr>
                <w:rFonts w:ascii="Angsana New" w:hAnsi="Angsana New" w:hint="cs"/>
                <w:b/>
                <w:bCs/>
                <w:spacing w:val="-6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b/>
                <w:bCs/>
                <w:spacing w:val="-6"/>
                <w:sz w:val="28"/>
                <w:lang w:val="en-GB"/>
              </w:rPr>
              <w:t>(</w:t>
            </w:r>
            <w:r w:rsidRPr="004517A7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 xml:space="preserve">ดูหมายเหตุข้อ </w:t>
            </w:r>
            <w:r w:rsidRPr="004517A7">
              <w:rPr>
                <w:rFonts w:ascii="Angsana New" w:hAnsi="Angsana New"/>
                <w:b/>
                <w:bCs/>
                <w:spacing w:val="-6"/>
                <w:sz w:val="28"/>
                <w:lang w:val="en-GB"/>
              </w:rPr>
              <w:t>7</w:t>
            </w:r>
            <w:r w:rsidRPr="004517A7">
              <w:rPr>
                <w:rFonts w:ascii="Angsana New" w:hAnsi="Angsana New" w:hint="cs"/>
                <w:b/>
                <w:bCs/>
                <w:spacing w:val="-6"/>
                <w:sz w:val="2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2814FF4" w14:textId="77777777" w:rsidR="00657853" w:rsidRPr="004517A7" w:rsidRDefault="00657853" w:rsidP="00657853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25E50308" w14:textId="77777777" w:rsidR="00657853" w:rsidRPr="004517A7" w:rsidRDefault="00657853" w:rsidP="00657853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DB21702" w14:textId="77777777" w:rsidR="00657853" w:rsidRPr="004517A7" w:rsidRDefault="00657853" w:rsidP="00657853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shd w:val="clear" w:color="auto" w:fill="auto"/>
            <w:vAlign w:val="center"/>
          </w:tcPr>
          <w:p w14:paraId="14297E0C" w14:textId="77777777" w:rsidR="00657853" w:rsidRPr="004517A7" w:rsidRDefault="00657853" w:rsidP="00657853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6D54F6E" w14:textId="77777777" w:rsidR="00657853" w:rsidRPr="004517A7" w:rsidRDefault="00657853" w:rsidP="00657853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1054E3DD" w14:textId="77777777" w:rsidR="00657853" w:rsidRPr="004517A7" w:rsidRDefault="00657853" w:rsidP="00657853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3B651E7" w14:textId="77777777" w:rsidR="00657853" w:rsidRPr="004517A7" w:rsidRDefault="00657853" w:rsidP="00657853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</w:tr>
      <w:tr w:rsidR="00657853" w:rsidRPr="004517A7" w14:paraId="50B8A691" w14:textId="77777777" w:rsidTr="0072672F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19B71BA5" w14:textId="77777777" w:rsidR="00657853" w:rsidRPr="004517A7" w:rsidRDefault="00657853" w:rsidP="00657853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AC3826" w14:textId="18473266" w:rsidR="00657853" w:rsidRPr="004517A7" w:rsidRDefault="00FB54E1" w:rsidP="00657853">
            <w:pPr>
              <w:tabs>
                <w:tab w:val="decimal" w:pos="950"/>
              </w:tabs>
              <w:ind w:left="-18" w:right="90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09F2CDEB" w14:textId="77777777" w:rsidR="00657853" w:rsidRPr="004517A7" w:rsidRDefault="00657853" w:rsidP="00657853">
            <w:pPr>
              <w:tabs>
                <w:tab w:val="decimal" w:pos="950"/>
              </w:tabs>
              <w:spacing w:line="240" w:lineRule="exact"/>
              <w:ind w:right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2D2681E" w14:textId="1884821D" w:rsidR="00657853" w:rsidRPr="004517A7" w:rsidRDefault="00657853" w:rsidP="00B814CB">
            <w:pPr>
              <w:tabs>
                <w:tab w:val="decimal" w:pos="950"/>
              </w:tabs>
              <w:ind w:left="-18" w:right="90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1CF12622" w14:textId="77777777" w:rsidR="00657853" w:rsidRPr="004517A7" w:rsidRDefault="00657853" w:rsidP="00657853">
            <w:pPr>
              <w:tabs>
                <w:tab w:val="decimal" w:pos="950"/>
                <w:tab w:val="decimal" w:pos="990"/>
              </w:tabs>
              <w:spacing w:line="240" w:lineRule="exact"/>
              <w:ind w:right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A50BB05" w14:textId="15732072" w:rsidR="00657853" w:rsidRPr="004517A7" w:rsidRDefault="00FB54E1" w:rsidP="00657853">
            <w:pPr>
              <w:tabs>
                <w:tab w:val="decimal" w:pos="995"/>
              </w:tabs>
              <w:ind w:left="-18" w:right="90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6239266" w14:textId="77777777" w:rsidR="00657853" w:rsidRPr="004517A7" w:rsidRDefault="00657853" w:rsidP="00657853">
            <w:pPr>
              <w:tabs>
                <w:tab w:val="decimal" w:pos="950"/>
              </w:tabs>
              <w:spacing w:line="240" w:lineRule="exact"/>
              <w:ind w:right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DB415E5" w14:textId="4DC915E3" w:rsidR="00657853" w:rsidRPr="004517A7" w:rsidRDefault="00657853" w:rsidP="00B814CB">
            <w:pPr>
              <w:tabs>
                <w:tab w:val="decimal" w:pos="995"/>
              </w:tabs>
              <w:ind w:left="-18" w:right="90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</w:t>
            </w:r>
            <w:r w:rsidRPr="004517A7">
              <w:rPr>
                <w:rFonts w:ascii="Angsana New" w:hAnsi="Angsana New"/>
                <w:sz w:val="28"/>
              </w:rPr>
              <w:t>69</w:t>
            </w:r>
          </w:p>
        </w:tc>
      </w:tr>
      <w:tr w:rsidR="00657853" w:rsidRPr="004517A7" w14:paraId="5A8B56E0" w14:textId="77777777" w:rsidTr="00E04F6A">
        <w:trPr>
          <w:gridAfter w:val="1"/>
          <w:wAfter w:w="9" w:type="dxa"/>
          <w:trHeight w:val="387"/>
        </w:trPr>
        <w:tc>
          <w:tcPr>
            <w:tcW w:w="4227" w:type="dxa"/>
            <w:shd w:val="clear" w:color="auto" w:fill="auto"/>
            <w:vAlign w:val="center"/>
          </w:tcPr>
          <w:p w14:paraId="56DAE13D" w14:textId="77777777" w:rsidR="00657853" w:rsidRPr="004517A7" w:rsidRDefault="00657853" w:rsidP="00657853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FFD5D3" w14:textId="7E6524BB" w:rsidR="00657853" w:rsidRPr="004517A7" w:rsidRDefault="00FB54E1" w:rsidP="00657853">
            <w:pPr>
              <w:tabs>
                <w:tab w:val="decimal" w:pos="950"/>
              </w:tabs>
              <w:ind w:right="90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62BAD25F" w14:textId="77777777" w:rsidR="00657853" w:rsidRPr="004517A7" w:rsidRDefault="00657853" w:rsidP="00657853">
            <w:pPr>
              <w:tabs>
                <w:tab w:val="decimal" w:pos="882"/>
              </w:tabs>
              <w:spacing w:line="240" w:lineRule="exact"/>
              <w:ind w:right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42574BB" w14:textId="0B1046FF" w:rsidR="00657853" w:rsidRPr="004517A7" w:rsidRDefault="00657853" w:rsidP="00657853">
            <w:pPr>
              <w:tabs>
                <w:tab w:val="decimal" w:pos="950"/>
              </w:tabs>
              <w:ind w:left="-18" w:right="90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328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BFC0B31" w14:textId="77777777" w:rsidR="00657853" w:rsidRPr="004517A7" w:rsidRDefault="00657853" w:rsidP="00657853">
            <w:pPr>
              <w:tabs>
                <w:tab w:val="decimal" w:pos="882"/>
                <w:tab w:val="decimal" w:pos="990"/>
              </w:tabs>
              <w:spacing w:line="240" w:lineRule="exact"/>
              <w:ind w:right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4627CD" w14:textId="7CB07360" w:rsidR="00657853" w:rsidRPr="004517A7" w:rsidRDefault="00FB54E1" w:rsidP="00657853">
            <w:pPr>
              <w:tabs>
                <w:tab w:val="decimal" w:pos="995"/>
              </w:tabs>
              <w:ind w:right="90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71A483" w14:textId="77777777" w:rsidR="00657853" w:rsidRPr="004517A7" w:rsidRDefault="00657853" w:rsidP="00657853">
            <w:pPr>
              <w:tabs>
                <w:tab w:val="decimal" w:pos="882"/>
              </w:tabs>
              <w:spacing w:line="240" w:lineRule="exact"/>
              <w:ind w:right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C1028A" w14:textId="210E552D" w:rsidR="00657853" w:rsidRPr="004517A7" w:rsidRDefault="00657853" w:rsidP="00B814CB">
            <w:pPr>
              <w:tabs>
                <w:tab w:val="decimal" w:pos="995"/>
              </w:tabs>
              <w:ind w:left="-18" w:right="90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251</w:t>
            </w:r>
          </w:p>
        </w:tc>
      </w:tr>
      <w:tr w:rsidR="00657853" w:rsidRPr="004517A7" w14:paraId="7E6928D6" w14:textId="77777777" w:rsidTr="0072672F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center"/>
          </w:tcPr>
          <w:p w14:paraId="2E90BB33" w14:textId="77777777" w:rsidR="00657853" w:rsidRPr="004517A7" w:rsidRDefault="00657853" w:rsidP="00657853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A559E" w14:textId="52C30329" w:rsidR="00657853" w:rsidRPr="004517A7" w:rsidRDefault="00931088" w:rsidP="00657853">
            <w:pPr>
              <w:tabs>
                <w:tab w:val="decimal" w:pos="950"/>
              </w:tabs>
              <w:ind w:left="-18" w:right="90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676349D1" w14:textId="77777777" w:rsidR="00657853" w:rsidRPr="004517A7" w:rsidRDefault="00657853" w:rsidP="00657853">
            <w:pPr>
              <w:tabs>
                <w:tab w:val="decimal" w:pos="882"/>
              </w:tabs>
              <w:spacing w:line="240" w:lineRule="exact"/>
              <w:ind w:right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3B256" w14:textId="79FA741B" w:rsidR="00657853" w:rsidRPr="004517A7" w:rsidRDefault="00657853" w:rsidP="00B814CB">
            <w:pPr>
              <w:tabs>
                <w:tab w:val="decimal" w:pos="950"/>
              </w:tabs>
              <w:ind w:left="-18" w:right="90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328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79AD899F" w14:textId="77777777" w:rsidR="00657853" w:rsidRPr="004517A7" w:rsidRDefault="00657853" w:rsidP="00657853">
            <w:pPr>
              <w:tabs>
                <w:tab w:val="decimal" w:pos="882"/>
              </w:tabs>
              <w:spacing w:line="240" w:lineRule="exact"/>
              <w:ind w:right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8586AF" w14:textId="1E5D1489" w:rsidR="00657853" w:rsidRPr="004517A7" w:rsidRDefault="00931088" w:rsidP="00657853">
            <w:pPr>
              <w:tabs>
                <w:tab w:val="decimal" w:pos="995"/>
              </w:tabs>
              <w:ind w:left="-18" w:right="90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A8CAD08" w14:textId="77777777" w:rsidR="00657853" w:rsidRPr="004517A7" w:rsidRDefault="00657853" w:rsidP="00657853">
            <w:pPr>
              <w:tabs>
                <w:tab w:val="decimal" w:pos="882"/>
              </w:tabs>
              <w:spacing w:line="240" w:lineRule="exact"/>
              <w:ind w:right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D6F45C" w14:textId="4A687EC7" w:rsidR="00657853" w:rsidRPr="004517A7" w:rsidRDefault="00657853" w:rsidP="00B814CB">
            <w:pPr>
              <w:tabs>
                <w:tab w:val="decimal" w:pos="995"/>
              </w:tabs>
              <w:ind w:left="-18" w:right="90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520</w:t>
            </w:r>
          </w:p>
        </w:tc>
      </w:tr>
      <w:tr w:rsidR="00657853" w:rsidRPr="004517A7" w14:paraId="78609F5F" w14:textId="77777777" w:rsidTr="0072672F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center"/>
          </w:tcPr>
          <w:p w14:paraId="23509B85" w14:textId="7D05D822" w:rsidR="00657853" w:rsidRPr="004517A7" w:rsidRDefault="00657853" w:rsidP="00657853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4517A7">
              <w:rPr>
                <w:rFonts w:ascii="Angsana New" w:hAnsi="Angsana New" w:hint="cs"/>
                <w:sz w:val="28"/>
              </w:rPr>
              <w:t>: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B07DE" w14:textId="5190486E" w:rsidR="00657853" w:rsidRPr="004517A7" w:rsidRDefault="00FB54E1" w:rsidP="00657853">
            <w:pPr>
              <w:tabs>
                <w:tab w:val="decimal" w:pos="950"/>
              </w:tabs>
              <w:ind w:left="-18" w:right="90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3319C596" w14:textId="77777777" w:rsidR="00657853" w:rsidRPr="004517A7" w:rsidRDefault="00657853" w:rsidP="00657853">
            <w:pPr>
              <w:tabs>
                <w:tab w:val="decimal" w:pos="882"/>
              </w:tabs>
              <w:spacing w:line="240" w:lineRule="exact"/>
              <w:ind w:right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DE195" w14:textId="32EAC26B" w:rsidR="00657853" w:rsidRPr="004517A7" w:rsidRDefault="00657853" w:rsidP="00657853">
            <w:pPr>
              <w:tabs>
                <w:tab w:val="decimal" w:pos="950"/>
              </w:tabs>
              <w:ind w:left="-18" w:right="90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(77)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55840604" w14:textId="77777777" w:rsidR="00657853" w:rsidRPr="004517A7" w:rsidRDefault="00657853" w:rsidP="00657853">
            <w:pPr>
              <w:tabs>
                <w:tab w:val="decimal" w:pos="882"/>
                <w:tab w:val="decimal" w:pos="990"/>
              </w:tabs>
              <w:spacing w:line="240" w:lineRule="exact"/>
              <w:ind w:right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E7AF14" w14:textId="093F0430" w:rsidR="00657853" w:rsidRPr="004517A7" w:rsidRDefault="00FB54E1" w:rsidP="00657853">
            <w:pPr>
              <w:tabs>
                <w:tab w:val="decimal" w:pos="995"/>
              </w:tabs>
              <w:ind w:left="-18" w:right="90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7347420" w14:textId="77777777" w:rsidR="00657853" w:rsidRPr="004517A7" w:rsidRDefault="00657853" w:rsidP="00657853">
            <w:pPr>
              <w:tabs>
                <w:tab w:val="decimal" w:pos="882"/>
              </w:tabs>
              <w:spacing w:line="240" w:lineRule="exact"/>
              <w:ind w:right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57ABA6" w14:textId="62C96CE9" w:rsidR="00657853" w:rsidRPr="004517A7" w:rsidRDefault="00657853" w:rsidP="00B814CB">
            <w:pPr>
              <w:tabs>
                <w:tab w:val="decimal" w:pos="995"/>
              </w:tabs>
              <w:ind w:left="-18" w:right="90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657853" w:rsidRPr="004517A7" w14:paraId="6880E097" w14:textId="77777777" w:rsidTr="0072672F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2DCEF5D4" w14:textId="77777777" w:rsidR="00657853" w:rsidRPr="004517A7" w:rsidRDefault="00657853" w:rsidP="00657853">
            <w:pPr>
              <w:ind w:righ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รวมรายได้ค้างรับ </w:t>
            </w:r>
            <w:r w:rsidRPr="004517A7">
              <w:rPr>
                <w:rFonts w:ascii="Angsana New" w:hAnsi="Angsana New" w:hint="cs"/>
                <w:b/>
                <w:bCs/>
                <w:sz w:val="28"/>
              </w:rPr>
              <w:t>-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กิจการที่เกี่ยวข้องกัน </w:t>
            </w:r>
            <w:r w:rsidRPr="004517A7">
              <w:rPr>
                <w:rFonts w:ascii="Angsana New" w:hAnsi="Angsana New" w:hint="cs"/>
                <w:b/>
                <w:bCs/>
                <w:sz w:val="28"/>
              </w:rPr>
              <w:t xml:space="preserve">- 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B98939" w14:textId="27377722" w:rsidR="00657853" w:rsidRPr="004517A7" w:rsidRDefault="00FB54E1" w:rsidP="00657853">
            <w:pPr>
              <w:tabs>
                <w:tab w:val="decimal" w:pos="950"/>
              </w:tabs>
              <w:ind w:left="-18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23D24D4A" w14:textId="77777777" w:rsidR="00657853" w:rsidRPr="004517A7" w:rsidRDefault="00657853" w:rsidP="00657853">
            <w:pPr>
              <w:tabs>
                <w:tab w:val="decimal" w:pos="882"/>
              </w:tabs>
              <w:spacing w:line="240" w:lineRule="exact"/>
              <w:ind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EBD3D7" w14:textId="47B0246F" w:rsidR="00657853" w:rsidRPr="004517A7" w:rsidRDefault="00657853" w:rsidP="00B814CB">
            <w:pPr>
              <w:tabs>
                <w:tab w:val="decimal" w:pos="950"/>
              </w:tabs>
              <w:ind w:left="-18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251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532AD5A4" w14:textId="77777777" w:rsidR="00657853" w:rsidRPr="004517A7" w:rsidRDefault="00657853" w:rsidP="00657853">
            <w:pPr>
              <w:tabs>
                <w:tab w:val="decimal" w:pos="882"/>
              </w:tabs>
              <w:spacing w:line="240" w:lineRule="exact"/>
              <w:ind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D52DC0E" w14:textId="15E21EA8" w:rsidR="00657853" w:rsidRPr="004517A7" w:rsidRDefault="00FB54E1" w:rsidP="00657853">
            <w:pPr>
              <w:tabs>
                <w:tab w:val="decimal" w:pos="995"/>
              </w:tabs>
              <w:ind w:left="-18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ED0D901" w14:textId="77777777" w:rsidR="00657853" w:rsidRPr="004517A7" w:rsidRDefault="00657853" w:rsidP="00657853">
            <w:pPr>
              <w:tabs>
                <w:tab w:val="decimal" w:pos="882"/>
              </w:tabs>
              <w:spacing w:line="240" w:lineRule="exact"/>
              <w:ind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21E5FD" w14:textId="6BE9416A" w:rsidR="00657853" w:rsidRPr="004517A7" w:rsidRDefault="00657853" w:rsidP="00B814CB">
            <w:pPr>
              <w:tabs>
                <w:tab w:val="decimal" w:pos="995"/>
              </w:tabs>
              <w:ind w:left="-18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</w:rPr>
              <w:t>520</w:t>
            </w:r>
          </w:p>
        </w:tc>
      </w:tr>
      <w:tr w:rsidR="00657853" w:rsidRPr="004517A7" w14:paraId="6CB4DA7C" w14:textId="77777777" w:rsidTr="00E04F6A">
        <w:trPr>
          <w:gridAfter w:val="1"/>
          <w:wAfter w:w="9" w:type="dxa"/>
          <w:trHeight w:val="123"/>
        </w:trPr>
        <w:tc>
          <w:tcPr>
            <w:tcW w:w="4227" w:type="dxa"/>
            <w:shd w:val="clear" w:color="auto" w:fill="auto"/>
            <w:vAlign w:val="bottom"/>
          </w:tcPr>
          <w:p w14:paraId="3334FE36" w14:textId="77777777" w:rsidR="00657853" w:rsidRPr="004517A7" w:rsidRDefault="00657853" w:rsidP="00657853">
            <w:pPr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309330A" w14:textId="77777777" w:rsidR="00657853" w:rsidRPr="004517A7" w:rsidRDefault="00657853" w:rsidP="00657853">
            <w:pPr>
              <w:tabs>
                <w:tab w:val="decimal" w:pos="950"/>
              </w:tabs>
              <w:ind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62F7BCCE" w14:textId="77777777" w:rsidR="00657853" w:rsidRPr="004517A7" w:rsidRDefault="00657853" w:rsidP="00657853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5131130" w14:textId="77777777" w:rsidR="00657853" w:rsidRPr="004517A7" w:rsidRDefault="00657853" w:rsidP="00657853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57873CEC" w14:textId="77777777" w:rsidR="00657853" w:rsidRPr="004517A7" w:rsidRDefault="00657853" w:rsidP="00657853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A390572" w14:textId="77777777" w:rsidR="00657853" w:rsidRPr="004517A7" w:rsidRDefault="00657853" w:rsidP="00657853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892CCD7" w14:textId="77777777" w:rsidR="00657853" w:rsidRPr="004517A7" w:rsidRDefault="00657853" w:rsidP="00657853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2C939A2" w14:textId="77777777" w:rsidR="00657853" w:rsidRPr="004517A7" w:rsidRDefault="00657853" w:rsidP="00657853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</w:tr>
      <w:tr w:rsidR="00657853" w:rsidRPr="004517A7" w14:paraId="6E8A6C75" w14:textId="77777777" w:rsidTr="00837E2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6A980C4E" w14:textId="1F3A5EF1" w:rsidR="00657853" w:rsidRPr="004517A7" w:rsidRDefault="00657853" w:rsidP="00657853">
            <w:pPr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pacing w:val="-4"/>
                <w:sz w:val="28"/>
                <w:cs/>
              </w:rPr>
              <w:t>ดอกเบี้ยค้างรับ</w:t>
            </w:r>
            <w:r w:rsidRPr="004517A7">
              <w:rPr>
                <w:rFonts w:ascii="Angsana New" w:hAnsi="Angsana New" w:hint="cs"/>
                <w:b/>
                <w:bCs/>
                <w:spacing w:val="-4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b/>
                <w:bCs/>
                <w:spacing w:val="-4"/>
                <w:sz w:val="28"/>
                <w:lang w:val="en-GB"/>
              </w:rPr>
              <w:t xml:space="preserve">- </w:t>
            </w:r>
            <w:r w:rsidRPr="004517A7">
              <w:rPr>
                <w:rFonts w:ascii="Angsana New" w:hAnsi="Angsana New" w:hint="cs"/>
                <w:b/>
                <w:bCs/>
                <w:spacing w:val="-4"/>
                <w:sz w:val="28"/>
                <w:cs/>
              </w:rPr>
              <w:t>กิจการที่เกี่ยวข้องกัน</w:t>
            </w:r>
            <w:r w:rsidRPr="004517A7">
              <w:rPr>
                <w:rFonts w:ascii="Angsana New" w:hAnsi="Angsana New" w:hint="cs"/>
                <w:b/>
                <w:bCs/>
                <w:spacing w:val="-4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b/>
                <w:bCs/>
                <w:spacing w:val="-6"/>
                <w:sz w:val="28"/>
                <w:lang w:val="en-GB"/>
              </w:rPr>
              <w:t>(</w:t>
            </w:r>
            <w:r w:rsidRPr="004517A7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 xml:space="preserve">ดูหมายเหตุข้อ </w:t>
            </w:r>
            <w:r w:rsidRPr="004517A7">
              <w:rPr>
                <w:rFonts w:ascii="Angsana New" w:hAnsi="Angsana New"/>
                <w:b/>
                <w:bCs/>
                <w:spacing w:val="-6"/>
                <w:sz w:val="28"/>
              </w:rPr>
              <w:t>7</w:t>
            </w:r>
            <w:r w:rsidRPr="004517A7">
              <w:rPr>
                <w:rFonts w:ascii="Angsana New" w:hAnsi="Angsana New" w:hint="cs"/>
                <w:b/>
                <w:bCs/>
                <w:spacing w:val="-6"/>
                <w:sz w:val="2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61CF589" w14:textId="77777777" w:rsidR="00657853" w:rsidRPr="004517A7" w:rsidRDefault="00657853" w:rsidP="00657853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00046383" w14:textId="77777777" w:rsidR="00657853" w:rsidRPr="004517A7" w:rsidRDefault="00657853" w:rsidP="00657853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36A4ACB" w14:textId="77777777" w:rsidR="00657853" w:rsidRPr="004517A7" w:rsidRDefault="00657853" w:rsidP="00657853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5FC41C0C" w14:textId="77777777" w:rsidR="00657853" w:rsidRPr="004517A7" w:rsidRDefault="00657853" w:rsidP="00657853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74D8F2" w14:textId="77777777" w:rsidR="00657853" w:rsidRPr="004517A7" w:rsidRDefault="00657853" w:rsidP="00657853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AB3748E" w14:textId="77777777" w:rsidR="00657853" w:rsidRPr="004517A7" w:rsidRDefault="00657853" w:rsidP="00657853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18B7814" w14:textId="77777777" w:rsidR="00657853" w:rsidRPr="004517A7" w:rsidRDefault="00657853" w:rsidP="00657853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B54E1" w:rsidRPr="004517A7" w14:paraId="5F12D120" w14:textId="77777777" w:rsidTr="0072672F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4F6FB27F" w14:textId="77777777" w:rsidR="00FB54E1" w:rsidRPr="004517A7" w:rsidRDefault="00FB54E1" w:rsidP="00FB54E1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1FA4DB" w14:textId="3A06C1E0" w:rsidR="00FB54E1" w:rsidRPr="004517A7" w:rsidRDefault="00FB54E1" w:rsidP="00FB54E1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58041C8E" w14:textId="77777777" w:rsidR="00FB54E1" w:rsidRPr="004517A7" w:rsidRDefault="00FB54E1" w:rsidP="00FB54E1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0C859DD" w14:textId="08198A04" w:rsidR="00FB54E1" w:rsidRPr="004517A7" w:rsidRDefault="00FB54E1" w:rsidP="00FB54E1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12C4ACE" w14:textId="77777777" w:rsidR="00FB54E1" w:rsidRPr="004517A7" w:rsidRDefault="00FB54E1" w:rsidP="00FB54E1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3E7A4E" w14:textId="4201DDC7" w:rsidR="00FB54E1" w:rsidRPr="004517A7" w:rsidRDefault="00FB54E1" w:rsidP="00FB54E1">
            <w:pPr>
              <w:tabs>
                <w:tab w:val="decimal" w:pos="900"/>
              </w:tabs>
              <w:ind w:left="-18" w:right="9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126,308</w:t>
            </w:r>
          </w:p>
        </w:tc>
        <w:tc>
          <w:tcPr>
            <w:tcW w:w="180" w:type="dxa"/>
            <w:shd w:val="clear" w:color="auto" w:fill="auto"/>
          </w:tcPr>
          <w:p w14:paraId="56E6E863" w14:textId="77777777" w:rsidR="00FB54E1" w:rsidRPr="004517A7" w:rsidRDefault="00FB54E1" w:rsidP="00FB54E1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6E0716" w14:textId="29EEF67D" w:rsidR="00FB54E1" w:rsidRPr="004517A7" w:rsidRDefault="00FB54E1" w:rsidP="00FB54E1">
            <w:pPr>
              <w:tabs>
                <w:tab w:val="decimal" w:pos="90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86,412</w:t>
            </w:r>
          </w:p>
        </w:tc>
      </w:tr>
      <w:tr w:rsidR="00FB54E1" w:rsidRPr="004517A7" w14:paraId="6FA2B06D" w14:textId="77777777" w:rsidTr="0072672F">
        <w:trPr>
          <w:gridAfter w:val="1"/>
          <w:wAfter w:w="9" w:type="dxa"/>
          <w:trHeight w:val="288"/>
        </w:trPr>
        <w:tc>
          <w:tcPr>
            <w:tcW w:w="4227" w:type="dxa"/>
            <w:shd w:val="clear" w:color="auto" w:fill="auto"/>
            <w:vAlign w:val="bottom"/>
          </w:tcPr>
          <w:p w14:paraId="6FED9575" w14:textId="77777777" w:rsidR="00FB54E1" w:rsidRPr="004517A7" w:rsidRDefault="00FB54E1" w:rsidP="00FB54E1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8BABBC" w14:textId="794F178B" w:rsidR="00FB54E1" w:rsidRPr="004517A7" w:rsidRDefault="00FB54E1" w:rsidP="00FB54E1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502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7147F315" w14:textId="77777777" w:rsidR="00FB54E1" w:rsidRPr="004517A7" w:rsidRDefault="00FB54E1" w:rsidP="00FB54E1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04557C6" w14:textId="1525732C" w:rsidR="00FB54E1" w:rsidRPr="004517A7" w:rsidRDefault="00FB54E1" w:rsidP="00FB54E1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10,775</w:t>
            </w:r>
          </w:p>
        </w:tc>
        <w:tc>
          <w:tcPr>
            <w:tcW w:w="182" w:type="dxa"/>
            <w:shd w:val="clear" w:color="auto" w:fill="auto"/>
          </w:tcPr>
          <w:p w14:paraId="2F453D8B" w14:textId="77777777" w:rsidR="00FB54E1" w:rsidRPr="004517A7" w:rsidRDefault="00FB54E1" w:rsidP="00FB54E1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E56C5A8" w14:textId="5CA6023E" w:rsidR="00FB54E1" w:rsidRPr="004517A7" w:rsidRDefault="00FB54E1" w:rsidP="00FB54E1">
            <w:pPr>
              <w:tabs>
                <w:tab w:val="decimal" w:pos="524"/>
              </w:tabs>
              <w:ind w:left="-18" w:right="9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87</w:t>
            </w:r>
          </w:p>
        </w:tc>
        <w:tc>
          <w:tcPr>
            <w:tcW w:w="180" w:type="dxa"/>
            <w:shd w:val="clear" w:color="auto" w:fill="auto"/>
          </w:tcPr>
          <w:p w14:paraId="31E96E70" w14:textId="77777777" w:rsidR="00FB54E1" w:rsidRPr="004517A7" w:rsidRDefault="00FB54E1" w:rsidP="00FB54E1">
            <w:pPr>
              <w:tabs>
                <w:tab w:val="decimal" w:pos="882"/>
                <w:tab w:val="decimal" w:pos="950"/>
              </w:tabs>
              <w:ind w:left="-126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3E7F33" w14:textId="0383E29F" w:rsidR="00FB54E1" w:rsidRPr="004517A7" w:rsidRDefault="00FB54E1" w:rsidP="00FB54E1">
            <w:pPr>
              <w:tabs>
                <w:tab w:val="decimal" w:pos="524"/>
                <w:tab w:val="decimal" w:pos="90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10,673</w:t>
            </w:r>
          </w:p>
        </w:tc>
      </w:tr>
      <w:tr w:rsidR="00657853" w:rsidRPr="004517A7" w14:paraId="2D9CBCBF" w14:textId="77777777" w:rsidTr="00837E2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1D9CE6AE" w14:textId="4F13F0D9" w:rsidR="00657853" w:rsidRPr="004517A7" w:rsidRDefault="00733B53" w:rsidP="00657853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กรรมการบริษัทย่อย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A6AF1" w14:textId="50EBA6AA" w:rsidR="00657853" w:rsidRPr="004517A7" w:rsidRDefault="00FB54E1" w:rsidP="00657853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2,716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6CF56F32" w14:textId="77777777" w:rsidR="00657853" w:rsidRPr="004517A7" w:rsidRDefault="00657853" w:rsidP="00657853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7D497" w14:textId="5E5B5816" w:rsidR="00657853" w:rsidRPr="004517A7" w:rsidRDefault="00657853" w:rsidP="00657853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D636F6A" w14:textId="77777777" w:rsidR="00657853" w:rsidRPr="004517A7" w:rsidRDefault="00657853" w:rsidP="00657853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5DEB8" w14:textId="76A55707" w:rsidR="00657853" w:rsidRPr="004517A7" w:rsidRDefault="00FB54E1" w:rsidP="00657853">
            <w:pPr>
              <w:tabs>
                <w:tab w:val="decimal" w:pos="524"/>
              </w:tabs>
              <w:ind w:left="-18" w:right="9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2E0EEF" w14:textId="77777777" w:rsidR="00657853" w:rsidRPr="004517A7" w:rsidRDefault="00657853" w:rsidP="00657853">
            <w:pPr>
              <w:tabs>
                <w:tab w:val="decimal" w:pos="882"/>
              </w:tabs>
              <w:ind w:left="-126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FDBB6" w14:textId="0E53B3EF" w:rsidR="00657853" w:rsidRPr="004517A7" w:rsidRDefault="00657853" w:rsidP="00657853">
            <w:pPr>
              <w:tabs>
                <w:tab w:val="decimal" w:pos="524"/>
                <w:tab w:val="decimal" w:pos="90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657853" w:rsidRPr="004517A7" w14:paraId="1C95E818" w14:textId="77777777" w:rsidTr="00837E2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7101A6F4" w14:textId="77777777" w:rsidR="00657853" w:rsidRPr="004517A7" w:rsidRDefault="00657853" w:rsidP="00657853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EC7FD" w14:textId="42597B3E" w:rsidR="00657853" w:rsidRPr="004517A7" w:rsidRDefault="00FB54E1" w:rsidP="00B814CB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3,218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1FFB1DBD" w14:textId="77777777" w:rsidR="00657853" w:rsidRPr="004517A7" w:rsidRDefault="00657853" w:rsidP="00B814CB">
            <w:pPr>
              <w:tabs>
                <w:tab w:val="decimal" w:pos="524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0938E" w14:textId="07C7518C" w:rsidR="00657853" w:rsidRPr="004517A7" w:rsidRDefault="00657853" w:rsidP="00B814CB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10,775</w:t>
            </w:r>
          </w:p>
        </w:tc>
        <w:tc>
          <w:tcPr>
            <w:tcW w:w="182" w:type="dxa"/>
            <w:shd w:val="clear" w:color="auto" w:fill="auto"/>
          </w:tcPr>
          <w:p w14:paraId="34199BC2" w14:textId="77777777" w:rsidR="00657853" w:rsidRPr="004517A7" w:rsidRDefault="00657853" w:rsidP="00B814CB">
            <w:pPr>
              <w:tabs>
                <w:tab w:val="decimal" w:pos="524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92DFA" w14:textId="23F44CDD" w:rsidR="00657853" w:rsidRPr="004517A7" w:rsidRDefault="00FB54E1" w:rsidP="00B814CB">
            <w:pPr>
              <w:tabs>
                <w:tab w:val="decimal" w:pos="524"/>
              </w:tabs>
              <w:ind w:left="-18" w:right="9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126,395</w:t>
            </w:r>
          </w:p>
        </w:tc>
        <w:tc>
          <w:tcPr>
            <w:tcW w:w="180" w:type="dxa"/>
            <w:shd w:val="clear" w:color="auto" w:fill="auto"/>
          </w:tcPr>
          <w:p w14:paraId="24E5BB1F" w14:textId="77777777" w:rsidR="00657853" w:rsidRPr="004517A7" w:rsidRDefault="00657853" w:rsidP="00B814CB">
            <w:pPr>
              <w:tabs>
                <w:tab w:val="decimal" w:pos="524"/>
                <w:tab w:val="decimal" w:pos="882"/>
              </w:tabs>
              <w:ind w:left="-126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84BF0" w14:textId="476E17CD" w:rsidR="00657853" w:rsidRPr="004517A7" w:rsidRDefault="00657853" w:rsidP="00B814CB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97,085</w:t>
            </w:r>
          </w:p>
        </w:tc>
      </w:tr>
      <w:tr w:rsidR="00657853" w:rsidRPr="004517A7" w14:paraId="58D496B3" w14:textId="77777777" w:rsidTr="00837E2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center"/>
          </w:tcPr>
          <w:p w14:paraId="3DF59325" w14:textId="7309584E" w:rsidR="00657853" w:rsidRPr="004517A7" w:rsidRDefault="00657853" w:rsidP="00657853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4517A7">
              <w:rPr>
                <w:rFonts w:ascii="Angsana New" w:hAnsi="Angsana New" w:hint="cs"/>
                <w:sz w:val="28"/>
              </w:rPr>
              <w:t>: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AD5A6" w14:textId="5909DA45" w:rsidR="00657853" w:rsidRPr="004517A7" w:rsidRDefault="007E0ADD" w:rsidP="00B814CB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(2,716)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4D8307A9" w14:textId="77777777" w:rsidR="00657853" w:rsidRPr="004517A7" w:rsidRDefault="00657853" w:rsidP="00B814CB">
            <w:pPr>
              <w:tabs>
                <w:tab w:val="decimal" w:pos="524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9CDBD" w14:textId="299D6B16" w:rsidR="00657853" w:rsidRPr="004517A7" w:rsidRDefault="00657853" w:rsidP="00B814CB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(1,410)</w:t>
            </w:r>
          </w:p>
        </w:tc>
        <w:tc>
          <w:tcPr>
            <w:tcW w:w="182" w:type="dxa"/>
            <w:shd w:val="clear" w:color="auto" w:fill="auto"/>
          </w:tcPr>
          <w:p w14:paraId="76E6A259" w14:textId="77777777" w:rsidR="00657853" w:rsidRPr="004517A7" w:rsidRDefault="00657853" w:rsidP="00B814CB">
            <w:pPr>
              <w:tabs>
                <w:tab w:val="decimal" w:pos="524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F369B" w14:textId="6802F29E" w:rsidR="00657853" w:rsidRPr="004517A7" w:rsidRDefault="00FB54E1" w:rsidP="00B814CB">
            <w:pPr>
              <w:tabs>
                <w:tab w:val="decimal" w:pos="524"/>
              </w:tabs>
              <w:ind w:left="-18" w:right="9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(16,140)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0E9EF7" w14:textId="77777777" w:rsidR="00657853" w:rsidRPr="004517A7" w:rsidRDefault="00657853" w:rsidP="00B814CB">
            <w:pPr>
              <w:tabs>
                <w:tab w:val="decimal" w:pos="524"/>
                <w:tab w:val="decimal" w:pos="882"/>
              </w:tabs>
              <w:ind w:left="-126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54E96" w14:textId="74DC0090" w:rsidR="00657853" w:rsidRPr="004517A7" w:rsidRDefault="00657853" w:rsidP="00B814CB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/>
                <w:sz w:val="28"/>
              </w:rPr>
              <w:t>21,340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57853" w:rsidRPr="004517A7" w14:paraId="504D2093" w14:textId="77777777" w:rsidTr="00837E2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6EA6326E" w14:textId="77777777" w:rsidR="00657853" w:rsidRPr="004517A7" w:rsidRDefault="00657853" w:rsidP="00657853">
            <w:pPr>
              <w:ind w:righ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รวมดอกเบี้ยค้างรับ </w:t>
            </w:r>
            <w:r w:rsidRPr="004517A7">
              <w:rPr>
                <w:rFonts w:ascii="Angsana New" w:hAnsi="Angsana New" w:hint="cs"/>
                <w:b/>
                <w:bCs/>
                <w:sz w:val="28"/>
              </w:rPr>
              <w:t>-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4517A7">
              <w:rPr>
                <w:rFonts w:ascii="Angsana New" w:hAnsi="Angsana New" w:hint="cs"/>
                <w:b/>
                <w:bCs/>
                <w:sz w:val="28"/>
              </w:rPr>
              <w:t xml:space="preserve"> - 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E9AB41" w14:textId="325EE3AE" w:rsidR="00657853" w:rsidRPr="004517A7" w:rsidRDefault="007E0ADD" w:rsidP="00B814CB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502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375BE236" w14:textId="77777777" w:rsidR="00657853" w:rsidRPr="004517A7" w:rsidRDefault="00657853" w:rsidP="00B814CB">
            <w:pPr>
              <w:tabs>
                <w:tab w:val="decimal" w:pos="524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02065C" w14:textId="0B771B37" w:rsidR="00657853" w:rsidRPr="004517A7" w:rsidRDefault="00657853" w:rsidP="00B814CB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9,365</w:t>
            </w:r>
          </w:p>
        </w:tc>
        <w:tc>
          <w:tcPr>
            <w:tcW w:w="182" w:type="dxa"/>
            <w:shd w:val="clear" w:color="auto" w:fill="auto"/>
          </w:tcPr>
          <w:p w14:paraId="77BAE1F8" w14:textId="77777777" w:rsidR="00657853" w:rsidRPr="004517A7" w:rsidRDefault="00657853" w:rsidP="00B814CB">
            <w:pPr>
              <w:tabs>
                <w:tab w:val="decimal" w:pos="524"/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7BCC2C" w14:textId="29804C95" w:rsidR="00657853" w:rsidRPr="004517A7" w:rsidRDefault="00FB54E1" w:rsidP="00B814CB">
            <w:pPr>
              <w:tabs>
                <w:tab w:val="decimal" w:pos="524"/>
              </w:tabs>
              <w:ind w:left="-18" w:right="9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110,255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548F2C" w14:textId="77777777" w:rsidR="00657853" w:rsidRPr="004517A7" w:rsidRDefault="00657853" w:rsidP="00B814CB">
            <w:pPr>
              <w:tabs>
                <w:tab w:val="decimal" w:pos="524"/>
                <w:tab w:val="decimal" w:pos="882"/>
              </w:tabs>
              <w:ind w:left="-126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056700" w14:textId="432B374E" w:rsidR="00657853" w:rsidRPr="004517A7" w:rsidRDefault="00657853" w:rsidP="00B814CB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</w:rPr>
              <w:t>75,745</w:t>
            </w:r>
          </w:p>
        </w:tc>
      </w:tr>
      <w:tr w:rsidR="00657853" w:rsidRPr="004517A7" w14:paraId="565A751B" w14:textId="77777777" w:rsidTr="0008140C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39E77C5F" w14:textId="77777777" w:rsidR="00657853" w:rsidRPr="004517A7" w:rsidRDefault="00657853" w:rsidP="00657853">
            <w:pPr>
              <w:spacing w:line="240" w:lineRule="exact"/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09B219B" w14:textId="77777777" w:rsidR="00657853" w:rsidRPr="004517A7" w:rsidRDefault="00657853" w:rsidP="00657853">
            <w:pPr>
              <w:tabs>
                <w:tab w:val="decimal" w:pos="900"/>
              </w:tabs>
              <w:spacing w:line="240" w:lineRule="exact"/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5A64E9A9" w14:textId="77777777" w:rsidR="00657853" w:rsidRPr="004517A7" w:rsidRDefault="00657853" w:rsidP="00657853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64D4A1" w14:textId="77777777" w:rsidR="00657853" w:rsidRPr="004517A7" w:rsidRDefault="00657853" w:rsidP="00657853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733E20CB" w14:textId="77777777" w:rsidR="00657853" w:rsidRPr="004517A7" w:rsidRDefault="00657853" w:rsidP="00657853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17CF2C6" w14:textId="77777777" w:rsidR="00657853" w:rsidRPr="004517A7" w:rsidRDefault="00657853" w:rsidP="00657853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7A667B" w14:textId="77777777" w:rsidR="00657853" w:rsidRPr="004517A7" w:rsidRDefault="00657853" w:rsidP="00657853">
            <w:pPr>
              <w:tabs>
                <w:tab w:val="decimal" w:pos="882"/>
              </w:tabs>
              <w:spacing w:line="240" w:lineRule="exact"/>
              <w:ind w:left="-126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FBA3A46" w14:textId="77777777" w:rsidR="00657853" w:rsidRPr="004517A7" w:rsidRDefault="00657853" w:rsidP="00657853">
            <w:pPr>
              <w:tabs>
                <w:tab w:val="decimal" w:pos="950"/>
              </w:tabs>
              <w:spacing w:line="240" w:lineRule="exact"/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8140C" w:rsidRPr="004517A7" w14:paraId="4542E58F" w14:textId="77777777" w:rsidTr="0008140C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5328D543" w14:textId="77777777" w:rsidR="0008140C" w:rsidRPr="004517A7" w:rsidRDefault="0008140C" w:rsidP="00657853">
            <w:pPr>
              <w:spacing w:line="240" w:lineRule="exact"/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08A410E" w14:textId="77777777" w:rsidR="0008140C" w:rsidRPr="004517A7" w:rsidRDefault="0008140C" w:rsidP="00657853">
            <w:pPr>
              <w:tabs>
                <w:tab w:val="decimal" w:pos="900"/>
              </w:tabs>
              <w:spacing w:line="240" w:lineRule="exact"/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32EEAE7F" w14:textId="77777777" w:rsidR="0008140C" w:rsidRPr="004517A7" w:rsidRDefault="0008140C" w:rsidP="00657853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9A91402" w14:textId="77777777" w:rsidR="0008140C" w:rsidRPr="004517A7" w:rsidRDefault="0008140C" w:rsidP="00657853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36714A59" w14:textId="77777777" w:rsidR="0008140C" w:rsidRPr="004517A7" w:rsidRDefault="0008140C" w:rsidP="00657853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33E05F5" w14:textId="77777777" w:rsidR="0008140C" w:rsidRPr="004517A7" w:rsidRDefault="0008140C" w:rsidP="00657853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7768BC" w14:textId="77777777" w:rsidR="0008140C" w:rsidRPr="004517A7" w:rsidRDefault="0008140C" w:rsidP="00657853">
            <w:pPr>
              <w:tabs>
                <w:tab w:val="decimal" w:pos="882"/>
              </w:tabs>
              <w:spacing w:line="240" w:lineRule="exact"/>
              <w:ind w:left="-126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8F9E13F" w14:textId="77777777" w:rsidR="0008140C" w:rsidRPr="004517A7" w:rsidRDefault="0008140C" w:rsidP="00657853">
            <w:pPr>
              <w:tabs>
                <w:tab w:val="decimal" w:pos="950"/>
              </w:tabs>
              <w:spacing w:line="240" w:lineRule="exact"/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8140C" w:rsidRPr="004517A7" w14:paraId="32E5D82D" w14:textId="77777777" w:rsidTr="0008140C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7756189B" w14:textId="77777777" w:rsidR="0008140C" w:rsidRPr="004517A7" w:rsidRDefault="0008140C" w:rsidP="00657853">
            <w:pPr>
              <w:spacing w:line="240" w:lineRule="exact"/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CFAECD1" w14:textId="77777777" w:rsidR="0008140C" w:rsidRPr="004517A7" w:rsidRDefault="0008140C" w:rsidP="00657853">
            <w:pPr>
              <w:tabs>
                <w:tab w:val="decimal" w:pos="900"/>
              </w:tabs>
              <w:spacing w:line="240" w:lineRule="exact"/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015BE72B" w14:textId="77777777" w:rsidR="0008140C" w:rsidRPr="004517A7" w:rsidRDefault="0008140C" w:rsidP="00657853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DC01CE9" w14:textId="77777777" w:rsidR="0008140C" w:rsidRPr="004517A7" w:rsidRDefault="0008140C" w:rsidP="00657853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0E21EAA5" w14:textId="77777777" w:rsidR="0008140C" w:rsidRPr="004517A7" w:rsidRDefault="0008140C" w:rsidP="00657853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336C45" w14:textId="77777777" w:rsidR="0008140C" w:rsidRPr="004517A7" w:rsidRDefault="0008140C" w:rsidP="00657853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CD72FA" w14:textId="77777777" w:rsidR="0008140C" w:rsidRPr="004517A7" w:rsidRDefault="0008140C" w:rsidP="00657853">
            <w:pPr>
              <w:tabs>
                <w:tab w:val="decimal" w:pos="882"/>
              </w:tabs>
              <w:spacing w:line="240" w:lineRule="exact"/>
              <w:ind w:left="-126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DC0A77B" w14:textId="77777777" w:rsidR="0008140C" w:rsidRPr="004517A7" w:rsidRDefault="0008140C" w:rsidP="00657853">
            <w:pPr>
              <w:tabs>
                <w:tab w:val="decimal" w:pos="950"/>
              </w:tabs>
              <w:spacing w:line="240" w:lineRule="exact"/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8140C" w:rsidRPr="004517A7" w14:paraId="45DF295A" w14:textId="77777777" w:rsidTr="0008140C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04AC8086" w14:textId="77777777" w:rsidR="0008140C" w:rsidRPr="004517A7" w:rsidRDefault="0008140C" w:rsidP="00657853">
            <w:pPr>
              <w:spacing w:line="240" w:lineRule="exact"/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8CB58F0" w14:textId="77777777" w:rsidR="0008140C" w:rsidRPr="004517A7" w:rsidRDefault="0008140C" w:rsidP="00657853">
            <w:pPr>
              <w:tabs>
                <w:tab w:val="decimal" w:pos="900"/>
              </w:tabs>
              <w:spacing w:line="240" w:lineRule="exact"/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5C1FDB3C" w14:textId="77777777" w:rsidR="0008140C" w:rsidRPr="004517A7" w:rsidRDefault="0008140C" w:rsidP="00657853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D2A63CA" w14:textId="77777777" w:rsidR="0008140C" w:rsidRPr="004517A7" w:rsidRDefault="0008140C" w:rsidP="00657853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6E4311CC" w14:textId="77777777" w:rsidR="0008140C" w:rsidRPr="004517A7" w:rsidRDefault="0008140C" w:rsidP="00657853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E0EC203" w14:textId="77777777" w:rsidR="0008140C" w:rsidRPr="004517A7" w:rsidRDefault="0008140C" w:rsidP="00657853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35AD28" w14:textId="77777777" w:rsidR="0008140C" w:rsidRPr="004517A7" w:rsidRDefault="0008140C" w:rsidP="00657853">
            <w:pPr>
              <w:tabs>
                <w:tab w:val="decimal" w:pos="882"/>
              </w:tabs>
              <w:spacing w:line="240" w:lineRule="exact"/>
              <w:ind w:left="-126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14096A0" w14:textId="77777777" w:rsidR="0008140C" w:rsidRPr="004517A7" w:rsidRDefault="0008140C" w:rsidP="00657853">
            <w:pPr>
              <w:tabs>
                <w:tab w:val="decimal" w:pos="950"/>
              </w:tabs>
              <w:spacing w:line="240" w:lineRule="exact"/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8140C" w:rsidRPr="004517A7" w14:paraId="2A166F74" w14:textId="77777777" w:rsidTr="0008140C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78816F01" w14:textId="77777777" w:rsidR="0008140C" w:rsidRPr="004517A7" w:rsidRDefault="0008140C" w:rsidP="00657853">
            <w:pPr>
              <w:spacing w:line="240" w:lineRule="exact"/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88C77C5" w14:textId="77777777" w:rsidR="0008140C" w:rsidRPr="004517A7" w:rsidRDefault="0008140C" w:rsidP="00657853">
            <w:pPr>
              <w:tabs>
                <w:tab w:val="decimal" w:pos="900"/>
              </w:tabs>
              <w:spacing w:line="240" w:lineRule="exact"/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5FDB8486" w14:textId="77777777" w:rsidR="0008140C" w:rsidRPr="004517A7" w:rsidRDefault="0008140C" w:rsidP="00657853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377FF38" w14:textId="77777777" w:rsidR="0008140C" w:rsidRPr="004517A7" w:rsidRDefault="0008140C" w:rsidP="00657853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2D86C875" w14:textId="77777777" w:rsidR="0008140C" w:rsidRPr="004517A7" w:rsidRDefault="0008140C" w:rsidP="00657853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C5046D" w14:textId="77777777" w:rsidR="0008140C" w:rsidRPr="004517A7" w:rsidRDefault="0008140C" w:rsidP="00657853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478DDB" w14:textId="77777777" w:rsidR="0008140C" w:rsidRPr="004517A7" w:rsidRDefault="0008140C" w:rsidP="00657853">
            <w:pPr>
              <w:tabs>
                <w:tab w:val="decimal" w:pos="882"/>
              </w:tabs>
              <w:spacing w:line="240" w:lineRule="exact"/>
              <w:ind w:left="-126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719F69B" w14:textId="77777777" w:rsidR="0008140C" w:rsidRPr="004517A7" w:rsidRDefault="0008140C" w:rsidP="00657853">
            <w:pPr>
              <w:tabs>
                <w:tab w:val="decimal" w:pos="950"/>
              </w:tabs>
              <w:spacing w:line="240" w:lineRule="exact"/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57853" w:rsidRPr="004517A7" w14:paraId="11386C2D" w14:textId="77777777" w:rsidTr="00837E2B">
        <w:tc>
          <w:tcPr>
            <w:tcW w:w="4227" w:type="dxa"/>
            <w:shd w:val="clear" w:color="auto" w:fill="auto"/>
            <w:vAlign w:val="bottom"/>
          </w:tcPr>
          <w:p w14:paraId="2939EF60" w14:textId="47242A13" w:rsidR="00657853" w:rsidRPr="004517A7" w:rsidRDefault="00657853" w:rsidP="00657853">
            <w:pPr>
              <w:ind w:right="5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lastRenderedPageBreak/>
              <w:t xml:space="preserve">เจ้าหนี้การค้า - กิจการที่เกี่ยวข้องกัน </w:t>
            </w:r>
          </w:p>
          <w:p w14:paraId="2EA0EDD9" w14:textId="3F2A933A" w:rsidR="00657853" w:rsidRPr="004517A7" w:rsidRDefault="00657853" w:rsidP="00214143">
            <w:pPr>
              <w:ind w:left="453" w:hanging="270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lang w:val="en-GB"/>
              </w:rPr>
              <w:t>(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ดูหมายเหตุข้อ</w:t>
            </w:r>
            <w:r w:rsidR="0006107C" w:rsidRPr="004517A7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 xml:space="preserve"> </w:t>
            </w:r>
            <w:r w:rsidR="0006107C" w:rsidRPr="004517A7">
              <w:rPr>
                <w:rFonts w:ascii="Angsana New" w:hAnsi="Angsana New"/>
                <w:b/>
                <w:bCs/>
                <w:sz w:val="28"/>
              </w:rPr>
              <w:t>26</w:t>
            </w:r>
            <w:r w:rsidRPr="004517A7">
              <w:rPr>
                <w:rFonts w:ascii="Angsana New" w:hAnsi="Angsana New" w:hint="cs"/>
                <w:b/>
                <w:bCs/>
                <w:sz w:val="2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ED16B9B" w14:textId="77777777" w:rsidR="00657853" w:rsidRPr="004517A7" w:rsidRDefault="00657853" w:rsidP="00657853">
            <w:pPr>
              <w:tabs>
                <w:tab w:val="decimal" w:pos="539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731A07FA" w14:textId="77777777" w:rsidR="00657853" w:rsidRPr="004517A7" w:rsidRDefault="00657853" w:rsidP="00657853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8B0E699" w14:textId="77777777" w:rsidR="00657853" w:rsidRPr="004517A7" w:rsidRDefault="00657853" w:rsidP="00657853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458B6142" w14:textId="77777777" w:rsidR="00657853" w:rsidRPr="004517A7" w:rsidRDefault="00657853" w:rsidP="00657853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F1F0D7A" w14:textId="77777777" w:rsidR="00657853" w:rsidRPr="004517A7" w:rsidRDefault="00657853" w:rsidP="00657853">
            <w:pPr>
              <w:tabs>
                <w:tab w:val="decimal" w:pos="539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54B565" w14:textId="77777777" w:rsidR="00657853" w:rsidRPr="004517A7" w:rsidRDefault="00657853" w:rsidP="00657853">
            <w:pPr>
              <w:tabs>
                <w:tab w:val="decimal" w:pos="882"/>
              </w:tabs>
              <w:ind w:left="-126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0DBFC6C0" w14:textId="77777777" w:rsidR="00657853" w:rsidRPr="004517A7" w:rsidRDefault="00657853" w:rsidP="00657853">
            <w:pPr>
              <w:tabs>
                <w:tab w:val="decimal" w:pos="958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57853" w:rsidRPr="004517A7" w14:paraId="179BE373" w14:textId="77777777" w:rsidTr="00837E2B">
        <w:tc>
          <w:tcPr>
            <w:tcW w:w="4227" w:type="dxa"/>
            <w:shd w:val="clear" w:color="auto" w:fill="auto"/>
            <w:vAlign w:val="center"/>
          </w:tcPr>
          <w:p w14:paraId="3C9AA535" w14:textId="77777777" w:rsidR="00657853" w:rsidRPr="004517A7" w:rsidRDefault="00657853" w:rsidP="00657853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0B833" w14:textId="1C9DE295" w:rsidR="00657853" w:rsidRPr="004517A7" w:rsidRDefault="0006107C" w:rsidP="00657853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886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63673D1D" w14:textId="77777777" w:rsidR="00657853" w:rsidRPr="004517A7" w:rsidRDefault="00657853" w:rsidP="00657853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07168" w14:textId="375AB96E" w:rsidR="00657853" w:rsidRPr="004517A7" w:rsidRDefault="00657853" w:rsidP="00657853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8,260</w:t>
            </w:r>
          </w:p>
        </w:tc>
        <w:tc>
          <w:tcPr>
            <w:tcW w:w="182" w:type="dxa"/>
            <w:shd w:val="clear" w:color="auto" w:fill="auto"/>
          </w:tcPr>
          <w:p w14:paraId="482B5D86" w14:textId="77777777" w:rsidR="00657853" w:rsidRPr="004517A7" w:rsidRDefault="00657853" w:rsidP="00657853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AFC71B" w14:textId="762C255B" w:rsidR="00657853" w:rsidRPr="004517A7" w:rsidRDefault="0006107C" w:rsidP="00657853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762016" w14:textId="77777777" w:rsidR="00657853" w:rsidRPr="004517A7" w:rsidRDefault="00657853" w:rsidP="00657853">
            <w:pPr>
              <w:tabs>
                <w:tab w:val="decimal" w:pos="882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B9DE90" w14:textId="343869D1" w:rsidR="00657853" w:rsidRPr="004517A7" w:rsidRDefault="00657853" w:rsidP="00657853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657853" w:rsidRPr="004517A7" w14:paraId="7F2326B3" w14:textId="77777777" w:rsidTr="00837E2B">
        <w:tc>
          <w:tcPr>
            <w:tcW w:w="4227" w:type="dxa"/>
            <w:shd w:val="clear" w:color="auto" w:fill="auto"/>
            <w:vAlign w:val="bottom"/>
          </w:tcPr>
          <w:p w14:paraId="527181E7" w14:textId="77777777" w:rsidR="00657853" w:rsidRPr="004517A7" w:rsidRDefault="00657853" w:rsidP="00657853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914D90" w14:textId="2187EA16" w:rsidR="00657853" w:rsidRPr="004517A7" w:rsidRDefault="0006107C" w:rsidP="00657853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886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4C597490" w14:textId="77777777" w:rsidR="00657853" w:rsidRPr="004517A7" w:rsidRDefault="00657853" w:rsidP="00657853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D99DB1" w14:textId="43AF9545" w:rsidR="00657853" w:rsidRPr="004517A7" w:rsidRDefault="00657853" w:rsidP="00657853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8,260</w:t>
            </w:r>
          </w:p>
        </w:tc>
        <w:tc>
          <w:tcPr>
            <w:tcW w:w="182" w:type="dxa"/>
            <w:shd w:val="clear" w:color="auto" w:fill="auto"/>
          </w:tcPr>
          <w:p w14:paraId="1D835FED" w14:textId="77777777" w:rsidR="00657853" w:rsidRPr="004517A7" w:rsidRDefault="00657853" w:rsidP="00657853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03CBA8" w14:textId="16A20C52" w:rsidR="00657853" w:rsidRPr="004517A7" w:rsidRDefault="0006107C" w:rsidP="00657853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A8CD97" w14:textId="77777777" w:rsidR="00657853" w:rsidRPr="004517A7" w:rsidRDefault="00657853" w:rsidP="00657853">
            <w:pPr>
              <w:tabs>
                <w:tab w:val="decimal" w:pos="882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E3E05D" w14:textId="05DA3BB5" w:rsidR="00657853" w:rsidRPr="004517A7" w:rsidRDefault="00657853" w:rsidP="00657853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657853" w:rsidRPr="004517A7" w14:paraId="1C91F6A4" w14:textId="77777777" w:rsidTr="00837E2B">
        <w:tc>
          <w:tcPr>
            <w:tcW w:w="4227" w:type="dxa"/>
            <w:shd w:val="clear" w:color="auto" w:fill="auto"/>
            <w:vAlign w:val="bottom"/>
          </w:tcPr>
          <w:p w14:paraId="029095D8" w14:textId="1E53EDD5" w:rsidR="00657853" w:rsidRPr="004517A7" w:rsidRDefault="00657853" w:rsidP="00657853">
            <w:pPr>
              <w:spacing w:line="24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FD139D6" w14:textId="77777777" w:rsidR="00657853" w:rsidRPr="004517A7" w:rsidRDefault="00657853" w:rsidP="00657853">
            <w:pPr>
              <w:tabs>
                <w:tab w:val="decimal" w:pos="539"/>
              </w:tabs>
              <w:spacing w:line="240" w:lineRule="exact"/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18A4B3B1" w14:textId="77777777" w:rsidR="00657853" w:rsidRPr="004517A7" w:rsidRDefault="00657853" w:rsidP="00657853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18E5BE8" w14:textId="77777777" w:rsidR="00657853" w:rsidRPr="004517A7" w:rsidRDefault="00657853" w:rsidP="00657853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4D687526" w14:textId="77777777" w:rsidR="00657853" w:rsidRPr="004517A7" w:rsidRDefault="00657853" w:rsidP="00657853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B63108B" w14:textId="77777777" w:rsidR="00657853" w:rsidRPr="004517A7" w:rsidRDefault="00657853" w:rsidP="00657853">
            <w:pPr>
              <w:tabs>
                <w:tab w:val="decimal" w:pos="539"/>
              </w:tabs>
              <w:spacing w:line="240" w:lineRule="exact"/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7E6C5A" w14:textId="77777777" w:rsidR="00657853" w:rsidRPr="004517A7" w:rsidRDefault="00657853" w:rsidP="00657853">
            <w:pPr>
              <w:tabs>
                <w:tab w:val="decimal" w:pos="882"/>
              </w:tabs>
              <w:spacing w:line="240" w:lineRule="exact"/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70F99F4" w14:textId="77777777" w:rsidR="00657853" w:rsidRPr="004517A7" w:rsidRDefault="00657853" w:rsidP="00657853">
            <w:pPr>
              <w:tabs>
                <w:tab w:val="decimal" w:pos="882"/>
              </w:tabs>
              <w:spacing w:line="240" w:lineRule="exact"/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57853" w:rsidRPr="004517A7" w14:paraId="4351DBA3" w14:textId="77777777" w:rsidTr="00837E2B">
        <w:tc>
          <w:tcPr>
            <w:tcW w:w="4227" w:type="dxa"/>
            <w:shd w:val="clear" w:color="auto" w:fill="auto"/>
            <w:vAlign w:val="bottom"/>
          </w:tcPr>
          <w:p w14:paraId="26AFB29E" w14:textId="6B3A115F" w:rsidR="00657853" w:rsidRPr="004517A7" w:rsidRDefault="00657853" w:rsidP="00657853">
            <w:pPr>
              <w:ind w:right="5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เจ้าหนี้อื่น - กิจการที่เกี่ยวข้องกัน</w:t>
            </w:r>
            <w:r w:rsidRPr="004517A7">
              <w:rPr>
                <w:rFonts w:ascii="Angsana New" w:hAnsi="Angsana New" w:hint="cs"/>
                <w:b/>
                <w:bCs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b/>
                <w:bCs/>
                <w:sz w:val="28"/>
                <w:lang w:val="en-GB"/>
              </w:rPr>
              <w:t>(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ดูหมายเหตุข้อ </w:t>
            </w:r>
            <w:r w:rsidR="0006107C" w:rsidRPr="004517A7">
              <w:rPr>
                <w:rFonts w:ascii="Angsana New" w:hAnsi="Angsana New"/>
                <w:b/>
                <w:bCs/>
                <w:sz w:val="28"/>
              </w:rPr>
              <w:t>26</w:t>
            </w:r>
            <w:r w:rsidRPr="004517A7">
              <w:rPr>
                <w:rFonts w:ascii="Angsana New" w:hAnsi="Angsana New" w:hint="cs"/>
                <w:b/>
                <w:bCs/>
                <w:sz w:val="2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D64245A" w14:textId="77777777" w:rsidR="00657853" w:rsidRPr="004517A7" w:rsidRDefault="00657853" w:rsidP="00657853">
            <w:pPr>
              <w:tabs>
                <w:tab w:val="decimal" w:pos="539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45D35913" w14:textId="77777777" w:rsidR="00657853" w:rsidRPr="004517A7" w:rsidRDefault="00657853" w:rsidP="00657853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80D1993" w14:textId="77777777" w:rsidR="00657853" w:rsidRPr="004517A7" w:rsidRDefault="00657853" w:rsidP="00657853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099AF6EB" w14:textId="77777777" w:rsidR="00657853" w:rsidRPr="004517A7" w:rsidRDefault="00657853" w:rsidP="00657853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FF5909" w14:textId="77777777" w:rsidR="00657853" w:rsidRPr="004517A7" w:rsidRDefault="00657853" w:rsidP="00657853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076293" w14:textId="77777777" w:rsidR="00657853" w:rsidRPr="004517A7" w:rsidRDefault="00657853" w:rsidP="00657853">
            <w:pPr>
              <w:tabs>
                <w:tab w:val="decimal" w:pos="882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115D4CA4" w14:textId="77777777" w:rsidR="00657853" w:rsidRPr="004517A7" w:rsidRDefault="00657853" w:rsidP="00657853">
            <w:pPr>
              <w:tabs>
                <w:tab w:val="decimal" w:pos="882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6107C" w:rsidRPr="004517A7" w14:paraId="78046F71" w14:textId="77777777" w:rsidTr="00837E2B">
        <w:tc>
          <w:tcPr>
            <w:tcW w:w="4227" w:type="dxa"/>
            <w:shd w:val="clear" w:color="auto" w:fill="auto"/>
            <w:vAlign w:val="bottom"/>
          </w:tcPr>
          <w:p w14:paraId="3663CE90" w14:textId="77777777" w:rsidR="0006107C" w:rsidRPr="004517A7" w:rsidRDefault="0006107C" w:rsidP="0006107C">
            <w:pPr>
              <w:ind w:righ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F835B1" w14:textId="61BF6DCB" w:rsidR="0006107C" w:rsidRPr="004517A7" w:rsidRDefault="0006107C" w:rsidP="0006107C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263096CD" w14:textId="77777777" w:rsidR="0006107C" w:rsidRPr="004517A7" w:rsidRDefault="0006107C" w:rsidP="0006107C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1160599" w14:textId="55737920" w:rsidR="0006107C" w:rsidRPr="004517A7" w:rsidRDefault="0006107C" w:rsidP="0006107C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13,869</w:t>
            </w:r>
          </w:p>
        </w:tc>
        <w:tc>
          <w:tcPr>
            <w:tcW w:w="182" w:type="dxa"/>
            <w:shd w:val="clear" w:color="auto" w:fill="auto"/>
          </w:tcPr>
          <w:p w14:paraId="34E1913B" w14:textId="77777777" w:rsidR="0006107C" w:rsidRPr="004517A7" w:rsidRDefault="0006107C" w:rsidP="0006107C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8D4552" w14:textId="7EF4B20B" w:rsidR="0006107C" w:rsidRPr="004517A7" w:rsidRDefault="0006107C" w:rsidP="0006107C">
            <w:pPr>
              <w:tabs>
                <w:tab w:val="decimal" w:pos="90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A9402A" w14:textId="77777777" w:rsidR="0006107C" w:rsidRPr="004517A7" w:rsidRDefault="0006107C" w:rsidP="0006107C">
            <w:pPr>
              <w:tabs>
                <w:tab w:val="decimal" w:pos="882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bottom"/>
          </w:tcPr>
          <w:p w14:paraId="120F823F" w14:textId="1B063748" w:rsidR="0006107C" w:rsidRPr="004517A7" w:rsidRDefault="0006107C" w:rsidP="0006107C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13,869</w:t>
            </w:r>
          </w:p>
        </w:tc>
      </w:tr>
      <w:tr w:rsidR="0006107C" w:rsidRPr="004517A7" w14:paraId="597F9FA4" w14:textId="77777777" w:rsidTr="00837E2B">
        <w:tc>
          <w:tcPr>
            <w:tcW w:w="4227" w:type="dxa"/>
            <w:shd w:val="clear" w:color="auto" w:fill="auto"/>
            <w:vAlign w:val="bottom"/>
          </w:tcPr>
          <w:p w14:paraId="77CB49AD" w14:textId="520FC58F" w:rsidR="0006107C" w:rsidRPr="004517A7" w:rsidRDefault="0006107C" w:rsidP="0006107C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65773" w14:textId="4F122D4E" w:rsidR="0006107C" w:rsidRPr="004517A7" w:rsidRDefault="0006107C" w:rsidP="0006107C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55E5BC4E" w14:textId="77777777" w:rsidR="0006107C" w:rsidRPr="004517A7" w:rsidRDefault="0006107C" w:rsidP="0006107C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5DAE5" w14:textId="4C0005AD" w:rsidR="0006107C" w:rsidRPr="004517A7" w:rsidRDefault="0006107C" w:rsidP="0006107C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4,000</w:t>
            </w:r>
          </w:p>
        </w:tc>
        <w:tc>
          <w:tcPr>
            <w:tcW w:w="182" w:type="dxa"/>
            <w:shd w:val="clear" w:color="auto" w:fill="auto"/>
          </w:tcPr>
          <w:p w14:paraId="695B65DF" w14:textId="77777777" w:rsidR="0006107C" w:rsidRPr="004517A7" w:rsidRDefault="0006107C" w:rsidP="0006107C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5FFE51" w14:textId="404B0E1A" w:rsidR="0006107C" w:rsidRPr="004517A7" w:rsidRDefault="0006107C" w:rsidP="0006107C">
            <w:pPr>
              <w:tabs>
                <w:tab w:val="decimal" w:pos="90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AC4F40" w14:textId="77777777" w:rsidR="0006107C" w:rsidRPr="004517A7" w:rsidRDefault="0006107C" w:rsidP="0006107C">
            <w:pPr>
              <w:tabs>
                <w:tab w:val="decimal" w:pos="882"/>
              </w:tabs>
              <w:ind w:left="-126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944C2" w14:textId="3862D439" w:rsidR="0006107C" w:rsidRPr="004517A7" w:rsidRDefault="0006107C" w:rsidP="00214143">
            <w:pPr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06107C" w:rsidRPr="004517A7" w14:paraId="1D234B6C" w14:textId="77777777" w:rsidTr="00837E2B">
        <w:tc>
          <w:tcPr>
            <w:tcW w:w="4227" w:type="dxa"/>
            <w:shd w:val="clear" w:color="auto" w:fill="auto"/>
            <w:vAlign w:val="bottom"/>
          </w:tcPr>
          <w:p w14:paraId="5BF9A72E" w14:textId="77777777" w:rsidR="0006107C" w:rsidRPr="004517A7" w:rsidRDefault="0006107C" w:rsidP="0006107C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รวมเจ้าหนี้อื่น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8F6A74" w14:textId="0760F17D" w:rsidR="0006107C" w:rsidRPr="004517A7" w:rsidRDefault="0006107C" w:rsidP="0006107C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7FF39657" w14:textId="77777777" w:rsidR="0006107C" w:rsidRPr="004517A7" w:rsidRDefault="0006107C" w:rsidP="0006107C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DB7C45" w14:textId="666F0AF2" w:rsidR="0006107C" w:rsidRPr="004517A7" w:rsidRDefault="0006107C" w:rsidP="0006107C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>17,869</w:t>
            </w:r>
          </w:p>
        </w:tc>
        <w:tc>
          <w:tcPr>
            <w:tcW w:w="182" w:type="dxa"/>
            <w:shd w:val="clear" w:color="auto" w:fill="auto"/>
          </w:tcPr>
          <w:p w14:paraId="053B35DE" w14:textId="77777777" w:rsidR="0006107C" w:rsidRPr="004517A7" w:rsidRDefault="0006107C" w:rsidP="0006107C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8E2E1C" w14:textId="1A68BFC8" w:rsidR="0006107C" w:rsidRPr="004517A7" w:rsidRDefault="0006107C" w:rsidP="0006107C">
            <w:pPr>
              <w:tabs>
                <w:tab w:val="decimal" w:pos="90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8BC54F" w14:textId="77777777" w:rsidR="0006107C" w:rsidRPr="004517A7" w:rsidRDefault="0006107C" w:rsidP="0006107C">
            <w:pPr>
              <w:tabs>
                <w:tab w:val="decimal" w:pos="882"/>
              </w:tabs>
              <w:ind w:left="-126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1D3913" w14:textId="20F8AE27" w:rsidR="0006107C" w:rsidRPr="004517A7" w:rsidRDefault="0006107C" w:rsidP="00214143">
            <w:pPr>
              <w:tabs>
                <w:tab w:val="decimal" w:pos="895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</w:rPr>
              <w:t>13,869</w:t>
            </w:r>
          </w:p>
        </w:tc>
      </w:tr>
      <w:tr w:rsidR="0006107C" w:rsidRPr="004517A7" w14:paraId="3CC308F7" w14:textId="77777777" w:rsidTr="00837E2B">
        <w:tc>
          <w:tcPr>
            <w:tcW w:w="4227" w:type="dxa"/>
            <w:shd w:val="clear" w:color="auto" w:fill="auto"/>
            <w:vAlign w:val="bottom"/>
          </w:tcPr>
          <w:p w14:paraId="7ABAFDF7" w14:textId="77777777" w:rsidR="0006107C" w:rsidRPr="004517A7" w:rsidRDefault="0006107C" w:rsidP="0006107C">
            <w:pPr>
              <w:spacing w:line="240" w:lineRule="exact"/>
              <w:ind w:right="-3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DEFB4" w14:textId="77777777" w:rsidR="0006107C" w:rsidRPr="004517A7" w:rsidRDefault="0006107C" w:rsidP="0006107C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15D1B9B7" w14:textId="77777777" w:rsidR="0006107C" w:rsidRPr="004517A7" w:rsidRDefault="0006107C" w:rsidP="0006107C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E558F" w14:textId="77777777" w:rsidR="0006107C" w:rsidRPr="004517A7" w:rsidRDefault="0006107C" w:rsidP="0006107C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6BB50BA4" w14:textId="77777777" w:rsidR="0006107C" w:rsidRPr="004517A7" w:rsidRDefault="0006107C" w:rsidP="0006107C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C715D" w14:textId="77777777" w:rsidR="0006107C" w:rsidRPr="004517A7" w:rsidRDefault="0006107C" w:rsidP="0006107C">
            <w:pPr>
              <w:tabs>
                <w:tab w:val="decimal" w:pos="900"/>
              </w:tabs>
              <w:spacing w:line="240" w:lineRule="exact"/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E5CE14" w14:textId="77777777" w:rsidR="0006107C" w:rsidRPr="004517A7" w:rsidRDefault="0006107C" w:rsidP="0006107C">
            <w:pPr>
              <w:tabs>
                <w:tab w:val="decimal" w:pos="882"/>
              </w:tabs>
              <w:spacing w:line="240" w:lineRule="exact"/>
              <w:ind w:left="-126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FD88B" w14:textId="77777777" w:rsidR="0006107C" w:rsidRPr="004517A7" w:rsidRDefault="0006107C" w:rsidP="0006107C">
            <w:pPr>
              <w:tabs>
                <w:tab w:val="decimal" w:pos="958"/>
              </w:tabs>
              <w:spacing w:line="240" w:lineRule="exact"/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6107C" w:rsidRPr="004517A7" w14:paraId="62466ED0" w14:textId="77777777" w:rsidTr="00837E2B">
        <w:tc>
          <w:tcPr>
            <w:tcW w:w="4227" w:type="dxa"/>
            <w:shd w:val="clear" w:color="auto" w:fill="auto"/>
            <w:vAlign w:val="bottom"/>
          </w:tcPr>
          <w:p w14:paraId="5DEFBBE3" w14:textId="053CBA5F" w:rsidR="0006107C" w:rsidRPr="004517A7" w:rsidRDefault="0006107C" w:rsidP="0006107C">
            <w:pPr>
              <w:ind w:right="5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ค่าใช้จ่ายค้างจ่าย - กิจการที่เกี่ยวข้องกัน</w:t>
            </w:r>
            <w:r w:rsidRPr="004517A7">
              <w:rPr>
                <w:rFonts w:ascii="Angsana New" w:hAnsi="Angsana New" w:hint="cs"/>
                <w:b/>
                <w:bCs/>
                <w:sz w:val="28"/>
              </w:rPr>
              <w:t xml:space="preserve"> </w:t>
            </w:r>
          </w:p>
          <w:p w14:paraId="16AA5F18" w14:textId="6C04C00B" w:rsidR="0006107C" w:rsidRPr="004517A7" w:rsidRDefault="0006107C" w:rsidP="00214143">
            <w:pPr>
              <w:ind w:left="183" w:right="5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lang w:val="en-GB"/>
              </w:rPr>
              <w:t>(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ดูหมายเหตุข้อ </w:t>
            </w:r>
            <w:r w:rsidRPr="004517A7">
              <w:rPr>
                <w:rFonts w:ascii="Angsana New" w:hAnsi="Angsana New" w:hint="cs"/>
                <w:b/>
                <w:bCs/>
                <w:sz w:val="28"/>
              </w:rPr>
              <w:t>2</w:t>
            </w:r>
            <w:r w:rsidRPr="004517A7">
              <w:rPr>
                <w:rFonts w:ascii="Angsana New" w:hAnsi="Angsana New"/>
                <w:b/>
                <w:bCs/>
                <w:sz w:val="28"/>
                <w:lang w:val="en-GB"/>
              </w:rPr>
              <w:t>6</w:t>
            </w:r>
            <w:r w:rsidRPr="004517A7">
              <w:rPr>
                <w:rFonts w:ascii="Angsana New" w:hAnsi="Angsana New" w:hint="cs"/>
                <w:b/>
                <w:bCs/>
                <w:sz w:val="2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10EC814" w14:textId="77777777" w:rsidR="0006107C" w:rsidRPr="004517A7" w:rsidRDefault="0006107C" w:rsidP="0006107C">
            <w:pPr>
              <w:tabs>
                <w:tab w:val="decimal" w:pos="958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dxa"/>
            <w:shd w:val="clear" w:color="auto" w:fill="auto"/>
          </w:tcPr>
          <w:p w14:paraId="4F1E6F1F" w14:textId="77777777" w:rsidR="0006107C" w:rsidRPr="004517A7" w:rsidRDefault="0006107C" w:rsidP="0006107C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gridSpan w:val="3"/>
            <w:shd w:val="clear" w:color="auto" w:fill="auto"/>
          </w:tcPr>
          <w:p w14:paraId="5D99D984" w14:textId="77777777" w:rsidR="0006107C" w:rsidRPr="004517A7" w:rsidRDefault="0006107C" w:rsidP="0006107C">
            <w:pPr>
              <w:tabs>
                <w:tab w:val="decimal" w:pos="539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723A9450" w14:textId="77777777" w:rsidR="0006107C" w:rsidRPr="004517A7" w:rsidRDefault="0006107C" w:rsidP="0006107C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C58A877" w14:textId="77777777" w:rsidR="0006107C" w:rsidRPr="004517A7" w:rsidRDefault="0006107C" w:rsidP="0006107C">
            <w:pPr>
              <w:tabs>
                <w:tab w:val="decimal" w:pos="539"/>
              </w:tabs>
              <w:ind w:left="-18"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43AA30" w14:textId="77777777" w:rsidR="0006107C" w:rsidRPr="004517A7" w:rsidRDefault="0006107C" w:rsidP="0006107C">
            <w:pPr>
              <w:tabs>
                <w:tab w:val="decimal" w:pos="882"/>
              </w:tabs>
              <w:ind w:left="-18"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3EE49575" w14:textId="77777777" w:rsidR="0006107C" w:rsidRPr="004517A7" w:rsidRDefault="0006107C" w:rsidP="0006107C">
            <w:pPr>
              <w:tabs>
                <w:tab w:val="decimal" w:pos="539"/>
              </w:tabs>
              <w:ind w:left="-18" w:right="10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6107C" w:rsidRPr="004517A7" w14:paraId="5C76B60E" w14:textId="77777777" w:rsidTr="00837E2B">
        <w:tc>
          <w:tcPr>
            <w:tcW w:w="4227" w:type="dxa"/>
            <w:shd w:val="clear" w:color="auto" w:fill="auto"/>
            <w:vAlign w:val="bottom"/>
          </w:tcPr>
          <w:p w14:paraId="5F103929" w14:textId="77777777" w:rsidR="0006107C" w:rsidRPr="004517A7" w:rsidRDefault="0006107C" w:rsidP="0006107C">
            <w:pPr>
              <w:ind w:right="5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0C6DB77C" w14:textId="54C9E80C" w:rsidR="0006107C" w:rsidRPr="004517A7" w:rsidRDefault="0006107C" w:rsidP="0006107C">
            <w:pPr>
              <w:tabs>
                <w:tab w:val="decimal" w:pos="958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6824BE80" w14:textId="77777777" w:rsidR="0006107C" w:rsidRPr="004517A7" w:rsidRDefault="0006107C" w:rsidP="0006107C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gridSpan w:val="3"/>
            <w:shd w:val="clear" w:color="auto" w:fill="auto"/>
          </w:tcPr>
          <w:p w14:paraId="64AD2604" w14:textId="2BF59BD2" w:rsidR="0006107C" w:rsidRPr="004517A7" w:rsidRDefault="0006107C" w:rsidP="0006107C">
            <w:pPr>
              <w:tabs>
                <w:tab w:val="decimal" w:pos="539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1984869" w14:textId="77777777" w:rsidR="0006107C" w:rsidRPr="004517A7" w:rsidRDefault="0006107C" w:rsidP="0006107C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1EBFA2" w14:textId="0D485678" w:rsidR="0006107C" w:rsidRPr="004517A7" w:rsidRDefault="0006107C" w:rsidP="00214143">
            <w:pPr>
              <w:tabs>
                <w:tab w:val="decimal" w:pos="539"/>
              </w:tabs>
              <w:ind w:left="-18" w:right="91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AA7B5F" w14:textId="77777777" w:rsidR="0006107C" w:rsidRPr="004517A7" w:rsidRDefault="0006107C" w:rsidP="0006107C">
            <w:pPr>
              <w:tabs>
                <w:tab w:val="decimal" w:pos="882"/>
              </w:tabs>
              <w:ind w:left="-18"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3F4BDD54" w14:textId="2C0738DB" w:rsidR="0006107C" w:rsidRPr="004517A7" w:rsidRDefault="0006107C" w:rsidP="0006107C">
            <w:pPr>
              <w:tabs>
                <w:tab w:val="decimal" w:pos="539"/>
              </w:tabs>
              <w:ind w:left="-18" w:right="10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32</w:t>
            </w:r>
          </w:p>
        </w:tc>
      </w:tr>
      <w:tr w:rsidR="0006107C" w:rsidRPr="004517A7" w14:paraId="6686B944" w14:textId="77777777" w:rsidTr="00837E2B">
        <w:tc>
          <w:tcPr>
            <w:tcW w:w="4227" w:type="dxa"/>
            <w:shd w:val="clear" w:color="auto" w:fill="auto"/>
            <w:vAlign w:val="bottom"/>
          </w:tcPr>
          <w:p w14:paraId="51332F6C" w14:textId="77777777" w:rsidR="0006107C" w:rsidRPr="004517A7" w:rsidRDefault="0006107C" w:rsidP="0006107C">
            <w:pPr>
              <w:ind w:righ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shd w:val="clear" w:color="auto" w:fill="auto"/>
          </w:tcPr>
          <w:p w14:paraId="33AF1123" w14:textId="10EAA8C0" w:rsidR="0006107C" w:rsidRPr="004517A7" w:rsidRDefault="0006107C" w:rsidP="0006107C">
            <w:pPr>
              <w:tabs>
                <w:tab w:val="decimal" w:pos="539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284</w:t>
            </w:r>
          </w:p>
        </w:tc>
        <w:tc>
          <w:tcPr>
            <w:tcW w:w="162" w:type="dxa"/>
            <w:shd w:val="clear" w:color="auto" w:fill="auto"/>
          </w:tcPr>
          <w:p w14:paraId="5E312974" w14:textId="77777777" w:rsidR="0006107C" w:rsidRPr="004517A7" w:rsidRDefault="0006107C" w:rsidP="0006107C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gridSpan w:val="3"/>
            <w:shd w:val="clear" w:color="auto" w:fill="auto"/>
          </w:tcPr>
          <w:p w14:paraId="1F103AC2" w14:textId="08361C57" w:rsidR="0006107C" w:rsidRPr="004517A7" w:rsidRDefault="0006107C" w:rsidP="0006107C">
            <w:pPr>
              <w:tabs>
                <w:tab w:val="decimal" w:pos="539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631</w:t>
            </w:r>
          </w:p>
        </w:tc>
        <w:tc>
          <w:tcPr>
            <w:tcW w:w="182" w:type="dxa"/>
            <w:shd w:val="clear" w:color="auto" w:fill="auto"/>
          </w:tcPr>
          <w:p w14:paraId="4CAAE25E" w14:textId="77777777" w:rsidR="0006107C" w:rsidRPr="004517A7" w:rsidRDefault="0006107C" w:rsidP="0006107C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BB0B56" w14:textId="2B29DF6F" w:rsidR="0006107C" w:rsidRPr="004517A7" w:rsidRDefault="0006107C" w:rsidP="0006107C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AEBE40" w14:textId="77777777" w:rsidR="0006107C" w:rsidRPr="004517A7" w:rsidRDefault="0006107C" w:rsidP="0006107C">
            <w:pPr>
              <w:tabs>
                <w:tab w:val="decimal" w:pos="882"/>
              </w:tabs>
              <w:ind w:left="-18"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06C59F8E" w14:textId="6B9A6574" w:rsidR="0006107C" w:rsidRPr="004517A7" w:rsidRDefault="0006107C" w:rsidP="0006107C">
            <w:pPr>
              <w:tabs>
                <w:tab w:val="decimal" w:pos="539"/>
              </w:tabs>
              <w:ind w:left="-18" w:right="10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06107C" w:rsidRPr="004517A7" w14:paraId="55FCDFBE" w14:textId="77777777" w:rsidTr="00837E2B">
        <w:tc>
          <w:tcPr>
            <w:tcW w:w="4227" w:type="dxa"/>
            <w:shd w:val="clear" w:color="auto" w:fill="auto"/>
            <w:vAlign w:val="bottom"/>
          </w:tcPr>
          <w:p w14:paraId="32EDF16A" w14:textId="1941B7A8" w:rsidR="0006107C" w:rsidRPr="004517A7" w:rsidRDefault="0006107C" w:rsidP="0006107C">
            <w:pPr>
              <w:ind w:right="5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D53388F" w14:textId="211BAB7C" w:rsidR="0006107C" w:rsidRPr="004517A7" w:rsidRDefault="0006107C" w:rsidP="0006107C">
            <w:pPr>
              <w:tabs>
                <w:tab w:val="decimal" w:pos="539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620</w:t>
            </w:r>
          </w:p>
        </w:tc>
        <w:tc>
          <w:tcPr>
            <w:tcW w:w="162" w:type="dxa"/>
            <w:shd w:val="clear" w:color="auto" w:fill="auto"/>
          </w:tcPr>
          <w:p w14:paraId="2CADC9F9" w14:textId="77777777" w:rsidR="0006107C" w:rsidRPr="004517A7" w:rsidRDefault="0006107C" w:rsidP="0006107C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gridSpan w:val="3"/>
            <w:shd w:val="clear" w:color="auto" w:fill="auto"/>
          </w:tcPr>
          <w:p w14:paraId="222A3165" w14:textId="0E7D1DDB" w:rsidR="0006107C" w:rsidRPr="004517A7" w:rsidRDefault="0006107C" w:rsidP="0006107C">
            <w:pPr>
              <w:tabs>
                <w:tab w:val="decimal" w:pos="539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377</w:t>
            </w:r>
          </w:p>
        </w:tc>
        <w:tc>
          <w:tcPr>
            <w:tcW w:w="182" w:type="dxa"/>
            <w:shd w:val="clear" w:color="auto" w:fill="auto"/>
          </w:tcPr>
          <w:p w14:paraId="47B5C4A9" w14:textId="77777777" w:rsidR="0006107C" w:rsidRPr="004517A7" w:rsidRDefault="0006107C" w:rsidP="0006107C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346607D" w14:textId="006D74C1" w:rsidR="0006107C" w:rsidRPr="004517A7" w:rsidRDefault="0006107C" w:rsidP="0006107C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F04DC3" w14:textId="77777777" w:rsidR="0006107C" w:rsidRPr="004517A7" w:rsidRDefault="0006107C" w:rsidP="0006107C">
            <w:pPr>
              <w:tabs>
                <w:tab w:val="decimal" w:pos="882"/>
              </w:tabs>
              <w:ind w:left="-18"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66E40E13" w14:textId="4B3AAB8F" w:rsidR="0006107C" w:rsidRPr="004517A7" w:rsidRDefault="0006107C" w:rsidP="0006107C">
            <w:pPr>
              <w:tabs>
                <w:tab w:val="decimal" w:pos="539"/>
              </w:tabs>
              <w:ind w:left="-18" w:right="10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</w:tr>
      <w:tr w:rsidR="0006107C" w:rsidRPr="004517A7" w14:paraId="4AB9F447" w14:textId="77777777" w:rsidTr="00837E2B">
        <w:tc>
          <w:tcPr>
            <w:tcW w:w="4227" w:type="dxa"/>
            <w:shd w:val="clear" w:color="auto" w:fill="auto"/>
            <w:vAlign w:val="bottom"/>
          </w:tcPr>
          <w:p w14:paraId="0F41DC47" w14:textId="4CFE2B08" w:rsidR="0006107C" w:rsidRPr="004517A7" w:rsidRDefault="0006107C" w:rsidP="0006107C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รวมค่าใช้จ่ายค้างจ่าย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AC3840" w14:textId="11DA488C" w:rsidR="0006107C" w:rsidRPr="004517A7" w:rsidRDefault="0006107C" w:rsidP="0006107C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904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25F6F2C0" w14:textId="77777777" w:rsidR="0006107C" w:rsidRPr="004517A7" w:rsidRDefault="0006107C" w:rsidP="0006107C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CB8133" w14:textId="248818C1" w:rsidR="0006107C" w:rsidRPr="004517A7" w:rsidRDefault="0006107C" w:rsidP="0006107C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1,008</w:t>
            </w:r>
          </w:p>
        </w:tc>
        <w:tc>
          <w:tcPr>
            <w:tcW w:w="182" w:type="dxa"/>
            <w:shd w:val="clear" w:color="auto" w:fill="auto"/>
          </w:tcPr>
          <w:p w14:paraId="53284603" w14:textId="77777777" w:rsidR="0006107C" w:rsidRPr="004517A7" w:rsidRDefault="0006107C" w:rsidP="0006107C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12BBAE" w14:textId="0224B1E9" w:rsidR="0006107C" w:rsidRPr="004517A7" w:rsidRDefault="0006107C" w:rsidP="0006107C">
            <w:pPr>
              <w:tabs>
                <w:tab w:val="decimal" w:pos="90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B6CCD7" w14:textId="77777777" w:rsidR="0006107C" w:rsidRPr="004517A7" w:rsidRDefault="0006107C" w:rsidP="0006107C">
            <w:pPr>
              <w:tabs>
                <w:tab w:val="decimal" w:pos="882"/>
              </w:tabs>
              <w:ind w:left="-126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DD2AA7" w14:textId="3834B28C" w:rsidR="0006107C" w:rsidRPr="004517A7" w:rsidRDefault="0006107C" w:rsidP="00214143">
            <w:pPr>
              <w:tabs>
                <w:tab w:val="decimal" w:pos="895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</w:rPr>
              <w:t>32</w:t>
            </w:r>
          </w:p>
        </w:tc>
      </w:tr>
      <w:tr w:rsidR="0006107C" w:rsidRPr="004517A7" w14:paraId="58452EBF" w14:textId="77777777" w:rsidTr="00612385">
        <w:trPr>
          <w:trHeight w:val="213"/>
        </w:trPr>
        <w:tc>
          <w:tcPr>
            <w:tcW w:w="4227" w:type="dxa"/>
            <w:shd w:val="clear" w:color="auto" w:fill="auto"/>
            <w:vAlign w:val="bottom"/>
          </w:tcPr>
          <w:p w14:paraId="6601CA3F" w14:textId="77777777" w:rsidR="0006107C" w:rsidRPr="004517A7" w:rsidRDefault="0006107C" w:rsidP="0006107C">
            <w:pPr>
              <w:spacing w:line="240" w:lineRule="exact"/>
              <w:ind w:right="-3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DB8C9F2" w14:textId="77777777" w:rsidR="0006107C" w:rsidRPr="004517A7" w:rsidRDefault="0006107C" w:rsidP="0006107C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dxa"/>
            <w:shd w:val="clear" w:color="auto" w:fill="auto"/>
          </w:tcPr>
          <w:p w14:paraId="65283ACE" w14:textId="77777777" w:rsidR="0006107C" w:rsidRPr="004517A7" w:rsidRDefault="0006107C" w:rsidP="0006107C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gridSpan w:val="3"/>
            <w:shd w:val="clear" w:color="auto" w:fill="auto"/>
          </w:tcPr>
          <w:p w14:paraId="5364CE45" w14:textId="77777777" w:rsidR="0006107C" w:rsidRPr="004517A7" w:rsidRDefault="0006107C" w:rsidP="0006107C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5D4A1A4F" w14:textId="77777777" w:rsidR="0006107C" w:rsidRPr="004517A7" w:rsidRDefault="0006107C" w:rsidP="0006107C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EE04274" w14:textId="77777777" w:rsidR="0006107C" w:rsidRPr="004517A7" w:rsidRDefault="0006107C" w:rsidP="0006107C">
            <w:pPr>
              <w:tabs>
                <w:tab w:val="decimal" w:pos="539"/>
                <w:tab w:val="left" w:pos="882"/>
              </w:tabs>
              <w:spacing w:line="240" w:lineRule="exact"/>
              <w:ind w:left="-18" w:right="9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C6262B5" w14:textId="77777777" w:rsidR="0006107C" w:rsidRPr="004517A7" w:rsidRDefault="0006107C" w:rsidP="0006107C">
            <w:pPr>
              <w:tabs>
                <w:tab w:val="decimal" w:pos="882"/>
              </w:tabs>
              <w:spacing w:line="240" w:lineRule="exact"/>
              <w:ind w:left="-126" w:right="-10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6571C2A5" w14:textId="77777777" w:rsidR="0006107C" w:rsidRPr="004517A7" w:rsidRDefault="0006107C" w:rsidP="0006107C">
            <w:pPr>
              <w:tabs>
                <w:tab w:val="decimal" w:pos="539"/>
              </w:tabs>
              <w:spacing w:line="240" w:lineRule="exact"/>
              <w:ind w:left="-18" w:right="10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06107C" w:rsidRPr="004517A7" w14:paraId="48262FBE" w14:textId="77777777" w:rsidTr="00837E2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4CFA2F01" w14:textId="77777777" w:rsidR="0006107C" w:rsidRPr="004517A7" w:rsidRDefault="0006107C" w:rsidP="0006107C">
            <w:pPr>
              <w:ind w:right="5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ดอกเบี้ยค้างจ่าย - กิจการที่เกี่ยวข้องกัน</w:t>
            </w:r>
          </w:p>
          <w:p w14:paraId="34EA275C" w14:textId="5883C09F" w:rsidR="0006107C" w:rsidRPr="004517A7" w:rsidRDefault="0006107C" w:rsidP="00214143">
            <w:pPr>
              <w:ind w:left="183" w:right="50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lang w:val="en-GB"/>
              </w:rPr>
              <w:t>(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ดูหมายเหตุข้อ </w:t>
            </w:r>
            <w:r w:rsidRPr="004517A7">
              <w:rPr>
                <w:rFonts w:ascii="Angsana New" w:hAnsi="Angsana New" w:hint="cs"/>
                <w:b/>
                <w:bCs/>
                <w:sz w:val="28"/>
              </w:rPr>
              <w:t>2</w:t>
            </w:r>
            <w:r w:rsidRPr="004517A7">
              <w:rPr>
                <w:rFonts w:ascii="Angsana New" w:hAnsi="Angsana New"/>
                <w:b/>
                <w:bCs/>
                <w:sz w:val="28"/>
                <w:lang w:val="en-GB"/>
              </w:rPr>
              <w:t>6</w:t>
            </w:r>
            <w:r w:rsidRPr="004517A7">
              <w:rPr>
                <w:rFonts w:ascii="Angsana New" w:hAnsi="Angsana New" w:hint="cs"/>
                <w:b/>
                <w:bCs/>
                <w:sz w:val="2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5F4C0C7" w14:textId="77777777" w:rsidR="0006107C" w:rsidRPr="004517A7" w:rsidRDefault="0006107C" w:rsidP="0006107C">
            <w:pPr>
              <w:tabs>
                <w:tab w:val="decimal" w:pos="539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6994494A" w14:textId="77777777" w:rsidR="0006107C" w:rsidRPr="004517A7" w:rsidRDefault="0006107C" w:rsidP="0006107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78CC8228" w14:textId="77777777" w:rsidR="0006107C" w:rsidRPr="004517A7" w:rsidRDefault="0006107C" w:rsidP="0006107C">
            <w:pPr>
              <w:tabs>
                <w:tab w:val="decimal" w:pos="557"/>
              </w:tabs>
              <w:ind w:left="-10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91" w:type="dxa"/>
            <w:gridSpan w:val="2"/>
            <w:shd w:val="clear" w:color="auto" w:fill="auto"/>
          </w:tcPr>
          <w:p w14:paraId="58AA3669" w14:textId="77777777" w:rsidR="0006107C" w:rsidRPr="004517A7" w:rsidRDefault="0006107C" w:rsidP="0006107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F639FB" w14:textId="77777777" w:rsidR="0006107C" w:rsidRPr="004517A7" w:rsidRDefault="0006107C" w:rsidP="0006107C">
            <w:pPr>
              <w:tabs>
                <w:tab w:val="decimal" w:pos="882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1B11DF" w14:textId="77777777" w:rsidR="0006107C" w:rsidRPr="004517A7" w:rsidRDefault="0006107C" w:rsidP="0006107C">
            <w:pPr>
              <w:tabs>
                <w:tab w:val="decimal" w:pos="882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A8980FD" w14:textId="77777777" w:rsidR="0006107C" w:rsidRPr="004517A7" w:rsidRDefault="0006107C" w:rsidP="0006107C">
            <w:pPr>
              <w:tabs>
                <w:tab w:val="decimal" w:pos="539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</w:tr>
      <w:tr w:rsidR="0006107C" w:rsidRPr="004517A7" w14:paraId="2A32A6F4" w14:textId="77777777" w:rsidTr="00B814C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7C0270F3" w14:textId="77777777" w:rsidR="0006107C" w:rsidRPr="004517A7" w:rsidRDefault="0006107C" w:rsidP="0006107C">
            <w:pPr>
              <w:ind w:righ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B40DD2" w14:textId="7ABAC042" w:rsidR="0006107C" w:rsidRPr="004517A7" w:rsidRDefault="0006107C" w:rsidP="0006107C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0A82E85D" w14:textId="77777777" w:rsidR="0006107C" w:rsidRPr="004517A7" w:rsidRDefault="0006107C" w:rsidP="0006107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B18FEAA" w14:textId="33ACF218" w:rsidR="0006107C" w:rsidRPr="004517A7" w:rsidRDefault="0006107C" w:rsidP="0006107C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1" w:type="dxa"/>
            <w:gridSpan w:val="2"/>
            <w:shd w:val="clear" w:color="auto" w:fill="auto"/>
          </w:tcPr>
          <w:p w14:paraId="68EEB984" w14:textId="77777777" w:rsidR="0006107C" w:rsidRPr="004517A7" w:rsidRDefault="0006107C" w:rsidP="0006107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4FDD2A" w14:textId="71224534" w:rsidR="0006107C" w:rsidRPr="004517A7" w:rsidRDefault="0006107C" w:rsidP="0006107C">
            <w:pPr>
              <w:ind w:right="89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10,776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E4506C" w14:textId="77777777" w:rsidR="0006107C" w:rsidRPr="004517A7" w:rsidRDefault="0006107C" w:rsidP="0006107C">
            <w:pPr>
              <w:ind w:right="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EE39F8" w14:textId="484BC161" w:rsidR="0006107C" w:rsidRPr="004517A7" w:rsidRDefault="0006107C" w:rsidP="0006107C">
            <w:pPr>
              <w:tabs>
                <w:tab w:val="decimal" w:pos="882"/>
              </w:tabs>
              <w:ind w:left="-108" w:right="9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12,096</w:t>
            </w:r>
          </w:p>
        </w:tc>
      </w:tr>
      <w:tr w:rsidR="0006107C" w:rsidRPr="004517A7" w14:paraId="203A976F" w14:textId="77777777" w:rsidTr="00B814C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743B9988" w14:textId="77777777" w:rsidR="0006107C" w:rsidRPr="004517A7" w:rsidRDefault="0006107C" w:rsidP="0006107C">
            <w:pPr>
              <w:ind w:righ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2D7DEDC5" w14:textId="696EAFF1" w:rsidR="0006107C" w:rsidRPr="004517A7" w:rsidRDefault="0006107C" w:rsidP="0006107C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53175FAE" w14:textId="77777777" w:rsidR="0006107C" w:rsidRPr="004517A7" w:rsidRDefault="0006107C" w:rsidP="0006107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42BE6A21" w14:textId="2E14874C" w:rsidR="0006107C" w:rsidRPr="004517A7" w:rsidRDefault="0006107C" w:rsidP="0006107C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1,352</w:t>
            </w:r>
          </w:p>
        </w:tc>
        <w:tc>
          <w:tcPr>
            <w:tcW w:w="191" w:type="dxa"/>
            <w:gridSpan w:val="2"/>
            <w:shd w:val="clear" w:color="auto" w:fill="auto"/>
          </w:tcPr>
          <w:p w14:paraId="1DFA5E9D" w14:textId="77777777" w:rsidR="0006107C" w:rsidRPr="004517A7" w:rsidRDefault="0006107C" w:rsidP="0006107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0C72B8" w14:textId="03C9B717" w:rsidR="0006107C" w:rsidRPr="004517A7" w:rsidRDefault="0006107C" w:rsidP="0006107C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99D3D6" w14:textId="77777777" w:rsidR="0006107C" w:rsidRPr="004517A7" w:rsidRDefault="0006107C" w:rsidP="0006107C">
            <w:pPr>
              <w:tabs>
                <w:tab w:val="decimal" w:pos="882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608E28" w14:textId="36DCD7B8" w:rsidR="0006107C" w:rsidRPr="004517A7" w:rsidRDefault="0006107C" w:rsidP="0006107C">
            <w:pPr>
              <w:tabs>
                <w:tab w:val="decimal" w:pos="539"/>
              </w:tabs>
              <w:ind w:left="-108" w:right="9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B814CB" w:rsidRPr="004517A7" w14:paraId="1B118836" w14:textId="77777777" w:rsidTr="00B814C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582C7612" w14:textId="382CF250" w:rsidR="00B814CB" w:rsidRPr="004517A7" w:rsidRDefault="00B814CB" w:rsidP="0006107C">
            <w:pPr>
              <w:ind w:righ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CBA6D73" w14:textId="5C20DC15" w:rsidR="00B814CB" w:rsidRPr="004517A7" w:rsidRDefault="00B814CB" w:rsidP="0006107C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5705B79B" w14:textId="77777777" w:rsidR="00B814CB" w:rsidRPr="004517A7" w:rsidRDefault="00B814CB" w:rsidP="0006107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1161A58E" w14:textId="39360D02" w:rsidR="00B814CB" w:rsidRPr="004517A7" w:rsidRDefault="00B814CB" w:rsidP="0006107C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1" w:type="dxa"/>
            <w:gridSpan w:val="2"/>
            <w:shd w:val="clear" w:color="auto" w:fill="auto"/>
          </w:tcPr>
          <w:p w14:paraId="6A18EFCE" w14:textId="77777777" w:rsidR="00B814CB" w:rsidRPr="004517A7" w:rsidRDefault="00B814CB" w:rsidP="0006107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B4AD04" w14:textId="699DEAE1" w:rsidR="00B814CB" w:rsidRPr="004517A7" w:rsidRDefault="00B814CB" w:rsidP="0006107C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5E63F9" w14:textId="77777777" w:rsidR="00B814CB" w:rsidRPr="004517A7" w:rsidRDefault="00B814CB" w:rsidP="0006107C">
            <w:pPr>
              <w:tabs>
                <w:tab w:val="decimal" w:pos="882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2E020D" w14:textId="6A489BD1" w:rsidR="00B814CB" w:rsidRPr="004517A7" w:rsidRDefault="00B814CB" w:rsidP="0006107C">
            <w:pPr>
              <w:tabs>
                <w:tab w:val="decimal" w:pos="539"/>
              </w:tabs>
              <w:ind w:left="-108" w:right="9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06107C" w:rsidRPr="004517A7" w14:paraId="239D4798" w14:textId="77777777" w:rsidTr="00837E2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02D03D64" w14:textId="77777777" w:rsidR="0006107C" w:rsidRPr="004517A7" w:rsidRDefault="0006107C" w:rsidP="0006107C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รวมดอกเบี้ยค้างจ่าย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CFE46C" w14:textId="0EFDC9DE" w:rsidR="0006107C" w:rsidRPr="004517A7" w:rsidRDefault="00B814CB" w:rsidP="0006107C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077AB478" w14:textId="77777777" w:rsidR="0006107C" w:rsidRPr="004517A7" w:rsidRDefault="0006107C" w:rsidP="0006107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6A10AB" w14:textId="1AA0B701" w:rsidR="0006107C" w:rsidRPr="004517A7" w:rsidRDefault="0006107C" w:rsidP="0006107C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  <w:lang w:val="en-GB"/>
              </w:rPr>
              <w:t>1,352</w:t>
            </w:r>
          </w:p>
        </w:tc>
        <w:tc>
          <w:tcPr>
            <w:tcW w:w="191" w:type="dxa"/>
            <w:gridSpan w:val="2"/>
            <w:shd w:val="clear" w:color="auto" w:fill="auto"/>
          </w:tcPr>
          <w:p w14:paraId="450E135E" w14:textId="77777777" w:rsidR="0006107C" w:rsidRPr="004517A7" w:rsidRDefault="0006107C" w:rsidP="0006107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09C645" w14:textId="43D919AC" w:rsidR="0006107C" w:rsidRPr="004517A7" w:rsidRDefault="0006107C" w:rsidP="0006107C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>10,776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081A69" w14:textId="77777777" w:rsidR="0006107C" w:rsidRPr="004517A7" w:rsidRDefault="0006107C" w:rsidP="0006107C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EA03B6" w14:textId="003A7389" w:rsidR="0006107C" w:rsidRPr="004517A7" w:rsidRDefault="0006107C" w:rsidP="0006107C">
            <w:pPr>
              <w:tabs>
                <w:tab w:val="decimal" w:pos="882"/>
              </w:tabs>
              <w:ind w:left="-108"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</w:rPr>
              <w:t>12,096</w:t>
            </w:r>
          </w:p>
        </w:tc>
      </w:tr>
      <w:tr w:rsidR="0006107C" w:rsidRPr="004517A7" w14:paraId="174C542D" w14:textId="77777777" w:rsidTr="00851C64">
        <w:trPr>
          <w:gridAfter w:val="1"/>
          <w:wAfter w:w="9" w:type="dxa"/>
          <w:trHeight w:val="195"/>
        </w:trPr>
        <w:tc>
          <w:tcPr>
            <w:tcW w:w="4227" w:type="dxa"/>
            <w:shd w:val="clear" w:color="auto" w:fill="auto"/>
            <w:vAlign w:val="bottom"/>
          </w:tcPr>
          <w:p w14:paraId="28AAF3FF" w14:textId="77777777" w:rsidR="0006107C" w:rsidRPr="004517A7" w:rsidRDefault="0006107C" w:rsidP="0006107C">
            <w:pPr>
              <w:spacing w:line="240" w:lineRule="exact"/>
              <w:ind w:right="-3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F493D" w14:textId="77777777" w:rsidR="0006107C" w:rsidRPr="004517A7" w:rsidRDefault="0006107C" w:rsidP="0006107C">
            <w:pPr>
              <w:spacing w:line="240" w:lineRule="exact"/>
              <w:ind w:right="-3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7F898D8F" w14:textId="77777777" w:rsidR="0006107C" w:rsidRPr="004517A7" w:rsidRDefault="0006107C" w:rsidP="0006107C">
            <w:pPr>
              <w:spacing w:line="24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8B670" w14:textId="77777777" w:rsidR="0006107C" w:rsidRPr="004517A7" w:rsidRDefault="0006107C" w:rsidP="0006107C">
            <w:pPr>
              <w:spacing w:line="24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1" w:type="dxa"/>
            <w:gridSpan w:val="2"/>
            <w:shd w:val="clear" w:color="auto" w:fill="auto"/>
          </w:tcPr>
          <w:p w14:paraId="784BBA87" w14:textId="77777777" w:rsidR="0006107C" w:rsidRPr="004517A7" w:rsidRDefault="0006107C" w:rsidP="0006107C">
            <w:pPr>
              <w:spacing w:line="24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FD710" w14:textId="77777777" w:rsidR="0006107C" w:rsidRPr="004517A7" w:rsidRDefault="0006107C" w:rsidP="0006107C">
            <w:pPr>
              <w:spacing w:line="24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2A4AC5" w14:textId="77777777" w:rsidR="0006107C" w:rsidRPr="004517A7" w:rsidRDefault="0006107C" w:rsidP="0006107C">
            <w:pPr>
              <w:spacing w:line="24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325C1" w14:textId="77777777" w:rsidR="0006107C" w:rsidRPr="004517A7" w:rsidRDefault="0006107C" w:rsidP="0006107C">
            <w:pPr>
              <w:spacing w:line="24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06107C" w:rsidRPr="004517A7" w14:paraId="332C5D1A" w14:textId="77777777" w:rsidTr="00837E2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3EAED698" w14:textId="77777777" w:rsidR="0006107C" w:rsidRPr="004517A7" w:rsidRDefault="0006107C" w:rsidP="0006107C">
            <w:pPr>
              <w:ind w:right="5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เงินประกันรับค่าเช่าพื้นที่ - กิจการที่เกี่ยวข้องกัน </w:t>
            </w:r>
          </w:p>
        </w:tc>
        <w:tc>
          <w:tcPr>
            <w:tcW w:w="1080" w:type="dxa"/>
            <w:shd w:val="clear" w:color="auto" w:fill="auto"/>
          </w:tcPr>
          <w:p w14:paraId="546B6859" w14:textId="77777777" w:rsidR="0006107C" w:rsidRPr="004517A7" w:rsidRDefault="0006107C" w:rsidP="0006107C">
            <w:pPr>
              <w:tabs>
                <w:tab w:val="decimal" w:pos="539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378F0416" w14:textId="77777777" w:rsidR="0006107C" w:rsidRPr="004517A7" w:rsidRDefault="0006107C" w:rsidP="0006107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049C8D19" w14:textId="77777777" w:rsidR="0006107C" w:rsidRPr="004517A7" w:rsidRDefault="0006107C" w:rsidP="0006107C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1" w:type="dxa"/>
            <w:gridSpan w:val="2"/>
            <w:shd w:val="clear" w:color="auto" w:fill="auto"/>
          </w:tcPr>
          <w:p w14:paraId="04DDA80A" w14:textId="77777777" w:rsidR="0006107C" w:rsidRPr="004517A7" w:rsidRDefault="0006107C" w:rsidP="0006107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8444B3" w14:textId="77777777" w:rsidR="0006107C" w:rsidRPr="004517A7" w:rsidRDefault="0006107C" w:rsidP="0006107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4C624A" w14:textId="77777777" w:rsidR="0006107C" w:rsidRPr="004517A7" w:rsidRDefault="0006107C" w:rsidP="0006107C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C6393DE" w14:textId="77777777" w:rsidR="0006107C" w:rsidRPr="004517A7" w:rsidRDefault="0006107C" w:rsidP="0006107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</w:tr>
      <w:tr w:rsidR="0006107C" w:rsidRPr="004517A7" w14:paraId="762C9CCA" w14:textId="77777777" w:rsidTr="00837E2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47FC83CA" w14:textId="77777777" w:rsidR="0006107C" w:rsidRPr="004517A7" w:rsidRDefault="0006107C" w:rsidP="0006107C">
            <w:pPr>
              <w:ind w:righ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3D58B1F4" w14:textId="784336CF" w:rsidR="0006107C" w:rsidRPr="004517A7" w:rsidRDefault="0006107C" w:rsidP="0006107C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0EAFA1C1" w14:textId="77777777" w:rsidR="0006107C" w:rsidRPr="004517A7" w:rsidRDefault="0006107C" w:rsidP="0006107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02DD20DD" w14:textId="68CD8B74" w:rsidR="0006107C" w:rsidRPr="004517A7" w:rsidRDefault="0006107C" w:rsidP="0006107C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1" w:type="dxa"/>
            <w:gridSpan w:val="2"/>
            <w:shd w:val="clear" w:color="auto" w:fill="auto"/>
          </w:tcPr>
          <w:p w14:paraId="78427727" w14:textId="77777777" w:rsidR="0006107C" w:rsidRPr="004517A7" w:rsidRDefault="0006107C" w:rsidP="0006107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8E20E34" w14:textId="5B8890DD" w:rsidR="0006107C" w:rsidRPr="004517A7" w:rsidRDefault="0006107C" w:rsidP="0006107C">
            <w:pPr>
              <w:ind w:right="89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231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47B530" w14:textId="77777777" w:rsidR="0006107C" w:rsidRPr="004517A7" w:rsidRDefault="0006107C" w:rsidP="0006107C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0FEB32C" w14:textId="5DC1B03F" w:rsidR="0006107C" w:rsidRPr="004517A7" w:rsidRDefault="0006107C" w:rsidP="0006107C">
            <w:pPr>
              <w:tabs>
                <w:tab w:val="decimal" w:pos="882"/>
              </w:tabs>
              <w:ind w:left="-108" w:right="9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130</w:t>
            </w:r>
          </w:p>
        </w:tc>
      </w:tr>
      <w:tr w:rsidR="0006107C" w:rsidRPr="004517A7" w14:paraId="527A40C2" w14:textId="77777777" w:rsidTr="00837E2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2887E141" w14:textId="77777777" w:rsidR="0006107C" w:rsidRPr="004517A7" w:rsidRDefault="0006107C" w:rsidP="0006107C">
            <w:pPr>
              <w:ind w:righ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7FD9356E" w14:textId="08A9E1AC" w:rsidR="0006107C" w:rsidRPr="004517A7" w:rsidRDefault="0006107C" w:rsidP="0006107C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10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4AE3AD5A" w14:textId="77777777" w:rsidR="0006107C" w:rsidRPr="004517A7" w:rsidRDefault="0006107C" w:rsidP="0006107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1B7E4138" w14:textId="33F8F26E" w:rsidR="0006107C" w:rsidRPr="004517A7" w:rsidRDefault="0006107C" w:rsidP="0006107C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188</w:t>
            </w:r>
          </w:p>
        </w:tc>
        <w:tc>
          <w:tcPr>
            <w:tcW w:w="191" w:type="dxa"/>
            <w:gridSpan w:val="2"/>
            <w:shd w:val="clear" w:color="auto" w:fill="auto"/>
          </w:tcPr>
          <w:p w14:paraId="5598CDEB" w14:textId="77777777" w:rsidR="0006107C" w:rsidRPr="004517A7" w:rsidRDefault="0006107C" w:rsidP="0006107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220A2A3" w14:textId="3861E38E" w:rsidR="0006107C" w:rsidRPr="004517A7" w:rsidRDefault="0006107C" w:rsidP="0006107C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0C2122" w14:textId="77777777" w:rsidR="0006107C" w:rsidRPr="004517A7" w:rsidRDefault="0006107C" w:rsidP="0006107C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15FC7A2" w14:textId="3048E053" w:rsidR="0006107C" w:rsidRPr="004517A7" w:rsidRDefault="0006107C" w:rsidP="0006107C">
            <w:pPr>
              <w:tabs>
                <w:tab w:val="decimal" w:pos="539"/>
              </w:tabs>
              <w:ind w:left="-108" w:right="9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188</w:t>
            </w:r>
          </w:p>
        </w:tc>
      </w:tr>
      <w:tr w:rsidR="0006107C" w:rsidRPr="004517A7" w14:paraId="0B96AEEE" w14:textId="77777777" w:rsidTr="00837E2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37132114" w14:textId="77777777" w:rsidR="0006107C" w:rsidRPr="004517A7" w:rsidRDefault="0006107C" w:rsidP="0006107C">
            <w:pPr>
              <w:ind w:right="5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รวมเงินประกันรับค่าเช่าพื้นที่ - กิจการที่เกี่ยวข้องกัน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E8CFF5" w14:textId="030400E0" w:rsidR="0006107C" w:rsidRPr="004517A7" w:rsidRDefault="0006107C" w:rsidP="0006107C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10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457EE616" w14:textId="77777777" w:rsidR="0006107C" w:rsidRPr="004517A7" w:rsidRDefault="0006107C" w:rsidP="0006107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4DAC0A" w14:textId="7341734B" w:rsidR="0006107C" w:rsidRPr="004517A7" w:rsidRDefault="0006107C" w:rsidP="0006107C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188</w:t>
            </w:r>
          </w:p>
        </w:tc>
        <w:tc>
          <w:tcPr>
            <w:tcW w:w="191" w:type="dxa"/>
            <w:gridSpan w:val="2"/>
            <w:shd w:val="clear" w:color="auto" w:fill="auto"/>
          </w:tcPr>
          <w:p w14:paraId="2ECDD181" w14:textId="77777777" w:rsidR="0006107C" w:rsidRPr="004517A7" w:rsidRDefault="0006107C" w:rsidP="0006107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EAFB7C" w14:textId="66C205B2" w:rsidR="0006107C" w:rsidRPr="004517A7" w:rsidRDefault="0006107C" w:rsidP="0006107C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>241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BE91AC" w14:textId="77777777" w:rsidR="0006107C" w:rsidRPr="004517A7" w:rsidRDefault="0006107C" w:rsidP="0006107C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75437" w14:textId="0AB947FC" w:rsidR="0006107C" w:rsidRPr="004517A7" w:rsidRDefault="0006107C" w:rsidP="0006107C">
            <w:pPr>
              <w:tabs>
                <w:tab w:val="decimal" w:pos="882"/>
              </w:tabs>
              <w:ind w:left="-108"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</w:rPr>
              <w:t>318</w:t>
            </w:r>
          </w:p>
        </w:tc>
      </w:tr>
    </w:tbl>
    <w:p w14:paraId="176B45EE" w14:textId="332CF2FF" w:rsidR="0075541E" w:rsidRPr="004517A7" w:rsidRDefault="0075541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8"/>
          <w:szCs w:val="8"/>
          <w:cs/>
        </w:rPr>
      </w:pPr>
    </w:p>
    <w:p w14:paraId="25BFB4FF" w14:textId="77777777" w:rsidR="0008140C" w:rsidRPr="004517A7" w:rsidRDefault="0008140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4517A7"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3A8734FC" w14:textId="02328542" w:rsidR="00F9596A" w:rsidRPr="004517A7" w:rsidRDefault="00F9596A" w:rsidP="00F8225C">
      <w:pPr>
        <w:tabs>
          <w:tab w:val="left" w:pos="360"/>
          <w:tab w:val="left" w:pos="450"/>
        </w:tabs>
        <w:overflowPunct/>
        <w:autoSpaceDE/>
        <w:autoSpaceDN/>
        <w:adjustRightInd/>
        <w:spacing w:before="240"/>
        <w:ind w:left="360"/>
        <w:jc w:val="thaiDistribute"/>
        <w:textAlignment w:val="auto"/>
        <w:rPr>
          <w:rFonts w:asciiTheme="majorBidi" w:hAnsiTheme="majorBidi" w:cstheme="majorBidi"/>
          <w:sz w:val="28"/>
        </w:rPr>
      </w:pPr>
      <w:r w:rsidRPr="004517A7">
        <w:rPr>
          <w:rFonts w:asciiTheme="majorBidi" w:hAnsiTheme="majorBidi" w:cstheme="majorBidi"/>
          <w:b/>
          <w:bCs/>
          <w:sz w:val="28"/>
          <w:cs/>
        </w:rPr>
        <w:lastRenderedPageBreak/>
        <w:t>เงินให้กู้ยืมระยะสั้นแก่บุคคล</w:t>
      </w:r>
      <w:r w:rsidRPr="004517A7">
        <w:rPr>
          <w:rFonts w:asciiTheme="majorBidi" w:hAnsiTheme="majorBidi" w:cstheme="majorBidi" w:hint="cs"/>
          <w:b/>
          <w:bCs/>
          <w:sz w:val="28"/>
          <w:cs/>
        </w:rPr>
        <w:t>และ</w:t>
      </w:r>
      <w:r w:rsidRPr="004517A7">
        <w:rPr>
          <w:rFonts w:asciiTheme="majorBidi" w:hAnsiTheme="majorBidi" w:cstheme="majorBidi"/>
          <w:b/>
          <w:bCs/>
          <w:sz w:val="28"/>
          <w:cs/>
        </w:rPr>
        <w:t>กิจการที่เกี่ยวข้องกัน เงินให้กู้ยืมระยาวแก่กิจการที่เกี่ยวข้องกัน และเงินกู้ยืมระยะสั้น</w:t>
      </w:r>
      <w:r w:rsidR="004C17BD" w:rsidRPr="004517A7">
        <w:rPr>
          <w:rFonts w:asciiTheme="majorBidi" w:hAnsiTheme="majorBidi" w:cstheme="majorBidi"/>
          <w:b/>
          <w:bCs/>
          <w:sz w:val="28"/>
        </w:rPr>
        <w:t xml:space="preserve">   </w:t>
      </w:r>
      <w:r w:rsidRPr="004517A7">
        <w:rPr>
          <w:rFonts w:asciiTheme="majorBidi" w:hAnsiTheme="majorBidi" w:cstheme="majorBidi"/>
          <w:b/>
          <w:bCs/>
          <w:sz w:val="28"/>
          <w:cs/>
        </w:rPr>
        <w:t>จากบุคคล</w:t>
      </w:r>
      <w:r w:rsidRPr="004517A7">
        <w:rPr>
          <w:rFonts w:asciiTheme="majorBidi" w:hAnsiTheme="majorBidi" w:cstheme="majorBidi" w:hint="cs"/>
          <w:b/>
          <w:bCs/>
          <w:sz w:val="28"/>
          <w:cs/>
        </w:rPr>
        <w:t>และ</w:t>
      </w:r>
      <w:r w:rsidRPr="004517A7">
        <w:rPr>
          <w:rFonts w:asciiTheme="majorBidi" w:hAnsiTheme="majorBidi" w:cstheme="majorBidi"/>
          <w:b/>
          <w:bCs/>
          <w:sz w:val="28"/>
          <w:cs/>
        </w:rPr>
        <w:t>กิจการที่เกี่ยวข้องกัน</w:t>
      </w:r>
    </w:p>
    <w:p w14:paraId="53F6289E" w14:textId="6A05294D" w:rsidR="00D5121C" w:rsidRPr="004517A7" w:rsidRDefault="009B2480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ยอดคงเหลือของเงินให้กู้ยืมระยะสั้นแก่บุคคลหรือกิจการที่เกี่ยวข้องกัน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ณ </w:t>
      </w:r>
      <w:r w:rsidR="00142456" w:rsidRPr="004517A7">
        <w:rPr>
          <w:rFonts w:ascii="Angsana New" w:hAnsi="Angsana New" w:hint="cs"/>
          <w:color w:val="000000"/>
          <w:spacing w:val="-2"/>
          <w:sz w:val="28"/>
          <w:cs/>
        </w:rPr>
        <w:t>วันที่</w:t>
      </w:r>
      <w:r w:rsidR="00142456"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="00947CAC" w:rsidRPr="004517A7">
        <w:rPr>
          <w:rFonts w:ascii="Angsana New" w:hAnsi="Angsana New"/>
          <w:color w:val="000000"/>
          <w:spacing w:val="-2"/>
          <w:sz w:val="28"/>
          <w:lang w:val="en-GB"/>
        </w:rPr>
        <w:t>31</w:t>
      </w:r>
      <w:r w:rsidR="00142456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ธันวาคม </w:t>
      </w:r>
      <w:r w:rsidR="00947CAC" w:rsidRPr="004517A7">
        <w:rPr>
          <w:rFonts w:ascii="Angsana New" w:hAnsi="Angsana New"/>
          <w:color w:val="000000"/>
          <w:spacing w:val="-2"/>
          <w:sz w:val="28"/>
          <w:lang w:val="en-GB"/>
        </w:rPr>
        <w:t>256</w:t>
      </w:r>
      <w:r w:rsidR="00DB78BF" w:rsidRPr="004517A7">
        <w:rPr>
          <w:rFonts w:ascii="Angsana New" w:hAnsi="Angsana New"/>
          <w:color w:val="000000"/>
          <w:spacing w:val="-2"/>
          <w:sz w:val="28"/>
        </w:rPr>
        <w:t>4</w:t>
      </w:r>
      <w:r w:rsidR="00142456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และ</w:t>
      </w:r>
      <w:r w:rsidR="00947CAC" w:rsidRPr="004517A7">
        <w:rPr>
          <w:rFonts w:ascii="Angsana New" w:hAnsi="Angsana New"/>
          <w:color w:val="000000"/>
          <w:spacing w:val="-2"/>
          <w:sz w:val="28"/>
          <w:lang w:val="en-GB"/>
        </w:rPr>
        <w:t>256</w:t>
      </w:r>
      <w:r w:rsidR="00DB78BF" w:rsidRPr="004517A7">
        <w:rPr>
          <w:rFonts w:ascii="Angsana New" w:hAnsi="Angsana New"/>
          <w:color w:val="000000"/>
          <w:spacing w:val="-2"/>
          <w:sz w:val="28"/>
          <w:lang w:val="en-GB"/>
        </w:rPr>
        <w:t>3</w:t>
      </w:r>
      <w:r w:rsidR="00142456" w:rsidRPr="004517A7">
        <w:rPr>
          <w:rFonts w:ascii="Angsana New" w:hAnsi="Angsana New" w:hint="cs"/>
          <w:color w:val="000000"/>
          <w:spacing w:val="-2"/>
          <w:sz w:val="28"/>
          <w:cs/>
          <w:lang w:val="en-GB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  <w:lang w:val="en-GB"/>
        </w:rPr>
        <w:t>รวมถึง</w:t>
      </w:r>
      <w:r w:rsidR="008641E6" w:rsidRPr="004517A7">
        <w:rPr>
          <w:rFonts w:ascii="Angsana New" w:hAnsi="Angsana New"/>
          <w:color w:val="000000"/>
          <w:spacing w:val="-2"/>
          <w:sz w:val="28"/>
          <w:lang w:val="en-GB"/>
        </w:rPr>
        <w:t xml:space="preserve">     </w:t>
      </w:r>
      <w:r w:rsidRPr="004517A7">
        <w:rPr>
          <w:rFonts w:ascii="Angsana New" w:hAnsi="Angsana New" w:hint="cs"/>
          <w:color w:val="000000"/>
          <w:spacing w:val="-2"/>
          <w:sz w:val="28"/>
          <w:cs/>
          <w:lang w:val="en-GB"/>
        </w:rPr>
        <w:t>การเคลื่อนไหวของเงินให้กู้ยืมระยะสั้นดังกล่าวมีรายละเอียดดังนี้</w:t>
      </w:r>
    </w:p>
    <w:tbl>
      <w:tblPr>
        <w:tblW w:w="9090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0"/>
        <w:gridCol w:w="1530"/>
        <w:gridCol w:w="90"/>
        <w:gridCol w:w="1260"/>
        <w:gridCol w:w="90"/>
        <w:gridCol w:w="1080"/>
        <w:gridCol w:w="180"/>
        <w:gridCol w:w="990"/>
        <w:gridCol w:w="180"/>
        <w:gridCol w:w="1260"/>
      </w:tblGrid>
      <w:tr w:rsidR="00D5121C" w:rsidRPr="004517A7" w14:paraId="3FE633CA" w14:textId="77777777" w:rsidTr="00635718">
        <w:trPr>
          <w:trHeight w:val="80"/>
        </w:trPr>
        <w:tc>
          <w:tcPr>
            <w:tcW w:w="2340" w:type="dxa"/>
            <w:vAlign w:val="bottom"/>
          </w:tcPr>
          <w:p w14:paraId="25810E31" w14:textId="77777777" w:rsidR="00D5121C" w:rsidRPr="004517A7" w:rsidRDefault="00D5121C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630A2AA4" w14:textId="77777777" w:rsidR="00D5121C" w:rsidRPr="004517A7" w:rsidRDefault="00D5121C">
            <w:pPr>
              <w:ind w:left="117"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812C24D" w14:textId="77777777" w:rsidR="00D5121C" w:rsidRPr="004517A7" w:rsidRDefault="00D5121C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22B4CCF4" w14:textId="77777777" w:rsidR="00D5121C" w:rsidRPr="004517A7" w:rsidRDefault="00D5121C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nil"/>
            </w:tcBorders>
            <w:vAlign w:val="bottom"/>
          </w:tcPr>
          <w:p w14:paraId="0D278356" w14:textId="77777777" w:rsidR="00D5121C" w:rsidRPr="004517A7" w:rsidRDefault="009B2480" w:rsidP="00D704CC">
            <w:pPr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lang w:val="en-GB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D5121C" w:rsidRPr="004517A7" w14:paraId="47346C21" w14:textId="77777777" w:rsidTr="00635718">
        <w:trPr>
          <w:trHeight w:val="80"/>
        </w:trPr>
        <w:tc>
          <w:tcPr>
            <w:tcW w:w="2340" w:type="dxa"/>
            <w:vAlign w:val="bottom"/>
          </w:tcPr>
          <w:p w14:paraId="7D5D9309" w14:textId="77777777" w:rsidR="00D5121C" w:rsidRPr="004517A7" w:rsidRDefault="00D5121C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09DECB7D" w14:textId="77777777" w:rsidR="00D5121C" w:rsidRPr="004517A7" w:rsidRDefault="00D5121C">
            <w:pPr>
              <w:ind w:left="117"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33140C5" w14:textId="77777777" w:rsidR="00D5121C" w:rsidRPr="004517A7" w:rsidRDefault="00D5121C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538E8E8C" w14:textId="77777777" w:rsidR="00D5121C" w:rsidRPr="004517A7" w:rsidRDefault="00D5121C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1EFF678E" w14:textId="77777777" w:rsidR="00D5121C" w:rsidRPr="004517A7" w:rsidRDefault="009B2480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635718" w:rsidRPr="004517A7" w14:paraId="0D112A1D" w14:textId="77777777" w:rsidTr="004F1A33">
        <w:trPr>
          <w:trHeight w:val="449"/>
        </w:trPr>
        <w:tc>
          <w:tcPr>
            <w:tcW w:w="2340" w:type="dxa"/>
            <w:vMerge w:val="restart"/>
          </w:tcPr>
          <w:p w14:paraId="1A364C76" w14:textId="77777777" w:rsidR="00635718" w:rsidRPr="004517A7" w:rsidRDefault="00635718" w:rsidP="00635718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เงินให้กู้ยืมระยะสั้นแก่</w:t>
            </w:r>
          </w:p>
          <w:p w14:paraId="41251B02" w14:textId="301FF7E7" w:rsidR="00635718" w:rsidRPr="004517A7" w:rsidRDefault="00635718" w:rsidP="00635718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0" w:type="dxa"/>
            <w:vAlign w:val="bottom"/>
          </w:tcPr>
          <w:p w14:paraId="478A0094" w14:textId="77777777" w:rsidR="00635718" w:rsidRPr="004517A7" w:rsidRDefault="00635718">
            <w:pPr>
              <w:ind w:left="117"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Merge w:val="restart"/>
          </w:tcPr>
          <w:p w14:paraId="14451A57" w14:textId="388AB9D7" w:rsidR="00635718" w:rsidRPr="004517A7" w:rsidRDefault="00635718" w:rsidP="00635718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ลักษณะความสัมพันธ์</w:t>
            </w:r>
          </w:p>
        </w:tc>
        <w:tc>
          <w:tcPr>
            <w:tcW w:w="90" w:type="dxa"/>
            <w:vAlign w:val="bottom"/>
          </w:tcPr>
          <w:p w14:paraId="3A1036A6" w14:textId="77777777" w:rsidR="00635718" w:rsidRPr="004517A7" w:rsidRDefault="00635718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14:paraId="481E47DA" w14:textId="77777777" w:rsidR="00557038" w:rsidRPr="004517A7" w:rsidRDefault="00635718" w:rsidP="00396DCA">
            <w:pPr>
              <w:ind w:right="-18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>ณ วันที่</w:t>
            </w:r>
            <w:r w:rsidR="00396DCA" w:rsidRPr="004517A7">
              <w:rPr>
                <w:rFonts w:ascii="Angsana New" w:hAnsi="Angsana New" w:hint="cs"/>
                <w:spacing w:val="-6"/>
                <w:sz w:val="28"/>
                <w:cs/>
              </w:rPr>
              <w:t xml:space="preserve"> </w:t>
            </w:r>
          </w:p>
          <w:p w14:paraId="02CC500B" w14:textId="5A2E9530" w:rsidR="00635718" w:rsidRPr="004517A7" w:rsidRDefault="00635718" w:rsidP="00396DCA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</w:rPr>
              <w:t>1</w:t>
            </w: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 xml:space="preserve"> มกราคม </w:t>
            </w:r>
            <w:r w:rsidRPr="004517A7">
              <w:rPr>
                <w:rFonts w:ascii="Angsana New" w:hAnsi="Angsana New" w:hint="cs"/>
                <w:spacing w:val="-6"/>
                <w:sz w:val="28"/>
              </w:rPr>
              <w:t>25</w:t>
            </w:r>
            <w:r w:rsidR="00C11621" w:rsidRPr="004517A7">
              <w:rPr>
                <w:rFonts w:ascii="Angsana New" w:hAnsi="Angsana New"/>
                <w:spacing w:val="-6"/>
                <w:sz w:val="28"/>
              </w:rPr>
              <w:t>64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B0D5D3E" w14:textId="725A0705" w:rsidR="00635718" w:rsidRPr="004517A7" w:rsidRDefault="00635718" w:rsidP="00635718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bottom w:val="single" w:sz="4" w:space="0" w:color="auto"/>
            </w:tcBorders>
          </w:tcPr>
          <w:p w14:paraId="6ABECC51" w14:textId="131DC89E" w:rsidR="00635718" w:rsidRPr="004517A7" w:rsidRDefault="00635718" w:rsidP="00635718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ในระหว่างปี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6342861" w14:textId="3E91B02A" w:rsidR="00635718" w:rsidRPr="004517A7" w:rsidRDefault="00635718" w:rsidP="00635718">
            <w:pPr>
              <w:ind w:right="-18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14:paraId="768B4259" w14:textId="77777777" w:rsidR="00557038" w:rsidRPr="004517A7" w:rsidRDefault="00635718" w:rsidP="00396DCA">
            <w:pPr>
              <w:ind w:right="-18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>ณ วันที่</w:t>
            </w:r>
            <w:r w:rsidR="00396DCA" w:rsidRPr="004517A7">
              <w:rPr>
                <w:rFonts w:ascii="Angsana New" w:hAnsi="Angsana New" w:hint="cs"/>
                <w:spacing w:val="-6"/>
                <w:sz w:val="28"/>
                <w:cs/>
              </w:rPr>
              <w:t xml:space="preserve"> </w:t>
            </w:r>
          </w:p>
          <w:p w14:paraId="34B1337E" w14:textId="697CDF31" w:rsidR="00635718" w:rsidRPr="004517A7" w:rsidRDefault="00635718" w:rsidP="00396DCA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</w:rPr>
              <w:t xml:space="preserve">31 </w:t>
            </w: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 xml:space="preserve">ธันวาคม </w:t>
            </w:r>
            <w:r w:rsidRPr="004517A7">
              <w:rPr>
                <w:rFonts w:ascii="Angsana New" w:hAnsi="Angsana New" w:hint="cs"/>
                <w:spacing w:val="-6"/>
                <w:sz w:val="28"/>
              </w:rPr>
              <w:t>256</w:t>
            </w:r>
            <w:r w:rsidR="007D2ABF" w:rsidRPr="004517A7">
              <w:rPr>
                <w:rFonts w:ascii="Angsana New" w:hAnsi="Angsana New"/>
                <w:spacing w:val="-6"/>
                <w:sz w:val="28"/>
              </w:rPr>
              <w:t>4</w:t>
            </w:r>
          </w:p>
        </w:tc>
      </w:tr>
      <w:tr w:rsidR="00635718" w:rsidRPr="004517A7" w14:paraId="0C022BC2" w14:textId="77777777" w:rsidTr="004F1A33">
        <w:trPr>
          <w:trHeight w:val="359"/>
        </w:trPr>
        <w:tc>
          <w:tcPr>
            <w:tcW w:w="2340" w:type="dxa"/>
            <w:vMerge/>
            <w:tcBorders>
              <w:bottom w:val="single" w:sz="4" w:space="0" w:color="auto"/>
            </w:tcBorders>
            <w:vAlign w:val="bottom"/>
          </w:tcPr>
          <w:p w14:paraId="78EB1FC7" w14:textId="717C54A4" w:rsidR="00635718" w:rsidRPr="004517A7" w:rsidRDefault="00635718" w:rsidP="00E1133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6F2F10FF" w14:textId="77777777" w:rsidR="00635718" w:rsidRPr="004517A7" w:rsidRDefault="00635718" w:rsidP="00E1133F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bottom"/>
          </w:tcPr>
          <w:p w14:paraId="7BAC02A4" w14:textId="6F53EC20" w:rsidR="00635718" w:rsidRPr="004517A7" w:rsidRDefault="00635718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10EE3F19" w14:textId="77777777" w:rsidR="00635718" w:rsidRPr="004517A7" w:rsidRDefault="00635718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bottom"/>
          </w:tcPr>
          <w:p w14:paraId="1EF75CC1" w14:textId="33217B12" w:rsidR="00635718" w:rsidRPr="004517A7" w:rsidRDefault="00635718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12AE1435" w14:textId="77777777" w:rsidR="00635718" w:rsidRPr="004517A7" w:rsidRDefault="00635718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4A02A8" w14:textId="17026A6E" w:rsidR="00635718" w:rsidRPr="004517A7" w:rsidRDefault="00635718" w:rsidP="00635718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2154B2DC" w14:textId="77777777" w:rsidR="00635718" w:rsidRPr="004517A7" w:rsidRDefault="00635718" w:rsidP="00635718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5E74DE" w14:textId="05DEBADD" w:rsidR="00635718" w:rsidRPr="004517A7" w:rsidRDefault="00635718" w:rsidP="00635718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80" w:type="dxa"/>
            <w:vAlign w:val="bottom"/>
          </w:tcPr>
          <w:p w14:paraId="47B64569" w14:textId="77777777" w:rsidR="00635718" w:rsidRPr="004517A7" w:rsidRDefault="00635718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bottom"/>
          </w:tcPr>
          <w:p w14:paraId="3691A20A" w14:textId="3A5E3BD0" w:rsidR="00635718" w:rsidRPr="004517A7" w:rsidRDefault="00635718" w:rsidP="000C0388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</w:tr>
      <w:tr w:rsidR="007D2ABF" w:rsidRPr="004517A7" w14:paraId="4FFF14A8" w14:textId="77777777" w:rsidTr="004F1A33">
        <w:trPr>
          <w:trHeight w:val="20"/>
        </w:trPr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4683C69C" w14:textId="36B7EAF5" w:rsidR="007D2ABF" w:rsidRPr="004517A7" w:rsidRDefault="004F5B00" w:rsidP="007D2ABF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กรรมการบริษัทย่อย</w:t>
            </w:r>
            <w:r w:rsidRPr="004517A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4867187A" w14:textId="77777777" w:rsidR="007D2ABF" w:rsidRPr="004517A7" w:rsidRDefault="007D2ABF" w:rsidP="007D2AB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622D6F0" w14:textId="77777777" w:rsidR="007D2ABF" w:rsidRPr="004517A7" w:rsidRDefault="007D2ABF" w:rsidP="00214143">
            <w:pPr>
              <w:tabs>
                <w:tab w:val="left" w:pos="360"/>
                <w:tab w:val="left" w:pos="2160"/>
              </w:tabs>
              <w:ind w:left="-2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90" w:type="dxa"/>
            <w:vAlign w:val="bottom"/>
          </w:tcPr>
          <w:p w14:paraId="719C8E20" w14:textId="77777777" w:rsidR="007D2ABF" w:rsidRPr="004517A7" w:rsidRDefault="007D2ABF" w:rsidP="007D2AB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E0552C5" w14:textId="1B342C79" w:rsidR="007D2ABF" w:rsidRPr="004517A7" w:rsidRDefault="007D2ABF" w:rsidP="007D2ABF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D450DD5" w14:textId="77777777" w:rsidR="007D2ABF" w:rsidRPr="004517A7" w:rsidRDefault="007D2ABF" w:rsidP="007D2AB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D307C0B" w14:textId="5C63E83C" w:rsidR="007D2ABF" w:rsidRPr="004517A7" w:rsidRDefault="0006107C" w:rsidP="007D2ABF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15,995</w:t>
            </w:r>
          </w:p>
        </w:tc>
        <w:tc>
          <w:tcPr>
            <w:tcW w:w="180" w:type="dxa"/>
            <w:shd w:val="clear" w:color="auto" w:fill="auto"/>
          </w:tcPr>
          <w:p w14:paraId="78139FC3" w14:textId="77777777" w:rsidR="007D2ABF" w:rsidRPr="004517A7" w:rsidRDefault="007D2ABF" w:rsidP="007D2ABF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3E50017" w14:textId="3D7F9762" w:rsidR="007D2ABF" w:rsidRPr="004517A7" w:rsidRDefault="0006107C" w:rsidP="007D2ABF">
            <w:pPr>
              <w:tabs>
                <w:tab w:val="decimal" w:pos="539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(65)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413CC3" w14:textId="77777777" w:rsidR="007D2ABF" w:rsidRPr="004517A7" w:rsidRDefault="007D2ABF" w:rsidP="007D2ABF">
            <w:pPr>
              <w:tabs>
                <w:tab w:val="left" w:pos="360"/>
                <w:tab w:val="left" w:pos="2160"/>
              </w:tabs>
              <w:ind w:right="180"/>
              <w:jc w:val="right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8C4C67B" w14:textId="650D5F93" w:rsidR="007D2ABF" w:rsidRPr="004517A7" w:rsidRDefault="0006107C" w:rsidP="007D2ABF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15,995</w:t>
            </w:r>
          </w:p>
        </w:tc>
      </w:tr>
      <w:tr w:rsidR="007D2ABF" w:rsidRPr="004517A7" w14:paraId="60B5ABA3" w14:textId="77777777" w:rsidTr="004F1A33">
        <w:trPr>
          <w:trHeight w:val="20"/>
        </w:trPr>
        <w:tc>
          <w:tcPr>
            <w:tcW w:w="2340" w:type="dxa"/>
            <w:tcBorders>
              <w:bottom w:val="nil"/>
            </w:tcBorders>
          </w:tcPr>
          <w:p w14:paraId="017BB78F" w14:textId="77777777" w:rsidR="007D2ABF" w:rsidRPr="004517A7" w:rsidRDefault="007D2ABF" w:rsidP="00214143">
            <w:pPr>
              <w:tabs>
                <w:tab w:val="left" w:pos="360"/>
                <w:tab w:val="left" w:pos="2160"/>
              </w:tabs>
              <w:ind w:left="363" w:hanging="363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บริษัท ซิสเต็ม แอนด์ ซอฟท์แวร์ </w:t>
            </w:r>
          </w:p>
        </w:tc>
        <w:tc>
          <w:tcPr>
            <w:tcW w:w="90" w:type="dxa"/>
            <w:tcBorders>
              <w:bottom w:val="nil"/>
            </w:tcBorders>
          </w:tcPr>
          <w:p w14:paraId="023DA186" w14:textId="77777777" w:rsidR="007D2ABF" w:rsidRPr="004517A7" w:rsidRDefault="007D2ABF" w:rsidP="007D2ABF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116A4A7B" w14:textId="77777777" w:rsidR="007D2ABF" w:rsidRPr="004517A7" w:rsidRDefault="007D2ABF" w:rsidP="00214143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35B80385" w14:textId="77777777" w:rsidR="007D2ABF" w:rsidRPr="004517A7" w:rsidRDefault="007D2ABF" w:rsidP="007D2ABF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F6BE4A9" w14:textId="77777777" w:rsidR="007D2ABF" w:rsidRPr="004517A7" w:rsidRDefault="007D2ABF" w:rsidP="007D2ABF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93019BD" w14:textId="77777777" w:rsidR="007D2ABF" w:rsidRPr="004517A7" w:rsidRDefault="007D2ABF" w:rsidP="007D2ABF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5582254" w14:textId="77777777" w:rsidR="007D2ABF" w:rsidRPr="004517A7" w:rsidRDefault="007D2ABF" w:rsidP="007D2ABF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0129D2FA" w14:textId="77777777" w:rsidR="007D2ABF" w:rsidRPr="004517A7" w:rsidRDefault="007D2ABF" w:rsidP="007D2ABF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C8F67DC" w14:textId="77777777" w:rsidR="007D2ABF" w:rsidRPr="004517A7" w:rsidRDefault="007D2ABF" w:rsidP="007D2ABF">
            <w:pPr>
              <w:tabs>
                <w:tab w:val="decimal" w:pos="539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64902EC0" w14:textId="77777777" w:rsidR="007D2ABF" w:rsidRPr="004517A7" w:rsidRDefault="007D2ABF" w:rsidP="007D2ABF">
            <w:pPr>
              <w:tabs>
                <w:tab w:val="decimal" w:pos="1240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A5E5A2A" w14:textId="77777777" w:rsidR="007D2ABF" w:rsidRPr="004517A7" w:rsidRDefault="007D2ABF" w:rsidP="007D2ABF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D2ABF" w:rsidRPr="004517A7" w14:paraId="6EC1D59F" w14:textId="77777777" w:rsidTr="004F1A33">
        <w:trPr>
          <w:trHeight w:val="20"/>
        </w:trPr>
        <w:tc>
          <w:tcPr>
            <w:tcW w:w="2340" w:type="dxa"/>
            <w:tcBorders>
              <w:top w:val="nil"/>
            </w:tcBorders>
          </w:tcPr>
          <w:p w14:paraId="348676C4" w14:textId="05F5E192" w:rsidR="007D2ABF" w:rsidRPr="004517A7" w:rsidRDefault="007D2ABF" w:rsidP="00214143">
            <w:pPr>
              <w:tabs>
                <w:tab w:val="left" w:pos="2160"/>
              </w:tabs>
              <w:ind w:left="363"/>
              <w:rPr>
                <w:rFonts w:ascii="Angsana New" w:hAnsi="Angsana New"/>
                <w:spacing w:val="-8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เซอร์วิสเซส จำกัด</w:t>
            </w:r>
          </w:p>
        </w:tc>
        <w:tc>
          <w:tcPr>
            <w:tcW w:w="90" w:type="dxa"/>
            <w:tcBorders>
              <w:top w:val="nil"/>
            </w:tcBorders>
          </w:tcPr>
          <w:p w14:paraId="2586FBEC" w14:textId="77777777" w:rsidR="007D2ABF" w:rsidRPr="004517A7" w:rsidRDefault="007D2ABF" w:rsidP="007D2ABF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67B417C" w14:textId="77777777" w:rsidR="007D2ABF" w:rsidRPr="004517A7" w:rsidRDefault="007D2ABF" w:rsidP="00214143">
            <w:pPr>
              <w:ind w:left="2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018C0718" w14:textId="77777777" w:rsidR="007D2ABF" w:rsidRPr="004517A7" w:rsidRDefault="007D2ABF" w:rsidP="007D2ABF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F8DD69" w14:textId="3B7370ED" w:rsidR="007D2ABF" w:rsidRPr="004517A7" w:rsidRDefault="007D2ABF" w:rsidP="007D2ABF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13,940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D53001B" w14:textId="77777777" w:rsidR="007D2ABF" w:rsidRPr="004517A7" w:rsidRDefault="007D2ABF" w:rsidP="007D2ABF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37CDAB" w14:textId="0B0A3939" w:rsidR="007D2ABF" w:rsidRPr="004517A7" w:rsidRDefault="0006107C" w:rsidP="007D2ABF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BDA0C5C" w14:textId="77777777" w:rsidR="007D2ABF" w:rsidRPr="004517A7" w:rsidRDefault="007D2ABF" w:rsidP="007D2ABF">
            <w:pPr>
              <w:tabs>
                <w:tab w:val="decimal" w:pos="808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190D34" w14:textId="5277D56B" w:rsidR="007D2ABF" w:rsidRPr="004517A7" w:rsidRDefault="0006107C" w:rsidP="007D2ABF">
            <w:pPr>
              <w:tabs>
                <w:tab w:val="decimal" w:pos="539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(9,940)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1C26F4" w14:textId="77777777" w:rsidR="007D2ABF" w:rsidRPr="004517A7" w:rsidRDefault="007D2ABF" w:rsidP="007D2ABF">
            <w:pPr>
              <w:tabs>
                <w:tab w:val="decimal" w:pos="1240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0F5F25" w14:textId="1D1BCBA7" w:rsidR="007D2ABF" w:rsidRPr="004517A7" w:rsidRDefault="0006107C" w:rsidP="007D2ABF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4,000</w:t>
            </w:r>
          </w:p>
        </w:tc>
      </w:tr>
      <w:tr w:rsidR="007D2ABF" w:rsidRPr="004517A7" w14:paraId="5F9FEE9C" w14:textId="77777777" w:rsidTr="004F1A33">
        <w:trPr>
          <w:trHeight w:val="20"/>
        </w:trPr>
        <w:tc>
          <w:tcPr>
            <w:tcW w:w="2340" w:type="dxa"/>
          </w:tcPr>
          <w:p w14:paraId="287BB147" w14:textId="57A4EA6F" w:rsidR="007D2ABF" w:rsidRPr="004517A7" w:rsidRDefault="007D2ABF" w:rsidP="007D2ABF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90" w:type="dxa"/>
          </w:tcPr>
          <w:p w14:paraId="2C4CBA4D" w14:textId="77777777" w:rsidR="007D2ABF" w:rsidRPr="004517A7" w:rsidRDefault="007D2ABF" w:rsidP="007D2ABF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693D6B8" w14:textId="3907B85C" w:rsidR="007D2ABF" w:rsidRPr="004517A7" w:rsidRDefault="007D2ABF" w:rsidP="00214143">
            <w:pPr>
              <w:ind w:left="2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40A113E8" w14:textId="77777777" w:rsidR="007D2ABF" w:rsidRPr="004517A7" w:rsidRDefault="007D2ABF" w:rsidP="007D2ABF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85748F" w14:textId="2025CA66" w:rsidR="007D2ABF" w:rsidRPr="004517A7" w:rsidRDefault="007D2ABF" w:rsidP="007D2ABF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517A7">
              <w:rPr>
                <w:rFonts w:ascii="Angsana New" w:hAnsi="Angsana New"/>
                <w:sz w:val="28"/>
              </w:rPr>
              <w:t>3,050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60D58483" w14:textId="77777777" w:rsidR="007D2ABF" w:rsidRPr="004517A7" w:rsidRDefault="007D2ABF" w:rsidP="007D2ABF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498B73" w14:textId="69E027D6" w:rsidR="007D2ABF" w:rsidRPr="004517A7" w:rsidRDefault="0006107C" w:rsidP="007D2ABF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13,000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7277B043" w14:textId="77777777" w:rsidR="007D2ABF" w:rsidRPr="004517A7" w:rsidRDefault="007D2ABF" w:rsidP="007D2ABF">
            <w:pPr>
              <w:tabs>
                <w:tab w:val="decimal" w:pos="808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B1F359" w14:textId="6188164C" w:rsidR="007D2ABF" w:rsidRPr="004517A7" w:rsidRDefault="0006107C" w:rsidP="007D2ABF">
            <w:pPr>
              <w:tabs>
                <w:tab w:val="decimal" w:pos="539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(5,650)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D184A8" w14:textId="77777777" w:rsidR="007D2ABF" w:rsidRPr="004517A7" w:rsidRDefault="007D2ABF" w:rsidP="007D2ABF">
            <w:pPr>
              <w:tabs>
                <w:tab w:val="decimal" w:pos="1240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DB0D74" w14:textId="17CA1998" w:rsidR="007D2ABF" w:rsidRPr="004517A7" w:rsidRDefault="0006107C" w:rsidP="007D2ABF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10,400</w:t>
            </w:r>
          </w:p>
        </w:tc>
      </w:tr>
      <w:tr w:rsidR="008F6AED" w:rsidRPr="004517A7" w14:paraId="7770F5F9" w14:textId="77777777" w:rsidTr="00214143">
        <w:trPr>
          <w:trHeight w:val="20"/>
        </w:trPr>
        <w:tc>
          <w:tcPr>
            <w:tcW w:w="2340" w:type="dxa"/>
            <w:shd w:val="clear" w:color="auto" w:fill="auto"/>
          </w:tcPr>
          <w:p w14:paraId="2EE84977" w14:textId="77777777" w:rsidR="00214143" w:rsidRPr="004517A7" w:rsidRDefault="008F6AED" w:rsidP="00214143">
            <w:pPr>
              <w:tabs>
                <w:tab w:val="left" w:pos="360"/>
                <w:tab w:val="left" w:pos="2160"/>
              </w:tabs>
              <w:ind w:left="273" w:hanging="273"/>
              <w:rPr>
                <w:rFonts w:asciiTheme="majorBidi" w:hAnsi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 w:rsidRPr="004517A7">
              <w:rPr>
                <w:rFonts w:asciiTheme="majorBidi" w:hAnsiTheme="majorBidi" w:hint="cs"/>
                <w:sz w:val="28"/>
                <w:cs/>
              </w:rPr>
              <w:t>กรุงไทย</w:t>
            </w:r>
            <w:r w:rsidRPr="004517A7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517A7">
              <w:rPr>
                <w:rFonts w:asciiTheme="majorBidi" w:hAnsiTheme="majorBidi" w:hint="cs"/>
                <w:sz w:val="28"/>
                <w:cs/>
              </w:rPr>
              <w:t>แลนด์</w:t>
            </w:r>
            <w:r w:rsidRPr="004517A7">
              <w:rPr>
                <w:rFonts w:asciiTheme="majorBidi" w:hAnsiTheme="majorBidi"/>
                <w:sz w:val="28"/>
                <w:cs/>
              </w:rPr>
              <w:t xml:space="preserve"> </w:t>
            </w:r>
          </w:p>
          <w:p w14:paraId="1B57D65A" w14:textId="2861117A" w:rsidR="008F6AED" w:rsidRPr="004517A7" w:rsidRDefault="008F6AED" w:rsidP="00214143">
            <w:pPr>
              <w:tabs>
                <w:tab w:val="left" w:pos="360"/>
                <w:tab w:val="left" w:pos="2160"/>
              </w:tabs>
              <w:ind w:left="363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Theme="majorBidi" w:hAnsiTheme="majorBidi" w:hint="cs"/>
                <w:sz w:val="28"/>
                <w:cs/>
              </w:rPr>
              <w:t>ดีวีลอปเมนท์</w:t>
            </w:r>
            <w:r w:rsidRPr="004517A7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517A7">
              <w:rPr>
                <w:rFonts w:asciiTheme="majorBidi" w:hAnsiTheme="majorBidi" w:hint="cs"/>
                <w:sz w:val="28"/>
                <w:cs/>
              </w:rPr>
              <w:t>จำกัด</w:t>
            </w:r>
            <w:r w:rsidR="00814789" w:rsidRPr="004517A7">
              <w:rPr>
                <w:rFonts w:asciiTheme="majorBidi" w:hAnsiTheme="majorBidi"/>
                <w:sz w:val="28"/>
              </w:rPr>
              <w:t xml:space="preserve"> </w:t>
            </w:r>
            <w:r w:rsidR="00814789" w:rsidRPr="004517A7">
              <w:rPr>
                <w:rFonts w:asciiTheme="majorBidi" w:hAnsiTheme="majorBidi" w:cstheme="majorBidi"/>
                <w:sz w:val="28"/>
                <w:vertAlign w:val="superscript"/>
              </w:rPr>
              <w:t>(9)</w:t>
            </w:r>
          </w:p>
        </w:tc>
        <w:tc>
          <w:tcPr>
            <w:tcW w:w="90" w:type="dxa"/>
            <w:shd w:val="clear" w:color="auto" w:fill="auto"/>
          </w:tcPr>
          <w:p w14:paraId="13C6EF4C" w14:textId="77777777" w:rsidR="008F6AED" w:rsidRPr="004517A7" w:rsidRDefault="008F6AED" w:rsidP="007D2ABF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1D6FDB7" w14:textId="72AE9D0A" w:rsidR="008F6AED" w:rsidRPr="004517A7" w:rsidRDefault="008F6AED" w:rsidP="00214143">
            <w:pPr>
              <w:ind w:left="2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D03DC8" w14:textId="77777777" w:rsidR="008F6AED" w:rsidRPr="004517A7" w:rsidRDefault="008F6AED" w:rsidP="007D2ABF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2DEF581" w14:textId="4289383B" w:rsidR="008F6AED" w:rsidRPr="004517A7" w:rsidRDefault="008F6AED" w:rsidP="001726D2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bottom"/>
          </w:tcPr>
          <w:p w14:paraId="2E7D1328" w14:textId="77777777" w:rsidR="008F6AED" w:rsidRPr="004517A7" w:rsidRDefault="008F6AED" w:rsidP="001726D2">
            <w:pPr>
              <w:tabs>
                <w:tab w:val="decimal" w:pos="1240"/>
              </w:tabs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F54AF57" w14:textId="60A2BD40" w:rsidR="008F6AED" w:rsidRPr="004517A7" w:rsidRDefault="0006107C" w:rsidP="001726D2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19,000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center"/>
          </w:tcPr>
          <w:p w14:paraId="3ED74CDC" w14:textId="77777777" w:rsidR="008F6AED" w:rsidRPr="004517A7" w:rsidRDefault="008F6AED" w:rsidP="007D2ABF">
            <w:pPr>
              <w:tabs>
                <w:tab w:val="decimal" w:pos="808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4AC6CDC" w14:textId="11D0C5AA" w:rsidR="008F6AED" w:rsidRPr="004517A7" w:rsidRDefault="0006107C" w:rsidP="001726D2">
            <w:pPr>
              <w:tabs>
                <w:tab w:val="decimal" w:pos="539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45D92510" w14:textId="77777777" w:rsidR="008F6AED" w:rsidRPr="004517A7" w:rsidRDefault="008F6AED" w:rsidP="001726D2">
            <w:pPr>
              <w:tabs>
                <w:tab w:val="decimal" w:pos="1240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6FBB4B" w14:textId="45D4DA8A" w:rsidR="008F6AED" w:rsidRPr="004517A7" w:rsidRDefault="0006107C" w:rsidP="001726D2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19,000</w:t>
            </w:r>
          </w:p>
        </w:tc>
      </w:tr>
      <w:tr w:rsidR="007D2ABF" w:rsidRPr="004517A7" w14:paraId="1E22EFAA" w14:textId="77777777" w:rsidTr="004F1A33">
        <w:trPr>
          <w:trHeight w:val="20"/>
        </w:trPr>
        <w:tc>
          <w:tcPr>
            <w:tcW w:w="2340" w:type="dxa"/>
          </w:tcPr>
          <w:p w14:paraId="1D2D2408" w14:textId="77777777" w:rsidR="007D2ABF" w:rsidRPr="004517A7" w:rsidRDefault="007D2ABF" w:rsidP="007D2ABF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67CC16B4" w14:textId="77777777" w:rsidR="007D2ABF" w:rsidRPr="004517A7" w:rsidRDefault="007D2ABF" w:rsidP="007D2ABF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B8FE264" w14:textId="77777777" w:rsidR="007D2ABF" w:rsidRPr="004517A7" w:rsidRDefault="007D2ABF" w:rsidP="007D2AB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9ECD87D" w14:textId="77777777" w:rsidR="007D2ABF" w:rsidRPr="004517A7" w:rsidRDefault="007D2ABF" w:rsidP="007D2ABF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E3A1C2A" w14:textId="75F453E7" w:rsidR="007D2ABF" w:rsidRPr="004517A7" w:rsidRDefault="007D2ABF" w:rsidP="007D2ABF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17,055</w:t>
            </w:r>
          </w:p>
        </w:tc>
        <w:tc>
          <w:tcPr>
            <w:tcW w:w="90" w:type="dxa"/>
            <w:shd w:val="clear" w:color="auto" w:fill="auto"/>
          </w:tcPr>
          <w:p w14:paraId="66572855" w14:textId="77777777" w:rsidR="007D2ABF" w:rsidRPr="004517A7" w:rsidRDefault="007D2ABF" w:rsidP="007D2ABF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B3441C" w14:textId="12D8956D" w:rsidR="007D2ABF" w:rsidRPr="004517A7" w:rsidRDefault="0006107C" w:rsidP="007D2ABF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47,995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5048A9FB" w14:textId="77777777" w:rsidR="007D2ABF" w:rsidRPr="004517A7" w:rsidRDefault="007D2ABF" w:rsidP="007D2ABF">
            <w:pPr>
              <w:tabs>
                <w:tab w:val="decimal" w:pos="808"/>
                <w:tab w:val="decimal" w:pos="124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ADEAC9" w14:textId="20C8E05D" w:rsidR="007D2ABF" w:rsidRPr="004517A7" w:rsidRDefault="0006107C" w:rsidP="007D2ABF">
            <w:pPr>
              <w:tabs>
                <w:tab w:val="decimal" w:pos="539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(15,655)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14EA60" w14:textId="77777777" w:rsidR="007D2ABF" w:rsidRPr="004517A7" w:rsidRDefault="007D2ABF" w:rsidP="007D2ABF">
            <w:pPr>
              <w:tabs>
                <w:tab w:val="decimal" w:pos="1240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A70380B" w14:textId="11C61589" w:rsidR="007D2ABF" w:rsidRPr="004517A7" w:rsidRDefault="0006107C" w:rsidP="007D2ABF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49,395</w:t>
            </w:r>
          </w:p>
        </w:tc>
      </w:tr>
      <w:tr w:rsidR="007D2ABF" w:rsidRPr="004517A7" w14:paraId="0A190730" w14:textId="77777777" w:rsidTr="00265CEA">
        <w:trPr>
          <w:trHeight w:val="80"/>
        </w:trPr>
        <w:tc>
          <w:tcPr>
            <w:tcW w:w="2340" w:type="dxa"/>
            <w:vAlign w:val="bottom"/>
          </w:tcPr>
          <w:p w14:paraId="3D51154A" w14:textId="3AEC4A3C" w:rsidR="007D2ABF" w:rsidRPr="004517A7" w:rsidRDefault="007D2ABF" w:rsidP="00B814CB">
            <w:pPr>
              <w:tabs>
                <w:tab w:val="left" w:pos="360"/>
                <w:tab w:val="left" w:pos="2160"/>
              </w:tabs>
              <w:ind w:left="362" w:hanging="362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4517A7">
              <w:rPr>
                <w:rFonts w:ascii="Angsana New" w:hAnsi="Angsana New" w:hint="cs"/>
                <w:sz w:val="28"/>
              </w:rPr>
              <w:t>: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ค่าเผื่อ</w:t>
            </w:r>
            <w:r w:rsidR="00B814CB" w:rsidRPr="004517A7">
              <w:rPr>
                <w:rFonts w:ascii="Angsana New" w:hAnsi="Angsana New" w:hint="cs"/>
                <w:sz w:val="28"/>
                <w:cs/>
              </w:rPr>
              <w:t>ผลขาดทุนจาก</w:t>
            </w:r>
            <w:r w:rsidR="008641E6" w:rsidRPr="004517A7">
              <w:rPr>
                <w:rFonts w:ascii="Angsana New" w:hAnsi="Angsana New"/>
                <w:sz w:val="28"/>
              </w:rPr>
              <w:t xml:space="preserve">  </w:t>
            </w:r>
            <w:r w:rsidR="00B814CB" w:rsidRPr="004517A7">
              <w:rPr>
                <w:rFonts w:ascii="Angsana New" w:hAnsi="Angsana New" w:hint="cs"/>
                <w:sz w:val="28"/>
                <w:cs/>
              </w:rPr>
              <w:t>การด้อยค่า</w:t>
            </w:r>
          </w:p>
        </w:tc>
        <w:tc>
          <w:tcPr>
            <w:tcW w:w="90" w:type="dxa"/>
            <w:vAlign w:val="bottom"/>
          </w:tcPr>
          <w:p w14:paraId="6AAA8B20" w14:textId="77777777" w:rsidR="007D2ABF" w:rsidRPr="004517A7" w:rsidRDefault="007D2ABF" w:rsidP="007D2ABF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BA84343" w14:textId="77777777" w:rsidR="007D2ABF" w:rsidRPr="004517A7" w:rsidRDefault="007D2ABF" w:rsidP="007D2ABF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712925BF" w14:textId="77777777" w:rsidR="007D2ABF" w:rsidRPr="004517A7" w:rsidRDefault="007D2ABF" w:rsidP="007D2ABF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A0A5F" w14:textId="7627DC70" w:rsidR="007D2ABF" w:rsidRPr="004517A7" w:rsidRDefault="007D2ABF" w:rsidP="00D419ED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(9,100)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8CAD42" w14:textId="77777777" w:rsidR="007D2ABF" w:rsidRPr="004517A7" w:rsidRDefault="007D2ABF" w:rsidP="00D419ED">
            <w:pPr>
              <w:tabs>
                <w:tab w:val="decimal" w:pos="1240"/>
              </w:tabs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DFB983" w14:textId="1F859248" w:rsidR="007D2ABF" w:rsidRPr="004517A7" w:rsidRDefault="00BC42D5" w:rsidP="00D419ED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(15,995)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DC85DE" w14:textId="77777777" w:rsidR="007D2ABF" w:rsidRPr="004517A7" w:rsidRDefault="007D2ABF" w:rsidP="00D419ED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088717" w14:textId="42E4E720" w:rsidR="007D2ABF" w:rsidRPr="004517A7" w:rsidRDefault="0006107C" w:rsidP="00D419ED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9,100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7B336E6B" w14:textId="77777777" w:rsidR="007D2ABF" w:rsidRPr="004517A7" w:rsidRDefault="007D2ABF" w:rsidP="00D419ED">
            <w:pPr>
              <w:tabs>
                <w:tab w:val="decimal" w:pos="1240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002D1" w14:textId="617CB50F" w:rsidR="007D2ABF" w:rsidRPr="004517A7" w:rsidRDefault="00BC42D5" w:rsidP="00D419ED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(15,995)</w:t>
            </w:r>
          </w:p>
        </w:tc>
      </w:tr>
      <w:tr w:rsidR="007D2ABF" w:rsidRPr="004517A7" w14:paraId="400497F7" w14:textId="77777777" w:rsidTr="00265CEA">
        <w:trPr>
          <w:trHeight w:val="20"/>
        </w:trPr>
        <w:tc>
          <w:tcPr>
            <w:tcW w:w="2340" w:type="dxa"/>
            <w:tcBorders>
              <w:bottom w:val="nil"/>
            </w:tcBorders>
            <w:vAlign w:val="bottom"/>
          </w:tcPr>
          <w:p w14:paraId="7D356844" w14:textId="77777777" w:rsidR="007D2ABF" w:rsidRPr="004517A7" w:rsidRDefault="007D2ABF" w:rsidP="007D2ABF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04EE02E0" w14:textId="77777777" w:rsidR="007D2ABF" w:rsidRPr="004517A7" w:rsidRDefault="007D2ABF" w:rsidP="007D2ABF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39F0FCC1" w14:textId="77777777" w:rsidR="007D2ABF" w:rsidRPr="004517A7" w:rsidRDefault="007D2ABF" w:rsidP="007D2ABF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6D1D467C" w14:textId="77777777" w:rsidR="007D2ABF" w:rsidRPr="004517A7" w:rsidRDefault="007D2ABF" w:rsidP="007D2ABF">
            <w:pPr>
              <w:tabs>
                <w:tab w:val="decimal" w:pos="1240"/>
              </w:tabs>
              <w:ind w:right="-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26031A" w14:textId="383A370F" w:rsidR="007D2ABF" w:rsidRPr="004517A7" w:rsidRDefault="007D2ABF" w:rsidP="007D2ABF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  <w:lang w:val="en-GB"/>
              </w:rPr>
              <w:t>7,955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2851C042" w14:textId="77777777" w:rsidR="007D2ABF" w:rsidRPr="004517A7" w:rsidRDefault="007D2ABF" w:rsidP="007D2ABF">
            <w:pPr>
              <w:tabs>
                <w:tab w:val="decimal" w:pos="1240"/>
              </w:tabs>
              <w:ind w:right="-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3496636" w14:textId="58A9C1A1" w:rsidR="007D2ABF" w:rsidRPr="004517A7" w:rsidRDefault="007D2ABF" w:rsidP="007D2ABF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11E31557" w14:textId="77777777" w:rsidR="007D2ABF" w:rsidRPr="004517A7" w:rsidRDefault="007D2ABF" w:rsidP="007D2ABF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4FB65769" w14:textId="3E05A704" w:rsidR="007D2ABF" w:rsidRPr="004517A7" w:rsidRDefault="007D2ABF" w:rsidP="007D2ABF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214448D0" w14:textId="77777777" w:rsidR="007D2ABF" w:rsidRPr="004517A7" w:rsidRDefault="007D2ABF" w:rsidP="007D2ABF">
            <w:pPr>
              <w:tabs>
                <w:tab w:val="decimal" w:pos="1240"/>
              </w:tabs>
              <w:ind w:right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AA1C18" w14:textId="60D94701" w:rsidR="007D2ABF" w:rsidRPr="004517A7" w:rsidRDefault="00BC42D5" w:rsidP="007D2ABF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33,</w:t>
            </w:r>
            <w:r w:rsidR="0006107C" w:rsidRPr="004517A7">
              <w:rPr>
                <w:rFonts w:ascii="Angsana New" w:hAnsi="Angsana New" w:hint="eastAsia"/>
                <w:b/>
                <w:bCs/>
                <w:sz w:val="28"/>
              </w:rPr>
              <w:t>4</w:t>
            </w:r>
            <w:r w:rsidR="00BC558E" w:rsidRPr="004517A7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</w:tr>
    </w:tbl>
    <w:p w14:paraId="468F5335" w14:textId="77777777" w:rsidR="0008140C" w:rsidRPr="004517A7" w:rsidRDefault="0008140C">
      <w:pPr>
        <w:rPr>
          <w:rFonts w:hint="eastAsia"/>
        </w:rPr>
      </w:pP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90"/>
        <w:gridCol w:w="1710"/>
        <w:gridCol w:w="90"/>
        <w:gridCol w:w="1170"/>
        <w:gridCol w:w="90"/>
        <w:gridCol w:w="1080"/>
        <w:gridCol w:w="90"/>
        <w:gridCol w:w="990"/>
        <w:gridCol w:w="90"/>
        <w:gridCol w:w="1260"/>
      </w:tblGrid>
      <w:tr w:rsidR="00FD1E06" w:rsidRPr="004517A7" w14:paraId="5E6FAA80" w14:textId="77777777" w:rsidTr="00635718">
        <w:trPr>
          <w:trHeight w:val="351"/>
        </w:trPr>
        <w:tc>
          <w:tcPr>
            <w:tcW w:w="2430" w:type="dxa"/>
            <w:vAlign w:val="bottom"/>
          </w:tcPr>
          <w:p w14:paraId="586057CE" w14:textId="77777777" w:rsidR="00FD1E06" w:rsidRPr="004517A7" w:rsidRDefault="00FD1E06" w:rsidP="00A2202E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03155B3F" w14:textId="77777777" w:rsidR="00FD1E06" w:rsidRPr="004517A7" w:rsidRDefault="00FD1E06" w:rsidP="00A2202E">
            <w:pPr>
              <w:ind w:left="117"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655A3875" w14:textId="77777777" w:rsidR="00FD1E06" w:rsidRPr="004517A7" w:rsidRDefault="00FD1E06" w:rsidP="00A2202E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5134BFAA" w14:textId="77777777" w:rsidR="00FD1E06" w:rsidRPr="004517A7" w:rsidRDefault="00FD1E06" w:rsidP="00A2202E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6FA9C175" w14:textId="19DD5340" w:rsidR="00FD1E06" w:rsidRPr="004517A7" w:rsidRDefault="00FD1E06" w:rsidP="00214143">
            <w:pPr>
              <w:ind w:right="-18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  <w:cs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/>
                <w:sz w:val="28"/>
                <w:cs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D704CC" w:rsidRPr="004517A7" w14:paraId="2E57B6EF" w14:textId="77777777" w:rsidTr="00635718">
        <w:trPr>
          <w:trHeight w:val="351"/>
        </w:trPr>
        <w:tc>
          <w:tcPr>
            <w:tcW w:w="2430" w:type="dxa"/>
            <w:vAlign w:val="bottom"/>
          </w:tcPr>
          <w:p w14:paraId="7FF09C94" w14:textId="77777777" w:rsidR="00D704CC" w:rsidRPr="004517A7" w:rsidRDefault="00D704CC" w:rsidP="00A2202E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4CB3C763" w14:textId="77777777" w:rsidR="00D704CC" w:rsidRPr="004517A7" w:rsidRDefault="00D704CC" w:rsidP="00A2202E">
            <w:pPr>
              <w:ind w:left="117"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27F4F0EA" w14:textId="77777777" w:rsidR="00D704CC" w:rsidRPr="004517A7" w:rsidRDefault="00D704CC" w:rsidP="00A2202E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ACB1393" w14:textId="77777777" w:rsidR="00D704CC" w:rsidRPr="004517A7" w:rsidRDefault="00D704CC" w:rsidP="00A2202E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5BBAF50C" w14:textId="77777777" w:rsidR="00D704CC" w:rsidRPr="004517A7" w:rsidRDefault="00D704CC" w:rsidP="009F7DB3">
            <w:pPr>
              <w:pBdr>
                <w:bottom w:val="single" w:sz="4" w:space="1" w:color="auto"/>
                <w:between w:val="single" w:sz="4" w:space="1" w:color="auto"/>
                <w:bar w:val="single" w:sz="4" w:color="auto"/>
              </w:pBd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5A1A5A" w:rsidRPr="004517A7" w14:paraId="74408072" w14:textId="77777777" w:rsidTr="00635718">
        <w:trPr>
          <w:trHeight w:val="747"/>
        </w:trPr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7611C60A" w14:textId="6E1E22C4" w:rsidR="005A1A5A" w:rsidRPr="004517A7" w:rsidRDefault="005A1A5A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เงินให้กู้ยืมระยะสั้นแก่</w:t>
            </w:r>
            <w:r w:rsidRPr="004517A7">
              <w:rPr>
                <w:rFonts w:ascii="Angsana New" w:hAnsi="Angsana New" w:hint="cs"/>
                <w:sz w:val="28"/>
                <w:cs/>
              </w:rPr>
              <w:br/>
              <w:t>บุคคลหรือกิจการที่เกี่ยวข้องกัน</w:t>
            </w:r>
          </w:p>
        </w:tc>
        <w:tc>
          <w:tcPr>
            <w:tcW w:w="90" w:type="dxa"/>
            <w:vAlign w:val="bottom"/>
          </w:tcPr>
          <w:p w14:paraId="22E757F5" w14:textId="77777777" w:rsidR="005A1A5A" w:rsidRPr="004517A7" w:rsidRDefault="005A1A5A" w:rsidP="005A1A5A">
            <w:pPr>
              <w:ind w:left="117"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6ADA194" w14:textId="77777777" w:rsidR="00214143" w:rsidRPr="004517A7" w:rsidRDefault="005A1A5A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ลักษณะ</w:t>
            </w:r>
          </w:p>
          <w:p w14:paraId="20262241" w14:textId="12970529" w:rsidR="005A1A5A" w:rsidRPr="004517A7" w:rsidRDefault="005A1A5A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  <w:vAlign w:val="bottom"/>
          </w:tcPr>
          <w:p w14:paraId="71FCDFB1" w14:textId="77777777" w:rsidR="005A1A5A" w:rsidRPr="004517A7" w:rsidRDefault="005A1A5A" w:rsidP="005A1A5A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353BA99" w14:textId="77777777" w:rsidR="00E53F83" w:rsidRPr="004517A7" w:rsidRDefault="005A1A5A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>ณ วันที่</w:t>
            </w:r>
            <w:r w:rsidR="00396DCA" w:rsidRPr="004517A7">
              <w:rPr>
                <w:rFonts w:ascii="Angsana New" w:hAnsi="Angsana New" w:hint="cs"/>
                <w:spacing w:val="-6"/>
                <w:sz w:val="28"/>
                <w:cs/>
              </w:rPr>
              <w:t xml:space="preserve"> </w:t>
            </w:r>
          </w:p>
          <w:p w14:paraId="0D1E7F77" w14:textId="7E558EC9" w:rsidR="005A1A5A" w:rsidRPr="004517A7" w:rsidRDefault="005A1A5A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</w:rPr>
              <w:t>1</w:t>
            </w: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 xml:space="preserve"> มกราคม </w:t>
            </w:r>
            <w:r w:rsidRPr="004517A7">
              <w:rPr>
                <w:rFonts w:ascii="Angsana New" w:hAnsi="Angsana New" w:hint="cs"/>
                <w:spacing w:val="-6"/>
                <w:sz w:val="28"/>
              </w:rPr>
              <w:t>256</w:t>
            </w:r>
            <w:r w:rsidR="00C11621" w:rsidRPr="004517A7">
              <w:rPr>
                <w:rFonts w:ascii="Angsana New" w:hAnsi="Angsana New"/>
                <w:spacing w:val="-6"/>
                <w:sz w:val="28"/>
              </w:rPr>
              <w:t>3</w:t>
            </w:r>
          </w:p>
        </w:tc>
        <w:tc>
          <w:tcPr>
            <w:tcW w:w="90" w:type="dxa"/>
            <w:vAlign w:val="bottom"/>
          </w:tcPr>
          <w:p w14:paraId="660CBCF0" w14:textId="77777777" w:rsidR="005A1A5A" w:rsidRPr="004517A7" w:rsidRDefault="005A1A5A" w:rsidP="005A1A5A">
            <w:pPr>
              <w:ind w:left="-61" w:right="-8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1B932AF" w14:textId="1C527E24" w:rsidR="005A1A5A" w:rsidRPr="004517A7" w:rsidRDefault="005A1A5A" w:rsidP="005A1A5A">
            <w:pPr>
              <w:pBdr>
                <w:between w:val="single" w:sz="4" w:space="1" w:color="auto"/>
                <w:bar w:val="single" w:sz="4" w:color="auto"/>
              </w:pBdr>
              <w:ind w:left="-61" w:right="-80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90" w:type="dxa"/>
            <w:vAlign w:val="bottom"/>
          </w:tcPr>
          <w:p w14:paraId="08DA21D8" w14:textId="77777777" w:rsidR="005A1A5A" w:rsidRPr="004517A7" w:rsidRDefault="005A1A5A" w:rsidP="005A1A5A">
            <w:pPr>
              <w:ind w:left="-61" w:right="-8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3510CC6" w14:textId="77777777" w:rsidR="005A1A5A" w:rsidRPr="004517A7" w:rsidRDefault="005A1A5A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90" w:type="dxa"/>
            <w:vAlign w:val="bottom"/>
          </w:tcPr>
          <w:p w14:paraId="73BEBD2B" w14:textId="77777777" w:rsidR="005A1A5A" w:rsidRPr="004517A7" w:rsidRDefault="005A1A5A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  <w:p w14:paraId="4763CF56" w14:textId="77777777" w:rsidR="005A1A5A" w:rsidRPr="004517A7" w:rsidRDefault="005A1A5A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A1CD141" w14:textId="77777777" w:rsidR="00E53F83" w:rsidRPr="004517A7" w:rsidRDefault="005A1A5A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>ณ วันที่</w:t>
            </w:r>
            <w:r w:rsidR="00396DCA" w:rsidRPr="004517A7">
              <w:rPr>
                <w:rFonts w:ascii="Angsana New" w:hAnsi="Angsana New" w:hint="cs"/>
                <w:spacing w:val="-6"/>
                <w:sz w:val="28"/>
                <w:cs/>
              </w:rPr>
              <w:t xml:space="preserve"> </w:t>
            </w:r>
          </w:p>
          <w:p w14:paraId="5B15F40D" w14:textId="2E2A5C1F" w:rsidR="005A1A5A" w:rsidRPr="004517A7" w:rsidRDefault="005A1A5A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</w:rPr>
              <w:t xml:space="preserve">31 </w:t>
            </w: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 xml:space="preserve">ธันวาคม </w:t>
            </w:r>
            <w:r w:rsidRPr="004517A7">
              <w:rPr>
                <w:rFonts w:ascii="Angsana New" w:hAnsi="Angsana New" w:hint="cs"/>
                <w:spacing w:val="-6"/>
                <w:sz w:val="28"/>
              </w:rPr>
              <w:t>256</w:t>
            </w:r>
            <w:r w:rsidR="00C11621" w:rsidRPr="004517A7">
              <w:rPr>
                <w:rFonts w:ascii="Angsana New" w:hAnsi="Angsana New"/>
                <w:spacing w:val="-6"/>
                <w:sz w:val="28"/>
              </w:rPr>
              <w:t>3</w:t>
            </w:r>
          </w:p>
        </w:tc>
      </w:tr>
      <w:tr w:rsidR="00C3069E" w:rsidRPr="004517A7" w14:paraId="005244B3" w14:textId="77777777" w:rsidTr="0072672F">
        <w:trPr>
          <w:trHeight w:val="20"/>
        </w:trPr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30AD2117" w14:textId="77777777" w:rsidR="00C3069E" w:rsidRPr="004517A7" w:rsidRDefault="00C3069E" w:rsidP="00C3069E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กรรมการบริษัทย่อย</w:t>
            </w:r>
          </w:p>
        </w:tc>
        <w:tc>
          <w:tcPr>
            <w:tcW w:w="90" w:type="dxa"/>
            <w:vAlign w:val="bottom"/>
          </w:tcPr>
          <w:p w14:paraId="7CDB3855" w14:textId="77777777" w:rsidR="00C3069E" w:rsidRPr="004517A7" w:rsidRDefault="00C3069E" w:rsidP="00C3069E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10D2053" w14:textId="77777777" w:rsidR="00C3069E" w:rsidRPr="004517A7" w:rsidRDefault="00C3069E" w:rsidP="00214143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90" w:type="dxa"/>
            <w:vAlign w:val="bottom"/>
          </w:tcPr>
          <w:p w14:paraId="6F9DC4F9" w14:textId="77777777" w:rsidR="00C3069E" w:rsidRPr="004517A7" w:rsidRDefault="00C3069E" w:rsidP="00C3069E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29A86D6" w14:textId="7F868312" w:rsidR="00C3069E" w:rsidRPr="004517A7" w:rsidRDefault="00C3069E" w:rsidP="00C3069E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669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D3380DB" w14:textId="77777777" w:rsidR="00C3069E" w:rsidRPr="004517A7" w:rsidRDefault="00C3069E" w:rsidP="00C3069E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BE3257A" w14:textId="7063525B" w:rsidR="00C3069E" w:rsidRPr="004517A7" w:rsidRDefault="00C3069E" w:rsidP="00C3069E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51,965</w:t>
            </w:r>
          </w:p>
        </w:tc>
        <w:tc>
          <w:tcPr>
            <w:tcW w:w="90" w:type="dxa"/>
            <w:shd w:val="clear" w:color="auto" w:fill="auto"/>
          </w:tcPr>
          <w:p w14:paraId="6421A3F1" w14:textId="77777777" w:rsidR="00C3069E" w:rsidRPr="004517A7" w:rsidRDefault="00C3069E" w:rsidP="00C3069E">
            <w:pPr>
              <w:tabs>
                <w:tab w:val="decimal" w:pos="808"/>
                <w:tab w:val="decimal" w:pos="124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99B4098" w14:textId="2390424C" w:rsidR="00C3069E" w:rsidRPr="004517A7" w:rsidRDefault="00C3069E" w:rsidP="00C3069E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(52,569)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0A0493" w14:textId="77777777" w:rsidR="00C3069E" w:rsidRPr="004517A7" w:rsidRDefault="00C3069E" w:rsidP="00C3069E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F5E50E6" w14:textId="360F32ED" w:rsidR="00C3069E" w:rsidRPr="004517A7" w:rsidRDefault="00C3069E" w:rsidP="00C3069E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65</w:t>
            </w:r>
          </w:p>
        </w:tc>
      </w:tr>
      <w:tr w:rsidR="00C3069E" w:rsidRPr="004517A7" w14:paraId="0E1EF243" w14:textId="77777777" w:rsidTr="0072672F">
        <w:trPr>
          <w:trHeight w:val="20"/>
        </w:trPr>
        <w:tc>
          <w:tcPr>
            <w:tcW w:w="2430" w:type="dxa"/>
            <w:vAlign w:val="bottom"/>
          </w:tcPr>
          <w:p w14:paraId="6F2242E4" w14:textId="77777777" w:rsidR="00C3069E" w:rsidRPr="004517A7" w:rsidRDefault="00C3069E" w:rsidP="00C3069E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ปาล์มทองคำ จำกัด</w:t>
            </w:r>
          </w:p>
        </w:tc>
        <w:tc>
          <w:tcPr>
            <w:tcW w:w="90" w:type="dxa"/>
            <w:vAlign w:val="bottom"/>
          </w:tcPr>
          <w:p w14:paraId="106D2A0E" w14:textId="77777777" w:rsidR="00C3069E" w:rsidRPr="004517A7" w:rsidRDefault="00C3069E" w:rsidP="00C3069E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6F31B4D" w14:textId="77777777" w:rsidR="00C3069E" w:rsidRPr="004517A7" w:rsidRDefault="00C3069E" w:rsidP="00214143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90" w:type="dxa"/>
            <w:vAlign w:val="bottom"/>
          </w:tcPr>
          <w:p w14:paraId="776B25FF" w14:textId="77777777" w:rsidR="00C3069E" w:rsidRPr="004517A7" w:rsidRDefault="00C3069E" w:rsidP="00C3069E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649D9D59" w14:textId="1FA2A84C" w:rsidR="00C3069E" w:rsidRPr="004517A7" w:rsidRDefault="00C3069E" w:rsidP="00C3069E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2,500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0DAA46F6" w14:textId="77777777" w:rsidR="00C3069E" w:rsidRPr="004517A7" w:rsidRDefault="00C3069E" w:rsidP="00C3069E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7106DC" w14:textId="4ABEF1A3" w:rsidR="00C3069E" w:rsidRPr="004517A7" w:rsidRDefault="00C3069E" w:rsidP="00C3069E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21084F" w14:textId="77777777" w:rsidR="00C3069E" w:rsidRPr="004517A7" w:rsidRDefault="00C3069E" w:rsidP="00C3069E">
            <w:pPr>
              <w:tabs>
                <w:tab w:val="decimal" w:pos="808"/>
                <w:tab w:val="decimal" w:pos="124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5485EC5" w14:textId="770D2DFB" w:rsidR="00C3069E" w:rsidRPr="004517A7" w:rsidRDefault="00C3069E" w:rsidP="00C3069E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(2,500)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687B84" w14:textId="77777777" w:rsidR="00C3069E" w:rsidRPr="004517A7" w:rsidRDefault="00C3069E" w:rsidP="00C3069E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7576088" w14:textId="4298312A" w:rsidR="00C3069E" w:rsidRPr="004517A7" w:rsidRDefault="00C3069E" w:rsidP="00C3069E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C3069E" w:rsidRPr="004517A7" w14:paraId="5F41A918" w14:textId="77777777" w:rsidTr="00214143">
        <w:trPr>
          <w:trHeight w:val="20"/>
        </w:trPr>
        <w:tc>
          <w:tcPr>
            <w:tcW w:w="2430" w:type="dxa"/>
          </w:tcPr>
          <w:p w14:paraId="14D832C8" w14:textId="4DE2A110" w:rsidR="00C3069E" w:rsidRPr="004517A7" w:rsidRDefault="00C3069E" w:rsidP="00214143">
            <w:pPr>
              <w:tabs>
                <w:tab w:val="left" w:pos="360"/>
                <w:tab w:val="left" w:pos="2160"/>
              </w:tabs>
              <w:ind w:left="363" w:hanging="363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ซิสเต็ม แอนด์ ซอฟท์แวร์ เซอร์วิสเซส จำกัด</w:t>
            </w:r>
          </w:p>
        </w:tc>
        <w:tc>
          <w:tcPr>
            <w:tcW w:w="90" w:type="dxa"/>
          </w:tcPr>
          <w:p w14:paraId="4520D934" w14:textId="77777777" w:rsidR="00C3069E" w:rsidRPr="004517A7" w:rsidRDefault="00C3069E" w:rsidP="00C3069E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83982B9" w14:textId="77777777" w:rsidR="00C3069E" w:rsidRPr="004517A7" w:rsidRDefault="00C3069E" w:rsidP="00214143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</w:tcPr>
          <w:p w14:paraId="7158BD15" w14:textId="77777777" w:rsidR="00C3069E" w:rsidRPr="004517A7" w:rsidRDefault="00C3069E" w:rsidP="00C3069E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745AD293" w14:textId="58EBBA84" w:rsidR="00C3069E" w:rsidRPr="004517A7" w:rsidRDefault="00C3069E" w:rsidP="00C3069E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lang w:val="en-GB"/>
              </w:rPr>
              <w:t>62</w:t>
            </w:r>
            <w:r w:rsidRPr="004517A7">
              <w:rPr>
                <w:rFonts w:ascii="Angsana New" w:hAnsi="Angsana New" w:hint="cs"/>
                <w:sz w:val="28"/>
              </w:rPr>
              <w:t>,</w:t>
            </w:r>
            <w:r w:rsidRPr="004517A7">
              <w:rPr>
                <w:rFonts w:ascii="Angsana New" w:hAnsi="Angsana New" w:hint="cs"/>
                <w:sz w:val="28"/>
                <w:lang w:val="en-GB"/>
              </w:rPr>
              <w:t>600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5B4D4CA8" w14:textId="77777777" w:rsidR="00C3069E" w:rsidRPr="004517A7" w:rsidRDefault="00C3069E" w:rsidP="00C3069E">
            <w:pPr>
              <w:tabs>
                <w:tab w:val="decimal" w:pos="1240"/>
              </w:tabs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3F82C197" w14:textId="71C7F113" w:rsidR="00C3069E" w:rsidRPr="004517A7" w:rsidRDefault="00C3069E" w:rsidP="00C3069E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4,840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1649A1AA" w14:textId="77777777" w:rsidR="00C3069E" w:rsidRPr="004517A7" w:rsidRDefault="00C3069E" w:rsidP="00C3069E">
            <w:pPr>
              <w:tabs>
                <w:tab w:val="decimal" w:pos="808"/>
                <w:tab w:val="decimal" w:pos="124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21CBA823" w14:textId="08293738" w:rsidR="00C3069E" w:rsidRPr="004517A7" w:rsidRDefault="00C3069E" w:rsidP="00C3069E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(53,500)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bottom"/>
          </w:tcPr>
          <w:p w14:paraId="1CFE1518" w14:textId="77777777" w:rsidR="00C3069E" w:rsidRPr="004517A7" w:rsidRDefault="00C3069E" w:rsidP="00C3069E">
            <w:pPr>
              <w:tabs>
                <w:tab w:val="decimal" w:pos="1240"/>
              </w:tabs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5A7BED0B" w14:textId="6FA49193" w:rsidR="00C3069E" w:rsidRPr="004517A7" w:rsidRDefault="00C3069E" w:rsidP="00C3069E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13,940</w:t>
            </w:r>
          </w:p>
        </w:tc>
      </w:tr>
      <w:tr w:rsidR="00B46678" w:rsidRPr="004517A7" w14:paraId="1BD007B6" w14:textId="77777777" w:rsidTr="00B46678">
        <w:trPr>
          <w:trHeight w:val="20"/>
        </w:trPr>
        <w:tc>
          <w:tcPr>
            <w:tcW w:w="2430" w:type="dxa"/>
          </w:tcPr>
          <w:p w14:paraId="1523829E" w14:textId="2A13CF50" w:rsidR="00B46678" w:rsidRPr="004517A7" w:rsidRDefault="00B46678" w:rsidP="00B46678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90" w:type="dxa"/>
          </w:tcPr>
          <w:p w14:paraId="0E56958F" w14:textId="77777777" w:rsidR="00B46678" w:rsidRPr="004517A7" w:rsidRDefault="00B46678" w:rsidP="00B46678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</w:tcPr>
          <w:p w14:paraId="2AB43E3B" w14:textId="32D81B46" w:rsidR="00B46678" w:rsidRPr="004517A7" w:rsidRDefault="00B46678" w:rsidP="00214143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</w:tcPr>
          <w:p w14:paraId="5FC42883" w14:textId="77777777" w:rsidR="00B46678" w:rsidRPr="004517A7" w:rsidRDefault="00B46678" w:rsidP="00B46678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3530395" w14:textId="374E0533" w:rsidR="00B46678" w:rsidRPr="004517A7" w:rsidRDefault="00B46678" w:rsidP="00B46678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22BD2460" w14:textId="77777777" w:rsidR="00B46678" w:rsidRPr="004517A7" w:rsidRDefault="00B46678" w:rsidP="00B46678">
            <w:pPr>
              <w:tabs>
                <w:tab w:val="decimal" w:pos="1240"/>
              </w:tabs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D294806" w14:textId="5BA72B88" w:rsidR="00B46678" w:rsidRPr="004517A7" w:rsidRDefault="004F1A33" w:rsidP="00B46678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8,050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43BCF428" w14:textId="77777777" w:rsidR="00B46678" w:rsidRPr="004517A7" w:rsidRDefault="00B46678" w:rsidP="00B46678">
            <w:pPr>
              <w:tabs>
                <w:tab w:val="decimal" w:pos="808"/>
                <w:tab w:val="decimal" w:pos="124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2EF848A" w14:textId="1ADCA2F8" w:rsidR="00B46678" w:rsidRPr="004517A7" w:rsidRDefault="004F1A33" w:rsidP="00B46678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(5,000)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bottom"/>
          </w:tcPr>
          <w:p w14:paraId="79BC6C15" w14:textId="77777777" w:rsidR="00B46678" w:rsidRPr="004517A7" w:rsidRDefault="00B46678" w:rsidP="00B46678">
            <w:pPr>
              <w:tabs>
                <w:tab w:val="decimal" w:pos="1240"/>
              </w:tabs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C8B6C8C" w14:textId="73A5BE06" w:rsidR="00B46678" w:rsidRPr="004517A7" w:rsidRDefault="004F1A33" w:rsidP="00B46678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3,050</w:t>
            </w:r>
          </w:p>
        </w:tc>
      </w:tr>
      <w:tr w:rsidR="00B46678" w:rsidRPr="004517A7" w14:paraId="0B111146" w14:textId="77777777" w:rsidTr="00B46678">
        <w:trPr>
          <w:trHeight w:val="20"/>
        </w:trPr>
        <w:tc>
          <w:tcPr>
            <w:tcW w:w="2430" w:type="dxa"/>
          </w:tcPr>
          <w:p w14:paraId="09B714BE" w14:textId="77777777" w:rsidR="00B46678" w:rsidRPr="004517A7" w:rsidRDefault="00B46678" w:rsidP="00B46678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4FA36975" w14:textId="77777777" w:rsidR="00B46678" w:rsidRPr="004517A7" w:rsidRDefault="00B46678" w:rsidP="00B46678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B117C54" w14:textId="77777777" w:rsidR="00B46678" w:rsidRPr="004517A7" w:rsidRDefault="00B46678" w:rsidP="00B4667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8DB7FA6" w14:textId="77777777" w:rsidR="00B46678" w:rsidRPr="004517A7" w:rsidRDefault="00B46678" w:rsidP="00B46678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BCFB0B" w14:textId="274265F4" w:rsidR="00B46678" w:rsidRPr="004517A7" w:rsidRDefault="00B46678" w:rsidP="00B46678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65,769</w:t>
            </w:r>
          </w:p>
        </w:tc>
        <w:tc>
          <w:tcPr>
            <w:tcW w:w="90" w:type="dxa"/>
          </w:tcPr>
          <w:p w14:paraId="47F792A9" w14:textId="77777777" w:rsidR="00B46678" w:rsidRPr="004517A7" w:rsidRDefault="00B46678" w:rsidP="00B46678">
            <w:pPr>
              <w:tabs>
                <w:tab w:val="decimal" w:pos="1240"/>
              </w:tabs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FC24A09" w14:textId="7F680A11" w:rsidR="00B46678" w:rsidRPr="004517A7" w:rsidRDefault="00B46678" w:rsidP="00B46678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64,855</w:t>
            </w:r>
          </w:p>
        </w:tc>
        <w:tc>
          <w:tcPr>
            <w:tcW w:w="90" w:type="dxa"/>
            <w:shd w:val="clear" w:color="auto" w:fill="auto"/>
          </w:tcPr>
          <w:p w14:paraId="5B9F4A02" w14:textId="77777777" w:rsidR="00B46678" w:rsidRPr="004517A7" w:rsidRDefault="00B46678" w:rsidP="00B46678">
            <w:pPr>
              <w:tabs>
                <w:tab w:val="decimal" w:pos="808"/>
                <w:tab w:val="decimal" w:pos="124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8E7099E" w14:textId="0B36A106" w:rsidR="00B46678" w:rsidRPr="004517A7" w:rsidRDefault="00B46678" w:rsidP="00B46678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(113,569)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68B28A" w14:textId="77777777" w:rsidR="00B46678" w:rsidRPr="004517A7" w:rsidRDefault="00B46678" w:rsidP="00B46678">
            <w:pPr>
              <w:tabs>
                <w:tab w:val="decimal" w:pos="1240"/>
              </w:tabs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5961E31" w14:textId="385F7C3E" w:rsidR="00B46678" w:rsidRPr="004517A7" w:rsidRDefault="00B46678" w:rsidP="00B46678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17,055</w:t>
            </w:r>
          </w:p>
        </w:tc>
      </w:tr>
      <w:tr w:rsidR="00B46678" w:rsidRPr="004517A7" w14:paraId="35454282" w14:textId="77777777" w:rsidTr="00D419ED">
        <w:trPr>
          <w:trHeight w:val="80"/>
        </w:trPr>
        <w:tc>
          <w:tcPr>
            <w:tcW w:w="2430" w:type="dxa"/>
            <w:vAlign w:val="bottom"/>
          </w:tcPr>
          <w:p w14:paraId="28D06B3F" w14:textId="5D957F70" w:rsidR="00B46678" w:rsidRPr="004517A7" w:rsidRDefault="00B46678" w:rsidP="00D419ED">
            <w:pPr>
              <w:tabs>
                <w:tab w:val="left" w:pos="360"/>
                <w:tab w:val="left" w:pos="2160"/>
              </w:tabs>
              <w:ind w:left="362" w:hanging="362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4517A7">
              <w:rPr>
                <w:rFonts w:ascii="Angsana New" w:hAnsi="Angsana New" w:hint="cs"/>
                <w:sz w:val="28"/>
              </w:rPr>
              <w:t>: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419ED" w:rsidRPr="004517A7">
              <w:rPr>
                <w:rFonts w:ascii="Angsana New" w:hAnsi="Angsana New" w:hint="cs"/>
                <w:sz w:val="28"/>
                <w:cs/>
              </w:rPr>
              <w:t>ค่าเผื่อผลขาดทุนจาก</w:t>
            </w:r>
            <w:r w:rsidR="008641E6" w:rsidRPr="004517A7">
              <w:rPr>
                <w:rFonts w:ascii="Angsana New" w:hAnsi="Angsana New"/>
                <w:sz w:val="28"/>
              </w:rPr>
              <w:t xml:space="preserve">  </w:t>
            </w:r>
            <w:r w:rsidR="00D419ED" w:rsidRPr="004517A7">
              <w:rPr>
                <w:rFonts w:ascii="Angsana New" w:hAnsi="Angsana New" w:hint="cs"/>
                <w:sz w:val="28"/>
                <w:cs/>
              </w:rPr>
              <w:t>การด้อยค่า</w:t>
            </w:r>
          </w:p>
        </w:tc>
        <w:tc>
          <w:tcPr>
            <w:tcW w:w="90" w:type="dxa"/>
            <w:vAlign w:val="bottom"/>
          </w:tcPr>
          <w:p w14:paraId="5EAF07EE" w14:textId="77777777" w:rsidR="00B46678" w:rsidRPr="004517A7" w:rsidRDefault="00B46678" w:rsidP="00B46678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7BD03091" w14:textId="77777777" w:rsidR="00B46678" w:rsidRPr="004517A7" w:rsidRDefault="00B46678" w:rsidP="00B46678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7CE41538" w14:textId="77777777" w:rsidR="00B46678" w:rsidRPr="004517A7" w:rsidRDefault="00B46678" w:rsidP="00B46678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50F10EF" w14:textId="01278FC8" w:rsidR="00B46678" w:rsidRPr="004517A7" w:rsidRDefault="00B46678" w:rsidP="00D419ED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(62,600)</w:t>
            </w:r>
          </w:p>
        </w:tc>
        <w:tc>
          <w:tcPr>
            <w:tcW w:w="90" w:type="dxa"/>
            <w:vAlign w:val="bottom"/>
          </w:tcPr>
          <w:p w14:paraId="3E0989F3" w14:textId="77777777" w:rsidR="00B46678" w:rsidRPr="004517A7" w:rsidRDefault="00B46678" w:rsidP="00D419ED">
            <w:pPr>
              <w:tabs>
                <w:tab w:val="decimal" w:pos="1240"/>
              </w:tabs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FE030D" w14:textId="3CFB9FF6" w:rsidR="00B46678" w:rsidRPr="004517A7" w:rsidRDefault="00BC42D5" w:rsidP="00BC42D5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C7C00C" w14:textId="77777777" w:rsidR="00B46678" w:rsidRPr="004517A7" w:rsidRDefault="00B46678" w:rsidP="00D419ED">
            <w:pPr>
              <w:tabs>
                <w:tab w:val="decimal" w:pos="1240"/>
              </w:tabs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1F5A49" w14:textId="717B4DE1" w:rsidR="00B46678" w:rsidRPr="004517A7" w:rsidRDefault="00720FC2" w:rsidP="00720FC2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53,500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D778C2" w14:textId="77777777" w:rsidR="00B46678" w:rsidRPr="004517A7" w:rsidRDefault="00B46678" w:rsidP="00D419ED">
            <w:pPr>
              <w:tabs>
                <w:tab w:val="decimal" w:pos="1240"/>
              </w:tabs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0AD4C" w14:textId="1A63E80E" w:rsidR="00B46678" w:rsidRPr="004517A7" w:rsidRDefault="00B46678" w:rsidP="00D419ED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(9,100)</w:t>
            </w:r>
          </w:p>
        </w:tc>
      </w:tr>
      <w:tr w:rsidR="00B46678" w:rsidRPr="004517A7" w14:paraId="77A547C3" w14:textId="77777777" w:rsidTr="0072672F">
        <w:trPr>
          <w:trHeight w:val="20"/>
        </w:trPr>
        <w:tc>
          <w:tcPr>
            <w:tcW w:w="2430" w:type="dxa"/>
            <w:vAlign w:val="bottom"/>
          </w:tcPr>
          <w:p w14:paraId="3D153F7B" w14:textId="77777777" w:rsidR="00B46678" w:rsidRPr="004517A7" w:rsidRDefault="00B46678" w:rsidP="00B46678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  <w:vAlign w:val="bottom"/>
          </w:tcPr>
          <w:p w14:paraId="73312BBF" w14:textId="77777777" w:rsidR="00B46678" w:rsidRPr="004517A7" w:rsidRDefault="00B46678" w:rsidP="00B46678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406824F7" w14:textId="77777777" w:rsidR="00B46678" w:rsidRPr="004517A7" w:rsidRDefault="00B46678" w:rsidP="00B46678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765EE4D4" w14:textId="77777777" w:rsidR="00B46678" w:rsidRPr="004517A7" w:rsidRDefault="00B46678" w:rsidP="00B46678">
            <w:pPr>
              <w:tabs>
                <w:tab w:val="decimal" w:pos="1240"/>
              </w:tabs>
              <w:ind w:right="-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7D95B3" w14:textId="38C2391A" w:rsidR="00B46678" w:rsidRPr="004517A7" w:rsidRDefault="00B46678" w:rsidP="00B46678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3,169</w:t>
            </w:r>
          </w:p>
        </w:tc>
        <w:tc>
          <w:tcPr>
            <w:tcW w:w="90" w:type="dxa"/>
          </w:tcPr>
          <w:p w14:paraId="39E4B118" w14:textId="77777777" w:rsidR="00B46678" w:rsidRPr="004517A7" w:rsidRDefault="00B46678" w:rsidP="00B46678">
            <w:pPr>
              <w:tabs>
                <w:tab w:val="decimal" w:pos="1240"/>
              </w:tabs>
              <w:ind w:right="-1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56AC0FC" w14:textId="77777777" w:rsidR="00B46678" w:rsidRPr="004517A7" w:rsidRDefault="00B46678" w:rsidP="00B46678">
            <w:pPr>
              <w:tabs>
                <w:tab w:val="decimal" w:pos="1240"/>
              </w:tabs>
              <w:ind w:right="-1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B7A402A" w14:textId="77777777" w:rsidR="00B46678" w:rsidRPr="004517A7" w:rsidRDefault="00B46678" w:rsidP="00B46678">
            <w:pPr>
              <w:tabs>
                <w:tab w:val="decimal" w:pos="1240"/>
              </w:tabs>
              <w:ind w:right="-1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BFC6313" w14:textId="77777777" w:rsidR="00B46678" w:rsidRPr="004517A7" w:rsidRDefault="00B46678" w:rsidP="00B46678">
            <w:pPr>
              <w:tabs>
                <w:tab w:val="decimal" w:pos="1240"/>
              </w:tabs>
              <w:ind w:right="-1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C71A53E" w14:textId="77777777" w:rsidR="00B46678" w:rsidRPr="004517A7" w:rsidRDefault="00B46678" w:rsidP="00B46678">
            <w:pPr>
              <w:tabs>
                <w:tab w:val="decimal" w:pos="1240"/>
              </w:tabs>
              <w:ind w:right="-1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DD3775" w14:textId="648E8F0E" w:rsidR="00B46678" w:rsidRPr="004517A7" w:rsidRDefault="00B46678" w:rsidP="00B46678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/>
                <w:b/>
                <w:bCs/>
                <w:sz w:val="28"/>
                <w:lang w:val="en-GB"/>
              </w:rPr>
              <w:t>7,955</w:t>
            </w:r>
          </w:p>
        </w:tc>
      </w:tr>
    </w:tbl>
    <w:p w14:paraId="5A66F9A5" w14:textId="34442AE3" w:rsidR="00635718" w:rsidRPr="004517A7" w:rsidRDefault="00635718" w:rsidP="0058570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rPr>
          <w:rFonts w:ascii="Angsana New" w:hAnsi="Angsana New"/>
          <w:spacing w:val="-4"/>
          <w:sz w:val="10"/>
          <w:szCs w:val="10"/>
        </w:rPr>
      </w:pPr>
    </w:p>
    <w:p w14:paraId="362E15D1" w14:textId="77777777" w:rsidR="00585707" w:rsidRPr="004517A7" w:rsidRDefault="00585707" w:rsidP="0058570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rPr>
          <w:rFonts w:ascii="Angsana New" w:hAnsi="Angsana New"/>
          <w:spacing w:val="-4"/>
          <w:sz w:val="10"/>
          <w:szCs w:val="10"/>
        </w:rPr>
      </w:pP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7"/>
        <w:gridCol w:w="89"/>
        <w:gridCol w:w="1185"/>
        <w:gridCol w:w="90"/>
        <w:gridCol w:w="1337"/>
        <w:gridCol w:w="92"/>
        <w:gridCol w:w="896"/>
        <w:gridCol w:w="90"/>
        <w:gridCol w:w="1080"/>
        <w:gridCol w:w="90"/>
        <w:gridCol w:w="1354"/>
      </w:tblGrid>
      <w:tr w:rsidR="005A1A5A" w:rsidRPr="004517A7" w14:paraId="32E60AC5" w14:textId="77777777" w:rsidTr="00557038">
        <w:trPr>
          <w:trHeight w:val="234"/>
        </w:trPr>
        <w:tc>
          <w:tcPr>
            <w:tcW w:w="9180" w:type="dxa"/>
            <w:gridSpan w:val="11"/>
            <w:vAlign w:val="bottom"/>
          </w:tcPr>
          <w:p w14:paraId="684ED248" w14:textId="77777777" w:rsidR="005A1A5A" w:rsidRPr="004517A7" w:rsidRDefault="005A1A5A" w:rsidP="00A053A3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lang w:val="en-GB"/>
              </w:rPr>
              <w:lastRenderedPageBreak/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777C15" w:rsidRPr="004517A7" w14:paraId="71B3CDBE" w14:textId="77777777" w:rsidTr="00557038">
        <w:trPr>
          <w:trHeight w:val="20"/>
        </w:trPr>
        <w:tc>
          <w:tcPr>
            <w:tcW w:w="2877" w:type="dxa"/>
            <w:vAlign w:val="bottom"/>
          </w:tcPr>
          <w:p w14:paraId="3E37EFA6" w14:textId="77777777" w:rsidR="005F174C" w:rsidRPr="004517A7" w:rsidRDefault="005F174C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9" w:type="dxa"/>
          </w:tcPr>
          <w:p w14:paraId="02F1831B" w14:textId="77777777" w:rsidR="005F174C" w:rsidRPr="004517A7" w:rsidRDefault="005F174C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5" w:type="dxa"/>
            <w:vAlign w:val="bottom"/>
          </w:tcPr>
          <w:p w14:paraId="063F6772" w14:textId="77777777" w:rsidR="005F174C" w:rsidRPr="004517A7" w:rsidRDefault="005F174C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49704294" w14:textId="77777777" w:rsidR="005F174C" w:rsidRPr="004517A7" w:rsidRDefault="005F174C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939" w:type="dxa"/>
            <w:gridSpan w:val="7"/>
            <w:tcBorders>
              <w:bottom w:val="single" w:sz="4" w:space="0" w:color="auto"/>
            </w:tcBorders>
            <w:vAlign w:val="bottom"/>
          </w:tcPr>
          <w:p w14:paraId="72B70125" w14:textId="77777777" w:rsidR="005F174C" w:rsidRPr="004517A7" w:rsidRDefault="005F174C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465E3" w:rsidRPr="004517A7" w14:paraId="41FBAD16" w14:textId="77777777" w:rsidTr="00557038">
        <w:trPr>
          <w:trHeight w:val="359"/>
        </w:trPr>
        <w:tc>
          <w:tcPr>
            <w:tcW w:w="2877" w:type="dxa"/>
            <w:vMerge w:val="restart"/>
          </w:tcPr>
          <w:p w14:paraId="4BE769D1" w14:textId="77777777" w:rsidR="00D465E3" w:rsidRPr="004517A7" w:rsidRDefault="00D465E3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เงินให้กู้ยืมระยะสั้นแก่</w:t>
            </w:r>
          </w:p>
          <w:p w14:paraId="19E8E20B" w14:textId="07D36320" w:rsidR="00D465E3" w:rsidRPr="004517A7" w:rsidRDefault="00D465E3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89" w:type="dxa"/>
            <w:vMerge w:val="restart"/>
          </w:tcPr>
          <w:p w14:paraId="163488C1" w14:textId="77777777" w:rsidR="00D465E3" w:rsidRPr="004517A7" w:rsidRDefault="00D465E3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5" w:type="dxa"/>
            <w:vMerge w:val="restart"/>
          </w:tcPr>
          <w:p w14:paraId="15B6A434" w14:textId="77777777" w:rsidR="00D465E3" w:rsidRPr="004517A7" w:rsidRDefault="00D465E3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ลักษณะ</w:t>
            </w:r>
          </w:p>
          <w:p w14:paraId="786F15E6" w14:textId="1AC61A16" w:rsidR="00D465E3" w:rsidRPr="004517A7" w:rsidRDefault="00D465E3" w:rsidP="005A1A5A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  <w:vMerge w:val="restart"/>
          </w:tcPr>
          <w:p w14:paraId="58A804D3" w14:textId="77777777" w:rsidR="00D465E3" w:rsidRPr="004517A7" w:rsidRDefault="00D465E3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vMerge w:val="restart"/>
            <w:tcBorders>
              <w:top w:val="single" w:sz="4" w:space="0" w:color="auto"/>
            </w:tcBorders>
          </w:tcPr>
          <w:p w14:paraId="7DAFA7B4" w14:textId="77777777" w:rsidR="00557038" w:rsidRPr="004517A7" w:rsidRDefault="00D465E3" w:rsidP="00396DC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="00396DCA" w:rsidRPr="004517A7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  <w:p w14:paraId="40CDFEA0" w14:textId="577D5195" w:rsidR="00D465E3" w:rsidRPr="004517A7" w:rsidRDefault="00D465E3" w:rsidP="00396DC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1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4517A7">
              <w:rPr>
                <w:rFonts w:ascii="Angsana New" w:hAnsi="Angsana New" w:hint="cs"/>
                <w:sz w:val="28"/>
              </w:rPr>
              <w:t xml:space="preserve"> 256</w:t>
            </w:r>
            <w:r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2" w:type="dxa"/>
            <w:vMerge w:val="restart"/>
            <w:tcBorders>
              <w:top w:val="single" w:sz="4" w:space="0" w:color="auto"/>
            </w:tcBorders>
          </w:tcPr>
          <w:p w14:paraId="39AE1026" w14:textId="77777777" w:rsidR="00D465E3" w:rsidRPr="004517A7" w:rsidRDefault="00D465E3" w:rsidP="00D465E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AE5B58" w14:textId="435D2DAC" w:rsidR="00D465E3" w:rsidRPr="004517A7" w:rsidRDefault="00D465E3" w:rsidP="00D465E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ในระหว่างปี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  <w:left w:val="nil"/>
            </w:tcBorders>
          </w:tcPr>
          <w:p w14:paraId="0AD8EFE2" w14:textId="2854DB9B" w:rsidR="00D465E3" w:rsidRPr="004517A7" w:rsidRDefault="00D465E3" w:rsidP="00D465E3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nil"/>
            </w:tcBorders>
          </w:tcPr>
          <w:p w14:paraId="5BE8A301" w14:textId="77777777" w:rsidR="00557038" w:rsidRPr="004517A7" w:rsidRDefault="00D465E3" w:rsidP="00396DCA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="00396DCA" w:rsidRPr="004517A7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  <w:p w14:paraId="4564AADD" w14:textId="56C197C7" w:rsidR="00D465E3" w:rsidRPr="004517A7" w:rsidRDefault="00D465E3" w:rsidP="00396DCA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</w:rPr>
              <w:t xml:space="preserve">31 </w:t>
            </w: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 xml:space="preserve">ธันวาคม </w:t>
            </w:r>
            <w:r w:rsidRPr="004517A7">
              <w:rPr>
                <w:rFonts w:ascii="Angsana New" w:hAnsi="Angsana New" w:hint="cs"/>
                <w:spacing w:val="-6"/>
                <w:sz w:val="28"/>
              </w:rPr>
              <w:t>25</w:t>
            </w:r>
            <w:r w:rsidRPr="004517A7">
              <w:rPr>
                <w:rFonts w:ascii="Angsana New" w:hAnsi="Angsana New"/>
                <w:spacing w:val="-6"/>
                <w:sz w:val="28"/>
              </w:rPr>
              <w:t>64</w:t>
            </w:r>
          </w:p>
        </w:tc>
      </w:tr>
      <w:tr w:rsidR="00D465E3" w:rsidRPr="004517A7" w14:paraId="4BB35B39" w14:textId="77777777" w:rsidTr="00557038">
        <w:trPr>
          <w:trHeight w:val="323"/>
        </w:trPr>
        <w:tc>
          <w:tcPr>
            <w:tcW w:w="2877" w:type="dxa"/>
            <w:vMerge/>
          </w:tcPr>
          <w:p w14:paraId="7F1EB74E" w14:textId="77777777" w:rsidR="00D465E3" w:rsidRPr="004517A7" w:rsidRDefault="00D465E3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9" w:type="dxa"/>
            <w:vMerge/>
          </w:tcPr>
          <w:p w14:paraId="586B288A" w14:textId="77777777" w:rsidR="00D465E3" w:rsidRPr="004517A7" w:rsidRDefault="00D465E3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5" w:type="dxa"/>
            <w:vMerge/>
          </w:tcPr>
          <w:p w14:paraId="21FF240E" w14:textId="77777777" w:rsidR="00D465E3" w:rsidRPr="004517A7" w:rsidRDefault="00D465E3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Merge/>
          </w:tcPr>
          <w:p w14:paraId="5416F278" w14:textId="77777777" w:rsidR="00D465E3" w:rsidRPr="004517A7" w:rsidRDefault="00D465E3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vMerge/>
            <w:vAlign w:val="bottom"/>
          </w:tcPr>
          <w:p w14:paraId="0F60C714" w14:textId="77777777" w:rsidR="00D465E3" w:rsidRPr="004517A7" w:rsidRDefault="00D465E3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2" w:type="dxa"/>
            <w:vMerge/>
          </w:tcPr>
          <w:p w14:paraId="0EC209CF" w14:textId="77777777" w:rsidR="00D465E3" w:rsidRPr="004517A7" w:rsidRDefault="00D465E3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270F2" w14:textId="30A11519" w:rsidR="00D465E3" w:rsidRPr="004517A7" w:rsidRDefault="00D465E3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เพิ่มขึ้น        </w:t>
            </w:r>
          </w:p>
        </w:tc>
        <w:tc>
          <w:tcPr>
            <w:tcW w:w="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53C609" w14:textId="77777777" w:rsidR="00D465E3" w:rsidRPr="004517A7" w:rsidRDefault="00D465E3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EFEE0" w14:textId="2EB34097" w:rsidR="00D465E3" w:rsidRPr="004517A7" w:rsidRDefault="00D465E3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90" w:type="dxa"/>
            <w:vMerge/>
            <w:tcBorders>
              <w:left w:val="nil"/>
            </w:tcBorders>
            <w:vAlign w:val="bottom"/>
          </w:tcPr>
          <w:p w14:paraId="56E8C0CA" w14:textId="77777777" w:rsidR="00D465E3" w:rsidRPr="004517A7" w:rsidRDefault="00D465E3" w:rsidP="00777C15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4" w:type="dxa"/>
            <w:vMerge/>
            <w:tcBorders>
              <w:left w:val="nil"/>
            </w:tcBorders>
            <w:vAlign w:val="bottom"/>
          </w:tcPr>
          <w:p w14:paraId="4CCC10F5" w14:textId="0494AE20" w:rsidR="00D465E3" w:rsidRPr="004517A7" w:rsidRDefault="00D465E3" w:rsidP="00777C15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5F2087" w:rsidRPr="004517A7" w14:paraId="75D4FCA0" w14:textId="77777777" w:rsidTr="00557038">
        <w:trPr>
          <w:trHeight w:val="180"/>
        </w:trPr>
        <w:tc>
          <w:tcPr>
            <w:tcW w:w="2877" w:type="dxa"/>
            <w:tcBorders>
              <w:top w:val="single" w:sz="4" w:space="0" w:color="auto"/>
            </w:tcBorders>
          </w:tcPr>
          <w:p w14:paraId="7FD10CA9" w14:textId="77777777" w:rsidR="005F2087" w:rsidRPr="004517A7" w:rsidRDefault="005F2087" w:rsidP="005F2087">
            <w:pPr>
              <w:tabs>
                <w:tab w:val="left" w:pos="360"/>
                <w:tab w:val="left" w:pos="2160"/>
              </w:tabs>
              <w:ind w:left="162" w:right="-380" w:hanging="162"/>
              <w:contextualSpacing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เฟอร์รั่ม เอ็นเนอร์ยี่ จำกัด</w:t>
            </w:r>
          </w:p>
        </w:tc>
        <w:tc>
          <w:tcPr>
            <w:tcW w:w="89" w:type="dxa"/>
          </w:tcPr>
          <w:p w14:paraId="11DF9E11" w14:textId="77777777" w:rsidR="005F2087" w:rsidRPr="004517A7" w:rsidRDefault="005F2087" w:rsidP="005F2087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4ABFB097" w14:textId="77777777" w:rsidR="005F2087" w:rsidRPr="004517A7" w:rsidRDefault="005F2087" w:rsidP="005F2087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6E67676" w14:textId="77777777" w:rsidR="005F2087" w:rsidRPr="004517A7" w:rsidRDefault="005F2087" w:rsidP="005F2087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425B4C08" w14:textId="668AE030" w:rsidR="005F2087" w:rsidRPr="004517A7" w:rsidRDefault="005F2087" w:rsidP="005F2087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674,01</w:t>
            </w:r>
            <w:r w:rsidR="008F5AD3" w:rsidRPr="004517A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2" w:type="dxa"/>
          </w:tcPr>
          <w:p w14:paraId="4380AD77" w14:textId="77777777" w:rsidR="005F2087" w:rsidRPr="004517A7" w:rsidRDefault="005F2087" w:rsidP="005F2087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B90E9" w14:textId="02266922" w:rsidR="005F2087" w:rsidRPr="004517A7" w:rsidRDefault="00C9163E" w:rsidP="005F2087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36,800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431CF4" w14:textId="77777777" w:rsidR="005F2087" w:rsidRPr="004517A7" w:rsidRDefault="005F2087" w:rsidP="005F2087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A7C1C" w14:textId="2C2A37E8" w:rsidR="005F2087" w:rsidRPr="004517A7" w:rsidRDefault="00C9163E" w:rsidP="005F2087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eastAsia="Times New Roman" w:hAnsi="Angsana New" w:hint="eastAsia"/>
                <w:sz w:val="28"/>
                <w:lang w:val="en-GB"/>
              </w:rPr>
              <w:t>(27,52</w:t>
            </w:r>
            <w:r w:rsidR="00720FC2" w:rsidRPr="004517A7">
              <w:rPr>
                <w:rFonts w:ascii="Angsana New" w:eastAsia="Times New Roman" w:hAnsi="Angsana New"/>
                <w:sz w:val="28"/>
                <w:lang w:val="en-GB"/>
              </w:rPr>
              <w:t>8</w:t>
            </w:r>
            <w:r w:rsidRPr="004517A7">
              <w:rPr>
                <w:rFonts w:ascii="Angsana New" w:eastAsia="Times New Roman" w:hAnsi="Angsana New" w:hint="eastAsia"/>
                <w:sz w:val="28"/>
                <w:lang w:val="en-GB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37EBE2" w14:textId="77777777" w:rsidR="005F2087" w:rsidRPr="004517A7" w:rsidRDefault="005F2087" w:rsidP="005F2087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5960E8EF" w14:textId="6D4D0F09" w:rsidR="005F2087" w:rsidRPr="004517A7" w:rsidRDefault="00C9163E" w:rsidP="005F2087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683,28</w:t>
            </w:r>
            <w:r w:rsidR="00720FC2" w:rsidRPr="004517A7">
              <w:rPr>
                <w:rFonts w:ascii="Angsana New" w:hAnsi="Angsana New"/>
                <w:sz w:val="28"/>
              </w:rPr>
              <w:t>7</w:t>
            </w:r>
          </w:p>
        </w:tc>
      </w:tr>
      <w:tr w:rsidR="005F2087" w:rsidRPr="004517A7" w14:paraId="75584BCC" w14:textId="77777777" w:rsidTr="00557038">
        <w:trPr>
          <w:trHeight w:val="20"/>
        </w:trPr>
        <w:tc>
          <w:tcPr>
            <w:tcW w:w="2877" w:type="dxa"/>
          </w:tcPr>
          <w:p w14:paraId="06EC8FB2" w14:textId="77777777" w:rsidR="005F2087" w:rsidRPr="004517A7" w:rsidRDefault="005F2087" w:rsidP="005F2087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89" w:type="dxa"/>
          </w:tcPr>
          <w:p w14:paraId="3C516606" w14:textId="77777777" w:rsidR="005F2087" w:rsidRPr="004517A7" w:rsidRDefault="005F2087" w:rsidP="005F2087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5" w:type="dxa"/>
            <w:vAlign w:val="bottom"/>
          </w:tcPr>
          <w:p w14:paraId="19C3BD2A" w14:textId="77777777" w:rsidR="005F2087" w:rsidRPr="004517A7" w:rsidRDefault="005F2087" w:rsidP="005F2087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053CA497" w14:textId="77777777" w:rsidR="005F2087" w:rsidRPr="004517A7" w:rsidRDefault="005F2087" w:rsidP="005F2087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left w:val="nil"/>
            </w:tcBorders>
            <w:shd w:val="clear" w:color="auto" w:fill="auto"/>
            <w:vAlign w:val="bottom"/>
          </w:tcPr>
          <w:p w14:paraId="0282EE68" w14:textId="417013F7" w:rsidR="005F2087" w:rsidRPr="004517A7" w:rsidRDefault="005F2087" w:rsidP="005F2087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77,374</w:t>
            </w:r>
          </w:p>
        </w:tc>
        <w:tc>
          <w:tcPr>
            <w:tcW w:w="92" w:type="dxa"/>
          </w:tcPr>
          <w:p w14:paraId="7400AC13" w14:textId="77777777" w:rsidR="005F2087" w:rsidRPr="004517A7" w:rsidRDefault="005F2087" w:rsidP="005F2087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8D639C2" w14:textId="56C2837E" w:rsidR="005F2087" w:rsidRPr="004517A7" w:rsidRDefault="00C9163E" w:rsidP="005F2087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23,950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72A4C4" w14:textId="77777777" w:rsidR="005F2087" w:rsidRPr="004517A7" w:rsidRDefault="005F2087" w:rsidP="005F2087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27AC27" w14:textId="54BB63CA" w:rsidR="005F2087" w:rsidRPr="004517A7" w:rsidRDefault="00C9163E" w:rsidP="005F2087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eastAsia="Times New Roman" w:hAnsi="Angsana New" w:hint="eastAsia"/>
                <w:sz w:val="28"/>
                <w:lang w:val="en-GB"/>
              </w:rPr>
              <w:t>(9,950)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040971" w14:textId="77777777" w:rsidR="005F2087" w:rsidRPr="004517A7" w:rsidRDefault="005F2087" w:rsidP="005F2087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54" w:type="dxa"/>
            <w:tcBorders>
              <w:left w:val="nil"/>
            </w:tcBorders>
            <w:shd w:val="clear" w:color="auto" w:fill="auto"/>
            <w:vAlign w:val="bottom"/>
          </w:tcPr>
          <w:p w14:paraId="20EB1383" w14:textId="37838C3D" w:rsidR="005F2087" w:rsidRPr="004517A7" w:rsidRDefault="00C9163E" w:rsidP="005F2087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91,374</w:t>
            </w:r>
          </w:p>
        </w:tc>
      </w:tr>
      <w:tr w:rsidR="005F2087" w:rsidRPr="004517A7" w14:paraId="6A46EFA7" w14:textId="77777777" w:rsidTr="00557038">
        <w:trPr>
          <w:trHeight w:val="20"/>
        </w:trPr>
        <w:tc>
          <w:tcPr>
            <w:tcW w:w="2877" w:type="dxa"/>
          </w:tcPr>
          <w:p w14:paraId="48C80E06" w14:textId="77777777" w:rsidR="005F2087" w:rsidRPr="004517A7" w:rsidRDefault="005F2087" w:rsidP="005F2087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89" w:type="dxa"/>
          </w:tcPr>
          <w:p w14:paraId="3DCEC6F5" w14:textId="77777777" w:rsidR="005F2087" w:rsidRPr="004517A7" w:rsidRDefault="005F2087" w:rsidP="005F2087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5" w:type="dxa"/>
            <w:vAlign w:val="bottom"/>
          </w:tcPr>
          <w:p w14:paraId="40B3897C" w14:textId="77777777" w:rsidR="005F2087" w:rsidRPr="004517A7" w:rsidRDefault="005F2087" w:rsidP="005F2087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42AE23C7" w14:textId="77777777" w:rsidR="005F2087" w:rsidRPr="004517A7" w:rsidRDefault="005F2087" w:rsidP="005F2087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left w:val="nil"/>
            </w:tcBorders>
            <w:shd w:val="clear" w:color="auto" w:fill="auto"/>
            <w:vAlign w:val="bottom"/>
          </w:tcPr>
          <w:p w14:paraId="2D9F58F1" w14:textId="7D426F68" w:rsidR="005F2087" w:rsidRPr="004517A7" w:rsidRDefault="005F2087" w:rsidP="005F2087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66,550</w:t>
            </w:r>
          </w:p>
        </w:tc>
        <w:tc>
          <w:tcPr>
            <w:tcW w:w="92" w:type="dxa"/>
          </w:tcPr>
          <w:p w14:paraId="5523F29C" w14:textId="77777777" w:rsidR="005F2087" w:rsidRPr="004517A7" w:rsidRDefault="005F2087" w:rsidP="005F2087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F1F3B70" w14:textId="13249FAA" w:rsidR="005F2087" w:rsidRPr="004517A7" w:rsidRDefault="00C9163E" w:rsidP="005F2087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eastAsia="Times New Roman" w:hAnsi="Angsana New" w:hint="eastAsia"/>
                <w:sz w:val="28"/>
                <w:lang w:val="en-GB"/>
              </w:rPr>
              <w:t>10,500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381FB0" w14:textId="77777777" w:rsidR="005F2087" w:rsidRPr="004517A7" w:rsidRDefault="005F2087" w:rsidP="005F2087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248146" w14:textId="2FA10C42" w:rsidR="005F2087" w:rsidRPr="004517A7" w:rsidRDefault="00C9163E" w:rsidP="005F2087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eastAsia="Times New Roman" w:hAnsi="Angsana New" w:hint="eastAsia"/>
                <w:sz w:val="28"/>
                <w:lang w:val="en-GB"/>
              </w:rPr>
              <w:t>(32,600)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802835" w14:textId="77777777" w:rsidR="005F2087" w:rsidRPr="004517A7" w:rsidRDefault="005F2087" w:rsidP="005F2087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54" w:type="dxa"/>
            <w:tcBorders>
              <w:left w:val="nil"/>
            </w:tcBorders>
            <w:shd w:val="clear" w:color="auto" w:fill="auto"/>
            <w:vAlign w:val="bottom"/>
          </w:tcPr>
          <w:p w14:paraId="5693418F" w14:textId="6651B28A" w:rsidR="005F2087" w:rsidRPr="004517A7" w:rsidRDefault="00C9163E" w:rsidP="005F2087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44,450</w:t>
            </w:r>
          </w:p>
        </w:tc>
      </w:tr>
      <w:tr w:rsidR="005F2087" w:rsidRPr="004517A7" w14:paraId="05EB9F73" w14:textId="77777777" w:rsidTr="00557038">
        <w:trPr>
          <w:trHeight w:val="20"/>
        </w:trPr>
        <w:tc>
          <w:tcPr>
            <w:tcW w:w="2877" w:type="dxa"/>
          </w:tcPr>
          <w:p w14:paraId="3E64B84E" w14:textId="72125D8E" w:rsidR="005F2087" w:rsidRPr="004517A7" w:rsidRDefault="005F2087" w:rsidP="005F2087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เอ็ม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โซลูชั่น จำกัด</w:t>
            </w:r>
            <w:r w:rsidR="004F75D5" w:rsidRPr="004517A7">
              <w:rPr>
                <w:rFonts w:ascii="Angsana New" w:hAnsi="Angsana New"/>
                <w:sz w:val="28"/>
              </w:rPr>
              <w:t xml:space="preserve"> </w:t>
            </w:r>
            <w:r w:rsidR="004F75D5" w:rsidRPr="004517A7">
              <w:rPr>
                <w:rFonts w:asciiTheme="majorBidi" w:hAnsiTheme="majorBidi" w:cstheme="majorBidi"/>
                <w:sz w:val="28"/>
                <w:vertAlign w:val="superscript"/>
              </w:rPr>
              <w:t>(8)</w:t>
            </w:r>
          </w:p>
        </w:tc>
        <w:tc>
          <w:tcPr>
            <w:tcW w:w="89" w:type="dxa"/>
          </w:tcPr>
          <w:p w14:paraId="38FF4B9F" w14:textId="77777777" w:rsidR="005F2087" w:rsidRPr="004517A7" w:rsidRDefault="005F2087" w:rsidP="005F2087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5" w:type="dxa"/>
            <w:vAlign w:val="bottom"/>
          </w:tcPr>
          <w:p w14:paraId="3504F0F3" w14:textId="77777777" w:rsidR="005F2087" w:rsidRPr="004517A7" w:rsidRDefault="005F2087" w:rsidP="005F2087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199C5A1E" w14:textId="77777777" w:rsidR="005F2087" w:rsidRPr="004517A7" w:rsidRDefault="005F2087" w:rsidP="005F2087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left w:val="nil"/>
            </w:tcBorders>
            <w:shd w:val="clear" w:color="auto" w:fill="auto"/>
            <w:vAlign w:val="bottom"/>
          </w:tcPr>
          <w:p w14:paraId="1E3A0173" w14:textId="68DD3C92" w:rsidR="005F2087" w:rsidRPr="004517A7" w:rsidRDefault="005F2087" w:rsidP="005F2087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55,771</w:t>
            </w:r>
          </w:p>
        </w:tc>
        <w:tc>
          <w:tcPr>
            <w:tcW w:w="92" w:type="dxa"/>
          </w:tcPr>
          <w:p w14:paraId="3256565F" w14:textId="77777777" w:rsidR="005F2087" w:rsidRPr="004517A7" w:rsidRDefault="005F2087" w:rsidP="005F2087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353C39D4" w14:textId="673B57A9" w:rsidR="005F2087" w:rsidRPr="004517A7" w:rsidRDefault="00C9163E" w:rsidP="005F2087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834026" w14:textId="77777777" w:rsidR="005F2087" w:rsidRPr="004517A7" w:rsidRDefault="005F2087" w:rsidP="005F2087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40CC3E" w14:textId="4F450520" w:rsidR="005F2087" w:rsidRPr="004517A7" w:rsidRDefault="00C9163E" w:rsidP="005F2087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eastAsia="Times New Roman" w:hAnsi="Angsana New" w:hint="eastAsia"/>
                <w:sz w:val="28"/>
                <w:lang w:val="en-GB"/>
              </w:rPr>
              <w:t>(55,771)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E84994" w14:textId="77777777" w:rsidR="005F2087" w:rsidRPr="004517A7" w:rsidRDefault="005F2087" w:rsidP="005F2087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54" w:type="dxa"/>
            <w:tcBorders>
              <w:left w:val="nil"/>
            </w:tcBorders>
            <w:shd w:val="clear" w:color="auto" w:fill="auto"/>
            <w:vAlign w:val="bottom"/>
          </w:tcPr>
          <w:p w14:paraId="5A5B918C" w14:textId="25E28CDF" w:rsidR="005F2087" w:rsidRPr="004517A7" w:rsidRDefault="00C9163E" w:rsidP="005F2087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5F2087" w:rsidRPr="004517A7" w14:paraId="14872B09" w14:textId="77777777" w:rsidTr="00557038">
        <w:trPr>
          <w:trHeight w:val="20"/>
        </w:trPr>
        <w:tc>
          <w:tcPr>
            <w:tcW w:w="2877" w:type="dxa"/>
          </w:tcPr>
          <w:p w14:paraId="58E7D164" w14:textId="77777777" w:rsidR="005F2087" w:rsidRPr="004517A7" w:rsidRDefault="005F2087" w:rsidP="005F2087">
            <w:pPr>
              <w:tabs>
                <w:tab w:val="left" w:pos="360"/>
                <w:tab w:val="left" w:pos="2160"/>
              </w:tabs>
              <w:ind w:left="162" w:right="-108" w:hanging="162"/>
              <w:contextualSpacing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พระแสงกรีน พาวเวอร์ จำกัด</w:t>
            </w:r>
          </w:p>
        </w:tc>
        <w:tc>
          <w:tcPr>
            <w:tcW w:w="89" w:type="dxa"/>
          </w:tcPr>
          <w:p w14:paraId="5058BFA5" w14:textId="77777777" w:rsidR="005F2087" w:rsidRPr="004517A7" w:rsidRDefault="005F2087" w:rsidP="005F2087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5" w:type="dxa"/>
            <w:vAlign w:val="bottom"/>
          </w:tcPr>
          <w:p w14:paraId="77BD005E" w14:textId="77777777" w:rsidR="005F2087" w:rsidRPr="004517A7" w:rsidRDefault="005F2087" w:rsidP="005F2087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28C417C7" w14:textId="77777777" w:rsidR="005F2087" w:rsidRPr="004517A7" w:rsidRDefault="005F2087" w:rsidP="005F2087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left w:val="nil"/>
            </w:tcBorders>
            <w:shd w:val="clear" w:color="auto" w:fill="auto"/>
            <w:vAlign w:val="bottom"/>
          </w:tcPr>
          <w:p w14:paraId="05D0EA10" w14:textId="3ECE3E4A" w:rsidR="005F2087" w:rsidRPr="004517A7" w:rsidRDefault="005F2087" w:rsidP="005F2087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2,62</w:t>
            </w:r>
            <w:r w:rsidR="008170D9" w:rsidRPr="004517A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92" w:type="dxa"/>
          </w:tcPr>
          <w:p w14:paraId="3AB02734" w14:textId="77777777" w:rsidR="005F2087" w:rsidRPr="004517A7" w:rsidRDefault="005F2087" w:rsidP="005F2087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2DCC2FF" w14:textId="1C1C722F" w:rsidR="005F2087" w:rsidRPr="004517A7" w:rsidRDefault="00C9163E" w:rsidP="005F2087">
            <w:pPr>
              <w:tabs>
                <w:tab w:val="decimal" w:pos="770"/>
              </w:tabs>
              <w:ind w:right="7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316097" w14:textId="77777777" w:rsidR="005F2087" w:rsidRPr="004517A7" w:rsidRDefault="005F2087" w:rsidP="005F2087">
            <w:pPr>
              <w:tabs>
                <w:tab w:val="decimal" w:pos="770"/>
              </w:tabs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53644A" w14:textId="0A552A34" w:rsidR="005F2087" w:rsidRPr="004517A7" w:rsidRDefault="00C9163E" w:rsidP="005F2087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3B1FC9" w14:textId="77777777" w:rsidR="005F2087" w:rsidRPr="004517A7" w:rsidRDefault="005F2087" w:rsidP="005F2087">
            <w:pPr>
              <w:tabs>
                <w:tab w:val="decimal" w:pos="770"/>
              </w:tabs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54" w:type="dxa"/>
            <w:tcBorders>
              <w:left w:val="nil"/>
            </w:tcBorders>
            <w:shd w:val="clear" w:color="auto" w:fill="auto"/>
            <w:vAlign w:val="bottom"/>
          </w:tcPr>
          <w:p w14:paraId="543F1EA3" w14:textId="5307AD38" w:rsidR="005F2087" w:rsidRPr="004517A7" w:rsidRDefault="00C9163E" w:rsidP="005F2087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2,62</w:t>
            </w:r>
            <w:r w:rsidR="008170D9" w:rsidRPr="004517A7">
              <w:rPr>
                <w:rFonts w:ascii="Angsana New" w:hAnsi="Angsana New"/>
                <w:sz w:val="28"/>
              </w:rPr>
              <w:t>6</w:t>
            </w:r>
          </w:p>
        </w:tc>
      </w:tr>
      <w:tr w:rsidR="00C9163E" w:rsidRPr="004517A7" w14:paraId="39CDC6D0" w14:textId="77777777" w:rsidTr="00557038">
        <w:trPr>
          <w:trHeight w:val="20"/>
        </w:trPr>
        <w:tc>
          <w:tcPr>
            <w:tcW w:w="2877" w:type="dxa"/>
          </w:tcPr>
          <w:p w14:paraId="5B54CCA5" w14:textId="4453493E" w:rsidR="00C9163E" w:rsidRPr="004517A7" w:rsidRDefault="00C9163E" w:rsidP="005F2087">
            <w:pPr>
              <w:tabs>
                <w:tab w:val="left" w:pos="360"/>
                <w:tab w:val="left" w:pos="2160"/>
              </w:tabs>
              <w:ind w:left="162" w:right="-108" w:hanging="162"/>
              <w:contextualSpacing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</w:t>
            </w:r>
            <w:r w:rsidRPr="004517A7">
              <w:rPr>
                <w:rFonts w:ascii="Angsana New" w:hAnsi="Angsana New"/>
                <w:sz w:val="28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ธวัชภิญโญ</w:t>
            </w:r>
            <w:r w:rsidRPr="004517A7">
              <w:rPr>
                <w:rFonts w:ascii="Angsana New" w:hAnsi="Angsana New"/>
                <w:sz w:val="28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จำกัด</w:t>
            </w:r>
          </w:p>
        </w:tc>
        <w:tc>
          <w:tcPr>
            <w:tcW w:w="89" w:type="dxa"/>
          </w:tcPr>
          <w:p w14:paraId="5F3BB074" w14:textId="77777777" w:rsidR="00C9163E" w:rsidRPr="004517A7" w:rsidRDefault="00C9163E" w:rsidP="005F2087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5" w:type="dxa"/>
            <w:vAlign w:val="bottom"/>
          </w:tcPr>
          <w:p w14:paraId="0FED3C2B" w14:textId="56429563" w:rsidR="00C9163E" w:rsidRPr="004517A7" w:rsidRDefault="00C9163E" w:rsidP="005F2087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1B29F1EC" w14:textId="77777777" w:rsidR="00C9163E" w:rsidRPr="004517A7" w:rsidRDefault="00C9163E" w:rsidP="005F2087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left w:val="nil"/>
            </w:tcBorders>
            <w:shd w:val="clear" w:color="auto" w:fill="auto"/>
            <w:vAlign w:val="bottom"/>
          </w:tcPr>
          <w:p w14:paraId="3332BC55" w14:textId="13E836B8" w:rsidR="00C9163E" w:rsidRPr="004517A7" w:rsidRDefault="00C9163E" w:rsidP="005F2087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2" w:type="dxa"/>
          </w:tcPr>
          <w:p w14:paraId="3C6FDB4D" w14:textId="77777777" w:rsidR="00C9163E" w:rsidRPr="004517A7" w:rsidRDefault="00C9163E" w:rsidP="005F2087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A3CEB52" w14:textId="0515427C" w:rsidR="00C9163E" w:rsidRPr="004517A7" w:rsidRDefault="00C9163E" w:rsidP="005F2087">
            <w:pPr>
              <w:tabs>
                <w:tab w:val="decimal" w:pos="770"/>
              </w:tabs>
              <w:ind w:right="7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E1C742A" w14:textId="77777777" w:rsidR="00C9163E" w:rsidRPr="004517A7" w:rsidRDefault="00C9163E" w:rsidP="005F2087">
            <w:pPr>
              <w:tabs>
                <w:tab w:val="decimal" w:pos="770"/>
              </w:tabs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A1651F" w14:textId="1BA43078" w:rsidR="00C9163E" w:rsidRPr="004517A7" w:rsidRDefault="00C9163E" w:rsidP="005F2087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B12576" w14:textId="77777777" w:rsidR="00C9163E" w:rsidRPr="004517A7" w:rsidRDefault="00C9163E" w:rsidP="005F2087">
            <w:pPr>
              <w:tabs>
                <w:tab w:val="decimal" w:pos="770"/>
              </w:tabs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54" w:type="dxa"/>
            <w:tcBorders>
              <w:left w:val="nil"/>
            </w:tcBorders>
            <w:shd w:val="clear" w:color="auto" w:fill="auto"/>
            <w:vAlign w:val="bottom"/>
          </w:tcPr>
          <w:p w14:paraId="4CF6F97B" w14:textId="2A16F69C" w:rsidR="00C9163E" w:rsidRPr="004517A7" w:rsidRDefault="00C9163E" w:rsidP="005F2087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5,000</w:t>
            </w:r>
          </w:p>
        </w:tc>
      </w:tr>
      <w:tr w:rsidR="00C9163E" w:rsidRPr="004517A7" w14:paraId="01DC80F8" w14:textId="77777777" w:rsidTr="00557038">
        <w:trPr>
          <w:trHeight w:val="20"/>
        </w:trPr>
        <w:tc>
          <w:tcPr>
            <w:tcW w:w="2877" w:type="dxa"/>
          </w:tcPr>
          <w:p w14:paraId="4BA05584" w14:textId="647F8C35" w:rsidR="00C9163E" w:rsidRPr="004517A7" w:rsidRDefault="00C9163E" w:rsidP="008170D9">
            <w:pPr>
              <w:tabs>
                <w:tab w:val="left" w:pos="360"/>
                <w:tab w:val="left" w:pos="2160"/>
              </w:tabs>
              <w:ind w:left="363" w:hanging="363"/>
              <w:contextualSpacing/>
              <w:rPr>
                <w:rFonts w:ascii="Angsana New" w:hAnsi="Angsana New"/>
                <w:spacing w:val="-10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อี อาร์ วี อินเตอร์เนชั่นแนล จำกัด</w:t>
            </w:r>
          </w:p>
        </w:tc>
        <w:tc>
          <w:tcPr>
            <w:tcW w:w="89" w:type="dxa"/>
          </w:tcPr>
          <w:p w14:paraId="60FD75E7" w14:textId="77777777" w:rsidR="00C9163E" w:rsidRPr="004517A7" w:rsidRDefault="00C9163E" w:rsidP="00C9163E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5" w:type="dxa"/>
            <w:vAlign w:val="bottom"/>
          </w:tcPr>
          <w:p w14:paraId="76A10DA9" w14:textId="12576652" w:rsidR="00C9163E" w:rsidRPr="004517A7" w:rsidRDefault="00C9163E" w:rsidP="00C9163E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1B95F812" w14:textId="77777777" w:rsidR="00C9163E" w:rsidRPr="004517A7" w:rsidRDefault="00C9163E" w:rsidP="00C9163E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left w:val="nil"/>
            </w:tcBorders>
            <w:shd w:val="clear" w:color="auto" w:fill="auto"/>
            <w:vAlign w:val="bottom"/>
          </w:tcPr>
          <w:p w14:paraId="635A7EC3" w14:textId="2EFF48E1" w:rsidR="00C9163E" w:rsidRPr="004517A7" w:rsidRDefault="00C9163E" w:rsidP="00C9163E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21BDEFD5" w14:textId="77777777" w:rsidR="00C9163E" w:rsidRPr="004517A7" w:rsidRDefault="00C9163E" w:rsidP="00C9163E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EA694ED" w14:textId="76AD682A" w:rsidR="00C9163E" w:rsidRPr="004517A7" w:rsidRDefault="00C9163E" w:rsidP="00C9163E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19,000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ABF3B5" w14:textId="77777777" w:rsidR="00C9163E" w:rsidRPr="004517A7" w:rsidRDefault="00C9163E" w:rsidP="00C9163E">
            <w:pPr>
              <w:tabs>
                <w:tab w:val="decimal" w:pos="770"/>
              </w:tabs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B135A8" w14:textId="19F22A76" w:rsidR="00C9163E" w:rsidRPr="004517A7" w:rsidRDefault="00C9163E" w:rsidP="00C9163E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(5,000)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642BC6" w14:textId="77777777" w:rsidR="00C9163E" w:rsidRPr="004517A7" w:rsidRDefault="00C9163E" w:rsidP="00C9163E">
            <w:pPr>
              <w:tabs>
                <w:tab w:val="decimal" w:pos="770"/>
              </w:tabs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54" w:type="dxa"/>
            <w:tcBorders>
              <w:left w:val="nil"/>
            </w:tcBorders>
            <w:shd w:val="clear" w:color="auto" w:fill="auto"/>
            <w:vAlign w:val="bottom"/>
          </w:tcPr>
          <w:p w14:paraId="5CF0182E" w14:textId="78E83234" w:rsidR="00C9163E" w:rsidRPr="004517A7" w:rsidRDefault="00C9163E" w:rsidP="008170D9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14,000</w:t>
            </w:r>
          </w:p>
        </w:tc>
      </w:tr>
      <w:tr w:rsidR="00C9163E" w:rsidRPr="004517A7" w14:paraId="20A70F73" w14:textId="77777777" w:rsidTr="00557038">
        <w:trPr>
          <w:trHeight w:val="20"/>
        </w:trPr>
        <w:tc>
          <w:tcPr>
            <w:tcW w:w="2877" w:type="dxa"/>
          </w:tcPr>
          <w:p w14:paraId="72B56AC4" w14:textId="2E6A08F4" w:rsidR="00C9163E" w:rsidRPr="004517A7" w:rsidRDefault="00C9163E" w:rsidP="00C9163E">
            <w:pPr>
              <w:tabs>
                <w:tab w:val="left" w:pos="360"/>
                <w:tab w:val="left" w:pos="2160"/>
              </w:tabs>
              <w:contextualSpacing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ซิสเต็ม แอนด์ ซอฟท์แวร์</w:t>
            </w:r>
          </w:p>
        </w:tc>
        <w:tc>
          <w:tcPr>
            <w:tcW w:w="89" w:type="dxa"/>
          </w:tcPr>
          <w:p w14:paraId="34CDE24E" w14:textId="77777777" w:rsidR="00C9163E" w:rsidRPr="004517A7" w:rsidRDefault="00C9163E" w:rsidP="00C9163E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5" w:type="dxa"/>
          </w:tcPr>
          <w:p w14:paraId="596FA2FA" w14:textId="34E64598" w:rsidR="00C9163E" w:rsidRPr="004517A7" w:rsidRDefault="00C9163E" w:rsidP="00C9163E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2ACC2617" w14:textId="77777777" w:rsidR="00C9163E" w:rsidRPr="004517A7" w:rsidRDefault="00C9163E" w:rsidP="00C9163E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left w:val="nil"/>
            </w:tcBorders>
            <w:shd w:val="clear" w:color="auto" w:fill="auto"/>
            <w:vAlign w:val="bottom"/>
          </w:tcPr>
          <w:p w14:paraId="74DE0EF4" w14:textId="0108A09B" w:rsidR="00C9163E" w:rsidRPr="004517A7" w:rsidRDefault="00C9163E" w:rsidP="00C9163E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2" w:type="dxa"/>
            <w:shd w:val="clear" w:color="auto" w:fill="auto"/>
          </w:tcPr>
          <w:p w14:paraId="05F0953D" w14:textId="77777777" w:rsidR="00C9163E" w:rsidRPr="004517A7" w:rsidRDefault="00C9163E" w:rsidP="00C9163E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999FC87" w14:textId="4305F941" w:rsidR="00C9163E" w:rsidRPr="004517A7" w:rsidRDefault="00C9163E" w:rsidP="00C9163E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379D02A" w14:textId="77777777" w:rsidR="00C9163E" w:rsidRPr="004517A7" w:rsidRDefault="00C9163E" w:rsidP="00C9163E">
            <w:pPr>
              <w:tabs>
                <w:tab w:val="decimal" w:pos="770"/>
              </w:tabs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339E52" w14:textId="57380D20" w:rsidR="00C9163E" w:rsidRPr="004517A7" w:rsidRDefault="00C9163E" w:rsidP="00C9163E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4D7912" w14:textId="77777777" w:rsidR="00C9163E" w:rsidRPr="004517A7" w:rsidRDefault="00C9163E" w:rsidP="00C9163E">
            <w:pPr>
              <w:tabs>
                <w:tab w:val="decimal" w:pos="770"/>
              </w:tabs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54" w:type="dxa"/>
            <w:tcBorders>
              <w:left w:val="nil"/>
            </w:tcBorders>
            <w:shd w:val="clear" w:color="auto" w:fill="auto"/>
            <w:vAlign w:val="bottom"/>
          </w:tcPr>
          <w:p w14:paraId="3D2A73BE" w14:textId="1C5C7A1D" w:rsidR="00C9163E" w:rsidRPr="004517A7" w:rsidRDefault="00C9163E" w:rsidP="00C9163E">
            <w:pPr>
              <w:tabs>
                <w:tab w:val="decimal" w:pos="1168"/>
              </w:tabs>
              <w:ind w:right="6"/>
              <w:contextualSpacing/>
              <w:rPr>
                <w:rFonts w:ascii="Angsana New" w:hAnsi="Angsana New"/>
                <w:sz w:val="28"/>
              </w:rPr>
            </w:pPr>
          </w:p>
        </w:tc>
      </w:tr>
      <w:tr w:rsidR="00C9163E" w:rsidRPr="004517A7" w14:paraId="337C5540" w14:textId="77777777" w:rsidTr="00557038">
        <w:trPr>
          <w:trHeight w:val="20"/>
        </w:trPr>
        <w:tc>
          <w:tcPr>
            <w:tcW w:w="2877" w:type="dxa"/>
          </w:tcPr>
          <w:p w14:paraId="034C5EEC" w14:textId="67BA7E97" w:rsidR="00C9163E" w:rsidRPr="004517A7" w:rsidRDefault="00C9163E" w:rsidP="008170D9">
            <w:pPr>
              <w:tabs>
                <w:tab w:val="left" w:pos="2160"/>
              </w:tabs>
              <w:ind w:left="363"/>
              <w:contextualSpacing/>
              <w:rPr>
                <w:rFonts w:ascii="Angsana New" w:hAnsi="Angsana New"/>
                <w:sz w:val="28"/>
                <w:cs/>
                <w:lang w:val="en-GB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เซอร์วิสเซส จำกัด</w:t>
            </w:r>
          </w:p>
        </w:tc>
        <w:tc>
          <w:tcPr>
            <w:tcW w:w="89" w:type="dxa"/>
          </w:tcPr>
          <w:p w14:paraId="23E23963" w14:textId="77777777" w:rsidR="00C9163E" w:rsidRPr="004517A7" w:rsidRDefault="00C9163E" w:rsidP="00C9163E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5" w:type="dxa"/>
            <w:vAlign w:val="bottom"/>
          </w:tcPr>
          <w:p w14:paraId="38C0578A" w14:textId="31F5BE03" w:rsidR="00C9163E" w:rsidRPr="004517A7" w:rsidRDefault="00C9163E" w:rsidP="00C9163E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</w:tcPr>
          <w:p w14:paraId="45EB0D64" w14:textId="77777777" w:rsidR="00C9163E" w:rsidRPr="004517A7" w:rsidRDefault="00C9163E" w:rsidP="00C9163E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left w:val="nil"/>
            </w:tcBorders>
            <w:shd w:val="clear" w:color="auto" w:fill="auto"/>
            <w:vAlign w:val="bottom"/>
          </w:tcPr>
          <w:p w14:paraId="656DA15F" w14:textId="4E54EADC" w:rsidR="00C9163E" w:rsidRPr="004517A7" w:rsidRDefault="00C9163E" w:rsidP="00C9163E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9,940</w:t>
            </w:r>
          </w:p>
        </w:tc>
        <w:tc>
          <w:tcPr>
            <w:tcW w:w="92" w:type="dxa"/>
            <w:shd w:val="clear" w:color="auto" w:fill="auto"/>
          </w:tcPr>
          <w:p w14:paraId="39D4B6DE" w14:textId="77777777" w:rsidR="00C9163E" w:rsidRPr="004517A7" w:rsidRDefault="00C9163E" w:rsidP="00C9163E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30783811" w14:textId="121CD0AB" w:rsidR="00C9163E" w:rsidRPr="004517A7" w:rsidRDefault="00C9163E" w:rsidP="00C9163E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0BC0B7" w14:textId="77777777" w:rsidR="00C9163E" w:rsidRPr="004517A7" w:rsidRDefault="00C9163E" w:rsidP="00C9163E">
            <w:pPr>
              <w:tabs>
                <w:tab w:val="decimal" w:pos="770"/>
              </w:tabs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ECEC78" w14:textId="54DC49E9" w:rsidR="00C9163E" w:rsidRPr="004517A7" w:rsidRDefault="00C9163E" w:rsidP="00C9163E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(9,940)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389614" w14:textId="77777777" w:rsidR="00C9163E" w:rsidRPr="004517A7" w:rsidRDefault="00C9163E" w:rsidP="00C9163E">
            <w:pPr>
              <w:tabs>
                <w:tab w:val="decimal" w:pos="770"/>
              </w:tabs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54" w:type="dxa"/>
            <w:tcBorders>
              <w:left w:val="nil"/>
            </w:tcBorders>
            <w:shd w:val="clear" w:color="auto" w:fill="auto"/>
            <w:vAlign w:val="bottom"/>
          </w:tcPr>
          <w:p w14:paraId="11E258FB" w14:textId="4E435682" w:rsidR="00C9163E" w:rsidRPr="004517A7" w:rsidRDefault="00C9163E" w:rsidP="0085632C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C9163E" w:rsidRPr="004517A7" w14:paraId="5164C832" w14:textId="77777777" w:rsidTr="00557038">
        <w:trPr>
          <w:trHeight w:val="20"/>
        </w:trPr>
        <w:tc>
          <w:tcPr>
            <w:tcW w:w="2877" w:type="dxa"/>
          </w:tcPr>
          <w:p w14:paraId="6A8C0D7A" w14:textId="17EAEC47" w:rsidR="00C9163E" w:rsidRPr="004517A7" w:rsidRDefault="00C9163E" w:rsidP="00C9163E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89" w:type="dxa"/>
          </w:tcPr>
          <w:p w14:paraId="19EDF0AF" w14:textId="77777777" w:rsidR="00C9163E" w:rsidRPr="004517A7" w:rsidRDefault="00C9163E" w:rsidP="00C9163E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5" w:type="dxa"/>
            <w:vAlign w:val="bottom"/>
          </w:tcPr>
          <w:p w14:paraId="58373866" w14:textId="2A772973" w:rsidR="00C9163E" w:rsidRPr="004517A7" w:rsidRDefault="00C9163E" w:rsidP="00C9163E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</w:tcPr>
          <w:p w14:paraId="597B7E30" w14:textId="77777777" w:rsidR="00C9163E" w:rsidRPr="004517A7" w:rsidRDefault="00C9163E" w:rsidP="00C9163E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left w:val="nil"/>
            </w:tcBorders>
            <w:shd w:val="clear" w:color="auto" w:fill="auto"/>
            <w:vAlign w:val="bottom"/>
          </w:tcPr>
          <w:p w14:paraId="71A4EF2C" w14:textId="387DE975" w:rsidR="00C9163E" w:rsidRPr="004517A7" w:rsidRDefault="00C9163E" w:rsidP="00C9163E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3,050</w:t>
            </w:r>
          </w:p>
        </w:tc>
        <w:tc>
          <w:tcPr>
            <w:tcW w:w="92" w:type="dxa"/>
            <w:shd w:val="clear" w:color="auto" w:fill="auto"/>
          </w:tcPr>
          <w:p w14:paraId="5F784EDD" w14:textId="77777777" w:rsidR="00C9163E" w:rsidRPr="004517A7" w:rsidRDefault="00C9163E" w:rsidP="00C9163E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5765312" w14:textId="51720EAF" w:rsidR="00C9163E" w:rsidRPr="004517A7" w:rsidRDefault="00C9163E" w:rsidP="00C9163E">
            <w:pPr>
              <w:tabs>
                <w:tab w:val="decimal" w:pos="770"/>
              </w:tabs>
              <w:ind w:right="7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13,000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75DAAC3" w14:textId="77777777" w:rsidR="00C9163E" w:rsidRPr="004517A7" w:rsidRDefault="00C9163E" w:rsidP="00C9163E">
            <w:pPr>
              <w:tabs>
                <w:tab w:val="decimal" w:pos="770"/>
              </w:tabs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6CD0C8" w14:textId="1FAA3FF8" w:rsidR="00C9163E" w:rsidRPr="004517A7" w:rsidRDefault="00C9163E" w:rsidP="00C9163E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(5,650)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926F9C" w14:textId="77777777" w:rsidR="00C9163E" w:rsidRPr="004517A7" w:rsidRDefault="00C9163E" w:rsidP="00C9163E">
            <w:pPr>
              <w:tabs>
                <w:tab w:val="decimal" w:pos="770"/>
              </w:tabs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54" w:type="dxa"/>
            <w:tcBorders>
              <w:left w:val="nil"/>
            </w:tcBorders>
            <w:shd w:val="clear" w:color="auto" w:fill="auto"/>
            <w:vAlign w:val="bottom"/>
          </w:tcPr>
          <w:p w14:paraId="58D07D53" w14:textId="6164D240" w:rsidR="00C9163E" w:rsidRPr="004517A7" w:rsidRDefault="00C9163E" w:rsidP="00C9163E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10,400</w:t>
            </w:r>
          </w:p>
        </w:tc>
      </w:tr>
      <w:tr w:rsidR="00C9163E" w:rsidRPr="004517A7" w14:paraId="26605D63" w14:textId="77777777" w:rsidTr="00557038">
        <w:trPr>
          <w:trHeight w:val="20"/>
        </w:trPr>
        <w:tc>
          <w:tcPr>
            <w:tcW w:w="2877" w:type="dxa"/>
            <w:vAlign w:val="bottom"/>
          </w:tcPr>
          <w:p w14:paraId="22610759" w14:textId="5FF327B4" w:rsidR="00C9163E" w:rsidRPr="004517A7" w:rsidRDefault="00C9163E" w:rsidP="00C9163E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89" w:type="dxa"/>
          </w:tcPr>
          <w:p w14:paraId="7F63AB5C" w14:textId="77777777" w:rsidR="00C9163E" w:rsidRPr="004517A7" w:rsidRDefault="00C9163E" w:rsidP="00C9163E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5" w:type="dxa"/>
            <w:vAlign w:val="bottom"/>
          </w:tcPr>
          <w:p w14:paraId="2DB1D3F2" w14:textId="0E46FE62" w:rsidR="00C9163E" w:rsidRPr="004517A7" w:rsidRDefault="00C9163E" w:rsidP="00C9163E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1A1CB791" w14:textId="77777777" w:rsidR="00C9163E" w:rsidRPr="004517A7" w:rsidRDefault="00C9163E" w:rsidP="00C9163E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5ABB088C" w14:textId="3756F2E8" w:rsidR="00C9163E" w:rsidRPr="004517A7" w:rsidRDefault="00C9163E" w:rsidP="00C9163E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 xml:space="preserve"> 889,32</w:t>
            </w:r>
            <w:r w:rsidR="008170D9" w:rsidRPr="004517A7">
              <w:rPr>
                <w:rFonts w:ascii="Angsana New" w:hAnsi="Angsana New"/>
                <w:sz w:val="28"/>
              </w:rPr>
              <w:t>6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92" w:type="dxa"/>
          </w:tcPr>
          <w:p w14:paraId="5443B8A7" w14:textId="77777777" w:rsidR="00C9163E" w:rsidRPr="004517A7" w:rsidRDefault="00C9163E" w:rsidP="00C9163E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FB7AF" w14:textId="1F77E7E8" w:rsidR="00C9163E" w:rsidRPr="004517A7" w:rsidRDefault="00360456" w:rsidP="00C9163E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 w:hint="eastAsia"/>
                <w:sz w:val="28"/>
                <w:cs/>
              </w:rPr>
              <w:t>108</w:t>
            </w:r>
            <w:r w:rsidRPr="004517A7">
              <w:rPr>
                <w:rFonts w:ascii="Angsana New" w:eastAsia="Times New Roman" w:hAnsi="Angsana New" w:hint="eastAsia"/>
                <w:sz w:val="28"/>
              </w:rPr>
              <w:t>,</w:t>
            </w:r>
            <w:r w:rsidRPr="004517A7">
              <w:rPr>
                <w:rFonts w:ascii="Angsana New" w:eastAsia="Times New Roman" w:hAnsi="Angsana New" w:hint="eastAsia"/>
                <w:sz w:val="28"/>
                <w:cs/>
              </w:rPr>
              <w:t>250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068653" w14:textId="77777777" w:rsidR="00C9163E" w:rsidRPr="004517A7" w:rsidRDefault="00C9163E" w:rsidP="00C9163E">
            <w:pPr>
              <w:tabs>
                <w:tab w:val="decimal" w:pos="770"/>
              </w:tabs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BD826" w14:textId="1A578617" w:rsidR="00C9163E" w:rsidRPr="004517A7" w:rsidRDefault="00360456" w:rsidP="00C9163E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(146,43</w:t>
            </w:r>
            <w:r w:rsidR="00126666" w:rsidRPr="004517A7">
              <w:rPr>
                <w:rFonts w:ascii="Angsana New" w:hAnsi="Angsana New"/>
                <w:sz w:val="28"/>
              </w:rPr>
              <w:t>9</w:t>
            </w:r>
            <w:r w:rsidRPr="004517A7">
              <w:rPr>
                <w:rFonts w:ascii="Angsana New" w:hAnsi="Angsana New" w:hint="eastAsia"/>
                <w:sz w:val="28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7FF3E8" w14:textId="77777777" w:rsidR="00C9163E" w:rsidRPr="004517A7" w:rsidRDefault="00C9163E" w:rsidP="00C9163E">
            <w:pPr>
              <w:tabs>
                <w:tab w:val="decimal" w:pos="770"/>
              </w:tabs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0DBCFDC6" w14:textId="74A0EC69" w:rsidR="00C9163E" w:rsidRPr="004517A7" w:rsidRDefault="00360456" w:rsidP="00360456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851,13</w:t>
            </w:r>
            <w:r w:rsidR="00720FC2" w:rsidRPr="004517A7">
              <w:rPr>
                <w:rFonts w:ascii="Angsana New" w:hAnsi="Angsana New"/>
                <w:sz w:val="28"/>
              </w:rPr>
              <w:t>7</w:t>
            </w:r>
          </w:p>
        </w:tc>
      </w:tr>
      <w:tr w:rsidR="00360456" w:rsidRPr="004517A7" w14:paraId="29BA4F69" w14:textId="77777777" w:rsidTr="00557038">
        <w:trPr>
          <w:trHeight w:val="20"/>
        </w:trPr>
        <w:tc>
          <w:tcPr>
            <w:tcW w:w="2877" w:type="dxa"/>
            <w:vAlign w:val="bottom"/>
          </w:tcPr>
          <w:p w14:paraId="14D69718" w14:textId="79B2088F" w:rsidR="00360456" w:rsidRPr="004517A7" w:rsidRDefault="00360456" w:rsidP="00360456">
            <w:pPr>
              <w:tabs>
                <w:tab w:val="left" w:pos="0"/>
                <w:tab w:val="left" w:pos="2160"/>
              </w:tabs>
              <w:ind w:left="352" w:hanging="360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4517A7">
              <w:rPr>
                <w:rFonts w:ascii="Angsana New" w:hAnsi="Angsana New" w:hint="cs"/>
                <w:sz w:val="28"/>
              </w:rPr>
              <w:t>: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ค่าเผื่อผลขาดทุนจาก</w:t>
            </w:r>
          </w:p>
          <w:p w14:paraId="43DF3757" w14:textId="3DFF4FEF" w:rsidR="00360456" w:rsidRPr="004517A7" w:rsidRDefault="00360456" w:rsidP="008170D9">
            <w:pPr>
              <w:tabs>
                <w:tab w:val="left" w:pos="360"/>
                <w:tab w:val="left" w:pos="2160"/>
              </w:tabs>
              <w:ind w:left="93"/>
              <w:contextualSpacing/>
              <w:rPr>
                <w:rFonts w:ascii="Angsana New" w:hAnsi="Angsana New"/>
                <w:sz w:val="28"/>
                <w:cs/>
                <w:lang w:val="en-GB"/>
              </w:rPr>
            </w:pPr>
            <w:r w:rsidRPr="004517A7">
              <w:rPr>
                <w:rFonts w:asciiTheme="majorBidi" w:hAnsiTheme="majorBidi" w:cstheme="majorBidi" w:hint="cs"/>
                <w:sz w:val="28"/>
                <w:cs/>
              </w:rPr>
              <w:t xml:space="preserve">      </w:t>
            </w:r>
            <w:r w:rsidR="008641E6" w:rsidRPr="004517A7">
              <w:rPr>
                <w:rFonts w:asciiTheme="majorBidi" w:hAnsiTheme="majorBidi" w:cstheme="majorBidi"/>
                <w:sz w:val="28"/>
                <w:cs/>
              </w:rPr>
              <w:t>การ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ด้อยค่า</w:t>
            </w:r>
          </w:p>
        </w:tc>
        <w:tc>
          <w:tcPr>
            <w:tcW w:w="89" w:type="dxa"/>
          </w:tcPr>
          <w:p w14:paraId="655ADC32" w14:textId="77777777" w:rsidR="00360456" w:rsidRPr="004517A7" w:rsidRDefault="00360456" w:rsidP="0036045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5" w:type="dxa"/>
            <w:vAlign w:val="bottom"/>
          </w:tcPr>
          <w:p w14:paraId="69BE50F7" w14:textId="513C186F" w:rsidR="00360456" w:rsidRPr="004517A7" w:rsidRDefault="00360456" w:rsidP="0036045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4534F5A9" w14:textId="77777777" w:rsidR="00360456" w:rsidRPr="004517A7" w:rsidRDefault="00360456" w:rsidP="0036045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5796583" w14:textId="77777777" w:rsidR="00360456" w:rsidRPr="004517A7" w:rsidRDefault="00360456" w:rsidP="00360456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</w:p>
          <w:p w14:paraId="1BC13DBF" w14:textId="7D3834AB" w:rsidR="00360456" w:rsidRPr="004517A7" w:rsidRDefault="00360456" w:rsidP="00360456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(9,100)</w:t>
            </w:r>
          </w:p>
        </w:tc>
        <w:tc>
          <w:tcPr>
            <w:tcW w:w="92" w:type="dxa"/>
          </w:tcPr>
          <w:p w14:paraId="5F6A8AB2" w14:textId="77777777" w:rsidR="00360456" w:rsidRPr="004517A7" w:rsidRDefault="00360456" w:rsidP="00360456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557C55A" w14:textId="62499C3C" w:rsidR="00360456" w:rsidRPr="004517A7" w:rsidRDefault="00BC42D5" w:rsidP="00360456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33ADCBE" w14:textId="77777777" w:rsidR="00360456" w:rsidRPr="004517A7" w:rsidRDefault="00360456" w:rsidP="00360456">
            <w:pPr>
              <w:tabs>
                <w:tab w:val="decimal" w:pos="770"/>
              </w:tabs>
              <w:ind w:right="-9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335710" w14:textId="05B88756" w:rsidR="00360456" w:rsidRPr="004517A7" w:rsidRDefault="00C36711" w:rsidP="00360456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9,100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9FEC30" w14:textId="77777777" w:rsidR="00360456" w:rsidRPr="004517A7" w:rsidRDefault="00360456" w:rsidP="00360456">
            <w:pPr>
              <w:tabs>
                <w:tab w:val="decimal" w:pos="770"/>
              </w:tabs>
              <w:ind w:right="-9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618C6BC" w14:textId="77777777" w:rsidR="00360456" w:rsidRPr="004517A7" w:rsidRDefault="00360456" w:rsidP="00360456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</w:p>
          <w:p w14:paraId="3234AC14" w14:textId="132CA983" w:rsidR="00360456" w:rsidRPr="004517A7" w:rsidRDefault="00C36711" w:rsidP="00360456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C9163E" w:rsidRPr="004517A7" w14:paraId="01A62D1A" w14:textId="77777777" w:rsidTr="00557038">
        <w:trPr>
          <w:trHeight w:val="20"/>
        </w:trPr>
        <w:tc>
          <w:tcPr>
            <w:tcW w:w="2877" w:type="dxa"/>
            <w:vAlign w:val="bottom"/>
          </w:tcPr>
          <w:p w14:paraId="6B85484F" w14:textId="35F90871" w:rsidR="00C9163E" w:rsidRPr="004517A7" w:rsidRDefault="00C9163E" w:rsidP="00C9163E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89" w:type="dxa"/>
          </w:tcPr>
          <w:p w14:paraId="7333DE61" w14:textId="77777777" w:rsidR="00C9163E" w:rsidRPr="004517A7" w:rsidRDefault="00C9163E" w:rsidP="00C9163E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5" w:type="dxa"/>
            <w:vAlign w:val="bottom"/>
          </w:tcPr>
          <w:p w14:paraId="27E72DCB" w14:textId="77777777" w:rsidR="00C9163E" w:rsidRPr="004517A7" w:rsidRDefault="00C9163E" w:rsidP="00C9163E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6AD496A4" w14:textId="77777777" w:rsidR="00C9163E" w:rsidRPr="004517A7" w:rsidRDefault="00C9163E" w:rsidP="00C9163E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A3FFDF" w14:textId="119EE958" w:rsidR="00C9163E" w:rsidRPr="004517A7" w:rsidRDefault="00C9163E" w:rsidP="00C9163E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</w:rPr>
              <w:t>880,22</w:t>
            </w:r>
            <w:r w:rsidRPr="004517A7"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  <w:tc>
          <w:tcPr>
            <w:tcW w:w="92" w:type="dxa"/>
          </w:tcPr>
          <w:p w14:paraId="469BF63D" w14:textId="77777777" w:rsidR="00C9163E" w:rsidRPr="004517A7" w:rsidRDefault="00C9163E" w:rsidP="00C9163E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8424F1C" w14:textId="606F5215" w:rsidR="00C9163E" w:rsidRPr="004517A7" w:rsidRDefault="00C9163E" w:rsidP="00C9163E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52E1D3EA" w14:textId="77777777" w:rsidR="00C9163E" w:rsidRPr="004517A7" w:rsidRDefault="00C9163E" w:rsidP="00C9163E">
            <w:pPr>
              <w:tabs>
                <w:tab w:val="decimal" w:pos="770"/>
              </w:tabs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8BA3AE" w14:textId="0E2FF24E" w:rsidR="00C9163E" w:rsidRPr="004517A7" w:rsidRDefault="00C9163E" w:rsidP="00C9163E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41324B9" w14:textId="77777777" w:rsidR="00C9163E" w:rsidRPr="004517A7" w:rsidRDefault="00C9163E" w:rsidP="00C9163E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74B73A" w14:textId="2D219ED7" w:rsidR="00C9163E" w:rsidRPr="004517A7" w:rsidRDefault="00360456" w:rsidP="00C9163E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>851,13</w:t>
            </w:r>
            <w:r w:rsidR="00720FC2" w:rsidRPr="004517A7"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</w:tr>
    </w:tbl>
    <w:p w14:paraId="398ECB2F" w14:textId="7FE945D4" w:rsidR="00343298" w:rsidRPr="004517A7" w:rsidRDefault="00343298" w:rsidP="00851C64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0"/>
          <w:szCs w:val="20"/>
        </w:rPr>
      </w:pPr>
    </w:p>
    <w:tbl>
      <w:tblPr>
        <w:tblW w:w="929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90"/>
        <w:gridCol w:w="1080"/>
        <w:gridCol w:w="90"/>
        <w:gridCol w:w="1355"/>
        <w:gridCol w:w="92"/>
        <w:gridCol w:w="986"/>
        <w:gridCol w:w="78"/>
        <w:gridCol w:w="1002"/>
        <w:gridCol w:w="130"/>
        <w:gridCol w:w="1310"/>
        <w:gridCol w:w="20"/>
      </w:tblGrid>
      <w:tr w:rsidR="00DC165D" w:rsidRPr="004517A7" w14:paraId="39ABCE78" w14:textId="77777777" w:rsidTr="00E75B94">
        <w:trPr>
          <w:gridAfter w:val="1"/>
          <w:wAfter w:w="20" w:type="dxa"/>
          <w:trHeight w:val="20"/>
          <w:tblHeader/>
        </w:trPr>
        <w:tc>
          <w:tcPr>
            <w:tcW w:w="3060" w:type="dxa"/>
            <w:vAlign w:val="bottom"/>
          </w:tcPr>
          <w:p w14:paraId="5FF68C71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1076B920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5A8AD95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2318065F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953" w:type="dxa"/>
            <w:gridSpan w:val="7"/>
            <w:vAlign w:val="bottom"/>
          </w:tcPr>
          <w:p w14:paraId="6BB92ACC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DC165D" w:rsidRPr="004517A7" w14:paraId="3FBF7AEB" w14:textId="77777777" w:rsidTr="00E75B94">
        <w:trPr>
          <w:gridAfter w:val="1"/>
          <w:wAfter w:w="20" w:type="dxa"/>
          <w:trHeight w:val="20"/>
          <w:tblHeader/>
        </w:trPr>
        <w:tc>
          <w:tcPr>
            <w:tcW w:w="3060" w:type="dxa"/>
            <w:vAlign w:val="bottom"/>
          </w:tcPr>
          <w:p w14:paraId="0F1C9CE6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57BBEC16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F5CDB3C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0853856F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953" w:type="dxa"/>
            <w:gridSpan w:val="7"/>
            <w:tcBorders>
              <w:bottom w:val="single" w:sz="4" w:space="0" w:color="auto"/>
            </w:tcBorders>
            <w:vAlign w:val="bottom"/>
          </w:tcPr>
          <w:p w14:paraId="0732B7BD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C165D" w:rsidRPr="004517A7" w14:paraId="65D97793" w14:textId="77777777" w:rsidTr="00E75B94">
        <w:trPr>
          <w:trHeight w:val="20"/>
          <w:tblHeader/>
        </w:trPr>
        <w:tc>
          <w:tcPr>
            <w:tcW w:w="3060" w:type="dxa"/>
            <w:vMerge w:val="restart"/>
            <w:vAlign w:val="bottom"/>
          </w:tcPr>
          <w:p w14:paraId="2FDB581F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เงินให้กู้ยืมระยะสั้นแก่</w:t>
            </w:r>
          </w:p>
          <w:p w14:paraId="0CD0736F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33E91875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105BFDA6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ลักษณะ</w:t>
            </w:r>
          </w:p>
          <w:p w14:paraId="341E852C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11E7C7D9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5" w:type="dxa"/>
            <w:vMerge w:val="restart"/>
            <w:vAlign w:val="bottom"/>
          </w:tcPr>
          <w:p w14:paraId="3E019E1E" w14:textId="77777777" w:rsidR="00557038" w:rsidRPr="004517A7" w:rsidRDefault="00DC165D" w:rsidP="00396DC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="00396DCA" w:rsidRPr="004517A7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  <w:p w14:paraId="567D0237" w14:textId="541ED5EC" w:rsidR="00DC165D" w:rsidRPr="004517A7" w:rsidRDefault="00DC165D" w:rsidP="00396DC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1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4517A7">
              <w:rPr>
                <w:rFonts w:ascii="Angsana New" w:hAnsi="Angsana New" w:hint="cs"/>
                <w:sz w:val="28"/>
              </w:rPr>
              <w:t xml:space="preserve"> 256</w:t>
            </w:r>
            <w:r w:rsidRPr="004517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2" w:type="dxa"/>
          </w:tcPr>
          <w:p w14:paraId="14CADF4F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66" w:type="dxa"/>
            <w:gridSpan w:val="3"/>
            <w:tcBorders>
              <w:bottom w:val="single" w:sz="4" w:space="0" w:color="auto"/>
            </w:tcBorders>
            <w:vAlign w:val="bottom"/>
          </w:tcPr>
          <w:p w14:paraId="45E59FAF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ในระหว่างปี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152BC914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30" w:type="dxa"/>
            <w:gridSpan w:val="2"/>
            <w:vMerge w:val="restart"/>
            <w:tcBorders>
              <w:left w:val="nil"/>
            </w:tcBorders>
            <w:vAlign w:val="bottom"/>
          </w:tcPr>
          <w:p w14:paraId="47C17B33" w14:textId="77777777" w:rsidR="00557038" w:rsidRPr="004517A7" w:rsidRDefault="00DC165D" w:rsidP="00396DCA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="00396DCA" w:rsidRPr="004517A7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  <w:p w14:paraId="30AC8790" w14:textId="5F1BC781" w:rsidR="00DC165D" w:rsidRPr="004517A7" w:rsidRDefault="00DC165D" w:rsidP="00396DCA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31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3</w:t>
            </w:r>
          </w:p>
        </w:tc>
      </w:tr>
      <w:tr w:rsidR="00DC165D" w:rsidRPr="004517A7" w14:paraId="483E8850" w14:textId="77777777" w:rsidTr="00E75B94">
        <w:trPr>
          <w:trHeight w:val="20"/>
          <w:tblHeader/>
        </w:trPr>
        <w:tc>
          <w:tcPr>
            <w:tcW w:w="3060" w:type="dxa"/>
            <w:vMerge/>
            <w:tcBorders>
              <w:bottom w:val="single" w:sz="4" w:space="0" w:color="auto"/>
            </w:tcBorders>
            <w:vAlign w:val="bottom"/>
          </w:tcPr>
          <w:p w14:paraId="62CD418E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7758C7CA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bottom"/>
          </w:tcPr>
          <w:p w14:paraId="23F57D1B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1BCD3DDE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vMerge/>
            <w:tcBorders>
              <w:bottom w:val="single" w:sz="4" w:space="0" w:color="auto"/>
            </w:tcBorders>
            <w:vAlign w:val="bottom"/>
          </w:tcPr>
          <w:p w14:paraId="2BCB24F2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2" w:type="dxa"/>
          </w:tcPr>
          <w:p w14:paraId="2B5533B4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D476B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78" w:type="dxa"/>
            <w:tcBorders>
              <w:top w:val="single" w:sz="4" w:space="0" w:color="auto"/>
            </w:tcBorders>
          </w:tcPr>
          <w:p w14:paraId="5899DB91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921B8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24DF53BB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30" w:type="dxa"/>
            <w:gridSpan w:val="2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269BF624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C165D" w:rsidRPr="004517A7" w14:paraId="5A08803D" w14:textId="77777777" w:rsidTr="00E75B94">
        <w:trPr>
          <w:trHeight w:val="180"/>
        </w:trPr>
        <w:tc>
          <w:tcPr>
            <w:tcW w:w="3060" w:type="dxa"/>
            <w:tcBorders>
              <w:top w:val="single" w:sz="4" w:space="0" w:color="auto"/>
            </w:tcBorders>
          </w:tcPr>
          <w:p w14:paraId="2200389C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ind w:left="162" w:right="-380" w:hanging="162"/>
              <w:contextualSpacing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เฟอร์รั่ม เอ็นเนอร์ยี่ จำกัด</w:t>
            </w:r>
          </w:p>
        </w:tc>
        <w:tc>
          <w:tcPr>
            <w:tcW w:w="90" w:type="dxa"/>
          </w:tcPr>
          <w:p w14:paraId="7D888073" w14:textId="77777777" w:rsidR="00DC165D" w:rsidRPr="004517A7" w:rsidRDefault="00DC165D" w:rsidP="0072672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8B4BC6D" w14:textId="77777777" w:rsidR="00DC165D" w:rsidRPr="004517A7" w:rsidRDefault="00DC165D" w:rsidP="0072672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48AD9D27" w14:textId="77777777" w:rsidR="00DC165D" w:rsidRPr="004517A7" w:rsidRDefault="00DC165D" w:rsidP="0072672F">
            <w:pPr>
              <w:tabs>
                <w:tab w:val="decimal" w:pos="1080"/>
              </w:tabs>
              <w:ind w:right="-18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4772CF3D" w14:textId="77777777" w:rsidR="00DC165D" w:rsidRPr="004517A7" w:rsidRDefault="00DC165D" w:rsidP="0072672F">
            <w:pPr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332,280</w:t>
            </w:r>
          </w:p>
        </w:tc>
        <w:tc>
          <w:tcPr>
            <w:tcW w:w="92" w:type="dxa"/>
          </w:tcPr>
          <w:p w14:paraId="1A852A7C" w14:textId="77777777" w:rsidR="00DC165D" w:rsidRPr="004517A7" w:rsidRDefault="00DC165D" w:rsidP="0072672F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B89ED" w14:textId="77777777" w:rsidR="00DC165D" w:rsidRPr="004517A7" w:rsidRDefault="00DC165D" w:rsidP="0072672F">
            <w:pPr>
              <w:tabs>
                <w:tab w:val="decimal" w:pos="756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463,970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2A70964" w14:textId="77777777" w:rsidR="00DC165D" w:rsidRPr="004517A7" w:rsidRDefault="00DC165D" w:rsidP="0072672F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FEEF7" w14:textId="77777777" w:rsidR="00DC165D" w:rsidRPr="004517A7" w:rsidRDefault="00DC165D" w:rsidP="0072672F">
            <w:pPr>
              <w:tabs>
                <w:tab w:val="decimal" w:pos="470"/>
              </w:tabs>
              <w:spacing w:beforeLines="20" w:before="48" w:afterLines="20" w:after="48"/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eastAsia="Times New Roman" w:hAnsi="Angsana New"/>
                <w:sz w:val="28"/>
                <w:lang w:val="en-GB"/>
              </w:rPr>
              <w:t>(</w:t>
            </w:r>
            <w:r w:rsidRPr="004517A7">
              <w:rPr>
                <w:rFonts w:ascii="Angsana New" w:eastAsia="Times New Roman" w:hAnsi="Angsana New" w:hint="cs"/>
                <w:sz w:val="28"/>
                <w:lang w:val="en-GB"/>
              </w:rPr>
              <w:t>122,235</w:t>
            </w:r>
            <w:r w:rsidRPr="004517A7">
              <w:rPr>
                <w:rFonts w:ascii="Angsana New" w:eastAsia="Times New Roman" w:hAnsi="Angsana New"/>
                <w:sz w:val="28"/>
                <w:lang w:val="en-GB"/>
              </w:rPr>
              <w:t>)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F3599" w14:textId="77777777" w:rsidR="00DC165D" w:rsidRPr="004517A7" w:rsidRDefault="00DC165D" w:rsidP="0072672F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1580D70" w14:textId="77777777" w:rsidR="00DC165D" w:rsidRPr="004517A7" w:rsidRDefault="00DC165D" w:rsidP="0072672F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674,015</w:t>
            </w:r>
          </w:p>
        </w:tc>
      </w:tr>
      <w:tr w:rsidR="00DC165D" w:rsidRPr="004517A7" w14:paraId="2DC7802A" w14:textId="77777777" w:rsidTr="00E75B94">
        <w:trPr>
          <w:trHeight w:val="20"/>
        </w:trPr>
        <w:tc>
          <w:tcPr>
            <w:tcW w:w="3060" w:type="dxa"/>
          </w:tcPr>
          <w:p w14:paraId="132C9C6C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90" w:type="dxa"/>
          </w:tcPr>
          <w:p w14:paraId="3179A32B" w14:textId="77777777" w:rsidR="00DC165D" w:rsidRPr="004517A7" w:rsidRDefault="00DC165D" w:rsidP="0072672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2756A7C" w14:textId="77777777" w:rsidR="00DC165D" w:rsidRPr="004517A7" w:rsidRDefault="00DC165D" w:rsidP="0072672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0D82E3ED" w14:textId="77777777" w:rsidR="00DC165D" w:rsidRPr="004517A7" w:rsidRDefault="00DC165D" w:rsidP="0072672F">
            <w:pPr>
              <w:tabs>
                <w:tab w:val="decimal" w:pos="1080"/>
              </w:tabs>
              <w:ind w:right="-18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vAlign w:val="bottom"/>
          </w:tcPr>
          <w:p w14:paraId="716EBC82" w14:textId="77777777" w:rsidR="00DC165D" w:rsidRPr="004517A7" w:rsidRDefault="00DC165D" w:rsidP="0072672F">
            <w:pPr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153,000</w:t>
            </w:r>
          </w:p>
        </w:tc>
        <w:tc>
          <w:tcPr>
            <w:tcW w:w="92" w:type="dxa"/>
          </w:tcPr>
          <w:p w14:paraId="4042B705" w14:textId="77777777" w:rsidR="00DC165D" w:rsidRPr="004517A7" w:rsidRDefault="00DC165D" w:rsidP="0072672F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5A7414F4" w14:textId="77777777" w:rsidR="00DC165D" w:rsidRPr="004517A7" w:rsidRDefault="00DC165D" w:rsidP="0072672F">
            <w:pPr>
              <w:tabs>
                <w:tab w:val="decimal" w:pos="756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13,000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3254C230" w14:textId="77777777" w:rsidR="00DC165D" w:rsidRPr="004517A7" w:rsidRDefault="00DC165D" w:rsidP="0072672F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78AA7457" w14:textId="77777777" w:rsidR="00DC165D" w:rsidRPr="004517A7" w:rsidRDefault="00DC165D" w:rsidP="0072672F">
            <w:pPr>
              <w:tabs>
                <w:tab w:val="decimal" w:pos="470"/>
              </w:tabs>
              <w:spacing w:beforeLines="20" w:before="48" w:afterLines="20" w:after="48"/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eastAsia="Times New Roman" w:hAnsi="Angsana New"/>
                <w:sz w:val="28"/>
                <w:lang w:val="en-GB"/>
              </w:rPr>
              <w:t>(</w:t>
            </w:r>
            <w:r w:rsidRPr="004517A7">
              <w:rPr>
                <w:rFonts w:ascii="Angsana New" w:eastAsia="Times New Roman" w:hAnsi="Angsana New" w:hint="cs"/>
                <w:sz w:val="28"/>
                <w:lang w:val="en-GB"/>
              </w:rPr>
              <w:t>88,626</w:t>
            </w:r>
            <w:r w:rsidRPr="004517A7">
              <w:rPr>
                <w:rFonts w:ascii="Angsana New" w:eastAsia="Times New Roman" w:hAnsi="Angsana New"/>
                <w:sz w:val="28"/>
                <w:lang w:val="en-GB"/>
              </w:rPr>
              <w:t>)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3E23B1" w14:textId="77777777" w:rsidR="00DC165D" w:rsidRPr="004517A7" w:rsidRDefault="00DC165D" w:rsidP="0072672F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30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70EC2154" w14:textId="77777777" w:rsidR="00DC165D" w:rsidRPr="004517A7" w:rsidRDefault="00DC165D" w:rsidP="0072672F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77,374</w:t>
            </w:r>
          </w:p>
        </w:tc>
      </w:tr>
      <w:tr w:rsidR="00DC165D" w:rsidRPr="004517A7" w14:paraId="551282BD" w14:textId="77777777" w:rsidTr="00E75B94">
        <w:trPr>
          <w:trHeight w:val="20"/>
        </w:trPr>
        <w:tc>
          <w:tcPr>
            <w:tcW w:w="3060" w:type="dxa"/>
          </w:tcPr>
          <w:p w14:paraId="598C8D6B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ind w:left="162" w:right="-110" w:hanging="162"/>
              <w:contextualSpacing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90" w:type="dxa"/>
          </w:tcPr>
          <w:p w14:paraId="001A2AA0" w14:textId="77777777" w:rsidR="00DC165D" w:rsidRPr="004517A7" w:rsidRDefault="00DC165D" w:rsidP="0072672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6E1ED0F" w14:textId="77777777" w:rsidR="00DC165D" w:rsidRPr="004517A7" w:rsidRDefault="00DC165D" w:rsidP="0072672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244FFD05" w14:textId="77777777" w:rsidR="00DC165D" w:rsidRPr="004517A7" w:rsidRDefault="00DC165D" w:rsidP="0072672F">
            <w:pPr>
              <w:tabs>
                <w:tab w:val="decimal" w:pos="1080"/>
              </w:tabs>
              <w:ind w:right="-18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vAlign w:val="bottom"/>
          </w:tcPr>
          <w:p w14:paraId="2BAA5CE2" w14:textId="77777777" w:rsidR="00DC165D" w:rsidRPr="004517A7" w:rsidRDefault="00DC165D" w:rsidP="0072672F">
            <w:pPr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32,704</w:t>
            </w:r>
          </w:p>
        </w:tc>
        <w:tc>
          <w:tcPr>
            <w:tcW w:w="92" w:type="dxa"/>
          </w:tcPr>
          <w:p w14:paraId="41BA1DE9" w14:textId="77777777" w:rsidR="00DC165D" w:rsidRPr="004517A7" w:rsidRDefault="00DC165D" w:rsidP="0072672F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C1A40A3" w14:textId="77777777" w:rsidR="00DC165D" w:rsidRPr="004517A7" w:rsidRDefault="00DC165D" w:rsidP="0072672F">
            <w:pPr>
              <w:tabs>
                <w:tab w:val="decimal" w:pos="470"/>
              </w:tabs>
              <w:spacing w:beforeLines="20" w:before="48" w:afterLines="20" w:after="48"/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eastAsia="Times New Roman" w:hAnsi="Angsana New" w:hint="cs"/>
                <w:sz w:val="28"/>
                <w:lang w:val="en-GB"/>
              </w:rPr>
              <w:t>14,900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362E65DD" w14:textId="77777777" w:rsidR="00DC165D" w:rsidRPr="004517A7" w:rsidRDefault="00DC165D" w:rsidP="0072672F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2D068F0D" w14:textId="77777777" w:rsidR="00DC165D" w:rsidRPr="004517A7" w:rsidRDefault="00DC165D" w:rsidP="0072672F">
            <w:pPr>
              <w:tabs>
                <w:tab w:val="decimal" w:pos="770"/>
              </w:tabs>
              <w:spacing w:beforeLines="20" w:before="48" w:afterLines="20" w:after="48"/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(</w:t>
            </w:r>
            <w:r w:rsidRPr="004517A7">
              <w:rPr>
                <w:rFonts w:ascii="Angsana New" w:eastAsia="Times New Roman" w:hAnsi="Angsana New" w:hint="cs"/>
                <w:sz w:val="28"/>
              </w:rPr>
              <w:t>47,604</w:t>
            </w:r>
            <w:r w:rsidRPr="004517A7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AAAF4D" w14:textId="77777777" w:rsidR="00DC165D" w:rsidRPr="004517A7" w:rsidRDefault="00DC165D" w:rsidP="0072672F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30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0214050D" w14:textId="77777777" w:rsidR="00DC165D" w:rsidRPr="004517A7" w:rsidRDefault="00DC165D" w:rsidP="0072672F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DC165D" w:rsidRPr="004517A7" w14:paraId="44820EB6" w14:textId="77777777" w:rsidTr="00E75B94">
        <w:trPr>
          <w:trHeight w:val="20"/>
        </w:trPr>
        <w:tc>
          <w:tcPr>
            <w:tcW w:w="3060" w:type="dxa"/>
          </w:tcPr>
          <w:p w14:paraId="422E5D49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90" w:type="dxa"/>
          </w:tcPr>
          <w:p w14:paraId="07BD9516" w14:textId="77777777" w:rsidR="00DC165D" w:rsidRPr="004517A7" w:rsidRDefault="00DC165D" w:rsidP="0072672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F0D1F1F" w14:textId="77777777" w:rsidR="00DC165D" w:rsidRPr="004517A7" w:rsidRDefault="00DC165D" w:rsidP="0072672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056FAF99" w14:textId="77777777" w:rsidR="00DC165D" w:rsidRPr="004517A7" w:rsidRDefault="00DC165D" w:rsidP="0072672F">
            <w:pPr>
              <w:tabs>
                <w:tab w:val="decimal" w:pos="1080"/>
              </w:tabs>
              <w:ind w:right="-18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vAlign w:val="bottom"/>
          </w:tcPr>
          <w:p w14:paraId="28B03110" w14:textId="77777777" w:rsidR="00DC165D" w:rsidRPr="004517A7" w:rsidRDefault="00DC165D" w:rsidP="0072672F">
            <w:pPr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50,600</w:t>
            </w:r>
          </w:p>
        </w:tc>
        <w:tc>
          <w:tcPr>
            <w:tcW w:w="92" w:type="dxa"/>
          </w:tcPr>
          <w:p w14:paraId="0A56FA4C" w14:textId="77777777" w:rsidR="00DC165D" w:rsidRPr="004517A7" w:rsidRDefault="00DC165D" w:rsidP="0072672F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5CCF406" w14:textId="77777777" w:rsidR="00DC165D" w:rsidRPr="004517A7" w:rsidRDefault="00DC165D" w:rsidP="0072672F">
            <w:pPr>
              <w:tabs>
                <w:tab w:val="decimal" w:pos="470"/>
              </w:tabs>
              <w:spacing w:beforeLines="20" w:before="48" w:afterLines="20" w:after="48"/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eastAsia="Times New Roman" w:hAnsi="Angsana New" w:hint="cs"/>
                <w:sz w:val="28"/>
                <w:lang w:val="en-GB"/>
              </w:rPr>
              <w:t>16,050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62BA6FC8" w14:textId="77777777" w:rsidR="00DC165D" w:rsidRPr="004517A7" w:rsidRDefault="00DC165D" w:rsidP="0072672F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255F3130" w14:textId="77777777" w:rsidR="00DC165D" w:rsidRPr="004517A7" w:rsidRDefault="00DC165D" w:rsidP="0072672F">
            <w:pPr>
              <w:tabs>
                <w:tab w:val="decimal" w:pos="470"/>
              </w:tabs>
              <w:spacing w:beforeLines="20" w:before="48" w:afterLines="20" w:after="48"/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eastAsia="Times New Roman" w:hAnsi="Angsana New"/>
                <w:sz w:val="28"/>
                <w:lang w:val="en-GB"/>
              </w:rPr>
              <w:t>(</w:t>
            </w:r>
            <w:r w:rsidRPr="004517A7">
              <w:rPr>
                <w:rFonts w:ascii="Angsana New" w:eastAsia="Times New Roman" w:hAnsi="Angsana New" w:hint="cs"/>
                <w:sz w:val="28"/>
                <w:lang w:val="en-GB"/>
              </w:rPr>
              <w:t>100</w:t>
            </w:r>
            <w:r w:rsidRPr="004517A7">
              <w:rPr>
                <w:rFonts w:ascii="Angsana New" w:eastAsia="Times New Roman" w:hAnsi="Angsana New"/>
                <w:sz w:val="28"/>
                <w:lang w:val="en-GB"/>
              </w:rPr>
              <w:t>)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EEB6A2" w14:textId="77777777" w:rsidR="00DC165D" w:rsidRPr="004517A7" w:rsidRDefault="00DC165D" w:rsidP="0072672F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30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13E14789" w14:textId="77777777" w:rsidR="00DC165D" w:rsidRPr="004517A7" w:rsidRDefault="00DC165D" w:rsidP="0072672F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66,550</w:t>
            </w:r>
          </w:p>
        </w:tc>
      </w:tr>
      <w:tr w:rsidR="00DC165D" w:rsidRPr="004517A7" w14:paraId="4325835B" w14:textId="77777777" w:rsidTr="00E75B94">
        <w:trPr>
          <w:trHeight w:val="20"/>
        </w:trPr>
        <w:tc>
          <w:tcPr>
            <w:tcW w:w="3060" w:type="dxa"/>
          </w:tcPr>
          <w:p w14:paraId="4C7B41F2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เอ็ม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โซลูชั่น จำกัด</w:t>
            </w:r>
          </w:p>
        </w:tc>
        <w:tc>
          <w:tcPr>
            <w:tcW w:w="90" w:type="dxa"/>
          </w:tcPr>
          <w:p w14:paraId="2F9DB4FC" w14:textId="77777777" w:rsidR="00DC165D" w:rsidRPr="004517A7" w:rsidRDefault="00DC165D" w:rsidP="0072672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034F9BE" w14:textId="77777777" w:rsidR="00DC165D" w:rsidRPr="004517A7" w:rsidRDefault="00DC165D" w:rsidP="0072672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1B5DD1D5" w14:textId="77777777" w:rsidR="00DC165D" w:rsidRPr="004517A7" w:rsidRDefault="00DC165D" w:rsidP="0072672F">
            <w:pPr>
              <w:tabs>
                <w:tab w:val="decimal" w:pos="1080"/>
              </w:tabs>
              <w:ind w:right="-18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vAlign w:val="bottom"/>
          </w:tcPr>
          <w:p w14:paraId="794789C1" w14:textId="77777777" w:rsidR="00DC165D" w:rsidRPr="004517A7" w:rsidRDefault="00DC165D" w:rsidP="0072672F">
            <w:pPr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73,118</w:t>
            </w:r>
          </w:p>
        </w:tc>
        <w:tc>
          <w:tcPr>
            <w:tcW w:w="92" w:type="dxa"/>
          </w:tcPr>
          <w:p w14:paraId="487CA5DA" w14:textId="77777777" w:rsidR="00DC165D" w:rsidRPr="004517A7" w:rsidRDefault="00DC165D" w:rsidP="0072672F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70F37608" w14:textId="77777777" w:rsidR="00DC165D" w:rsidRPr="004517A7" w:rsidRDefault="00DC165D" w:rsidP="0072672F">
            <w:pPr>
              <w:tabs>
                <w:tab w:val="decimal" w:pos="756"/>
              </w:tabs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eastAsia="Times New Roman" w:hAnsi="Angsana New" w:hint="cs"/>
                <w:sz w:val="28"/>
                <w:lang w:val="en-GB"/>
              </w:rPr>
              <w:t>47,600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470408F1" w14:textId="77777777" w:rsidR="00DC165D" w:rsidRPr="004517A7" w:rsidRDefault="00DC165D" w:rsidP="0072672F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00D7DF18" w14:textId="77777777" w:rsidR="00DC165D" w:rsidRPr="004517A7" w:rsidRDefault="00DC165D" w:rsidP="0072672F">
            <w:pPr>
              <w:tabs>
                <w:tab w:val="decimal" w:pos="470"/>
              </w:tabs>
              <w:spacing w:beforeLines="20" w:before="48" w:afterLines="20" w:after="48"/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eastAsia="Times New Roman" w:hAnsi="Angsana New"/>
                <w:sz w:val="28"/>
                <w:lang w:val="en-GB"/>
              </w:rPr>
              <w:t>(</w:t>
            </w:r>
            <w:r w:rsidRPr="004517A7">
              <w:rPr>
                <w:rFonts w:ascii="Angsana New" w:eastAsia="Times New Roman" w:hAnsi="Angsana New" w:hint="cs"/>
                <w:sz w:val="28"/>
                <w:lang w:val="en-GB"/>
              </w:rPr>
              <w:t>64,947</w:t>
            </w:r>
            <w:r w:rsidRPr="004517A7">
              <w:rPr>
                <w:rFonts w:ascii="Angsana New" w:eastAsia="Times New Roman" w:hAnsi="Angsana New"/>
                <w:sz w:val="28"/>
                <w:lang w:val="en-GB"/>
              </w:rPr>
              <w:t>)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965184" w14:textId="77777777" w:rsidR="00DC165D" w:rsidRPr="004517A7" w:rsidRDefault="00DC165D" w:rsidP="0072672F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30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45C21ED4" w14:textId="77777777" w:rsidR="00DC165D" w:rsidRPr="004517A7" w:rsidRDefault="00DC165D" w:rsidP="0072672F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55,771</w:t>
            </w:r>
          </w:p>
        </w:tc>
      </w:tr>
      <w:tr w:rsidR="00DC165D" w:rsidRPr="004517A7" w14:paraId="0ECE68CD" w14:textId="77777777" w:rsidTr="00E75B94">
        <w:trPr>
          <w:trHeight w:val="20"/>
        </w:trPr>
        <w:tc>
          <w:tcPr>
            <w:tcW w:w="3060" w:type="dxa"/>
          </w:tcPr>
          <w:p w14:paraId="112D19D2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อินฟอร์เมติกซ์ พลัส จำกัด</w:t>
            </w:r>
          </w:p>
        </w:tc>
        <w:tc>
          <w:tcPr>
            <w:tcW w:w="90" w:type="dxa"/>
          </w:tcPr>
          <w:p w14:paraId="0A444603" w14:textId="77777777" w:rsidR="00DC165D" w:rsidRPr="004517A7" w:rsidRDefault="00DC165D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83EA7D2" w14:textId="77777777" w:rsidR="00DC165D" w:rsidRPr="004517A7" w:rsidRDefault="00DC165D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16B90F1D" w14:textId="77777777" w:rsidR="00DC165D" w:rsidRPr="004517A7" w:rsidRDefault="00DC165D" w:rsidP="0072672F">
            <w:pPr>
              <w:tabs>
                <w:tab w:val="decimal" w:pos="72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vAlign w:val="bottom"/>
          </w:tcPr>
          <w:p w14:paraId="54858DB2" w14:textId="77777777" w:rsidR="00DC165D" w:rsidRPr="004517A7" w:rsidRDefault="00DC165D" w:rsidP="0072672F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27,113</w:t>
            </w:r>
          </w:p>
        </w:tc>
        <w:tc>
          <w:tcPr>
            <w:tcW w:w="92" w:type="dxa"/>
          </w:tcPr>
          <w:p w14:paraId="2299CE6A" w14:textId="77777777" w:rsidR="00DC165D" w:rsidRPr="004517A7" w:rsidRDefault="00DC165D" w:rsidP="0072672F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01908FCE" w14:textId="77777777" w:rsidR="00DC165D" w:rsidRPr="004517A7" w:rsidRDefault="00DC165D" w:rsidP="0072672F">
            <w:pPr>
              <w:tabs>
                <w:tab w:val="decimal" w:pos="77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6,150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21E97667" w14:textId="77777777" w:rsidR="00DC165D" w:rsidRPr="004517A7" w:rsidRDefault="00DC165D" w:rsidP="0072672F">
            <w:pPr>
              <w:tabs>
                <w:tab w:val="decimal" w:pos="770"/>
              </w:tabs>
              <w:ind w:right="-9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14701979" w14:textId="77777777" w:rsidR="00DC165D" w:rsidRPr="004517A7" w:rsidRDefault="00DC165D" w:rsidP="0072672F">
            <w:pPr>
              <w:tabs>
                <w:tab w:val="decimal" w:pos="470"/>
              </w:tabs>
              <w:ind w:right="90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eastAsia="Times New Roman" w:hAnsi="Angsana New"/>
                <w:sz w:val="28"/>
                <w:lang w:val="en-GB"/>
              </w:rPr>
              <w:t>(</w:t>
            </w:r>
            <w:r w:rsidRPr="004517A7">
              <w:rPr>
                <w:rFonts w:ascii="Angsana New" w:eastAsia="Times New Roman" w:hAnsi="Angsana New" w:hint="cs"/>
                <w:sz w:val="28"/>
                <w:lang w:val="en-GB"/>
              </w:rPr>
              <w:t>33,263</w:t>
            </w:r>
            <w:r w:rsidRPr="004517A7">
              <w:rPr>
                <w:rFonts w:ascii="Angsana New" w:eastAsia="Times New Roman" w:hAnsi="Angsana New"/>
                <w:sz w:val="28"/>
                <w:lang w:val="en-GB"/>
              </w:rPr>
              <w:t>)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8E03F3" w14:textId="77777777" w:rsidR="00DC165D" w:rsidRPr="004517A7" w:rsidRDefault="00DC165D" w:rsidP="0072672F">
            <w:pPr>
              <w:tabs>
                <w:tab w:val="decimal" w:pos="770"/>
              </w:tabs>
              <w:ind w:right="-9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30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023A39F7" w14:textId="77777777" w:rsidR="00DC165D" w:rsidRPr="004517A7" w:rsidRDefault="00DC165D" w:rsidP="0072672F">
            <w:pPr>
              <w:tabs>
                <w:tab w:val="decimal" w:pos="104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DC165D" w:rsidRPr="004517A7" w14:paraId="1120605C" w14:textId="77777777" w:rsidTr="00E75B94">
        <w:trPr>
          <w:trHeight w:val="20"/>
        </w:trPr>
        <w:tc>
          <w:tcPr>
            <w:tcW w:w="3060" w:type="dxa"/>
          </w:tcPr>
          <w:p w14:paraId="1F9734D1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ind w:left="162" w:right="-108" w:hanging="162"/>
              <w:contextualSpacing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พระแสงกรีน พาวเวอร์ จำกัด</w:t>
            </w:r>
          </w:p>
        </w:tc>
        <w:tc>
          <w:tcPr>
            <w:tcW w:w="90" w:type="dxa"/>
          </w:tcPr>
          <w:p w14:paraId="06D1E878" w14:textId="77777777" w:rsidR="00DC165D" w:rsidRPr="004517A7" w:rsidRDefault="00DC165D" w:rsidP="0072672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DCFF7B5" w14:textId="77777777" w:rsidR="00DC165D" w:rsidRPr="004517A7" w:rsidRDefault="00DC165D" w:rsidP="0072672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6E5EAE1C" w14:textId="77777777" w:rsidR="00DC165D" w:rsidRPr="004517A7" w:rsidRDefault="00DC165D" w:rsidP="0072672F">
            <w:pPr>
              <w:tabs>
                <w:tab w:val="decimal" w:pos="720"/>
              </w:tabs>
              <w:ind w:right="-18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vAlign w:val="bottom"/>
          </w:tcPr>
          <w:p w14:paraId="414A581D" w14:textId="3759A402" w:rsidR="00DC165D" w:rsidRPr="004517A7" w:rsidRDefault="00DC165D" w:rsidP="0072672F">
            <w:pPr>
              <w:tabs>
                <w:tab w:val="decimal" w:pos="72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1,39</w:t>
            </w:r>
            <w:r w:rsidR="00291813" w:rsidRPr="004517A7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92" w:type="dxa"/>
          </w:tcPr>
          <w:p w14:paraId="5C2338C2" w14:textId="77777777" w:rsidR="00DC165D" w:rsidRPr="004517A7" w:rsidRDefault="00DC165D" w:rsidP="0072672F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E455DB7" w14:textId="77777777" w:rsidR="00DC165D" w:rsidRPr="004517A7" w:rsidRDefault="00DC165D" w:rsidP="0072672F">
            <w:pPr>
              <w:tabs>
                <w:tab w:val="decimal" w:pos="77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 xml:space="preserve"> 2,600 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56291D41" w14:textId="77777777" w:rsidR="00DC165D" w:rsidRPr="004517A7" w:rsidRDefault="00DC165D" w:rsidP="0072672F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02543669" w14:textId="6506CFA3" w:rsidR="00DC165D" w:rsidRPr="004517A7" w:rsidRDefault="00DC165D" w:rsidP="0072672F">
            <w:pPr>
              <w:tabs>
                <w:tab w:val="decimal" w:pos="470"/>
              </w:tabs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eastAsia="Times New Roman" w:hAnsi="Angsana New"/>
                <w:sz w:val="28"/>
                <w:lang w:val="en-GB"/>
              </w:rPr>
              <w:t>(</w:t>
            </w:r>
            <w:r w:rsidRPr="004517A7">
              <w:rPr>
                <w:rFonts w:ascii="Angsana New" w:eastAsia="Times New Roman" w:hAnsi="Angsana New" w:hint="cs"/>
                <w:sz w:val="28"/>
                <w:lang w:val="en-GB"/>
              </w:rPr>
              <w:t>1,3</w:t>
            </w:r>
            <w:r w:rsidR="00BC64CC" w:rsidRPr="004517A7">
              <w:rPr>
                <w:rFonts w:ascii="Angsana New" w:eastAsia="Times New Roman" w:hAnsi="Angsana New"/>
                <w:sz w:val="28"/>
                <w:lang w:val="en-GB"/>
              </w:rPr>
              <w:t>69</w:t>
            </w:r>
            <w:r w:rsidRPr="004517A7">
              <w:rPr>
                <w:rFonts w:ascii="Angsana New" w:eastAsia="Times New Roman" w:hAnsi="Angsana New"/>
                <w:sz w:val="28"/>
                <w:lang w:val="en-GB"/>
              </w:rPr>
              <w:t>)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B80DEB" w14:textId="77777777" w:rsidR="00DC165D" w:rsidRPr="004517A7" w:rsidRDefault="00DC165D" w:rsidP="0072672F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30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76FADDEA" w14:textId="4B353269" w:rsidR="00DC165D" w:rsidRPr="004517A7" w:rsidRDefault="00DC165D" w:rsidP="0072672F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2,62</w:t>
            </w:r>
            <w:r w:rsidR="00BC64CC" w:rsidRPr="004517A7">
              <w:rPr>
                <w:rFonts w:ascii="Angsana New" w:hAnsi="Angsana New"/>
                <w:sz w:val="28"/>
              </w:rPr>
              <w:t>6</w:t>
            </w:r>
          </w:p>
        </w:tc>
      </w:tr>
      <w:tr w:rsidR="00DC165D" w:rsidRPr="004517A7" w14:paraId="2BCC6716" w14:textId="77777777" w:rsidTr="00E75B94">
        <w:trPr>
          <w:trHeight w:val="20"/>
        </w:trPr>
        <w:tc>
          <w:tcPr>
            <w:tcW w:w="3060" w:type="dxa"/>
          </w:tcPr>
          <w:p w14:paraId="221D50C3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ind w:left="162" w:right="-108" w:hanging="162"/>
              <w:contextualSpacing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สตาร์ ปิโตรเลียม พลัส จำกัด</w:t>
            </w:r>
          </w:p>
        </w:tc>
        <w:tc>
          <w:tcPr>
            <w:tcW w:w="90" w:type="dxa"/>
          </w:tcPr>
          <w:p w14:paraId="59B00A2D" w14:textId="77777777" w:rsidR="00DC165D" w:rsidRPr="004517A7" w:rsidRDefault="00DC165D" w:rsidP="0072672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183492C" w14:textId="77777777" w:rsidR="00DC165D" w:rsidRPr="004517A7" w:rsidRDefault="00DC165D" w:rsidP="0072672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49AFB3F" w14:textId="77777777" w:rsidR="00DC165D" w:rsidRPr="004517A7" w:rsidRDefault="00DC165D" w:rsidP="0072672F">
            <w:pPr>
              <w:tabs>
                <w:tab w:val="decimal" w:pos="720"/>
              </w:tabs>
              <w:ind w:right="-18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vAlign w:val="bottom"/>
          </w:tcPr>
          <w:p w14:paraId="38A566B2" w14:textId="77777777" w:rsidR="00DC165D" w:rsidRPr="004517A7" w:rsidRDefault="00DC165D" w:rsidP="0072672F">
            <w:pPr>
              <w:tabs>
                <w:tab w:val="decimal" w:pos="72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5,000</w:t>
            </w:r>
          </w:p>
        </w:tc>
        <w:tc>
          <w:tcPr>
            <w:tcW w:w="92" w:type="dxa"/>
          </w:tcPr>
          <w:p w14:paraId="3C618717" w14:textId="77777777" w:rsidR="00DC165D" w:rsidRPr="004517A7" w:rsidRDefault="00DC165D" w:rsidP="0072672F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048861B0" w14:textId="5BB57239" w:rsidR="00DC165D" w:rsidRPr="004517A7" w:rsidRDefault="00DC165D" w:rsidP="0072672F">
            <w:pPr>
              <w:tabs>
                <w:tab w:val="decimal" w:pos="77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 xml:space="preserve"> - 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7F1858BA" w14:textId="77777777" w:rsidR="00DC165D" w:rsidRPr="004517A7" w:rsidRDefault="00DC165D" w:rsidP="0072672F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6410D5D3" w14:textId="77777777" w:rsidR="00DC165D" w:rsidRPr="004517A7" w:rsidRDefault="00DC165D" w:rsidP="0072672F">
            <w:pPr>
              <w:tabs>
                <w:tab w:val="decimal" w:pos="470"/>
              </w:tabs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eastAsia="Times New Roman" w:hAnsi="Angsana New"/>
                <w:sz w:val="28"/>
                <w:lang w:val="en-GB"/>
              </w:rPr>
              <w:t>(</w:t>
            </w:r>
            <w:r w:rsidRPr="004517A7">
              <w:rPr>
                <w:rFonts w:ascii="Angsana New" w:eastAsia="Times New Roman" w:hAnsi="Angsana New" w:hint="cs"/>
                <w:sz w:val="28"/>
                <w:lang w:val="en-GB"/>
              </w:rPr>
              <w:t>5,000</w:t>
            </w:r>
            <w:r w:rsidRPr="004517A7">
              <w:rPr>
                <w:rFonts w:ascii="Angsana New" w:eastAsia="Times New Roman" w:hAnsi="Angsana New"/>
                <w:sz w:val="28"/>
                <w:lang w:val="en-GB"/>
              </w:rPr>
              <w:t>)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E7DC09" w14:textId="77777777" w:rsidR="00DC165D" w:rsidRPr="004517A7" w:rsidRDefault="00DC165D" w:rsidP="0072672F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30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7DF1440B" w14:textId="77777777" w:rsidR="00DC165D" w:rsidRPr="004517A7" w:rsidRDefault="00DC165D" w:rsidP="0072672F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DC165D" w:rsidRPr="004517A7" w14:paraId="07F93C04" w14:textId="77777777" w:rsidTr="00E75B94">
        <w:trPr>
          <w:trHeight w:val="20"/>
        </w:trPr>
        <w:tc>
          <w:tcPr>
            <w:tcW w:w="3060" w:type="dxa"/>
          </w:tcPr>
          <w:p w14:paraId="5B9B9207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ind w:left="162" w:right="-108" w:hanging="162"/>
              <w:contextualSpacing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บริษัท อีโค เอ็นเนอร์ยี กรุ๊ป </w:t>
            </w:r>
          </w:p>
        </w:tc>
        <w:tc>
          <w:tcPr>
            <w:tcW w:w="90" w:type="dxa"/>
          </w:tcPr>
          <w:p w14:paraId="7A3E0AFA" w14:textId="77777777" w:rsidR="00DC165D" w:rsidRPr="004517A7" w:rsidRDefault="00DC165D" w:rsidP="0072672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938235D" w14:textId="77777777" w:rsidR="00DC165D" w:rsidRPr="004517A7" w:rsidRDefault="00DC165D" w:rsidP="0072672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39B17B15" w14:textId="77777777" w:rsidR="00DC165D" w:rsidRPr="004517A7" w:rsidRDefault="00DC165D" w:rsidP="0072672F">
            <w:pPr>
              <w:tabs>
                <w:tab w:val="decimal" w:pos="720"/>
              </w:tabs>
              <w:ind w:right="-18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vAlign w:val="bottom"/>
          </w:tcPr>
          <w:p w14:paraId="68CB955D" w14:textId="77777777" w:rsidR="00DC165D" w:rsidRPr="004517A7" w:rsidRDefault="00DC165D" w:rsidP="0072672F">
            <w:pPr>
              <w:tabs>
                <w:tab w:val="decimal" w:pos="72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2" w:type="dxa"/>
          </w:tcPr>
          <w:p w14:paraId="652E0E96" w14:textId="77777777" w:rsidR="00DC165D" w:rsidRPr="004517A7" w:rsidRDefault="00DC165D" w:rsidP="0072672F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2F28FB9" w14:textId="77777777" w:rsidR="00DC165D" w:rsidRPr="004517A7" w:rsidRDefault="00DC165D" w:rsidP="0072672F">
            <w:pPr>
              <w:tabs>
                <w:tab w:val="decimal" w:pos="77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1E807005" w14:textId="77777777" w:rsidR="00DC165D" w:rsidRPr="004517A7" w:rsidRDefault="00DC165D" w:rsidP="0072672F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056320E" w14:textId="77777777" w:rsidR="00DC165D" w:rsidRPr="004517A7" w:rsidRDefault="00DC165D" w:rsidP="0072672F">
            <w:pPr>
              <w:tabs>
                <w:tab w:val="decimal" w:pos="470"/>
              </w:tabs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CB0C71" w14:textId="77777777" w:rsidR="00DC165D" w:rsidRPr="004517A7" w:rsidRDefault="00DC165D" w:rsidP="0072672F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30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19A91E39" w14:textId="77777777" w:rsidR="00DC165D" w:rsidRPr="004517A7" w:rsidRDefault="00DC165D" w:rsidP="0072672F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C165D" w:rsidRPr="004517A7" w14:paraId="092391D0" w14:textId="77777777" w:rsidTr="00E75B94">
        <w:trPr>
          <w:trHeight w:val="20"/>
        </w:trPr>
        <w:tc>
          <w:tcPr>
            <w:tcW w:w="3060" w:type="dxa"/>
          </w:tcPr>
          <w:p w14:paraId="7F80079E" w14:textId="77777777" w:rsidR="00DC165D" w:rsidRPr="004517A7" w:rsidRDefault="00DC165D" w:rsidP="008170D9">
            <w:pPr>
              <w:tabs>
                <w:tab w:val="left" w:pos="360"/>
                <w:tab w:val="left" w:pos="2160"/>
              </w:tabs>
              <w:ind w:left="162" w:right="-108" w:firstLine="201"/>
              <w:contextualSpacing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คอร์ปอเรชั่น จำกัด</w:t>
            </w:r>
          </w:p>
        </w:tc>
        <w:tc>
          <w:tcPr>
            <w:tcW w:w="90" w:type="dxa"/>
          </w:tcPr>
          <w:p w14:paraId="6DB13201" w14:textId="77777777" w:rsidR="00DC165D" w:rsidRPr="004517A7" w:rsidRDefault="00DC165D" w:rsidP="0072672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1D84913" w14:textId="77777777" w:rsidR="00DC165D" w:rsidRPr="004517A7" w:rsidRDefault="00DC165D" w:rsidP="0072672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2178295B" w14:textId="77777777" w:rsidR="00DC165D" w:rsidRPr="004517A7" w:rsidRDefault="00DC165D" w:rsidP="0072672F">
            <w:pPr>
              <w:tabs>
                <w:tab w:val="decimal" w:pos="720"/>
              </w:tabs>
              <w:ind w:right="-18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vAlign w:val="bottom"/>
          </w:tcPr>
          <w:p w14:paraId="19D75E87" w14:textId="77777777" w:rsidR="00DC165D" w:rsidRPr="004517A7" w:rsidRDefault="00DC165D" w:rsidP="0072672F">
            <w:pPr>
              <w:tabs>
                <w:tab w:val="decimal" w:pos="72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8,800</w:t>
            </w:r>
          </w:p>
        </w:tc>
        <w:tc>
          <w:tcPr>
            <w:tcW w:w="92" w:type="dxa"/>
          </w:tcPr>
          <w:p w14:paraId="76522C0B" w14:textId="77777777" w:rsidR="00DC165D" w:rsidRPr="004517A7" w:rsidRDefault="00DC165D" w:rsidP="0072672F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9709B61" w14:textId="77777777" w:rsidR="00DC165D" w:rsidRPr="004517A7" w:rsidRDefault="00DC165D" w:rsidP="0072672F">
            <w:pPr>
              <w:tabs>
                <w:tab w:val="decimal" w:pos="77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68,150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0005BBF9" w14:textId="77777777" w:rsidR="00DC165D" w:rsidRPr="004517A7" w:rsidRDefault="00DC165D" w:rsidP="0072672F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7708E9DD" w14:textId="77777777" w:rsidR="00DC165D" w:rsidRPr="004517A7" w:rsidRDefault="00DC165D" w:rsidP="0072672F">
            <w:pPr>
              <w:tabs>
                <w:tab w:val="decimal" w:pos="470"/>
              </w:tabs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hAnsi="Angsana New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</w:rPr>
              <w:t>76,950</w:t>
            </w:r>
            <w:r w:rsidRPr="004517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0BC26" w14:textId="77777777" w:rsidR="00DC165D" w:rsidRPr="004517A7" w:rsidRDefault="00DC165D" w:rsidP="0072672F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30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333EBE9E" w14:textId="77777777" w:rsidR="00DC165D" w:rsidRPr="004517A7" w:rsidRDefault="00DC165D" w:rsidP="0072672F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DC165D" w:rsidRPr="004517A7" w14:paraId="1E125561" w14:textId="77777777" w:rsidTr="00E75B94">
        <w:trPr>
          <w:trHeight w:val="20"/>
        </w:trPr>
        <w:tc>
          <w:tcPr>
            <w:tcW w:w="3060" w:type="dxa"/>
          </w:tcPr>
          <w:p w14:paraId="349D86F2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ind w:left="162" w:right="-108" w:hanging="162"/>
              <w:contextualSpacing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lastRenderedPageBreak/>
              <w:t>บริษัท เอ็นเนอร์ยี่ รีโวลูชั่น จำกัด</w:t>
            </w:r>
          </w:p>
        </w:tc>
        <w:tc>
          <w:tcPr>
            <w:tcW w:w="90" w:type="dxa"/>
          </w:tcPr>
          <w:p w14:paraId="1A4EB61A" w14:textId="77777777" w:rsidR="00DC165D" w:rsidRPr="004517A7" w:rsidRDefault="00DC165D" w:rsidP="0072672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8ACC229" w14:textId="77777777" w:rsidR="00DC165D" w:rsidRPr="004517A7" w:rsidRDefault="00DC165D" w:rsidP="0072672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76A17A01" w14:textId="77777777" w:rsidR="00DC165D" w:rsidRPr="004517A7" w:rsidRDefault="00DC165D" w:rsidP="0072672F">
            <w:pPr>
              <w:tabs>
                <w:tab w:val="decimal" w:pos="720"/>
              </w:tabs>
              <w:ind w:right="-18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2BD273C6" w14:textId="77777777" w:rsidR="00DC165D" w:rsidRPr="004517A7" w:rsidRDefault="00DC165D" w:rsidP="0072672F">
            <w:pPr>
              <w:tabs>
                <w:tab w:val="decimal" w:pos="72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43B02CB3" w14:textId="77777777" w:rsidR="00DC165D" w:rsidRPr="004517A7" w:rsidRDefault="00DC165D" w:rsidP="0072672F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58AFAA97" w14:textId="77777777" w:rsidR="00DC165D" w:rsidRPr="004517A7" w:rsidRDefault="00DC165D" w:rsidP="0072672F">
            <w:pPr>
              <w:tabs>
                <w:tab w:val="decimal" w:pos="77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1,400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66303B58" w14:textId="77777777" w:rsidR="00DC165D" w:rsidRPr="004517A7" w:rsidRDefault="00DC165D" w:rsidP="0072672F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63618CA9" w14:textId="77777777" w:rsidR="00DC165D" w:rsidRPr="004517A7" w:rsidRDefault="00DC165D" w:rsidP="0072672F">
            <w:pPr>
              <w:tabs>
                <w:tab w:val="decimal" w:pos="470"/>
              </w:tabs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hAnsi="Angsana New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</w:rPr>
              <w:t>1,400</w:t>
            </w:r>
            <w:r w:rsidRPr="004517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5E2C9A" w14:textId="77777777" w:rsidR="00DC165D" w:rsidRPr="004517A7" w:rsidRDefault="00DC165D" w:rsidP="0072672F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30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27E1D76E" w14:textId="77777777" w:rsidR="00DC165D" w:rsidRPr="004517A7" w:rsidRDefault="00DC165D" w:rsidP="0072672F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DC165D" w:rsidRPr="004517A7" w14:paraId="4A2145EC" w14:textId="77777777" w:rsidTr="00E75B94">
        <w:trPr>
          <w:trHeight w:val="20"/>
        </w:trPr>
        <w:tc>
          <w:tcPr>
            <w:tcW w:w="3060" w:type="dxa"/>
          </w:tcPr>
          <w:p w14:paraId="4062297A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ind w:left="162" w:right="-108" w:hanging="162"/>
              <w:contextualSpacing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อี อาร์ วี อินเตอร์เนชั่นแนล จำกัด</w:t>
            </w:r>
          </w:p>
        </w:tc>
        <w:tc>
          <w:tcPr>
            <w:tcW w:w="90" w:type="dxa"/>
          </w:tcPr>
          <w:p w14:paraId="10DE12DA" w14:textId="77777777" w:rsidR="00DC165D" w:rsidRPr="004517A7" w:rsidRDefault="00DC165D" w:rsidP="0072672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285ED65" w14:textId="77777777" w:rsidR="00DC165D" w:rsidRPr="004517A7" w:rsidRDefault="00DC165D" w:rsidP="0072672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56F0F802" w14:textId="77777777" w:rsidR="00DC165D" w:rsidRPr="004517A7" w:rsidRDefault="00DC165D" w:rsidP="0072672F">
            <w:pPr>
              <w:tabs>
                <w:tab w:val="decimal" w:pos="720"/>
              </w:tabs>
              <w:ind w:right="-18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75674708" w14:textId="77777777" w:rsidR="00DC165D" w:rsidRPr="004517A7" w:rsidRDefault="00DC165D" w:rsidP="0072672F">
            <w:pPr>
              <w:tabs>
                <w:tab w:val="decimal" w:pos="72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161CE3BD" w14:textId="77777777" w:rsidR="00DC165D" w:rsidRPr="004517A7" w:rsidRDefault="00DC165D" w:rsidP="0072672F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D597770" w14:textId="77777777" w:rsidR="00DC165D" w:rsidRPr="004517A7" w:rsidRDefault="00DC165D" w:rsidP="0072672F">
            <w:pPr>
              <w:tabs>
                <w:tab w:val="decimal" w:pos="77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13,200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C480338" w14:textId="77777777" w:rsidR="00DC165D" w:rsidRPr="004517A7" w:rsidRDefault="00DC165D" w:rsidP="0072672F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11B034D1" w14:textId="77777777" w:rsidR="00DC165D" w:rsidRPr="004517A7" w:rsidRDefault="00DC165D" w:rsidP="0072672F">
            <w:pPr>
              <w:tabs>
                <w:tab w:val="decimal" w:pos="470"/>
              </w:tabs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hAnsi="Angsana New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</w:rPr>
              <w:t>13,200</w:t>
            </w:r>
            <w:r w:rsidRPr="004517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E6F59E" w14:textId="77777777" w:rsidR="00DC165D" w:rsidRPr="004517A7" w:rsidRDefault="00DC165D" w:rsidP="0072672F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30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4A697102" w14:textId="77777777" w:rsidR="00DC165D" w:rsidRPr="004517A7" w:rsidRDefault="00DC165D" w:rsidP="0072672F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DC165D" w:rsidRPr="004517A7" w14:paraId="0ABF0F66" w14:textId="77777777" w:rsidTr="00E75B94">
        <w:trPr>
          <w:trHeight w:val="20"/>
        </w:trPr>
        <w:tc>
          <w:tcPr>
            <w:tcW w:w="3060" w:type="dxa"/>
          </w:tcPr>
          <w:p w14:paraId="798453A9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ind w:left="162" w:right="-108" w:hanging="162"/>
              <w:contextualSpacing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ซิสเต็ม แอนด์ ซอฟท์แวร์</w:t>
            </w:r>
          </w:p>
        </w:tc>
        <w:tc>
          <w:tcPr>
            <w:tcW w:w="90" w:type="dxa"/>
          </w:tcPr>
          <w:p w14:paraId="648A6DEF" w14:textId="77777777" w:rsidR="00DC165D" w:rsidRPr="004517A7" w:rsidRDefault="00DC165D" w:rsidP="0072672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2DA84743" w14:textId="77777777" w:rsidR="00DC165D" w:rsidRPr="004517A7" w:rsidRDefault="00DC165D" w:rsidP="0072672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2BC29C39" w14:textId="77777777" w:rsidR="00DC165D" w:rsidRPr="004517A7" w:rsidRDefault="00DC165D" w:rsidP="0072672F">
            <w:pPr>
              <w:tabs>
                <w:tab w:val="decimal" w:pos="720"/>
              </w:tabs>
              <w:ind w:right="-18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63F00A1A" w14:textId="77777777" w:rsidR="00DC165D" w:rsidRPr="004517A7" w:rsidRDefault="00DC165D" w:rsidP="0072672F">
            <w:pPr>
              <w:tabs>
                <w:tab w:val="decimal" w:pos="72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2" w:type="dxa"/>
            <w:shd w:val="clear" w:color="auto" w:fill="auto"/>
          </w:tcPr>
          <w:p w14:paraId="0AC067A8" w14:textId="77777777" w:rsidR="00DC165D" w:rsidRPr="004517A7" w:rsidRDefault="00DC165D" w:rsidP="0072672F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2555434" w14:textId="77777777" w:rsidR="00DC165D" w:rsidRPr="004517A7" w:rsidRDefault="00DC165D" w:rsidP="0072672F">
            <w:pPr>
              <w:tabs>
                <w:tab w:val="decimal" w:pos="77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6E8BFCE5" w14:textId="77777777" w:rsidR="00DC165D" w:rsidRPr="004517A7" w:rsidRDefault="00DC165D" w:rsidP="0072672F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0B71CB44" w14:textId="77777777" w:rsidR="00DC165D" w:rsidRPr="004517A7" w:rsidRDefault="00DC165D" w:rsidP="0072672F">
            <w:pPr>
              <w:tabs>
                <w:tab w:val="decimal" w:pos="470"/>
              </w:tabs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8F9CBD" w14:textId="77777777" w:rsidR="00DC165D" w:rsidRPr="004517A7" w:rsidRDefault="00DC165D" w:rsidP="0072672F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30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4B7CB881" w14:textId="77777777" w:rsidR="00DC165D" w:rsidRPr="004517A7" w:rsidRDefault="00DC165D" w:rsidP="0072672F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C165D" w:rsidRPr="004517A7" w14:paraId="2DB3F9B9" w14:textId="77777777" w:rsidTr="00E75B94">
        <w:trPr>
          <w:trHeight w:val="20"/>
        </w:trPr>
        <w:tc>
          <w:tcPr>
            <w:tcW w:w="3060" w:type="dxa"/>
          </w:tcPr>
          <w:p w14:paraId="5EBE6A0F" w14:textId="3B87EFC4" w:rsidR="00DC165D" w:rsidRPr="004517A7" w:rsidRDefault="00DC165D" w:rsidP="008170D9">
            <w:pPr>
              <w:tabs>
                <w:tab w:val="left" w:pos="360"/>
                <w:tab w:val="left" w:pos="2160"/>
              </w:tabs>
              <w:ind w:left="162" w:right="-108" w:firstLine="201"/>
              <w:contextualSpacing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เซอร์วิสเซส จำกัด</w:t>
            </w:r>
          </w:p>
        </w:tc>
        <w:tc>
          <w:tcPr>
            <w:tcW w:w="90" w:type="dxa"/>
          </w:tcPr>
          <w:p w14:paraId="49F7AF85" w14:textId="77777777" w:rsidR="00DC165D" w:rsidRPr="004517A7" w:rsidRDefault="00DC165D" w:rsidP="0072672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E1554A3" w14:textId="77777777" w:rsidR="00DC165D" w:rsidRPr="004517A7" w:rsidRDefault="00DC165D" w:rsidP="0072672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</w:tcPr>
          <w:p w14:paraId="535CCA74" w14:textId="77777777" w:rsidR="00DC165D" w:rsidRPr="004517A7" w:rsidRDefault="00DC165D" w:rsidP="0072672F">
            <w:pPr>
              <w:tabs>
                <w:tab w:val="decimal" w:pos="720"/>
              </w:tabs>
              <w:ind w:right="-18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29CFAACB" w14:textId="77777777" w:rsidR="00DC165D" w:rsidRPr="004517A7" w:rsidRDefault="00DC165D" w:rsidP="0072672F">
            <w:pPr>
              <w:tabs>
                <w:tab w:val="decimal" w:pos="72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62,600</w:t>
            </w:r>
          </w:p>
        </w:tc>
        <w:tc>
          <w:tcPr>
            <w:tcW w:w="92" w:type="dxa"/>
            <w:shd w:val="clear" w:color="auto" w:fill="auto"/>
          </w:tcPr>
          <w:p w14:paraId="1ED801BE" w14:textId="77777777" w:rsidR="00DC165D" w:rsidRPr="004517A7" w:rsidRDefault="00DC165D" w:rsidP="0072672F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5FC7A140" w14:textId="77777777" w:rsidR="00DC165D" w:rsidRPr="004517A7" w:rsidRDefault="00DC165D" w:rsidP="0072672F">
            <w:pPr>
              <w:tabs>
                <w:tab w:val="decimal" w:pos="77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eastAsia="Times New Roman" w:hAnsi="Angsana New" w:hint="cs"/>
                <w:sz w:val="28"/>
              </w:rPr>
              <w:t>840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0881FC2E" w14:textId="77777777" w:rsidR="00DC165D" w:rsidRPr="004517A7" w:rsidRDefault="00DC165D" w:rsidP="0072672F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7DB421B6" w14:textId="77777777" w:rsidR="00DC165D" w:rsidRPr="004517A7" w:rsidRDefault="00DC165D" w:rsidP="0072672F">
            <w:pPr>
              <w:tabs>
                <w:tab w:val="decimal" w:pos="470"/>
              </w:tabs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hAnsi="Angsana New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</w:rPr>
              <w:t>53,500</w:t>
            </w:r>
            <w:r w:rsidRPr="004517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7E3B62" w14:textId="77777777" w:rsidR="00DC165D" w:rsidRPr="004517A7" w:rsidRDefault="00DC165D" w:rsidP="0072672F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30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3FB8C03F" w14:textId="77777777" w:rsidR="00DC165D" w:rsidRPr="004517A7" w:rsidRDefault="00DC165D" w:rsidP="0072672F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9,940</w:t>
            </w:r>
          </w:p>
        </w:tc>
      </w:tr>
      <w:tr w:rsidR="00DC165D" w:rsidRPr="004517A7" w14:paraId="7FDE565B" w14:textId="77777777" w:rsidTr="00E75B94">
        <w:trPr>
          <w:trHeight w:val="20"/>
        </w:trPr>
        <w:tc>
          <w:tcPr>
            <w:tcW w:w="3060" w:type="dxa"/>
          </w:tcPr>
          <w:p w14:paraId="6C7FE79A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90" w:type="dxa"/>
          </w:tcPr>
          <w:p w14:paraId="01E4DE09" w14:textId="77777777" w:rsidR="00DC165D" w:rsidRPr="004517A7" w:rsidRDefault="00DC165D" w:rsidP="0072672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4269FB7" w14:textId="77777777" w:rsidR="00DC165D" w:rsidRPr="004517A7" w:rsidRDefault="00DC165D" w:rsidP="0072672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</w:tcPr>
          <w:p w14:paraId="18C9FBEA" w14:textId="77777777" w:rsidR="00DC165D" w:rsidRPr="004517A7" w:rsidRDefault="00DC165D" w:rsidP="0072672F">
            <w:pPr>
              <w:tabs>
                <w:tab w:val="decimal" w:pos="720"/>
              </w:tabs>
              <w:ind w:right="-18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17D1EE9E" w14:textId="77777777" w:rsidR="00DC165D" w:rsidRPr="004517A7" w:rsidRDefault="00DC165D" w:rsidP="0072672F">
            <w:pPr>
              <w:tabs>
                <w:tab w:val="decimal" w:pos="72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6BBBD61F" w14:textId="77777777" w:rsidR="00DC165D" w:rsidRPr="004517A7" w:rsidRDefault="00DC165D" w:rsidP="0072672F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20126258" w14:textId="77777777" w:rsidR="00DC165D" w:rsidRPr="004517A7" w:rsidRDefault="00DC165D" w:rsidP="0072672F">
            <w:pPr>
              <w:tabs>
                <w:tab w:val="decimal" w:pos="77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8,050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7C537FD7" w14:textId="77777777" w:rsidR="00DC165D" w:rsidRPr="004517A7" w:rsidRDefault="00DC165D" w:rsidP="0072672F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2A5C4BF3" w14:textId="77777777" w:rsidR="00DC165D" w:rsidRPr="004517A7" w:rsidRDefault="00DC165D" w:rsidP="0072672F">
            <w:pPr>
              <w:tabs>
                <w:tab w:val="decimal" w:pos="470"/>
              </w:tabs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hAnsi="Angsana New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</w:rPr>
              <w:t>5,000</w:t>
            </w:r>
            <w:r w:rsidRPr="004517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DA7209" w14:textId="77777777" w:rsidR="00DC165D" w:rsidRPr="004517A7" w:rsidRDefault="00DC165D" w:rsidP="0072672F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30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2455850F" w14:textId="77777777" w:rsidR="00DC165D" w:rsidRPr="004517A7" w:rsidRDefault="00DC165D" w:rsidP="0072672F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3,050</w:t>
            </w:r>
          </w:p>
        </w:tc>
      </w:tr>
      <w:tr w:rsidR="00DC165D" w:rsidRPr="004517A7" w14:paraId="3523A642" w14:textId="77777777" w:rsidTr="00E75B94">
        <w:trPr>
          <w:trHeight w:val="20"/>
        </w:trPr>
        <w:tc>
          <w:tcPr>
            <w:tcW w:w="3060" w:type="dxa"/>
            <w:vAlign w:val="bottom"/>
          </w:tcPr>
          <w:p w14:paraId="0FA3CCF5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19FA9C10" w14:textId="77777777" w:rsidR="00DC165D" w:rsidRPr="004517A7" w:rsidRDefault="00DC165D" w:rsidP="0072672F">
            <w:pPr>
              <w:contextualSpacing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E41C91C" w14:textId="77777777" w:rsidR="00DC165D" w:rsidRPr="004517A7" w:rsidRDefault="00DC165D" w:rsidP="0072672F">
            <w:pPr>
              <w:contextualSpacing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7CCD12F5" w14:textId="77777777" w:rsidR="00DC165D" w:rsidRPr="004517A7" w:rsidRDefault="00DC165D" w:rsidP="0072672F">
            <w:pPr>
              <w:tabs>
                <w:tab w:val="decimal" w:pos="1080"/>
              </w:tabs>
              <w:ind w:right="-18"/>
              <w:contextualSpacing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625D2E66" w14:textId="2F032BAE" w:rsidR="00DC165D" w:rsidRPr="004517A7" w:rsidRDefault="00DC165D" w:rsidP="0072672F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746,61</w:t>
            </w:r>
            <w:r w:rsidR="00291813" w:rsidRPr="004517A7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92" w:type="dxa"/>
          </w:tcPr>
          <w:p w14:paraId="2BC9E063" w14:textId="77777777" w:rsidR="00DC165D" w:rsidRPr="004517A7" w:rsidRDefault="00DC165D" w:rsidP="0072672F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20DED" w14:textId="77777777" w:rsidR="00DC165D" w:rsidRPr="004517A7" w:rsidRDefault="00DC165D" w:rsidP="0072672F">
            <w:pPr>
              <w:tabs>
                <w:tab w:val="decimal" w:pos="770"/>
              </w:tabs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655,910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BCD46BE" w14:textId="77777777" w:rsidR="00DC165D" w:rsidRPr="004517A7" w:rsidRDefault="00DC165D" w:rsidP="0072672F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FB46D" w14:textId="625CF54D" w:rsidR="00DC165D" w:rsidRPr="004517A7" w:rsidRDefault="00DC165D" w:rsidP="0072672F">
            <w:pPr>
              <w:tabs>
                <w:tab w:val="decimal" w:pos="770"/>
              </w:tabs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</w:rPr>
              <w:t>513,19</w:t>
            </w:r>
            <w:r w:rsidR="007B6C40" w:rsidRPr="004517A7">
              <w:rPr>
                <w:rFonts w:ascii="Angsana New" w:hAnsi="Angsana New"/>
                <w:sz w:val="28"/>
              </w:rPr>
              <w:t>4</w:t>
            </w:r>
            <w:r w:rsidRPr="004517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59856D" w14:textId="77777777" w:rsidR="00DC165D" w:rsidRPr="004517A7" w:rsidRDefault="00DC165D" w:rsidP="0072672F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</w:tcPr>
          <w:p w14:paraId="6960798B" w14:textId="42C12528" w:rsidR="00DC165D" w:rsidRPr="004517A7" w:rsidRDefault="00DC165D" w:rsidP="0072672F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 xml:space="preserve"> 889,32</w:t>
            </w:r>
            <w:r w:rsidR="00643413" w:rsidRPr="004517A7">
              <w:rPr>
                <w:rFonts w:ascii="Angsana New" w:hAnsi="Angsana New"/>
                <w:sz w:val="28"/>
              </w:rPr>
              <w:t>6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</w:p>
        </w:tc>
      </w:tr>
      <w:tr w:rsidR="00DC165D" w:rsidRPr="004517A7" w14:paraId="013AE5D0" w14:textId="77777777" w:rsidTr="00E75B94">
        <w:trPr>
          <w:trHeight w:val="20"/>
        </w:trPr>
        <w:tc>
          <w:tcPr>
            <w:tcW w:w="3060" w:type="dxa"/>
            <w:vAlign w:val="bottom"/>
          </w:tcPr>
          <w:p w14:paraId="33AE06DF" w14:textId="11DFB1A9" w:rsidR="00DC165D" w:rsidRPr="004517A7" w:rsidRDefault="00DC165D" w:rsidP="0072672F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4517A7">
              <w:rPr>
                <w:rFonts w:ascii="Angsana New" w:hAnsi="Angsana New" w:hint="cs"/>
                <w:sz w:val="28"/>
              </w:rPr>
              <w:t>: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ค่าเผื่อ</w:t>
            </w:r>
            <w:r w:rsidR="008170D9" w:rsidRPr="004517A7">
              <w:rPr>
                <w:rFonts w:ascii="Angsana New" w:hAnsi="Angsana New" w:hint="cs"/>
                <w:sz w:val="28"/>
                <w:cs/>
              </w:rPr>
              <w:t>ผลขาดทุนจากการด้อยค่า</w:t>
            </w:r>
          </w:p>
        </w:tc>
        <w:tc>
          <w:tcPr>
            <w:tcW w:w="90" w:type="dxa"/>
          </w:tcPr>
          <w:p w14:paraId="364A6B22" w14:textId="77777777" w:rsidR="00DC165D" w:rsidRPr="004517A7" w:rsidRDefault="00DC165D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FFCD430" w14:textId="77777777" w:rsidR="00DC165D" w:rsidRPr="004517A7" w:rsidRDefault="00DC165D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0165114E" w14:textId="77777777" w:rsidR="00DC165D" w:rsidRPr="004517A7" w:rsidRDefault="00DC165D" w:rsidP="0072672F">
            <w:pPr>
              <w:tabs>
                <w:tab w:val="decimal" w:pos="108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1D5584FA" w14:textId="77777777" w:rsidR="00DC165D" w:rsidRPr="004517A7" w:rsidRDefault="00DC165D" w:rsidP="0072672F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(62,600)</w:t>
            </w:r>
          </w:p>
        </w:tc>
        <w:tc>
          <w:tcPr>
            <w:tcW w:w="92" w:type="dxa"/>
          </w:tcPr>
          <w:p w14:paraId="74DB21AB" w14:textId="77777777" w:rsidR="00DC165D" w:rsidRPr="004517A7" w:rsidRDefault="00DC165D" w:rsidP="0072672F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5A780F7" w14:textId="13AD4201" w:rsidR="00DC165D" w:rsidRPr="004517A7" w:rsidRDefault="00FC2EE9" w:rsidP="0072672F">
            <w:pPr>
              <w:tabs>
                <w:tab w:val="decimal" w:pos="41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8" w:type="dxa"/>
            <w:vAlign w:val="bottom"/>
          </w:tcPr>
          <w:p w14:paraId="560B4BE3" w14:textId="77777777" w:rsidR="00DC165D" w:rsidRPr="004517A7" w:rsidRDefault="00DC165D" w:rsidP="0072672F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0A6B1A3C" w14:textId="692C2F7A" w:rsidR="00DC165D" w:rsidRPr="004517A7" w:rsidRDefault="00FC2EE9" w:rsidP="0072672F">
            <w:pPr>
              <w:tabs>
                <w:tab w:val="decimal" w:pos="4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53,500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DA304F" w14:textId="77777777" w:rsidR="00DC165D" w:rsidRPr="004517A7" w:rsidRDefault="00DC165D" w:rsidP="0072672F">
            <w:pPr>
              <w:tabs>
                <w:tab w:val="decimal" w:pos="882"/>
              </w:tabs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27C2F99" w14:textId="77777777" w:rsidR="00DC165D" w:rsidRPr="004517A7" w:rsidRDefault="00DC165D" w:rsidP="0072672F">
            <w:pPr>
              <w:tabs>
                <w:tab w:val="decimal" w:pos="104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 xml:space="preserve"> (9,100)</w:t>
            </w:r>
          </w:p>
        </w:tc>
      </w:tr>
      <w:tr w:rsidR="00DC165D" w:rsidRPr="004517A7" w14:paraId="5E2838C0" w14:textId="77777777" w:rsidTr="00E75B94">
        <w:trPr>
          <w:trHeight w:val="20"/>
        </w:trPr>
        <w:tc>
          <w:tcPr>
            <w:tcW w:w="3060" w:type="dxa"/>
            <w:vAlign w:val="bottom"/>
          </w:tcPr>
          <w:p w14:paraId="4B8F1F40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</w:tcPr>
          <w:p w14:paraId="4CAEA70D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34B89FE" w14:textId="77777777" w:rsidR="00DC165D" w:rsidRPr="004517A7" w:rsidRDefault="00DC165D" w:rsidP="0072672F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3F9C12B" w14:textId="77777777" w:rsidR="00DC165D" w:rsidRPr="004517A7" w:rsidRDefault="00DC165D" w:rsidP="0072672F">
            <w:pPr>
              <w:tabs>
                <w:tab w:val="decimal" w:pos="1080"/>
              </w:tabs>
              <w:ind w:right="-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747E09" w14:textId="77777777" w:rsidR="00DC165D" w:rsidRPr="004517A7" w:rsidRDefault="00DC165D" w:rsidP="0072672F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</w:rPr>
              <w:t>684,010</w:t>
            </w:r>
          </w:p>
        </w:tc>
        <w:tc>
          <w:tcPr>
            <w:tcW w:w="92" w:type="dxa"/>
          </w:tcPr>
          <w:p w14:paraId="3314234B" w14:textId="77777777" w:rsidR="00DC165D" w:rsidRPr="004517A7" w:rsidRDefault="00DC165D" w:rsidP="0072672F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269AD02F" w14:textId="77777777" w:rsidR="00DC165D" w:rsidRPr="004517A7" w:rsidRDefault="00DC165D" w:rsidP="0072672F">
            <w:pPr>
              <w:tabs>
                <w:tab w:val="decimal" w:pos="41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8" w:type="dxa"/>
            <w:vAlign w:val="bottom"/>
          </w:tcPr>
          <w:p w14:paraId="1C31700C" w14:textId="77777777" w:rsidR="00DC165D" w:rsidRPr="004517A7" w:rsidRDefault="00DC165D" w:rsidP="0072672F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2FA42F16" w14:textId="77777777" w:rsidR="00DC165D" w:rsidRPr="004517A7" w:rsidRDefault="00DC165D" w:rsidP="0072672F">
            <w:pPr>
              <w:tabs>
                <w:tab w:val="decimal" w:pos="4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0" w:type="dxa"/>
            <w:shd w:val="clear" w:color="auto" w:fill="auto"/>
            <w:vAlign w:val="bottom"/>
          </w:tcPr>
          <w:p w14:paraId="48AF37B5" w14:textId="77777777" w:rsidR="00DC165D" w:rsidRPr="004517A7" w:rsidRDefault="00DC165D" w:rsidP="0072672F">
            <w:pPr>
              <w:tabs>
                <w:tab w:val="decimal" w:pos="882"/>
              </w:tabs>
              <w:ind w:right="-1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F8F6FF" w14:textId="77777777" w:rsidR="00DC165D" w:rsidRPr="004517A7" w:rsidRDefault="00DC165D" w:rsidP="0072672F">
            <w:pPr>
              <w:tabs>
                <w:tab w:val="decimal" w:pos="104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</w:rPr>
              <w:t>880,22</w:t>
            </w:r>
            <w:r w:rsidRPr="004517A7"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</w:tr>
    </w:tbl>
    <w:p w14:paraId="0B0BF4CE" w14:textId="77777777" w:rsidR="0008140C" w:rsidRPr="004517A7" w:rsidRDefault="0008140C" w:rsidP="00851C64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0"/>
          <w:szCs w:val="20"/>
        </w:rPr>
      </w:pPr>
    </w:p>
    <w:p w14:paraId="47A73A3C" w14:textId="15AC38CE" w:rsidR="000340F9" w:rsidRPr="004517A7" w:rsidRDefault="000340F9" w:rsidP="00851C64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ยอดคงเหลือของเงินให้กู้ยืมระยะยาวแก่กิจการที่เกี่ยวข้องกัน ณ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วันที่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31 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ธันวาคม 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2564 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>มีรายละเอียดดังนี้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90"/>
        <w:gridCol w:w="1440"/>
        <w:gridCol w:w="90"/>
        <w:gridCol w:w="1260"/>
        <w:gridCol w:w="90"/>
        <w:gridCol w:w="1080"/>
        <w:gridCol w:w="90"/>
        <w:gridCol w:w="990"/>
        <w:gridCol w:w="90"/>
        <w:gridCol w:w="1260"/>
      </w:tblGrid>
      <w:tr w:rsidR="000340F9" w:rsidRPr="004517A7" w14:paraId="7A0F7675" w14:textId="77777777" w:rsidTr="00557038">
        <w:trPr>
          <w:trHeight w:val="20"/>
        </w:trPr>
        <w:tc>
          <w:tcPr>
            <w:tcW w:w="2790" w:type="dxa"/>
            <w:vAlign w:val="bottom"/>
          </w:tcPr>
          <w:p w14:paraId="7571EC8E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2E8CFED8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21976AA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5EA3B90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15FBDB0E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0340F9" w:rsidRPr="004517A7" w14:paraId="04424822" w14:textId="77777777" w:rsidTr="00557038">
        <w:trPr>
          <w:trHeight w:val="20"/>
        </w:trPr>
        <w:tc>
          <w:tcPr>
            <w:tcW w:w="2790" w:type="dxa"/>
            <w:vAlign w:val="bottom"/>
          </w:tcPr>
          <w:p w14:paraId="3E40668F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47AB3FC2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FB9DE14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8896E9E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  <w:vAlign w:val="bottom"/>
          </w:tcPr>
          <w:p w14:paraId="7B659CEE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340F9" w:rsidRPr="004517A7" w14:paraId="2CE0E195" w14:textId="77777777" w:rsidTr="00557038">
        <w:trPr>
          <w:trHeight w:val="20"/>
        </w:trPr>
        <w:tc>
          <w:tcPr>
            <w:tcW w:w="2790" w:type="dxa"/>
            <w:vMerge w:val="restart"/>
          </w:tcPr>
          <w:p w14:paraId="7DD5E297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เงินให้กู้ยืมระยะยาวแก่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90" w:type="dxa"/>
          </w:tcPr>
          <w:p w14:paraId="1162BB70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13BD5F7A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6304901A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41192BE8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  <w:vAlign w:val="bottom"/>
          </w:tcPr>
          <w:p w14:paraId="41FE7560" w14:textId="77777777" w:rsidR="00557038" w:rsidRPr="004517A7" w:rsidRDefault="00396DCA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</w:p>
          <w:p w14:paraId="7DB643C9" w14:textId="021D8831" w:rsidR="000340F9" w:rsidRPr="004517A7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1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 2564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453746C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63D8F" w14:textId="44DDBDF4" w:rsidR="000340F9" w:rsidRPr="004517A7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ในระหว่าง</w:t>
            </w:r>
            <w:r w:rsidR="0008140C" w:rsidRPr="004517A7"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24946720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7BE7EE4B" w14:textId="77777777" w:rsidR="00557038" w:rsidRPr="004517A7" w:rsidRDefault="00396DCA" w:rsidP="0072672F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4517A7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ณ วันที่ </w:t>
            </w:r>
          </w:p>
          <w:p w14:paraId="6C44F7BC" w14:textId="585CD1C2" w:rsidR="000340F9" w:rsidRPr="004517A7" w:rsidRDefault="000340F9" w:rsidP="0072672F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pacing w:val="-6"/>
                <w:sz w:val="28"/>
              </w:rPr>
              <w:t>3</w:t>
            </w:r>
            <w:r w:rsidR="00571CBC" w:rsidRPr="004517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1</w:t>
            </w:r>
            <w:r w:rsidRPr="004517A7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="00571CBC" w:rsidRPr="004517A7">
              <w:rPr>
                <w:rFonts w:asciiTheme="majorBidi" w:hAnsiTheme="majorBidi" w:cstheme="majorBidi" w:hint="cs"/>
                <w:spacing w:val="-6"/>
                <w:sz w:val="28"/>
                <w:cs/>
                <w:lang w:val="en-GB"/>
              </w:rPr>
              <w:t>ธันวาคม</w:t>
            </w:r>
            <w:r w:rsidRPr="004517A7">
              <w:rPr>
                <w:rFonts w:asciiTheme="majorBidi" w:hAnsiTheme="majorBidi" w:cstheme="majorBidi"/>
                <w:spacing w:val="-6"/>
                <w:sz w:val="28"/>
                <w:lang w:val="en-GB"/>
              </w:rPr>
              <w:t xml:space="preserve"> 25</w:t>
            </w:r>
            <w:r w:rsidRPr="004517A7">
              <w:rPr>
                <w:rFonts w:asciiTheme="majorBidi" w:hAnsiTheme="majorBidi" w:cstheme="majorBidi"/>
                <w:sz w:val="28"/>
              </w:rPr>
              <w:t>64</w:t>
            </w:r>
          </w:p>
        </w:tc>
      </w:tr>
      <w:tr w:rsidR="000340F9" w:rsidRPr="004517A7" w14:paraId="21EC35D3" w14:textId="77777777" w:rsidTr="00557038">
        <w:trPr>
          <w:trHeight w:val="20"/>
        </w:trPr>
        <w:tc>
          <w:tcPr>
            <w:tcW w:w="2790" w:type="dxa"/>
            <w:vMerge/>
            <w:tcBorders>
              <w:bottom w:val="single" w:sz="4" w:space="0" w:color="auto"/>
            </w:tcBorders>
          </w:tcPr>
          <w:p w14:paraId="4A3AD563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E192303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bottom"/>
          </w:tcPr>
          <w:p w14:paraId="35610115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573580C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bottom"/>
          </w:tcPr>
          <w:p w14:paraId="1505A0E6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3FA578C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FD4DFC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1A571E5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30F449F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BC846DB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6D52F0C9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0340F9" w:rsidRPr="004517A7" w14:paraId="232A71B2" w14:textId="77777777" w:rsidTr="00557038">
        <w:trPr>
          <w:trHeight w:val="20"/>
        </w:trPr>
        <w:tc>
          <w:tcPr>
            <w:tcW w:w="2790" w:type="dxa"/>
          </w:tcPr>
          <w:p w14:paraId="7DD99B38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ind w:left="162" w:right="-110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bookmarkStart w:id="2" w:name="_Hlk78315268"/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90" w:type="dxa"/>
          </w:tcPr>
          <w:p w14:paraId="20249CB2" w14:textId="77777777" w:rsidR="000340F9" w:rsidRPr="004517A7" w:rsidRDefault="000340F9" w:rsidP="0072672F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379C1B20" w14:textId="77777777" w:rsidR="000340F9" w:rsidRPr="004517A7" w:rsidRDefault="000340F9" w:rsidP="0072672F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7AC978E2" w14:textId="77777777" w:rsidR="000340F9" w:rsidRPr="004517A7" w:rsidRDefault="000340F9" w:rsidP="0072672F">
            <w:pPr>
              <w:tabs>
                <w:tab w:val="decimal" w:pos="1080"/>
              </w:tabs>
              <w:ind w:right="6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2F6346" w14:textId="77777777" w:rsidR="000340F9" w:rsidRPr="004517A7" w:rsidRDefault="000340F9" w:rsidP="0072672F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1B0040EF" w14:textId="77777777" w:rsidR="000340F9" w:rsidRPr="004517A7" w:rsidRDefault="000340F9" w:rsidP="0072672F">
            <w:pPr>
              <w:tabs>
                <w:tab w:val="decimal" w:pos="792"/>
              </w:tabs>
              <w:ind w:right="-18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C7D5C1" w14:textId="772F3153" w:rsidR="000340F9" w:rsidRPr="004517A7" w:rsidRDefault="000C2E0F" w:rsidP="0072672F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4517A7">
              <w:rPr>
                <w:rFonts w:asciiTheme="majorBidi" w:eastAsia="Times New Roman" w:hAnsiTheme="majorBidi" w:cstheme="majorBidi" w:hint="eastAsia"/>
                <w:sz w:val="28"/>
                <w:lang w:val="en-GB"/>
              </w:rPr>
              <w:t>7,396</w:t>
            </w:r>
          </w:p>
        </w:tc>
        <w:tc>
          <w:tcPr>
            <w:tcW w:w="90" w:type="dxa"/>
            <w:shd w:val="clear" w:color="auto" w:fill="auto"/>
          </w:tcPr>
          <w:p w14:paraId="54605183" w14:textId="77777777" w:rsidR="000340F9" w:rsidRPr="004517A7" w:rsidRDefault="000340F9" w:rsidP="0072672F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E23E6EF" w14:textId="77777777" w:rsidR="000340F9" w:rsidRPr="004517A7" w:rsidRDefault="000340F9" w:rsidP="0072672F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517A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25F1839" w14:textId="77777777" w:rsidR="000340F9" w:rsidRPr="004517A7" w:rsidRDefault="000340F9" w:rsidP="0072672F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530FB6D" w14:textId="2F5A9776" w:rsidR="000340F9" w:rsidRPr="004517A7" w:rsidRDefault="000C2E0F" w:rsidP="0072672F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eastAsia="Times New Roman" w:hAnsiTheme="majorBidi" w:cstheme="majorBidi" w:hint="eastAsia"/>
                <w:sz w:val="28"/>
                <w:lang w:val="en-GB"/>
              </w:rPr>
              <w:t>7,396</w:t>
            </w:r>
          </w:p>
        </w:tc>
      </w:tr>
      <w:bookmarkEnd w:id="2"/>
      <w:tr w:rsidR="000340F9" w:rsidRPr="004517A7" w14:paraId="064A41C7" w14:textId="77777777" w:rsidTr="00557038">
        <w:trPr>
          <w:trHeight w:val="20"/>
        </w:trPr>
        <w:tc>
          <w:tcPr>
            <w:tcW w:w="2790" w:type="dxa"/>
          </w:tcPr>
          <w:p w14:paraId="2E587F20" w14:textId="77777777" w:rsidR="000340F9" w:rsidRPr="004517A7" w:rsidRDefault="000340F9" w:rsidP="0072672F">
            <w:pPr>
              <w:tabs>
                <w:tab w:val="left" w:pos="360"/>
                <w:tab w:val="left" w:pos="2160"/>
              </w:tabs>
              <w:ind w:left="162" w:right="-110" w:hanging="162"/>
              <w:contextualSpacing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</w:tcPr>
          <w:p w14:paraId="1411B0B7" w14:textId="77777777" w:rsidR="000340F9" w:rsidRPr="004517A7" w:rsidRDefault="000340F9" w:rsidP="0072672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5B517E7" w14:textId="77777777" w:rsidR="000340F9" w:rsidRPr="004517A7" w:rsidRDefault="000340F9" w:rsidP="0072672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0F62ADF8" w14:textId="77777777" w:rsidR="000340F9" w:rsidRPr="004517A7" w:rsidRDefault="000340F9" w:rsidP="0072672F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B8CDA5" w14:textId="77777777" w:rsidR="000340F9" w:rsidRPr="004517A7" w:rsidRDefault="000340F9" w:rsidP="0072672F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7B628E0" w14:textId="77777777" w:rsidR="000340F9" w:rsidRPr="004517A7" w:rsidRDefault="000340F9" w:rsidP="0072672F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4B15D5" w14:textId="04FD54B7" w:rsidR="000340F9" w:rsidRPr="004517A7" w:rsidRDefault="000C2E0F" w:rsidP="0072672F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4517A7">
              <w:rPr>
                <w:rFonts w:asciiTheme="majorBidi" w:eastAsia="Times New Roman" w:hAnsiTheme="majorBidi" w:cstheme="majorBidi" w:hint="eastAsia"/>
                <w:b/>
                <w:bCs/>
                <w:sz w:val="28"/>
                <w:lang w:val="en-GB"/>
              </w:rPr>
              <w:t>7,396</w:t>
            </w:r>
          </w:p>
        </w:tc>
        <w:tc>
          <w:tcPr>
            <w:tcW w:w="90" w:type="dxa"/>
            <w:shd w:val="clear" w:color="auto" w:fill="auto"/>
          </w:tcPr>
          <w:p w14:paraId="25915AE8" w14:textId="77777777" w:rsidR="000340F9" w:rsidRPr="004517A7" w:rsidRDefault="000340F9" w:rsidP="0072672F">
            <w:pPr>
              <w:tabs>
                <w:tab w:val="decimal" w:pos="792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59378B" w14:textId="77777777" w:rsidR="000340F9" w:rsidRPr="004517A7" w:rsidRDefault="000340F9" w:rsidP="0072672F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DB4B159" w14:textId="77777777" w:rsidR="000340F9" w:rsidRPr="004517A7" w:rsidRDefault="000340F9" w:rsidP="0072672F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1804AC14" w14:textId="5FE4C69D" w:rsidR="000340F9" w:rsidRPr="004517A7" w:rsidRDefault="000C2E0F" w:rsidP="0072672F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4517A7">
              <w:rPr>
                <w:rFonts w:asciiTheme="majorBidi" w:eastAsia="Times New Roman" w:hAnsiTheme="majorBidi" w:cstheme="majorBidi" w:hint="eastAsia"/>
                <w:b/>
                <w:bCs/>
                <w:sz w:val="28"/>
                <w:lang w:val="en-GB"/>
              </w:rPr>
              <w:t>7,396</w:t>
            </w:r>
          </w:p>
        </w:tc>
      </w:tr>
    </w:tbl>
    <w:p w14:paraId="2EB59BDE" w14:textId="42F8B8EB" w:rsidR="005252CF" w:rsidRPr="004517A7" w:rsidRDefault="005252CF" w:rsidP="00571CBC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2"/>
          <w:sz w:val="22"/>
          <w:szCs w:val="22"/>
        </w:rPr>
      </w:pPr>
    </w:p>
    <w:p w14:paraId="48B3A52C" w14:textId="1077DE4A" w:rsidR="00D5121C" w:rsidRPr="004517A7" w:rsidRDefault="009B2480" w:rsidP="00851C64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ยอดคงเหลือของเงินกู้ยืมระยะสั้นจากบุคคล</w:t>
      </w:r>
      <w:r w:rsidR="00B55ECD" w:rsidRPr="004517A7">
        <w:rPr>
          <w:rFonts w:ascii="Angsana New" w:hAnsi="Angsana New" w:hint="cs"/>
          <w:color w:val="000000"/>
          <w:spacing w:val="-2"/>
          <w:sz w:val="28"/>
          <w:cs/>
        </w:rPr>
        <w:t>และ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กิจการที่เกี่ยวข้องกัน </w:t>
      </w:r>
      <w:r w:rsidR="00EC7E6D" w:rsidRPr="004517A7">
        <w:rPr>
          <w:rFonts w:ascii="Angsana New" w:hAnsi="Angsana New" w:hint="cs"/>
          <w:color w:val="000000"/>
          <w:spacing w:val="-2"/>
          <w:sz w:val="28"/>
          <w:cs/>
        </w:rPr>
        <w:t>ณ วันที่</w:t>
      </w:r>
      <w:r w:rsidR="00EC7E6D" w:rsidRPr="004517A7">
        <w:rPr>
          <w:rFonts w:ascii="Angsana New" w:hAnsi="Angsana New" w:hint="cs"/>
          <w:color w:val="000000"/>
          <w:spacing w:val="-2"/>
          <w:sz w:val="28"/>
        </w:rPr>
        <w:t xml:space="preserve"> 31 </w:t>
      </w:r>
      <w:r w:rsidR="00EC7E6D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ธันวาคม </w:t>
      </w:r>
      <w:r w:rsidR="00EC7E6D"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A531C4" w:rsidRPr="004517A7">
        <w:rPr>
          <w:rFonts w:ascii="Angsana New" w:hAnsi="Angsana New"/>
          <w:color w:val="000000"/>
          <w:spacing w:val="-2"/>
          <w:sz w:val="28"/>
        </w:rPr>
        <w:t>4</w:t>
      </w:r>
      <w:r w:rsidR="00EC7E6D"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="00EC7E6D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="00EC7E6D"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A531C4" w:rsidRPr="004517A7">
        <w:rPr>
          <w:rFonts w:ascii="Angsana New" w:hAnsi="Angsana New"/>
          <w:color w:val="000000"/>
          <w:spacing w:val="-2"/>
          <w:sz w:val="28"/>
        </w:rPr>
        <w:t>3</w:t>
      </w:r>
      <w:r w:rsidR="007B1C44" w:rsidRPr="004517A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มีรายละเอียดดังนี้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90"/>
        <w:gridCol w:w="1620"/>
        <w:gridCol w:w="86"/>
        <w:gridCol w:w="1239"/>
        <w:gridCol w:w="86"/>
        <w:gridCol w:w="929"/>
        <w:gridCol w:w="90"/>
        <w:gridCol w:w="900"/>
        <w:gridCol w:w="90"/>
        <w:gridCol w:w="1350"/>
      </w:tblGrid>
      <w:tr w:rsidR="00D5121C" w:rsidRPr="004517A7" w14:paraId="580F745A" w14:textId="77777777" w:rsidTr="00570D3E">
        <w:trPr>
          <w:trHeight w:val="20"/>
        </w:trPr>
        <w:tc>
          <w:tcPr>
            <w:tcW w:w="2790" w:type="dxa"/>
            <w:vAlign w:val="bottom"/>
          </w:tcPr>
          <w:p w14:paraId="2ED47209" w14:textId="77777777" w:rsidR="00D5121C" w:rsidRPr="004517A7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27279013" w14:textId="77777777" w:rsidR="00D5121C" w:rsidRPr="004517A7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33CEE359" w14:textId="77777777" w:rsidR="00D5121C" w:rsidRPr="004517A7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6" w:type="dxa"/>
          </w:tcPr>
          <w:p w14:paraId="22F49AE3" w14:textId="77777777" w:rsidR="00D5121C" w:rsidRPr="004517A7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682" w:type="dxa"/>
            <w:gridSpan w:val="7"/>
            <w:vAlign w:val="bottom"/>
          </w:tcPr>
          <w:p w14:paraId="1CE6A9DE" w14:textId="77777777" w:rsidR="00D5121C" w:rsidRPr="004517A7" w:rsidRDefault="009B248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47"/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lang w:val="en-GB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D5121C" w:rsidRPr="004517A7" w14:paraId="0A4AA430" w14:textId="77777777" w:rsidTr="00570D3E">
        <w:trPr>
          <w:trHeight w:val="20"/>
        </w:trPr>
        <w:tc>
          <w:tcPr>
            <w:tcW w:w="2790" w:type="dxa"/>
            <w:vAlign w:val="bottom"/>
          </w:tcPr>
          <w:p w14:paraId="63EF7E34" w14:textId="77777777" w:rsidR="00D5121C" w:rsidRPr="004517A7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75C9851A" w14:textId="77777777" w:rsidR="00D5121C" w:rsidRPr="004517A7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4F042C15" w14:textId="77777777" w:rsidR="00D5121C" w:rsidRPr="004517A7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6" w:type="dxa"/>
          </w:tcPr>
          <w:p w14:paraId="6E1C025C" w14:textId="77777777" w:rsidR="00D5121C" w:rsidRPr="004517A7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682" w:type="dxa"/>
            <w:gridSpan w:val="7"/>
            <w:tcBorders>
              <w:bottom w:val="single" w:sz="4" w:space="0" w:color="auto"/>
            </w:tcBorders>
            <w:vAlign w:val="bottom"/>
          </w:tcPr>
          <w:p w14:paraId="4393705E" w14:textId="77777777" w:rsidR="00D5121C" w:rsidRPr="004517A7" w:rsidRDefault="009B2480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7B1C44" w:rsidRPr="004517A7" w14:paraId="2100463C" w14:textId="77777777" w:rsidTr="00570D3E">
        <w:trPr>
          <w:trHeight w:val="20"/>
        </w:trPr>
        <w:tc>
          <w:tcPr>
            <w:tcW w:w="2790" w:type="dxa"/>
            <w:vMerge w:val="restart"/>
          </w:tcPr>
          <w:p w14:paraId="3BC95679" w14:textId="77777777" w:rsidR="007B1C44" w:rsidRPr="004517A7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เงินกู้ยืมระยะสั้นจากบุคคล</w:t>
            </w:r>
          </w:p>
          <w:p w14:paraId="6C897756" w14:textId="5E69E4C7" w:rsidR="007B1C44" w:rsidRPr="004517A7" w:rsidRDefault="007B1C44" w:rsidP="007B1C44">
            <w:pPr>
              <w:tabs>
                <w:tab w:val="left" w:pos="360"/>
                <w:tab w:val="left" w:pos="2160"/>
                <w:tab w:val="left" w:pos="243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หรือกิจการที่เกี่ยวข้องกัน</w:t>
            </w:r>
          </w:p>
        </w:tc>
        <w:tc>
          <w:tcPr>
            <w:tcW w:w="90" w:type="dxa"/>
          </w:tcPr>
          <w:p w14:paraId="70B41D65" w14:textId="77777777" w:rsidR="007B1C44" w:rsidRPr="004517A7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vMerge w:val="restart"/>
          </w:tcPr>
          <w:p w14:paraId="2A5F496E" w14:textId="77777777" w:rsidR="007B1C44" w:rsidRPr="004517A7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ลักษณะ</w:t>
            </w:r>
          </w:p>
          <w:p w14:paraId="48D88EF9" w14:textId="2490BD6E" w:rsidR="007B1C44" w:rsidRPr="004517A7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ความสัมพันธ์</w:t>
            </w:r>
          </w:p>
        </w:tc>
        <w:tc>
          <w:tcPr>
            <w:tcW w:w="86" w:type="dxa"/>
          </w:tcPr>
          <w:p w14:paraId="36F1B3DC" w14:textId="77777777" w:rsidR="007B1C44" w:rsidRPr="004517A7" w:rsidRDefault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9" w:type="dxa"/>
            <w:vMerge w:val="restart"/>
          </w:tcPr>
          <w:p w14:paraId="718DCABF" w14:textId="6576E37B" w:rsidR="007B1C44" w:rsidRPr="004517A7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ณ วันที่             </w:t>
            </w:r>
            <w:r w:rsidRPr="004517A7">
              <w:rPr>
                <w:rFonts w:ascii="Angsana New" w:hAnsi="Angsana New" w:hint="cs"/>
                <w:sz w:val="28"/>
              </w:rPr>
              <w:t>1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4517A7">
              <w:rPr>
                <w:rFonts w:ascii="Angsana New" w:hAnsi="Angsana New" w:hint="cs"/>
                <w:sz w:val="28"/>
              </w:rPr>
              <w:t xml:space="preserve"> 256</w:t>
            </w:r>
            <w:r w:rsidR="00A531C4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6" w:type="dxa"/>
          </w:tcPr>
          <w:p w14:paraId="67A7FAB2" w14:textId="77777777" w:rsidR="007B1C44" w:rsidRPr="004517A7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17" w:type="dxa"/>
            <w:gridSpan w:val="3"/>
            <w:tcBorders>
              <w:bottom w:val="single" w:sz="4" w:space="0" w:color="auto"/>
            </w:tcBorders>
          </w:tcPr>
          <w:p w14:paraId="32495B80" w14:textId="19F2B176" w:rsidR="007B1C44" w:rsidRPr="004517A7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ในระหว่างปี</w:t>
            </w:r>
          </w:p>
        </w:tc>
        <w:tc>
          <w:tcPr>
            <w:tcW w:w="90" w:type="dxa"/>
            <w:tcBorders>
              <w:right w:val="nil"/>
            </w:tcBorders>
          </w:tcPr>
          <w:p w14:paraId="4348195D" w14:textId="77777777" w:rsidR="007B1C44" w:rsidRPr="004517A7" w:rsidRDefault="007B1C44" w:rsidP="007B1C44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left w:val="nil"/>
            </w:tcBorders>
          </w:tcPr>
          <w:p w14:paraId="4001D2C9" w14:textId="6C3EEE3F" w:rsidR="007B1C44" w:rsidRPr="004517A7" w:rsidRDefault="007B1C44" w:rsidP="007B1C44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ณ วันที่                </w:t>
            </w:r>
            <w:r w:rsidRPr="004517A7">
              <w:rPr>
                <w:rFonts w:ascii="Angsana New" w:hAnsi="Angsana New" w:hint="cs"/>
                <w:sz w:val="28"/>
              </w:rPr>
              <w:t xml:space="preserve">31 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A531C4" w:rsidRPr="004517A7">
              <w:rPr>
                <w:rFonts w:ascii="Angsana New" w:hAnsi="Angsana New"/>
                <w:sz w:val="28"/>
              </w:rPr>
              <w:t>4</w:t>
            </w:r>
          </w:p>
        </w:tc>
      </w:tr>
      <w:tr w:rsidR="007B1C44" w:rsidRPr="004517A7" w14:paraId="18EF1FB7" w14:textId="77777777" w:rsidTr="00570D3E">
        <w:trPr>
          <w:trHeight w:val="20"/>
        </w:trPr>
        <w:tc>
          <w:tcPr>
            <w:tcW w:w="2790" w:type="dxa"/>
            <w:vMerge/>
            <w:tcBorders>
              <w:bottom w:val="single" w:sz="4" w:space="0" w:color="auto"/>
            </w:tcBorders>
            <w:vAlign w:val="bottom"/>
          </w:tcPr>
          <w:p w14:paraId="22931DC7" w14:textId="58D69971" w:rsidR="007B1C44" w:rsidRPr="004517A7" w:rsidRDefault="007B1C44">
            <w:pPr>
              <w:tabs>
                <w:tab w:val="left" w:pos="360"/>
                <w:tab w:val="left" w:pos="2160"/>
                <w:tab w:val="left" w:pos="243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00EA14B1" w14:textId="77777777" w:rsidR="007B1C44" w:rsidRPr="004517A7" w:rsidRDefault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bottom"/>
          </w:tcPr>
          <w:p w14:paraId="2F288306" w14:textId="7D93CE53" w:rsidR="007B1C44" w:rsidRPr="004517A7" w:rsidRDefault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403743EA" w14:textId="77777777" w:rsidR="007B1C44" w:rsidRPr="004517A7" w:rsidRDefault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9" w:type="dxa"/>
            <w:vMerge/>
            <w:tcBorders>
              <w:bottom w:val="single" w:sz="4" w:space="0" w:color="auto"/>
            </w:tcBorders>
          </w:tcPr>
          <w:p w14:paraId="233538F8" w14:textId="794AA6EF" w:rsidR="007B1C44" w:rsidRPr="004517A7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4BD752DE" w14:textId="77777777" w:rsidR="007B1C44" w:rsidRPr="004517A7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1E92E126" w14:textId="77777777" w:rsidR="007B1C44" w:rsidRPr="004517A7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3D421C3" w14:textId="77777777" w:rsidR="007B1C44" w:rsidRPr="004517A7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C1FD6BB" w14:textId="77777777" w:rsidR="007B1C44" w:rsidRPr="004517A7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</w:tcPr>
          <w:p w14:paraId="6C7DBA2B" w14:textId="77777777" w:rsidR="007B1C44" w:rsidRPr="004517A7" w:rsidRDefault="007B1C44" w:rsidP="007B1C44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</w:tcBorders>
          </w:tcPr>
          <w:p w14:paraId="2E5BF5BD" w14:textId="62FBF9EF" w:rsidR="007B1C44" w:rsidRPr="004517A7" w:rsidRDefault="007B1C44" w:rsidP="007B1C44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531C4" w:rsidRPr="004517A7" w14:paraId="3280B26B" w14:textId="77777777" w:rsidTr="00570D3E">
        <w:trPr>
          <w:trHeight w:val="20"/>
        </w:trPr>
        <w:tc>
          <w:tcPr>
            <w:tcW w:w="2790" w:type="dxa"/>
            <w:tcBorders>
              <w:top w:val="single" w:sz="4" w:space="0" w:color="auto"/>
            </w:tcBorders>
          </w:tcPr>
          <w:p w14:paraId="28A070F8" w14:textId="06D1C793" w:rsidR="00A531C4" w:rsidRPr="004517A7" w:rsidRDefault="00A531C4" w:rsidP="00A531C4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>กรรมการของบริษัทย่อย</w:t>
            </w:r>
            <w:r w:rsidR="002F54E4" w:rsidRPr="004517A7">
              <w:rPr>
                <w:rFonts w:ascii="Angsana New" w:hAnsi="Angsana New"/>
                <w:spacing w:val="-6"/>
                <w:sz w:val="28"/>
              </w:rPr>
              <w:t xml:space="preserve"> </w:t>
            </w:r>
            <w:r w:rsidR="002F54E4" w:rsidRPr="004517A7">
              <w:rPr>
                <w:rFonts w:asciiTheme="majorBidi" w:hAnsiTheme="majorBidi" w:cstheme="majorBidi"/>
                <w:sz w:val="28"/>
                <w:vertAlign w:val="superscript"/>
              </w:rPr>
              <w:t>(6)</w:t>
            </w:r>
          </w:p>
        </w:tc>
        <w:tc>
          <w:tcPr>
            <w:tcW w:w="90" w:type="dxa"/>
          </w:tcPr>
          <w:p w14:paraId="2E1AAA7E" w14:textId="77777777" w:rsidR="00A531C4" w:rsidRPr="004517A7" w:rsidRDefault="00A531C4" w:rsidP="00A531C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00B79CA" w14:textId="77777777" w:rsidR="00A531C4" w:rsidRPr="004517A7" w:rsidRDefault="00A531C4" w:rsidP="008170D9">
            <w:pPr>
              <w:ind w:left="92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86" w:type="dxa"/>
          </w:tcPr>
          <w:p w14:paraId="634C284D" w14:textId="77777777" w:rsidR="00A531C4" w:rsidRPr="004517A7" w:rsidRDefault="00A531C4" w:rsidP="00A531C4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BB2FDB7" w14:textId="0BBC5FFD" w:rsidR="00A531C4" w:rsidRPr="004517A7" w:rsidRDefault="00A531C4" w:rsidP="00A531C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16,432</w:t>
            </w:r>
          </w:p>
        </w:tc>
        <w:tc>
          <w:tcPr>
            <w:tcW w:w="86" w:type="dxa"/>
          </w:tcPr>
          <w:p w14:paraId="1CBC5D54" w14:textId="77777777" w:rsidR="00A531C4" w:rsidRPr="004517A7" w:rsidRDefault="00A531C4" w:rsidP="00A531C4">
            <w:pPr>
              <w:tabs>
                <w:tab w:val="decimal" w:pos="795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</w:tcPr>
          <w:p w14:paraId="01551F22" w14:textId="7C06F451" w:rsidR="00A531C4" w:rsidRPr="004517A7" w:rsidRDefault="00D96C07" w:rsidP="00A531C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9816FF" w14:textId="77777777" w:rsidR="00A531C4" w:rsidRPr="004517A7" w:rsidRDefault="00A531C4" w:rsidP="00A531C4">
            <w:pPr>
              <w:tabs>
                <w:tab w:val="decimal" w:pos="792"/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6FE98" w14:textId="32338DE5" w:rsidR="00A531C4" w:rsidRPr="004517A7" w:rsidRDefault="00E73C6C" w:rsidP="00A531C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(16,432)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7951D6DF" w14:textId="77777777" w:rsidR="00A531C4" w:rsidRPr="004517A7" w:rsidRDefault="00A531C4" w:rsidP="00A531C4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53AD180E" w14:textId="7ED75C29" w:rsidR="00A531C4" w:rsidRPr="004517A7" w:rsidRDefault="00E73C6C" w:rsidP="00A531C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A531C4" w:rsidRPr="004517A7" w14:paraId="29A994BC" w14:textId="77777777" w:rsidTr="00570D3E">
        <w:trPr>
          <w:trHeight w:val="20"/>
        </w:trPr>
        <w:tc>
          <w:tcPr>
            <w:tcW w:w="2790" w:type="dxa"/>
          </w:tcPr>
          <w:p w14:paraId="18601EFF" w14:textId="6FA61688" w:rsidR="00A531C4" w:rsidRPr="004517A7" w:rsidRDefault="00A531C4" w:rsidP="008170D9">
            <w:pPr>
              <w:tabs>
                <w:tab w:val="left" w:pos="360"/>
                <w:tab w:val="left" w:pos="2160"/>
              </w:tabs>
              <w:ind w:left="273" w:hanging="273"/>
              <w:rPr>
                <w:rFonts w:ascii="Angsana New" w:hAnsi="Angsana New"/>
                <w:spacing w:val="-6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 xml:space="preserve">บริษัท การจัดการสิ่งแวดล้อมหาดใหญ่ จำกัด </w:t>
            </w:r>
            <w:r w:rsidR="002F54E4" w:rsidRPr="004517A7">
              <w:rPr>
                <w:rFonts w:asciiTheme="majorBidi" w:hAnsiTheme="majorBidi" w:cstheme="majorBidi"/>
                <w:sz w:val="28"/>
                <w:vertAlign w:val="superscript"/>
              </w:rPr>
              <w:t>(6)</w:t>
            </w:r>
            <w:r w:rsidR="002F54E4" w:rsidRPr="004517A7">
              <w:rPr>
                <w:rFonts w:ascii="Angsana New" w:hAnsi="Angsana New"/>
                <w:spacing w:val="-6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pacing w:val="-6"/>
                <w:sz w:val="28"/>
              </w:rPr>
              <w:t>(</w:t>
            </w: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 xml:space="preserve">ดูหมายเหตุข้อ </w:t>
            </w:r>
            <w:r w:rsidR="00E73C6C" w:rsidRPr="004517A7">
              <w:rPr>
                <w:rFonts w:ascii="Angsana New" w:hAnsi="Angsana New"/>
                <w:spacing w:val="-6"/>
                <w:sz w:val="28"/>
              </w:rPr>
              <w:t>28</w:t>
            </w:r>
            <w:r w:rsidRPr="004517A7">
              <w:rPr>
                <w:rFonts w:ascii="Angsana New" w:hAnsi="Angsana New" w:hint="cs"/>
                <w:spacing w:val="-6"/>
                <w:sz w:val="28"/>
              </w:rPr>
              <w:t>)</w:t>
            </w:r>
          </w:p>
        </w:tc>
        <w:tc>
          <w:tcPr>
            <w:tcW w:w="90" w:type="dxa"/>
          </w:tcPr>
          <w:p w14:paraId="3A91E6AB" w14:textId="77777777" w:rsidR="00A531C4" w:rsidRPr="004517A7" w:rsidRDefault="00A531C4" w:rsidP="00A531C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5D1F016D" w14:textId="6A5BCC7A" w:rsidR="00A531C4" w:rsidRPr="004517A7" w:rsidRDefault="00A531C4" w:rsidP="008170D9">
            <w:pPr>
              <w:ind w:left="92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บริษัทที่เกี่ยวข้องกัน</w:t>
            </w:r>
          </w:p>
          <w:p w14:paraId="0A4AF349" w14:textId="0DDFC897" w:rsidR="00A531C4" w:rsidRPr="004517A7" w:rsidRDefault="00A531C4" w:rsidP="008170D9">
            <w:pPr>
              <w:ind w:left="182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lang w:val="en-GB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มีผู้ถือหุ้นร่วมกัน)</w:t>
            </w:r>
          </w:p>
        </w:tc>
        <w:tc>
          <w:tcPr>
            <w:tcW w:w="86" w:type="dxa"/>
          </w:tcPr>
          <w:p w14:paraId="7863DDBB" w14:textId="77777777" w:rsidR="00A531C4" w:rsidRPr="004517A7" w:rsidRDefault="00A531C4" w:rsidP="00A531C4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9" w:type="dxa"/>
            <w:tcBorders>
              <w:left w:val="nil"/>
            </w:tcBorders>
            <w:shd w:val="clear" w:color="auto" w:fill="auto"/>
            <w:vAlign w:val="bottom"/>
          </w:tcPr>
          <w:p w14:paraId="2A3E4133" w14:textId="2D26417D" w:rsidR="00A531C4" w:rsidRPr="004517A7" w:rsidRDefault="00A531C4" w:rsidP="00A531C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19,794</w:t>
            </w:r>
          </w:p>
        </w:tc>
        <w:tc>
          <w:tcPr>
            <w:tcW w:w="86" w:type="dxa"/>
          </w:tcPr>
          <w:p w14:paraId="31581B84" w14:textId="77777777" w:rsidR="00A531C4" w:rsidRPr="004517A7" w:rsidRDefault="00A531C4" w:rsidP="00A531C4">
            <w:pPr>
              <w:tabs>
                <w:tab w:val="decimal" w:pos="795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1C247690" w14:textId="31D7B4E6" w:rsidR="00A531C4" w:rsidRPr="004517A7" w:rsidRDefault="00D96C07" w:rsidP="00A531C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E54376" w14:textId="77777777" w:rsidR="00A531C4" w:rsidRPr="004517A7" w:rsidRDefault="00A531C4" w:rsidP="00A531C4">
            <w:pPr>
              <w:tabs>
                <w:tab w:val="decimal" w:pos="792"/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59D4D8" w14:textId="00E290B7" w:rsidR="00A531C4" w:rsidRPr="004517A7" w:rsidRDefault="00E73C6C" w:rsidP="00A531C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(19,794)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5447272D" w14:textId="77777777" w:rsidR="00A531C4" w:rsidRPr="004517A7" w:rsidRDefault="00A531C4" w:rsidP="00A531C4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48B6D8D7" w14:textId="4F045AF0" w:rsidR="00A531C4" w:rsidRPr="004517A7" w:rsidRDefault="00E73C6C" w:rsidP="00A531C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A531C4" w:rsidRPr="004517A7" w14:paraId="38F76B01" w14:textId="77777777" w:rsidTr="00570D3E">
        <w:trPr>
          <w:trHeight w:val="20"/>
        </w:trPr>
        <w:tc>
          <w:tcPr>
            <w:tcW w:w="2790" w:type="dxa"/>
          </w:tcPr>
          <w:p w14:paraId="0E498AD7" w14:textId="712400A3" w:rsidR="00A531C4" w:rsidRPr="004517A7" w:rsidRDefault="00A531C4" w:rsidP="008170D9">
            <w:pPr>
              <w:tabs>
                <w:tab w:val="left" w:pos="360"/>
                <w:tab w:val="left" w:pos="2160"/>
              </w:tabs>
              <w:ind w:left="273" w:hanging="273"/>
              <w:rPr>
                <w:rFonts w:ascii="Angsana New" w:hAnsi="Angsana New"/>
                <w:spacing w:val="-6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>บริษัท ยูนิเวอร์แซล เวสต์ แมเนจเม้นท์ จำกัด</w:t>
            </w:r>
            <w:r w:rsidR="002F54E4" w:rsidRPr="004517A7">
              <w:rPr>
                <w:rFonts w:ascii="Angsana New" w:hAnsi="Angsana New"/>
                <w:spacing w:val="-6"/>
                <w:sz w:val="28"/>
              </w:rPr>
              <w:t xml:space="preserve"> </w:t>
            </w:r>
            <w:r w:rsidR="002F54E4" w:rsidRPr="004517A7">
              <w:rPr>
                <w:rFonts w:asciiTheme="majorBidi" w:hAnsiTheme="majorBidi" w:cstheme="majorBidi"/>
                <w:sz w:val="28"/>
                <w:vertAlign w:val="superscript"/>
              </w:rPr>
              <w:t>(5)</w:t>
            </w: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pacing w:val="-6"/>
                <w:sz w:val="28"/>
              </w:rPr>
              <w:t>(</w:t>
            </w: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 xml:space="preserve">ดูหมายเหตุข้อ </w:t>
            </w:r>
            <w:r w:rsidR="00E73C6C" w:rsidRPr="004517A7">
              <w:rPr>
                <w:rFonts w:ascii="Angsana New" w:hAnsi="Angsana New"/>
                <w:spacing w:val="-6"/>
                <w:sz w:val="28"/>
              </w:rPr>
              <w:t>28</w:t>
            </w:r>
            <w:r w:rsidRPr="004517A7">
              <w:rPr>
                <w:rFonts w:ascii="Angsana New" w:hAnsi="Angsana New" w:hint="cs"/>
                <w:spacing w:val="-6"/>
                <w:sz w:val="28"/>
              </w:rPr>
              <w:t>)</w:t>
            </w:r>
          </w:p>
        </w:tc>
        <w:tc>
          <w:tcPr>
            <w:tcW w:w="90" w:type="dxa"/>
          </w:tcPr>
          <w:p w14:paraId="36601706" w14:textId="77777777" w:rsidR="00A531C4" w:rsidRPr="004517A7" w:rsidRDefault="00A531C4" w:rsidP="00A531C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F600E82" w14:textId="77777777" w:rsidR="00A531C4" w:rsidRPr="004517A7" w:rsidRDefault="00A531C4" w:rsidP="008170D9">
            <w:pPr>
              <w:ind w:left="92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86" w:type="dxa"/>
          </w:tcPr>
          <w:p w14:paraId="43195616" w14:textId="77777777" w:rsidR="00A531C4" w:rsidRPr="004517A7" w:rsidRDefault="00A531C4" w:rsidP="00A531C4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9" w:type="dxa"/>
            <w:tcBorders>
              <w:left w:val="nil"/>
            </w:tcBorders>
            <w:shd w:val="clear" w:color="auto" w:fill="auto"/>
            <w:vAlign w:val="bottom"/>
          </w:tcPr>
          <w:p w14:paraId="3E08610F" w14:textId="51ABA159" w:rsidR="00A531C4" w:rsidRPr="004517A7" w:rsidRDefault="00A531C4" w:rsidP="00A531C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29,007</w:t>
            </w:r>
          </w:p>
        </w:tc>
        <w:tc>
          <w:tcPr>
            <w:tcW w:w="86" w:type="dxa"/>
            <w:vAlign w:val="bottom"/>
          </w:tcPr>
          <w:p w14:paraId="628058D6" w14:textId="77777777" w:rsidR="00A531C4" w:rsidRPr="004517A7" w:rsidRDefault="00A531C4" w:rsidP="00A531C4">
            <w:pPr>
              <w:tabs>
                <w:tab w:val="decimal" w:pos="795"/>
              </w:tabs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70DCE228" w14:textId="60AB2898" w:rsidR="00A531C4" w:rsidRPr="004517A7" w:rsidRDefault="002F54E4" w:rsidP="00A531C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126,007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DCFF42" w14:textId="77777777" w:rsidR="00A531C4" w:rsidRPr="004517A7" w:rsidRDefault="00A531C4" w:rsidP="00A531C4">
            <w:pPr>
              <w:tabs>
                <w:tab w:val="decimal" w:pos="792"/>
                <w:tab w:val="decimal" w:pos="900"/>
              </w:tabs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396205" w14:textId="6D7B5C94" w:rsidR="00A531C4" w:rsidRPr="004517A7" w:rsidRDefault="002F54E4" w:rsidP="00A531C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(155,014)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6D720187" w14:textId="77777777" w:rsidR="00A531C4" w:rsidRPr="004517A7" w:rsidRDefault="00A531C4" w:rsidP="00A531C4">
            <w:pPr>
              <w:tabs>
                <w:tab w:val="decimal" w:pos="732"/>
              </w:tabs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49B17C39" w14:textId="2E7A210B" w:rsidR="00A531C4" w:rsidRPr="004517A7" w:rsidRDefault="002F54E4" w:rsidP="00A531C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A531C4" w:rsidRPr="004517A7" w14:paraId="401F4CEA" w14:textId="77777777" w:rsidTr="00570D3E">
        <w:trPr>
          <w:trHeight w:val="20"/>
        </w:trPr>
        <w:tc>
          <w:tcPr>
            <w:tcW w:w="2790" w:type="dxa"/>
            <w:vAlign w:val="bottom"/>
          </w:tcPr>
          <w:p w14:paraId="5F52346C" w14:textId="77777777" w:rsidR="00A531C4" w:rsidRPr="004517A7" w:rsidRDefault="00A531C4" w:rsidP="00A531C4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6FB1F576" w14:textId="77777777" w:rsidR="00A531C4" w:rsidRPr="004517A7" w:rsidRDefault="00A531C4" w:rsidP="00A531C4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1922B518" w14:textId="77777777" w:rsidR="00A531C4" w:rsidRPr="004517A7" w:rsidRDefault="00A531C4" w:rsidP="00A531C4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6" w:type="dxa"/>
            <w:vAlign w:val="bottom"/>
          </w:tcPr>
          <w:p w14:paraId="638A0BB2" w14:textId="77777777" w:rsidR="00A531C4" w:rsidRPr="004517A7" w:rsidRDefault="00A531C4" w:rsidP="00A531C4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41EF8B6C" w14:textId="34818D43" w:rsidR="00A531C4" w:rsidRPr="004517A7" w:rsidRDefault="00A531C4" w:rsidP="00A531C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65,233</w:t>
            </w:r>
          </w:p>
        </w:tc>
        <w:tc>
          <w:tcPr>
            <w:tcW w:w="86" w:type="dxa"/>
          </w:tcPr>
          <w:p w14:paraId="1DC48D52" w14:textId="77777777" w:rsidR="00A531C4" w:rsidRPr="004517A7" w:rsidRDefault="00A531C4" w:rsidP="00A531C4">
            <w:pPr>
              <w:tabs>
                <w:tab w:val="decimal" w:pos="795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6E4986" w14:textId="19FC249C" w:rsidR="00A531C4" w:rsidRPr="004517A7" w:rsidRDefault="008337F9" w:rsidP="00A32CF8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>126,007</w:t>
            </w:r>
          </w:p>
        </w:tc>
        <w:tc>
          <w:tcPr>
            <w:tcW w:w="90" w:type="dxa"/>
            <w:shd w:val="clear" w:color="auto" w:fill="auto"/>
          </w:tcPr>
          <w:p w14:paraId="5A075F23" w14:textId="77777777" w:rsidR="00A531C4" w:rsidRPr="004517A7" w:rsidRDefault="00A531C4" w:rsidP="00A32CF8">
            <w:pPr>
              <w:tabs>
                <w:tab w:val="decimal" w:pos="900"/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D9AA2A" w14:textId="1715C34A" w:rsidR="00A531C4" w:rsidRPr="004517A7" w:rsidRDefault="008337F9" w:rsidP="00A32CF8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(191,240)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2461EF0B" w14:textId="77777777" w:rsidR="00A531C4" w:rsidRPr="004517A7" w:rsidRDefault="00A531C4" w:rsidP="00A32CF8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C1C2E0B" w14:textId="38F19CCA" w:rsidR="00A531C4" w:rsidRPr="004517A7" w:rsidRDefault="008337F9" w:rsidP="00A32CF8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14:paraId="33D59E00" w14:textId="77777777" w:rsidR="005076D6" w:rsidRPr="004517A7" w:rsidRDefault="005076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thaiDistribute"/>
        <w:rPr>
          <w:rFonts w:ascii="Angsana New" w:hAnsi="Angsana New"/>
          <w:sz w:val="28"/>
        </w:rPr>
      </w:pP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90"/>
        <w:gridCol w:w="1620"/>
        <w:gridCol w:w="90"/>
        <w:gridCol w:w="1260"/>
        <w:gridCol w:w="90"/>
        <w:gridCol w:w="900"/>
        <w:gridCol w:w="90"/>
        <w:gridCol w:w="900"/>
        <w:gridCol w:w="90"/>
        <w:gridCol w:w="1350"/>
      </w:tblGrid>
      <w:tr w:rsidR="00F2775A" w:rsidRPr="004517A7" w14:paraId="3A5C72A6" w14:textId="77777777" w:rsidTr="008170D9">
        <w:trPr>
          <w:trHeight w:val="20"/>
        </w:trPr>
        <w:tc>
          <w:tcPr>
            <w:tcW w:w="2790" w:type="dxa"/>
            <w:vAlign w:val="bottom"/>
          </w:tcPr>
          <w:p w14:paraId="0225725D" w14:textId="0B195513" w:rsidR="00F2775A" w:rsidRPr="004517A7" w:rsidRDefault="00F2775A" w:rsidP="00F277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19F948BB" w14:textId="77777777" w:rsidR="00F2775A" w:rsidRPr="004517A7" w:rsidRDefault="00F2775A" w:rsidP="00F277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71A108FD" w14:textId="267CBA06" w:rsidR="00F2775A" w:rsidRPr="004517A7" w:rsidRDefault="00F2775A" w:rsidP="00F277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49E2BC63" w14:textId="77777777" w:rsidR="00F2775A" w:rsidRPr="004517A7" w:rsidRDefault="00F2775A" w:rsidP="00F277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1A61F0B8" w14:textId="104CFEEB" w:rsidR="00F2775A" w:rsidRPr="004517A7" w:rsidRDefault="00F2775A" w:rsidP="00D67D06">
            <w:pPr>
              <w:tabs>
                <w:tab w:val="left" w:pos="360"/>
                <w:tab w:val="left" w:pos="2160"/>
              </w:tabs>
              <w:ind w:left="-72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lang w:val="en-GB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F2775A" w:rsidRPr="004517A7" w14:paraId="331617CB" w14:textId="77777777" w:rsidTr="008170D9">
        <w:trPr>
          <w:trHeight w:val="20"/>
        </w:trPr>
        <w:tc>
          <w:tcPr>
            <w:tcW w:w="2790" w:type="dxa"/>
            <w:vAlign w:val="bottom"/>
          </w:tcPr>
          <w:p w14:paraId="685F61FB" w14:textId="77777777" w:rsidR="00F2775A" w:rsidRPr="004517A7" w:rsidRDefault="00F2775A" w:rsidP="00F277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2E3EBFA3" w14:textId="77777777" w:rsidR="00F2775A" w:rsidRPr="004517A7" w:rsidRDefault="00F2775A" w:rsidP="00F277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384AA7CF" w14:textId="77777777" w:rsidR="00F2775A" w:rsidRPr="004517A7" w:rsidRDefault="00F2775A" w:rsidP="00F277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231470A4" w14:textId="77777777" w:rsidR="00F2775A" w:rsidRPr="004517A7" w:rsidRDefault="00F2775A" w:rsidP="00F277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680" w:type="dxa"/>
            <w:gridSpan w:val="7"/>
            <w:tcBorders>
              <w:bottom w:val="single" w:sz="4" w:space="0" w:color="auto"/>
            </w:tcBorders>
            <w:vAlign w:val="bottom"/>
          </w:tcPr>
          <w:p w14:paraId="6231FF25" w14:textId="74DC42D4" w:rsidR="00F2775A" w:rsidRPr="004517A7" w:rsidRDefault="00F2775A" w:rsidP="00F2775A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7B1C44" w:rsidRPr="004517A7" w14:paraId="7E9256CB" w14:textId="77777777" w:rsidTr="008170D9">
        <w:trPr>
          <w:trHeight w:val="20"/>
        </w:trPr>
        <w:tc>
          <w:tcPr>
            <w:tcW w:w="2790" w:type="dxa"/>
            <w:vMerge w:val="restart"/>
            <w:tcBorders>
              <w:bottom w:val="single" w:sz="4" w:space="0" w:color="auto"/>
            </w:tcBorders>
            <w:vAlign w:val="bottom"/>
          </w:tcPr>
          <w:p w14:paraId="48AADF7C" w14:textId="77777777" w:rsidR="007B1C44" w:rsidRPr="004517A7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เงินกู้ยืมระยะสั้นจากบุคคล</w:t>
            </w:r>
          </w:p>
          <w:p w14:paraId="7BB5E937" w14:textId="5E4C855E" w:rsidR="007B1C44" w:rsidRPr="004517A7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หรือกิจการที่เกี่ยวข้องกัน </w:t>
            </w:r>
          </w:p>
        </w:tc>
        <w:tc>
          <w:tcPr>
            <w:tcW w:w="90" w:type="dxa"/>
          </w:tcPr>
          <w:p w14:paraId="2A17F607" w14:textId="77777777" w:rsidR="007B1C44" w:rsidRPr="004517A7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vMerge w:val="restart"/>
            <w:tcBorders>
              <w:bottom w:val="single" w:sz="4" w:space="0" w:color="auto"/>
            </w:tcBorders>
            <w:vAlign w:val="bottom"/>
          </w:tcPr>
          <w:p w14:paraId="0F7A4FA0" w14:textId="77777777" w:rsidR="007B1C44" w:rsidRPr="004517A7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ลักษณะ</w:t>
            </w:r>
          </w:p>
          <w:p w14:paraId="0CC0DADF" w14:textId="624D641F" w:rsidR="007B1C44" w:rsidRPr="004517A7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5D99421A" w14:textId="77777777" w:rsidR="007B1C44" w:rsidRPr="004517A7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Merge w:val="restart"/>
            <w:tcBorders>
              <w:bottom w:val="single" w:sz="4" w:space="0" w:color="auto"/>
            </w:tcBorders>
            <w:vAlign w:val="bottom"/>
          </w:tcPr>
          <w:p w14:paraId="5D694741" w14:textId="77777777" w:rsidR="007B1C44" w:rsidRPr="004517A7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B89B5E9" w14:textId="4D4EEB16" w:rsidR="007B1C44" w:rsidRPr="004517A7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1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4517A7">
              <w:rPr>
                <w:rFonts w:ascii="Angsana New" w:hAnsi="Angsana New" w:hint="cs"/>
                <w:sz w:val="28"/>
              </w:rPr>
              <w:t xml:space="preserve"> 256</w:t>
            </w:r>
            <w:r w:rsidR="00A531C4" w:rsidRPr="004517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0" w:type="dxa"/>
          </w:tcPr>
          <w:p w14:paraId="4D149D03" w14:textId="77777777" w:rsidR="007B1C44" w:rsidRPr="004517A7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vAlign w:val="bottom"/>
          </w:tcPr>
          <w:p w14:paraId="2AD84F1D" w14:textId="77777777" w:rsidR="007B1C44" w:rsidRPr="004517A7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ในระหว่างปี</w:t>
            </w:r>
          </w:p>
        </w:tc>
        <w:tc>
          <w:tcPr>
            <w:tcW w:w="90" w:type="dxa"/>
            <w:tcBorders>
              <w:right w:val="nil"/>
            </w:tcBorders>
          </w:tcPr>
          <w:p w14:paraId="475FC8E7" w14:textId="77777777" w:rsidR="007B1C44" w:rsidRPr="004517A7" w:rsidRDefault="007B1C44" w:rsidP="00260DAF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Merge w:val="restart"/>
            <w:tcBorders>
              <w:left w:val="nil"/>
              <w:bottom w:val="single" w:sz="4" w:space="0" w:color="auto"/>
            </w:tcBorders>
            <w:vAlign w:val="bottom"/>
          </w:tcPr>
          <w:p w14:paraId="43FACA02" w14:textId="77777777" w:rsidR="007B1C44" w:rsidRPr="004517A7" w:rsidRDefault="007B1C44" w:rsidP="00260DAF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0AB16B1" w14:textId="224E01EC" w:rsidR="007B1C44" w:rsidRPr="004517A7" w:rsidRDefault="007B1C44" w:rsidP="00260DAF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31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A531C4" w:rsidRPr="004517A7">
              <w:rPr>
                <w:rFonts w:ascii="Angsana New" w:hAnsi="Angsana New"/>
                <w:sz w:val="28"/>
              </w:rPr>
              <w:t>3</w:t>
            </w:r>
          </w:p>
        </w:tc>
      </w:tr>
      <w:tr w:rsidR="007B1C44" w:rsidRPr="004517A7" w14:paraId="1B707EB1" w14:textId="77777777" w:rsidTr="008170D9">
        <w:trPr>
          <w:trHeight w:val="20"/>
        </w:trPr>
        <w:tc>
          <w:tcPr>
            <w:tcW w:w="2790" w:type="dxa"/>
            <w:vMerge/>
            <w:tcBorders>
              <w:bottom w:val="single" w:sz="4" w:space="0" w:color="auto"/>
            </w:tcBorders>
            <w:vAlign w:val="bottom"/>
          </w:tcPr>
          <w:p w14:paraId="4F18A96C" w14:textId="37942060" w:rsidR="007B1C44" w:rsidRPr="004517A7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425C0795" w14:textId="77777777" w:rsidR="007B1C44" w:rsidRPr="004517A7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bottom"/>
          </w:tcPr>
          <w:p w14:paraId="002881DC" w14:textId="35C63209" w:rsidR="007B1C44" w:rsidRPr="004517A7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2D0A7E6F" w14:textId="77777777" w:rsidR="007B1C44" w:rsidRPr="004517A7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bottom"/>
          </w:tcPr>
          <w:p w14:paraId="06A133EF" w14:textId="7684BD90" w:rsidR="007B1C44" w:rsidRPr="004517A7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7151FDE3" w14:textId="77777777" w:rsidR="007B1C44" w:rsidRPr="004517A7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185D1CB" w14:textId="77777777" w:rsidR="007B1C44" w:rsidRPr="004517A7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5CE3AFA" w14:textId="77777777" w:rsidR="007B1C44" w:rsidRPr="004517A7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3B967C1" w14:textId="77777777" w:rsidR="007B1C44" w:rsidRPr="004517A7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</w:tcPr>
          <w:p w14:paraId="3ACE3646" w14:textId="77777777" w:rsidR="007B1C44" w:rsidRPr="004517A7" w:rsidRDefault="007B1C44" w:rsidP="00260DAF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1404E922" w14:textId="70889CF8" w:rsidR="007B1C44" w:rsidRPr="004517A7" w:rsidRDefault="007B1C44" w:rsidP="00260DAF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531C4" w:rsidRPr="004517A7" w14:paraId="17F9E4AC" w14:textId="77777777" w:rsidTr="008170D9">
        <w:trPr>
          <w:trHeight w:val="20"/>
        </w:trPr>
        <w:tc>
          <w:tcPr>
            <w:tcW w:w="2790" w:type="dxa"/>
            <w:tcBorders>
              <w:top w:val="single" w:sz="4" w:space="0" w:color="auto"/>
            </w:tcBorders>
          </w:tcPr>
          <w:p w14:paraId="45B90EC3" w14:textId="5374271E" w:rsidR="00A531C4" w:rsidRPr="004517A7" w:rsidRDefault="00A531C4" w:rsidP="00A531C4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>กรรมการของบริษัทย่อย</w:t>
            </w:r>
            <w:r w:rsidRPr="004517A7">
              <w:rPr>
                <w:rFonts w:ascii="Angsana New" w:hAnsi="Angsana New" w:hint="cs"/>
                <w:spacing w:val="-6"/>
                <w:sz w:val="28"/>
              </w:rPr>
              <w:t xml:space="preserve"> </w:t>
            </w:r>
          </w:p>
        </w:tc>
        <w:tc>
          <w:tcPr>
            <w:tcW w:w="90" w:type="dxa"/>
          </w:tcPr>
          <w:p w14:paraId="72CC2282" w14:textId="77777777" w:rsidR="00A531C4" w:rsidRPr="004517A7" w:rsidRDefault="00A531C4" w:rsidP="00A531C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7782D19" w14:textId="6538A7AC" w:rsidR="00A531C4" w:rsidRPr="004517A7" w:rsidRDefault="00A531C4" w:rsidP="00A531C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90" w:type="dxa"/>
          </w:tcPr>
          <w:p w14:paraId="08670542" w14:textId="77777777" w:rsidR="00A531C4" w:rsidRPr="004517A7" w:rsidRDefault="00A531C4" w:rsidP="00A531C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3415B0A" w14:textId="038B072F" w:rsidR="00A531C4" w:rsidRPr="004517A7" w:rsidRDefault="00A531C4" w:rsidP="00A531C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</w:t>
            </w:r>
            <w:r w:rsidRPr="004517A7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</w:tcPr>
          <w:p w14:paraId="2D4E72F7" w14:textId="77777777" w:rsidR="00A531C4" w:rsidRPr="004517A7" w:rsidRDefault="00A531C4" w:rsidP="00A531C4">
            <w:pPr>
              <w:tabs>
                <w:tab w:val="decimal" w:pos="795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59D2999" w14:textId="069023FB" w:rsidR="00A531C4" w:rsidRPr="004517A7" w:rsidRDefault="00A531C4" w:rsidP="00A531C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16,432</w:t>
            </w:r>
          </w:p>
        </w:tc>
        <w:tc>
          <w:tcPr>
            <w:tcW w:w="90" w:type="dxa"/>
            <w:shd w:val="clear" w:color="auto" w:fill="auto"/>
          </w:tcPr>
          <w:p w14:paraId="6951B170" w14:textId="77777777" w:rsidR="00A531C4" w:rsidRPr="004517A7" w:rsidRDefault="00A531C4" w:rsidP="00A531C4">
            <w:pPr>
              <w:tabs>
                <w:tab w:val="decimal" w:pos="900"/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1143D" w14:textId="24DF1295" w:rsidR="00A531C4" w:rsidRPr="004517A7" w:rsidRDefault="00A531C4" w:rsidP="00A531C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(259)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70426058" w14:textId="77777777" w:rsidR="00A531C4" w:rsidRPr="004517A7" w:rsidRDefault="00A531C4" w:rsidP="00A531C4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D76F74C" w14:textId="3E30D822" w:rsidR="00A531C4" w:rsidRPr="004517A7" w:rsidRDefault="00A531C4" w:rsidP="00A531C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16,432</w:t>
            </w:r>
          </w:p>
        </w:tc>
      </w:tr>
      <w:tr w:rsidR="00A531C4" w:rsidRPr="004517A7" w14:paraId="1D96724E" w14:textId="77777777" w:rsidTr="008170D9">
        <w:trPr>
          <w:trHeight w:val="297"/>
        </w:trPr>
        <w:tc>
          <w:tcPr>
            <w:tcW w:w="2790" w:type="dxa"/>
          </w:tcPr>
          <w:p w14:paraId="054339DB" w14:textId="6340232E" w:rsidR="00A531C4" w:rsidRPr="004517A7" w:rsidRDefault="00A531C4" w:rsidP="008170D9">
            <w:pPr>
              <w:tabs>
                <w:tab w:val="left" w:pos="2160"/>
              </w:tabs>
              <w:ind w:left="273" w:hanging="273"/>
              <w:rPr>
                <w:rFonts w:ascii="Angsana New" w:hAnsi="Angsana New"/>
                <w:spacing w:val="-6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 xml:space="preserve">บริษัท การจัดการสิ่งแวดล้อมหาดใหญ่ จำกัด </w:t>
            </w:r>
          </w:p>
        </w:tc>
        <w:tc>
          <w:tcPr>
            <w:tcW w:w="90" w:type="dxa"/>
          </w:tcPr>
          <w:p w14:paraId="7F0F4379" w14:textId="77777777" w:rsidR="00A531C4" w:rsidRPr="004517A7" w:rsidRDefault="00A531C4" w:rsidP="00A531C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1D73151D" w14:textId="77777777" w:rsidR="00A531C4" w:rsidRPr="004517A7" w:rsidRDefault="00A531C4" w:rsidP="00A531C4">
            <w:pPr>
              <w:ind w:left="92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บริษัทที่เกี่ยวข้องกัน </w:t>
            </w:r>
          </w:p>
          <w:p w14:paraId="079C6CA6" w14:textId="62FDC716" w:rsidR="00A531C4" w:rsidRPr="004517A7" w:rsidRDefault="00A531C4" w:rsidP="00A531C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lang w:val="en-GB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มีผู้ถือหุ้นร่วมกัน)</w:t>
            </w:r>
          </w:p>
        </w:tc>
        <w:tc>
          <w:tcPr>
            <w:tcW w:w="90" w:type="dxa"/>
          </w:tcPr>
          <w:p w14:paraId="1700E12B" w14:textId="77777777" w:rsidR="00A531C4" w:rsidRPr="004517A7" w:rsidRDefault="00A531C4" w:rsidP="00A531C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7CADF54" w14:textId="72E05ECC" w:rsidR="00A531C4" w:rsidRPr="004517A7" w:rsidRDefault="00A531C4" w:rsidP="00A531C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</w:tcPr>
          <w:p w14:paraId="5CE64F8A" w14:textId="77777777" w:rsidR="00A531C4" w:rsidRPr="004517A7" w:rsidRDefault="00A531C4" w:rsidP="00A531C4">
            <w:pPr>
              <w:tabs>
                <w:tab w:val="decimal" w:pos="795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86398D" w14:textId="24A1BF22" w:rsidR="00A531C4" w:rsidRPr="004517A7" w:rsidRDefault="00A531C4" w:rsidP="00A531C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19,794</w:t>
            </w:r>
          </w:p>
        </w:tc>
        <w:tc>
          <w:tcPr>
            <w:tcW w:w="90" w:type="dxa"/>
            <w:shd w:val="clear" w:color="auto" w:fill="auto"/>
          </w:tcPr>
          <w:p w14:paraId="5A5A9696" w14:textId="77777777" w:rsidR="00A531C4" w:rsidRPr="004517A7" w:rsidRDefault="00A531C4" w:rsidP="00A531C4">
            <w:pPr>
              <w:tabs>
                <w:tab w:val="decimal" w:pos="900"/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4FD374" w14:textId="6C2E3B1D" w:rsidR="00A531C4" w:rsidRPr="004517A7" w:rsidRDefault="00A531C4" w:rsidP="00A531C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716FF69C" w14:textId="77777777" w:rsidR="00A531C4" w:rsidRPr="004517A7" w:rsidRDefault="00A531C4" w:rsidP="00A531C4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6F54A6F8" w14:textId="449EB77A" w:rsidR="00A531C4" w:rsidRPr="004517A7" w:rsidRDefault="00A531C4" w:rsidP="00A531C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19,794</w:t>
            </w:r>
          </w:p>
        </w:tc>
      </w:tr>
      <w:tr w:rsidR="00A531C4" w:rsidRPr="004517A7" w14:paraId="2ADA2F25" w14:textId="77777777" w:rsidTr="008170D9">
        <w:trPr>
          <w:trHeight w:val="297"/>
        </w:trPr>
        <w:tc>
          <w:tcPr>
            <w:tcW w:w="2790" w:type="dxa"/>
          </w:tcPr>
          <w:p w14:paraId="6CF201F8" w14:textId="54F40942" w:rsidR="00A531C4" w:rsidRPr="004517A7" w:rsidRDefault="00A531C4" w:rsidP="008170D9">
            <w:pPr>
              <w:tabs>
                <w:tab w:val="left" w:pos="360"/>
                <w:tab w:val="left" w:pos="2160"/>
              </w:tabs>
              <w:ind w:left="273" w:hanging="273"/>
              <w:rPr>
                <w:rFonts w:ascii="Angsana New" w:hAnsi="Angsana New"/>
                <w:spacing w:val="-6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 xml:space="preserve">บริษัท ยูนิเวอร์แซล เวสต์ แมเนจเม้นท์ จำกัด </w:t>
            </w:r>
          </w:p>
        </w:tc>
        <w:tc>
          <w:tcPr>
            <w:tcW w:w="90" w:type="dxa"/>
          </w:tcPr>
          <w:p w14:paraId="1B427949" w14:textId="77777777" w:rsidR="00A531C4" w:rsidRPr="004517A7" w:rsidRDefault="00A531C4" w:rsidP="00A531C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033B877" w14:textId="63B18D2E" w:rsidR="00A531C4" w:rsidRPr="004517A7" w:rsidRDefault="00A531C4" w:rsidP="008D626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</w:tcPr>
          <w:p w14:paraId="3B3889FE" w14:textId="77777777" w:rsidR="00A531C4" w:rsidRPr="004517A7" w:rsidRDefault="00A531C4" w:rsidP="00A531C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312AA2C" w14:textId="17F1AB8C" w:rsidR="00A531C4" w:rsidRPr="004517A7" w:rsidRDefault="00A531C4" w:rsidP="00A531C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62,454</w:t>
            </w:r>
          </w:p>
        </w:tc>
        <w:tc>
          <w:tcPr>
            <w:tcW w:w="90" w:type="dxa"/>
            <w:vAlign w:val="bottom"/>
          </w:tcPr>
          <w:p w14:paraId="7E1705BD" w14:textId="77777777" w:rsidR="00A531C4" w:rsidRPr="004517A7" w:rsidRDefault="00A531C4" w:rsidP="00A531C4">
            <w:pPr>
              <w:tabs>
                <w:tab w:val="decimal" w:pos="795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4426DC" w14:textId="2D4EE6BD" w:rsidR="00A531C4" w:rsidRPr="004517A7" w:rsidRDefault="00A531C4" w:rsidP="00A531C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103,300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93B8C9" w14:textId="77777777" w:rsidR="00A531C4" w:rsidRPr="004517A7" w:rsidRDefault="00A531C4" w:rsidP="00A531C4">
            <w:pPr>
              <w:tabs>
                <w:tab w:val="decimal" w:pos="900"/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24E252" w14:textId="46F6A213" w:rsidR="00A531C4" w:rsidRPr="004517A7" w:rsidRDefault="00A531C4" w:rsidP="00A531C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(136,747)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650B1B75" w14:textId="77777777" w:rsidR="00A531C4" w:rsidRPr="004517A7" w:rsidRDefault="00A531C4" w:rsidP="00A531C4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76295621" w14:textId="7EB47C54" w:rsidR="00A531C4" w:rsidRPr="004517A7" w:rsidRDefault="00A531C4" w:rsidP="00A531C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29,007</w:t>
            </w:r>
          </w:p>
        </w:tc>
      </w:tr>
      <w:tr w:rsidR="00A531C4" w:rsidRPr="004517A7" w14:paraId="49DA05EF" w14:textId="77777777" w:rsidTr="008170D9">
        <w:trPr>
          <w:trHeight w:val="20"/>
        </w:trPr>
        <w:tc>
          <w:tcPr>
            <w:tcW w:w="2790" w:type="dxa"/>
          </w:tcPr>
          <w:p w14:paraId="1B7E173D" w14:textId="77777777" w:rsidR="008170D9" w:rsidRPr="004517A7" w:rsidRDefault="00A531C4" w:rsidP="008170D9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pacing w:val="-6"/>
                <w:sz w:val="28"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 xml:space="preserve">บริษัท เอเชีย เวสต์ แมนเน็จเม้นท์ </w:t>
            </w:r>
          </w:p>
          <w:p w14:paraId="582E10DB" w14:textId="209BFE78" w:rsidR="00A531C4" w:rsidRPr="004517A7" w:rsidRDefault="00A531C4" w:rsidP="008170D9">
            <w:pPr>
              <w:tabs>
                <w:tab w:val="left" w:pos="2160"/>
              </w:tabs>
              <w:ind w:left="273"/>
              <w:rPr>
                <w:rFonts w:ascii="Angsana New" w:hAnsi="Angsana New"/>
                <w:spacing w:val="-6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 xml:space="preserve">จำกัด </w:t>
            </w:r>
          </w:p>
        </w:tc>
        <w:tc>
          <w:tcPr>
            <w:tcW w:w="90" w:type="dxa"/>
            <w:vAlign w:val="center"/>
          </w:tcPr>
          <w:p w14:paraId="7A498AD4" w14:textId="77777777" w:rsidR="00A531C4" w:rsidRPr="004517A7" w:rsidRDefault="00A531C4" w:rsidP="00A531C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vAlign w:val="center"/>
          </w:tcPr>
          <w:p w14:paraId="725FEF15" w14:textId="6E8F878E" w:rsidR="00A531C4" w:rsidRPr="004517A7" w:rsidRDefault="00A531C4" w:rsidP="00A531C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บริษัทย่อยของบริษัท  ยูนิเวอร์แซล เวสต์ แมเนจเม้นท์ จำกัด</w:t>
            </w:r>
          </w:p>
        </w:tc>
        <w:tc>
          <w:tcPr>
            <w:tcW w:w="90" w:type="dxa"/>
          </w:tcPr>
          <w:p w14:paraId="6563F36F" w14:textId="77777777" w:rsidR="00A531C4" w:rsidRPr="004517A7" w:rsidRDefault="00A531C4" w:rsidP="00A531C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67EDE70" w14:textId="6D12A304" w:rsidR="00A531C4" w:rsidRPr="004517A7" w:rsidRDefault="00A531C4" w:rsidP="00A531C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</w:tcPr>
          <w:p w14:paraId="0C2844DC" w14:textId="77777777" w:rsidR="00A531C4" w:rsidRPr="004517A7" w:rsidRDefault="00A531C4" w:rsidP="00A531C4">
            <w:pPr>
              <w:tabs>
                <w:tab w:val="decimal" w:pos="795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E65B0C" w14:textId="7F04BE12" w:rsidR="00A531C4" w:rsidRPr="004517A7" w:rsidRDefault="00A531C4" w:rsidP="00A531C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20,000</w:t>
            </w:r>
          </w:p>
        </w:tc>
        <w:tc>
          <w:tcPr>
            <w:tcW w:w="90" w:type="dxa"/>
            <w:shd w:val="clear" w:color="auto" w:fill="auto"/>
          </w:tcPr>
          <w:p w14:paraId="433FE53A" w14:textId="77777777" w:rsidR="00A531C4" w:rsidRPr="004517A7" w:rsidRDefault="00A531C4" w:rsidP="00A531C4">
            <w:pPr>
              <w:tabs>
                <w:tab w:val="decimal" w:pos="900"/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49C44E" w14:textId="73FCAED9" w:rsidR="00A531C4" w:rsidRPr="004517A7" w:rsidRDefault="00A531C4" w:rsidP="00A531C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(20,000)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79FC9CD4" w14:textId="77777777" w:rsidR="00A531C4" w:rsidRPr="004517A7" w:rsidRDefault="00A531C4" w:rsidP="00A531C4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6B196F91" w14:textId="3FCCB3D7" w:rsidR="00A531C4" w:rsidRPr="004517A7" w:rsidRDefault="00A531C4" w:rsidP="00A531C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A531C4" w:rsidRPr="004517A7" w14:paraId="5BB1CED9" w14:textId="77777777" w:rsidTr="008170D9">
        <w:trPr>
          <w:trHeight w:val="20"/>
        </w:trPr>
        <w:tc>
          <w:tcPr>
            <w:tcW w:w="2790" w:type="dxa"/>
          </w:tcPr>
          <w:p w14:paraId="68C64797" w14:textId="198A1C85" w:rsidR="00A531C4" w:rsidRPr="004517A7" w:rsidRDefault="00A531C4" w:rsidP="00A531C4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pacing w:val="-6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บริษัท ค้าไม้ วังวิเศษ จำกัด </w:t>
            </w:r>
          </w:p>
        </w:tc>
        <w:tc>
          <w:tcPr>
            <w:tcW w:w="90" w:type="dxa"/>
          </w:tcPr>
          <w:p w14:paraId="7925E166" w14:textId="77777777" w:rsidR="00A531C4" w:rsidRPr="004517A7" w:rsidRDefault="00A531C4" w:rsidP="00A531C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9B55309" w14:textId="376F50BD" w:rsidR="00A531C4" w:rsidRPr="004517A7" w:rsidRDefault="00A531C4" w:rsidP="008D626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</w:tcPr>
          <w:p w14:paraId="5C3F3851" w14:textId="77777777" w:rsidR="00A531C4" w:rsidRPr="004517A7" w:rsidRDefault="00A531C4" w:rsidP="00A531C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060502D" w14:textId="71FB364E" w:rsidR="00A531C4" w:rsidRPr="004517A7" w:rsidRDefault="00A531C4" w:rsidP="00A531C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09F06C2C" w14:textId="77777777" w:rsidR="00A531C4" w:rsidRPr="004517A7" w:rsidRDefault="00A531C4" w:rsidP="00A531C4">
            <w:pPr>
              <w:tabs>
                <w:tab w:val="decimal" w:pos="795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2C685" w14:textId="5A552CE6" w:rsidR="00A531C4" w:rsidRPr="004517A7" w:rsidRDefault="00A531C4" w:rsidP="00A531C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26,000</w:t>
            </w:r>
          </w:p>
        </w:tc>
        <w:tc>
          <w:tcPr>
            <w:tcW w:w="90" w:type="dxa"/>
            <w:shd w:val="clear" w:color="auto" w:fill="auto"/>
          </w:tcPr>
          <w:p w14:paraId="1B369D48" w14:textId="77777777" w:rsidR="00A531C4" w:rsidRPr="004517A7" w:rsidRDefault="00A531C4" w:rsidP="00A531C4">
            <w:pPr>
              <w:tabs>
                <w:tab w:val="decimal" w:pos="900"/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C9924" w14:textId="255A3A18" w:rsidR="00A531C4" w:rsidRPr="004517A7" w:rsidRDefault="00A531C4" w:rsidP="00A531C4">
            <w:pPr>
              <w:tabs>
                <w:tab w:val="decimal" w:pos="96"/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(26,000)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44CBC694" w14:textId="77777777" w:rsidR="00A531C4" w:rsidRPr="004517A7" w:rsidRDefault="00A531C4" w:rsidP="00A531C4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88E0710" w14:textId="179754CA" w:rsidR="00A531C4" w:rsidRPr="004517A7" w:rsidRDefault="00A531C4" w:rsidP="00A531C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A531C4" w:rsidRPr="004517A7" w14:paraId="1822DC42" w14:textId="77777777" w:rsidTr="008170D9">
        <w:trPr>
          <w:trHeight w:val="20"/>
        </w:trPr>
        <w:tc>
          <w:tcPr>
            <w:tcW w:w="2790" w:type="dxa"/>
            <w:vAlign w:val="bottom"/>
          </w:tcPr>
          <w:p w14:paraId="4F593319" w14:textId="77777777" w:rsidR="00A531C4" w:rsidRPr="004517A7" w:rsidRDefault="00A531C4" w:rsidP="00A531C4">
            <w:pPr>
              <w:tabs>
                <w:tab w:val="left" w:pos="900"/>
                <w:tab w:val="left" w:pos="1440"/>
                <w:tab w:val="left" w:pos="2160"/>
              </w:tabs>
              <w:ind w:left="162" w:hanging="162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1DA8F14F" w14:textId="77777777" w:rsidR="00A531C4" w:rsidRPr="004517A7" w:rsidRDefault="00A531C4" w:rsidP="00A531C4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2C0A1EE0" w14:textId="3D4510F9" w:rsidR="00A531C4" w:rsidRPr="004517A7" w:rsidRDefault="00A531C4" w:rsidP="00A531C4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1B4F3438" w14:textId="77777777" w:rsidR="00A531C4" w:rsidRPr="004517A7" w:rsidRDefault="00A531C4" w:rsidP="00A531C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930EB4" w14:textId="74922EE5" w:rsidR="00A531C4" w:rsidRPr="004517A7" w:rsidRDefault="00A531C4" w:rsidP="00A531C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</w:rPr>
              <w:t>62,7</w:t>
            </w:r>
            <w:r w:rsidRPr="004517A7">
              <w:rPr>
                <w:rFonts w:ascii="Angsana New" w:hAnsi="Angsana New"/>
                <w:b/>
                <w:bCs/>
                <w:sz w:val="28"/>
              </w:rPr>
              <w:t>13</w:t>
            </w:r>
          </w:p>
        </w:tc>
        <w:tc>
          <w:tcPr>
            <w:tcW w:w="90" w:type="dxa"/>
          </w:tcPr>
          <w:p w14:paraId="4CA7D85F" w14:textId="77777777" w:rsidR="00A531C4" w:rsidRPr="004517A7" w:rsidRDefault="00A531C4" w:rsidP="00A531C4">
            <w:pPr>
              <w:tabs>
                <w:tab w:val="decimal" w:pos="795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48B34" w14:textId="432600DC" w:rsidR="00A531C4" w:rsidRPr="004517A7" w:rsidRDefault="00A531C4" w:rsidP="00A531C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185,526</w:t>
            </w:r>
          </w:p>
        </w:tc>
        <w:tc>
          <w:tcPr>
            <w:tcW w:w="90" w:type="dxa"/>
            <w:shd w:val="clear" w:color="auto" w:fill="auto"/>
          </w:tcPr>
          <w:p w14:paraId="3AFD29CD" w14:textId="77777777" w:rsidR="00A531C4" w:rsidRPr="004517A7" w:rsidRDefault="00A531C4" w:rsidP="00A531C4">
            <w:pPr>
              <w:tabs>
                <w:tab w:val="decimal" w:pos="900"/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396422" w14:textId="0D94240F" w:rsidR="00A531C4" w:rsidRPr="004517A7" w:rsidRDefault="00A531C4" w:rsidP="00A531C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(183,006)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3DC32AD8" w14:textId="77777777" w:rsidR="00A531C4" w:rsidRPr="004517A7" w:rsidRDefault="00A531C4" w:rsidP="00A531C4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034F66AE" w14:textId="0DC748BE" w:rsidR="00A531C4" w:rsidRPr="004517A7" w:rsidRDefault="00A531C4" w:rsidP="00A531C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65,233</w:t>
            </w:r>
          </w:p>
        </w:tc>
      </w:tr>
      <w:tr w:rsidR="00A531C4" w:rsidRPr="004517A7" w14:paraId="4A6C68D8" w14:textId="77777777" w:rsidTr="008170D9">
        <w:trPr>
          <w:trHeight w:val="20"/>
        </w:trPr>
        <w:tc>
          <w:tcPr>
            <w:tcW w:w="2790" w:type="dxa"/>
            <w:vAlign w:val="bottom"/>
          </w:tcPr>
          <w:p w14:paraId="5E3F7DB5" w14:textId="77777777" w:rsidR="00A531C4" w:rsidRPr="004517A7" w:rsidRDefault="00A531C4" w:rsidP="00A531C4">
            <w:pPr>
              <w:tabs>
                <w:tab w:val="left" w:pos="900"/>
                <w:tab w:val="left" w:pos="1440"/>
                <w:tab w:val="left" w:pos="2160"/>
              </w:tabs>
              <w:ind w:left="162" w:hanging="162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90" w:type="dxa"/>
          </w:tcPr>
          <w:p w14:paraId="44C67879" w14:textId="77777777" w:rsidR="00A531C4" w:rsidRPr="004517A7" w:rsidRDefault="00A531C4" w:rsidP="00A531C4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0D088D22" w14:textId="77777777" w:rsidR="00A531C4" w:rsidRPr="004517A7" w:rsidRDefault="00A531C4" w:rsidP="00A531C4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1C1AF64B" w14:textId="77777777" w:rsidR="00A531C4" w:rsidRPr="004517A7" w:rsidRDefault="00A531C4" w:rsidP="00A531C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16763C7" w14:textId="77777777" w:rsidR="00A531C4" w:rsidRPr="004517A7" w:rsidRDefault="00A531C4" w:rsidP="00A531C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066B9C8B" w14:textId="77777777" w:rsidR="00A531C4" w:rsidRPr="004517A7" w:rsidRDefault="00A531C4" w:rsidP="00A531C4">
            <w:pPr>
              <w:tabs>
                <w:tab w:val="decimal" w:pos="795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69612C67" w14:textId="77777777" w:rsidR="00A531C4" w:rsidRPr="004517A7" w:rsidRDefault="00A531C4" w:rsidP="00A531C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FF15631" w14:textId="77777777" w:rsidR="00A531C4" w:rsidRPr="004517A7" w:rsidRDefault="00A531C4" w:rsidP="00A531C4">
            <w:pPr>
              <w:tabs>
                <w:tab w:val="decimal" w:pos="900"/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84696B" w14:textId="77777777" w:rsidR="00A531C4" w:rsidRPr="004517A7" w:rsidRDefault="00A531C4" w:rsidP="00A531C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0ACD22FD" w14:textId="77777777" w:rsidR="00A531C4" w:rsidRPr="004517A7" w:rsidRDefault="00A531C4" w:rsidP="00A531C4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</w:tcBorders>
            <w:shd w:val="clear" w:color="auto" w:fill="auto"/>
            <w:vAlign w:val="bottom"/>
          </w:tcPr>
          <w:p w14:paraId="7AC3F3C9" w14:textId="77777777" w:rsidR="00A531C4" w:rsidRPr="004517A7" w:rsidRDefault="00A531C4" w:rsidP="00A531C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</w:tbl>
    <w:p w14:paraId="065E54BF" w14:textId="134AA47F" w:rsidR="005252CF" w:rsidRPr="004517A7" w:rsidRDefault="005252CF">
      <w:pPr>
        <w:rPr>
          <w:rFonts w:hint="eastAsia"/>
        </w:rPr>
      </w:pP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90"/>
        <w:gridCol w:w="1530"/>
        <w:gridCol w:w="90"/>
        <w:gridCol w:w="1260"/>
        <w:gridCol w:w="90"/>
        <w:gridCol w:w="990"/>
        <w:gridCol w:w="90"/>
        <w:gridCol w:w="900"/>
        <w:gridCol w:w="90"/>
        <w:gridCol w:w="1350"/>
      </w:tblGrid>
      <w:tr w:rsidR="00D5121C" w:rsidRPr="004517A7" w14:paraId="3DF8AE47" w14:textId="77777777" w:rsidTr="00122357">
        <w:trPr>
          <w:trHeight w:val="20"/>
        </w:trPr>
        <w:tc>
          <w:tcPr>
            <w:tcW w:w="2790" w:type="dxa"/>
            <w:vAlign w:val="bottom"/>
          </w:tcPr>
          <w:p w14:paraId="3E763639" w14:textId="085D8259" w:rsidR="00D5121C" w:rsidRPr="004517A7" w:rsidRDefault="00D5121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580AF73B" w14:textId="77777777" w:rsidR="00D5121C" w:rsidRPr="004517A7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7BB7A0F" w14:textId="77777777" w:rsidR="00D5121C" w:rsidRPr="004517A7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2E46734F" w14:textId="77777777" w:rsidR="00D5121C" w:rsidRPr="004517A7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5FC259B7" w14:textId="77777777" w:rsidR="00D5121C" w:rsidRPr="004517A7" w:rsidRDefault="009B2480">
            <w:pPr>
              <w:tabs>
                <w:tab w:val="left" w:pos="360"/>
                <w:tab w:val="left" w:pos="2160"/>
              </w:tabs>
              <w:spacing w:line="320" w:lineRule="exact"/>
              <w:ind w:left="-72" w:right="4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</w:tr>
      <w:tr w:rsidR="00D5121C" w:rsidRPr="004517A7" w14:paraId="6620868B" w14:textId="77777777" w:rsidTr="00122357">
        <w:trPr>
          <w:trHeight w:val="20"/>
        </w:trPr>
        <w:tc>
          <w:tcPr>
            <w:tcW w:w="2790" w:type="dxa"/>
            <w:vAlign w:val="bottom"/>
          </w:tcPr>
          <w:p w14:paraId="0842A9BF" w14:textId="77777777" w:rsidR="00D5121C" w:rsidRPr="004517A7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0076B099" w14:textId="77777777" w:rsidR="00D5121C" w:rsidRPr="004517A7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4619780" w14:textId="77777777" w:rsidR="00D5121C" w:rsidRPr="004517A7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0EFDF301" w14:textId="77777777" w:rsidR="00D5121C" w:rsidRPr="004517A7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  <w:vAlign w:val="bottom"/>
          </w:tcPr>
          <w:p w14:paraId="3F6022B6" w14:textId="77777777" w:rsidR="00D5121C" w:rsidRPr="004517A7" w:rsidRDefault="009B2480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7184A" w:rsidRPr="004517A7" w14:paraId="59E3485B" w14:textId="77777777" w:rsidTr="00122357">
        <w:trPr>
          <w:trHeight w:val="20"/>
        </w:trPr>
        <w:tc>
          <w:tcPr>
            <w:tcW w:w="2790" w:type="dxa"/>
            <w:vMerge w:val="restart"/>
            <w:vAlign w:val="bottom"/>
          </w:tcPr>
          <w:p w14:paraId="7A08457C" w14:textId="77777777" w:rsidR="0007184A" w:rsidRPr="004517A7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เงินกู้ยืมระยะสั้นจากบุคคล</w:t>
            </w:r>
          </w:p>
          <w:p w14:paraId="08D667F4" w14:textId="2A5EA92C" w:rsidR="0007184A" w:rsidRPr="004517A7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หรือกิจการที่เกี่ยวข้องกัน </w:t>
            </w:r>
          </w:p>
        </w:tc>
        <w:tc>
          <w:tcPr>
            <w:tcW w:w="90" w:type="dxa"/>
          </w:tcPr>
          <w:p w14:paraId="245EACDF" w14:textId="77777777" w:rsidR="0007184A" w:rsidRPr="004517A7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Merge w:val="restart"/>
            <w:vAlign w:val="bottom"/>
          </w:tcPr>
          <w:p w14:paraId="48636E61" w14:textId="77777777" w:rsidR="0007184A" w:rsidRPr="004517A7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ลักษณะ</w:t>
            </w:r>
          </w:p>
          <w:p w14:paraId="5F1AA773" w14:textId="298E47D8" w:rsidR="0007184A" w:rsidRPr="004517A7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  <w:vAlign w:val="bottom"/>
          </w:tcPr>
          <w:p w14:paraId="1C96C8B6" w14:textId="77777777" w:rsidR="0007184A" w:rsidRPr="004517A7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  <w:vAlign w:val="bottom"/>
          </w:tcPr>
          <w:p w14:paraId="5F9EB11A" w14:textId="154F0B9C" w:rsidR="0007184A" w:rsidRPr="004517A7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ณ วันที่              </w:t>
            </w:r>
            <w:r w:rsidRPr="004517A7">
              <w:rPr>
                <w:rFonts w:ascii="Angsana New" w:hAnsi="Angsana New" w:hint="cs"/>
                <w:sz w:val="28"/>
              </w:rPr>
              <w:t>1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4517A7">
              <w:rPr>
                <w:rFonts w:ascii="Angsana New" w:hAnsi="Angsana New" w:hint="cs"/>
                <w:sz w:val="28"/>
              </w:rPr>
              <w:t xml:space="preserve"> 256</w:t>
            </w:r>
            <w:r w:rsidR="00FB06FB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65FD1B1E" w14:textId="77777777" w:rsidR="0007184A" w:rsidRPr="004517A7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64496" w14:textId="4F46BDFA" w:rsidR="0007184A" w:rsidRPr="004517A7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ในระหว่าง</w:t>
            </w:r>
            <w:r w:rsidR="0081223A" w:rsidRPr="004517A7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90" w:type="dxa"/>
            <w:tcBorders>
              <w:top w:val="single" w:sz="4" w:space="0" w:color="auto"/>
              <w:right w:val="nil"/>
            </w:tcBorders>
            <w:vAlign w:val="bottom"/>
          </w:tcPr>
          <w:p w14:paraId="1D81FD8B" w14:textId="77777777" w:rsidR="0007184A" w:rsidRPr="004517A7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1EE8892D" w14:textId="20094250" w:rsidR="0007184A" w:rsidRPr="004517A7" w:rsidRDefault="0007184A" w:rsidP="002D54C8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ณ วันที่              </w:t>
            </w:r>
            <w:r w:rsidRPr="004517A7">
              <w:rPr>
                <w:rFonts w:ascii="Angsana New" w:hAnsi="Angsana New" w:hint="cs"/>
                <w:sz w:val="28"/>
              </w:rPr>
              <w:t>31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4517A7">
              <w:rPr>
                <w:rFonts w:ascii="Angsana New" w:hAnsi="Angsana New" w:hint="cs"/>
                <w:sz w:val="28"/>
              </w:rPr>
              <w:t xml:space="preserve"> 256</w:t>
            </w:r>
            <w:r w:rsidR="00FB06FB" w:rsidRPr="004517A7">
              <w:rPr>
                <w:rFonts w:ascii="Angsana New" w:hAnsi="Angsana New"/>
                <w:sz w:val="28"/>
              </w:rPr>
              <w:t>4</w:t>
            </w:r>
          </w:p>
        </w:tc>
      </w:tr>
      <w:tr w:rsidR="0007184A" w:rsidRPr="004517A7" w14:paraId="0FC58103" w14:textId="77777777" w:rsidTr="00122357">
        <w:trPr>
          <w:trHeight w:val="20"/>
        </w:trPr>
        <w:tc>
          <w:tcPr>
            <w:tcW w:w="2790" w:type="dxa"/>
            <w:vMerge/>
            <w:tcBorders>
              <w:bottom w:val="single" w:sz="4" w:space="0" w:color="auto"/>
            </w:tcBorders>
            <w:vAlign w:val="bottom"/>
          </w:tcPr>
          <w:p w14:paraId="7F5BB00F" w14:textId="35B19E07" w:rsidR="0007184A" w:rsidRPr="004517A7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7B7E29F4" w14:textId="77777777" w:rsidR="0007184A" w:rsidRPr="004517A7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bottom"/>
          </w:tcPr>
          <w:p w14:paraId="321C753F" w14:textId="4E8E691D" w:rsidR="0007184A" w:rsidRPr="004517A7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08CAB241" w14:textId="77777777" w:rsidR="0007184A" w:rsidRPr="004517A7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bottom"/>
          </w:tcPr>
          <w:p w14:paraId="63251C36" w14:textId="487340E0" w:rsidR="0007184A" w:rsidRPr="004517A7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21B83117" w14:textId="77777777" w:rsidR="0007184A" w:rsidRPr="004517A7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240014B" w14:textId="77777777" w:rsidR="0007184A" w:rsidRPr="004517A7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90" w:type="dxa"/>
            <w:vAlign w:val="bottom"/>
          </w:tcPr>
          <w:p w14:paraId="5C7E6E17" w14:textId="77777777" w:rsidR="0007184A" w:rsidRPr="004517A7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9524C02" w14:textId="77777777" w:rsidR="0007184A" w:rsidRPr="004517A7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  <w:vAlign w:val="bottom"/>
          </w:tcPr>
          <w:p w14:paraId="653AD8E4" w14:textId="77777777" w:rsidR="0007184A" w:rsidRPr="004517A7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1D9F9FE3" w14:textId="5F5796D5" w:rsidR="0007184A" w:rsidRPr="004517A7" w:rsidRDefault="0007184A" w:rsidP="002D54C8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B06FB" w:rsidRPr="004517A7" w14:paraId="131D1BD6" w14:textId="77777777" w:rsidTr="00122357">
        <w:trPr>
          <w:trHeight w:val="64"/>
        </w:trPr>
        <w:tc>
          <w:tcPr>
            <w:tcW w:w="2790" w:type="dxa"/>
            <w:tcBorders>
              <w:top w:val="single" w:sz="4" w:space="0" w:color="auto"/>
            </w:tcBorders>
            <w:vAlign w:val="bottom"/>
          </w:tcPr>
          <w:p w14:paraId="26F316C0" w14:textId="1EB1C8FE" w:rsidR="00FB06FB" w:rsidRPr="004517A7" w:rsidRDefault="00FB06FB" w:rsidP="00FB06FB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>บริษัท เอ็นเนอร์ยี่ ฟอร์ โซไซตี้ จำกัด</w:t>
            </w:r>
          </w:p>
        </w:tc>
        <w:tc>
          <w:tcPr>
            <w:tcW w:w="90" w:type="dxa"/>
          </w:tcPr>
          <w:p w14:paraId="56BC823D" w14:textId="77777777" w:rsidR="00FB06FB" w:rsidRPr="004517A7" w:rsidRDefault="00FB06FB" w:rsidP="00FB06FB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8DD4ABC" w14:textId="01C41A88" w:rsidR="00FB06FB" w:rsidRPr="004517A7" w:rsidRDefault="00FB06FB" w:rsidP="00715D91">
            <w:pPr>
              <w:spacing w:line="320" w:lineRule="exact"/>
              <w:ind w:left="-88" w:firstLine="180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7C88C956" w14:textId="77777777" w:rsidR="00FB06FB" w:rsidRPr="004517A7" w:rsidRDefault="00FB06FB" w:rsidP="00FB06FB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6A0ED8B" w14:textId="0EC4773E" w:rsidR="00FB06FB" w:rsidRPr="004517A7" w:rsidRDefault="00FB06FB" w:rsidP="00FB06FB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75,875</w:t>
            </w:r>
          </w:p>
        </w:tc>
        <w:tc>
          <w:tcPr>
            <w:tcW w:w="90" w:type="dxa"/>
            <w:vAlign w:val="bottom"/>
          </w:tcPr>
          <w:p w14:paraId="06C5A65F" w14:textId="77777777" w:rsidR="00FB06FB" w:rsidRPr="004517A7" w:rsidRDefault="00FB06FB" w:rsidP="00FB06FB">
            <w:pPr>
              <w:tabs>
                <w:tab w:val="decimal" w:pos="79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C38D1" w14:textId="7BA10333" w:rsidR="00FB06FB" w:rsidRPr="004517A7" w:rsidRDefault="00C02241" w:rsidP="00FB06FB">
            <w:pPr>
              <w:spacing w:line="320" w:lineRule="exact"/>
              <w:ind w:right="8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  <w:cs/>
              </w:rPr>
              <w:t>44</w:t>
            </w:r>
            <w:r w:rsidRPr="004517A7">
              <w:rPr>
                <w:rFonts w:ascii="Angsana New" w:hAnsi="Angsana New" w:hint="eastAsia"/>
                <w:sz w:val="28"/>
              </w:rPr>
              <w:t>,</w:t>
            </w:r>
            <w:r w:rsidRPr="004517A7">
              <w:rPr>
                <w:rFonts w:ascii="Angsana New" w:hAnsi="Angsana New" w:hint="eastAsia"/>
                <w:sz w:val="28"/>
                <w:cs/>
              </w:rPr>
              <w:t>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96C8D82" w14:textId="77777777" w:rsidR="00FB06FB" w:rsidRPr="004517A7" w:rsidRDefault="00FB06FB" w:rsidP="00FB06FB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D7711" w14:textId="4A1EA72A" w:rsidR="00FB06FB" w:rsidRPr="004517A7" w:rsidRDefault="00C02241" w:rsidP="00FB06FB">
            <w:pPr>
              <w:spacing w:line="320" w:lineRule="exact"/>
              <w:ind w:right="8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(91,835)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7C4D7B8C" w14:textId="77777777" w:rsidR="00FB06FB" w:rsidRPr="004517A7" w:rsidRDefault="00FB06FB" w:rsidP="00FB06FB">
            <w:pPr>
              <w:tabs>
                <w:tab w:val="decimal" w:pos="766"/>
              </w:tabs>
              <w:spacing w:line="320" w:lineRule="exact"/>
              <w:ind w:right="8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4389A8CA" w14:textId="54673F40" w:rsidR="00FB06FB" w:rsidRPr="004517A7" w:rsidRDefault="00C02241" w:rsidP="00FB06FB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28,540</w:t>
            </w:r>
          </w:p>
        </w:tc>
      </w:tr>
      <w:tr w:rsidR="00FB06FB" w:rsidRPr="004517A7" w14:paraId="7ED5D97D" w14:textId="77777777" w:rsidTr="00122357">
        <w:trPr>
          <w:trHeight w:val="64"/>
        </w:trPr>
        <w:tc>
          <w:tcPr>
            <w:tcW w:w="2790" w:type="dxa"/>
          </w:tcPr>
          <w:p w14:paraId="7CECC9BB" w14:textId="5EB83724" w:rsidR="00FB06FB" w:rsidRPr="004517A7" w:rsidRDefault="00FB06FB" w:rsidP="00FB06FB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>บริษัท เอ็นเนอร์ยี่ รีโวลูชั่น จำกัด</w:t>
            </w:r>
          </w:p>
        </w:tc>
        <w:tc>
          <w:tcPr>
            <w:tcW w:w="90" w:type="dxa"/>
          </w:tcPr>
          <w:p w14:paraId="23040093" w14:textId="77777777" w:rsidR="00FB06FB" w:rsidRPr="004517A7" w:rsidRDefault="00FB06FB" w:rsidP="00FB06FB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B96C1C5" w14:textId="558E587A" w:rsidR="00FB06FB" w:rsidRPr="004517A7" w:rsidRDefault="003F111F" w:rsidP="00715D91">
            <w:pPr>
              <w:spacing w:line="320" w:lineRule="exact"/>
              <w:ind w:left="270" w:hanging="178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11948F84" w14:textId="77777777" w:rsidR="00FB06FB" w:rsidRPr="004517A7" w:rsidRDefault="00FB06FB" w:rsidP="00FB06FB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0B5272A1" w14:textId="33656594" w:rsidR="00FB06FB" w:rsidRPr="004517A7" w:rsidRDefault="00FB06FB" w:rsidP="00FB06FB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sz w:val="28"/>
              </w:rPr>
              <w:t>55,300</w:t>
            </w:r>
          </w:p>
        </w:tc>
        <w:tc>
          <w:tcPr>
            <w:tcW w:w="90" w:type="dxa"/>
            <w:vAlign w:val="bottom"/>
          </w:tcPr>
          <w:p w14:paraId="75043C63" w14:textId="77777777" w:rsidR="00FB06FB" w:rsidRPr="004517A7" w:rsidRDefault="00FB06FB" w:rsidP="00FB06FB">
            <w:pPr>
              <w:tabs>
                <w:tab w:val="decimal" w:pos="79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8DA11E" w14:textId="1A286936" w:rsidR="00FB06FB" w:rsidRPr="004517A7" w:rsidRDefault="00C02241" w:rsidP="00FB06FB">
            <w:pPr>
              <w:spacing w:line="320" w:lineRule="exact"/>
              <w:ind w:right="8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12,500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6ADF2D" w14:textId="77777777" w:rsidR="00FB06FB" w:rsidRPr="004517A7" w:rsidRDefault="00FB06FB" w:rsidP="00FB06FB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00B509" w14:textId="056800D9" w:rsidR="00FB06FB" w:rsidRPr="004517A7" w:rsidRDefault="00C02241" w:rsidP="00FB06FB">
            <w:pPr>
              <w:spacing w:line="320" w:lineRule="exact"/>
              <w:ind w:right="8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(49,850)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232E057E" w14:textId="77777777" w:rsidR="00FB06FB" w:rsidRPr="004517A7" w:rsidRDefault="00FB06FB" w:rsidP="00FB06FB">
            <w:pPr>
              <w:tabs>
                <w:tab w:val="decimal" w:pos="766"/>
              </w:tabs>
              <w:spacing w:line="320" w:lineRule="exact"/>
              <w:ind w:right="8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379589D7" w14:textId="216F9909" w:rsidR="00FB06FB" w:rsidRPr="004517A7" w:rsidRDefault="00C02241" w:rsidP="00FB06FB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17,950</w:t>
            </w:r>
          </w:p>
        </w:tc>
      </w:tr>
      <w:tr w:rsidR="00FB06FB" w:rsidRPr="004517A7" w14:paraId="57E48F51" w14:textId="77777777" w:rsidTr="00122357">
        <w:trPr>
          <w:trHeight w:val="64"/>
        </w:trPr>
        <w:tc>
          <w:tcPr>
            <w:tcW w:w="2790" w:type="dxa"/>
          </w:tcPr>
          <w:p w14:paraId="5EC19B09" w14:textId="19BE9FEC" w:rsidR="00FB06FB" w:rsidRPr="004517A7" w:rsidRDefault="00FB06FB" w:rsidP="008170D9">
            <w:pPr>
              <w:tabs>
                <w:tab w:val="left" w:pos="360"/>
                <w:tab w:val="left" w:pos="2160"/>
              </w:tabs>
              <w:spacing w:line="320" w:lineRule="exact"/>
              <w:ind w:left="273" w:hanging="273"/>
              <w:rPr>
                <w:rFonts w:ascii="Angsana New" w:hAnsi="Angsana New"/>
                <w:spacing w:val="-6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>บริษัท อี อาร์ วี อินเตอร์เนชั่นแนล จำกัด</w:t>
            </w:r>
          </w:p>
        </w:tc>
        <w:tc>
          <w:tcPr>
            <w:tcW w:w="90" w:type="dxa"/>
          </w:tcPr>
          <w:p w14:paraId="44658E3F" w14:textId="77777777" w:rsidR="00FB06FB" w:rsidRPr="004517A7" w:rsidRDefault="00FB06FB" w:rsidP="00FB06FB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70EE8E6" w14:textId="02CA0A4F" w:rsidR="00FB06FB" w:rsidRPr="004517A7" w:rsidRDefault="003F111F" w:rsidP="00715D91">
            <w:pPr>
              <w:spacing w:line="320" w:lineRule="exact"/>
              <w:ind w:left="270" w:hanging="178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62096325" w14:textId="77777777" w:rsidR="00FB06FB" w:rsidRPr="004517A7" w:rsidRDefault="00FB06FB" w:rsidP="00FB06FB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1D2D66FF" w14:textId="39B07404" w:rsidR="00FB06FB" w:rsidRPr="004517A7" w:rsidRDefault="00FB06FB" w:rsidP="00FB06FB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6,000</w:t>
            </w:r>
          </w:p>
        </w:tc>
        <w:tc>
          <w:tcPr>
            <w:tcW w:w="90" w:type="dxa"/>
            <w:vAlign w:val="bottom"/>
          </w:tcPr>
          <w:p w14:paraId="71D51555" w14:textId="77777777" w:rsidR="00FB06FB" w:rsidRPr="004517A7" w:rsidRDefault="00FB06FB" w:rsidP="00FB06FB">
            <w:pPr>
              <w:tabs>
                <w:tab w:val="decimal" w:pos="79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A04FC6" w14:textId="514EAC76" w:rsidR="00FB06FB" w:rsidRPr="004517A7" w:rsidRDefault="00C02241" w:rsidP="00FB06FB">
            <w:pPr>
              <w:spacing w:line="320" w:lineRule="exact"/>
              <w:ind w:right="8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211601" w14:textId="77777777" w:rsidR="00FB06FB" w:rsidRPr="004517A7" w:rsidRDefault="00FB06FB" w:rsidP="00FB06FB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55EB3F" w14:textId="700D7D87" w:rsidR="00FB06FB" w:rsidRPr="004517A7" w:rsidRDefault="00C02241" w:rsidP="00FB06FB">
            <w:pPr>
              <w:spacing w:line="320" w:lineRule="exact"/>
              <w:ind w:right="8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(6,000)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222EA349" w14:textId="77777777" w:rsidR="00FB06FB" w:rsidRPr="004517A7" w:rsidRDefault="00FB06FB" w:rsidP="00FB06FB">
            <w:pPr>
              <w:tabs>
                <w:tab w:val="decimal" w:pos="766"/>
              </w:tabs>
              <w:spacing w:line="320" w:lineRule="exact"/>
              <w:ind w:right="8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723AE15D" w14:textId="509596C2" w:rsidR="00FB06FB" w:rsidRPr="004517A7" w:rsidRDefault="00C02241" w:rsidP="00FB06FB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3F111F" w:rsidRPr="004517A7" w14:paraId="3A37AE0C" w14:textId="77777777" w:rsidTr="00122357">
        <w:trPr>
          <w:trHeight w:val="64"/>
        </w:trPr>
        <w:tc>
          <w:tcPr>
            <w:tcW w:w="2790" w:type="dxa"/>
          </w:tcPr>
          <w:p w14:paraId="2A033EE7" w14:textId="1D3FFF26" w:rsidR="003F111F" w:rsidRPr="004517A7" w:rsidRDefault="003F111F" w:rsidP="00FB06FB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="Angsana New" w:hAnsi="Angsana New"/>
                <w:spacing w:val="-6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>บริษัท</w:t>
            </w:r>
            <w:r w:rsidRPr="004517A7">
              <w:rPr>
                <w:rFonts w:ascii="Angsana New" w:hAnsi="Angsana New"/>
                <w:spacing w:val="-6"/>
                <w:sz w:val="28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>โกลด์</w:t>
            </w:r>
            <w:r w:rsidRPr="004517A7">
              <w:rPr>
                <w:rFonts w:ascii="Angsana New" w:hAnsi="Angsana New"/>
                <w:spacing w:val="-6"/>
                <w:sz w:val="28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>ชอร์ส</w:t>
            </w:r>
            <w:r w:rsidRPr="004517A7">
              <w:rPr>
                <w:rFonts w:ascii="Angsana New" w:hAnsi="Angsana New"/>
                <w:spacing w:val="-6"/>
                <w:sz w:val="28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>จำกัด</w:t>
            </w:r>
            <w:r w:rsidR="00483C79" w:rsidRPr="004517A7">
              <w:rPr>
                <w:rFonts w:ascii="Angsana New" w:hAnsi="Angsana New"/>
                <w:spacing w:val="-6"/>
                <w:sz w:val="28"/>
              </w:rPr>
              <w:t xml:space="preserve"> </w:t>
            </w:r>
            <w:r w:rsidR="00483C79" w:rsidRPr="004517A7">
              <w:rPr>
                <w:rFonts w:asciiTheme="majorBidi" w:hAnsiTheme="majorBidi" w:cstheme="majorBidi"/>
                <w:sz w:val="28"/>
                <w:vertAlign w:val="superscript"/>
              </w:rPr>
              <w:t>(</w:t>
            </w:r>
            <w:r w:rsidR="00483C79" w:rsidRPr="004517A7">
              <w:rPr>
                <w:rFonts w:asciiTheme="majorBidi" w:hAnsiTheme="majorBidi" w:cstheme="majorBidi" w:hint="cs"/>
                <w:sz w:val="28"/>
                <w:vertAlign w:val="superscript"/>
                <w:cs/>
              </w:rPr>
              <w:t>10</w:t>
            </w:r>
            <w:r w:rsidR="00483C79" w:rsidRPr="004517A7">
              <w:rPr>
                <w:rFonts w:asciiTheme="majorBidi" w:hAnsiTheme="majorBidi" w:cstheme="majorBidi"/>
                <w:sz w:val="28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5990FAAF" w14:textId="77777777" w:rsidR="003F111F" w:rsidRPr="004517A7" w:rsidRDefault="003F111F" w:rsidP="00FB06FB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9EDF274" w14:textId="4C8B9EAB" w:rsidR="003F111F" w:rsidRPr="004517A7" w:rsidRDefault="003F111F" w:rsidP="00715D91">
            <w:pPr>
              <w:spacing w:line="320" w:lineRule="exact"/>
              <w:ind w:left="270" w:hanging="178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287B0EAE" w14:textId="77777777" w:rsidR="003F111F" w:rsidRPr="004517A7" w:rsidRDefault="003F111F" w:rsidP="00FB06FB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13EEE814" w14:textId="11E44D78" w:rsidR="003F111F" w:rsidRPr="004517A7" w:rsidRDefault="003F111F" w:rsidP="00FB06FB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F4A09F4" w14:textId="77777777" w:rsidR="003F111F" w:rsidRPr="004517A7" w:rsidRDefault="003F111F" w:rsidP="00FB06FB">
            <w:pPr>
              <w:tabs>
                <w:tab w:val="decimal" w:pos="79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6CA271" w14:textId="7CAF5F9D" w:rsidR="003F111F" w:rsidRPr="004517A7" w:rsidRDefault="003F111F" w:rsidP="00FB06FB">
            <w:pPr>
              <w:spacing w:line="320" w:lineRule="exact"/>
              <w:ind w:right="8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135,869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A0A9DB" w14:textId="77777777" w:rsidR="003F111F" w:rsidRPr="004517A7" w:rsidRDefault="003F111F" w:rsidP="00FB06FB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A12A79" w14:textId="780FC0ED" w:rsidR="003F111F" w:rsidRPr="004517A7" w:rsidRDefault="003F111F" w:rsidP="00FB06FB">
            <w:pPr>
              <w:spacing w:line="320" w:lineRule="exact"/>
              <w:ind w:right="8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(5,650)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67E73DCB" w14:textId="77777777" w:rsidR="003F111F" w:rsidRPr="004517A7" w:rsidRDefault="003F111F" w:rsidP="00FB06FB">
            <w:pPr>
              <w:tabs>
                <w:tab w:val="decimal" w:pos="766"/>
              </w:tabs>
              <w:spacing w:line="320" w:lineRule="exact"/>
              <w:ind w:right="8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2D3A8CC8" w14:textId="37B208F4" w:rsidR="003F111F" w:rsidRPr="004517A7" w:rsidRDefault="003F111F" w:rsidP="00FB06FB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130,219</w:t>
            </w:r>
          </w:p>
        </w:tc>
      </w:tr>
      <w:tr w:rsidR="00FB06FB" w:rsidRPr="004517A7" w14:paraId="59656DB8" w14:textId="77777777" w:rsidTr="00122357">
        <w:trPr>
          <w:trHeight w:val="64"/>
        </w:trPr>
        <w:tc>
          <w:tcPr>
            <w:tcW w:w="2790" w:type="dxa"/>
            <w:vAlign w:val="bottom"/>
          </w:tcPr>
          <w:p w14:paraId="141D5E4A" w14:textId="557BA5C8" w:rsidR="00FB06FB" w:rsidRPr="004517A7" w:rsidRDefault="00FB06FB" w:rsidP="008170D9">
            <w:pPr>
              <w:tabs>
                <w:tab w:val="left" w:pos="360"/>
                <w:tab w:val="left" w:pos="2160"/>
              </w:tabs>
              <w:spacing w:line="320" w:lineRule="exact"/>
              <w:ind w:left="273" w:hanging="273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>บริษัท ยูนิเวอร์แซล เวสต์ แมเนจเม้นท์ จำกัด</w:t>
            </w:r>
            <w:r w:rsidR="0066290C" w:rsidRPr="004517A7">
              <w:rPr>
                <w:rFonts w:ascii="Angsana New" w:hAnsi="Angsana New" w:hint="cs"/>
                <w:spacing w:val="-6"/>
                <w:sz w:val="28"/>
                <w:cs/>
              </w:rPr>
              <w:t xml:space="preserve"> </w:t>
            </w:r>
            <w:r w:rsidR="0066290C" w:rsidRPr="004517A7">
              <w:rPr>
                <w:rFonts w:asciiTheme="majorBidi" w:hAnsiTheme="majorBidi" w:cstheme="majorBidi"/>
                <w:sz w:val="28"/>
                <w:vertAlign w:val="superscript"/>
              </w:rPr>
              <w:t>(5)</w:t>
            </w:r>
            <w:r w:rsidR="00715D91" w:rsidRPr="004517A7">
              <w:rPr>
                <w:rFonts w:asciiTheme="majorBidi" w:hAnsiTheme="majorBidi" w:cstheme="majorBidi" w:hint="cs"/>
                <w:sz w:val="28"/>
                <w:vertAlign w:val="superscript"/>
                <w:cs/>
              </w:rPr>
              <w:t xml:space="preserve"> </w:t>
            </w:r>
            <w:r w:rsidR="00715D91" w:rsidRPr="004517A7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(ดูหมายเหตุข้อ </w:t>
            </w:r>
            <w:r w:rsidR="008A60A1" w:rsidRPr="004517A7">
              <w:rPr>
                <w:rFonts w:asciiTheme="majorBidi" w:hAnsiTheme="majorBidi" w:cstheme="majorBidi" w:hint="cs"/>
                <w:spacing w:val="-6"/>
                <w:sz w:val="28"/>
                <w:cs/>
              </w:rPr>
              <w:t>28</w:t>
            </w:r>
            <w:r w:rsidR="00715D91" w:rsidRPr="004517A7">
              <w:rPr>
                <w:rFonts w:asciiTheme="majorBidi" w:hAnsiTheme="majorBidi" w:cstheme="majorBidi"/>
                <w:spacing w:val="-6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45B6F993" w14:textId="77777777" w:rsidR="00FB06FB" w:rsidRPr="004517A7" w:rsidRDefault="00FB06FB" w:rsidP="00FB06FB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7915B30" w14:textId="4F09AE39" w:rsidR="00FB06FB" w:rsidRPr="004517A7" w:rsidRDefault="00FB06FB" w:rsidP="00715D91">
            <w:pPr>
              <w:spacing w:line="320" w:lineRule="exact"/>
              <w:ind w:left="270" w:hanging="178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3E6411A9" w14:textId="77777777" w:rsidR="00FB06FB" w:rsidRPr="004517A7" w:rsidRDefault="00FB06FB" w:rsidP="00FB06FB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20065657" w14:textId="250D64A8" w:rsidR="00FB06FB" w:rsidRPr="004517A7" w:rsidRDefault="00FB06FB" w:rsidP="00FB06FB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E2B0832" w14:textId="77777777" w:rsidR="00FB06FB" w:rsidRPr="004517A7" w:rsidRDefault="00FB06FB" w:rsidP="00FB06FB">
            <w:pPr>
              <w:tabs>
                <w:tab w:val="decimal" w:pos="79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E62FAB" w14:textId="27B7905A" w:rsidR="00FB06FB" w:rsidRPr="004517A7" w:rsidRDefault="003F111F" w:rsidP="00FB06FB">
            <w:pPr>
              <w:spacing w:line="320" w:lineRule="exact"/>
              <w:ind w:right="8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126,007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BF943A" w14:textId="77777777" w:rsidR="00FB06FB" w:rsidRPr="004517A7" w:rsidRDefault="00FB06FB" w:rsidP="00FB06FB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A65E80" w14:textId="607E7FA0" w:rsidR="00FB06FB" w:rsidRPr="004517A7" w:rsidRDefault="003F111F" w:rsidP="00FB06FB">
            <w:pPr>
              <w:spacing w:line="320" w:lineRule="exact"/>
              <w:ind w:right="8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(126,007)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0983F77F" w14:textId="77777777" w:rsidR="00FB06FB" w:rsidRPr="004517A7" w:rsidRDefault="00FB06FB" w:rsidP="00FB06FB">
            <w:pPr>
              <w:tabs>
                <w:tab w:val="decimal" w:pos="766"/>
              </w:tabs>
              <w:spacing w:line="320" w:lineRule="exact"/>
              <w:ind w:right="8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26BA6FF2" w14:textId="6FF2F7B6" w:rsidR="00FB06FB" w:rsidRPr="004517A7" w:rsidRDefault="003F111F" w:rsidP="00FB06FB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3F111F" w:rsidRPr="004517A7" w14:paraId="1F4C21BF" w14:textId="77777777" w:rsidTr="00122357">
        <w:trPr>
          <w:trHeight w:val="64"/>
        </w:trPr>
        <w:tc>
          <w:tcPr>
            <w:tcW w:w="2790" w:type="dxa"/>
            <w:vAlign w:val="bottom"/>
          </w:tcPr>
          <w:p w14:paraId="60A1CDD0" w14:textId="0A89EC27" w:rsidR="003F111F" w:rsidRPr="004517A7" w:rsidRDefault="003F111F" w:rsidP="003F111F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4517A7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3A617C3B" w14:textId="77777777" w:rsidR="003F111F" w:rsidRPr="004517A7" w:rsidRDefault="003F111F" w:rsidP="003F111F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8E7AAD7" w14:textId="77777777" w:rsidR="003F111F" w:rsidRPr="004517A7" w:rsidRDefault="003F111F" w:rsidP="003F111F">
            <w:pPr>
              <w:spacing w:line="320" w:lineRule="exact"/>
              <w:ind w:left="-88" w:firstLine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A91D7EA" w14:textId="77777777" w:rsidR="003F111F" w:rsidRPr="004517A7" w:rsidRDefault="003F111F" w:rsidP="003F111F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481515BB" w14:textId="28C0EF6A" w:rsidR="003F111F" w:rsidRPr="004517A7" w:rsidRDefault="003F111F" w:rsidP="003F111F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</w:rPr>
              <w:t>137,175</w:t>
            </w:r>
          </w:p>
        </w:tc>
        <w:tc>
          <w:tcPr>
            <w:tcW w:w="90" w:type="dxa"/>
            <w:vAlign w:val="bottom"/>
          </w:tcPr>
          <w:p w14:paraId="6BEF8C29" w14:textId="77777777" w:rsidR="003F111F" w:rsidRPr="004517A7" w:rsidRDefault="003F111F" w:rsidP="003F111F">
            <w:pPr>
              <w:tabs>
                <w:tab w:val="decimal" w:pos="79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E0E9F1" w14:textId="58A40C41" w:rsidR="003F111F" w:rsidRPr="004517A7" w:rsidRDefault="003F111F" w:rsidP="003F111F">
            <w:pPr>
              <w:spacing w:line="320" w:lineRule="exact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>318,876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7BB5DD" w14:textId="77777777" w:rsidR="003F111F" w:rsidRPr="004517A7" w:rsidRDefault="003F111F" w:rsidP="003F111F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FCCE07" w14:textId="1369450B" w:rsidR="003F111F" w:rsidRPr="004517A7" w:rsidRDefault="003F111F" w:rsidP="003F111F">
            <w:pPr>
              <w:spacing w:line="320" w:lineRule="exact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>(279,342)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7378CE36" w14:textId="77777777" w:rsidR="003F111F" w:rsidRPr="004517A7" w:rsidRDefault="003F111F" w:rsidP="003F111F">
            <w:pPr>
              <w:tabs>
                <w:tab w:val="decimal" w:pos="766"/>
              </w:tabs>
              <w:spacing w:line="320" w:lineRule="exact"/>
              <w:ind w:right="8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7C8BEE91" w14:textId="0540DC7F" w:rsidR="003F111F" w:rsidRPr="004517A7" w:rsidRDefault="003F111F" w:rsidP="003F111F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>176,709</w:t>
            </w:r>
          </w:p>
        </w:tc>
      </w:tr>
    </w:tbl>
    <w:p w14:paraId="388673DE" w14:textId="448A5D20" w:rsidR="009D2F96" w:rsidRPr="004517A7" w:rsidRDefault="009D2F96" w:rsidP="004941D3">
      <w:pPr>
        <w:overflowPunct/>
        <w:autoSpaceDE/>
        <w:autoSpaceDN/>
        <w:adjustRightInd/>
        <w:ind w:left="360"/>
        <w:textAlignment w:val="auto"/>
        <w:rPr>
          <w:rFonts w:ascii="Angsana New" w:hAnsi="Angsana New"/>
          <w:b/>
          <w:bCs/>
          <w:sz w:val="16"/>
          <w:szCs w:val="16"/>
          <w:cs/>
        </w:rPr>
      </w:pPr>
    </w:p>
    <w:p w14:paraId="0B237C67" w14:textId="77777777" w:rsidR="009D2F96" w:rsidRPr="004517A7" w:rsidRDefault="009D2F9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16"/>
          <w:szCs w:val="16"/>
          <w:cs/>
        </w:rPr>
      </w:pPr>
      <w:r w:rsidRPr="004517A7">
        <w:rPr>
          <w:rFonts w:ascii="Angsana New" w:hAnsi="Angsana New"/>
          <w:b/>
          <w:bCs/>
          <w:sz w:val="16"/>
          <w:szCs w:val="16"/>
          <w:cs/>
        </w:rPr>
        <w:br w:type="page"/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90"/>
        <w:gridCol w:w="1530"/>
        <w:gridCol w:w="90"/>
        <w:gridCol w:w="1260"/>
        <w:gridCol w:w="90"/>
        <w:gridCol w:w="990"/>
        <w:gridCol w:w="90"/>
        <w:gridCol w:w="900"/>
        <w:gridCol w:w="90"/>
        <w:gridCol w:w="1350"/>
      </w:tblGrid>
      <w:tr w:rsidR="002D54C8" w:rsidRPr="004517A7" w14:paraId="0443A848" w14:textId="77777777" w:rsidTr="00122357">
        <w:trPr>
          <w:trHeight w:val="20"/>
        </w:trPr>
        <w:tc>
          <w:tcPr>
            <w:tcW w:w="2790" w:type="dxa"/>
            <w:vAlign w:val="bottom"/>
          </w:tcPr>
          <w:p w14:paraId="21DE090C" w14:textId="77777777" w:rsidR="002D54C8" w:rsidRPr="004517A7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3B00BFB7" w14:textId="77777777" w:rsidR="002D54C8" w:rsidRPr="004517A7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E0DD252" w14:textId="02B37E4B" w:rsidR="002D54C8" w:rsidRPr="004517A7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534A8022" w14:textId="77777777" w:rsidR="002D54C8" w:rsidRPr="004517A7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6C228B37" w14:textId="0111664E" w:rsidR="002D54C8" w:rsidRPr="004517A7" w:rsidRDefault="002D54C8" w:rsidP="002D54C8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</w:tr>
      <w:tr w:rsidR="002D54C8" w:rsidRPr="004517A7" w14:paraId="09C4AFD0" w14:textId="77777777" w:rsidTr="00122357">
        <w:trPr>
          <w:trHeight w:val="20"/>
        </w:trPr>
        <w:tc>
          <w:tcPr>
            <w:tcW w:w="2790" w:type="dxa"/>
            <w:vAlign w:val="bottom"/>
          </w:tcPr>
          <w:p w14:paraId="54A8C1F8" w14:textId="77777777" w:rsidR="002D54C8" w:rsidRPr="004517A7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52535302" w14:textId="77777777" w:rsidR="002D54C8" w:rsidRPr="004517A7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9262F8B" w14:textId="26C7995D" w:rsidR="002D54C8" w:rsidRPr="004517A7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8FAC946" w14:textId="77777777" w:rsidR="002D54C8" w:rsidRPr="004517A7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  <w:vAlign w:val="bottom"/>
          </w:tcPr>
          <w:p w14:paraId="48088435" w14:textId="29AB5A05" w:rsidR="002D54C8" w:rsidRPr="004517A7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7184A" w:rsidRPr="004517A7" w14:paraId="480BA332" w14:textId="77777777" w:rsidTr="00122357">
        <w:trPr>
          <w:trHeight w:val="20"/>
        </w:trPr>
        <w:tc>
          <w:tcPr>
            <w:tcW w:w="2790" w:type="dxa"/>
            <w:vMerge w:val="restart"/>
            <w:tcBorders>
              <w:bottom w:val="single" w:sz="4" w:space="0" w:color="auto"/>
            </w:tcBorders>
          </w:tcPr>
          <w:p w14:paraId="3672F182" w14:textId="77777777" w:rsidR="0007184A" w:rsidRPr="004517A7" w:rsidRDefault="0007184A" w:rsidP="00FB06FB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เงินกู้ยืมระยะสั้นจากบุคคล</w:t>
            </w:r>
          </w:p>
          <w:p w14:paraId="69A1D388" w14:textId="77915BC8" w:rsidR="0007184A" w:rsidRPr="004517A7" w:rsidRDefault="0007184A" w:rsidP="00FB06FB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หรือกิจการที่เกี่ยวข้องกัน</w:t>
            </w:r>
          </w:p>
        </w:tc>
        <w:tc>
          <w:tcPr>
            <w:tcW w:w="90" w:type="dxa"/>
          </w:tcPr>
          <w:p w14:paraId="02148935" w14:textId="77777777" w:rsidR="0007184A" w:rsidRPr="004517A7" w:rsidRDefault="0007184A" w:rsidP="00FB06FB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Merge w:val="restart"/>
            <w:tcBorders>
              <w:bottom w:val="single" w:sz="4" w:space="0" w:color="auto"/>
            </w:tcBorders>
          </w:tcPr>
          <w:p w14:paraId="121FC67B" w14:textId="77777777" w:rsidR="0007184A" w:rsidRPr="004517A7" w:rsidRDefault="0007184A" w:rsidP="00FB06FB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ลักษณะ</w:t>
            </w:r>
          </w:p>
          <w:p w14:paraId="003CE758" w14:textId="680E181A" w:rsidR="0007184A" w:rsidRPr="004517A7" w:rsidRDefault="0007184A" w:rsidP="00FB06FB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3B83D3C4" w14:textId="77777777" w:rsidR="0007184A" w:rsidRPr="004517A7" w:rsidRDefault="0007184A" w:rsidP="00FB06FB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28D78126" w14:textId="77777777" w:rsidR="0007184A" w:rsidRPr="004517A7" w:rsidRDefault="0007184A" w:rsidP="00FB06FB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B5FD3E8" w14:textId="665352F5" w:rsidR="0007184A" w:rsidRPr="004517A7" w:rsidRDefault="0007184A" w:rsidP="00FB06FB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1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4517A7">
              <w:rPr>
                <w:rFonts w:ascii="Angsana New" w:hAnsi="Angsana New" w:hint="cs"/>
                <w:sz w:val="28"/>
              </w:rPr>
              <w:t xml:space="preserve"> 256</w:t>
            </w:r>
            <w:r w:rsidR="00FB06FB" w:rsidRPr="004517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6513B02" w14:textId="77777777" w:rsidR="0007184A" w:rsidRPr="004517A7" w:rsidRDefault="0007184A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17964" w14:textId="77777777" w:rsidR="0007184A" w:rsidRPr="004517A7" w:rsidRDefault="0007184A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ในระหว่างปี</w:t>
            </w:r>
          </w:p>
        </w:tc>
        <w:tc>
          <w:tcPr>
            <w:tcW w:w="90" w:type="dxa"/>
            <w:tcBorders>
              <w:top w:val="single" w:sz="4" w:space="0" w:color="auto"/>
              <w:right w:val="nil"/>
            </w:tcBorders>
            <w:vAlign w:val="bottom"/>
          </w:tcPr>
          <w:p w14:paraId="01AADDFA" w14:textId="77777777" w:rsidR="0007184A" w:rsidRPr="004517A7" w:rsidRDefault="0007184A" w:rsidP="00260DAF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4ECAFE1" w14:textId="77777777" w:rsidR="0007184A" w:rsidRPr="004517A7" w:rsidRDefault="0007184A" w:rsidP="00260DAF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31281D6" w14:textId="63B71D48" w:rsidR="0007184A" w:rsidRPr="004517A7" w:rsidRDefault="0007184A" w:rsidP="00260DAF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31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FB06FB" w:rsidRPr="004517A7">
              <w:rPr>
                <w:rFonts w:ascii="Angsana New" w:hAnsi="Angsana New"/>
                <w:sz w:val="28"/>
              </w:rPr>
              <w:t>3</w:t>
            </w:r>
          </w:p>
        </w:tc>
      </w:tr>
      <w:tr w:rsidR="0007184A" w:rsidRPr="004517A7" w14:paraId="3D35448F" w14:textId="77777777" w:rsidTr="00122357">
        <w:trPr>
          <w:trHeight w:val="20"/>
        </w:trPr>
        <w:tc>
          <w:tcPr>
            <w:tcW w:w="2790" w:type="dxa"/>
            <w:vMerge/>
            <w:tcBorders>
              <w:bottom w:val="single" w:sz="4" w:space="0" w:color="auto"/>
            </w:tcBorders>
            <w:vAlign w:val="bottom"/>
          </w:tcPr>
          <w:p w14:paraId="01808557" w14:textId="47E4FAB6" w:rsidR="0007184A" w:rsidRPr="004517A7" w:rsidRDefault="0007184A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04AF57D4" w14:textId="77777777" w:rsidR="0007184A" w:rsidRPr="004517A7" w:rsidRDefault="0007184A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bottom"/>
          </w:tcPr>
          <w:p w14:paraId="3A881BB8" w14:textId="27E187B4" w:rsidR="0007184A" w:rsidRPr="004517A7" w:rsidRDefault="0007184A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129C35C5" w14:textId="77777777" w:rsidR="0007184A" w:rsidRPr="004517A7" w:rsidRDefault="0007184A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bottom"/>
          </w:tcPr>
          <w:p w14:paraId="0DC76FEE" w14:textId="6C4832F3" w:rsidR="0007184A" w:rsidRPr="004517A7" w:rsidRDefault="0007184A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371DBB21" w14:textId="77777777" w:rsidR="0007184A" w:rsidRPr="004517A7" w:rsidRDefault="0007184A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A0A746" w14:textId="77777777" w:rsidR="0007184A" w:rsidRPr="004517A7" w:rsidRDefault="0007184A" w:rsidP="00FB06FB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03DEA71" w14:textId="77777777" w:rsidR="0007184A" w:rsidRPr="004517A7" w:rsidRDefault="0007184A" w:rsidP="00FB06FB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257CBDC" w14:textId="77777777" w:rsidR="0007184A" w:rsidRPr="004517A7" w:rsidRDefault="0007184A" w:rsidP="00FB06FB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  <w:vAlign w:val="bottom"/>
          </w:tcPr>
          <w:p w14:paraId="2D34BCD2" w14:textId="77777777" w:rsidR="0007184A" w:rsidRPr="004517A7" w:rsidRDefault="0007184A" w:rsidP="00260DAF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5B3C8E8B" w14:textId="441A02DD" w:rsidR="0007184A" w:rsidRPr="004517A7" w:rsidRDefault="0007184A" w:rsidP="00260DAF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5320A" w:rsidRPr="004517A7" w14:paraId="565F69BB" w14:textId="77777777" w:rsidTr="00122357">
        <w:trPr>
          <w:trHeight w:val="64"/>
        </w:trPr>
        <w:tc>
          <w:tcPr>
            <w:tcW w:w="2790" w:type="dxa"/>
            <w:tcBorders>
              <w:top w:val="single" w:sz="4" w:space="0" w:color="auto"/>
            </w:tcBorders>
            <w:vAlign w:val="bottom"/>
          </w:tcPr>
          <w:p w14:paraId="3F940887" w14:textId="08AAE922" w:rsidR="00D5320A" w:rsidRPr="004517A7" w:rsidRDefault="00D5320A" w:rsidP="00D5320A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>บริษัท เอ็นเนอร์ยี่ ฟอร์ โซไซตี้ จำกัด</w:t>
            </w:r>
          </w:p>
        </w:tc>
        <w:tc>
          <w:tcPr>
            <w:tcW w:w="90" w:type="dxa"/>
          </w:tcPr>
          <w:p w14:paraId="1BC4740E" w14:textId="77777777" w:rsidR="00D5320A" w:rsidRPr="004517A7" w:rsidRDefault="00D5320A" w:rsidP="00D5320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D17F012" w14:textId="33A73606" w:rsidR="00D5320A" w:rsidRPr="004517A7" w:rsidRDefault="00D5320A" w:rsidP="008170D9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0A61B1E4" w14:textId="77777777" w:rsidR="00D5320A" w:rsidRPr="004517A7" w:rsidRDefault="00D5320A" w:rsidP="00D5320A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0F23904" w14:textId="05F1EEBC" w:rsidR="00D5320A" w:rsidRPr="004517A7" w:rsidRDefault="00D5320A" w:rsidP="00D5320A">
            <w:pPr>
              <w:tabs>
                <w:tab w:val="decimal" w:pos="1169"/>
              </w:tabs>
              <w:spacing w:line="320" w:lineRule="exact"/>
              <w:ind w:right="-18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89,105</w:t>
            </w:r>
          </w:p>
        </w:tc>
        <w:tc>
          <w:tcPr>
            <w:tcW w:w="90" w:type="dxa"/>
            <w:vAlign w:val="bottom"/>
          </w:tcPr>
          <w:p w14:paraId="47822957" w14:textId="77777777" w:rsidR="00D5320A" w:rsidRPr="004517A7" w:rsidRDefault="00D5320A" w:rsidP="00D5320A">
            <w:pPr>
              <w:tabs>
                <w:tab w:val="decimal" w:pos="79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8D51B" w14:textId="401DBBDD" w:rsidR="00D5320A" w:rsidRPr="004517A7" w:rsidRDefault="00D5320A" w:rsidP="00383886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32,010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94593B" w14:textId="77777777" w:rsidR="00D5320A" w:rsidRPr="004517A7" w:rsidRDefault="00D5320A" w:rsidP="00D5320A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2FFFE7" w14:textId="1CBC4B25" w:rsidR="00D5320A" w:rsidRPr="004517A7" w:rsidRDefault="00D5320A" w:rsidP="00383886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</w:rPr>
              <w:t>45,240</w:t>
            </w:r>
            <w:r w:rsidRPr="004517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73792817" w14:textId="77777777" w:rsidR="00D5320A" w:rsidRPr="004517A7" w:rsidRDefault="00D5320A" w:rsidP="00D5320A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A03FF22" w14:textId="714D1578" w:rsidR="00D5320A" w:rsidRPr="004517A7" w:rsidRDefault="00D5320A" w:rsidP="00383886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75,875</w:t>
            </w:r>
          </w:p>
        </w:tc>
      </w:tr>
      <w:tr w:rsidR="00D5320A" w:rsidRPr="004517A7" w14:paraId="4B136969" w14:textId="77777777" w:rsidTr="00122357">
        <w:trPr>
          <w:trHeight w:val="64"/>
        </w:trPr>
        <w:tc>
          <w:tcPr>
            <w:tcW w:w="2790" w:type="dxa"/>
          </w:tcPr>
          <w:p w14:paraId="7CAF48E9" w14:textId="1FBE6D3C" w:rsidR="00D5320A" w:rsidRPr="004517A7" w:rsidRDefault="00D5320A" w:rsidP="00D5320A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="Angsana New" w:hAnsi="Angsana New"/>
                <w:spacing w:val="-6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>บริษัท อินฟอร์เมติก พลัส จำกัด</w:t>
            </w:r>
          </w:p>
        </w:tc>
        <w:tc>
          <w:tcPr>
            <w:tcW w:w="90" w:type="dxa"/>
          </w:tcPr>
          <w:p w14:paraId="6B8D0116" w14:textId="77777777" w:rsidR="00D5320A" w:rsidRPr="004517A7" w:rsidRDefault="00D5320A" w:rsidP="00D5320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6F55162C" w14:textId="77777777" w:rsidR="003C7CCF" w:rsidRPr="004517A7" w:rsidRDefault="00D5320A" w:rsidP="008170D9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กิจการที่เกี่ยวข้อง</w:t>
            </w:r>
          </w:p>
          <w:p w14:paraId="1B6F9F4E" w14:textId="4F82B6D8" w:rsidR="00D5320A" w:rsidRPr="004517A7" w:rsidRDefault="00D5320A" w:rsidP="008170D9">
            <w:pPr>
              <w:spacing w:line="320" w:lineRule="exact"/>
              <w:ind w:left="5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กัน</w:t>
            </w:r>
          </w:p>
        </w:tc>
        <w:tc>
          <w:tcPr>
            <w:tcW w:w="90" w:type="dxa"/>
            <w:vAlign w:val="bottom"/>
          </w:tcPr>
          <w:p w14:paraId="243F45FC" w14:textId="77777777" w:rsidR="00D5320A" w:rsidRPr="004517A7" w:rsidRDefault="00D5320A" w:rsidP="00D5320A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A6C9570" w14:textId="2D6057B9" w:rsidR="00D5320A" w:rsidRPr="004517A7" w:rsidRDefault="00D5320A" w:rsidP="00D5320A">
            <w:pPr>
              <w:tabs>
                <w:tab w:val="decimal" w:pos="1169"/>
              </w:tabs>
              <w:spacing w:line="320" w:lineRule="exact"/>
              <w:ind w:right="-18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2ADA8B4" w14:textId="77777777" w:rsidR="00D5320A" w:rsidRPr="004517A7" w:rsidRDefault="00D5320A" w:rsidP="00D5320A">
            <w:pPr>
              <w:tabs>
                <w:tab w:val="decimal" w:pos="79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2DD203" w14:textId="7E9B8B67" w:rsidR="00D5320A" w:rsidRPr="004517A7" w:rsidRDefault="00D5320A" w:rsidP="00383886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11,500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DEA804" w14:textId="77777777" w:rsidR="00D5320A" w:rsidRPr="004517A7" w:rsidRDefault="00D5320A" w:rsidP="00D5320A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E05CB9" w14:textId="303FDAC4" w:rsidR="00D5320A" w:rsidRPr="004517A7" w:rsidRDefault="00D5320A" w:rsidP="00383886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</w:rPr>
              <w:t>11,500</w:t>
            </w:r>
            <w:r w:rsidRPr="004517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7151F2AE" w14:textId="77777777" w:rsidR="00D5320A" w:rsidRPr="004517A7" w:rsidRDefault="00D5320A" w:rsidP="00D5320A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6FD7F65E" w14:textId="353D9C7F" w:rsidR="00D5320A" w:rsidRPr="004517A7" w:rsidRDefault="00D5320A" w:rsidP="00383886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D5320A" w:rsidRPr="004517A7" w14:paraId="29209FCC" w14:textId="77777777" w:rsidTr="00122357">
        <w:trPr>
          <w:trHeight w:val="64"/>
        </w:trPr>
        <w:tc>
          <w:tcPr>
            <w:tcW w:w="2790" w:type="dxa"/>
          </w:tcPr>
          <w:p w14:paraId="610C403F" w14:textId="67714CE5" w:rsidR="00D5320A" w:rsidRPr="004517A7" w:rsidRDefault="00D5320A" w:rsidP="00D5320A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="Angsana New" w:hAnsi="Angsana New"/>
                <w:spacing w:val="-6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>บริษัท เอ็นเนอร์ยี่ รีโวลูชั่น จำกัด</w:t>
            </w:r>
          </w:p>
        </w:tc>
        <w:tc>
          <w:tcPr>
            <w:tcW w:w="90" w:type="dxa"/>
          </w:tcPr>
          <w:p w14:paraId="2E098E66" w14:textId="77777777" w:rsidR="00D5320A" w:rsidRPr="004517A7" w:rsidRDefault="00D5320A" w:rsidP="00D5320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1B6D4671" w14:textId="77777777" w:rsidR="003C7CCF" w:rsidRPr="004517A7" w:rsidRDefault="00D5320A" w:rsidP="008170D9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กิจการที่เกี่ยวข้อง</w:t>
            </w:r>
          </w:p>
          <w:p w14:paraId="3FA8ACE8" w14:textId="30FE00B1" w:rsidR="00D5320A" w:rsidRPr="004517A7" w:rsidRDefault="00D5320A" w:rsidP="008170D9">
            <w:pPr>
              <w:spacing w:line="320" w:lineRule="exact"/>
              <w:ind w:left="5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กัน</w:t>
            </w:r>
          </w:p>
        </w:tc>
        <w:tc>
          <w:tcPr>
            <w:tcW w:w="90" w:type="dxa"/>
            <w:vAlign w:val="bottom"/>
          </w:tcPr>
          <w:p w14:paraId="44FE0F8E" w14:textId="77777777" w:rsidR="00D5320A" w:rsidRPr="004517A7" w:rsidRDefault="00D5320A" w:rsidP="00D5320A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1A79B2B" w14:textId="64121B3D" w:rsidR="00D5320A" w:rsidRPr="004517A7" w:rsidRDefault="00D5320A" w:rsidP="00D5320A">
            <w:pPr>
              <w:tabs>
                <w:tab w:val="decimal" w:pos="1169"/>
              </w:tabs>
              <w:spacing w:line="320" w:lineRule="exact"/>
              <w:ind w:right="-18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5F89FA1" w14:textId="77777777" w:rsidR="00D5320A" w:rsidRPr="004517A7" w:rsidRDefault="00D5320A" w:rsidP="00D5320A">
            <w:pPr>
              <w:tabs>
                <w:tab w:val="decimal" w:pos="79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10C99D" w14:textId="1CB85DDB" w:rsidR="00D5320A" w:rsidRPr="004517A7" w:rsidRDefault="00D5320A" w:rsidP="00383886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57,200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5137C0E" w14:textId="77777777" w:rsidR="00D5320A" w:rsidRPr="004517A7" w:rsidRDefault="00D5320A" w:rsidP="00D5320A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8AEDC5" w14:textId="67F56D6D" w:rsidR="00D5320A" w:rsidRPr="004517A7" w:rsidRDefault="00D5320A" w:rsidP="00383886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</w:rPr>
              <w:t>1,900</w:t>
            </w:r>
            <w:r w:rsidRPr="004517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47D05963" w14:textId="77777777" w:rsidR="00D5320A" w:rsidRPr="004517A7" w:rsidRDefault="00D5320A" w:rsidP="00D5320A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1F01F4FF" w14:textId="17A99060" w:rsidR="00D5320A" w:rsidRPr="004517A7" w:rsidRDefault="00D5320A" w:rsidP="00383886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55,300</w:t>
            </w:r>
          </w:p>
        </w:tc>
      </w:tr>
      <w:tr w:rsidR="00D5320A" w:rsidRPr="004517A7" w14:paraId="353F9FAC" w14:textId="77777777" w:rsidTr="00122357">
        <w:trPr>
          <w:trHeight w:val="64"/>
        </w:trPr>
        <w:tc>
          <w:tcPr>
            <w:tcW w:w="2790" w:type="dxa"/>
          </w:tcPr>
          <w:p w14:paraId="1C036E13" w14:textId="4CA403CC" w:rsidR="00D5320A" w:rsidRPr="004517A7" w:rsidRDefault="00D5320A" w:rsidP="008170D9">
            <w:pPr>
              <w:tabs>
                <w:tab w:val="left" w:pos="360"/>
                <w:tab w:val="left" w:pos="2160"/>
              </w:tabs>
              <w:spacing w:line="320" w:lineRule="exact"/>
              <w:ind w:left="273" w:hanging="273"/>
              <w:rPr>
                <w:rFonts w:ascii="Angsana New" w:hAnsi="Angsana New"/>
                <w:spacing w:val="-6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>บริษัท อี อาร์ วี อินเตอร์เนชั่นแนล จำกัด</w:t>
            </w:r>
          </w:p>
        </w:tc>
        <w:tc>
          <w:tcPr>
            <w:tcW w:w="90" w:type="dxa"/>
          </w:tcPr>
          <w:p w14:paraId="4AA282FA" w14:textId="77777777" w:rsidR="00D5320A" w:rsidRPr="004517A7" w:rsidRDefault="00D5320A" w:rsidP="00D5320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4D33BCA4" w14:textId="77777777" w:rsidR="003C7CCF" w:rsidRPr="004517A7" w:rsidRDefault="00D5320A" w:rsidP="008170D9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กิจการที่เกี่ยวข้อง</w:t>
            </w:r>
          </w:p>
          <w:p w14:paraId="578793E0" w14:textId="4A34231C" w:rsidR="00D5320A" w:rsidRPr="004517A7" w:rsidRDefault="00D5320A" w:rsidP="008170D9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กัน</w:t>
            </w:r>
          </w:p>
        </w:tc>
        <w:tc>
          <w:tcPr>
            <w:tcW w:w="90" w:type="dxa"/>
            <w:vAlign w:val="bottom"/>
          </w:tcPr>
          <w:p w14:paraId="0740D72A" w14:textId="77777777" w:rsidR="00D5320A" w:rsidRPr="004517A7" w:rsidRDefault="00D5320A" w:rsidP="00D5320A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D8B111E" w14:textId="25ABD47E" w:rsidR="00D5320A" w:rsidRPr="004517A7" w:rsidRDefault="00D5320A" w:rsidP="00D5320A">
            <w:pPr>
              <w:tabs>
                <w:tab w:val="decimal" w:pos="1169"/>
              </w:tabs>
              <w:spacing w:line="320" w:lineRule="exact"/>
              <w:ind w:right="-18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B1C81D8" w14:textId="77777777" w:rsidR="00D5320A" w:rsidRPr="004517A7" w:rsidRDefault="00D5320A" w:rsidP="00D5320A">
            <w:pPr>
              <w:tabs>
                <w:tab w:val="decimal" w:pos="79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ADFC0E" w14:textId="4D73EAC1" w:rsidR="00D5320A" w:rsidRPr="004517A7" w:rsidRDefault="00D5320A" w:rsidP="00383886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8,030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AB94F4" w14:textId="77777777" w:rsidR="00D5320A" w:rsidRPr="004517A7" w:rsidRDefault="00D5320A" w:rsidP="00D5320A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7E35C0" w14:textId="7301C720" w:rsidR="00D5320A" w:rsidRPr="004517A7" w:rsidRDefault="00D5320A" w:rsidP="00383886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</w:rPr>
              <w:t>2,030</w:t>
            </w:r>
            <w:r w:rsidRPr="004517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51E0C9CF" w14:textId="77777777" w:rsidR="00D5320A" w:rsidRPr="004517A7" w:rsidRDefault="00D5320A" w:rsidP="00D5320A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37AAF9D8" w14:textId="5F147D5A" w:rsidR="00D5320A" w:rsidRPr="004517A7" w:rsidRDefault="00D5320A" w:rsidP="00383886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6,000</w:t>
            </w:r>
          </w:p>
        </w:tc>
      </w:tr>
      <w:tr w:rsidR="00D5320A" w:rsidRPr="004517A7" w14:paraId="6E9C57B6" w14:textId="77777777" w:rsidTr="00122357">
        <w:trPr>
          <w:trHeight w:val="64"/>
        </w:trPr>
        <w:tc>
          <w:tcPr>
            <w:tcW w:w="2790" w:type="dxa"/>
          </w:tcPr>
          <w:p w14:paraId="73CC7209" w14:textId="0D780603" w:rsidR="00D5320A" w:rsidRPr="004517A7" w:rsidRDefault="00D5320A" w:rsidP="00D5320A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="Angsana New" w:hAnsi="Angsana New"/>
                <w:spacing w:val="-6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>บริษัท สตาร์ปิโตรเลียม พลัส จำกัด</w:t>
            </w:r>
          </w:p>
        </w:tc>
        <w:tc>
          <w:tcPr>
            <w:tcW w:w="90" w:type="dxa"/>
          </w:tcPr>
          <w:p w14:paraId="053FCA4B" w14:textId="77777777" w:rsidR="00D5320A" w:rsidRPr="004517A7" w:rsidRDefault="00D5320A" w:rsidP="00D5320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2F8F9753" w14:textId="77777777" w:rsidR="003C7CCF" w:rsidRPr="004517A7" w:rsidRDefault="00D5320A" w:rsidP="008170D9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กิจการที่เกี่ยวข้อง</w:t>
            </w:r>
          </w:p>
          <w:p w14:paraId="7B405F02" w14:textId="35B9AF87" w:rsidR="00D5320A" w:rsidRPr="004517A7" w:rsidRDefault="00D5320A" w:rsidP="008170D9">
            <w:pPr>
              <w:spacing w:line="320" w:lineRule="exact"/>
              <w:ind w:left="5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กัน</w:t>
            </w:r>
          </w:p>
        </w:tc>
        <w:tc>
          <w:tcPr>
            <w:tcW w:w="90" w:type="dxa"/>
            <w:vAlign w:val="bottom"/>
          </w:tcPr>
          <w:p w14:paraId="6F89BFAB" w14:textId="77777777" w:rsidR="00D5320A" w:rsidRPr="004517A7" w:rsidRDefault="00D5320A" w:rsidP="00D5320A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28AEB59" w14:textId="4C03BDBD" w:rsidR="00D5320A" w:rsidRPr="004517A7" w:rsidRDefault="00D5320A" w:rsidP="00D5320A">
            <w:pPr>
              <w:tabs>
                <w:tab w:val="decimal" w:pos="1169"/>
              </w:tabs>
              <w:spacing w:line="320" w:lineRule="exact"/>
              <w:ind w:right="-18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6738248" w14:textId="77777777" w:rsidR="00D5320A" w:rsidRPr="004517A7" w:rsidRDefault="00D5320A" w:rsidP="00D5320A">
            <w:pPr>
              <w:tabs>
                <w:tab w:val="decimal" w:pos="79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59F2E6" w14:textId="26410EBD" w:rsidR="00D5320A" w:rsidRPr="004517A7" w:rsidRDefault="00D5320A" w:rsidP="00383886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C84D61" w14:textId="77777777" w:rsidR="00D5320A" w:rsidRPr="004517A7" w:rsidRDefault="00D5320A" w:rsidP="00D5320A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4D4453" w14:textId="28DF22BB" w:rsidR="00D5320A" w:rsidRPr="004517A7" w:rsidRDefault="00D5320A" w:rsidP="00383886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</w:rPr>
              <w:t>2,000</w:t>
            </w:r>
            <w:r w:rsidRPr="004517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574305EF" w14:textId="77777777" w:rsidR="00D5320A" w:rsidRPr="004517A7" w:rsidRDefault="00D5320A" w:rsidP="00D5320A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41477D3D" w14:textId="3019D4AA" w:rsidR="00D5320A" w:rsidRPr="004517A7" w:rsidRDefault="00D5320A" w:rsidP="00383886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D5320A" w:rsidRPr="004517A7" w14:paraId="0215A3AC" w14:textId="77777777" w:rsidTr="00122357">
        <w:trPr>
          <w:trHeight w:val="64"/>
        </w:trPr>
        <w:tc>
          <w:tcPr>
            <w:tcW w:w="2790" w:type="dxa"/>
            <w:vAlign w:val="bottom"/>
          </w:tcPr>
          <w:p w14:paraId="65F56909" w14:textId="508B5611" w:rsidR="00D5320A" w:rsidRPr="004517A7" w:rsidRDefault="00D5320A" w:rsidP="00D5320A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="Angsana New" w:hAnsi="Angsana New"/>
                <w:spacing w:val="-6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90" w:type="dxa"/>
          </w:tcPr>
          <w:p w14:paraId="12CB6C6B" w14:textId="77777777" w:rsidR="00D5320A" w:rsidRPr="004517A7" w:rsidRDefault="00D5320A" w:rsidP="00D5320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210AF8CC" w14:textId="3C4BC6C1" w:rsidR="00D5320A" w:rsidRPr="004517A7" w:rsidRDefault="00D5320A" w:rsidP="008170D9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3CF77F3A" w14:textId="77777777" w:rsidR="00D5320A" w:rsidRPr="004517A7" w:rsidRDefault="00D5320A" w:rsidP="00D5320A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DD8BB18" w14:textId="4692DEF1" w:rsidR="00D5320A" w:rsidRPr="004517A7" w:rsidRDefault="00D5320A" w:rsidP="00D5320A">
            <w:pPr>
              <w:tabs>
                <w:tab w:val="decimal" w:pos="1169"/>
              </w:tabs>
              <w:spacing w:line="320" w:lineRule="exact"/>
              <w:ind w:right="-18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E8E7E8D" w14:textId="77777777" w:rsidR="00D5320A" w:rsidRPr="004517A7" w:rsidRDefault="00D5320A" w:rsidP="00D5320A">
            <w:pPr>
              <w:tabs>
                <w:tab w:val="decimal" w:pos="79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99EAB9" w14:textId="13443102" w:rsidR="00D5320A" w:rsidRPr="004517A7" w:rsidRDefault="00D5320A" w:rsidP="00383886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26,000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ACE8CA8" w14:textId="77777777" w:rsidR="00D5320A" w:rsidRPr="004517A7" w:rsidRDefault="00D5320A" w:rsidP="00D5320A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F6CD85" w14:textId="3A18E1BC" w:rsidR="00D5320A" w:rsidRPr="004517A7" w:rsidRDefault="00D5320A" w:rsidP="00383886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</w:rPr>
              <w:t>26,000</w:t>
            </w:r>
            <w:r w:rsidRPr="004517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17371B8B" w14:textId="77777777" w:rsidR="00D5320A" w:rsidRPr="004517A7" w:rsidRDefault="00D5320A" w:rsidP="00D5320A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38286E20" w14:textId="6A0057F8" w:rsidR="00D5320A" w:rsidRPr="004517A7" w:rsidRDefault="00D5320A" w:rsidP="00383886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D5320A" w:rsidRPr="004517A7" w14:paraId="33D24297" w14:textId="77777777" w:rsidTr="00122357">
        <w:trPr>
          <w:trHeight w:val="64"/>
        </w:trPr>
        <w:tc>
          <w:tcPr>
            <w:tcW w:w="2790" w:type="dxa"/>
            <w:vAlign w:val="bottom"/>
          </w:tcPr>
          <w:p w14:paraId="2F50BC2E" w14:textId="77777777" w:rsidR="008170D9" w:rsidRPr="004517A7" w:rsidRDefault="00D5320A" w:rsidP="00D5320A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="Angsana New" w:hAnsi="Angsana New"/>
                <w:spacing w:val="-6"/>
                <w:sz w:val="28"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 xml:space="preserve">บริษัท ยูนิเวอร์แซล เวสต์ </w:t>
            </w:r>
          </w:p>
          <w:p w14:paraId="595ACC90" w14:textId="474FEC5B" w:rsidR="00D5320A" w:rsidRPr="004517A7" w:rsidRDefault="00D5320A" w:rsidP="008170D9">
            <w:pPr>
              <w:tabs>
                <w:tab w:val="left" w:pos="360"/>
                <w:tab w:val="left" w:pos="2160"/>
              </w:tabs>
              <w:spacing w:line="320" w:lineRule="exact"/>
              <w:ind w:left="273"/>
              <w:rPr>
                <w:rFonts w:ascii="Angsana New" w:hAnsi="Angsana New"/>
                <w:spacing w:val="-6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>แมเนจเม้นท์จำกัด</w:t>
            </w:r>
          </w:p>
        </w:tc>
        <w:tc>
          <w:tcPr>
            <w:tcW w:w="90" w:type="dxa"/>
          </w:tcPr>
          <w:p w14:paraId="0B66A07C" w14:textId="77777777" w:rsidR="00D5320A" w:rsidRPr="004517A7" w:rsidRDefault="00D5320A" w:rsidP="00D5320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7B27654C" w14:textId="4214B154" w:rsidR="00D5320A" w:rsidRPr="004517A7" w:rsidRDefault="00D5320A" w:rsidP="008170D9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316613EA" w14:textId="77777777" w:rsidR="00D5320A" w:rsidRPr="004517A7" w:rsidRDefault="00D5320A" w:rsidP="00D5320A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416C2DD" w14:textId="0B7F90E1" w:rsidR="00D5320A" w:rsidRPr="004517A7" w:rsidRDefault="00D5320A" w:rsidP="00D5320A">
            <w:pPr>
              <w:tabs>
                <w:tab w:val="decimal" w:pos="1169"/>
              </w:tabs>
              <w:spacing w:line="320" w:lineRule="exact"/>
              <w:ind w:right="-18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83E5D5E" w14:textId="77777777" w:rsidR="00D5320A" w:rsidRPr="004517A7" w:rsidRDefault="00D5320A" w:rsidP="00D5320A">
            <w:pPr>
              <w:tabs>
                <w:tab w:val="decimal" w:pos="79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90CB1F" w14:textId="6798B220" w:rsidR="00D5320A" w:rsidRPr="004517A7" w:rsidRDefault="00D5320A" w:rsidP="00383886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90,800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CD3449" w14:textId="77777777" w:rsidR="00D5320A" w:rsidRPr="004517A7" w:rsidRDefault="00D5320A" w:rsidP="00D5320A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5BAE10" w14:textId="67F664BE" w:rsidR="00D5320A" w:rsidRPr="004517A7" w:rsidRDefault="00D5320A" w:rsidP="00383886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</w:rPr>
              <w:t>90,800</w:t>
            </w:r>
            <w:r w:rsidRPr="004517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0331519D" w14:textId="77777777" w:rsidR="00D5320A" w:rsidRPr="004517A7" w:rsidRDefault="00D5320A" w:rsidP="00D5320A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1614B78C" w14:textId="2A3BB99C" w:rsidR="00D5320A" w:rsidRPr="004517A7" w:rsidRDefault="00D5320A" w:rsidP="00383886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D5320A" w:rsidRPr="004517A7" w14:paraId="6B16AA5A" w14:textId="77777777" w:rsidTr="00122357">
        <w:trPr>
          <w:trHeight w:val="64"/>
        </w:trPr>
        <w:tc>
          <w:tcPr>
            <w:tcW w:w="2790" w:type="dxa"/>
          </w:tcPr>
          <w:p w14:paraId="66DB0C80" w14:textId="21E6437C" w:rsidR="00D5320A" w:rsidRPr="004517A7" w:rsidRDefault="00D5320A" w:rsidP="00D21FD1">
            <w:pPr>
              <w:tabs>
                <w:tab w:val="left" w:pos="360"/>
                <w:tab w:val="left" w:pos="2160"/>
              </w:tabs>
              <w:spacing w:line="320" w:lineRule="exact"/>
              <w:ind w:left="273" w:hanging="273"/>
              <w:rPr>
                <w:rFonts w:ascii="Angsana New" w:hAnsi="Angsana New"/>
                <w:spacing w:val="-6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>บริษัท เอเซีย เวสต์ แมนเน็จเม้นท์ จำกัด</w:t>
            </w:r>
          </w:p>
        </w:tc>
        <w:tc>
          <w:tcPr>
            <w:tcW w:w="90" w:type="dxa"/>
          </w:tcPr>
          <w:p w14:paraId="7C7B7B57" w14:textId="77777777" w:rsidR="00D5320A" w:rsidRPr="004517A7" w:rsidRDefault="00D5320A" w:rsidP="00D5320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06A01DAF" w14:textId="77777777" w:rsidR="003C7CCF" w:rsidRPr="004517A7" w:rsidRDefault="00D5320A" w:rsidP="008170D9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กิจการที่เกี่ยวข้อง</w:t>
            </w:r>
          </w:p>
          <w:p w14:paraId="2837A793" w14:textId="1FCC95EB" w:rsidR="00D5320A" w:rsidRPr="004517A7" w:rsidRDefault="00D5320A" w:rsidP="008170D9">
            <w:pPr>
              <w:spacing w:line="320" w:lineRule="exact"/>
              <w:ind w:left="5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กัน</w:t>
            </w:r>
          </w:p>
        </w:tc>
        <w:tc>
          <w:tcPr>
            <w:tcW w:w="90" w:type="dxa"/>
            <w:vAlign w:val="bottom"/>
          </w:tcPr>
          <w:p w14:paraId="7A248CB0" w14:textId="77777777" w:rsidR="00D5320A" w:rsidRPr="004517A7" w:rsidRDefault="00D5320A" w:rsidP="00D5320A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736376B" w14:textId="37E5CC99" w:rsidR="00D5320A" w:rsidRPr="004517A7" w:rsidRDefault="00D5320A" w:rsidP="00D5320A">
            <w:pPr>
              <w:tabs>
                <w:tab w:val="decimal" w:pos="1169"/>
              </w:tabs>
              <w:spacing w:line="320" w:lineRule="exact"/>
              <w:ind w:right="-18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5F8EAE6" w14:textId="77777777" w:rsidR="00D5320A" w:rsidRPr="004517A7" w:rsidRDefault="00D5320A" w:rsidP="00D5320A">
            <w:pPr>
              <w:tabs>
                <w:tab w:val="decimal" w:pos="79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584A07" w14:textId="7283B52C" w:rsidR="00D5320A" w:rsidRPr="004517A7" w:rsidRDefault="00D5320A" w:rsidP="00383886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10,000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B1CCB88" w14:textId="77777777" w:rsidR="00D5320A" w:rsidRPr="004517A7" w:rsidRDefault="00D5320A" w:rsidP="00D5320A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B8E3D8" w14:textId="41CA4542" w:rsidR="00D5320A" w:rsidRPr="004517A7" w:rsidRDefault="00D5320A" w:rsidP="00383886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</w:rPr>
              <w:t>10,000</w:t>
            </w:r>
            <w:r w:rsidRPr="004517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72099B39" w14:textId="77777777" w:rsidR="00D5320A" w:rsidRPr="004517A7" w:rsidRDefault="00D5320A" w:rsidP="00D5320A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594DE07" w14:textId="504C5A75" w:rsidR="00D5320A" w:rsidRPr="004517A7" w:rsidRDefault="00D5320A" w:rsidP="00383886">
            <w:pPr>
              <w:spacing w:line="32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D5320A" w:rsidRPr="004517A7" w14:paraId="40391DA0" w14:textId="77777777" w:rsidTr="00122357">
        <w:trPr>
          <w:trHeight w:val="20"/>
        </w:trPr>
        <w:tc>
          <w:tcPr>
            <w:tcW w:w="2790" w:type="dxa"/>
            <w:vAlign w:val="center"/>
          </w:tcPr>
          <w:p w14:paraId="2568157C" w14:textId="77777777" w:rsidR="00D5320A" w:rsidRPr="004517A7" w:rsidRDefault="00D5320A" w:rsidP="00396B46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left="162" w:right="-108" w:hanging="162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90" w:type="dxa"/>
            <w:vAlign w:val="center"/>
          </w:tcPr>
          <w:p w14:paraId="062904EB" w14:textId="77777777" w:rsidR="00D5320A" w:rsidRPr="004517A7" w:rsidRDefault="00D5320A" w:rsidP="00396B4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center"/>
          </w:tcPr>
          <w:p w14:paraId="250CF4C4" w14:textId="5AA4FA73" w:rsidR="00D5320A" w:rsidRPr="004517A7" w:rsidRDefault="00D5320A" w:rsidP="00396B4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center"/>
          </w:tcPr>
          <w:p w14:paraId="7D16B7F3" w14:textId="77777777" w:rsidR="00D5320A" w:rsidRPr="004517A7" w:rsidRDefault="00D5320A" w:rsidP="00396B46">
            <w:pPr>
              <w:tabs>
                <w:tab w:val="decimal" w:pos="792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9BE0AF" w14:textId="668342AB" w:rsidR="00D5320A" w:rsidRPr="004517A7" w:rsidRDefault="00D5320A" w:rsidP="00383886">
            <w:pPr>
              <w:tabs>
                <w:tab w:val="decimal" w:pos="1169"/>
              </w:tabs>
              <w:spacing w:line="320" w:lineRule="exact"/>
              <w:ind w:right="-18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</w:rPr>
              <w:t>89,105</w:t>
            </w:r>
          </w:p>
        </w:tc>
        <w:tc>
          <w:tcPr>
            <w:tcW w:w="90" w:type="dxa"/>
            <w:vAlign w:val="center"/>
          </w:tcPr>
          <w:p w14:paraId="560779B5" w14:textId="77777777" w:rsidR="00D5320A" w:rsidRPr="004517A7" w:rsidRDefault="00D5320A" w:rsidP="00383886">
            <w:pPr>
              <w:tabs>
                <w:tab w:val="decimal" w:pos="795"/>
              </w:tabs>
              <w:spacing w:line="320" w:lineRule="exact"/>
              <w:ind w:right="-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D4F063" w14:textId="4735DC84" w:rsidR="00D5320A" w:rsidRPr="004517A7" w:rsidRDefault="00D5320A" w:rsidP="00383886">
            <w:pPr>
              <w:spacing w:line="320" w:lineRule="exact"/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</w:rPr>
              <w:t>237,540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F170BCA" w14:textId="77777777" w:rsidR="00D5320A" w:rsidRPr="004517A7" w:rsidRDefault="00D5320A" w:rsidP="00383886">
            <w:pPr>
              <w:tabs>
                <w:tab w:val="decimal" w:pos="766"/>
              </w:tabs>
              <w:spacing w:line="320" w:lineRule="exact"/>
              <w:ind w:right="-1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2C07BE" w14:textId="1E95F6F0" w:rsidR="00D5320A" w:rsidRPr="004517A7" w:rsidRDefault="00D5320A" w:rsidP="00383886">
            <w:pPr>
              <w:spacing w:line="320" w:lineRule="exact"/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(</w:t>
            </w:r>
            <w:r w:rsidRPr="004517A7">
              <w:rPr>
                <w:rFonts w:ascii="Angsana New" w:hAnsi="Angsana New" w:hint="cs"/>
                <w:b/>
                <w:bCs/>
                <w:sz w:val="28"/>
              </w:rPr>
              <w:t>189,470</w:t>
            </w:r>
            <w:r w:rsidRPr="004517A7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center"/>
          </w:tcPr>
          <w:p w14:paraId="1E31E92E" w14:textId="77777777" w:rsidR="00D5320A" w:rsidRPr="004517A7" w:rsidRDefault="00D5320A" w:rsidP="00383886">
            <w:pPr>
              <w:tabs>
                <w:tab w:val="decimal" w:pos="766"/>
              </w:tabs>
              <w:spacing w:line="320" w:lineRule="exact"/>
              <w:ind w:right="-1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7BCB4593" w14:textId="2AFA487D" w:rsidR="00D5320A" w:rsidRPr="004517A7" w:rsidRDefault="00FB06FB" w:rsidP="00383886">
            <w:pPr>
              <w:spacing w:line="320" w:lineRule="exact"/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</w:rPr>
              <w:t>137,175</w:t>
            </w:r>
          </w:p>
        </w:tc>
      </w:tr>
    </w:tbl>
    <w:p w14:paraId="64993F7A" w14:textId="77777777" w:rsidR="009D2F96" w:rsidRPr="004517A7" w:rsidRDefault="009D2F96" w:rsidP="009D2F96">
      <w:pPr>
        <w:overflowPunct/>
        <w:autoSpaceDE/>
        <w:autoSpaceDN/>
        <w:adjustRightInd/>
        <w:ind w:firstLine="360"/>
        <w:textAlignment w:val="auto"/>
        <w:rPr>
          <w:rFonts w:ascii="Angsana New" w:hAnsi="Angsana New"/>
          <w:b/>
          <w:bCs/>
          <w:sz w:val="28"/>
        </w:rPr>
      </w:pPr>
    </w:p>
    <w:p w14:paraId="1025F739" w14:textId="1F358E1A" w:rsidR="00D5121C" w:rsidRPr="004517A7" w:rsidRDefault="009B2480" w:rsidP="009D2F96">
      <w:pPr>
        <w:overflowPunct/>
        <w:autoSpaceDE/>
        <w:autoSpaceDN/>
        <w:adjustRightInd/>
        <w:ind w:firstLine="360"/>
        <w:textAlignment w:val="auto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ค่าตอบแทนกรรมการและผู้บริหาร</w:t>
      </w:r>
    </w:p>
    <w:p w14:paraId="1B89ECAC" w14:textId="66197405" w:rsidR="00D5121C" w:rsidRPr="004517A7" w:rsidRDefault="00AD75F6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สำหรับปีสิ้นสุดวันที่ </w:t>
      </w:r>
      <w:r w:rsidR="00D67E0B" w:rsidRPr="004517A7">
        <w:rPr>
          <w:rFonts w:ascii="Angsana New" w:hAnsi="Angsana New" w:hint="cs"/>
          <w:color w:val="000000"/>
          <w:spacing w:val="-2"/>
          <w:sz w:val="28"/>
          <w:lang w:val="en-GB"/>
        </w:rPr>
        <w:t>31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ธันวาคม</w:t>
      </w:r>
      <w:r w:rsidR="00D67E0B" w:rsidRPr="004517A7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256</w:t>
      </w:r>
      <w:r w:rsidR="00FB06FB" w:rsidRPr="004517A7">
        <w:rPr>
          <w:rFonts w:ascii="Angsana New" w:hAnsi="Angsana New"/>
          <w:color w:val="000000"/>
          <w:spacing w:val="-2"/>
          <w:sz w:val="28"/>
          <w:lang w:val="en-GB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และ </w:t>
      </w:r>
      <w:r w:rsidR="00D67E0B" w:rsidRPr="004517A7">
        <w:rPr>
          <w:rFonts w:ascii="Angsana New" w:hAnsi="Angsana New" w:hint="cs"/>
          <w:color w:val="000000"/>
          <w:spacing w:val="-2"/>
          <w:sz w:val="28"/>
          <w:lang w:val="en-GB"/>
        </w:rPr>
        <w:t>256</w:t>
      </w:r>
      <w:r w:rsidR="00FB06FB" w:rsidRPr="004517A7">
        <w:rPr>
          <w:rFonts w:ascii="Angsana New" w:hAnsi="Angsana New"/>
          <w:color w:val="000000"/>
          <w:spacing w:val="-2"/>
          <w:sz w:val="28"/>
          <w:lang w:val="en-GB"/>
        </w:rPr>
        <w:t>3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  <w:r w:rsidR="00D21FD1" w:rsidRPr="004517A7">
        <w:rPr>
          <w:rFonts w:ascii="Angsana New" w:hAnsi="Angsana New" w:hint="cs"/>
          <w:color w:val="000000"/>
          <w:spacing w:val="-2"/>
          <w:sz w:val="28"/>
          <w:cs/>
          <w:lang w:val="en-GB"/>
        </w:rPr>
        <w:t>กลุ่มบริษัท</w:t>
      </w:r>
      <w:r w:rsidR="009B2480" w:rsidRPr="004517A7">
        <w:rPr>
          <w:rFonts w:ascii="Angsana New" w:hAnsi="Angsana New" w:hint="cs"/>
          <w:color w:val="000000"/>
          <w:spacing w:val="-2"/>
          <w:sz w:val="28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90"/>
        <w:gridCol w:w="1170"/>
        <w:gridCol w:w="90"/>
        <w:gridCol w:w="1170"/>
        <w:gridCol w:w="90"/>
        <w:gridCol w:w="1170"/>
      </w:tblGrid>
      <w:tr w:rsidR="00D5121C" w:rsidRPr="004517A7" w14:paraId="19807FA9" w14:textId="77777777">
        <w:tc>
          <w:tcPr>
            <w:tcW w:w="4140" w:type="dxa"/>
            <w:vAlign w:val="bottom"/>
          </w:tcPr>
          <w:p w14:paraId="15494759" w14:textId="77777777" w:rsidR="00D5121C" w:rsidRPr="004517A7" w:rsidRDefault="00D5121C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3742D209" w14:textId="53847B22" w:rsidR="00D5121C" w:rsidRPr="004517A7" w:rsidRDefault="009B2480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caps/>
                <w:sz w:val="28"/>
                <w:lang w:val="en-GB"/>
              </w:rPr>
              <w:t>(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 xml:space="preserve">หน่วย: </w:t>
            </w:r>
            <w:r w:rsidR="008E5D55" w:rsidRPr="004517A7">
              <w:rPr>
                <w:rFonts w:ascii="Angsana New" w:hAnsi="Angsana New" w:hint="cs"/>
                <w:caps/>
                <w:sz w:val="28"/>
                <w:cs/>
              </w:rPr>
              <w:t>ล้าน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บาท)</w:t>
            </w:r>
          </w:p>
        </w:tc>
      </w:tr>
      <w:tr w:rsidR="00D5121C" w:rsidRPr="004517A7" w14:paraId="48E1DB11" w14:textId="77777777">
        <w:tc>
          <w:tcPr>
            <w:tcW w:w="4140" w:type="dxa"/>
            <w:vAlign w:val="bottom"/>
          </w:tcPr>
          <w:p w14:paraId="577030F9" w14:textId="77777777" w:rsidR="00D5121C" w:rsidRPr="004517A7" w:rsidRDefault="00D5121C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3A4A4" w14:textId="77777777" w:rsidR="00D5121C" w:rsidRPr="004517A7" w:rsidRDefault="009B2480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A9FD56F" w14:textId="77777777" w:rsidR="00D5121C" w:rsidRPr="004517A7" w:rsidRDefault="00D5121C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BE376" w14:textId="77777777" w:rsidR="00D5121C" w:rsidRPr="004517A7" w:rsidRDefault="009B2480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5121C" w:rsidRPr="004517A7" w14:paraId="06F91395" w14:textId="77777777">
        <w:tc>
          <w:tcPr>
            <w:tcW w:w="4140" w:type="dxa"/>
            <w:vAlign w:val="bottom"/>
          </w:tcPr>
          <w:p w14:paraId="1B9DF3AB" w14:textId="77777777" w:rsidR="00D5121C" w:rsidRPr="004517A7" w:rsidRDefault="00D5121C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99AE75" w14:textId="66B6F840" w:rsidR="00D5121C" w:rsidRPr="004517A7" w:rsidRDefault="009B2480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FB06FB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3C66EFC" w14:textId="77777777" w:rsidR="00D5121C" w:rsidRPr="004517A7" w:rsidRDefault="00D5121C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9C8108" w14:textId="2BB25438" w:rsidR="00D5121C" w:rsidRPr="004517A7" w:rsidRDefault="009B2480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FB06FB" w:rsidRPr="004517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450ECE52" w14:textId="77777777" w:rsidR="00D5121C" w:rsidRPr="004517A7" w:rsidRDefault="00D5121C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E0564" w14:textId="09F78672" w:rsidR="00D5121C" w:rsidRPr="004517A7" w:rsidRDefault="009B2480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FB06FB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08F1B2DC" w14:textId="77777777" w:rsidR="00D5121C" w:rsidRPr="004517A7" w:rsidRDefault="00D5121C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75A1E" w14:textId="3907D947" w:rsidR="00D5121C" w:rsidRPr="004517A7" w:rsidRDefault="009B2480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FB06FB" w:rsidRPr="004517A7">
              <w:rPr>
                <w:rFonts w:ascii="Angsana New" w:hAnsi="Angsana New"/>
                <w:sz w:val="28"/>
              </w:rPr>
              <w:t>3</w:t>
            </w:r>
          </w:p>
        </w:tc>
      </w:tr>
      <w:tr w:rsidR="00FB06FB" w:rsidRPr="004517A7" w14:paraId="7C5D5454" w14:textId="77777777" w:rsidTr="0072672F">
        <w:trPr>
          <w:trHeight w:val="431"/>
        </w:trPr>
        <w:tc>
          <w:tcPr>
            <w:tcW w:w="4140" w:type="dxa"/>
            <w:shd w:val="clear" w:color="auto" w:fill="auto"/>
            <w:vAlign w:val="center"/>
          </w:tcPr>
          <w:p w14:paraId="1C70F713" w14:textId="77777777" w:rsidR="00FB06FB" w:rsidRPr="004517A7" w:rsidRDefault="00FB06FB" w:rsidP="00FB06FB">
            <w:pPr>
              <w:tabs>
                <w:tab w:val="right" w:pos="8100"/>
              </w:tabs>
              <w:ind w:right="-18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3535E" w14:textId="73E9C638" w:rsidR="00FB06FB" w:rsidRPr="004517A7" w:rsidRDefault="008A60A1" w:rsidP="00FB06FB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4621138" w14:textId="77777777" w:rsidR="00FB06FB" w:rsidRPr="004517A7" w:rsidRDefault="00FB06FB" w:rsidP="00FB06FB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B638B" w14:textId="26F07457" w:rsidR="00FB06FB" w:rsidRPr="004517A7" w:rsidRDefault="00FB06FB" w:rsidP="00FB06FB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6688F0" w14:textId="77777777" w:rsidR="00FB06FB" w:rsidRPr="004517A7" w:rsidRDefault="00FB06FB" w:rsidP="00FB06FB">
            <w:pPr>
              <w:tabs>
                <w:tab w:val="decimal" w:pos="1004"/>
              </w:tabs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036EF" w14:textId="796215E3" w:rsidR="00FB06FB" w:rsidRPr="004517A7" w:rsidRDefault="008A60A1" w:rsidP="00FB06FB">
            <w:pPr>
              <w:tabs>
                <w:tab w:val="decimal" w:pos="989"/>
              </w:tabs>
              <w:ind w:right="18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68224E" w14:textId="77777777" w:rsidR="00FB06FB" w:rsidRPr="004517A7" w:rsidRDefault="00FB06FB" w:rsidP="00FB06FB">
            <w:pPr>
              <w:tabs>
                <w:tab w:val="decimal" w:pos="1004"/>
              </w:tabs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8B5A5" w14:textId="78F1FD24" w:rsidR="00FB06FB" w:rsidRPr="004517A7" w:rsidRDefault="00FB06FB" w:rsidP="00FB06FB">
            <w:pPr>
              <w:tabs>
                <w:tab w:val="decimal" w:pos="927"/>
                <w:tab w:val="left" w:pos="1064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11</w:t>
            </w:r>
          </w:p>
        </w:tc>
      </w:tr>
      <w:tr w:rsidR="00FB06FB" w:rsidRPr="004517A7" w14:paraId="4E45354B" w14:textId="77777777">
        <w:trPr>
          <w:trHeight w:val="360"/>
        </w:trPr>
        <w:tc>
          <w:tcPr>
            <w:tcW w:w="4140" w:type="dxa"/>
            <w:shd w:val="clear" w:color="auto" w:fill="auto"/>
            <w:vAlign w:val="center"/>
          </w:tcPr>
          <w:p w14:paraId="23790F1B" w14:textId="77777777" w:rsidR="00FB06FB" w:rsidRPr="004517A7" w:rsidRDefault="00FB06FB" w:rsidP="00FB06FB">
            <w:pPr>
              <w:tabs>
                <w:tab w:val="right" w:pos="8100"/>
              </w:tabs>
              <w:ind w:right="-18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54A8F" w14:textId="6A664D00" w:rsidR="00FB06FB" w:rsidRPr="004517A7" w:rsidRDefault="008A60A1" w:rsidP="00FB06FB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5B4A424A" w14:textId="77777777" w:rsidR="00FB06FB" w:rsidRPr="004517A7" w:rsidRDefault="00FB06FB" w:rsidP="00FB06FB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DF1EA" w14:textId="6A5F6EDE" w:rsidR="00FB06FB" w:rsidRPr="004517A7" w:rsidRDefault="00FB06FB" w:rsidP="00FB06FB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3F968077" w14:textId="77777777" w:rsidR="00FB06FB" w:rsidRPr="004517A7" w:rsidRDefault="00FB06FB" w:rsidP="00FB06FB">
            <w:pPr>
              <w:tabs>
                <w:tab w:val="decimal" w:pos="1004"/>
              </w:tabs>
              <w:ind w:left="-10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B22A3" w14:textId="5A0B4F36" w:rsidR="00FB06FB" w:rsidRPr="004517A7" w:rsidRDefault="008A60A1" w:rsidP="00FB06FB">
            <w:pPr>
              <w:tabs>
                <w:tab w:val="decimal" w:pos="989"/>
              </w:tabs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0AFC6CAF" w14:textId="77777777" w:rsidR="00FB06FB" w:rsidRPr="004517A7" w:rsidRDefault="00FB06FB" w:rsidP="00FB06FB">
            <w:pPr>
              <w:tabs>
                <w:tab w:val="decimal" w:pos="1004"/>
              </w:tabs>
              <w:ind w:left="-10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22229" w14:textId="0C2296C4" w:rsidR="00FB06FB" w:rsidRPr="004517A7" w:rsidRDefault="00FB06FB" w:rsidP="00FB06FB">
            <w:pPr>
              <w:tabs>
                <w:tab w:val="decimal" w:pos="945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</w:t>
            </w:r>
          </w:p>
        </w:tc>
      </w:tr>
      <w:tr w:rsidR="00FB06FB" w:rsidRPr="004517A7" w14:paraId="0AA17BC2" w14:textId="77777777">
        <w:tc>
          <w:tcPr>
            <w:tcW w:w="4140" w:type="dxa"/>
            <w:shd w:val="clear" w:color="auto" w:fill="auto"/>
            <w:vAlign w:val="center"/>
          </w:tcPr>
          <w:p w14:paraId="501A5324" w14:textId="77777777" w:rsidR="00FB06FB" w:rsidRPr="004517A7" w:rsidRDefault="00FB06FB" w:rsidP="00FB06FB">
            <w:pPr>
              <w:tabs>
                <w:tab w:val="right" w:pos="8100"/>
              </w:tabs>
              <w:ind w:right="-18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F45E34" w14:textId="5D38FCC1" w:rsidR="00FB06FB" w:rsidRPr="004517A7" w:rsidRDefault="008A60A1" w:rsidP="00FB06FB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24</w:t>
            </w:r>
          </w:p>
        </w:tc>
        <w:tc>
          <w:tcPr>
            <w:tcW w:w="90" w:type="dxa"/>
            <w:shd w:val="clear" w:color="auto" w:fill="auto"/>
          </w:tcPr>
          <w:p w14:paraId="65CEA75D" w14:textId="77777777" w:rsidR="00FB06FB" w:rsidRPr="004517A7" w:rsidRDefault="00FB06FB" w:rsidP="00FB06FB">
            <w:pPr>
              <w:tabs>
                <w:tab w:val="decimal" w:pos="1004"/>
              </w:tabs>
              <w:ind w:left="-108" w:firstLine="9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F776A6" w14:textId="61353186" w:rsidR="00FB06FB" w:rsidRPr="004517A7" w:rsidRDefault="00FB06FB" w:rsidP="00FB06FB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36</w:t>
            </w:r>
          </w:p>
        </w:tc>
        <w:tc>
          <w:tcPr>
            <w:tcW w:w="90" w:type="dxa"/>
            <w:shd w:val="clear" w:color="auto" w:fill="auto"/>
          </w:tcPr>
          <w:p w14:paraId="078F8C4F" w14:textId="77777777" w:rsidR="00FB06FB" w:rsidRPr="004517A7" w:rsidRDefault="00FB06FB" w:rsidP="00FB06FB">
            <w:pPr>
              <w:tabs>
                <w:tab w:val="decimal" w:pos="1004"/>
              </w:tabs>
              <w:ind w:left="-108" w:firstLine="9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06698C" w14:textId="7EEA9E62" w:rsidR="00FB06FB" w:rsidRPr="004517A7" w:rsidRDefault="008A60A1" w:rsidP="00FB06FB">
            <w:pPr>
              <w:tabs>
                <w:tab w:val="decimal" w:pos="989"/>
              </w:tabs>
              <w:ind w:left="-108" w:firstLine="9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14:paraId="760BF832" w14:textId="77777777" w:rsidR="00FB06FB" w:rsidRPr="004517A7" w:rsidRDefault="00FB06FB" w:rsidP="00FB06FB">
            <w:pPr>
              <w:tabs>
                <w:tab w:val="decimal" w:pos="1004"/>
              </w:tabs>
              <w:ind w:left="-108" w:firstLine="9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3D9C49" w14:textId="33E41F28" w:rsidR="00FB06FB" w:rsidRPr="004517A7" w:rsidRDefault="00FB06FB" w:rsidP="00FB06FB">
            <w:pPr>
              <w:tabs>
                <w:tab w:val="decimal" w:pos="927"/>
              </w:tabs>
              <w:ind w:left="-108" w:right="90" w:firstLine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12</w:t>
            </w:r>
          </w:p>
        </w:tc>
      </w:tr>
    </w:tbl>
    <w:p w14:paraId="1C8AA6B5" w14:textId="77777777" w:rsidR="009D2F96" w:rsidRPr="004517A7" w:rsidRDefault="009D2F9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360" w:right="-43"/>
        <w:rPr>
          <w:rFonts w:ascii="Angsana New" w:hAnsi="Angsana New"/>
          <w:b/>
          <w:bCs/>
          <w:szCs w:val="24"/>
        </w:rPr>
      </w:pPr>
    </w:p>
    <w:p w14:paraId="22046786" w14:textId="3118B954" w:rsidR="00D5121C" w:rsidRPr="004517A7" w:rsidRDefault="009B2480" w:rsidP="002909F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360" w:right="-43"/>
        <w:rPr>
          <w:rFonts w:ascii="Angsana New" w:hAnsi="Angsana New"/>
          <w:b/>
          <w:bCs/>
          <w:sz w:val="28"/>
          <w:cs/>
        </w:rPr>
      </w:pPr>
      <w:r w:rsidRPr="004517A7">
        <w:rPr>
          <w:rFonts w:ascii="Angsana New" w:hAnsi="Angsana New" w:hint="cs"/>
          <w:b/>
          <w:bCs/>
          <w:sz w:val="28"/>
          <w:cs/>
        </w:rPr>
        <w:t>ภาระค้ำประกันกับกิจการที่เกี่ยวข้องกัน</w:t>
      </w:r>
    </w:p>
    <w:p w14:paraId="5FCD06C2" w14:textId="1F22E502" w:rsidR="009D2F96" w:rsidRPr="004517A7" w:rsidRDefault="009B2480" w:rsidP="001B6B8B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บริษัทมีภาระการค้ำประกันให้กับกิจการที่เกี่ยวข้องกันตามที่กล่าวไว้ในหมายเหตุประกอบงบการเงิน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ข้อ </w:t>
      </w:r>
      <w:r w:rsidR="005D36CD" w:rsidRPr="004517A7">
        <w:rPr>
          <w:rFonts w:ascii="Angsana New" w:hAnsi="Angsana New"/>
          <w:color w:val="000000"/>
          <w:spacing w:val="-2"/>
          <w:sz w:val="28"/>
        </w:rPr>
        <w:t>4</w:t>
      </w:r>
      <w:r w:rsidR="00B97510" w:rsidRPr="004517A7">
        <w:rPr>
          <w:rFonts w:ascii="Angsana New" w:hAnsi="Angsana New"/>
          <w:color w:val="000000"/>
          <w:spacing w:val="-2"/>
          <w:sz w:val="28"/>
        </w:rPr>
        <w:t>0</w:t>
      </w:r>
      <w:r w:rsidR="009B569A" w:rsidRPr="004517A7">
        <w:rPr>
          <w:rFonts w:ascii="Angsana New" w:hAnsi="Angsana New"/>
          <w:color w:val="000000"/>
          <w:spacing w:val="-2"/>
          <w:sz w:val="28"/>
        </w:rPr>
        <w:t>.3.2</w:t>
      </w:r>
    </w:p>
    <w:p w14:paraId="0E3C0FA3" w14:textId="77777777" w:rsidR="009D2F96" w:rsidRPr="004517A7" w:rsidRDefault="009D2F96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/>
          <w:color w:val="000000"/>
          <w:spacing w:val="-2"/>
          <w:sz w:val="28"/>
        </w:rPr>
        <w:br w:type="page"/>
      </w:r>
    </w:p>
    <w:p w14:paraId="238447B0" w14:textId="77777777" w:rsidR="00D5121C" w:rsidRPr="004517A7" w:rsidRDefault="009B2480" w:rsidP="001456D7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  <w:cs/>
        </w:rPr>
      </w:pPr>
      <w:bookmarkStart w:id="3" w:name="_Hlk39673225"/>
      <w:r w:rsidRPr="004517A7">
        <w:rPr>
          <w:rFonts w:ascii="Angsana New" w:hAnsi="Angsana New" w:hint="cs"/>
          <w:b/>
          <w:bCs/>
          <w:sz w:val="28"/>
          <w:cs/>
        </w:rPr>
        <w:lastRenderedPageBreak/>
        <w:t>ข้อมูลเพิ่มเติมเกี่ยวกับกระแสเงินสด</w:t>
      </w:r>
      <w:r w:rsidRPr="004517A7">
        <w:rPr>
          <w:rFonts w:ascii="Angsana New" w:hAnsi="Angsana New" w:hint="cs"/>
          <w:b/>
          <w:bCs/>
          <w:sz w:val="28"/>
        </w:rPr>
        <w:t xml:space="preserve"> </w:t>
      </w:r>
    </w:p>
    <w:p w14:paraId="24BEE229" w14:textId="0719199C" w:rsidR="00D5121C" w:rsidRPr="004517A7" w:rsidRDefault="007112AE" w:rsidP="007112AE">
      <w:pPr>
        <w:tabs>
          <w:tab w:val="left" w:pos="360"/>
        </w:tabs>
        <w:spacing w:before="120" w:after="120"/>
        <w:ind w:left="360" w:hanging="360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  <w:r w:rsidRPr="004517A7">
        <w:rPr>
          <w:rFonts w:ascii="Angsana New" w:hAnsi="Angsana New"/>
          <w:color w:val="000000" w:themeColor="text1"/>
          <w:spacing w:val="-2"/>
          <w:sz w:val="28"/>
        </w:rPr>
        <w:t>6.1</w:t>
      </w:r>
      <w:r w:rsidRPr="004517A7">
        <w:rPr>
          <w:rFonts w:ascii="Angsana New" w:hAnsi="Angsana New"/>
          <w:color w:val="000000" w:themeColor="text1"/>
          <w:spacing w:val="-2"/>
          <w:sz w:val="28"/>
        </w:rPr>
        <w:tab/>
      </w:r>
      <w:r w:rsidR="009B2480" w:rsidRPr="004517A7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เงินสดและรายการเทียบเท่าเงินสด </w:t>
      </w:r>
      <w:r w:rsidR="00AD75F6" w:rsidRPr="004517A7">
        <w:rPr>
          <w:rFonts w:ascii="Angsana New" w:hAnsi="Angsana New" w:hint="cs"/>
          <w:color w:val="000000" w:themeColor="text1"/>
          <w:spacing w:val="-2"/>
          <w:sz w:val="28"/>
          <w:cs/>
        </w:rPr>
        <w:t>ณ วันที่</w:t>
      </w:r>
      <w:r w:rsidR="00AD75F6" w:rsidRPr="004517A7">
        <w:rPr>
          <w:rFonts w:ascii="Angsana New" w:hAnsi="Angsana New" w:hint="cs"/>
          <w:color w:val="000000" w:themeColor="text1"/>
          <w:spacing w:val="-2"/>
          <w:sz w:val="28"/>
        </w:rPr>
        <w:t xml:space="preserve"> </w:t>
      </w:r>
      <w:r w:rsidR="00397956" w:rsidRPr="004517A7">
        <w:rPr>
          <w:rFonts w:ascii="Angsana New" w:hAnsi="Angsana New"/>
          <w:color w:val="000000" w:themeColor="text1"/>
          <w:spacing w:val="-2"/>
          <w:sz w:val="28"/>
          <w:lang w:val="en-GB"/>
        </w:rPr>
        <w:t>31</w:t>
      </w:r>
      <w:r w:rsidR="00AD75F6" w:rsidRPr="004517A7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ธันวาคม </w:t>
      </w:r>
      <w:r w:rsidR="00397956" w:rsidRPr="004517A7">
        <w:rPr>
          <w:rFonts w:ascii="Angsana New" w:hAnsi="Angsana New"/>
          <w:color w:val="000000" w:themeColor="text1"/>
          <w:spacing w:val="-2"/>
          <w:sz w:val="28"/>
          <w:lang w:val="en-GB"/>
        </w:rPr>
        <w:t>256</w:t>
      </w:r>
      <w:r w:rsidR="00E86E62" w:rsidRPr="004517A7">
        <w:rPr>
          <w:rFonts w:ascii="Angsana New" w:hAnsi="Angsana New"/>
          <w:color w:val="000000" w:themeColor="text1"/>
          <w:spacing w:val="-2"/>
          <w:sz w:val="28"/>
          <w:lang w:val="en-GB"/>
        </w:rPr>
        <w:t>4</w:t>
      </w:r>
      <w:r w:rsidR="00AD75F6" w:rsidRPr="004517A7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และ </w:t>
      </w:r>
      <w:r w:rsidR="00397956" w:rsidRPr="004517A7">
        <w:rPr>
          <w:rFonts w:ascii="Angsana New" w:hAnsi="Angsana New"/>
          <w:color w:val="000000" w:themeColor="text1"/>
          <w:spacing w:val="-2"/>
          <w:sz w:val="28"/>
          <w:lang w:val="en-GB"/>
        </w:rPr>
        <w:t>256</w:t>
      </w:r>
      <w:r w:rsidR="00E86E62" w:rsidRPr="004517A7">
        <w:rPr>
          <w:rFonts w:ascii="Angsana New" w:hAnsi="Angsana New"/>
          <w:color w:val="000000" w:themeColor="text1"/>
          <w:spacing w:val="-2"/>
          <w:sz w:val="28"/>
          <w:lang w:val="en-GB"/>
        </w:rPr>
        <w:t>3</w:t>
      </w:r>
      <w:r w:rsidR="009B2480" w:rsidRPr="004517A7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ประกอบด้วย</w:t>
      </w:r>
    </w:p>
    <w:tbl>
      <w:tblPr>
        <w:tblW w:w="900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90"/>
        <w:gridCol w:w="1260"/>
        <w:gridCol w:w="90"/>
        <w:gridCol w:w="1170"/>
        <w:gridCol w:w="90"/>
        <w:gridCol w:w="1260"/>
      </w:tblGrid>
      <w:tr w:rsidR="00D5121C" w:rsidRPr="004517A7" w14:paraId="476AC676" w14:textId="77777777" w:rsidTr="0060363C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9F713B7" w14:textId="77777777" w:rsidR="00D5121C" w:rsidRPr="004517A7" w:rsidRDefault="00D5121C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BC1EA3" w14:textId="77777777" w:rsidR="00D5121C" w:rsidRPr="004517A7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00DD0" w14:textId="77777777" w:rsidR="00D5121C" w:rsidRPr="004517A7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E99B0" w14:textId="77777777" w:rsidR="00D5121C" w:rsidRPr="004517A7" w:rsidRDefault="009B2480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="Angsana New" w:hAnsi="Angsana New"/>
                <w:caps/>
                <w:sz w:val="28"/>
              </w:rPr>
            </w:pPr>
            <w:r w:rsidRPr="004517A7">
              <w:rPr>
                <w:rFonts w:ascii="Angsana New" w:hAnsi="Angsana New" w:hint="cs"/>
                <w:caps/>
                <w:sz w:val="28"/>
                <w:lang w:val="en-GB"/>
              </w:rPr>
              <w:t>(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หน่วย: พันบาท)</w:t>
            </w:r>
          </w:p>
        </w:tc>
      </w:tr>
      <w:tr w:rsidR="00D5121C" w:rsidRPr="004517A7" w14:paraId="190284A0" w14:textId="77777777" w:rsidTr="0060363C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64C6851" w14:textId="77777777" w:rsidR="00D5121C" w:rsidRPr="004517A7" w:rsidRDefault="00D5121C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4AE842" w14:textId="77777777" w:rsidR="00D5121C" w:rsidRPr="004517A7" w:rsidRDefault="009B248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CF6FC" w14:textId="77777777" w:rsidR="00D5121C" w:rsidRPr="004517A7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5BCE34" w14:textId="77777777" w:rsidR="00D5121C" w:rsidRPr="004517A7" w:rsidRDefault="009B2480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5121C" w:rsidRPr="004517A7" w14:paraId="286D6C0B" w14:textId="77777777" w:rsidTr="0060363C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0A6A427" w14:textId="77777777" w:rsidR="00D5121C" w:rsidRPr="004517A7" w:rsidRDefault="00D5121C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383113" w14:textId="48B43142" w:rsidR="00D5121C" w:rsidRPr="004517A7" w:rsidRDefault="009B2480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E86E62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BF5A81" w14:textId="77777777" w:rsidR="00D5121C" w:rsidRPr="004517A7" w:rsidRDefault="00D5121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8D8B65" w14:textId="7D35DBD7" w:rsidR="00D5121C" w:rsidRPr="004517A7" w:rsidRDefault="009B248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E86E62" w:rsidRPr="004517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29758A" w14:textId="77777777" w:rsidR="00D5121C" w:rsidRPr="004517A7" w:rsidRDefault="00D5121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10DB68" w14:textId="24BA56E2" w:rsidR="00D5121C" w:rsidRPr="004517A7" w:rsidRDefault="009B2480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E86E62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DD508" w14:textId="77777777" w:rsidR="00D5121C" w:rsidRPr="004517A7" w:rsidRDefault="00D5121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F64978" w14:textId="79D76A79" w:rsidR="00D5121C" w:rsidRPr="004517A7" w:rsidRDefault="009B248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E86E62" w:rsidRPr="004517A7">
              <w:rPr>
                <w:rFonts w:ascii="Angsana New" w:hAnsi="Angsana New"/>
                <w:sz w:val="28"/>
              </w:rPr>
              <w:t>3</w:t>
            </w:r>
          </w:p>
        </w:tc>
      </w:tr>
      <w:tr w:rsidR="00E86E62" w:rsidRPr="004517A7" w14:paraId="30FF1899" w14:textId="77777777" w:rsidTr="0060363C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8D6A79C" w14:textId="77777777" w:rsidR="00E86E62" w:rsidRPr="004517A7" w:rsidRDefault="00E86E62" w:rsidP="00E86E62">
            <w:pPr>
              <w:pStyle w:val="Heading5"/>
              <w:keepNext w:val="0"/>
              <w:spacing w:line="240" w:lineRule="auto"/>
              <w:ind w:right="58" w:firstLine="85"/>
              <w:rPr>
                <w:b w:val="0"/>
                <w:bCs w:val="0"/>
                <w:sz w:val="28"/>
                <w:szCs w:val="28"/>
              </w:rPr>
            </w:pPr>
            <w:r w:rsidRPr="004517A7">
              <w:rPr>
                <w:rFonts w:hint="cs"/>
                <w:b w:val="0"/>
                <w:bCs w:val="0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E8B555" w14:textId="69B10EEE" w:rsidR="00E86E62" w:rsidRPr="004517A7" w:rsidRDefault="00016DD4" w:rsidP="00E86E62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3,507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81576B" w14:textId="77777777" w:rsidR="00E86E62" w:rsidRPr="004517A7" w:rsidRDefault="00E86E62" w:rsidP="00E86E6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038009" w14:textId="2E44A9F3" w:rsidR="00E86E62" w:rsidRPr="004517A7" w:rsidRDefault="00E86E62" w:rsidP="00E86E62">
            <w:pPr>
              <w:tabs>
                <w:tab w:val="decimal" w:pos="1172"/>
              </w:tabs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3,163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539CC8" w14:textId="77777777" w:rsidR="00E86E62" w:rsidRPr="004517A7" w:rsidRDefault="00E86E62" w:rsidP="00E86E62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B27162" w14:textId="5797C5BA" w:rsidR="00E86E62" w:rsidRPr="004517A7" w:rsidRDefault="00016DD4" w:rsidP="00E86E62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B49671" w14:textId="77777777" w:rsidR="00E86E62" w:rsidRPr="004517A7" w:rsidRDefault="00E86E62" w:rsidP="00E86E62">
            <w:pPr>
              <w:ind w:right="5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FC3EB9" w14:textId="5560E303" w:rsidR="00E86E62" w:rsidRPr="004517A7" w:rsidRDefault="00E86E62" w:rsidP="00E86E62">
            <w:pPr>
              <w:tabs>
                <w:tab w:val="decimal" w:pos="1173"/>
              </w:tabs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159</w:t>
            </w:r>
          </w:p>
        </w:tc>
      </w:tr>
      <w:tr w:rsidR="00E86E62" w:rsidRPr="004517A7" w14:paraId="41FCD463" w14:textId="77777777" w:rsidTr="0060363C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55F73CF" w14:textId="77777777" w:rsidR="00E86E62" w:rsidRPr="004517A7" w:rsidRDefault="00E86E62" w:rsidP="00E86E62">
            <w:pPr>
              <w:pStyle w:val="Heading5"/>
              <w:keepNext w:val="0"/>
              <w:spacing w:line="240" w:lineRule="auto"/>
              <w:ind w:right="58" w:firstLine="85"/>
              <w:rPr>
                <w:b w:val="0"/>
                <w:bCs w:val="0"/>
                <w:sz w:val="28"/>
                <w:szCs w:val="28"/>
                <w:cs/>
              </w:rPr>
            </w:pPr>
            <w:r w:rsidRPr="004517A7">
              <w:rPr>
                <w:rFonts w:hint="cs"/>
                <w:b w:val="0"/>
                <w:bCs w:val="0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A97F3" w14:textId="302C3985" w:rsidR="00E86E62" w:rsidRPr="004517A7" w:rsidRDefault="00016DD4" w:rsidP="00E86E62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162,269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D4379E" w14:textId="77777777" w:rsidR="00E86E62" w:rsidRPr="004517A7" w:rsidRDefault="00E86E62" w:rsidP="00E86E6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6896E" w14:textId="64BA583A" w:rsidR="00E86E62" w:rsidRPr="004517A7" w:rsidRDefault="00E86E62" w:rsidP="00E86E62">
            <w:pPr>
              <w:tabs>
                <w:tab w:val="decimal" w:pos="1172"/>
              </w:tabs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113,309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B3236A" w14:textId="77777777" w:rsidR="00E86E62" w:rsidRPr="004517A7" w:rsidRDefault="00E86E62" w:rsidP="00E86E62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628D46" w14:textId="6FBD01D2" w:rsidR="00E86E62" w:rsidRPr="004517A7" w:rsidRDefault="00016DD4" w:rsidP="00E86E62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135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D28255" w14:textId="77777777" w:rsidR="00E86E62" w:rsidRPr="004517A7" w:rsidRDefault="00E86E62" w:rsidP="00E86E62">
            <w:pPr>
              <w:ind w:right="5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DED0CC" w14:textId="55C57555" w:rsidR="00E86E62" w:rsidRPr="004517A7" w:rsidRDefault="00E86E62" w:rsidP="00E86E62">
            <w:pPr>
              <w:tabs>
                <w:tab w:val="decimal" w:pos="1173"/>
              </w:tabs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40,6</w:t>
            </w:r>
            <w:r w:rsidRPr="004517A7">
              <w:rPr>
                <w:rFonts w:ascii="Angsana New" w:hAnsi="Angsana New"/>
                <w:sz w:val="28"/>
              </w:rPr>
              <w:t>99</w:t>
            </w:r>
          </w:p>
        </w:tc>
      </w:tr>
      <w:tr w:rsidR="00E86E62" w:rsidRPr="004517A7" w14:paraId="0B98E751" w14:textId="77777777" w:rsidTr="0060363C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B6CAF3C" w14:textId="77777777" w:rsidR="00E86E62" w:rsidRPr="004517A7" w:rsidRDefault="00E86E62" w:rsidP="00E86E62">
            <w:pPr>
              <w:pStyle w:val="Heading5"/>
              <w:keepNext w:val="0"/>
              <w:spacing w:line="240" w:lineRule="auto"/>
              <w:ind w:left="90" w:right="58" w:hanging="70"/>
              <w:rPr>
                <w:sz w:val="28"/>
                <w:szCs w:val="28"/>
                <w:cs/>
              </w:rPr>
            </w:pPr>
            <w:r w:rsidRPr="004517A7">
              <w:rPr>
                <w:rFonts w:hint="cs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8B5F66" w14:textId="7498C4DB" w:rsidR="00E86E62" w:rsidRPr="004517A7" w:rsidRDefault="00016DD4" w:rsidP="00E86E62">
            <w:pPr>
              <w:tabs>
                <w:tab w:val="decimal" w:pos="1167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165,776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D7944A" w14:textId="77777777" w:rsidR="00E86E62" w:rsidRPr="004517A7" w:rsidRDefault="00E86E62" w:rsidP="00E86E62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609241" w14:textId="7A3E02D7" w:rsidR="00E86E62" w:rsidRPr="004517A7" w:rsidRDefault="00E86E62" w:rsidP="00E86E62">
            <w:pPr>
              <w:tabs>
                <w:tab w:val="decimal" w:pos="1172"/>
              </w:tabs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lang w:val="en-GB"/>
              </w:rPr>
              <w:t>1</w:t>
            </w:r>
            <w:r w:rsidRPr="004517A7">
              <w:rPr>
                <w:rFonts w:ascii="Angsana New" w:hAnsi="Angsana New"/>
                <w:b/>
                <w:bCs/>
                <w:sz w:val="28"/>
                <w:lang w:val="en-GB"/>
              </w:rPr>
              <w:t>16,472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D7AA5E" w14:textId="77777777" w:rsidR="00E86E62" w:rsidRPr="004517A7" w:rsidRDefault="00E86E62" w:rsidP="00E86E62">
            <w:pPr>
              <w:tabs>
                <w:tab w:val="decimal" w:pos="841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AFC16C" w14:textId="0BD6C6AF" w:rsidR="00E86E62" w:rsidRPr="004517A7" w:rsidRDefault="00016DD4" w:rsidP="00E86E62">
            <w:pPr>
              <w:tabs>
                <w:tab w:val="decimal" w:pos="1074"/>
              </w:tabs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9C2DF0" w14:textId="77777777" w:rsidR="00E86E62" w:rsidRPr="004517A7" w:rsidRDefault="00E86E62" w:rsidP="00E86E62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9B4AFF" w14:textId="2910B744" w:rsidR="00E86E62" w:rsidRPr="004517A7" w:rsidRDefault="00E86E62" w:rsidP="00E86E62">
            <w:pPr>
              <w:tabs>
                <w:tab w:val="decimal" w:pos="1173"/>
              </w:tabs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</w:rPr>
              <w:t>40,8</w:t>
            </w:r>
            <w:r w:rsidRPr="004517A7">
              <w:rPr>
                <w:rFonts w:ascii="Angsana New" w:hAnsi="Angsana New"/>
                <w:b/>
                <w:bCs/>
                <w:sz w:val="28"/>
              </w:rPr>
              <w:t>5</w:t>
            </w:r>
            <w:r w:rsidRPr="004517A7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</w:tr>
    </w:tbl>
    <w:p w14:paraId="0601B861" w14:textId="77777777" w:rsidR="00AA55B1" w:rsidRPr="004517A7" w:rsidRDefault="00AA55B1">
      <w:pPr>
        <w:ind w:left="360"/>
        <w:jc w:val="thaiDistribute"/>
        <w:rPr>
          <w:rFonts w:ascii="Angsana New" w:hAnsi="Angsana New"/>
          <w:color w:val="000000" w:themeColor="text1"/>
          <w:spacing w:val="-2"/>
          <w:sz w:val="20"/>
          <w:szCs w:val="20"/>
        </w:rPr>
      </w:pPr>
    </w:p>
    <w:p w14:paraId="77F95EF3" w14:textId="60DDD4D4" w:rsidR="005252CF" w:rsidRPr="004517A7" w:rsidRDefault="00AD75F6" w:rsidP="00753EC2">
      <w:pPr>
        <w:spacing w:before="120" w:after="120"/>
        <w:ind w:left="360" w:right="83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ณ วันที่ </w:t>
      </w:r>
      <w:r w:rsidR="0007184A" w:rsidRPr="004517A7">
        <w:rPr>
          <w:rFonts w:ascii="Angsana New" w:hAnsi="Angsana New"/>
          <w:color w:val="000000"/>
          <w:spacing w:val="-2"/>
          <w:sz w:val="28"/>
        </w:rPr>
        <w:t>31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ธันวาคม </w:t>
      </w:r>
      <w:r w:rsidR="0007184A" w:rsidRPr="004517A7">
        <w:rPr>
          <w:rFonts w:ascii="Angsana New" w:hAnsi="Angsana New"/>
          <w:color w:val="000000"/>
          <w:spacing w:val="-2"/>
          <w:sz w:val="28"/>
        </w:rPr>
        <w:t>256</w:t>
      </w:r>
      <w:r w:rsidR="00E86E62" w:rsidRPr="004517A7">
        <w:rPr>
          <w:rFonts w:ascii="Angsana New" w:hAnsi="Angsana New"/>
          <w:color w:val="000000"/>
          <w:spacing w:val="-2"/>
          <w:sz w:val="28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และ </w:t>
      </w:r>
      <w:r w:rsidR="0007184A" w:rsidRPr="004517A7">
        <w:rPr>
          <w:rFonts w:ascii="Angsana New" w:hAnsi="Angsana New"/>
          <w:color w:val="000000"/>
          <w:spacing w:val="-2"/>
          <w:sz w:val="28"/>
        </w:rPr>
        <w:t>256</w:t>
      </w:r>
      <w:r w:rsidR="00E86E62" w:rsidRPr="004517A7">
        <w:rPr>
          <w:rFonts w:ascii="Angsana New" w:hAnsi="Angsana New"/>
          <w:color w:val="000000"/>
          <w:spacing w:val="-2"/>
          <w:sz w:val="28"/>
        </w:rPr>
        <w:t>3</w:t>
      </w:r>
      <w:r w:rsidR="0007184A" w:rsidRPr="004517A7">
        <w:rPr>
          <w:rFonts w:ascii="Angsana New" w:hAnsi="Angsana New"/>
          <w:color w:val="000000"/>
          <w:spacing w:val="-2"/>
          <w:sz w:val="28"/>
        </w:rPr>
        <w:t xml:space="preserve"> </w:t>
      </w:r>
      <w:r w:rsidR="009B2480" w:rsidRPr="004517A7">
        <w:rPr>
          <w:rFonts w:ascii="Angsana New" w:hAnsi="Angsana New" w:hint="cs"/>
          <w:color w:val="000000"/>
          <w:spacing w:val="-2"/>
          <w:sz w:val="28"/>
          <w:cs/>
        </w:rPr>
        <w:t>ดอกเบี้ยเงินฝากประจำธนาคารในงบการเงินรวมและงบการเงินเฉพาะกิจการ</w:t>
      </w:r>
      <w:r w:rsidR="00814CAF" w:rsidRPr="004517A7">
        <w:rPr>
          <w:rFonts w:ascii="Angsana New" w:hAnsi="Angsana New"/>
          <w:color w:val="000000"/>
          <w:spacing w:val="-2"/>
          <w:sz w:val="28"/>
        </w:rPr>
        <w:t xml:space="preserve">       </w:t>
      </w:r>
      <w:r w:rsidR="009B2480" w:rsidRPr="004517A7">
        <w:rPr>
          <w:rFonts w:ascii="Angsana New" w:hAnsi="Angsana New" w:hint="cs"/>
          <w:color w:val="000000"/>
          <w:spacing w:val="-2"/>
          <w:sz w:val="28"/>
          <w:cs/>
        </w:rPr>
        <w:t>คิดอัตราดอกเบี้ยร้อยละ</w:t>
      </w:r>
      <w:r w:rsidR="00016DD4" w:rsidRPr="004517A7">
        <w:rPr>
          <w:rFonts w:ascii="Angsana New" w:hAnsi="Angsana New"/>
          <w:color w:val="000000"/>
          <w:spacing w:val="-2"/>
          <w:sz w:val="28"/>
        </w:rPr>
        <w:t xml:space="preserve"> 0.05 - 0.15</w:t>
      </w:r>
      <w:r w:rsidR="009B2480"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="009B2480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="00E86E62" w:rsidRPr="004517A7">
        <w:rPr>
          <w:rFonts w:ascii="Angsana New" w:hAnsi="Angsana New" w:hint="cs"/>
          <w:color w:val="000000"/>
          <w:spacing w:val="-2"/>
          <w:sz w:val="28"/>
        </w:rPr>
        <w:t>0.</w:t>
      </w:r>
      <w:r w:rsidR="00E86E62" w:rsidRPr="004517A7">
        <w:rPr>
          <w:rFonts w:ascii="Angsana New" w:hAnsi="Angsana New"/>
          <w:color w:val="000000"/>
          <w:spacing w:val="-2"/>
          <w:sz w:val="28"/>
        </w:rPr>
        <w:t>05</w:t>
      </w:r>
      <w:r w:rsidR="00E86E62" w:rsidRPr="004517A7">
        <w:rPr>
          <w:rFonts w:ascii="Angsana New" w:hAnsi="Angsana New" w:hint="cs"/>
          <w:color w:val="000000"/>
          <w:spacing w:val="-2"/>
          <w:sz w:val="28"/>
        </w:rPr>
        <w:t xml:space="preserve"> - 0.25 </w:t>
      </w:r>
      <w:r w:rsidR="009B2480" w:rsidRPr="004517A7">
        <w:rPr>
          <w:rFonts w:ascii="Angsana New" w:hAnsi="Angsana New" w:hint="cs"/>
          <w:color w:val="000000"/>
          <w:spacing w:val="-2"/>
          <w:sz w:val="28"/>
          <w:cs/>
        </w:rPr>
        <w:t>ต่อปี ตามลำดับ</w:t>
      </w:r>
    </w:p>
    <w:p w14:paraId="18D4C987" w14:textId="77777777" w:rsidR="002909F8" w:rsidRPr="004517A7" w:rsidRDefault="002909F8" w:rsidP="002909F8">
      <w:pPr>
        <w:ind w:left="360"/>
        <w:jc w:val="thaiDistribute"/>
        <w:rPr>
          <w:rFonts w:ascii="Angsana New" w:hAnsi="Angsana New"/>
          <w:color w:val="000000"/>
          <w:spacing w:val="-2"/>
          <w:sz w:val="16"/>
          <w:szCs w:val="16"/>
          <w:cs/>
        </w:rPr>
      </w:pPr>
    </w:p>
    <w:p w14:paraId="42640065" w14:textId="6DF8819D" w:rsidR="00D5121C" w:rsidRPr="004517A7" w:rsidRDefault="007112AE" w:rsidP="007112AE">
      <w:pPr>
        <w:tabs>
          <w:tab w:val="left" w:pos="360"/>
        </w:tabs>
        <w:spacing w:before="120" w:after="120"/>
        <w:ind w:left="360" w:hanging="360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  <w:r w:rsidRPr="004517A7">
        <w:rPr>
          <w:rFonts w:ascii="Angsana New" w:hAnsi="Angsana New"/>
          <w:color w:val="000000" w:themeColor="text1"/>
          <w:spacing w:val="-2"/>
          <w:sz w:val="28"/>
        </w:rPr>
        <w:t>6.2</w:t>
      </w:r>
      <w:r w:rsidRPr="004517A7">
        <w:rPr>
          <w:rFonts w:ascii="Angsana New" w:hAnsi="Angsana New"/>
          <w:color w:val="000000" w:themeColor="text1"/>
          <w:spacing w:val="-2"/>
          <w:sz w:val="28"/>
        </w:rPr>
        <w:tab/>
      </w:r>
      <w:r w:rsidR="00DC5A7A" w:rsidRPr="004517A7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เงินสดจ่ายเพื่อซื้ออุปกรณ์</w:t>
      </w:r>
      <w:r w:rsidR="00DC5A7A" w:rsidRPr="004517A7">
        <w:rPr>
          <w:rFonts w:asciiTheme="majorBidi" w:hAnsiTheme="majorBidi" w:hint="cs"/>
          <w:color w:val="000000" w:themeColor="text1"/>
          <w:spacing w:val="-2"/>
          <w:sz w:val="28"/>
          <w:cs/>
        </w:rPr>
        <w:t>และงานระหว่างก่อสร้าง</w:t>
      </w:r>
      <w:r w:rsidR="00DC5A7A" w:rsidRPr="004517A7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สำหรับ</w:t>
      </w:r>
      <w:r w:rsidR="00AD75F6" w:rsidRPr="004517A7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ปีสิ้นสุดวันที่ </w:t>
      </w:r>
      <w:r w:rsidR="0007184A" w:rsidRPr="004517A7">
        <w:rPr>
          <w:rFonts w:ascii="Angsana New" w:hAnsi="Angsana New"/>
          <w:color w:val="000000" w:themeColor="text1"/>
          <w:spacing w:val="-2"/>
          <w:sz w:val="28"/>
          <w:lang w:val="en-GB"/>
        </w:rPr>
        <w:t>31</w:t>
      </w:r>
      <w:r w:rsidR="00AD75F6" w:rsidRPr="004517A7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ธันวาคม </w:t>
      </w:r>
      <w:r w:rsidR="0007184A" w:rsidRPr="004517A7">
        <w:rPr>
          <w:rFonts w:ascii="Angsana New" w:hAnsi="Angsana New"/>
          <w:color w:val="000000" w:themeColor="text1"/>
          <w:spacing w:val="-2"/>
          <w:sz w:val="28"/>
          <w:lang w:val="en-GB"/>
        </w:rPr>
        <w:t>256</w:t>
      </w:r>
      <w:r w:rsidR="005E35E5" w:rsidRPr="004517A7">
        <w:rPr>
          <w:rFonts w:ascii="Angsana New" w:hAnsi="Angsana New"/>
          <w:color w:val="000000" w:themeColor="text1"/>
          <w:spacing w:val="-2"/>
          <w:sz w:val="28"/>
          <w:lang w:val="en-GB"/>
        </w:rPr>
        <w:t>4</w:t>
      </w:r>
      <w:r w:rsidR="00AD75F6" w:rsidRPr="004517A7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และ </w:t>
      </w:r>
      <w:r w:rsidR="0007184A" w:rsidRPr="004517A7">
        <w:rPr>
          <w:rFonts w:ascii="Angsana New" w:hAnsi="Angsana New"/>
          <w:color w:val="000000" w:themeColor="text1"/>
          <w:spacing w:val="-2"/>
          <w:sz w:val="28"/>
          <w:lang w:val="en-GB"/>
        </w:rPr>
        <w:t>256</w:t>
      </w:r>
      <w:r w:rsidR="005E35E5" w:rsidRPr="004517A7">
        <w:rPr>
          <w:rFonts w:ascii="Angsana New" w:hAnsi="Angsana New"/>
          <w:color w:val="000000" w:themeColor="text1"/>
          <w:spacing w:val="-2"/>
          <w:sz w:val="28"/>
          <w:lang w:val="en-GB"/>
        </w:rPr>
        <w:t>3</w:t>
      </w:r>
      <w:r w:rsidR="00AD75F6" w:rsidRPr="004517A7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มีรายละเอียดดังนี้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170"/>
        <w:gridCol w:w="90"/>
        <w:gridCol w:w="1170"/>
        <w:gridCol w:w="90"/>
        <w:gridCol w:w="1170"/>
        <w:gridCol w:w="90"/>
        <w:gridCol w:w="1260"/>
      </w:tblGrid>
      <w:tr w:rsidR="00D5121C" w:rsidRPr="004517A7" w14:paraId="01FB6A52" w14:textId="77777777" w:rsidTr="00422468">
        <w:trPr>
          <w:cantSplit/>
          <w:trHeight w:val="108"/>
        </w:trPr>
        <w:tc>
          <w:tcPr>
            <w:tcW w:w="4050" w:type="dxa"/>
          </w:tcPr>
          <w:p w14:paraId="116FF6C4" w14:textId="77777777" w:rsidR="00D5121C" w:rsidRPr="004517A7" w:rsidRDefault="00D5121C">
            <w:pPr>
              <w:rPr>
                <w:rFonts w:ascii="Angsana New" w:eastAsia="MS Mincho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0F5A690A" w14:textId="77777777" w:rsidR="00D5121C" w:rsidRPr="004517A7" w:rsidRDefault="00D5121C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center"/>
          </w:tcPr>
          <w:p w14:paraId="1A7C6214" w14:textId="77777777" w:rsidR="00D5121C" w:rsidRPr="004517A7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30CB4AA5" w14:textId="77777777" w:rsidR="00D5121C" w:rsidRPr="004517A7" w:rsidRDefault="009B2480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caps/>
                <w:sz w:val="28"/>
                <w:lang w:val="en-GB"/>
              </w:rPr>
              <w:t>(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หน่วย: พันบาท)</w:t>
            </w:r>
          </w:p>
        </w:tc>
      </w:tr>
      <w:tr w:rsidR="00D5121C" w:rsidRPr="004517A7" w14:paraId="2CE9DEE9" w14:textId="77777777" w:rsidTr="00422468">
        <w:trPr>
          <w:cantSplit/>
          <w:trHeight w:val="108"/>
        </w:trPr>
        <w:tc>
          <w:tcPr>
            <w:tcW w:w="4050" w:type="dxa"/>
          </w:tcPr>
          <w:p w14:paraId="252A7F1E" w14:textId="77777777" w:rsidR="00D5121C" w:rsidRPr="004517A7" w:rsidRDefault="00D5121C">
            <w:pPr>
              <w:rPr>
                <w:rFonts w:ascii="Angsana New" w:eastAsia="MS Mincho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14:paraId="6A5B65A2" w14:textId="77777777" w:rsidR="00D5121C" w:rsidRPr="004517A7" w:rsidRDefault="009B2480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4F56F07C" w14:textId="77777777" w:rsidR="00D5121C" w:rsidRPr="004517A7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center"/>
          </w:tcPr>
          <w:p w14:paraId="5554AFD2" w14:textId="77777777" w:rsidR="00D5121C" w:rsidRPr="004517A7" w:rsidRDefault="009B2480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5121C" w:rsidRPr="004517A7" w14:paraId="46730D24" w14:textId="77777777" w:rsidTr="00422468">
        <w:trPr>
          <w:cantSplit/>
        </w:trPr>
        <w:tc>
          <w:tcPr>
            <w:tcW w:w="4050" w:type="dxa"/>
          </w:tcPr>
          <w:p w14:paraId="23195F65" w14:textId="77777777" w:rsidR="00D5121C" w:rsidRPr="004517A7" w:rsidRDefault="00D5121C">
            <w:pPr>
              <w:rPr>
                <w:rFonts w:ascii="Angsana New" w:eastAsia="MS Mincho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6357C6A" w14:textId="47B76E76" w:rsidR="00D5121C" w:rsidRPr="004517A7" w:rsidRDefault="009B2480" w:rsidP="00344B3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5E35E5" w:rsidRPr="004517A7">
              <w:rPr>
                <w:rFonts w:ascii="Angsana New" w:hAnsi="Angsana New"/>
                <w:sz w:val="28"/>
                <w:lang w:val="en-GB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CF2D204" w14:textId="77777777" w:rsidR="00D5121C" w:rsidRPr="004517A7" w:rsidRDefault="00D5121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A40177F" w14:textId="4C17C700" w:rsidR="00D5121C" w:rsidRPr="004517A7" w:rsidRDefault="009B248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5E35E5" w:rsidRPr="004517A7">
              <w:rPr>
                <w:rFonts w:ascii="Angsana New" w:hAnsi="Angsana New"/>
                <w:sz w:val="28"/>
                <w:lang w:val="en-GB"/>
              </w:rPr>
              <w:t>3</w:t>
            </w:r>
          </w:p>
        </w:tc>
        <w:tc>
          <w:tcPr>
            <w:tcW w:w="90" w:type="dxa"/>
          </w:tcPr>
          <w:p w14:paraId="47D234F5" w14:textId="77777777" w:rsidR="00D5121C" w:rsidRPr="004517A7" w:rsidRDefault="00D5121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A02BCDD" w14:textId="1EA0E6E4" w:rsidR="00D5121C" w:rsidRPr="004517A7" w:rsidRDefault="009B2480" w:rsidP="00344B33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5E35E5" w:rsidRPr="004517A7">
              <w:rPr>
                <w:rFonts w:ascii="Angsana New" w:hAnsi="Angsana New"/>
                <w:sz w:val="28"/>
                <w:lang w:val="en-GB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61436CA" w14:textId="77777777" w:rsidR="00D5121C" w:rsidRPr="004517A7" w:rsidRDefault="00D5121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51BCC21" w14:textId="60105FB0" w:rsidR="00D5121C" w:rsidRPr="004517A7" w:rsidRDefault="009B248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5E35E5" w:rsidRPr="004517A7">
              <w:rPr>
                <w:rFonts w:ascii="Angsana New" w:hAnsi="Angsana New"/>
                <w:sz w:val="28"/>
                <w:lang w:val="en-GB"/>
              </w:rPr>
              <w:t>3</w:t>
            </w:r>
          </w:p>
        </w:tc>
      </w:tr>
      <w:tr w:rsidR="00974817" w:rsidRPr="004517A7" w14:paraId="30EC1D49" w14:textId="77777777" w:rsidTr="00422468">
        <w:trPr>
          <w:cantSplit/>
        </w:trPr>
        <w:tc>
          <w:tcPr>
            <w:tcW w:w="4050" w:type="dxa"/>
          </w:tcPr>
          <w:p w14:paraId="46CC015C" w14:textId="4340B7E4" w:rsidR="00974817" w:rsidRPr="004517A7" w:rsidRDefault="00974817" w:rsidP="00974817">
            <w:pPr>
              <w:ind w:left="85" w:right="108"/>
              <w:jc w:val="thaiDistribute"/>
              <w:rPr>
                <w:rFonts w:ascii="Angsana New" w:eastAsia="MS Mincho" w:hAnsi="Angsana New"/>
                <w:sz w:val="28"/>
              </w:rPr>
            </w:pPr>
            <w:r w:rsidRPr="004517A7">
              <w:rPr>
                <w:rFonts w:asciiTheme="majorBidi" w:eastAsia="MS Mincho" w:hAnsiTheme="majorBidi" w:cstheme="majorBidi"/>
                <w:sz w:val="28"/>
                <w:cs/>
              </w:rPr>
              <w:t>เจ้าหนี้ค่าซื้ออุปกรณ์</w:t>
            </w:r>
            <w:r w:rsidRPr="004517A7">
              <w:rPr>
                <w:rFonts w:asciiTheme="majorBidi" w:eastAsia="MS Mincho" w:hAnsiTheme="majorBidi" w:cstheme="majorBidi" w:hint="cs"/>
                <w:sz w:val="28"/>
                <w:cs/>
              </w:rPr>
              <w:t>และงานระหว่างก่อสร้าง</w:t>
            </w:r>
            <w:r w:rsidRPr="004517A7">
              <w:rPr>
                <w:rFonts w:asciiTheme="majorBidi" w:eastAsia="MS Mincho" w:hAnsiTheme="majorBidi" w:cstheme="majorBidi"/>
                <w:sz w:val="28"/>
                <w:cs/>
              </w:rPr>
              <w:t>ยกมา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B5CF3C0" w14:textId="77777777" w:rsidR="00974817" w:rsidRPr="004517A7" w:rsidRDefault="00974817" w:rsidP="00974817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57FFD19C" w14:textId="77777777" w:rsidR="00974817" w:rsidRPr="004517A7" w:rsidRDefault="00974817" w:rsidP="00974817">
            <w:pPr>
              <w:tabs>
                <w:tab w:val="decimal" w:pos="798"/>
              </w:tabs>
              <w:ind w:right="5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C1924BE" w14:textId="77777777" w:rsidR="00974817" w:rsidRPr="004517A7" w:rsidRDefault="00974817" w:rsidP="00974817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3BA3430C" w14:textId="77777777" w:rsidR="00974817" w:rsidRPr="004517A7" w:rsidRDefault="00974817" w:rsidP="00974817">
            <w:pPr>
              <w:tabs>
                <w:tab w:val="decimal" w:pos="841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14FFBC7" w14:textId="77777777" w:rsidR="00974817" w:rsidRPr="004517A7" w:rsidRDefault="00974817" w:rsidP="00974817">
            <w:pPr>
              <w:tabs>
                <w:tab w:val="decimal" w:pos="841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747AC1A7" w14:textId="77777777" w:rsidR="00974817" w:rsidRPr="004517A7" w:rsidRDefault="00974817" w:rsidP="00974817">
            <w:pPr>
              <w:ind w:left="-90" w:right="-10"/>
              <w:jc w:val="center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260" w:type="dxa"/>
          </w:tcPr>
          <w:p w14:paraId="246424FF" w14:textId="77777777" w:rsidR="00974817" w:rsidRPr="004517A7" w:rsidRDefault="00974817" w:rsidP="00974817">
            <w:pPr>
              <w:ind w:right="-225"/>
              <w:jc w:val="center"/>
              <w:rPr>
                <w:rFonts w:ascii="Angsana New" w:eastAsia="MS Mincho" w:hAnsi="Angsana New"/>
                <w:sz w:val="28"/>
              </w:rPr>
            </w:pPr>
          </w:p>
        </w:tc>
      </w:tr>
      <w:tr w:rsidR="00974817" w:rsidRPr="004517A7" w14:paraId="667AA6C2" w14:textId="77777777" w:rsidTr="00422468">
        <w:trPr>
          <w:cantSplit/>
        </w:trPr>
        <w:tc>
          <w:tcPr>
            <w:tcW w:w="4050" w:type="dxa"/>
          </w:tcPr>
          <w:p w14:paraId="6D2C3A68" w14:textId="1594FF96" w:rsidR="00974817" w:rsidRPr="004517A7" w:rsidRDefault="00974817" w:rsidP="00383886">
            <w:pPr>
              <w:ind w:left="720" w:right="63"/>
              <w:jc w:val="thaiDistribute"/>
              <w:rPr>
                <w:rFonts w:ascii="Angsana New" w:eastAsia="MS Mincho" w:hAnsi="Angsana New"/>
                <w:sz w:val="28"/>
              </w:rPr>
            </w:pPr>
            <w:r w:rsidRPr="004517A7">
              <w:rPr>
                <w:rFonts w:asciiTheme="majorBidi" w:eastAsia="MS Mincho" w:hAnsiTheme="majorBidi" w:cstheme="majorBidi"/>
                <w:sz w:val="28"/>
                <w:cs/>
              </w:rPr>
              <w:t>(บันทึกเป็นส่วนหนึ่งของเจ้าหนี้การค้าและ</w:t>
            </w:r>
            <w:r w:rsidRPr="004517A7"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</w:t>
            </w:r>
            <w:r w:rsidRPr="004517A7">
              <w:rPr>
                <w:rFonts w:asciiTheme="majorBidi" w:eastAsia="MS Mincho" w:hAnsiTheme="majorBidi" w:cstheme="majorBidi"/>
                <w:sz w:val="28"/>
                <w:cs/>
              </w:rPr>
              <w:t>เจ้าหนี้</w:t>
            </w:r>
            <w:r w:rsidRPr="004517A7">
              <w:rPr>
                <w:rFonts w:asciiTheme="majorBidi" w:eastAsia="MS Mincho" w:hAnsiTheme="majorBidi" w:cstheme="majorBidi" w:hint="cs"/>
                <w:sz w:val="28"/>
                <w:cs/>
              </w:rPr>
              <w:t>หมุนเวียน</w:t>
            </w:r>
            <w:r w:rsidRPr="004517A7">
              <w:rPr>
                <w:rFonts w:asciiTheme="majorBidi" w:eastAsia="MS Mincho" w:hAnsiTheme="majorBidi" w:cstheme="majorBidi"/>
                <w:sz w:val="28"/>
                <w:cs/>
              </w:rPr>
              <w:t>อื่น)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C98D29" w14:textId="2ABD201B" w:rsidR="00974817" w:rsidRPr="004517A7" w:rsidRDefault="00016DD4" w:rsidP="00974817">
            <w:pPr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30,773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3392E97" w14:textId="77777777" w:rsidR="00974817" w:rsidRPr="004517A7" w:rsidRDefault="00974817" w:rsidP="00974817">
            <w:pPr>
              <w:tabs>
                <w:tab w:val="decimal" w:pos="798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BD48BF" w14:textId="7D341381" w:rsidR="00974817" w:rsidRPr="004517A7" w:rsidRDefault="00974817" w:rsidP="00974817">
            <w:pPr>
              <w:tabs>
                <w:tab w:val="decimal" w:pos="798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659</w:t>
            </w:r>
          </w:p>
        </w:tc>
        <w:tc>
          <w:tcPr>
            <w:tcW w:w="90" w:type="dxa"/>
            <w:shd w:val="clear" w:color="auto" w:fill="auto"/>
          </w:tcPr>
          <w:p w14:paraId="1F9CA4D3" w14:textId="77777777" w:rsidR="00974817" w:rsidRPr="004517A7" w:rsidRDefault="00974817" w:rsidP="00974817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6BF989" w14:textId="02FBEE58" w:rsidR="00974817" w:rsidRPr="004517A7" w:rsidRDefault="00016DD4" w:rsidP="00974817">
            <w:pPr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450D02A" w14:textId="77777777" w:rsidR="00974817" w:rsidRPr="004517A7" w:rsidRDefault="00974817" w:rsidP="00974817">
            <w:pPr>
              <w:ind w:left="-90" w:right="180"/>
              <w:jc w:val="right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4EBB78" w14:textId="5365EF22" w:rsidR="00974817" w:rsidRPr="004517A7" w:rsidRDefault="00974817" w:rsidP="00974817">
            <w:pPr>
              <w:tabs>
                <w:tab w:val="decimal" w:pos="991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974817" w:rsidRPr="004517A7" w14:paraId="1FB6DA9D" w14:textId="77777777" w:rsidTr="00422468">
        <w:trPr>
          <w:cantSplit/>
        </w:trPr>
        <w:tc>
          <w:tcPr>
            <w:tcW w:w="4050" w:type="dxa"/>
          </w:tcPr>
          <w:p w14:paraId="0A5C5B36" w14:textId="7B9B1AA2" w:rsidR="00974817" w:rsidRPr="004517A7" w:rsidRDefault="00974817" w:rsidP="00974817">
            <w:pPr>
              <w:ind w:left="85"/>
              <w:jc w:val="thaiDistribute"/>
              <w:rPr>
                <w:rFonts w:ascii="Angsana New" w:eastAsia="MS Mincho" w:hAnsi="Angsana New"/>
                <w:sz w:val="28"/>
                <w:u w:val="single"/>
              </w:rPr>
            </w:pPr>
            <w:r w:rsidRPr="004517A7">
              <w:rPr>
                <w:rFonts w:ascii="Angsana New" w:eastAsia="MS Mincho" w:hAnsi="Angsana New" w:hint="cs"/>
                <w:sz w:val="28"/>
                <w:u w:val="single"/>
                <w:cs/>
              </w:rPr>
              <w:t>บวก</w:t>
            </w:r>
            <w:r w:rsidRPr="004517A7">
              <w:rPr>
                <w:rFonts w:ascii="Angsana New" w:eastAsia="MS Mincho" w:hAnsi="Angsana New" w:hint="cs"/>
                <w:sz w:val="28"/>
                <w:cs/>
              </w:rPr>
              <w:tab/>
            </w:r>
            <w:r w:rsidR="00BE7C51" w:rsidRPr="004517A7">
              <w:rPr>
                <w:rFonts w:asciiTheme="majorBidi" w:eastAsia="MS Mincho" w:hAnsiTheme="majorBidi" w:cstheme="majorBidi"/>
                <w:sz w:val="28"/>
                <w:cs/>
              </w:rPr>
              <w:t>ซื้ออุปกรณ์</w:t>
            </w:r>
            <w:r w:rsidR="00BE7C51" w:rsidRPr="004517A7">
              <w:rPr>
                <w:rFonts w:asciiTheme="majorBidi" w:eastAsia="MS Mincho" w:hAnsiTheme="majorBidi" w:cstheme="majorBidi" w:hint="cs"/>
                <w:sz w:val="28"/>
                <w:cs/>
              </w:rPr>
              <w:t>และงานระหว่างก่อสร้าง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23EE54" w14:textId="71B4D522" w:rsidR="00974817" w:rsidRPr="004517A7" w:rsidRDefault="00016DD4" w:rsidP="00974817">
            <w:pPr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171,249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7AB979" w14:textId="77777777" w:rsidR="00974817" w:rsidRPr="004517A7" w:rsidRDefault="00974817" w:rsidP="00974817">
            <w:pPr>
              <w:tabs>
                <w:tab w:val="decimal" w:pos="798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2A3033" w14:textId="302DC04D" w:rsidR="00974817" w:rsidRPr="004517A7" w:rsidRDefault="00974817" w:rsidP="00974817">
            <w:pPr>
              <w:tabs>
                <w:tab w:val="decimal" w:pos="798"/>
              </w:tabs>
              <w:ind w:right="180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15,031</w:t>
            </w:r>
          </w:p>
        </w:tc>
        <w:tc>
          <w:tcPr>
            <w:tcW w:w="90" w:type="dxa"/>
            <w:shd w:val="clear" w:color="auto" w:fill="auto"/>
          </w:tcPr>
          <w:p w14:paraId="1987D4D2" w14:textId="77777777" w:rsidR="00974817" w:rsidRPr="004517A7" w:rsidRDefault="00974817" w:rsidP="00974817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FC29ED" w14:textId="4E7D4E33" w:rsidR="00974817" w:rsidRPr="004517A7" w:rsidRDefault="00016DD4" w:rsidP="00974817">
            <w:pPr>
              <w:tabs>
                <w:tab w:val="decimal" w:pos="1030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195</w:t>
            </w:r>
          </w:p>
        </w:tc>
        <w:tc>
          <w:tcPr>
            <w:tcW w:w="90" w:type="dxa"/>
            <w:shd w:val="clear" w:color="auto" w:fill="auto"/>
          </w:tcPr>
          <w:p w14:paraId="06E10DF7" w14:textId="77777777" w:rsidR="00974817" w:rsidRPr="004517A7" w:rsidRDefault="00974817" w:rsidP="00974817">
            <w:pPr>
              <w:ind w:left="-90"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E17E4C" w14:textId="2A9B9C78" w:rsidR="00974817" w:rsidRPr="004517A7" w:rsidRDefault="00974817" w:rsidP="00974817">
            <w:pPr>
              <w:tabs>
                <w:tab w:val="decimal" w:pos="991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122</w:t>
            </w:r>
          </w:p>
        </w:tc>
      </w:tr>
      <w:tr w:rsidR="00974817" w:rsidRPr="004517A7" w14:paraId="46DCC603" w14:textId="77777777" w:rsidTr="00422468">
        <w:trPr>
          <w:cantSplit/>
        </w:trPr>
        <w:tc>
          <w:tcPr>
            <w:tcW w:w="4050" w:type="dxa"/>
          </w:tcPr>
          <w:p w14:paraId="44ED8AEF" w14:textId="77777777" w:rsidR="00974817" w:rsidRPr="004517A7" w:rsidRDefault="00974817" w:rsidP="00974817">
            <w:pPr>
              <w:ind w:left="85" w:firstLine="6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4517A7">
              <w:rPr>
                <w:rFonts w:ascii="Angsana New" w:eastAsia="MS Mincho" w:hAnsi="Angsana New" w:hint="cs"/>
                <w:sz w:val="28"/>
                <w:cs/>
              </w:rPr>
              <w:t>ซื้อสินทรัพย์ไม่มีตัวตน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F7D1C2" w14:textId="41616925" w:rsidR="00974817" w:rsidRPr="004517A7" w:rsidRDefault="00016DD4" w:rsidP="00974817">
            <w:pPr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936DEA3" w14:textId="77777777" w:rsidR="00974817" w:rsidRPr="004517A7" w:rsidRDefault="00974817" w:rsidP="00974817">
            <w:pPr>
              <w:tabs>
                <w:tab w:val="decimal" w:pos="798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07E0EB" w14:textId="685802EB" w:rsidR="00974817" w:rsidRPr="004517A7" w:rsidRDefault="00974817" w:rsidP="00974817">
            <w:pPr>
              <w:tabs>
                <w:tab w:val="decimal" w:pos="798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1,031</w:t>
            </w:r>
          </w:p>
        </w:tc>
        <w:tc>
          <w:tcPr>
            <w:tcW w:w="90" w:type="dxa"/>
            <w:shd w:val="clear" w:color="auto" w:fill="auto"/>
          </w:tcPr>
          <w:p w14:paraId="7E4C58B5" w14:textId="77777777" w:rsidR="00974817" w:rsidRPr="004517A7" w:rsidRDefault="00974817" w:rsidP="00974817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F40094" w14:textId="382DC72E" w:rsidR="00974817" w:rsidRPr="004517A7" w:rsidRDefault="00016DD4" w:rsidP="00974817">
            <w:pPr>
              <w:tabs>
                <w:tab w:val="decimal" w:pos="1030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C70C1A" w14:textId="77777777" w:rsidR="00974817" w:rsidRPr="004517A7" w:rsidRDefault="00974817" w:rsidP="00974817">
            <w:pPr>
              <w:ind w:left="-90"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280F39" w14:textId="43AA0C99" w:rsidR="00974817" w:rsidRPr="004517A7" w:rsidRDefault="00974817" w:rsidP="00974817">
            <w:pPr>
              <w:tabs>
                <w:tab w:val="decimal" w:pos="991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39</w:t>
            </w:r>
          </w:p>
        </w:tc>
      </w:tr>
      <w:tr w:rsidR="00974817" w:rsidRPr="004517A7" w14:paraId="5E951535" w14:textId="77777777" w:rsidTr="00422468">
        <w:trPr>
          <w:cantSplit/>
        </w:trPr>
        <w:tc>
          <w:tcPr>
            <w:tcW w:w="4050" w:type="dxa"/>
          </w:tcPr>
          <w:p w14:paraId="1798CD90" w14:textId="534595C0" w:rsidR="00974817" w:rsidRPr="004517A7" w:rsidRDefault="00974817" w:rsidP="00974817">
            <w:pPr>
              <w:ind w:left="85" w:firstLine="6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4517A7">
              <w:rPr>
                <w:rFonts w:ascii="Angsana New" w:eastAsia="MS Mincho" w:hAnsi="Angsana New" w:hint="cs"/>
                <w:sz w:val="28"/>
                <w:cs/>
              </w:rPr>
              <w:t>เพิ่มขึ้นจากการซื้อบริษัท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12C189" w14:textId="510B8A94" w:rsidR="00974817" w:rsidRPr="004517A7" w:rsidRDefault="00016DD4" w:rsidP="00974817">
            <w:pPr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9795C3" w14:textId="77777777" w:rsidR="00974817" w:rsidRPr="004517A7" w:rsidRDefault="00974817" w:rsidP="00974817">
            <w:pPr>
              <w:tabs>
                <w:tab w:val="decimal" w:pos="798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593063" w14:textId="070E5578" w:rsidR="00974817" w:rsidRPr="004517A7" w:rsidRDefault="00974817" w:rsidP="00974817">
            <w:pPr>
              <w:tabs>
                <w:tab w:val="decimal" w:pos="798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30,549</w:t>
            </w:r>
          </w:p>
        </w:tc>
        <w:tc>
          <w:tcPr>
            <w:tcW w:w="90" w:type="dxa"/>
            <w:shd w:val="clear" w:color="auto" w:fill="auto"/>
          </w:tcPr>
          <w:p w14:paraId="48A1F193" w14:textId="77777777" w:rsidR="00974817" w:rsidRPr="004517A7" w:rsidRDefault="00974817" w:rsidP="00974817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BD634E" w14:textId="4F3F0295" w:rsidR="00974817" w:rsidRPr="004517A7" w:rsidRDefault="00016DD4" w:rsidP="00974817">
            <w:pPr>
              <w:tabs>
                <w:tab w:val="decimal" w:pos="1030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976515" w14:textId="77777777" w:rsidR="00974817" w:rsidRPr="004517A7" w:rsidRDefault="00974817" w:rsidP="00974817">
            <w:pPr>
              <w:ind w:left="-90"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0D7D84" w14:textId="67F421A9" w:rsidR="00974817" w:rsidRPr="004517A7" w:rsidRDefault="00974817" w:rsidP="00974817">
            <w:pPr>
              <w:tabs>
                <w:tab w:val="decimal" w:pos="991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974817" w:rsidRPr="004517A7" w14:paraId="3FAAA429" w14:textId="77777777" w:rsidTr="00422468">
        <w:trPr>
          <w:cantSplit/>
        </w:trPr>
        <w:tc>
          <w:tcPr>
            <w:tcW w:w="4050" w:type="dxa"/>
          </w:tcPr>
          <w:p w14:paraId="33BAA764" w14:textId="5D239CAE" w:rsidR="00974817" w:rsidRPr="004517A7" w:rsidRDefault="00974817" w:rsidP="00974817">
            <w:pPr>
              <w:tabs>
                <w:tab w:val="left" w:pos="715"/>
              </w:tabs>
              <w:ind w:left="85"/>
              <w:jc w:val="thaiDistribute"/>
              <w:rPr>
                <w:rFonts w:ascii="Angsana New" w:eastAsia="MS Mincho" w:hAnsi="Angsana New"/>
                <w:sz w:val="28"/>
              </w:rPr>
            </w:pPr>
            <w:r w:rsidRPr="004517A7">
              <w:rPr>
                <w:rFonts w:ascii="Angsana New" w:eastAsia="MS Mincho" w:hAnsi="Angsana New" w:hint="cs"/>
                <w:sz w:val="28"/>
                <w:u w:val="single"/>
                <w:cs/>
              </w:rPr>
              <w:t>หัก</w:t>
            </w:r>
            <w:r w:rsidRPr="004517A7">
              <w:rPr>
                <w:rFonts w:ascii="Angsana New" w:eastAsia="MS Mincho" w:hAnsi="Angsana New" w:hint="cs"/>
                <w:sz w:val="28"/>
                <w:cs/>
              </w:rPr>
              <w:tab/>
            </w:r>
            <w:r w:rsidR="00884876" w:rsidRPr="004517A7">
              <w:rPr>
                <w:rFonts w:asciiTheme="majorBidi" w:eastAsia="MS Mincho" w:hAnsiTheme="majorBidi" w:cstheme="majorBidi"/>
                <w:sz w:val="28"/>
                <w:cs/>
              </w:rPr>
              <w:t>เงินสดจ่ายเพื่อซื้ออุปกรณ์</w:t>
            </w:r>
            <w:r w:rsidR="00884876" w:rsidRPr="004517A7">
              <w:rPr>
                <w:rFonts w:asciiTheme="majorBidi" w:eastAsia="MS Mincho" w:hAnsiTheme="majorBidi" w:hint="cs"/>
                <w:sz w:val="28"/>
                <w:cs/>
              </w:rPr>
              <w:t>และงานระหว่าง</w:t>
            </w:r>
          </w:p>
          <w:p w14:paraId="1EA545CC" w14:textId="5C7D4D33" w:rsidR="00DF43D9" w:rsidRPr="004517A7" w:rsidRDefault="00884876" w:rsidP="00974817">
            <w:pPr>
              <w:tabs>
                <w:tab w:val="left" w:pos="715"/>
              </w:tabs>
              <w:ind w:left="85"/>
              <w:jc w:val="thaiDistribute"/>
              <w:rPr>
                <w:rFonts w:ascii="Angsana New" w:eastAsia="MS Mincho" w:hAnsi="Angsana New"/>
                <w:sz w:val="28"/>
              </w:rPr>
            </w:pPr>
            <w:r w:rsidRPr="004517A7">
              <w:rPr>
                <w:rFonts w:asciiTheme="majorBidi" w:eastAsia="MS Mincho" w:hAnsiTheme="majorBidi" w:hint="cs"/>
                <w:sz w:val="28"/>
                <w:cs/>
              </w:rPr>
              <w:t xml:space="preserve">                   </w:t>
            </w:r>
            <w:r w:rsidR="00A27933" w:rsidRPr="004517A7">
              <w:rPr>
                <w:rFonts w:asciiTheme="majorBidi" w:eastAsia="MS Mincho" w:hAnsiTheme="majorBidi" w:hint="cs"/>
                <w:sz w:val="28"/>
                <w:cs/>
              </w:rPr>
              <w:t>ก่อสร้าง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735B61" w14:textId="5962CBBC" w:rsidR="00974817" w:rsidRPr="004517A7" w:rsidRDefault="00016DD4" w:rsidP="00974817">
            <w:pPr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(163,399)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8581E2" w14:textId="77777777" w:rsidR="00974817" w:rsidRPr="004517A7" w:rsidRDefault="00974817" w:rsidP="00974817">
            <w:pPr>
              <w:tabs>
                <w:tab w:val="decimal" w:pos="798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D4BFA7" w14:textId="0BE08358" w:rsidR="00974817" w:rsidRPr="004517A7" w:rsidRDefault="00974817" w:rsidP="00974817">
            <w:pPr>
              <w:tabs>
                <w:tab w:val="decimal" w:pos="798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(16,497)</w:t>
            </w:r>
          </w:p>
        </w:tc>
        <w:tc>
          <w:tcPr>
            <w:tcW w:w="90" w:type="dxa"/>
            <w:shd w:val="clear" w:color="auto" w:fill="auto"/>
          </w:tcPr>
          <w:p w14:paraId="05C92996" w14:textId="77777777" w:rsidR="00974817" w:rsidRPr="004517A7" w:rsidRDefault="00974817" w:rsidP="00974817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4D10A6" w14:textId="036B0A3F" w:rsidR="00974817" w:rsidRPr="004517A7" w:rsidRDefault="00016DD4" w:rsidP="00974817">
            <w:pPr>
              <w:tabs>
                <w:tab w:val="decimal" w:pos="1030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(195)</w:t>
            </w:r>
          </w:p>
        </w:tc>
        <w:tc>
          <w:tcPr>
            <w:tcW w:w="90" w:type="dxa"/>
            <w:shd w:val="clear" w:color="auto" w:fill="auto"/>
          </w:tcPr>
          <w:p w14:paraId="548469C6" w14:textId="77777777" w:rsidR="00974817" w:rsidRPr="004517A7" w:rsidRDefault="00974817" w:rsidP="00974817">
            <w:pPr>
              <w:ind w:left="-90"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DAB6FB" w14:textId="1FA3EF54" w:rsidR="00974817" w:rsidRPr="004517A7" w:rsidRDefault="00974817" w:rsidP="00974817">
            <w:pPr>
              <w:tabs>
                <w:tab w:val="decimal" w:pos="991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(161)</w:t>
            </w:r>
          </w:p>
        </w:tc>
      </w:tr>
      <w:tr w:rsidR="00974817" w:rsidRPr="004517A7" w14:paraId="7FB4952C" w14:textId="77777777" w:rsidTr="00422468">
        <w:trPr>
          <w:cantSplit/>
        </w:trPr>
        <w:tc>
          <w:tcPr>
            <w:tcW w:w="4050" w:type="dxa"/>
          </w:tcPr>
          <w:p w14:paraId="10687ECE" w14:textId="6513969D" w:rsidR="00974817" w:rsidRPr="004517A7" w:rsidRDefault="00974817" w:rsidP="00974817">
            <w:pPr>
              <w:tabs>
                <w:tab w:val="left" w:pos="715"/>
              </w:tabs>
              <w:ind w:left="85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4517A7">
              <w:rPr>
                <w:rFonts w:ascii="Angsana New" w:eastAsia="MS Mincho" w:hAnsi="Angsana New" w:hint="cs"/>
                <w:sz w:val="28"/>
              </w:rPr>
              <w:tab/>
            </w:r>
            <w:r w:rsidR="008B7B5A" w:rsidRPr="004517A7">
              <w:rPr>
                <w:rFonts w:asciiTheme="majorBidi" w:eastAsia="MS Mincho" w:hAnsiTheme="majorBidi" w:cstheme="majorBidi"/>
                <w:sz w:val="28"/>
                <w:cs/>
              </w:rPr>
              <w:t>ลดลงจากการขายบริษัท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56A5F" w14:textId="527C7BFA" w:rsidR="00974817" w:rsidRPr="004517A7" w:rsidRDefault="00016DD4" w:rsidP="00974817">
            <w:pPr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(30,549)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5E8790" w14:textId="77777777" w:rsidR="00974817" w:rsidRPr="004517A7" w:rsidRDefault="00974817" w:rsidP="00974817">
            <w:pPr>
              <w:tabs>
                <w:tab w:val="decimal" w:pos="798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3A356" w14:textId="1F68743B" w:rsidR="00974817" w:rsidRPr="004517A7" w:rsidRDefault="00974817" w:rsidP="00974817">
            <w:pPr>
              <w:tabs>
                <w:tab w:val="decimal" w:pos="798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1DF62F" w14:textId="77777777" w:rsidR="00974817" w:rsidRPr="004517A7" w:rsidRDefault="00974817" w:rsidP="00974817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A17AF" w14:textId="3C74B8BA" w:rsidR="00974817" w:rsidRPr="004517A7" w:rsidRDefault="00016DD4" w:rsidP="00383886">
            <w:pPr>
              <w:tabs>
                <w:tab w:val="decimal" w:pos="1030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EB474D" w14:textId="77777777" w:rsidR="00974817" w:rsidRPr="004517A7" w:rsidRDefault="00974817" w:rsidP="00974817">
            <w:pPr>
              <w:ind w:left="-90"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B2DAF" w14:textId="67FFA44D" w:rsidR="00974817" w:rsidRPr="004517A7" w:rsidRDefault="00974817" w:rsidP="00974817">
            <w:pPr>
              <w:tabs>
                <w:tab w:val="decimal" w:pos="991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6C3AC1" w:rsidRPr="004517A7" w14:paraId="522349DA" w14:textId="77777777" w:rsidTr="00422468">
        <w:trPr>
          <w:cantSplit/>
        </w:trPr>
        <w:tc>
          <w:tcPr>
            <w:tcW w:w="4050" w:type="dxa"/>
          </w:tcPr>
          <w:p w14:paraId="4DCBA9E7" w14:textId="07B21893" w:rsidR="006C3AC1" w:rsidRPr="004517A7" w:rsidRDefault="006C3AC1" w:rsidP="006C3AC1">
            <w:pPr>
              <w:ind w:left="85" w:right="108"/>
              <w:jc w:val="thaiDistribute"/>
              <w:rPr>
                <w:rFonts w:ascii="Angsana New" w:eastAsia="MS Mincho" w:hAnsi="Angsana New"/>
                <w:sz w:val="28"/>
              </w:rPr>
            </w:pPr>
            <w:r w:rsidRPr="004517A7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เจ้าหนี้ค่าซื้ออุปกรณ์</w:t>
            </w:r>
            <w:r w:rsidRPr="004517A7">
              <w:rPr>
                <w:rFonts w:asciiTheme="majorBidi" w:eastAsia="MS Mincho" w:hAnsiTheme="majorBidi" w:cstheme="majorBidi" w:hint="cs"/>
                <w:b/>
                <w:bCs/>
                <w:sz w:val="28"/>
                <w:cs/>
              </w:rPr>
              <w:t>และงานระหว่างก่อสร้าง</w:t>
            </w:r>
            <w:r w:rsidRPr="004517A7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ยกไป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1D292" w14:textId="77777777" w:rsidR="006C3AC1" w:rsidRPr="004517A7" w:rsidRDefault="006C3AC1" w:rsidP="006C3AC1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D37E1BD" w14:textId="77777777" w:rsidR="006C3AC1" w:rsidRPr="004517A7" w:rsidRDefault="006C3AC1" w:rsidP="006C3AC1">
            <w:pPr>
              <w:tabs>
                <w:tab w:val="decimal" w:pos="798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BDA11" w14:textId="77777777" w:rsidR="006C3AC1" w:rsidRPr="004517A7" w:rsidRDefault="006C3AC1" w:rsidP="006C3AC1">
            <w:pPr>
              <w:tabs>
                <w:tab w:val="decimal" w:pos="798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497FD1" w14:textId="77777777" w:rsidR="006C3AC1" w:rsidRPr="004517A7" w:rsidRDefault="006C3AC1" w:rsidP="006C3AC1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92CE5" w14:textId="77777777" w:rsidR="006C3AC1" w:rsidRPr="004517A7" w:rsidRDefault="006C3AC1" w:rsidP="006C3AC1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FC4154" w14:textId="77777777" w:rsidR="006C3AC1" w:rsidRPr="004517A7" w:rsidRDefault="006C3AC1" w:rsidP="006C3AC1">
            <w:pPr>
              <w:ind w:left="-90"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32230" w14:textId="77777777" w:rsidR="006C3AC1" w:rsidRPr="004517A7" w:rsidRDefault="006C3AC1" w:rsidP="006C3AC1">
            <w:pPr>
              <w:tabs>
                <w:tab w:val="decimal" w:pos="991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C3AC1" w:rsidRPr="004517A7" w14:paraId="27979A58" w14:textId="77777777" w:rsidTr="00422468">
        <w:trPr>
          <w:cantSplit/>
        </w:trPr>
        <w:tc>
          <w:tcPr>
            <w:tcW w:w="4050" w:type="dxa"/>
          </w:tcPr>
          <w:p w14:paraId="0C373BF3" w14:textId="77777777" w:rsidR="006C3AC1" w:rsidRPr="004517A7" w:rsidRDefault="006C3AC1" w:rsidP="00D21FD1">
            <w:pPr>
              <w:ind w:left="725" w:right="63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(บันทึกเป็นส่วนหนึ่งของเจ้าหนี้การค้าและ</w:t>
            </w:r>
          </w:p>
          <w:p w14:paraId="2ED515CD" w14:textId="4F3FCDC8" w:rsidR="006C3AC1" w:rsidRPr="004517A7" w:rsidRDefault="006C3AC1" w:rsidP="00D21FD1">
            <w:pPr>
              <w:ind w:left="725" w:right="63"/>
              <w:jc w:val="thaiDistribute"/>
              <w:rPr>
                <w:rFonts w:ascii="Angsana New" w:eastAsia="MS Mincho" w:hAnsi="Angsana New"/>
                <w:sz w:val="28"/>
              </w:rPr>
            </w:pPr>
            <w:r w:rsidRPr="004517A7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เจ้าหนี้</w:t>
            </w:r>
            <w:r w:rsidRPr="004517A7">
              <w:rPr>
                <w:rFonts w:asciiTheme="majorBidi" w:eastAsia="MS Mincho" w:hAnsiTheme="majorBidi" w:cstheme="majorBidi" w:hint="cs"/>
                <w:b/>
                <w:bCs/>
                <w:sz w:val="28"/>
                <w:cs/>
              </w:rPr>
              <w:t>หมุนเวียน</w:t>
            </w:r>
            <w:r w:rsidRPr="004517A7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อื่น)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B218A3" w14:textId="75F995FC" w:rsidR="006C3AC1" w:rsidRPr="004517A7" w:rsidRDefault="00016DD4" w:rsidP="006C3AC1">
            <w:pPr>
              <w:ind w:right="18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8,074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6803C7" w14:textId="77777777" w:rsidR="006C3AC1" w:rsidRPr="004517A7" w:rsidRDefault="006C3AC1" w:rsidP="006C3AC1">
            <w:pPr>
              <w:tabs>
                <w:tab w:val="decimal" w:pos="798"/>
              </w:tabs>
              <w:ind w:right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65A59C" w14:textId="794AF99D" w:rsidR="006C3AC1" w:rsidRPr="004517A7" w:rsidRDefault="006C3AC1" w:rsidP="006C3AC1">
            <w:pPr>
              <w:tabs>
                <w:tab w:val="decimal" w:pos="798"/>
              </w:tabs>
              <w:ind w:right="18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30,773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8F33FA" w14:textId="77777777" w:rsidR="006C3AC1" w:rsidRPr="004517A7" w:rsidRDefault="006C3AC1" w:rsidP="006C3AC1">
            <w:pPr>
              <w:tabs>
                <w:tab w:val="decimal" w:pos="841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C9E3A6" w14:textId="64DF86FE" w:rsidR="006C3AC1" w:rsidRPr="004517A7" w:rsidRDefault="00016DD4" w:rsidP="006C3AC1">
            <w:pPr>
              <w:ind w:right="18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2F2B60" w14:textId="77777777" w:rsidR="006C3AC1" w:rsidRPr="004517A7" w:rsidRDefault="006C3AC1" w:rsidP="006C3AC1">
            <w:pPr>
              <w:ind w:left="-90" w:right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9FD412" w14:textId="53D01DDA" w:rsidR="006C3AC1" w:rsidRPr="004517A7" w:rsidRDefault="006C3AC1" w:rsidP="006C3AC1">
            <w:pPr>
              <w:tabs>
                <w:tab w:val="decimal" w:pos="991"/>
              </w:tabs>
              <w:ind w:right="18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14:paraId="4D270458" w14:textId="080A8BFD" w:rsidR="002909F8" w:rsidRPr="004517A7" w:rsidRDefault="002909F8" w:rsidP="003313A4">
      <w:pPr>
        <w:tabs>
          <w:tab w:val="left" w:pos="360"/>
        </w:tabs>
        <w:spacing w:before="120" w:after="120"/>
        <w:ind w:left="360" w:hanging="360"/>
        <w:jc w:val="thaiDistribute"/>
        <w:rPr>
          <w:rFonts w:ascii="Angsana New" w:hAnsi="Angsana New"/>
          <w:color w:val="000000" w:themeColor="text1"/>
          <w:spacing w:val="-2"/>
          <w:sz w:val="8"/>
          <w:szCs w:val="8"/>
        </w:rPr>
      </w:pPr>
    </w:p>
    <w:p w14:paraId="17A916B2" w14:textId="77777777" w:rsidR="002909F8" w:rsidRPr="004517A7" w:rsidRDefault="002909F8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pacing w:val="-2"/>
          <w:sz w:val="8"/>
          <w:szCs w:val="8"/>
        </w:rPr>
      </w:pPr>
      <w:r w:rsidRPr="004517A7">
        <w:rPr>
          <w:rFonts w:ascii="Angsana New" w:hAnsi="Angsana New"/>
          <w:color w:val="000000" w:themeColor="text1"/>
          <w:spacing w:val="-2"/>
          <w:sz w:val="8"/>
          <w:szCs w:val="8"/>
        </w:rPr>
        <w:br w:type="page"/>
      </w:r>
    </w:p>
    <w:p w14:paraId="7E08F9B5" w14:textId="4BD1DD63" w:rsidR="00D5121C" w:rsidRPr="004517A7" w:rsidRDefault="007112AE" w:rsidP="003313A4">
      <w:pPr>
        <w:tabs>
          <w:tab w:val="left" w:pos="360"/>
        </w:tabs>
        <w:spacing w:before="120" w:after="120"/>
        <w:ind w:left="360" w:hanging="360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  <w:r w:rsidRPr="004517A7">
        <w:rPr>
          <w:rFonts w:ascii="Angsana New" w:hAnsi="Angsana New"/>
          <w:color w:val="000000" w:themeColor="text1"/>
          <w:spacing w:val="-2"/>
          <w:sz w:val="28"/>
        </w:rPr>
        <w:lastRenderedPageBreak/>
        <w:t>6.3</w:t>
      </w:r>
      <w:r w:rsidRPr="004517A7">
        <w:rPr>
          <w:rFonts w:ascii="Angsana New" w:hAnsi="Angsana New"/>
          <w:color w:val="000000" w:themeColor="text1"/>
          <w:spacing w:val="-2"/>
          <w:sz w:val="28"/>
        </w:rPr>
        <w:tab/>
      </w:r>
      <w:r w:rsidR="009B2480" w:rsidRPr="004517A7">
        <w:rPr>
          <w:rFonts w:ascii="Angsana New" w:hAnsi="Angsana New" w:hint="cs"/>
          <w:color w:val="000000" w:themeColor="text1"/>
          <w:spacing w:val="-2"/>
          <w:sz w:val="28"/>
          <w:cs/>
        </w:rPr>
        <w:t>รายการที่ไม่เกี่ยวข้องกับเงินสด</w:t>
      </w:r>
      <w:r w:rsidR="00AD75F6" w:rsidRPr="004517A7">
        <w:rPr>
          <w:rFonts w:ascii="Angsana New" w:hAnsi="Angsana New" w:hint="cs"/>
          <w:color w:val="000000" w:themeColor="text1"/>
          <w:spacing w:val="-2"/>
          <w:sz w:val="28"/>
          <w:cs/>
        </w:rPr>
        <w:t>สำหรับปีสิ้นสุดวันที่</w:t>
      </w:r>
      <w:r w:rsidR="00AD75F6" w:rsidRPr="004517A7">
        <w:rPr>
          <w:rFonts w:ascii="Angsana New" w:hAnsi="Angsana New" w:hint="cs"/>
          <w:color w:val="000000" w:themeColor="text1"/>
          <w:spacing w:val="-2"/>
          <w:sz w:val="28"/>
        </w:rPr>
        <w:t xml:space="preserve"> </w:t>
      </w:r>
      <w:r w:rsidR="0007184A" w:rsidRPr="004517A7">
        <w:rPr>
          <w:rFonts w:ascii="Angsana New" w:hAnsi="Angsana New"/>
          <w:color w:val="000000" w:themeColor="text1"/>
          <w:spacing w:val="-2"/>
          <w:sz w:val="28"/>
        </w:rPr>
        <w:t>31</w:t>
      </w:r>
      <w:r w:rsidR="00AD75F6" w:rsidRPr="004517A7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ธันวาคม </w:t>
      </w:r>
      <w:r w:rsidR="0007184A" w:rsidRPr="004517A7">
        <w:rPr>
          <w:rFonts w:ascii="Angsana New" w:hAnsi="Angsana New"/>
          <w:color w:val="000000" w:themeColor="text1"/>
          <w:spacing w:val="-2"/>
          <w:sz w:val="28"/>
        </w:rPr>
        <w:t>256</w:t>
      </w:r>
      <w:r w:rsidR="005E35E5" w:rsidRPr="004517A7">
        <w:rPr>
          <w:rFonts w:ascii="Angsana New" w:hAnsi="Angsana New"/>
          <w:color w:val="000000" w:themeColor="text1"/>
          <w:spacing w:val="-2"/>
          <w:sz w:val="28"/>
        </w:rPr>
        <w:t>4</w:t>
      </w:r>
      <w:r w:rsidR="00AD75F6" w:rsidRPr="004517A7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และ </w:t>
      </w:r>
      <w:r w:rsidR="0007184A" w:rsidRPr="004517A7">
        <w:rPr>
          <w:rFonts w:ascii="Angsana New" w:hAnsi="Angsana New"/>
          <w:color w:val="000000" w:themeColor="text1"/>
          <w:spacing w:val="-2"/>
          <w:sz w:val="28"/>
        </w:rPr>
        <w:t>256</w:t>
      </w:r>
      <w:r w:rsidR="005E35E5" w:rsidRPr="004517A7">
        <w:rPr>
          <w:rFonts w:ascii="Angsana New" w:hAnsi="Angsana New"/>
          <w:color w:val="000000" w:themeColor="text1"/>
          <w:spacing w:val="-2"/>
          <w:sz w:val="28"/>
        </w:rPr>
        <w:t>3</w:t>
      </w:r>
      <w:r w:rsidR="009B2480" w:rsidRPr="004517A7">
        <w:rPr>
          <w:rFonts w:ascii="Angsana New" w:hAnsi="Angsana New" w:hint="cs"/>
          <w:color w:val="000000" w:themeColor="text1"/>
          <w:spacing w:val="-2"/>
          <w:sz w:val="28"/>
        </w:rPr>
        <w:t xml:space="preserve"> </w:t>
      </w:r>
      <w:r w:rsidR="009B2480" w:rsidRPr="004517A7">
        <w:rPr>
          <w:rFonts w:ascii="Angsana New" w:hAnsi="Angsana New" w:hint="cs"/>
          <w:color w:val="000000" w:themeColor="text1"/>
          <w:spacing w:val="-2"/>
          <w:sz w:val="28"/>
          <w:cs/>
        </w:rPr>
        <w:t>มีดังนี้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170"/>
        <w:gridCol w:w="90"/>
        <w:gridCol w:w="1170"/>
        <w:gridCol w:w="90"/>
        <w:gridCol w:w="1170"/>
        <w:gridCol w:w="90"/>
        <w:gridCol w:w="1260"/>
      </w:tblGrid>
      <w:tr w:rsidR="00D5121C" w:rsidRPr="004517A7" w14:paraId="75B466AA" w14:textId="77777777" w:rsidTr="008728F2">
        <w:trPr>
          <w:cantSplit/>
          <w:trHeight w:val="342"/>
        </w:trPr>
        <w:tc>
          <w:tcPr>
            <w:tcW w:w="4050" w:type="dxa"/>
          </w:tcPr>
          <w:p w14:paraId="3960897E" w14:textId="77777777" w:rsidR="00D5121C" w:rsidRPr="004517A7" w:rsidRDefault="00D5121C">
            <w:pPr>
              <w:rPr>
                <w:rFonts w:ascii="Angsana New" w:eastAsia="MS Mincho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4787809D" w14:textId="77777777" w:rsidR="00D5121C" w:rsidRPr="004517A7" w:rsidRDefault="00D5121C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center"/>
          </w:tcPr>
          <w:p w14:paraId="345DD8B5" w14:textId="77777777" w:rsidR="00D5121C" w:rsidRPr="004517A7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0F4F7126" w14:textId="77777777" w:rsidR="00D5121C" w:rsidRPr="004517A7" w:rsidRDefault="009B2480">
            <w:pPr>
              <w:tabs>
                <w:tab w:val="left" w:pos="2160"/>
              </w:tabs>
              <w:ind w:left="-297" w:firstLine="29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caps/>
                <w:sz w:val="28"/>
                <w:lang w:val="en-GB"/>
              </w:rPr>
              <w:t>(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หน่วย: พันบาท)</w:t>
            </w:r>
          </w:p>
        </w:tc>
      </w:tr>
      <w:tr w:rsidR="00D5121C" w:rsidRPr="004517A7" w14:paraId="7BA86F5D" w14:textId="77777777" w:rsidTr="008728F2">
        <w:trPr>
          <w:cantSplit/>
        </w:trPr>
        <w:tc>
          <w:tcPr>
            <w:tcW w:w="4050" w:type="dxa"/>
          </w:tcPr>
          <w:p w14:paraId="24D379E0" w14:textId="77777777" w:rsidR="00D5121C" w:rsidRPr="004517A7" w:rsidRDefault="00D5121C">
            <w:pPr>
              <w:rPr>
                <w:rFonts w:ascii="Angsana New" w:eastAsia="MS Mincho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14:paraId="5FF7526D" w14:textId="77777777" w:rsidR="00D5121C" w:rsidRPr="004517A7" w:rsidRDefault="009B2480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2E220773" w14:textId="77777777" w:rsidR="00D5121C" w:rsidRPr="004517A7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center"/>
          </w:tcPr>
          <w:p w14:paraId="6A84972C" w14:textId="77777777" w:rsidR="00D5121C" w:rsidRPr="004517A7" w:rsidRDefault="009B2480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5121C" w:rsidRPr="004517A7" w14:paraId="2DF37AC8" w14:textId="77777777" w:rsidTr="008728F2">
        <w:trPr>
          <w:cantSplit/>
        </w:trPr>
        <w:tc>
          <w:tcPr>
            <w:tcW w:w="4050" w:type="dxa"/>
          </w:tcPr>
          <w:p w14:paraId="07C530B5" w14:textId="77777777" w:rsidR="00D5121C" w:rsidRPr="004517A7" w:rsidRDefault="00D5121C">
            <w:pPr>
              <w:rPr>
                <w:rFonts w:ascii="Angsana New" w:eastAsia="MS Mincho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2D3E111" w14:textId="6D70CFA8" w:rsidR="00D5121C" w:rsidRPr="004517A7" w:rsidRDefault="009B2480" w:rsidP="008A79B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5E35E5" w:rsidRPr="004517A7">
              <w:rPr>
                <w:rFonts w:ascii="Angsana New" w:hAnsi="Angsana New"/>
                <w:sz w:val="28"/>
                <w:lang w:val="en-GB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56E2AF4" w14:textId="77777777" w:rsidR="00D5121C" w:rsidRPr="004517A7" w:rsidRDefault="00D5121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694402D" w14:textId="23E1C794" w:rsidR="00D5121C" w:rsidRPr="004517A7" w:rsidRDefault="009B248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5E35E5" w:rsidRPr="004517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0" w:type="dxa"/>
          </w:tcPr>
          <w:p w14:paraId="506EAE14" w14:textId="77777777" w:rsidR="00D5121C" w:rsidRPr="004517A7" w:rsidRDefault="00D5121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7B34401" w14:textId="46DFF3F6" w:rsidR="00D5121C" w:rsidRPr="004517A7" w:rsidRDefault="00E46EFE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5E35E5" w:rsidRPr="004517A7">
              <w:rPr>
                <w:rFonts w:ascii="Angsana New" w:hAnsi="Angsana New"/>
                <w:sz w:val="28"/>
                <w:lang w:val="en-GB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344E296" w14:textId="77777777" w:rsidR="00D5121C" w:rsidRPr="004517A7" w:rsidRDefault="00D5121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03C220F" w14:textId="7BEA5A94" w:rsidR="00D5121C" w:rsidRPr="004517A7" w:rsidRDefault="009B248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5E35E5" w:rsidRPr="004517A7">
              <w:rPr>
                <w:rFonts w:ascii="Angsana New" w:hAnsi="Angsana New"/>
                <w:sz w:val="28"/>
              </w:rPr>
              <w:t>3</w:t>
            </w:r>
          </w:p>
        </w:tc>
      </w:tr>
      <w:tr w:rsidR="003B2F1B" w:rsidRPr="004517A7" w14:paraId="0D130F61" w14:textId="77777777" w:rsidTr="008728F2">
        <w:trPr>
          <w:cantSplit/>
        </w:trPr>
        <w:tc>
          <w:tcPr>
            <w:tcW w:w="4050" w:type="dxa"/>
          </w:tcPr>
          <w:p w14:paraId="70BA229F" w14:textId="1F747AFD" w:rsidR="003B2F1B" w:rsidRPr="004517A7" w:rsidRDefault="003B2F1B" w:rsidP="00997F68">
            <w:pPr>
              <w:ind w:right="108" w:firstLine="85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4517A7">
              <w:rPr>
                <w:rFonts w:asciiTheme="majorBidi" w:eastAsia="MS Mincho" w:hAnsiTheme="majorBidi" w:cstheme="majorBidi"/>
                <w:sz w:val="28"/>
                <w:cs/>
              </w:rPr>
              <w:t>หนี้สินระยะยาวภายใต้สัญญาเช่ายกมา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FCF110B" w14:textId="77777777" w:rsidR="003B2F1B" w:rsidRPr="004517A7" w:rsidRDefault="003B2F1B" w:rsidP="003B2F1B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35CDA066" w14:textId="77777777" w:rsidR="003B2F1B" w:rsidRPr="004517A7" w:rsidRDefault="003B2F1B" w:rsidP="003B2F1B">
            <w:pPr>
              <w:tabs>
                <w:tab w:val="decimal" w:pos="798"/>
              </w:tabs>
              <w:ind w:right="5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C8F34E2" w14:textId="77777777" w:rsidR="003B2F1B" w:rsidRPr="004517A7" w:rsidRDefault="003B2F1B" w:rsidP="003B2F1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0CEC950D" w14:textId="77777777" w:rsidR="003B2F1B" w:rsidRPr="004517A7" w:rsidRDefault="003B2F1B" w:rsidP="003B2F1B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B1ECA1E" w14:textId="77777777" w:rsidR="003B2F1B" w:rsidRPr="004517A7" w:rsidRDefault="003B2F1B" w:rsidP="003B2F1B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173CDC29" w14:textId="77777777" w:rsidR="003B2F1B" w:rsidRPr="004517A7" w:rsidRDefault="003B2F1B" w:rsidP="003B2F1B">
            <w:pPr>
              <w:ind w:left="-90" w:right="-10"/>
              <w:jc w:val="center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260" w:type="dxa"/>
          </w:tcPr>
          <w:p w14:paraId="14D6BCBB" w14:textId="77777777" w:rsidR="003B2F1B" w:rsidRPr="004517A7" w:rsidRDefault="003B2F1B" w:rsidP="003B2F1B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3B2F1B" w:rsidRPr="004517A7" w14:paraId="28128C2D" w14:textId="77777777" w:rsidTr="008728F2">
        <w:trPr>
          <w:cantSplit/>
        </w:trPr>
        <w:tc>
          <w:tcPr>
            <w:tcW w:w="4050" w:type="dxa"/>
          </w:tcPr>
          <w:p w14:paraId="3AF5B0BA" w14:textId="77777777" w:rsidR="003B2F1B" w:rsidRPr="004517A7" w:rsidRDefault="003B2F1B" w:rsidP="003B2F1B">
            <w:pPr>
              <w:ind w:left="545" w:right="108"/>
              <w:jc w:val="thaiDistribute"/>
              <w:rPr>
                <w:rFonts w:asciiTheme="majorBidi" w:eastAsia="MS Mincho" w:hAnsiTheme="majorBidi" w:cstheme="majorBidi"/>
                <w:sz w:val="28"/>
              </w:rPr>
            </w:pPr>
            <w:r w:rsidRPr="004517A7">
              <w:rPr>
                <w:rFonts w:asciiTheme="majorBidi" w:eastAsia="MS Mincho" w:hAnsiTheme="majorBidi" w:cstheme="majorBidi"/>
                <w:sz w:val="28"/>
                <w:cs/>
              </w:rPr>
              <w:t>(รวมส่วนของหนี้สินระยะยาวที่ถึงกำหนด</w:t>
            </w:r>
          </w:p>
          <w:p w14:paraId="2F41AD9E" w14:textId="03F9EC7E" w:rsidR="003B2F1B" w:rsidRPr="004517A7" w:rsidRDefault="003B2F1B" w:rsidP="003B2F1B">
            <w:pPr>
              <w:ind w:left="361" w:right="108" w:hanging="361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4517A7"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           </w:t>
            </w:r>
            <w:r w:rsidRPr="004517A7">
              <w:rPr>
                <w:rFonts w:asciiTheme="majorBidi" w:eastAsia="MS Mincho" w:hAnsiTheme="majorBidi" w:cstheme="majorBidi"/>
                <w:sz w:val="28"/>
                <w:cs/>
              </w:rPr>
              <w:t>ชำระภายในหนึ่งปี)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AE54C7" w14:textId="4BF22060" w:rsidR="003B2F1B" w:rsidRPr="004517A7" w:rsidRDefault="00016DD4" w:rsidP="00383886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226,080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F7099F" w14:textId="77777777" w:rsidR="003B2F1B" w:rsidRPr="004517A7" w:rsidRDefault="003B2F1B" w:rsidP="003B2F1B">
            <w:pPr>
              <w:tabs>
                <w:tab w:val="decimal" w:pos="798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38DC80" w14:textId="21FAC3CD" w:rsidR="003B2F1B" w:rsidRPr="004517A7" w:rsidRDefault="003B2F1B" w:rsidP="00383886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10,488</w:t>
            </w:r>
          </w:p>
        </w:tc>
        <w:tc>
          <w:tcPr>
            <w:tcW w:w="90" w:type="dxa"/>
            <w:shd w:val="clear" w:color="auto" w:fill="auto"/>
          </w:tcPr>
          <w:p w14:paraId="636FD5C4" w14:textId="77777777" w:rsidR="003B2F1B" w:rsidRPr="004517A7" w:rsidRDefault="003B2F1B" w:rsidP="00383886">
            <w:pPr>
              <w:tabs>
                <w:tab w:val="decimal" w:pos="810"/>
                <w:tab w:val="decimal" w:pos="84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68B40B" w14:textId="20744C6D" w:rsidR="003B2F1B" w:rsidRPr="004517A7" w:rsidRDefault="00016DD4" w:rsidP="00383886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5,157</w:t>
            </w:r>
          </w:p>
        </w:tc>
        <w:tc>
          <w:tcPr>
            <w:tcW w:w="90" w:type="dxa"/>
            <w:shd w:val="clear" w:color="auto" w:fill="auto"/>
          </w:tcPr>
          <w:p w14:paraId="4FCFDCCB" w14:textId="77777777" w:rsidR="003B2F1B" w:rsidRPr="004517A7" w:rsidRDefault="003B2F1B" w:rsidP="00383886">
            <w:pPr>
              <w:tabs>
                <w:tab w:val="decimal" w:pos="810"/>
              </w:tabs>
              <w:ind w:left="-90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562691" w14:textId="79F8291B" w:rsidR="003B2F1B" w:rsidRPr="004517A7" w:rsidRDefault="003B2F1B" w:rsidP="00383886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9,619</w:t>
            </w:r>
          </w:p>
        </w:tc>
      </w:tr>
      <w:tr w:rsidR="003B2F1B" w:rsidRPr="004517A7" w14:paraId="7509C766" w14:textId="77777777" w:rsidTr="008728F2">
        <w:trPr>
          <w:cantSplit/>
        </w:trPr>
        <w:tc>
          <w:tcPr>
            <w:tcW w:w="4050" w:type="dxa"/>
          </w:tcPr>
          <w:p w14:paraId="6A986BCB" w14:textId="63509A12" w:rsidR="003B2F1B" w:rsidRPr="004517A7" w:rsidRDefault="003B2F1B" w:rsidP="00DF30B2">
            <w:pPr>
              <w:tabs>
                <w:tab w:val="left" w:pos="535"/>
              </w:tabs>
              <w:ind w:firstLine="85"/>
              <w:jc w:val="thaiDistribute"/>
              <w:rPr>
                <w:rFonts w:ascii="Angsana New" w:eastAsia="MS Mincho" w:hAnsi="Angsana New"/>
                <w:sz w:val="28"/>
                <w:u w:val="single"/>
                <w:cs/>
              </w:rPr>
            </w:pPr>
            <w:r w:rsidRPr="004517A7">
              <w:rPr>
                <w:rFonts w:ascii="Angsana New" w:eastAsia="MS Mincho" w:hAnsi="Angsana New" w:hint="cs"/>
                <w:sz w:val="28"/>
                <w:u w:val="single"/>
                <w:cs/>
              </w:rPr>
              <w:t>บวก</w:t>
            </w:r>
            <w:r w:rsidR="00BD050F" w:rsidRPr="004517A7">
              <w:rPr>
                <w:rFonts w:ascii="Angsana New" w:eastAsia="MS Mincho" w:hAnsi="Angsana New" w:hint="cs"/>
                <w:sz w:val="28"/>
                <w:cs/>
              </w:rPr>
              <w:t xml:space="preserve">   </w:t>
            </w:r>
            <w:r w:rsidR="00016DD4" w:rsidRPr="004517A7">
              <w:rPr>
                <w:rFonts w:ascii="Angsana New" w:eastAsia="MS Mincho" w:hAnsi="Angsana New" w:hint="cs"/>
                <w:sz w:val="28"/>
                <w:cs/>
              </w:rPr>
              <w:t>เพิ่มขึ้นจากการซื้อบริษัท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6C3597" w14:textId="390E5829" w:rsidR="003B2F1B" w:rsidRPr="004517A7" w:rsidRDefault="00016DD4" w:rsidP="00383886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321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650E2CE" w14:textId="77777777" w:rsidR="003B2F1B" w:rsidRPr="004517A7" w:rsidRDefault="003B2F1B" w:rsidP="003B2F1B">
            <w:pPr>
              <w:tabs>
                <w:tab w:val="decimal" w:pos="798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19E9E8" w14:textId="3970ED6A" w:rsidR="003B2F1B" w:rsidRPr="004517A7" w:rsidRDefault="003B2F1B" w:rsidP="00383886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2F2081" w14:textId="77777777" w:rsidR="003B2F1B" w:rsidRPr="004517A7" w:rsidRDefault="003B2F1B" w:rsidP="00383886">
            <w:pPr>
              <w:tabs>
                <w:tab w:val="decimal" w:pos="84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FEC9AE" w14:textId="28A4BE67" w:rsidR="003B2F1B" w:rsidRPr="004517A7" w:rsidRDefault="00016DD4" w:rsidP="00383886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8C09BB" w14:textId="77777777" w:rsidR="003B2F1B" w:rsidRPr="004517A7" w:rsidRDefault="003B2F1B" w:rsidP="00383886">
            <w:pPr>
              <w:ind w:left="-90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5E059B" w14:textId="09630EFF" w:rsidR="003B2F1B" w:rsidRPr="004517A7" w:rsidRDefault="003B2F1B" w:rsidP="00383886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3B2F1B" w:rsidRPr="004517A7" w14:paraId="0E575C6B" w14:textId="77777777" w:rsidTr="008728F2">
        <w:trPr>
          <w:cantSplit/>
        </w:trPr>
        <w:tc>
          <w:tcPr>
            <w:tcW w:w="4050" w:type="dxa"/>
          </w:tcPr>
          <w:p w14:paraId="133387D2" w14:textId="26337D8E" w:rsidR="007C651B" w:rsidRPr="004517A7" w:rsidRDefault="003B2F1B" w:rsidP="00997F68">
            <w:pPr>
              <w:tabs>
                <w:tab w:val="left" w:pos="535"/>
              </w:tabs>
              <w:ind w:firstLine="85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4517A7">
              <w:rPr>
                <w:rFonts w:ascii="Angsana New" w:eastAsia="MS Mincho" w:hAnsi="Angsana New" w:hint="cs"/>
                <w:sz w:val="28"/>
                <w:u w:val="single"/>
                <w:cs/>
              </w:rPr>
              <w:t>หัก</w:t>
            </w:r>
            <w:r w:rsidR="00BD050F" w:rsidRPr="004517A7">
              <w:rPr>
                <w:rFonts w:ascii="Angsana New" w:eastAsia="MS Mincho" w:hAnsi="Angsana New" w:hint="cs"/>
                <w:sz w:val="28"/>
                <w:cs/>
              </w:rPr>
              <w:t xml:space="preserve">     </w:t>
            </w:r>
            <w:r w:rsidRPr="004517A7">
              <w:rPr>
                <w:rFonts w:ascii="Angsana New" w:eastAsia="MS Mincho" w:hAnsi="Angsana New" w:hint="cs"/>
                <w:spacing w:val="-2"/>
                <w:sz w:val="28"/>
                <w:cs/>
              </w:rPr>
              <w:t>เงินสดจ่าย</w:t>
            </w:r>
            <w:r w:rsidRPr="004517A7">
              <w:rPr>
                <w:rFonts w:ascii="Angsana New" w:eastAsia="MS Mincho" w:hAnsi="Angsana New" w:hint="cs"/>
                <w:spacing w:val="-4"/>
                <w:sz w:val="28"/>
                <w:cs/>
              </w:rPr>
              <w:t>ระหว่างปี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EE4F31" w14:textId="0564C0A1" w:rsidR="003B2F1B" w:rsidRPr="004517A7" w:rsidRDefault="00016DD4" w:rsidP="00383886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</w:t>
            </w:r>
            <w:r w:rsidR="007C651B" w:rsidRPr="004517A7">
              <w:rPr>
                <w:rFonts w:ascii="Angsana New" w:hAnsi="Angsana New"/>
                <w:sz w:val="28"/>
              </w:rPr>
              <w:t>2</w:t>
            </w:r>
            <w:r w:rsidRPr="004517A7">
              <w:rPr>
                <w:rFonts w:ascii="Angsana New" w:hAnsi="Angsana New"/>
                <w:sz w:val="28"/>
              </w:rPr>
              <w:t>,</w:t>
            </w:r>
            <w:r w:rsidR="007C651B" w:rsidRPr="004517A7">
              <w:rPr>
                <w:rFonts w:ascii="Angsana New" w:hAnsi="Angsana New"/>
                <w:sz w:val="28"/>
              </w:rPr>
              <w:t>503</w:t>
            </w:r>
            <w:r w:rsidRPr="004517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60E4B7" w14:textId="77777777" w:rsidR="003B2F1B" w:rsidRPr="004517A7" w:rsidRDefault="003B2F1B" w:rsidP="003B2F1B">
            <w:pPr>
              <w:tabs>
                <w:tab w:val="decimal" w:pos="798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331920" w14:textId="03800FBC" w:rsidR="003B2F1B" w:rsidRPr="004517A7" w:rsidRDefault="003B2F1B" w:rsidP="00383886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(4,300)</w:t>
            </w:r>
          </w:p>
        </w:tc>
        <w:tc>
          <w:tcPr>
            <w:tcW w:w="90" w:type="dxa"/>
            <w:shd w:val="clear" w:color="auto" w:fill="auto"/>
          </w:tcPr>
          <w:p w14:paraId="1E578F88" w14:textId="77777777" w:rsidR="003B2F1B" w:rsidRPr="004517A7" w:rsidRDefault="003B2F1B" w:rsidP="00383886">
            <w:pPr>
              <w:tabs>
                <w:tab w:val="decimal" w:pos="84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2A2302" w14:textId="342D8561" w:rsidR="003B2F1B" w:rsidRPr="004517A7" w:rsidRDefault="00016DD4" w:rsidP="00383886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(1,618)</w:t>
            </w:r>
          </w:p>
        </w:tc>
        <w:tc>
          <w:tcPr>
            <w:tcW w:w="90" w:type="dxa"/>
            <w:shd w:val="clear" w:color="auto" w:fill="auto"/>
          </w:tcPr>
          <w:p w14:paraId="0B8DCBF6" w14:textId="77777777" w:rsidR="003B2F1B" w:rsidRPr="004517A7" w:rsidRDefault="003B2F1B" w:rsidP="00383886">
            <w:pPr>
              <w:ind w:left="-90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D653BD" w14:textId="7C4B9702" w:rsidR="003B2F1B" w:rsidRPr="004517A7" w:rsidRDefault="003B2F1B" w:rsidP="00383886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(4,462)</w:t>
            </w:r>
          </w:p>
        </w:tc>
      </w:tr>
      <w:tr w:rsidR="007C651B" w:rsidRPr="004517A7" w14:paraId="1EE30341" w14:textId="77777777" w:rsidTr="008728F2">
        <w:trPr>
          <w:cantSplit/>
        </w:trPr>
        <w:tc>
          <w:tcPr>
            <w:tcW w:w="4050" w:type="dxa"/>
          </w:tcPr>
          <w:p w14:paraId="50567C2A" w14:textId="20648256" w:rsidR="007C651B" w:rsidRPr="004517A7" w:rsidRDefault="007C651B" w:rsidP="00997F68">
            <w:pPr>
              <w:tabs>
                <w:tab w:val="left" w:pos="535"/>
              </w:tabs>
              <w:ind w:firstLine="85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4517A7">
              <w:rPr>
                <w:rFonts w:ascii="Angsana New" w:eastAsia="MS Mincho" w:hAnsi="Angsana New" w:hint="cs"/>
                <w:sz w:val="28"/>
                <w:cs/>
              </w:rPr>
              <w:t xml:space="preserve">          ลดลงระหว่างปี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E6433B" w14:textId="6AC19517" w:rsidR="007C651B" w:rsidRPr="004517A7" w:rsidRDefault="007C651B" w:rsidP="00383886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(28,926)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ADFE75" w14:textId="77777777" w:rsidR="007C651B" w:rsidRPr="004517A7" w:rsidRDefault="007C651B" w:rsidP="003B2F1B">
            <w:pPr>
              <w:tabs>
                <w:tab w:val="decimal" w:pos="798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07A80A" w14:textId="1F818061" w:rsidR="007C651B" w:rsidRPr="004517A7" w:rsidRDefault="007C651B" w:rsidP="00383886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C68A29" w14:textId="77777777" w:rsidR="007C651B" w:rsidRPr="004517A7" w:rsidRDefault="007C651B" w:rsidP="00383886">
            <w:pPr>
              <w:tabs>
                <w:tab w:val="decimal" w:pos="84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AF0A8E" w14:textId="4626C7BA" w:rsidR="007C651B" w:rsidRPr="004517A7" w:rsidRDefault="007C651B" w:rsidP="00383886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34C441" w14:textId="77777777" w:rsidR="007C651B" w:rsidRPr="004517A7" w:rsidRDefault="007C651B" w:rsidP="00383886">
            <w:pPr>
              <w:ind w:left="-90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E599CDA" w14:textId="58C91724" w:rsidR="007C651B" w:rsidRPr="004517A7" w:rsidRDefault="007C651B" w:rsidP="00383886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3B2F1B" w:rsidRPr="004517A7" w14:paraId="6F956A24" w14:textId="77777777" w:rsidTr="008728F2">
        <w:trPr>
          <w:cantSplit/>
        </w:trPr>
        <w:tc>
          <w:tcPr>
            <w:tcW w:w="4050" w:type="dxa"/>
          </w:tcPr>
          <w:p w14:paraId="12BEAA2D" w14:textId="1848BCF4" w:rsidR="00BD050F" w:rsidRPr="004517A7" w:rsidRDefault="003B2F1B" w:rsidP="00997F68">
            <w:pPr>
              <w:tabs>
                <w:tab w:val="left" w:pos="541"/>
              </w:tabs>
              <w:ind w:left="545" w:hanging="460"/>
              <w:jc w:val="both"/>
              <w:rPr>
                <w:rFonts w:asciiTheme="majorBidi" w:eastAsia="MS Mincho" w:hAnsiTheme="majorBidi" w:cstheme="majorBidi"/>
                <w:sz w:val="28"/>
              </w:rPr>
            </w:pPr>
            <w:r w:rsidRPr="004517A7">
              <w:rPr>
                <w:rFonts w:ascii="Angsana New" w:eastAsia="MS Mincho" w:hAnsi="Angsana New" w:hint="cs"/>
                <w:sz w:val="28"/>
                <w:cs/>
              </w:rPr>
              <w:t>หนี้สินตามสัญญาเช่าเพิ่มขึ้นจากการนำมาตรฐาน</w:t>
            </w:r>
            <w:r w:rsidRPr="004517A7">
              <w:rPr>
                <w:rFonts w:ascii="Angsana New" w:eastAsia="MS Mincho" w:hAnsi="Angsana New"/>
                <w:sz w:val="28"/>
                <w:lang w:val="en-GB"/>
              </w:rPr>
              <w:t xml:space="preserve">   </w:t>
            </w:r>
            <w:r w:rsidR="000D1C83" w:rsidRPr="004517A7">
              <w:rPr>
                <w:rFonts w:ascii="Angsana New" w:eastAsia="MS Mincho" w:hAnsi="Angsana New" w:hint="cs"/>
                <w:sz w:val="28"/>
                <w:cs/>
                <w:lang w:val="en-GB"/>
              </w:rPr>
              <w:t xml:space="preserve">    </w:t>
            </w:r>
            <w:r w:rsidR="00BD050F" w:rsidRPr="004517A7">
              <w:rPr>
                <w:rFonts w:ascii="Angsana New" w:eastAsia="MS Mincho" w:hAnsi="Angsana New" w:hint="cs"/>
                <w:sz w:val="28"/>
                <w:cs/>
                <w:lang w:val="en-GB"/>
              </w:rPr>
              <w:t xml:space="preserve">    </w:t>
            </w:r>
            <w:r w:rsidR="00BD050F" w:rsidRPr="004517A7">
              <w:rPr>
                <w:rFonts w:asciiTheme="majorBidi" w:eastAsia="MS Mincho" w:hAnsiTheme="majorBidi" w:cstheme="majorBidi"/>
                <w:sz w:val="28"/>
                <w:cs/>
              </w:rPr>
              <w:t>รายงานทางการเงิ</w:t>
            </w:r>
            <w:r w:rsidR="00BD050F" w:rsidRPr="004517A7">
              <w:rPr>
                <w:rFonts w:asciiTheme="majorBidi" w:eastAsia="MS Mincho" w:hAnsiTheme="majorBidi" w:cstheme="majorBidi" w:hint="cs"/>
                <w:sz w:val="28"/>
                <w:cs/>
              </w:rPr>
              <w:t>น</w:t>
            </w:r>
            <w:r w:rsidR="00BD050F" w:rsidRPr="004517A7">
              <w:rPr>
                <w:rFonts w:asciiTheme="majorBidi" w:eastAsia="MS Mincho" w:hAnsiTheme="majorBidi" w:cstheme="majorBidi"/>
                <w:sz w:val="28"/>
                <w:cs/>
              </w:rPr>
              <w:t xml:space="preserve">ฉบับที่ </w:t>
            </w:r>
            <w:r w:rsidR="00BD050F" w:rsidRPr="004517A7">
              <w:rPr>
                <w:rFonts w:asciiTheme="majorBidi" w:hAnsiTheme="majorBidi" w:cstheme="majorBidi"/>
                <w:sz w:val="28"/>
              </w:rPr>
              <w:t>16</w:t>
            </w:r>
            <w:r w:rsidR="00BD050F" w:rsidRPr="004517A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BD050F" w:rsidRPr="004517A7">
              <w:rPr>
                <w:rFonts w:asciiTheme="majorBidi" w:eastAsia="MS Mincho" w:hAnsiTheme="majorBidi" w:cstheme="majorBidi"/>
                <w:sz w:val="28"/>
                <w:cs/>
              </w:rPr>
              <w:t>มาถือปฏิบัติ</w:t>
            </w:r>
            <w:r w:rsidR="00BD050F" w:rsidRPr="004517A7"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     </w:t>
            </w:r>
          </w:p>
          <w:p w14:paraId="2045D55D" w14:textId="570BEDCE" w:rsidR="003B2F1B" w:rsidRPr="004517A7" w:rsidRDefault="00BD050F" w:rsidP="00D21FD1">
            <w:pPr>
              <w:tabs>
                <w:tab w:val="left" w:pos="541"/>
              </w:tabs>
              <w:ind w:left="545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4517A7">
              <w:rPr>
                <w:rFonts w:asciiTheme="majorBidi" w:eastAsia="MS Mincho" w:hAnsiTheme="majorBidi" w:cstheme="majorBidi"/>
                <w:sz w:val="28"/>
                <w:cs/>
              </w:rPr>
              <w:t>ครั้งแรก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7253B" w14:textId="155926BF" w:rsidR="003B2F1B" w:rsidRPr="004517A7" w:rsidRDefault="00016DD4" w:rsidP="00383886">
            <w:pPr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FC171C" w14:textId="77777777" w:rsidR="003B2F1B" w:rsidRPr="004517A7" w:rsidRDefault="003B2F1B" w:rsidP="003B2F1B">
            <w:pPr>
              <w:tabs>
                <w:tab w:val="decimal" w:pos="798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F5C5F" w14:textId="0349A3CC" w:rsidR="003B2F1B" w:rsidRPr="004517A7" w:rsidRDefault="003B2F1B" w:rsidP="00383886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219,892</w:t>
            </w:r>
          </w:p>
        </w:tc>
        <w:tc>
          <w:tcPr>
            <w:tcW w:w="90" w:type="dxa"/>
            <w:shd w:val="clear" w:color="auto" w:fill="auto"/>
          </w:tcPr>
          <w:p w14:paraId="1E578221" w14:textId="77777777" w:rsidR="003B2F1B" w:rsidRPr="004517A7" w:rsidRDefault="003B2F1B" w:rsidP="00383886">
            <w:pPr>
              <w:tabs>
                <w:tab w:val="decimal" w:pos="84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7E8C2" w14:textId="5162B3C7" w:rsidR="003B2F1B" w:rsidRPr="004517A7" w:rsidRDefault="00016DD4" w:rsidP="00383886">
            <w:pPr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1919DD" w14:textId="77777777" w:rsidR="003B2F1B" w:rsidRPr="004517A7" w:rsidRDefault="003B2F1B" w:rsidP="00383886">
            <w:pPr>
              <w:ind w:left="-90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226BF" w14:textId="74F6E03D" w:rsidR="003B2F1B" w:rsidRPr="004517A7" w:rsidRDefault="003B2F1B" w:rsidP="00383886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0D1C83" w:rsidRPr="004517A7" w14:paraId="7764C189" w14:textId="77777777" w:rsidTr="008728F2">
        <w:trPr>
          <w:cantSplit/>
        </w:trPr>
        <w:tc>
          <w:tcPr>
            <w:tcW w:w="4050" w:type="dxa"/>
          </w:tcPr>
          <w:p w14:paraId="5215D17A" w14:textId="46BBC7A4" w:rsidR="000D1C83" w:rsidRPr="004517A7" w:rsidRDefault="000D1C83" w:rsidP="00997F68">
            <w:pPr>
              <w:ind w:right="108" w:firstLine="85"/>
              <w:jc w:val="thaiDistribute"/>
              <w:rPr>
                <w:rFonts w:ascii="Angsana New" w:eastAsia="MS Mincho" w:hAnsi="Angsana New"/>
                <w:sz w:val="28"/>
              </w:rPr>
            </w:pPr>
            <w:r w:rsidRPr="004517A7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หนี้สินระยะยาวภายใต้สัญญาเช่าทางการเงินยกไป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20C77" w14:textId="77777777" w:rsidR="000D1C83" w:rsidRPr="004517A7" w:rsidRDefault="000D1C83" w:rsidP="00383886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174EE3A" w14:textId="77777777" w:rsidR="000D1C83" w:rsidRPr="004517A7" w:rsidRDefault="000D1C83" w:rsidP="000D1C83">
            <w:pPr>
              <w:tabs>
                <w:tab w:val="decimal" w:pos="798"/>
                <w:tab w:val="decimal" w:pos="1060"/>
              </w:tabs>
              <w:ind w:right="-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3D500" w14:textId="77777777" w:rsidR="000D1C83" w:rsidRPr="004517A7" w:rsidRDefault="000D1C83" w:rsidP="00383886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F481A" w14:textId="77777777" w:rsidR="000D1C83" w:rsidRPr="004517A7" w:rsidRDefault="000D1C83" w:rsidP="00383886">
            <w:pPr>
              <w:tabs>
                <w:tab w:val="decimal" w:pos="841"/>
                <w:tab w:val="decimal" w:pos="106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2DE4E4" w14:textId="77777777" w:rsidR="000D1C83" w:rsidRPr="004517A7" w:rsidRDefault="000D1C83" w:rsidP="00383886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2B155" w14:textId="77777777" w:rsidR="000D1C83" w:rsidRPr="004517A7" w:rsidRDefault="000D1C83" w:rsidP="00383886">
            <w:pPr>
              <w:ind w:left="-90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49CDB1" w14:textId="77777777" w:rsidR="000D1C83" w:rsidRPr="004517A7" w:rsidRDefault="000D1C83" w:rsidP="00383886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D1C83" w:rsidRPr="004517A7" w14:paraId="35858E94" w14:textId="77777777" w:rsidTr="008728F2">
        <w:trPr>
          <w:cantSplit/>
        </w:trPr>
        <w:tc>
          <w:tcPr>
            <w:tcW w:w="4050" w:type="dxa"/>
          </w:tcPr>
          <w:p w14:paraId="100A8A5B" w14:textId="77777777" w:rsidR="00D21FD1" w:rsidRPr="004517A7" w:rsidRDefault="000D1C83" w:rsidP="00D21FD1">
            <w:pPr>
              <w:ind w:left="545" w:right="108" w:hanging="360"/>
              <w:jc w:val="thaiDistribute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eastAsia="MS Mincho" w:hAnsiTheme="majorBidi" w:cstheme="majorBidi" w:hint="cs"/>
                <w:b/>
                <w:bCs/>
                <w:sz w:val="28"/>
                <w:cs/>
              </w:rPr>
              <w:t xml:space="preserve">        </w:t>
            </w:r>
            <w:r w:rsidRPr="004517A7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(รวมส่วนของหนี้สินระยะยาวที่ถึงกำหนด</w:t>
            </w:r>
          </w:p>
          <w:p w14:paraId="6F61947C" w14:textId="5A733023" w:rsidR="000D1C83" w:rsidRPr="004517A7" w:rsidRDefault="000D1C83" w:rsidP="00D21FD1">
            <w:pPr>
              <w:ind w:left="545" w:right="108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4517A7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ชำ</w:t>
            </w:r>
            <w:r w:rsidRPr="004517A7">
              <w:rPr>
                <w:rFonts w:asciiTheme="majorBidi" w:eastAsia="MS Mincho" w:hAnsiTheme="majorBidi" w:cstheme="majorBidi" w:hint="cs"/>
                <w:b/>
                <w:bCs/>
                <w:sz w:val="28"/>
                <w:cs/>
              </w:rPr>
              <w:t>ระ</w:t>
            </w:r>
            <w:r w:rsidRPr="004517A7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ภายในหนึ่งปี)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8A52A9" w14:textId="6741B602" w:rsidR="000D1C83" w:rsidRPr="004517A7" w:rsidRDefault="007C651B" w:rsidP="00383886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184,972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91C961" w14:textId="77777777" w:rsidR="000D1C83" w:rsidRPr="004517A7" w:rsidRDefault="000D1C83" w:rsidP="000D1C83">
            <w:pPr>
              <w:tabs>
                <w:tab w:val="decimal" w:pos="798"/>
              </w:tabs>
              <w:ind w:right="6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E7599F" w14:textId="77973D43" w:rsidR="000D1C83" w:rsidRPr="004517A7" w:rsidRDefault="000D1C83" w:rsidP="00383886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226,080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65D1E7" w14:textId="77777777" w:rsidR="000D1C83" w:rsidRPr="004517A7" w:rsidRDefault="000D1C83" w:rsidP="00383886">
            <w:pPr>
              <w:tabs>
                <w:tab w:val="decimal" w:pos="84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3233AD" w14:textId="09FA4FE6" w:rsidR="000D1C83" w:rsidRPr="004517A7" w:rsidRDefault="00016DD4" w:rsidP="00383886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3,539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F56CDC" w14:textId="77777777" w:rsidR="000D1C83" w:rsidRPr="004517A7" w:rsidRDefault="000D1C83" w:rsidP="00383886">
            <w:pPr>
              <w:ind w:left="-90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5DF4CF" w14:textId="75322FD7" w:rsidR="000D1C83" w:rsidRPr="004517A7" w:rsidRDefault="000D1C83" w:rsidP="00383886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5,157</w:t>
            </w:r>
          </w:p>
        </w:tc>
      </w:tr>
    </w:tbl>
    <w:p w14:paraId="22AA9A84" w14:textId="77777777" w:rsidR="00613FFD" w:rsidRPr="004517A7" w:rsidRDefault="00613FFD" w:rsidP="007112AE">
      <w:pPr>
        <w:tabs>
          <w:tab w:val="left" w:pos="360"/>
        </w:tabs>
        <w:spacing w:before="120" w:after="120"/>
        <w:ind w:left="360" w:hanging="360"/>
        <w:jc w:val="thaiDistribute"/>
        <w:rPr>
          <w:rFonts w:ascii="Angsana New" w:hAnsi="Angsana New"/>
          <w:color w:val="000000" w:themeColor="text1"/>
          <w:spacing w:val="-2"/>
          <w:sz w:val="20"/>
          <w:szCs w:val="20"/>
        </w:rPr>
      </w:pPr>
    </w:p>
    <w:p w14:paraId="254EDA06" w14:textId="7F23FCEA" w:rsidR="00D5121C" w:rsidRPr="004517A7" w:rsidRDefault="007112AE" w:rsidP="007112AE">
      <w:pPr>
        <w:tabs>
          <w:tab w:val="left" w:pos="360"/>
        </w:tabs>
        <w:spacing w:before="120" w:after="120"/>
        <w:ind w:left="360" w:hanging="360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  <w:r w:rsidRPr="004517A7">
        <w:rPr>
          <w:rFonts w:ascii="Angsana New" w:hAnsi="Angsana New"/>
          <w:color w:val="000000" w:themeColor="text1"/>
          <w:spacing w:val="-2"/>
          <w:sz w:val="28"/>
        </w:rPr>
        <w:t>6.4</w:t>
      </w:r>
      <w:r w:rsidRPr="004517A7">
        <w:rPr>
          <w:rFonts w:ascii="Angsana New" w:hAnsi="Angsana New"/>
          <w:color w:val="000000" w:themeColor="text1"/>
          <w:spacing w:val="-2"/>
          <w:sz w:val="28"/>
        </w:rPr>
        <w:tab/>
      </w:r>
      <w:r w:rsidR="009B2480" w:rsidRPr="004517A7">
        <w:rPr>
          <w:rFonts w:ascii="Angsana New" w:hAnsi="Angsana New" w:hint="cs"/>
          <w:color w:val="000000" w:themeColor="text1"/>
          <w:spacing w:val="-2"/>
          <w:sz w:val="28"/>
          <w:cs/>
        </w:rPr>
        <w:t>การเปลี่ยนแปลงในหนี้สินที่เกิดจากกิจกรรมจัดหาเงิน</w:t>
      </w:r>
      <w:r w:rsidR="00AD75F6" w:rsidRPr="004517A7">
        <w:rPr>
          <w:rFonts w:ascii="Angsana New" w:hAnsi="Angsana New" w:hint="cs"/>
          <w:color w:val="000000" w:themeColor="text1"/>
          <w:spacing w:val="-2"/>
          <w:sz w:val="28"/>
          <w:cs/>
        </w:rPr>
        <w:t>สำหรับปีสิ้นสุดวันที่</w:t>
      </w:r>
      <w:r w:rsidR="00AD75F6" w:rsidRPr="004517A7">
        <w:rPr>
          <w:rFonts w:ascii="Angsana New" w:hAnsi="Angsana New" w:hint="cs"/>
          <w:color w:val="000000" w:themeColor="text1"/>
          <w:spacing w:val="-2"/>
          <w:sz w:val="28"/>
        </w:rPr>
        <w:t xml:space="preserve"> </w:t>
      </w:r>
      <w:r w:rsidR="00E565FF" w:rsidRPr="004517A7">
        <w:rPr>
          <w:rFonts w:ascii="Angsana New" w:hAnsi="Angsana New"/>
          <w:color w:val="000000" w:themeColor="text1"/>
          <w:spacing w:val="-2"/>
          <w:sz w:val="28"/>
        </w:rPr>
        <w:t>31</w:t>
      </w:r>
      <w:r w:rsidR="00AD75F6" w:rsidRPr="004517A7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ธันวาคม </w:t>
      </w:r>
      <w:r w:rsidR="00E565FF" w:rsidRPr="004517A7">
        <w:rPr>
          <w:rFonts w:ascii="Angsana New" w:hAnsi="Angsana New"/>
          <w:color w:val="000000" w:themeColor="text1"/>
          <w:spacing w:val="-2"/>
          <w:sz w:val="28"/>
        </w:rPr>
        <w:t>256</w:t>
      </w:r>
      <w:r w:rsidR="00135EEE" w:rsidRPr="004517A7">
        <w:rPr>
          <w:rFonts w:ascii="Angsana New" w:hAnsi="Angsana New"/>
          <w:color w:val="000000" w:themeColor="text1"/>
          <w:spacing w:val="-2"/>
          <w:sz w:val="28"/>
        </w:rPr>
        <w:t>4</w:t>
      </w:r>
      <w:r w:rsidR="00AD75F6" w:rsidRPr="004517A7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และ </w:t>
      </w:r>
      <w:r w:rsidR="00E565FF" w:rsidRPr="004517A7">
        <w:rPr>
          <w:rFonts w:ascii="Angsana New" w:hAnsi="Angsana New"/>
          <w:color w:val="000000" w:themeColor="text1"/>
          <w:spacing w:val="-2"/>
          <w:sz w:val="28"/>
        </w:rPr>
        <w:t>256</w:t>
      </w:r>
      <w:r w:rsidR="00135EEE" w:rsidRPr="004517A7">
        <w:rPr>
          <w:rFonts w:ascii="Angsana New" w:hAnsi="Angsana New"/>
          <w:color w:val="000000" w:themeColor="text1"/>
          <w:spacing w:val="-2"/>
          <w:sz w:val="28"/>
        </w:rPr>
        <w:t>3</w:t>
      </w:r>
      <w:r w:rsidR="009B2480" w:rsidRPr="004517A7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มีดังนี้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260"/>
        <w:gridCol w:w="110"/>
        <w:gridCol w:w="70"/>
        <w:gridCol w:w="637"/>
        <w:gridCol w:w="533"/>
        <w:gridCol w:w="90"/>
        <w:gridCol w:w="852"/>
        <w:gridCol w:w="228"/>
        <w:gridCol w:w="90"/>
        <w:gridCol w:w="1080"/>
        <w:gridCol w:w="90"/>
        <w:gridCol w:w="1260"/>
      </w:tblGrid>
      <w:tr w:rsidR="00807AE7" w:rsidRPr="004517A7" w14:paraId="2C07B8B2" w14:textId="77777777" w:rsidTr="00FC2B95">
        <w:trPr>
          <w:trHeight w:val="80"/>
        </w:trPr>
        <w:tc>
          <w:tcPr>
            <w:tcW w:w="2880" w:type="dxa"/>
          </w:tcPr>
          <w:p w14:paraId="4860F4AA" w14:textId="77777777" w:rsidR="00807AE7" w:rsidRPr="004517A7" w:rsidRDefault="00807AE7" w:rsidP="00FC2B95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A96EB9C" w14:textId="77777777" w:rsidR="00807AE7" w:rsidRPr="004517A7" w:rsidRDefault="00807AE7" w:rsidP="00FC2B95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110" w:type="dxa"/>
          </w:tcPr>
          <w:p w14:paraId="1AD98EF3" w14:textId="77777777" w:rsidR="00807AE7" w:rsidRPr="004517A7" w:rsidRDefault="00807AE7" w:rsidP="00FC2B95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707" w:type="dxa"/>
            <w:gridSpan w:val="2"/>
          </w:tcPr>
          <w:p w14:paraId="274DBA80" w14:textId="77777777" w:rsidR="00807AE7" w:rsidRPr="004517A7" w:rsidRDefault="00807AE7" w:rsidP="00FC2B95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1475" w:type="dxa"/>
            <w:gridSpan w:val="3"/>
          </w:tcPr>
          <w:p w14:paraId="6BF87925" w14:textId="77777777" w:rsidR="00807AE7" w:rsidRPr="004517A7" w:rsidRDefault="00807AE7" w:rsidP="00FC2B95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2748" w:type="dxa"/>
            <w:gridSpan w:val="5"/>
            <w:vAlign w:val="center"/>
          </w:tcPr>
          <w:p w14:paraId="364C6692" w14:textId="77777777" w:rsidR="00807AE7" w:rsidRPr="004517A7" w:rsidRDefault="00807AE7" w:rsidP="00FC2B95">
            <w:pPr>
              <w:ind w:right="4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caps/>
                <w:sz w:val="28"/>
                <w:lang w:val="en-GB"/>
              </w:rPr>
              <w:t>(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หน่วย: พันบาท)</w:t>
            </w:r>
          </w:p>
        </w:tc>
      </w:tr>
      <w:tr w:rsidR="00807AE7" w:rsidRPr="004517A7" w14:paraId="1C534433" w14:textId="77777777" w:rsidTr="00FC2B95">
        <w:trPr>
          <w:trHeight w:val="80"/>
        </w:trPr>
        <w:tc>
          <w:tcPr>
            <w:tcW w:w="2880" w:type="dxa"/>
          </w:tcPr>
          <w:p w14:paraId="3F454D58" w14:textId="77777777" w:rsidR="00807AE7" w:rsidRPr="004517A7" w:rsidRDefault="00807AE7" w:rsidP="00FC2B95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</w:p>
        </w:tc>
        <w:tc>
          <w:tcPr>
            <w:tcW w:w="6300" w:type="dxa"/>
            <w:gridSpan w:val="12"/>
          </w:tcPr>
          <w:p w14:paraId="60B50A26" w14:textId="77777777" w:rsidR="00807AE7" w:rsidRPr="004517A7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807AE7" w:rsidRPr="004517A7" w14:paraId="5A0BB4DF" w14:textId="77777777" w:rsidTr="00FC2B95">
        <w:trPr>
          <w:trHeight w:val="80"/>
        </w:trPr>
        <w:tc>
          <w:tcPr>
            <w:tcW w:w="2880" w:type="dxa"/>
          </w:tcPr>
          <w:p w14:paraId="416C1DB0" w14:textId="77777777" w:rsidR="00807AE7" w:rsidRPr="004517A7" w:rsidRDefault="00807AE7" w:rsidP="00FC2B95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14:paraId="6BBBB583" w14:textId="77777777" w:rsidR="00807AE7" w:rsidRPr="004517A7" w:rsidRDefault="00807AE7" w:rsidP="00FC2B95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  <w:p w14:paraId="1B2F54DC" w14:textId="77777777" w:rsidR="00807AE7" w:rsidRPr="004517A7" w:rsidRDefault="00807AE7" w:rsidP="00FC2B95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4517A7">
              <w:rPr>
                <w:rFonts w:ascii="Angsana New" w:hAnsi="Angsana New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</w:rPr>
              <w:t>1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4517A7">
              <w:rPr>
                <w:rFonts w:ascii="Angsana New" w:hAnsi="Angsana New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</w:tcPr>
          <w:p w14:paraId="01D72F8D" w14:textId="77777777" w:rsidR="00807AE7" w:rsidRPr="004517A7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gridSpan w:val="2"/>
            <w:vMerge w:val="restart"/>
            <w:tcBorders>
              <w:top w:val="single" w:sz="4" w:space="0" w:color="auto"/>
            </w:tcBorders>
          </w:tcPr>
          <w:p w14:paraId="3747ED78" w14:textId="77777777" w:rsidR="00807AE7" w:rsidRPr="004517A7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กระแสเงินสด</w:t>
            </w:r>
          </w:p>
          <w:p w14:paraId="5D6DE5BE" w14:textId="77777777" w:rsidR="00807AE7" w:rsidRPr="004517A7" w:rsidRDefault="00807AE7" w:rsidP="00FC2B95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จากกิจกรรม</w:t>
            </w:r>
          </w:p>
          <w:p w14:paraId="5C139000" w14:textId="77777777" w:rsidR="00807AE7" w:rsidRPr="004517A7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จัดหาเงิน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5883201" w14:textId="77777777" w:rsidR="00807AE7" w:rsidRPr="004517A7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auto"/>
            </w:tcBorders>
          </w:tcPr>
          <w:p w14:paraId="04F340AF" w14:textId="77777777" w:rsidR="00807AE7" w:rsidRPr="004517A7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การเปลี่ยนแปลง</w:t>
            </w:r>
            <w:r w:rsidRPr="004517A7">
              <w:rPr>
                <w:rFonts w:ascii="Angsana New" w:hAnsi="Angsana New" w:hint="cs"/>
                <w:sz w:val="28"/>
              </w:rPr>
              <w:t xml:space="preserve">   </w:t>
            </w:r>
            <w:r w:rsidRPr="004517A7">
              <w:rPr>
                <w:rFonts w:ascii="Angsana New" w:hAnsi="Angsana New" w:hint="cs"/>
                <w:sz w:val="28"/>
                <w:cs/>
              </w:rPr>
              <w:t>ที่ไม่ใช่เงินสด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30537D8" w14:textId="77777777" w:rsidR="00807AE7" w:rsidRPr="004517A7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</w:tcPr>
          <w:p w14:paraId="7A3C0AC5" w14:textId="77777777" w:rsidR="00807AE7" w:rsidRPr="004517A7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การเปลี่ยนแปลง</w:t>
            </w:r>
            <w:r w:rsidRPr="004517A7">
              <w:rPr>
                <w:rFonts w:ascii="Angsana New" w:hAnsi="Angsana New" w:hint="cs"/>
                <w:sz w:val="28"/>
              </w:rPr>
              <w:t xml:space="preserve">   </w:t>
            </w:r>
            <w:r w:rsidRPr="004517A7"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C761556" w14:textId="77777777" w:rsidR="00807AE7" w:rsidRPr="004517A7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14:paraId="091D790F" w14:textId="77777777" w:rsidR="00807AE7" w:rsidRPr="004517A7" w:rsidRDefault="00807AE7" w:rsidP="00FC2B95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  <w:p w14:paraId="4AB9EED1" w14:textId="77777777" w:rsidR="00807AE7" w:rsidRPr="004517A7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4517A7">
              <w:rPr>
                <w:rFonts w:ascii="Angsana New" w:hAnsi="Angsana New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</w:rPr>
              <w:t xml:space="preserve">31 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4</w:t>
            </w:r>
          </w:p>
        </w:tc>
      </w:tr>
      <w:tr w:rsidR="00807AE7" w:rsidRPr="004517A7" w14:paraId="7F2EADCE" w14:textId="77777777" w:rsidTr="00FC2B95">
        <w:trPr>
          <w:trHeight w:val="80"/>
        </w:trPr>
        <w:tc>
          <w:tcPr>
            <w:tcW w:w="2880" w:type="dxa"/>
          </w:tcPr>
          <w:p w14:paraId="0E26ACE6" w14:textId="77777777" w:rsidR="00807AE7" w:rsidRPr="004517A7" w:rsidRDefault="00807AE7" w:rsidP="00FC2B95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7CC3BDE1" w14:textId="77777777" w:rsidR="00807AE7" w:rsidRPr="004517A7" w:rsidRDefault="00807AE7" w:rsidP="00FC2B9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gridSpan w:val="2"/>
          </w:tcPr>
          <w:p w14:paraId="7C586821" w14:textId="77777777" w:rsidR="00807AE7" w:rsidRPr="004517A7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gridSpan w:val="2"/>
            <w:vMerge/>
            <w:tcBorders>
              <w:bottom w:val="single" w:sz="4" w:space="0" w:color="auto"/>
            </w:tcBorders>
          </w:tcPr>
          <w:p w14:paraId="669FC2E1" w14:textId="77777777" w:rsidR="00807AE7" w:rsidRPr="004517A7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1A042C8C" w14:textId="77777777" w:rsidR="00807AE7" w:rsidRPr="004517A7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gridSpan w:val="2"/>
            <w:vMerge/>
            <w:tcBorders>
              <w:bottom w:val="single" w:sz="4" w:space="0" w:color="auto"/>
            </w:tcBorders>
          </w:tcPr>
          <w:p w14:paraId="2D2DC589" w14:textId="77777777" w:rsidR="00807AE7" w:rsidRPr="004517A7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4FFFE7F8" w14:textId="77777777" w:rsidR="00807AE7" w:rsidRPr="004517A7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14:paraId="2772EEB6" w14:textId="77777777" w:rsidR="00807AE7" w:rsidRPr="004517A7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7F3C78E1" w14:textId="77777777" w:rsidR="00807AE7" w:rsidRPr="004517A7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4DF65BDB" w14:textId="77777777" w:rsidR="00807AE7" w:rsidRPr="004517A7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807AE7" w:rsidRPr="004517A7" w14:paraId="094591E5" w14:textId="77777777" w:rsidTr="00FC2B95">
        <w:trPr>
          <w:trHeight w:val="80"/>
        </w:trPr>
        <w:tc>
          <w:tcPr>
            <w:tcW w:w="2880" w:type="dxa"/>
          </w:tcPr>
          <w:p w14:paraId="3CCEC274" w14:textId="3933AF1B" w:rsidR="00807AE7" w:rsidRPr="004517A7" w:rsidRDefault="00807AE7" w:rsidP="00FC2B95">
            <w:pPr>
              <w:ind w:left="350" w:right="65" w:hanging="23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  <w:r w:rsidRPr="004517A7">
              <w:rPr>
                <w:rFonts w:ascii="Angsana New" w:hAnsi="Angsana New" w:hint="cs"/>
                <w:sz w:val="28"/>
              </w:rPr>
              <w:t xml:space="preserve"> (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="007E5003" w:rsidRPr="004517A7">
              <w:rPr>
                <w:rFonts w:ascii="Angsana New" w:hAnsi="Angsana New"/>
                <w:sz w:val="28"/>
              </w:rPr>
              <w:t>2</w:t>
            </w:r>
            <w:r w:rsidR="009D5C83" w:rsidRPr="004517A7">
              <w:rPr>
                <w:rFonts w:ascii="Angsana New" w:hAnsi="Angsana New"/>
                <w:sz w:val="28"/>
              </w:rPr>
              <w:t>5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06B77A" w14:textId="77777777" w:rsidR="00807AE7" w:rsidRPr="004517A7" w:rsidRDefault="00807AE7" w:rsidP="00FC2B95">
            <w:pPr>
              <w:tabs>
                <w:tab w:val="decimal" w:pos="989"/>
              </w:tabs>
              <w:snapToGrid w:val="0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174</w:t>
            </w:r>
            <w:r w:rsidRPr="004517A7">
              <w:rPr>
                <w:rFonts w:asciiTheme="majorBidi" w:hAnsiTheme="majorBidi" w:cstheme="majorBidi"/>
                <w:sz w:val="28"/>
              </w:rPr>
              <w:t>,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046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3B9AD46" w14:textId="77777777" w:rsidR="00807AE7" w:rsidRPr="004517A7" w:rsidRDefault="00807AE7" w:rsidP="00FC2B95">
            <w:pPr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53903C3" w14:textId="77777777" w:rsidR="00807AE7" w:rsidRPr="004517A7" w:rsidRDefault="00807AE7" w:rsidP="00FC2B95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(98,864)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522590" w14:textId="77777777" w:rsidR="00807AE7" w:rsidRPr="004517A7" w:rsidRDefault="00807AE7" w:rsidP="00FC2B95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577B0FE" w14:textId="77777777" w:rsidR="00807AE7" w:rsidRPr="004517A7" w:rsidRDefault="00807AE7" w:rsidP="00FC2B95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75,000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CDFC82" w14:textId="77777777" w:rsidR="00807AE7" w:rsidRPr="004517A7" w:rsidRDefault="00807AE7" w:rsidP="00FC2B95">
            <w:pPr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5CC0FE" w14:textId="77777777" w:rsidR="00807AE7" w:rsidRPr="004517A7" w:rsidRDefault="00807AE7" w:rsidP="00FC2B95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64D234" w14:textId="77777777" w:rsidR="00807AE7" w:rsidRPr="004517A7" w:rsidRDefault="00807AE7" w:rsidP="00FC2B95">
            <w:pPr>
              <w:tabs>
                <w:tab w:val="decimal" w:pos="840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E0C72B" w14:textId="77777777" w:rsidR="00807AE7" w:rsidRPr="004517A7" w:rsidRDefault="00807AE7" w:rsidP="00FC2B95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150,182</w:t>
            </w:r>
          </w:p>
        </w:tc>
      </w:tr>
      <w:tr w:rsidR="00807AE7" w:rsidRPr="004517A7" w14:paraId="2BD9A442" w14:textId="77777777" w:rsidTr="00FC2B95">
        <w:trPr>
          <w:trHeight w:val="80"/>
        </w:trPr>
        <w:tc>
          <w:tcPr>
            <w:tcW w:w="2880" w:type="dxa"/>
          </w:tcPr>
          <w:p w14:paraId="4CFAA66D" w14:textId="5F8A1913" w:rsidR="00807AE7" w:rsidRPr="004517A7" w:rsidRDefault="00807AE7" w:rsidP="00FC2B95">
            <w:pPr>
              <w:ind w:left="350" w:right="65" w:hanging="23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เงินกู้ยืมระยะสั้น </w:t>
            </w: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="007E5003" w:rsidRPr="004517A7">
              <w:rPr>
                <w:rFonts w:ascii="Angsana New" w:hAnsi="Angsana New"/>
                <w:sz w:val="28"/>
              </w:rPr>
              <w:t>28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46CF9231" w14:textId="77777777" w:rsidR="00807AE7" w:rsidRPr="004517A7" w:rsidRDefault="00807AE7" w:rsidP="00FC2B95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65</w:t>
            </w:r>
            <w:r w:rsidRPr="004517A7">
              <w:rPr>
                <w:rFonts w:asciiTheme="majorBidi" w:hAnsiTheme="majorBidi" w:cstheme="majorBidi"/>
                <w:sz w:val="28"/>
              </w:rPr>
              <w:t>,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283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4283F8A" w14:textId="77777777" w:rsidR="00807AE7" w:rsidRPr="004517A7" w:rsidRDefault="00807AE7" w:rsidP="00FC2B95">
            <w:pPr>
              <w:tabs>
                <w:tab w:val="decimal" w:pos="830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71A4D87" w14:textId="77777777" w:rsidR="00807AE7" w:rsidRPr="004517A7" w:rsidRDefault="00807AE7" w:rsidP="00FC2B95">
            <w:pPr>
              <w:tabs>
                <w:tab w:val="decimal" w:pos="830"/>
              </w:tabs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97,000</w:t>
            </w:r>
          </w:p>
        </w:tc>
        <w:tc>
          <w:tcPr>
            <w:tcW w:w="90" w:type="dxa"/>
            <w:shd w:val="clear" w:color="auto" w:fill="auto"/>
          </w:tcPr>
          <w:p w14:paraId="071CF6F5" w14:textId="77777777" w:rsidR="00807AE7" w:rsidRPr="004517A7" w:rsidRDefault="00807AE7" w:rsidP="00FC2B95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D3AD058" w14:textId="77777777" w:rsidR="00807AE7" w:rsidRPr="004517A7" w:rsidRDefault="00807AE7" w:rsidP="00FC2B95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113,724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57BAC6" w14:textId="77777777" w:rsidR="00807AE7" w:rsidRPr="004517A7" w:rsidRDefault="00807AE7" w:rsidP="00FC2B95">
            <w:pPr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A5330B" w14:textId="77777777" w:rsidR="00807AE7" w:rsidRPr="004517A7" w:rsidRDefault="00807AE7" w:rsidP="00FC2B95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A4032B" w14:textId="77777777" w:rsidR="00807AE7" w:rsidRPr="004517A7" w:rsidRDefault="00807AE7" w:rsidP="00FC2B95">
            <w:pPr>
              <w:tabs>
                <w:tab w:val="decimal" w:pos="840"/>
              </w:tabs>
              <w:snapToGrid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F1A37BF" w14:textId="77777777" w:rsidR="00807AE7" w:rsidRPr="004517A7" w:rsidRDefault="00807AE7" w:rsidP="00FC2B95">
            <w:pPr>
              <w:snapToGrid w:val="0"/>
              <w:ind w:right="180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276,007</w:t>
            </w:r>
          </w:p>
        </w:tc>
      </w:tr>
      <w:tr w:rsidR="00807AE7" w:rsidRPr="004517A7" w14:paraId="58AE7A4E" w14:textId="77777777" w:rsidTr="00FC2B95">
        <w:trPr>
          <w:trHeight w:val="80"/>
        </w:trPr>
        <w:tc>
          <w:tcPr>
            <w:tcW w:w="2880" w:type="dxa"/>
          </w:tcPr>
          <w:p w14:paraId="577F33D8" w14:textId="77777777" w:rsidR="00807AE7" w:rsidRPr="004517A7" w:rsidRDefault="00807AE7" w:rsidP="00FC2B95">
            <w:pPr>
              <w:ind w:left="350" w:right="65" w:hanging="23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หนี้สินภายใต้สัญญาเช่า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F4C454" w14:textId="77777777" w:rsidR="00807AE7" w:rsidRPr="004517A7" w:rsidRDefault="00807AE7" w:rsidP="00FC2B95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226,080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A1CA2B4" w14:textId="77777777" w:rsidR="00807AE7" w:rsidRPr="004517A7" w:rsidRDefault="00807AE7" w:rsidP="00FC2B95">
            <w:pPr>
              <w:tabs>
                <w:tab w:val="decimal" w:pos="830"/>
              </w:tabs>
              <w:snapToGrid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79ACB94" w14:textId="77777777" w:rsidR="00807AE7" w:rsidRPr="004517A7" w:rsidRDefault="00807AE7" w:rsidP="00FC2B95">
            <w:pPr>
              <w:tabs>
                <w:tab w:val="decimal" w:pos="830"/>
              </w:tabs>
              <w:snapToGrid w:val="0"/>
              <w:ind w:right="180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(12,503)</w:t>
            </w:r>
          </w:p>
        </w:tc>
        <w:tc>
          <w:tcPr>
            <w:tcW w:w="90" w:type="dxa"/>
            <w:shd w:val="clear" w:color="auto" w:fill="auto"/>
          </w:tcPr>
          <w:p w14:paraId="2880ADBB" w14:textId="77777777" w:rsidR="00807AE7" w:rsidRPr="004517A7" w:rsidRDefault="00807AE7" w:rsidP="00FC2B95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B95A4EA" w14:textId="77777777" w:rsidR="00807AE7" w:rsidRPr="004517A7" w:rsidRDefault="00807AE7" w:rsidP="00FC2B95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(28,605)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E497DF" w14:textId="77777777" w:rsidR="00807AE7" w:rsidRPr="004517A7" w:rsidRDefault="00807AE7" w:rsidP="00FC2B95">
            <w:pPr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A33162" w14:textId="77777777" w:rsidR="00807AE7" w:rsidRPr="004517A7" w:rsidRDefault="00807AE7" w:rsidP="00FC2B95">
            <w:pPr>
              <w:tabs>
                <w:tab w:val="decimal" w:pos="830"/>
              </w:tabs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AA619C" w14:textId="77777777" w:rsidR="00807AE7" w:rsidRPr="004517A7" w:rsidRDefault="00807AE7" w:rsidP="00FC2B95">
            <w:pPr>
              <w:tabs>
                <w:tab w:val="decimal" w:pos="840"/>
              </w:tabs>
              <w:snapToGrid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06F4B74" w14:textId="16CB15E4" w:rsidR="00807AE7" w:rsidRPr="004517A7" w:rsidRDefault="00F6192C" w:rsidP="00FC2B95">
            <w:pPr>
              <w:snapToGrid w:val="0"/>
              <w:ind w:right="180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Theme="majorBidi" w:hAnsiTheme="majorBidi" w:cstheme="majorBidi" w:hint="eastAsia"/>
                <w:sz w:val="28"/>
              </w:rPr>
              <w:t>184,972</w:t>
            </w:r>
          </w:p>
        </w:tc>
      </w:tr>
    </w:tbl>
    <w:p w14:paraId="332EDAD1" w14:textId="3EF33D33" w:rsidR="002909F8" w:rsidRPr="004517A7" w:rsidRDefault="002909F8">
      <w:pPr>
        <w:rPr>
          <w:rFonts w:hint="eastAsia"/>
        </w:rPr>
      </w:pPr>
    </w:p>
    <w:p w14:paraId="147FACEA" w14:textId="77777777" w:rsidR="002909F8" w:rsidRPr="004517A7" w:rsidRDefault="002909F8">
      <w:pPr>
        <w:overflowPunct/>
        <w:autoSpaceDE/>
        <w:autoSpaceDN/>
        <w:adjustRightInd/>
        <w:textAlignment w:val="auto"/>
        <w:rPr>
          <w:rFonts w:hint="eastAsia"/>
        </w:rPr>
      </w:pPr>
      <w:r w:rsidRPr="004517A7">
        <w:rPr>
          <w:rFonts w:hint="eastAsia"/>
        </w:rPr>
        <w:br w:type="page"/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260"/>
        <w:gridCol w:w="20"/>
        <w:gridCol w:w="160"/>
        <w:gridCol w:w="637"/>
        <w:gridCol w:w="533"/>
        <w:gridCol w:w="90"/>
        <w:gridCol w:w="852"/>
        <w:gridCol w:w="228"/>
        <w:gridCol w:w="90"/>
        <w:gridCol w:w="1080"/>
        <w:gridCol w:w="90"/>
        <w:gridCol w:w="1260"/>
      </w:tblGrid>
      <w:tr w:rsidR="00807AE7" w:rsidRPr="004517A7" w14:paraId="3688D01A" w14:textId="77777777" w:rsidTr="00122357">
        <w:trPr>
          <w:trHeight w:val="90"/>
        </w:trPr>
        <w:tc>
          <w:tcPr>
            <w:tcW w:w="2880" w:type="dxa"/>
          </w:tcPr>
          <w:p w14:paraId="3896E205" w14:textId="77777777" w:rsidR="00807AE7" w:rsidRPr="004517A7" w:rsidRDefault="00807AE7" w:rsidP="00FC2B95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lastRenderedPageBreak/>
              <w:tab/>
            </w:r>
          </w:p>
        </w:tc>
        <w:tc>
          <w:tcPr>
            <w:tcW w:w="1260" w:type="dxa"/>
            <w:shd w:val="clear" w:color="auto" w:fill="auto"/>
          </w:tcPr>
          <w:p w14:paraId="0F69B1EF" w14:textId="77777777" w:rsidR="00807AE7" w:rsidRPr="004517A7" w:rsidRDefault="00807AE7" w:rsidP="00FC2B95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64DBE8AD" w14:textId="77777777" w:rsidR="00807AE7" w:rsidRPr="004517A7" w:rsidRDefault="00807AE7" w:rsidP="00FC2B95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637A204B" w14:textId="77777777" w:rsidR="00807AE7" w:rsidRPr="004517A7" w:rsidRDefault="00807AE7" w:rsidP="00FC2B95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1475" w:type="dxa"/>
            <w:gridSpan w:val="3"/>
            <w:shd w:val="clear" w:color="auto" w:fill="auto"/>
          </w:tcPr>
          <w:p w14:paraId="5F35C937" w14:textId="77777777" w:rsidR="00807AE7" w:rsidRPr="004517A7" w:rsidRDefault="00807AE7" w:rsidP="00FC2B95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2748" w:type="dxa"/>
            <w:gridSpan w:val="5"/>
            <w:shd w:val="clear" w:color="auto" w:fill="auto"/>
            <w:vAlign w:val="center"/>
          </w:tcPr>
          <w:p w14:paraId="0526A4B1" w14:textId="30759D60" w:rsidR="00807AE7" w:rsidRPr="004517A7" w:rsidRDefault="00807AE7" w:rsidP="00FC2B95">
            <w:pPr>
              <w:ind w:right="4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caps/>
                <w:sz w:val="28"/>
                <w:lang w:val="en-GB"/>
              </w:rPr>
              <w:t>(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หน่วย: พันบาท)</w:t>
            </w:r>
          </w:p>
        </w:tc>
      </w:tr>
      <w:tr w:rsidR="00807AE7" w:rsidRPr="004517A7" w14:paraId="1CDF6EC6" w14:textId="77777777" w:rsidTr="00FC2B95">
        <w:trPr>
          <w:trHeight w:val="80"/>
        </w:trPr>
        <w:tc>
          <w:tcPr>
            <w:tcW w:w="2880" w:type="dxa"/>
          </w:tcPr>
          <w:p w14:paraId="39A438F5" w14:textId="77777777" w:rsidR="00807AE7" w:rsidRPr="004517A7" w:rsidRDefault="00807AE7" w:rsidP="00FC2B95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</w:p>
        </w:tc>
        <w:tc>
          <w:tcPr>
            <w:tcW w:w="6300" w:type="dxa"/>
            <w:gridSpan w:val="12"/>
            <w:shd w:val="clear" w:color="auto" w:fill="auto"/>
          </w:tcPr>
          <w:p w14:paraId="6C29DBBA" w14:textId="77777777" w:rsidR="00807AE7" w:rsidRPr="004517A7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07AE7" w:rsidRPr="004517A7" w14:paraId="2EB6DF9A" w14:textId="77777777" w:rsidTr="00FC2B95">
        <w:trPr>
          <w:trHeight w:val="80"/>
        </w:trPr>
        <w:tc>
          <w:tcPr>
            <w:tcW w:w="2880" w:type="dxa"/>
          </w:tcPr>
          <w:p w14:paraId="42A973AD" w14:textId="77777777" w:rsidR="00807AE7" w:rsidRPr="004517A7" w:rsidRDefault="00807AE7" w:rsidP="00FC2B95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9C79434" w14:textId="77777777" w:rsidR="00807AE7" w:rsidRPr="004517A7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  <w:p w14:paraId="788D7F5B" w14:textId="77777777" w:rsidR="00807AE7" w:rsidRPr="004517A7" w:rsidRDefault="00807AE7" w:rsidP="00FC2B95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75BB89F" w14:textId="76275520" w:rsidR="00807AE7" w:rsidRPr="004517A7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1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4517A7">
              <w:rPr>
                <w:rFonts w:ascii="Angsana New" w:hAnsi="Angsana New" w:hint="cs"/>
                <w:sz w:val="28"/>
              </w:rPr>
              <w:t xml:space="preserve"> 256</w:t>
            </w:r>
            <w:r w:rsidR="00EF2D17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4C6A1A0" w14:textId="77777777" w:rsidR="00807AE7" w:rsidRPr="004517A7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3334641" w14:textId="77777777" w:rsidR="00807AE7" w:rsidRPr="004517A7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กระแสเงินสด</w:t>
            </w:r>
          </w:p>
          <w:p w14:paraId="311AD7E6" w14:textId="77777777" w:rsidR="00807AE7" w:rsidRPr="004517A7" w:rsidRDefault="00807AE7" w:rsidP="00FC2B95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จากกิจกรรม</w:t>
            </w:r>
          </w:p>
          <w:p w14:paraId="6DD95371" w14:textId="77777777" w:rsidR="00807AE7" w:rsidRPr="004517A7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จัดหาเงิน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562FB6E" w14:textId="77777777" w:rsidR="00807AE7" w:rsidRPr="004517A7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1547BAA" w14:textId="77777777" w:rsidR="00807AE7" w:rsidRPr="004517A7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การเปลี่ยนแปลง</w:t>
            </w:r>
            <w:r w:rsidRPr="004517A7">
              <w:rPr>
                <w:rFonts w:ascii="Angsana New" w:hAnsi="Angsana New" w:hint="cs"/>
                <w:sz w:val="28"/>
              </w:rPr>
              <w:t xml:space="preserve">   </w:t>
            </w:r>
            <w:r w:rsidRPr="004517A7">
              <w:rPr>
                <w:rFonts w:ascii="Angsana New" w:hAnsi="Angsana New" w:hint="cs"/>
                <w:sz w:val="28"/>
                <w:cs/>
              </w:rPr>
              <w:t>ที่ไม่ใช่เงินสด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118CDED" w14:textId="77777777" w:rsidR="00807AE7" w:rsidRPr="004517A7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FA0B42C" w14:textId="77777777" w:rsidR="00807AE7" w:rsidRPr="004517A7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การเปลี่ยนแปลง</w:t>
            </w:r>
            <w:r w:rsidRPr="004517A7">
              <w:rPr>
                <w:rFonts w:ascii="Angsana New" w:hAnsi="Angsana New" w:hint="cs"/>
                <w:sz w:val="28"/>
              </w:rPr>
              <w:t xml:space="preserve">   </w:t>
            </w:r>
            <w:r w:rsidRPr="004517A7"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632CCE5E" w14:textId="77777777" w:rsidR="00807AE7" w:rsidRPr="004517A7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8F5CE28" w14:textId="77777777" w:rsidR="00807AE7" w:rsidRPr="004517A7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  <w:p w14:paraId="18F29E7D" w14:textId="4ED54DD9" w:rsidR="00807AE7" w:rsidRPr="004517A7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4517A7">
              <w:rPr>
                <w:rFonts w:ascii="Angsana New" w:hAnsi="Angsana New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</w:rPr>
              <w:t xml:space="preserve">31 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EF2D17" w:rsidRPr="004517A7">
              <w:rPr>
                <w:rFonts w:ascii="Angsana New" w:hAnsi="Angsana New"/>
                <w:sz w:val="28"/>
              </w:rPr>
              <w:t>4</w:t>
            </w:r>
          </w:p>
        </w:tc>
      </w:tr>
      <w:tr w:rsidR="00807AE7" w:rsidRPr="004517A7" w14:paraId="3C006D87" w14:textId="77777777" w:rsidTr="00FC2B95">
        <w:trPr>
          <w:trHeight w:val="80"/>
        </w:trPr>
        <w:tc>
          <w:tcPr>
            <w:tcW w:w="2880" w:type="dxa"/>
          </w:tcPr>
          <w:p w14:paraId="38ACE7A5" w14:textId="77777777" w:rsidR="00807AE7" w:rsidRPr="004517A7" w:rsidRDefault="00807AE7" w:rsidP="00FC2B95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C3F7078" w14:textId="77777777" w:rsidR="00807AE7" w:rsidRPr="004517A7" w:rsidRDefault="00807AE7" w:rsidP="00FC2B9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8CA8908" w14:textId="77777777" w:rsidR="00807AE7" w:rsidRPr="004517A7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5CF7BEC9" w14:textId="77777777" w:rsidR="00807AE7" w:rsidRPr="004517A7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75F1EC8" w14:textId="77777777" w:rsidR="00807AE7" w:rsidRPr="004517A7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072C9881" w14:textId="77777777" w:rsidR="00807AE7" w:rsidRPr="004517A7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4E34908" w14:textId="77777777" w:rsidR="00807AE7" w:rsidRPr="004517A7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E758C47" w14:textId="77777777" w:rsidR="00807AE7" w:rsidRPr="004517A7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E93477F" w14:textId="77777777" w:rsidR="00807AE7" w:rsidRPr="004517A7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32ACCD3" w14:textId="77777777" w:rsidR="00807AE7" w:rsidRPr="004517A7" w:rsidRDefault="00807AE7" w:rsidP="00FC2B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807AE7" w:rsidRPr="004517A7" w14:paraId="0B8596A7" w14:textId="77777777" w:rsidTr="00FC2B95">
        <w:trPr>
          <w:trHeight w:val="80"/>
        </w:trPr>
        <w:tc>
          <w:tcPr>
            <w:tcW w:w="2880" w:type="dxa"/>
          </w:tcPr>
          <w:p w14:paraId="7776BAB1" w14:textId="114B554E" w:rsidR="00807AE7" w:rsidRPr="004517A7" w:rsidRDefault="00807AE7" w:rsidP="00FC2B95">
            <w:pPr>
              <w:ind w:left="350" w:right="65" w:hanging="23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เงินเบิกเกินบัญชีธนาคารและเงินกู้ยืมระยะสั้นจากสถาบันการเงิน </w:t>
            </w: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Pr="004517A7">
              <w:rPr>
                <w:rFonts w:ascii="Angsana New" w:hAnsi="Angsana New"/>
                <w:sz w:val="28"/>
              </w:rPr>
              <w:t>2</w:t>
            </w:r>
            <w:r w:rsidR="009D5C83" w:rsidRPr="004517A7">
              <w:rPr>
                <w:rFonts w:ascii="Angsana New" w:hAnsi="Angsana New"/>
                <w:sz w:val="28"/>
              </w:rPr>
              <w:t>5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20E512A9" w14:textId="77777777" w:rsidR="00807AE7" w:rsidRPr="004517A7" w:rsidRDefault="00807AE7" w:rsidP="00FC2B95">
            <w:pPr>
              <w:tabs>
                <w:tab w:val="decimal" w:pos="989"/>
              </w:tabs>
              <w:snapToGrid w:val="0"/>
              <w:ind w:right="90"/>
              <w:jc w:val="right"/>
              <w:rPr>
                <w:rFonts w:ascii="Angsana New" w:hAnsi="Angsana New"/>
                <w:sz w:val="28"/>
              </w:rPr>
            </w:pPr>
          </w:p>
          <w:p w14:paraId="0F09A8B3" w14:textId="77777777" w:rsidR="00807AE7" w:rsidRPr="004517A7" w:rsidRDefault="00807AE7" w:rsidP="00FC2B95">
            <w:pPr>
              <w:tabs>
                <w:tab w:val="decimal" w:pos="989"/>
              </w:tabs>
              <w:snapToGrid w:val="0"/>
              <w:ind w:right="90"/>
              <w:jc w:val="right"/>
              <w:rPr>
                <w:rFonts w:ascii="Angsana New" w:hAnsi="Angsana New"/>
                <w:sz w:val="28"/>
              </w:rPr>
            </w:pPr>
          </w:p>
          <w:p w14:paraId="0099A390" w14:textId="77777777" w:rsidR="00807AE7" w:rsidRPr="004517A7" w:rsidRDefault="00807AE7" w:rsidP="00FC2B95">
            <w:pPr>
              <w:tabs>
                <w:tab w:val="decimal" w:pos="989"/>
              </w:tabs>
              <w:snapToGrid w:val="0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70,000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1247832" w14:textId="77777777" w:rsidR="00807AE7" w:rsidRPr="004517A7" w:rsidRDefault="00807AE7" w:rsidP="00FC2B95">
            <w:pPr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F23E871" w14:textId="77777777" w:rsidR="00807AE7" w:rsidRPr="004517A7" w:rsidRDefault="00807AE7" w:rsidP="00570D3E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5,182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98E099" w14:textId="77777777" w:rsidR="00807AE7" w:rsidRPr="004517A7" w:rsidRDefault="00807AE7" w:rsidP="00FC2B95">
            <w:pPr>
              <w:tabs>
                <w:tab w:val="decimal" w:pos="989"/>
              </w:tabs>
              <w:snapToGrid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6ED2FD9" w14:textId="77777777" w:rsidR="00807AE7" w:rsidRPr="004517A7" w:rsidRDefault="00807AE7" w:rsidP="00570D3E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518D65" w14:textId="77777777" w:rsidR="00807AE7" w:rsidRPr="004517A7" w:rsidRDefault="00807AE7" w:rsidP="00FC2B95">
            <w:pPr>
              <w:tabs>
                <w:tab w:val="decimal" w:pos="989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AA354F" w14:textId="77777777" w:rsidR="00807AE7" w:rsidRPr="004517A7" w:rsidRDefault="00807AE7" w:rsidP="00570D3E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7CBD477" w14:textId="77777777" w:rsidR="00807AE7" w:rsidRPr="004517A7" w:rsidRDefault="00807AE7" w:rsidP="00FC2B95">
            <w:pPr>
              <w:tabs>
                <w:tab w:val="decimal" w:pos="840"/>
                <w:tab w:val="decimal" w:pos="989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A2BEFB" w14:textId="77777777" w:rsidR="00807AE7" w:rsidRPr="004517A7" w:rsidRDefault="00807AE7" w:rsidP="00570D3E">
            <w:pPr>
              <w:snapToGrid w:val="0"/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75,182</w:t>
            </w:r>
          </w:p>
        </w:tc>
      </w:tr>
      <w:tr w:rsidR="00807AE7" w:rsidRPr="004517A7" w14:paraId="439C72BB" w14:textId="77777777" w:rsidTr="00FC2B95">
        <w:trPr>
          <w:trHeight w:val="80"/>
        </w:trPr>
        <w:tc>
          <w:tcPr>
            <w:tcW w:w="2880" w:type="dxa"/>
          </w:tcPr>
          <w:p w14:paraId="1EF134B3" w14:textId="246C3694" w:rsidR="00807AE7" w:rsidRPr="004517A7" w:rsidRDefault="00807AE7" w:rsidP="00FC2B95">
            <w:pPr>
              <w:ind w:left="350" w:right="65" w:hanging="23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เงินกู้ยืมระยะสั้น </w:t>
            </w: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="002E3365" w:rsidRPr="004517A7">
              <w:rPr>
                <w:rFonts w:ascii="Angsana New" w:hAnsi="Angsana New"/>
                <w:sz w:val="28"/>
              </w:rPr>
              <w:t>28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267F7B10" w14:textId="77777777" w:rsidR="00807AE7" w:rsidRPr="004517A7" w:rsidRDefault="00807AE7" w:rsidP="00FC2B95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137,175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3A0EBF5" w14:textId="77777777" w:rsidR="00807AE7" w:rsidRPr="004517A7" w:rsidRDefault="00807AE7" w:rsidP="00FC2B95">
            <w:pPr>
              <w:tabs>
                <w:tab w:val="decimal" w:pos="830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F88D2FF" w14:textId="77777777" w:rsidR="00807AE7" w:rsidRPr="004517A7" w:rsidRDefault="00807AE7" w:rsidP="00570D3E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165,541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1354EE" w14:textId="77777777" w:rsidR="00807AE7" w:rsidRPr="004517A7" w:rsidRDefault="00807AE7" w:rsidP="00FC2B95">
            <w:pPr>
              <w:tabs>
                <w:tab w:val="decimal" w:pos="989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3AE1590" w14:textId="77777777" w:rsidR="00807AE7" w:rsidRPr="004517A7" w:rsidRDefault="00807AE7" w:rsidP="00570D3E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7E0CC1" w14:textId="77777777" w:rsidR="00807AE7" w:rsidRPr="004517A7" w:rsidRDefault="00807AE7" w:rsidP="00FC2B95">
            <w:pPr>
              <w:tabs>
                <w:tab w:val="decimal" w:pos="989"/>
              </w:tabs>
              <w:snapToGrid w:val="0"/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BC20FA" w14:textId="77777777" w:rsidR="00807AE7" w:rsidRPr="004517A7" w:rsidRDefault="00807AE7" w:rsidP="00570D3E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4A00FF" w14:textId="77777777" w:rsidR="00807AE7" w:rsidRPr="004517A7" w:rsidRDefault="00807AE7" w:rsidP="00FC2B95">
            <w:pPr>
              <w:tabs>
                <w:tab w:val="decimal" w:pos="989"/>
              </w:tabs>
              <w:snapToGrid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414F8DF" w14:textId="77777777" w:rsidR="00807AE7" w:rsidRPr="004517A7" w:rsidRDefault="00807AE7" w:rsidP="00570D3E">
            <w:pPr>
              <w:snapToGrid w:val="0"/>
              <w:ind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302,716</w:t>
            </w:r>
          </w:p>
        </w:tc>
      </w:tr>
      <w:tr w:rsidR="00807AE7" w:rsidRPr="004517A7" w14:paraId="72788D80" w14:textId="77777777" w:rsidTr="00FC2B95">
        <w:trPr>
          <w:trHeight w:val="80"/>
        </w:trPr>
        <w:tc>
          <w:tcPr>
            <w:tcW w:w="2880" w:type="dxa"/>
          </w:tcPr>
          <w:p w14:paraId="63EA431A" w14:textId="77777777" w:rsidR="00807AE7" w:rsidRPr="004517A7" w:rsidRDefault="00807AE7" w:rsidP="00FC2B95">
            <w:pPr>
              <w:ind w:left="350" w:right="65" w:hanging="23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หนี้สินภายใต้สัญญาเช่า</w:t>
            </w:r>
          </w:p>
        </w:tc>
        <w:tc>
          <w:tcPr>
            <w:tcW w:w="1260" w:type="dxa"/>
            <w:shd w:val="clear" w:color="auto" w:fill="auto"/>
          </w:tcPr>
          <w:p w14:paraId="2D1D2E1D" w14:textId="77777777" w:rsidR="00807AE7" w:rsidRPr="004517A7" w:rsidRDefault="00807AE7" w:rsidP="00FC2B95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5,157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37ED711" w14:textId="77777777" w:rsidR="00807AE7" w:rsidRPr="004517A7" w:rsidRDefault="00807AE7" w:rsidP="00FC2B95">
            <w:pPr>
              <w:tabs>
                <w:tab w:val="decimal" w:pos="830"/>
              </w:tabs>
              <w:snapToGrid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40D7A6C" w14:textId="77777777" w:rsidR="00807AE7" w:rsidRPr="004517A7" w:rsidRDefault="00807AE7" w:rsidP="00570D3E">
            <w:pPr>
              <w:snapToGrid w:val="0"/>
              <w:ind w:right="180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(1,618)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1E5381" w14:textId="77777777" w:rsidR="00807AE7" w:rsidRPr="004517A7" w:rsidRDefault="00807AE7" w:rsidP="00FC2B95">
            <w:pPr>
              <w:tabs>
                <w:tab w:val="decimal" w:pos="989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A7666A3" w14:textId="77777777" w:rsidR="00807AE7" w:rsidRPr="004517A7" w:rsidRDefault="00807AE7" w:rsidP="00570D3E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4C4ED6" w14:textId="77777777" w:rsidR="00807AE7" w:rsidRPr="004517A7" w:rsidRDefault="00807AE7" w:rsidP="00FC2B95">
            <w:pPr>
              <w:tabs>
                <w:tab w:val="decimal" w:pos="989"/>
              </w:tabs>
              <w:snapToGrid w:val="0"/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79367E" w14:textId="77777777" w:rsidR="00807AE7" w:rsidRPr="004517A7" w:rsidRDefault="00807AE7" w:rsidP="00570D3E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A2C55F2" w14:textId="77777777" w:rsidR="00807AE7" w:rsidRPr="004517A7" w:rsidRDefault="00807AE7" w:rsidP="00FC2B95">
            <w:pPr>
              <w:tabs>
                <w:tab w:val="decimal" w:pos="989"/>
              </w:tabs>
              <w:snapToGrid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1E9D40C" w14:textId="77777777" w:rsidR="00807AE7" w:rsidRPr="004517A7" w:rsidRDefault="00807AE7" w:rsidP="00570D3E">
            <w:pPr>
              <w:snapToGrid w:val="0"/>
              <w:ind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3,539</w:t>
            </w:r>
          </w:p>
        </w:tc>
      </w:tr>
    </w:tbl>
    <w:p w14:paraId="6550DC3B" w14:textId="5957DCEF" w:rsidR="001115A6" w:rsidRPr="004517A7" w:rsidRDefault="001115A6" w:rsidP="007112AE">
      <w:pPr>
        <w:tabs>
          <w:tab w:val="left" w:pos="360"/>
        </w:tabs>
        <w:spacing w:before="120" w:after="120"/>
        <w:ind w:left="360" w:hanging="360"/>
        <w:jc w:val="thaiDistribute"/>
        <w:rPr>
          <w:rFonts w:ascii="Angsana New" w:hAnsi="Angsana New"/>
          <w:color w:val="000000" w:themeColor="text1"/>
          <w:spacing w:val="-2"/>
          <w:sz w:val="18"/>
          <w:szCs w:val="18"/>
        </w:rPr>
      </w:pP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260"/>
        <w:gridCol w:w="20"/>
        <w:gridCol w:w="90"/>
        <w:gridCol w:w="70"/>
        <w:gridCol w:w="637"/>
        <w:gridCol w:w="533"/>
        <w:gridCol w:w="90"/>
        <w:gridCol w:w="852"/>
        <w:gridCol w:w="228"/>
        <w:gridCol w:w="90"/>
        <w:gridCol w:w="1080"/>
        <w:gridCol w:w="90"/>
        <w:gridCol w:w="1260"/>
      </w:tblGrid>
      <w:tr w:rsidR="00091D31" w:rsidRPr="004517A7" w14:paraId="25E32E2B" w14:textId="77777777" w:rsidTr="0072672F">
        <w:trPr>
          <w:trHeight w:val="80"/>
        </w:trPr>
        <w:tc>
          <w:tcPr>
            <w:tcW w:w="2880" w:type="dxa"/>
          </w:tcPr>
          <w:p w14:paraId="4E7AD171" w14:textId="77777777" w:rsidR="00091D31" w:rsidRPr="004517A7" w:rsidRDefault="00091D31" w:rsidP="0072672F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8C1CAA5" w14:textId="77777777" w:rsidR="00091D31" w:rsidRPr="004517A7" w:rsidRDefault="00091D31" w:rsidP="0072672F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110" w:type="dxa"/>
            <w:gridSpan w:val="2"/>
          </w:tcPr>
          <w:p w14:paraId="1D87F9AE" w14:textId="77777777" w:rsidR="00091D31" w:rsidRPr="004517A7" w:rsidRDefault="00091D31" w:rsidP="0072672F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707" w:type="dxa"/>
            <w:gridSpan w:val="2"/>
          </w:tcPr>
          <w:p w14:paraId="0482449B" w14:textId="77777777" w:rsidR="00091D31" w:rsidRPr="004517A7" w:rsidRDefault="00091D31" w:rsidP="0072672F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1475" w:type="dxa"/>
            <w:gridSpan w:val="3"/>
          </w:tcPr>
          <w:p w14:paraId="148EB139" w14:textId="77777777" w:rsidR="00091D31" w:rsidRPr="004517A7" w:rsidRDefault="00091D31" w:rsidP="0072672F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2748" w:type="dxa"/>
            <w:gridSpan w:val="5"/>
            <w:vAlign w:val="center"/>
          </w:tcPr>
          <w:p w14:paraId="4131930D" w14:textId="77777777" w:rsidR="00091D31" w:rsidRPr="004517A7" w:rsidRDefault="00091D31" w:rsidP="0072672F">
            <w:pPr>
              <w:ind w:right="4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caps/>
                <w:sz w:val="28"/>
                <w:lang w:val="en-GB"/>
              </w:rPr>
              <w:t>(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หน่วย: พันบาท)</w:t>
            </w:r>
          </w:p>
        </w:tc>
      </w:tr>
      <w:tr w:rsidR="00091D31" w:rsidRPr="004517A7" w14:paraId="661F2ED0" w14:textId="77777777" w:rsidTr="0072672F">
        <w:trPr>
          <w:trHeight w:val="80"/>
        </w:trPr>
        <w:tc>
          <w:tcPr>
            <w:tcW w:w="2880" w:type="dxa"/>
          </w:tcPr>
          <w:p w14:paraId="176EF64C" w14:textId="77777777" w:rsidR="00091D31" w:rsidRPr="004517A7" w:rsidRDefault="00091D31" w:rsidP="0072672F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</w:p>
        </w:tc>
        <w:tc>
          <w:tcPr>
            <w:tcW w:w="6300" w:type="dxa"/>
            <w:gridSpan w:val="13"/>
          </w:tcPr>
          <w:p w14:paraId="16EB90D0" w14:textId="77777777" w:rsidR="00091D31" w:rsidRPr="004517A7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091D31" w:rsidRPr="004517A7" w14:paraId="118CBA39" w14:textId="77777777" w:rsidTr="0072672F">
        <w:trPr>
          <w:trHeight w:val="80"/>
        </w:trPr>
        <w:tc>
          <w:tcPr>
            <w:tcW w:w="2880" w:type="dxa"/>
          </w:tcPr>
          <w:p w14:paraId="5553C4B1" w14:textId="77777777" w:rsidR="00091D31" w:rsidRPr="004517A7" w:rsidRDefault="00091D31" w:rsidP="0072672F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14:paraId="0A8C5726" w14:textId="2895789C" w:rsidR="00724B68" w:rsidRPr="004517A7" w:rsidRDefault="00724B68" w:rsidP="0072672F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  <w:p w14:paraId="64E2062F" w14:textId="21D25603" w:rsidR="00091D31" w:rsidRPr="004517A7" w:rsidRDefault="00091D31" w:rsidP="00724B68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="00724B68" w:rsidRPr="004517A7">
              <w:rPr>
                <w:rFonts w:ascii="Angsana New" w:hAnsi="Angsana New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</w:rPr>
              <w:t>1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="00724B68" w:rsidRPr="004517A7">
              <w:rPr>
                <w:rFonts w:ascii="Angsana New" w:hAnsi="Angsana New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0" w:type="dxa"/>
            <w:gridSpan w:val="3"/>
            <w:tcBorders>
              <w:top w:val="single" w:sz="4" w:space="0" w:color="auto"/>
            </w:tcBorders>
          </w:tcPr>
          <w:p w14:paraId="4E1435C1" w14:textId="77777777" w:rsidR="00091D31" w:rsidRPr="004517A7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gridSpan w:val="2"/>
            <w:vMerge w:val="restart"/>
            <w:tcBorders>
              <w:top w:val="single" w:sz="4" w:space="0" w:color="auto"/>
            </w:tcBorders>
          </w:tcPr>
          <w:p w14:paraId="785F108A" w14:textId="0940B3A5" w:rsidR="00091D31" w:rsidRPr="004517A7" w:rsidRDefault="00091D31" w:rsidP="00724B6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กระแสเงินสด</w:t>
            </w:r>
          </w:p>
          <w:p w14:paraId="720A7FC2" w14:textId="77777777" w:rsidR="00091D31" w:rsidRPr="004517A7" w:rsidRDefault="00091D31" w:rsidP="0072672F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จากกิจกรรม</w:t>
            </w:r>
          </w:p>
          <w:p w14:paraId="17D4189C" w14:textId="77777777" w:rsidR="00091D31" w:rsidRPr="004517A7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จัดหาเงิน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EC0D823" w14:textId="77777777" w:rsidR="00091D31" w:rsidRPr="004517A7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auto"/>
            </w:tcBorders>
          </w:tcPr>
          <w:p w14:paraId="07308ACA" w14:textId="1A8F21C7" w:rsidR="00091D31" w:rsidRPr="004517A7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การเปลี่ยนแปลง</w:t>
            </w:r>
            <w:r w:rsidRPr="004517A7">
              <w:rPr>
                <w:rFonts w:ascii="Angsana New" w:hAnsi="Angsana New" w:hint="cs"/>
                <w:sz w:val="28"/>
              </w:rPr>
              <w:t xml:space="preserve">   </w:t>
            </w:r>
            <w:r w:rsidRPr="004517A7">
              <w:rPr>
                <w:rFonts w:ascii="Angsana New" w:hAnsi="Angsana New" w:hint="cs"/>
                <w:sz w:val="28"/>
                <w:cs/>
              </w:rPr>
              <w:t>ที่ไม่ใช่เงินสด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C491337" w14:textId="77777777" w:rsidR="00091D31" w:rsidRPr="004517A7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</w:tcPr>
          <w:p w14:paraId="4A7308C9" w14:textId="71F8449E" w:rsidR="00091D31" w:rsidRPr="004517A7" w:rsidRDefault="00091D31" w:rsidP="00724B6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การเปลี่ยนแปลง</w:t>
            </w:r>
            <w:r w:rsidRPr="004517A7">
              <w:rPr>
                <w:rFonts w:ascii="Angsana New" w:hAnsi="Angsana New" w:hint="cs"/>
                <w:sz w:val="28"/>
              </w:rPr>
              <w:t xml:space="preserve">   </w:t>
            </w:r>
            <w:r w:rsidRPr="004517A7"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A24DEC3" w14:textId="77777777" w:rsidR="00091D31" w:rsidRPr="004517A7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14:paraId="0E8E7B0A" w14:textId="7EFB9A3A" w:rsidR="00724B68" w:rsidRPr="004517A7" w:rsidRDefault="00724B68" w:rsidP="0072672F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  <w:p w14:paraId="373BF0AC" w14:textId="017A28D7" w:rsidR="00091D31" w:rsidRPr="004517A7" w:rsidRDefault="00091D31" w:rsidP="00724B6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="00724B68" w:rsidRPr="004517A7">
              <w:rPr>
                <w:rFonts w:ascii="Angsana New" w:hAnsi="Angsana New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</w:rPr>
              <w:t xml:space="preserve">31 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3</w:t>
            </w:r>
          </w:p>
        </w:tc>
      </w:tr>
      <w:tr w:rsidR="00091D31" w:rsidRPr="004517A7" w14:paraId="600FB6A8" w14:textId="77777777" w:rsidTr="0072672F">
        <w:trPr>
          <w:trHeight w:val="80"/>
        </w:trPr>
        <w:tc>
          <w:tcPr>
            <w:tcW w:w="2880" w:type="dxa"/>
          </w:tcPr>
          <w:p w14:paraId="5ED0D7F9" w14:textId="77777777" w:rsidR="00091D31" w:rsidRPr="004517A7" w:rsidRDefault="00091D31" w:rsidP="0072672F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0CFA5F4D" w14:textId="77777777" w:rsidR="00091D31" w:rsidRPr="004517A7" w:rsidRDefault="00091D31" w:rsidP="0072672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gridSpan w:val="3"/>
          </w:tcPr>
          <w:p w14:paraId="7C26B967" w14:textId="77777777" w:rsidR="00091D31" w:rsidRPr="004517A7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gridSpan w:val="2"/>
            <w:vMerge/>
            <w:tcBorders>
              <w:bottom w:val="single" w:sz="4" w:space="0" w:color="auto"/>
            </w:tcBorders>
          </w:tcPr>
          <w:p w14:paraId="74A3999A" w14:textId="77777777" w:rsidR="00091D31" w:rsidRPr="004517A7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4348AC72" w14:textId="77777777" w:rsidR="00091D31" w:rsidRPr="004517A7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gridSpan w:val="2"/>
            <w:vMerge/>
            <w:tcBorders>
              <w:bottom w:val="single" w:sz="4" w:space="0" w:color="auto"/>
            </w:tcBorders>
          </w:tcPr>
          <w:p w14:paraId="560C62DC" w14:textId="77777777" w:rsidR="00091D31" w:rsidRPr="004517A7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34397CC5" w14:textId="77777777" w:rsidR="00091D31" w:rsidRPr="004517A7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14:paraId="1C746C28" w14:textId="77777777" w:rsidR="00091D31" w:rsidRPr="004517A7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39660529" w14:textId="77777777" w:rsidR="00091D31" w:rsidRPr="004517A7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19E0CC70" w14:textId="77777777" w:rsidR="00091D31" w:rsidRPr="004517A7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091D31" w:rsidRPr="004517A7" w14:paraId="0315FCA1" w14:textId="77777777" w:rsidTr="0072672F">
        <w:trPr>
          <w:trHeight w:val="80"/>
        </w:trPr>
        <w:tc>
          <w:tcPr>
            <w:tcW w:w="2880" w:type="dxa"/>
          </w:tcPr>
          <w:p w14:paraId="55DF404B" w14:textId="2E7B52EB" w:rsidR="00091D31" w:rsidRPr="004517A7" w:rsidRDefault="00091D31" w:rsidP="0072672F">
            <w:pPr>
              <w:ind w:left="350" w:right="65" w:hanging="23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  <w:r w:rsidRPr="004517A7">
              <w:rPr>
                <w:rFonts w:ascii="Angsana New" w:hAnsi="Angsana New" w:hint="cs"/>
                <w:sz w:val="28"/>
              </w:rPr>
              <w:t xml:space="preserve"> (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Pr="004517A7">
              <w:rPr>
                <w:rFonts w:ascii="Angsana New" w:hAnsi="Angsana New" w:hint="cs"/>
                <w:sz w:val="28"/>
              </w:rPr>
              <w:t>2</w:t>
            </w:r>
            <w:r w:rsidR="009D5C83" w:rsidRPr="004517A7">
              <w:rPr>
                <w:rFonts w:ascii="Angsana New" w:hAnsi="Angsana New"/>
                <w:sz w:val="28"/>
              </w:rPr>
              <w:t>5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B26159" w14:textId="77777777" w:rsidR="00091D31" w:rsidRPr="004517A7" w:rsidRDefault="00091D31" w:rsidP="0072672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</w:p>
          <w:p w14:paraId="064D86F3" w14:textId="77777777" w:rsidR="00091D31" w:rsidRPr="004517A7" w:rsidRDefault="00091D31" w:rsidP="0072672F">
            <w:pPr>
              <w:tabs>
                <w:tab w:val="decimal" w:pos="989"/>
              </w:tabs>
              <w:snapToGrid w:val="0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110,000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14:paraId="673ED63E" w14:textId="77777777" w:rsidR="00091D31" w:rsidRPr="004517A7" w:rsidRDefault="00091D31" w:rsidP="0072672F">
            <w:pPr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0ADEAAD" w14:textId="77777777" w:rsidR="00091D31" w:rsidRPr="004517A7" w:rsidRDefault="00091D31" w:rsidP="0072672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</w:p>
          <w:p w14:paraId="5B10ED1A" w14:textId="77777777" w:rsidR="00091D31" w:rsidRPr="004517A7" w:rsidRDefault="00091D31" w:rsidP="0072672F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19,500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64DAD5" w14:textId="77777777" w:rsidR="00091D31" w:rsidRPr="004517A7" w:rsidRDefault="00091D31" w:rsidP="0072672F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F2BF5CB" w14:textId="77777777" w:rsidR="00091D31" w:rsidRPr="004517A7" w:rsidRDefault="00091D31" w:rsidP="0072672F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44,546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81537A" w14:textId="77777777" w:rsidR="00091D31" w:rsidRPr="004517A7" w:rsidRDefault="00091D31" w:rsidP="0072672F">
            <w:pPr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6C23EC" w14:textId="77777777" w:rsidR="00091D31" w:rsidRPr="004517A7" w:rsidRDefault="00091D31" w:rsidP="0072672F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AADBD8" w14:textId="77777777" w:rsidR="00091D31" w:rsidRPr="004517A7" w:rsidRDefault="00091D31" w:rsidP="0072672F">
            <w:pPr>
              <w:tabs>
                <w:tab w:val="decimal" w:pos="840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C0AF68" w14:textId="77777777" w:rsidR="00091D31" w:rsidRPr="004517A7" w:rsidRDefault="00091D31" w:rsidP="0072672F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174,046</w:t>
            </w:r>
          </w:p>
        </w:tc>
      </w:tr>
      <w:tr w:rsidR="00091D31" w:rsidRPr="004517A7" w14:paraId="5ACF7ECA" w14:textId="77777777" w:rsidTr="0072672F">
        <w:trPr>
          <w:trHeight w:val="80"/>
        </w:trPr>
        <w:tc>
          <w:tcPr>
            <w:tcW w:w="2880" w:type="dxa"/>
          </w:tcPr>
          <w:p w14:paraId="7D8969C7" w14:textId="135FBD20" w:rsidR="00091D31" w:rsidRPr="004517A7" w:rsidRDefault="00091D31" w:rsidP="0072672F">
            <w:pPr>
              <w:ind w:left="350" w:right="65" w:hanging="23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เงินกู้ยืมระยะสั้น </w:t>
            </w: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="00D21FD1" w:rsidRPr="004517A7">
              <w:rPr>
                <w:rFonts w:ascii="Angsana New" w:hAnsi="Angsana New"/>
                <w:sz w:val="28"/>
              </w:rPr>
              <w:t>28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ABE777" w14:textId="77777777" w:rsidR="00091D31" w:rsidRPr="004517A7" w:rsidRDefault="00091D31" w:rsidP="0072672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6</w:t>
            </w:r>
            <w:r w:rsidRPr="004517A7">
              <w:rPr>
                <w:rFonts w:ascii="Angsana New" w:hAnsi="Angsana New"/>
                <w:sz w:val="28"/>
              </w:rPr>
              <w:t>2</w:t>
            </w:r>
            <w:r w:rsidRPr="004517A7">
              <w:rPr>
                <w:rFonts w:ascii="Angsana New" w:hAnsi="Angsana New" w:hint="cs"/>
                <w:sz w:val="28"/>
              </w:rPr>
              <w:t>,</w:t>
            </w:r>
            <w:r w:rsidRPr="004517A7">
              <w:rPr>
                <w:rFonts w:ascii="Angsana New" w:hAnsi="Angsana New"/>
                <w:sz w:val="28"/>
              </w:rPr>
              <w:t>713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14:paraId="2CDB877D" w14:textId="77777777" w:rsidR="00091D31" w:rsidRPr="004517A7" w:rsidRDefault="00091D31" w:rsidP="0072672F">
            <w:pPr>
              <w:tabs>
                <w:tab w:val="decimal" w:pos="830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CE99648" w14:textId="77777777" w:rsidR="00091D31" w:rsidRPr="004517A7" w:rsidRDefault="00091D31" w:rsidP="0072672F">
            <w:pPr>
              <w:tabs>
                <w:tab w:val="decimal" w:pos="830"/>
              </w:tabs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2,570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373A20" w14:textId="77777777" w:rsidR="00091D31" w:rsidRPr="004517A7" w:rsidRDefault="00091D31" w:rsidP="0072672F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9BD9BBD" w14:textId="77777777" w:rsidR="00091D31" w:rsidRPr="004517A7" w:rsidRDefault="00091D31" w:rsidP="0072672F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0C91C1" w14:textId="77777777" w:rsidR="00091D31" w:rsidRPr="004517A7" w:rsidRDefault="00091D31" w:rsidP="0072672F">
            <w:pPr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4068C3" w14:textId="77777777" w:rsidR="00091D31" w:rsidRPr="004517A7" w:rsidRDefault="00091D31" w:rsidP="0072672F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FFDDE7" w14:textId="77777777" w:rsidR="00091D31" w:rsidRPr="004517A7" w:rsidRDefault="00091D31" w:rsidP="0072672F">
            <w:pPr>
              <w:tabs>
                <w:tab w:val="decimal" w:pos="840"/>
              </w:tabs>
              <w:snapToGrid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F0B153" w14:textId="77777777" w:rsidR="00091D31" w:rsidRPr="004517A7" w:rsidRDefault="00091D31" w:rsidP="0072672F">
            <w:pPr>
              <w:snapToGrid w:val="0"/>
              <w:ind w:right="180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65,283</w:t>
            </w:r>
          </w:p>
        </w:tc>
      </w:tr>
      <w:tr w:rsidR="00091D31" w:rsidRPr="004517A7" w14:paraId="134E4696" w14:textId="77777777" w:rsidTr="0072672F">
        <w:trPr>
          <w:trHeight w:val="80"/>
        </w:trPr>
        <w:tc>
          <w:tcPr>
            <w:tcW w:w="2880" w:type="dxa"/>
          </w:tcPr>
          <w:p w14:paraId="653FE9B7" w14:textId="77777777" w:rsidR="00091D31" w:rsidRPr="004517A7" w:rsidRDefault="00091D31" w:rsidP="0072672F">
            <w:pPr>
              <w:ind w:left="350" w:right="65" w:hanging="23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หนี้สินภายใต้สัญญาเช่า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F6059E" w14:textId="77777777" w:rsidR="00091D31" w:rsidRPr="004517A7" w:rsidRDefault="00091D31" w:rsidP="0072672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10,488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14:paraId="7C426D10" w14:textId="77777777" w:rsidR="00091D31" w:rsidRPr="004517A7" w:rsidRDefault="00091D31" w:rsidP="0072672F">
            <w:pPr>
              <w:tabs>
                <w:tab w:val="decimal" w:pos="830"/>
              </w:tabs>
              <w:snapToGrid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B5F09E2" w14:textId="77777777" w:rsidR="00091D31" w:rsidRPr="004517A7" w:rsidRDefault="00091D31" w:rsidP="0072672F">
            <w:pPr>
              <w:tabs>
                <w:tab w:val="decimal" w:pos="830"/>
              </w:tabs>
              <w:snapToGrid w:val="0"/>
              <w:ind w:right="180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(4,300)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0ADB60" w14:textId="77777777" w:rsidR="00091D31" w:rsidRPr="004517A7" w:rsidRDefault="00091D31" w:rsidP="0072672F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38EB529" w14:textId="77777777" w:rsidR="00091D31" w:rsidRPr="004517A7" w:rsidRDefault="00091D31" w:rsidP="0072672F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C8C414" w14:textId="77777777" w:rsidR="00091D31" w:rsidRPr="004517A7" w:rsidRDefault="00091D31" w:rsidP="0072672F">
            <w:pPr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171978" w14:textId="77777777" w:rsidR="00091D31" w:rsidRPr="004517A7" w:rsidRDefault="00091D31" w:rsidP="0072672F">
            <w:pPr>
              <w:tabs>
                <w:tab w:val="decimal" w:pos="830"/>
              </w:tabs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219,892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38E124" w14:textId="77777777" w:rsidR="00091D31" w:rsidRPr="004517A7" w:rsidRDefault="00091D31" w:rsidP="0072672F">
            <w:pPr>
              <w:tabs>
                <w:tab w:val="decimal" w:pos="840"/>
              </w:tabs>
              <w:snapToGrid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220608" w14:textId="77777777" w:rsidR="00091D31" w:rsidRPr="004517A7" w:rsidRDefault="00091D31" w:rsidP="0072672F">
            <w:pPr>
              <w:snapToGrid w:val="0"/>
              <w:ind w:right="180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226,080</w:t>
            </w:r>
          </w:p>
        </w:tc>
      </w:tr>
      <w:tr w:rsidR="00091D31" w:rsidRPr="004517A7" w14:paraId="1F3D76F7" w14:textId="77777777" w:rsidTr="0072672F">
        <w:trPr>
          <w:trHeight w:val="80"/>
        </w:trPr>
        <w:tc>
          <w:tcPr>
            <w:tcW w:w="2880" w:type="dxa"/>
          </w:tcPr>
          <w:p w14:paraId="3CF6AEB3" w14:textId="77777777" w:rsidR="00091D31" w:rsidRPr="004517A7" w:rsidRDefault="00091D31" w:rsidP="0072672F">
            <w:pPr>
              <w:ind w:left="350" w:right="65" w:hanging="23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E98EA6F" w14:textId="77777777" w:rsidR="00091D31" w:rsidRPr="004517A7" w:rsidRDefault="00091D31" w:rsidP="0072672F">
            <w:pPr>
              <w:tabs>
                <w:tab w:val="decimal" w:pos="989"/>
              </w:tabs>
              <w:snapToGrid w:val="0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14:paraId="2B668343" w14:textId="77777777" w:rsidR="00091D31" w:rsidRPr="004517A7" w:rsidRDefault="00091D31" w:rsidP="0072672F">
            <w:pPr>
              <w:tabs>
                <w:tab w:val="decimal" w:pos="830"/>
              </w:tabs>
              <w:snapToGrid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6C65A23" w14:textId="77777777" w:rsidR="00091D31" w:rsidRPr="004517A7" w:rsidRDefault="00091D31" w:rsidP="0072672F">
            <w:pPr>
              <w:tabs>
                <w:tab w:val="decimal" w:pos="830"/>
              </w:tabs>
              <w:snapToGrid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27CBE6A" w14:textId="77777777" w:rsidR="00091D31" w:rsidRPr="004517A7" w:rsidRDefault="00091D31" w:rsidP="0072672F">
            <w:pPr>
              <w:snapToGrid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6A1D036" w14:textId="77777777" w:rsidR="00091D31" w:rsidRPr="004517A7" w:rsidRDefault="00091D31" w:rsidP="0072672F">
            <w:pPr>
              <w:snapToGrid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8BD6A14" w14:textId="77777777" w:rsidR="00091D31" w:rsidRPr="004517A7" w:rsidRDefault="00091D31" w:rsidP="0072672F">
            <w:pPr>
              <w:snapToGrid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59B5F86" w14:textId="77777777" w:rsidR="00091D31" w:rsidRPr="004517A7" w:rsidRDefault="00091D31" w:rsidP="0072672F">
            <w:pPr>
              <w:snapToGrid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4AC84D9" w14:textId="77777777" w:rsidR="00091D31" w:rsidRPr="004517A7" w:rsidRDefault="00091D31" w:rsidP="0072672F">
            <w:pPr>
              <w:tabs>
                <w:tab w:val="decimal" w:pos="840"/>
              </w:tabs>
              <w:snapToGrid w:val="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9716BB2" w14:textId="77777777" w:rsidR="00091D31" w:rsidRPr="004517A7" w:rsidRDefault="00091D31" w:rsidP="0072672F">
            <w:pPr>
              <w:tabs>
                <w:tab w:val="decimal" w:pos="840"/>
              </w:tabs>
              <w:snapToGrid w:val="0"/>
              <w:rPr>
                <w:rFonts w:ascii="Angsana New" w:hAnsi="Angsana New"/>
                <w:sz w:val="28"/>
              </w:rPr>
            </w:pPr>
          </w:p>
        </w:tc>
      </w:tr>
      <w:tr w:rsidR="00091D31" w:rsidRPr="004517A7" w14:paraId="1710B313" w14:textId="77777777" w:rsidTr="0072672F">
        <w:trPr>
          <w:trHeight w:val="80"/>
        </w:trPr>
        <w:tc>
          <w:tcPr>
            <w:tcW w:w="2880" w:type="dxa"/>
          </w:tcPr>
          <w:p w14:paraId="14099968" w14:textId="77777777" w:rsidR="00091D31" w:rsidRPr="004517A7" w:rsidRDefault="00091D31" w:rsidP="0072672F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ab/>
            </w:r>
          </w:p>
        </w:tc>
        <w:tc>
          <w:tcPr>
            <w:tcW w:w="1260" w:type="dxa"/>
            <w:shd w:val="clear" w:color="auto" w:fill="auto"/>
          </w:tcPr>
          <w:p w14:paraId="4F4EDCAF" w14:textId="77777777" w:rsidR="00091D31" w:rsidRPr="004517A7" w:rsidRDefault="00091D31" w:rsidP="0072672F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1F74FE5E" w14:textId="77777777" w:rsidR="00091D31" w:rsidRPr="004517A7" w:rsidRDefault="00091D31" w:rsidP="0072672F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797" w:type="dxa"/>
            <w:gridSpan w:val="3"/>
            <w:shd w:val="clear" w:color="auto" w:fill="auto"/>
          </w:tcPr>
          <w:p w14:paraId="664F18FD" w14:textId="77777777" w:rsidR="00091D31" w:rsidRPr="004517A7" w:rsidRDefault="00091D31" w:rsidP="0072672F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1475" w:type="dxa"/>
            <w:gridSpan w:val="3"/>
            <w:shd w:val="clear" w:color="auto" w:fill="auto"/>
          </w:tcPr>
          <w:p w14:paraId="037E8EA3" w14:textId="77777777" w:rsidR="00091D31" w:rsidRPr="004517A7" w:rsidRDefault="00091D31" w:rsidP="0072672F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2748" w:type="dxa"/>
            <w:gridSpan w:val="5"/>
            <w:shd w:val="clear" w:color="auto" w:fill="auto"/>
            <w:vAlign w:val="center"/>
          </w:tcPr>
          <w:p w14:paraId="2932A5D5" w14:textId="74CD4954" w:rsidR="00091D31" w:rsidRPr="004517A7" w:rsidRDefault="009865CD" w:rsidP="005850F4">
            <w:pPr>
              <w:ind w:right="4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caps/>
                <w:sz w:val="28"/>
                <w:lang w:val="en-GB"/>
              </w:rPr>
              <w:t xml:space="preserve"> </w:t>
            </w:r>
            <w:r w:rsidR="00091D31" w:rsidRPr="004517A7">
              <w:rPr>
                <w:rFonts w:ascii="Angsana New" w:hAnsi="Angsana New" w:hint="cs"/>
                <w:caps/>
                <w:sz w:val="28"/>
                <w:lang w:val="en-GB"/>
              </w:rPr>
              <w:t>(</w:t>
            </w:r>
            <w:r w:rsidR="00091D31" w:rsidRPr="004517A7">
              <w:rPr>
                <w:rFonts w:ascii="Angsana New" w:hAnsi="Angsana New" w:hint="cs"/>
                <w:caps/>
                <w:sz w:val="28"/>
                <w:cs/>
              </w:rPr>
              <w:t>หน่วย: พันบาท)</w:t>
            </w:r>
          </w:p>
        </w:tc>
      </w:tr>
      <w:tr w:rsidR="00091D31" w:rsidRPr="004517A7" w14:paraId="1D7F6241" w14:textId="77777777" w:rsidTr="0072672F">
        <w:trPr>
          <w:trHeight w:val="80"/>
        </w:trPr>
        <w:tc>
          <w:tcPr>
            <w:tcW w:w="2880" w:type="dxa"/>
          </w:tcPr>
          <w:p w14:paraId="76B29972" w14:textId="77777777" w:rsidR="00091D31" w:rsidRPr="004517A7" w:rsidRDefault="00091D31" w:rsidP="0072672F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</w:p>
        </w:tc>
        <w:tc>
          <w:tcPr>
            <w:tcW w:w="6300" w:type="dxa"/>
            <w:gridSpan w:val="13"/>
            <w:shd w:val="clear" w:color="auto" w:fill="auto"/>
          </w:tcPr>
          <w:p w14:paraId="3CB5976F" w14:textId="77777777" w:rsidR="00091D31" w:rsidRPr="004517A7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91D31" w:rsidRPr="004517A7" w14:paraId="6A720F07" w14:textId="77777777" w:rsidTr="0072672F">
        <w:trPr>
          <w:trHeight w:val="80"/>
        </w:trPr>
        <w:tc>
          <w:tcPr>
            <w:tcW w:w="2880" w:type="dxa"/>
          </w:tcPr>
          <w:p w14:paraId="3AE924CA" w14:textId="77777777" w:rsidR="00091D31" w:rsidRPr="004517A7" w:rsidRDefault="00091D31" w:rsidP="0072672F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D3536AC" w14:textId="77777777" w:rsidR="00091D31" w:rsidRPr="004517A7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  <w:p w14:paraId="1D7F1D6F" w14:textId="77777777" w:rsidR="00091D31" w:rsidRPr="004517A7" w:rsidRDefault="00091D31" w:rsidP="0072672F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098E099" w14:textId="77777777" w:rsidR="00091D31" w:rsidRPr="004517A7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1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4517A7">
              <w:rPr>
                <w:rFonts w:ascii="Angsana New" w:hAnsi="Angsana New" w:hint="cs"/>
                <w:sz w:val="28"/>
              </w:rPr>
              <w:t xml:space="preserve"> 256</w:t>
            </w:r>
            <w:r w:rsidRPr="004517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3ED2D0A" w14:textId="77777777" w:rsidR="00091D31" w:rsidRPr="004517A7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CE5C234" w14:textId="77777777" w:rsidR="00091D31" w:rsidRPr="004517A7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กระแสเงินสด</w:t>
            </w:r>
          </w:p>
          <w:p w14:paraId="4558428C" w14:textId="77777777" w:rsidR="00091D31" w:rsidRPr="004517A7" w:rsidRDefault="00091D31" w:rsidP="0072672F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จากกิจกรรม</w:t>
            </w:r>
          </w:p>
          <w:p w14:paraId="65FDBFDC" w14:textId="77777777" w:rsidR="00091D31" w:rsidRPr="004517A7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จัดหาเงิน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52B6544E" w14:textId="77777777" w:rsidR="00091D31" w:rsidRPr="004517A7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7CD1811" w14:textId="77777777" w:rsidR="00091D31" w:rsidRPr="004517A7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การเปลี่ยนแปลง</w:t>
            </w:r>
            <w:r w:rsidRPr="004517A7">
              <w:rPr>
                <w:rFonts w:ascii="Angsana New" w:hAnsi="Angsana New" w:hint="cs"/>
                <w:sz w:val="28"/>
              </w:rPr>
              <w:t xml:space="preserve">   </w:t>
            </w:r>
            <w:r w:rsidRPr="004517A7">
              <w:rPr>
                <w:rFonts w:ascii="Angsana New" w:hAnsi="Angsana New" w:hint="cs"/>
                <w:sz w:val="28"/>
                <w:cs/>
              </w:rPr>
              <w:t>ที่ไม่ใช่เงินสด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522114F3" w14:textId="77777777" w:rsidR="00091D31" w:rsidRPr="004517A7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A2D80C6" w14:textId="77777777" w:rsidR="00091D31" w:rsidRPr="004517A7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การเปลี่ยนแปลง</w:t>
            </w:r>
            <w:r w:rsidRPr="004517A7">
              <w:rPr>
                <w:rFonts w:ascii="Angsana New" w:hAnsi="Angsana New" w:hint="cs"/>
                <w:sz w:val="28"/>
              </w:rPr>
              <w:t xml:space="preserve">   </w:t>
            </w:r>
            <w:r w:rsidRPr="004517A7"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1EB2053F" w14:textId="77777777" w:rsidR="00091D31" w:rsidRPr="004517A7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E800925" w14:textId="77777777" w:rsidR="00091D31" w:rsidRPr="004517A7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  <w:p w14:paraId="00EBA052" w14:textId="77777777" w:rsidR="00091D31" w:rsidRPr="004517A7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4517A7">
              <w:rPr>
                <w:rFonts w:ascii="Angsana New" w:hAnsi="Angsana New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</w:rPr>
              <w:t xml:space="preserve">31 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3</w:t>
            </w:r>
          </w:p>
        </w:tc>
      </w:tr>
      <w:tr w:rsidR="00091D31" w:rsidRPr="004517A7" w14:paraId="71A8A1B6" w14:textId="77777777" w:rsidTr="0072672F">
        <w:trPr>
          <w:trHeight w:val="80"/>
        </w:trPr>
        <w:tc>
          <w:tcPr>
            <w:tcW w:w="2880" w:type="dxa"/>
          </w:tcPr>
          <w:p w14:paraId="34B763F3" w14:textId="77777777" w:rsidR="00091D31" w:rsidRPr="004517A7" w:rsidRDefault="00091D31" w:rsidP="0072672F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A822F80" w14:textId="77777777" w:rsidR="00091D31" w:rsidRPr="004517A7" w:rsidRDefault="00091D31" w:rsidP="0072672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14:paraId="6F65339D" w14:textId="77777777" w:rsidR="00091D31" w:rsidRPr="004517A7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187A0074" w14:textId="77777777" w:rsidR="00091D31" w:rsidRPr="004517A7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B7023B5" w14:textId="77777777" w:rsidR="00091D31" w:rsidRPr="004517A7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381687C2" w14:textId="77777777" w:rsidR="00091D31" w:rsidRPr="004517A7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362EF5F" w14:textId="77777777" w:rsidR="00091D31" w:rsidRPr="004517A7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585FDCF" w14:textId="77777777" w:rsidR="00091D31" w:rsidRPr="004517A7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066B00F" w14:textId="77777777" w:rsidR="00091D31" w:rsidRPr="004517A7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E7D22B1" w14:textId="77777777" w:rsidR="00091D31" w:rsidRPr="004517A7" w:rsidRDefault="00091D31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091D31" w:rsidRPr="004517A7" w14:paraId="12D3DD8E" w14:textId="77777777" w:rsidTr="0072672F">
        <w:trPr>
          <w:trHeight w:val="80"/>
        </w:trPr>
        <w:tc>
          <w:tcPr>
            <w:tcW w:w="2880" w:type="dxa"/>
          </w:tcPr>
          <w:p w14:paraId="6D50B2E8" w14:textId="52E50107" w:rsidR="00091D31" w:rsidRPr="004517A7" w:rsidRDefault="00091D31" w:rsidP="0072672F">
            <w:pPr>
              <w:ind w:left="350" w:right="65" w:hanging="23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เงินเบิกเกินบัญชีธนาคารและเงินกู้ยืมระยะสั้นจากสถาบันการเงิน </w:t>
            </w: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Pr="004517A7">
              <w:rPr>
                <w:rFonts w:ascii="Angsana New" w:hAnsi="Angsana New"/>
                <w:sz w:val="28"/>
              </w:rPr>
              <w:t>2</w:t>
            </w:r>
            <w:r w:rsidR="009D5C83" w:rsidRPr="004517A7">
              <w:rPr>
                <w:rFonts w:ascii="Angsana New" w:hAnsi="Angsana New"/>
                <w:sz w:val="28"/>
              </w:rPr>
              <w:t>5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EC6EC8" w14:textId="77777777" w:rsidR="00091D31" w:rsidRPr="004517A7" w:rsidRDefault="00091D31" w:rsidP="0072672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</w:p>
          <w:p w14:paraId="4862DC47" w14:textId="77777777" w:rsidR="00091D31" w:rsidRPr="004517A7" w:rsidRDefault="00091D31" w:rsidP="0072672F">
            <w:pPr>
              <w:tabs>
                <w:tab w:val="decimal" w:pos="989"/>
              </w:tabs>
              <w:snapToGrid w:val="0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70,000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14:paraId="13A95FAB" w14:textId="77777777" w:rsidR="00091D31" w:rsidRPr="004517A7" w:rsidRDefault="00091D31" w:rsidP="0072672F">
            <w:pPr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3C7EEB9" w14:textId="77777777" w:rsidR="00091D31" w:rsidRPr="004517A7" w:rsidRDefault="00091D31" w:rsidP="0072672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1E139D" w14:textId="77777777" w:rsidR="00091D31" w:rsidRPr="004517A7" w:rsidRDefault="00091D31" w:rsidP="0072672F">
            <w:pPr>
              <w:tabs>
                <w:tab w:val="decimal" w:pos="989"/>
              </w:tabs>
              <w:snapToGrid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4E330CD" w14:textId="77777777" w:rsidR="00091D31" w:rsidRPr="004517A7" w:rsidRDefault="00091D31" w:rsidP="0072672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AD3D5E2" w14:textId="77777777" w:rsidR="00091D31" w:rsidRPr="004517A7" w:rsidRDefault="00091D31" w:rsidP="0072672F">
            <w:pPr>
              <w:tabs>
                <w:tab w:val="decimal" w:pos="989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C0F56D" w14:textId="77777777" w:rsidR="00091D31" w:rsidRPr="004517A7" w:rsidRDefault="00091D31" w:rsidP="0072672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4942486" w14:textId="77777777" w:rsidR="00091D31" w:rsidRPr="004517A7" w:rsidRDefault="00091D31" w:rsidP="0072672F">
            <w:pPr>
              <w:tabs>
                <w:tab w:val="decimal" w:pos="840"/>
                <w:tab w:val="decimal" w:pos="989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49FEED" w14:textId="77777777" w:rsidR="00091D31" w:rsidRPr="004517A7" w:rsidRDefault="00091D31" w:rsidP="0072672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</w:p>
          <w:p w14:paraId="6BC58032" w14:textId="77777777" w:rsidR="00091D31" w:rsidRPr="004517A7" w:rsidRDefault="00091D31" w:rsidP="0072672F">
            <w:pPr>
              <w:tabs>
                <w:tab w:val="decimal" w:pos="805"/>
                <w:tab w:val="decimal" w:pos="895"/>
              </w:tabs>
              <w:snapToGrid w:val="0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70,000</w:t>
            </w:r>
          </w:p>
        </w:tc>
      </w:tr>
      <w:tr w:rsidR="00091D31" w:rsidRPr="004517A7" w14:paraId="24F2CCDC" w14:textId="77777777" w:rsidTr="0072672F">
        <w:trPr>
          <w:trHeight w:val="80"/>
        </w:trPr>
        <w:tc>
          <w:tcPr>
            <w:tcW w:w="2880" w:type="dxa"/>
          </w:tcPr>
          <w:p w14:paraId="64E73D77" w14:textId="7E930C50" w:rsidR="00091D31" w:rsidRPr="004517A7" w:rsidRDefault="00091D31" w:rsidP="0072672F">
            <w:pPr>
              <w:ind w:left="350" w:right="65" w:hanging="23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เงินกู้ยืมระยะสั้น </w:t>
            </w: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="00D21FD1" w:rsidRPr="004517A7">
              <w:rPr>
                <w:rFonts w:ascii="Angsana New" w:hAnsi="Angsana New"/>
                <w:sz w:val="28"/>
              </w:rPr>
              <w:t>28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2DF6DE" w14:textId="77777777" w:rsidR="00091D31" w:rsidRPr="004517A7" w:rsidRDefault="00091D31" w:rsidP="0072672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89,105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14:paraId="7C64670E" w14:textId="77777777" w:rsidR="00091D31" w:rsidRPr="004517A7" w:rsidRDefault="00091D31" w:rsidP="0072672F">
            <w:pPr>
              <w:tabs>
                <w:tab w:val="decimal" w:pos="830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2D27E12" w14:textId="77777777" w:rsidR="00091D31" w:rsidRPr="004517A7" w:rsidRDefault="00091D31" w:rsidP="0072672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48,070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3B474A" w14:textId="77777777" w:rsidR="00091D31" w:rsidRPr="004517A7" w:rsidRDefault="00091D31" w:rsidP="0072672F">
            <w:pPr>
              <w:tabs>
                <w:tab w:val="decimal" w:pos="989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D2AB80E" w14:textId="77777777" w:rsidR="00091D31" w:rsidRPr="004517A7" w:rsidRDefault="00091D31" w:rsidP="0072672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E3A037" w14:textId="77777777" w:rsidR="00091D31" w:rsidRPr="004517A7" w:rsidRDefault="00091D31" w:rsidP="0072672F">
            <w:pPr>
              <w:tabs>
                <w:tab w:val="decimal" w:pos="989"/>
              </w:tabs>
              <w:snapToGrid w:val="0"/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86417C" w14:textId="77777777" w:rsidR="00091D31" w:rsidRPr="004517A7" w:rsidRDefault="00091D31" w:rsidP="0072672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E8B1447" w14:textId="77777777" w:rsidR="00091D31" w:rsidRPr="004517A7" w:rsidRDefault="00091D31" w:rsidP="0072672F">
            <w:pPr>
              <w:tabs>
                <w:tab w:val="decimal" w:pos="989"/>
              </w:tabs>
              <w:snapToGrid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95C6A6" w14:textId="77777777" w:rsidR="00091D31" w:rsidRPr="004517A7" w:rsidRDefault="00091D31" w:rsidP="0072672F">
            <w:pPr>
              <w:tabs>
                <w:tab w:val="decimal" w:pos="805"/>
                <w:tab w:val="decimal" w:pos="895"/>
              </w:tabs>
              <w:snapToGrid w:val="0"/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137,175</w:t>
            </w:r>
          </w:p>
        </w:tc>
      </w:tr>
      <w:tr w:rsidR="00091D31" w:rsidRPr="004517A7" w14:paraId="3D8B0E2B" w14:textId="77777777" w:rsidTr="0072672F">
        <w:trPr>
          <w:trHeight w:val="80"/>
        </w:trPr>
        <w:tc>
          <w:tcPr>
            <w:tcW w:w="2880" w:type="dxa"/>
          </w:tcPr>
          <w:p w14:paraId="11A9E5D2" w14:textId="77777777" w:rsidR="00091D31" w:rsidRPr="004517A7" w:rsidRDefault="00091D31" w:rsidP="0072672F">
            <w:pPr>
              <w:ind w:left="350" w:right="65" w:hanging="238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หนี้สินภายใต้สัญญาเช่า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E27138" w14:textId="77777777" w:rsidR="00091D31" w:rsidRPr="004517A7" w:rsidRDefault="00091D31" w:rsidP="0072672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9,619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14:paraId="331E5992" w14:textId="77777777" w:rsidR="00091D31" w:rsidRPr="004517A7" w:rsidRDefault="00091D31" w:rsidP="0072672F">
            <w:pPr>
              <w:tabs>
                <w:tab w:val="decimal" w:pos="830"/>
              </w:tabs>
              <w:snapToGrid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E5F02EB" w14:textId="77777777" w:rsidR="00091D31" w:rsidRPr="004517A7" w:rsidRDefault="00091D31" w:rsidP="0072672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(4,462)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FFB2C9" w14:textId="77777777" w:rsidR="00091D31" w:rsidRPr="004517A7" w:rsidRDefault="00091D31" w:rsidP="0072672F">
            <w:pPr>
              <w:tabs>
                <w:tab w:val="decimal" w:pos="989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57A9274" w14:textId="77777777" w:rsidR="00091D31" w:rsidRPr="004517A7" w:rsidRDefault="00091D31" w:rsidP="0072672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511FEA" w14:textId="77777777" w:rsidR="00091D31" w:rsidRPr="004517A7" w:rsidRDefault="00091D31" w:rsidP="0072672F">
            <w:pPr>
              <w:tabs>
                <w:tab w:val="decimal" w:pos="989"/>
              </w:tabs>
              <w:snapToGrid w:val="0"/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42418E" w14:textId="77777777" w:rsidR="00091D31" w:rsidRPr="004517A7" w:rsidRDefault="00091D31" w:rsidP="0072672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D9AD7E" w14:textId="77777777" w:rsidR="00091D31" w:rsidRPr="004517A7" w:rsidRDefault="00091D31" w:rsidP="0072672F">
            <w:pPr>
              <w:tabs>
                <w:tab w:val="decimal" w:pos="989"/>
              </w:tabs>
              <w:snapToGrid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E18A7F" w14:textId="77777777" w:rsidR="00091D31" w:rsidRPr="004517A7" w:rsidRDefault="00091D31" w:rsidP="0072672F">
            <w:pPr>
              <w:tabs>
                <w:tab w:val="decimal" w:pos="805"/>
                <w:tab w:val="decimal" w:pos="895"/>
              </w:tabs>
              <w:snapToGrid w:val="0"/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5,157</w:t>
            </w:r>
          </w:p>
        </w:tc>
      </w:tr>
    </w:tbl>
    <w:p w14:paraId="5A802BAF" w14:textId="69667466" w:rsidR="0042758C" w:rsidRPr="004517A7" w:rsidRDefault="0042758C" w:rsidP="00B069D7">
      <w:pPr>
        <w:tabs>
          <w:tab w:val="left" w:pos="360"/>
        </w:tabs>
        <w:spacing w:after="120"/>
        <w:jc w:val="thaiDistribute"/>
        <w:rPr>
          <w:rFonts w:ascii="Angsana New" w:hAnsi="Angsana New"/>
          <w:color w:val="000000" w:themeColor="text1"/>
          <w:spacing w:val="-2"/>
          <w:sz w:val="6"/>
          <w:szCs w:val="6"/>
          <w:lang w:val="en-GB"/>
        </w:rPr>
      </w:pPr>
    </w:p>
    <w:p w14:paraId="1A8C5ECC" w14:textId="77777777" w:rsidR="0042758C" w:rsidRPr="004517A7" w:rsidRDefault="0042758C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pacing w:val="-2"/>
          <w:sz w:val="6"/>
          <w:szCs w:val="6"/>
          <w:lang w:val="en-GB"/>
        </w:rPr>
      </w:pPr>
      <w:r w:rsidRPr="004517A7">
        <w:rPr>
          <w:rFonts w:ascii="Angsana New" w:hAnsi="Angsana New"/>
          <w:color w:val="000000" w:themeColor="text1"/>
          <w:spacing w:val="-2"/>
          <w:sz w:val="6"/>
          <w:szCs w:val="6"/>
          <w:lang w:val="en-GB"/>
        </w:rPr>
        <w:br w:type="page"/>
      </w:r>
    </w:p>
    <w:bookmarkEnd w:id="3"/>
    <w:p w14:paraId="40E2798E" w14:textId="2F7DE7C7" w:rsidR="009A149F" w:rsidRPr="004517A7" w:rsidRDefault="009A149F" w:rsidP="005850F4">
      <w:pPr>
        <w:pStyle w:val="ListParagraph"/>
        <w:numPr>
          <w:ilvl w:val="0"/>
          <w:numId w:val="1"/>
        </w:numPr>
        <w:tabs>
          <w:tab w:val="left" w:pos="426"/>
        </w:tabs>
        <w:spacing w:before="240" w:line="240" w:lineRule="atLeast"/>
        <w:ind w:hanging="45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lastRenderedPageBreak/>
        <w:t>ลูกหนี้การค้าและลูกหนี้หมุนเวียนอื่น</w:t>
      </w:r>
    </w:p>
    <w:p w14:paraId="4B5E2110" w14:textId="6F085628" w:rsidR="009A149F" w:rsidRPr="004517A7" w:rsidRDefault="0060363C" w:rsidP="005850F4">
      <w:pPr>
        <w:tabs>
          <w:tab w:val="left" w:pos="426"/>
        </w:tabs>
        <w:spacing w:before="120" w:after="120"/>
        <w:ind w:left="426" w:hanging="426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  <w:r w:rsidRPr="004517A7">
        <w:rPr>
          <w:rFonts w:ascii="Angsana New" w:hAnsi="Angsana New"/>
          <w:color w:val="000000" w:themeColor="text1"/>
          <w:spacing w:val="-2"/>
          <w:sz w:val="28"/>
        </w:rPr>
        <w:t>7.1</w:t>
      </w:r>
      <w:r w:rsidRPr="004517A7">
        <w:rPr>
          <w:rFonts w:ascii="Angsana New" w:hAnsi="Angsana New"/>
          <w:color w:val="000000" w:themeColor="text1"/>
          <w:spacing w:val="-2"/>
          <w:sz w:val="28"/>
        </w:rPr>
        <w:tab/>
      </w:r>
      <w:r w:rsidR="009A149F" w:rsidRPr="004517A7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ลูกหนี้การค้าและลูกหนี้หมุนเวียนอื่น ณ วันที่ </w:t>
      </w:r>
      <w:r w:rsidR="009A149F" w:rsidRPr="004517A7">
        <w:rPr>
          <w:rFonts w:ascii="Angsana New" w:hAnsi="Angsana New" w:hint="cs"/>
          <w:color w:val="000000" w:themeColor="text1"/>
          <w:spacing w:val="-2"/>
          <w:sz w:val="28"/>
        </w:rPr>
        <w:t xml:space="preserve">31 </w:t>
      </w:r>
      <w:r w:rsidR="009A149F" w:rsidRPr="004517A7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ธันวาคม </w:t>
      </w:r>
      <w:r w:rsidR="009A149F" w:rsidRPr="004517A7">
        <w:rPr>
          <w:rFonts w:ascii="Angsana New" w:hAnsi="Angsana New" w:hint="cs"/>
          <w:color w:val="000000" w:themeColor="text1"/>
          <w:spacing w:val="-2"/>
          <w:sz w:val="28"/>
        </w:rPr>
        <w:t>256</w:t>
      </w:r>
      <w:r w:rsidR="0001635B" w:rsidRPr="004517A7">
        <w:rPr>
          <w:rFonts w:ascii="Angsana New" w:hAnsi="Angsana New"/>
          <w:color w:val="000000" w:themeColor="text1"/>
          <w:spacing w:val="-2"/>
          <w:sz w:val="28"/>
        </w:rPr>
        <w:t>4</w:t>
      </w:r>
      <w:r w:rsidR="009A149F" w:rsidRPr="004517A7">
        <w:rPr>
          <w:rFonts w:ascii="Angsana New" w:hAnsi="Angsana New" w:hint="cs"/>
          <w:color w:val="000000" w:themeColor="text1"/>
          <w:spacing w:val="-2"/>
          <w:sz w:val="28"/>
        </w:rPr>
        <w:t xml:space="preserve"> </w:t>
      </w:r>
      <w:r w:rsidR="009A149F" w:rsidRPr="004517A7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และ </w:t>
      </w:r>
      <w:r w:rsidR="009A149F" w:rsidRPr="004517A7">
        <w:rPr>
          <w:rFonts w:ascii="Angsana New" w:hAnsi="Angsana New" w:hint="cs"/>
          <w:color w:val="000000" w:themeColor="text1"/>
          <w:spacing w:val="-2"/>
          <w:sz w:val="28"/>
        </w:rPr>
        <w:t>256</w:t>
      </w:r>
      <w:r w:rsidR="0001635B" w:rsidRPr="004517A7">
        <w:rPr>
          <w:rFonts w:ascii="Angsana New" w:hAnsi="Angsana New"/>
          <w:color w:val="000000" w:themeColor="text1"/>
          <w:spacing w:val="-2"/>
          <w:sz w:val="28"/>
        </w:rPr>
        <w:t>3</w:t>
      </w:r>
      <w:r w:rsidR="009A149F" w:rsidRPr="004517A7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ประกอบด้วย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176"/>
        <w:gridCol w:w="994"/>
        <w:gridCol w:w="90"/>
        <w:gridCol w:w="1080"/>
      </w:tblGrid>
      <w:tr w:rsidR="009A149F" w:rsidRPr="004517A7" w14:paraId="00A45DEF" w14:textId="77777777" w:rsidTr="0054751B">
        <w:tc>
          <w:tcPr>
            <w:tcW w:w="9000" w:type="dxa"/>
            <w:gridSpan w:val="8"/>
          </w:tcPr>
          <w:p w14:paraId="752752E7" w14:textId="77777777" w:rsidR="009A149F" w:rsidRPr="004517A7" w:rsidRDefault="009A149F" w:rsidP="0054751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9A149F" w:rsidRPr="004517A7" w14:paraId="4E8172CF" w14:textId="77777777" w:rsidTr="0054751B">
        <w:tc>
          <w:tcPr>
            <w:tcW w:w="4320" w:type="dxa"/>
          </w:tcPr>
          <w:p w14:paraId="3CB45099" w14:textId="77777777" w:rsidR="009A149F" w:rsidRPr="004517A7" w:rsidRDefault="009A149F" w:rsidP="0054751B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6C84CEF4" w14:textId="77777777" w:rsidR="009A149F" w:rsidRPr="004517A7" w:rsidRDefault="009A149F" w:rsidP="0054751B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76" w:type="dxa"/>
          </w:tcPr>
          <w:p w14:paraId="3E0455FC" w14:textId="77777777" w:rsidR="009A149F" w:rsidRPr="004517A7" w:rsidRDefault="009A149F" w:rsidP="0054751B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4" w:type="dxa"/>
            <w:gridSpan w:val="3"/>
            <w:tcBorders>
              <w:bottom w:val="single" w:sz="4" w:space="0" w:color="auto"/>
            </w:tcBorders>
            <w:vAlign w:val="bottom"/>
          </w:tcPr>
          <w:p w14:paraId="47637B63" w14:textId="77777777" w:rsidR="009A149F" w:rsidRPr="004517A7" w:rsidRDefault="009A149F" w:rsidP="0054751B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A149F" w:rsidRPr="004517A7" w14:paraId="452C3232" w14:textId="77777777" w:rsidTr="0054751B">
        <w:tc>
          <w:tcPr>
            <w:tcW w:w="4320" w:type="dxa"/>
          </w:tcPr>
          <w:p w14:paraId="571E53FA" w14:textId="77777777" w:rsidR="009A149F" w:rsidRPr="004517A7" w:rsidRDefault="009A149F" w:rsidP="0054751B">
            <w:pPr>
              <w:tabs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188836C" w14:textId="0A1D638E" w:rsidR="009A149F" w:rsidRPr="004517A7" w:rsidRDefault="009A149F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9C511E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0" w:type="dxa"/>
          </w:tcPr>
          <w:p w14:paraId="2D26ABC4" w14:textId="77777777" w:rsidR="009A149F" w:rsidRPr="004517A7" w:rsidRDefault="009A149F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F983666" w14:textId="14374E3B" w:rsidR="009A149F" w:rsidRPr="004517A7" w:rsidRDefault="009A149F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9C511E" w:rsidRPr="004517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76" w:type="dxa"/>
          </w:tcPr>
          <w:p w14:paraId="4D6BC9BC" w14:textId="77777777" w:rsidR="009A149F" w:rsidRPr="004517A7" w:rsidRDefault="009A149F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3B27139A" w14:textId="0248FC30" w:rsidR="009A149F" w:rsidRPr="004517A7" w:rsidRDefault="009A149F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9C511E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0" w:type="dxa"/>
          </w:tcPr>
          <w:p w14:paraId="6527E0C5" w14:textId="77777777" w:rsidR="009A149F" w:rsidRPr="004517A7" w:rsidRDefault="009A149F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E6E000" w14:textId="0D32FD48" w:rsidR="009A149F" w:rsidRPr="004517A7" w:rsidRDefault="009A149F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9C511E" w:rsidRPr="004517A7">
              <w:rPr>
                <w:rFonts w:ascii="Angsana New" w:hAnsi="Angsana New"/>
                <w:sz w:val="28"/>
              </w:rPr>
              <w:t>3</w:t>
            </w:r>
          </w:p>
        </w:tc>
      </w:tr>
      <w:tr w:rsidR="009C511E" w:rsidRPr="004517A7" w14:paraId="183E2C0F" w14:textId="77777777" w:rsidTr="0072672F">
        <w:tc>
          <w:tcPr>
            <w:tcW w:w="4320" w:type="dxa"/>
          </w:tcPr>
          <w:p w14:paraId="4B8E8BF8" w14:textId="127CE8C8" w:rsidR="009C511E" w:rsidRPr="004517A7" w:rsidRDefault="009C511E" w:rsidP="009C511E">
            <w:pPr>
              <w:tabs>
                <w:tab w:val="left" w:pos="27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 ลูกหนี้การค้า</w:t>
            </w:r>
            <w:r w:rsidRPr="004517A7">
              <w:rPr>
                <w:rFonts w:ascii="Angsana New" w:hAnsi="Angsana New" w:hint="cs"/>
                <w:sz w:val="28"/>
              </w:rPr>
              <w:t xml:space="preserve"> - </w:t>
            </w:r>
            <w:r w:rsidRPr="004517A7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  <w:r w:rsidRPr="004517A7">
              <w:rPr>
                <w:rFonts w:ascii="Angsana New" w:hAnsi="Angsana New" w:hint="cs"/>
                <w:sz w:val="28"/>
              </w:rPr>
              <w:t xml:space="preserve"> (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="00D21FD1" w:rsidRPr="004517A7">
              <w:rPr>
                <w:rFonts w:ascii="Angsana New" w:hAnsi="Angsana New"/>
                <w:sz w:val="28"/>
              </w:rPr>
              <w:t>5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69C80D6" w14:textId="39563054" w:rsidR="009C511E" w:rsidRPr="004517A7" w:rsidRDefault="00EE2246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07601E" w14:textId="77777777" w:rsidR="009C511E" w:rsidRPr="004517A7" w:rsidRDefault="009C511E" w:rsidP="009C511E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EFF3897" w14:textId="355BCAC8" w:rsidR="009C511E" w:rsidRPr="004517A7" w:rsidRDefault="009C511E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1,544</w:t>
            </w:r>
          </w:p>
        </w:tc>
        <w:tc>
          <w:tcPr>
            <w:tcW w:w="176" w:type="dxa"/>
            <w:shd w:val="clear" w:color="auto" w:fill="auto"/>
          </w:tcPr>
          <w:p w14:paraId="702ABC97" w14:textId="77777777" w:rsidR="009C511E" w:rsidRPr="004517A7" w:rsidRDefault="009C511E" w:rsidP="009C511E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3291CE7D" w14:textId="5E142152" w:rsidR="009C511E" w:rsidRPr="004517A7" w:rsidRDefault="00EE2246" w:rsidP="009C511E">
            <w:pPr>
              <w:tabs>
                <w:tab w:val="decimal" w:pos="1002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AB5EF7" w14:textId="77777777" w:rsidR="009C511E" w:rsidRPr="004517A7" w:rsidRDefault="009C511E" w:rsidP="009C511E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F66DD22" w14:textId="0C745C53" w:rsidR="009C511E" w:rsidRPr="004517A7" w:rsidRDefault="009C511E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9C511E" w:rsidRPr="004517A7" w14:paraId="15DE8162" w14:textId="77777777" w:rsidTr="0072672F">
        <w:trPr>
          <w:trHeight w:val="74"/>
        </w:trPr>
        <w:tc>
          <w:tcPr>
            <w:tcW w:w="4320" w:type="dxa"/>
          </w:tcPr>
          <w:p w14:paraId="242CF299" w14:textId="05E0FBAC" w:rsidR="009C511E" w:rsidRPr="004517A7" w:rsidRDefault="009C511E" w:rsidP="009C511E">
            <w:pPr>
              <w:tabs>
                <w:tab w:val="left" w:pos="27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 ลูกหนี้การค้า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="00D6764B" w:rsidRPr="004517A7">
              <w:rPr>
                <w:rFonts w:ascii="Angsana New" w:hAnsi="Angsana New"/>
                <w:sz w:val="28"/>
              </w:rPr>
              <w:t>-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6B63A56E" w14:textId="4671DBB4" w:rsidR="009C511E" w:rsidRPr="004517A7" w:rsidRDefault="00EE2246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33</w:t>
            </w:r>
            <w:r w:rsidRPr="004517A7">
              <w:rPr>
                <w:rFonts w:ascii="Angsana New" w:hAnsi="Angsana New"/>
                <w:sz w:val="28"/>
              </w:rPr>
              <w:t>,028</w:t>
            </w:r>
          </w:p>
        </w:tc>
        <w:tc>
          <w:tcPr>
            <w:tcW w:w="90" w:type="dxa"/>
            <w:shd w:val="clear" w:color="auto" w:fill="auto"/>
          </w:tcPr>
          <w:p w14:paraId="68CE6299" w14:textId="77777777" w:rsidR="009C511E" w:rsidRPr="004517A7" w:rsidRDefault="009C511E" w:rsidP="009C511E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A96850" w14:textId="355B2ECF" w:rsidR="009C511E" w:rsidRPr="004517A7" w:rsidRDefault="009C511E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170,192</w:t>
            </w:r>
          </w:p>
        </w:tc>
        <w:tc>
          <w:tcPr>
            <w:tcW w:w="176" w:type="dxa"/>
            <w:shd w:val="clear" w:color="auto" w:fill="auto"/>
          </w:tcPr>
          <w:p w14:paraId="0E13B203" w14:textId="77777777" w:rsidR="009C511E" w:rsidRPr="004517A7" w:rsidRDefault="009C511E" w:rsidP="009C511E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4A0D49D" w14:textId="454F24C0" w:rsidR="009C511E" w:rsidRPr="004517A7" w:rsidRDefault="00EE2246" w:rsidP="009C511E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09555D" w14:textId="77777777" w:rsidR="009C511E" w:rsidRPr="004517A7" w:rsidRDefault="009C511E" w:rsidP="009C511E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1CB1D2" w14:textId="0045763C" w:rsidR="009C511E" w:rsidRPr="004517A7" w:rsidRDefault="009C511E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9C511E" w:rsidRPr="004517A7" w14:paraId="769C870C" w14:textId="77777777" w:rsidTr="0054751B">
        <w:tc>
          <w:tcPr>
            <w:tcW w:w="4320" w:type="dxa"/>
          </w:tcPr>
          <w:p w14:paraId="14165A01" w14:textId="1586B0B6" w:rsidR="009C511E" w:rsidRPr="004517A7" w:rsidRDefault="009C511E" w:rsidP="009C511E">
            <w:pPr>
              <w:tabs>
                <w:tab w:val="left" w:pos="27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 ลูกหนี้อื่น - กิจการที่เกี่ยวข้องกัน</w:t>
            </w:r>
            <w:r w:rsidRPr="004517A7">
              <w:rPr>
                <w:rFonts w:ascii="Angsana New" w:hAnsi="Angsana New" w:hint="cs"/>
                <w:sz w:val="28"/>
              </w:rPr>
              <w:t xml:space="preserve"> (</w:t>
            </w:r>
            <w:r w:rsidRPr="004517A7">
              <w:rPr>
                <w:rFonts w:ascii="Angsana New" w:hAnsi="Angsana New" w:hint="cs"/>
                <w:sz w:val="28"/>
                <w:cs/>
              </w:rPr>
              <w:t>ดูหมายเหตุข้อ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="00D21FD1" w:rsidRPr="004517A7">
              <w:rPr>
                <w:rFonts w:ascii="Angsana New" w:hAnsi="Angsana New"/>
                <w:sz w:val="28"/>
              </w:rPr>
              <w:t>5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3887A431" w14:textId="19066228" w:rsidR="009C511E" w:rsidRPr="004517A7" w:rsidRDefault="00EE2246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46B2BEBF" w14:textId="77777777" w:rsidR="009C511E" w:rsidRPr="004517A7" w:rsidRDefault="009C511E" w:rsidP="009C511E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4C8226" w14:textId="01EDD19B" w:rsidR="009C511E" w:rsidRPr="004517A7" w:rsidRDefault="009C511E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2,200</w:t>
            </w:r>
          </w:p>
        </w:tc>
        <w:tc>
          <w:tcPr>
            <w:tcW w:w="176" w:type="dxa"/>
            <w:shd w:val="clear" w:color="auto" w:fill="auto"/>
          </w:tcPr>
          <w:p w14:paraId="5C29C0B2" w14:textId="77777777" w:rsidR="009C511E" w:rsidRPr="004517A7" w:rsidRDefault="009C511E" w:rsidP="009C511E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48D26526" w14:textId="3FF9C5E9" w:rsidR="009C511E" w:rsidRPr="004517A7" w:rsidRDefault="00EE2246" w:rsidP="009C511E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6,107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7F3FA4" w14:textId="77777777" w:rsidR="009C511E" w:rsidRPr="004517A7" w:rsidRDefault="009C511E" w:rsidP="009C511E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B95272" w14:textId="33DD76FB" w:rsidR="009C511E" w:rsidRPr="004517A7" w:rsidRDefault="009C511E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 xml:space="preserve"> 8,2</w:t>
            </w:r>
            <w:r w:rsidRPr="004517A7">
              <w:rPr>
                <w:rFonts w:ascii="Angsana New" w:hAnsi="Angsana New"/>
                <w:sz w:val="28"/>
              </w:rPr>
              <w:t>14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</w:p>
        </w:tc>
      </w:tr>
      <w:tr w:rsidR="009C511E" w:rsidRPr="004517A7" w14:paraId="2801FB0C" w14:textId="77777777" w:rsidTr="0054751B">
        <w:tc>
          <w:tcPr>
            <w:tcW w:w="4320" w:type="dxa"/>
          </w:tcPr>
          <w:p w14:paraId="6DF5DAEE" w14:textId="0F67E5D4" w:rsidR="009C511E" w:rsidRPr="004517A7" w:rsidRDefault="009C511E" w:rsidP="009C511E">
            <w:pPr>
              <w:tabs>
                <w:tab w:val="left" w:pos="27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 ลูกหนี้อื่น </w:t>
            </w:r>
            <w:r w:rsidR="00D6764B" w:rsidRPr="004517A7">
              <w:rPr>
                <w:rFonts w:ascii="Angsana New" w:hAnsi="Angsana New"/>
                <w:sz w:val="28"/>
              </w:rPr>
              <w:t xml:space="preserve">- </w:t>
            </w:r>
            <w:r w:rsidRPr="004517A7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0BDCDB2B" w14:textId="2536C453" w:rsidR="009C511E" w:rsidRPr="004517A7" w:rsidRDefault="00EE2246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358,829</w:t>
            </w:r>
          </w:p>
        </w:tc>
        <w:tc>
          <w:tcPr>
            <w:tcW w:w="90" w:type="dxa"/>
            <w:shd w:val="clear" w:color="auto" w:fill="auto"/>
          </w:tcPr>
          <w:p w14:paraId="32D0BA18" w14:textId="77777777" w:rsidR="009C511E" w:rsidRPr="004517A7" w:rsidRDefault="009C511E" w:rsidP="009C511E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7FEA69" w14:textId="525523BA" w:rsidR="009C511E" w:rsidRPr="004517A7" w:rsidRDefault="009C511E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149,356</w:t>
            </w:r>
          </w:p>
        </w:tc>
        <w:tc>
          <w:tcPr>
            <w:tcW w:w="176" w:type="dxa"/>
            <w:shd w:val="clear" w:color="auto" w:fill="auto"/>
          </w:tcPr>
          <w:p w14:paraId="225080C2" w14:textId="77777777" w:rsidR="009C511E" w:rsidRPr="004517A7" w:rsidRDefault="009C511E" w:rsidP="009C511E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05685850" w14:textId="2E609041" w:rsidR="009C511E" w:rsidRPr="004517A7" w:rsidRDefault="00EE2246" w:rsidP="009C511E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10B3A2" w14:textId="77777777" w:rsidR="009C511E" w:rsidRPr="004517A7" w:rsidRDefault="009C511E" w:rsidP="009C511E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C7F4AB" w14:textId="3DC40698" w:rsidR="009C511E" w:rsidRPr="004517A7" w:rsidRDefault="009C511E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 xml:space="preserve"> 88,</w:t>
            </w:r>
            <w:r w:rsidRPr="004517A7">
              <w:rPr>
                <w:rFonts w:ascii="Angsana New" w:hAnsi="Angsana New"/>
                <w:sz w:val="28"/>
              </w:rPr>
              <w:t>789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</w:p>
        </w:tc>
      </w:tr>
      <w:tr w:rsidR="009C511E" w:rsidRPr="004517A7" w14:paraId="1FCC1314" w14:textId="77777777" w:rsidTr="0054751B">
        <w:tc>
          <w:tcPr>
            <w:tcW w:w="4320" w:type="dxa"/>
          </w:tcPr>
          <w:p w14:paraId="6F08B44D" w14:textId="2E8A3137" w:rsidR="009C511E" w:rsidRPr="004517A7" w:rsidRDefault="009C511E" w:rsidP="009C511E">
            <w:pPr>
              <w:tabs>
                <w:tab w:val="left" w:pos="27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 รายได้ค้างรับ - กิจการที่เกี่ยวข้องกัน</w:t>
            </w:r>
            <w:r w:rsidRPr="004517A7">
              <w:rPr>
                <w:rFonts w:ascii="Angsana New" w:hAnsi="Angsana New" w:hint="cs"/>
                <w:sz w:val="28"/>
              </w:rPr>
              <w:t xml:space="preserve"> (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="00D21FD1" w:rsidRPr="004517A7">
              <w:rPr>
                <w:rFonts w:ascii="Angsana New" w:hAnsi="Angsana New"/>
                <w:sz w:val="28"/>
              </w:rPr>
              <w:t>5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3BF9EFF9" w14:textId="41166DBB" w:rsidR="009C511E" w:rsidRPr="004517A7" w:rsidRDefault="00EE2246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7802FD" w14:textId="77777777" w:rsidR="009C511E" w:rsidRPr="004517A7" w:rsidRDefault="009C511E" w:rsidP="009C511E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D179473" w14:textId="239F8034" w:rsidR="009C511E" w:rsidRPr="004517A7" w:rsidRDefault="009C511E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328</w:t>
            </w:r>
          </w:p>
        </w:tc>
        <w:tc>
          <w:tcPr>
            <w:tcW w:w="176" w:type="dxa"/>
            <w:shd w:val="clear" w:color="auto" w:fill="auto"/>
          </w:tcPr>
          <w:p w14:paraId="6CA6F962" w14:textId="77777777" w:rsidR="009C511E" w:rsidRPr="004517A7" w:rsidRDefault="009C511E" w:rsidP="009C511E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5CBA1D3C" w14:textId="498AEA73" w:rsidR="009C511E" w:rsidRPr="004517A7" w:rsidRDefault="00EE2246" w:rsidP="009C511E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0071B8" w14:textId="77777777" w:rsidR="009C511E" w:rsidRPr="004517A7" w:rsidRDefault="009C511E" w:rsidP="009C511E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B178167" w14:textId="72F25BF9" w:rsidR="009C511E" w:rsidRPr="004517A7" w:rsidRDefault="009C511E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 xml:space="preserve"> 520 </w:t>
            </w:r>
          </w:p>
        </w:tc>
      </w:tr>
      <w:tr w:rsidR="009C511E" w:rsidRPr="004517A7" w14:paraId="1322795B" w14:textId="77777777" w:rsidTr="0054751B">
        <w:tc>
          <w:tcPr>
            <w:tcW w:w="4320" w:type="dxa"/>
          </w:tcPr>
          <w:p w14:paraId="7304A4C1" w14:textId="3C2293CA" w:rsidR="009C511E" w:rsidRPr="004517A7" w:rsidRDefault="009C511E" w:rsidP="009C511E">
            <w:pPr>
              <w:tabs>
                <w:tab w:val="left" w:pos="27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 รายได้ค้างรับ </w:t>
            </w:r>
            <w:r w:rsidR="00D6764B" w:rsidRPr="004517A7">
              <w:rPr>
                <w:rFonts w:ascii="Angsana New" w:hAnsi="Angsana New"/>
                <w:sz w:val="28"/>
              </w:rPr>
              <w:t>-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4316CB0" w14:textId="65AA6A74" w:rsidR="009C511E" w:rsidRPr="004517A7" w:rsidRDefault="00EE2246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6,677</w:t>
            </w:r>
          </w:p>
        </w:tc>
        <w:tc>
          <w:tcPr>
            <w:tcW w:w="90" w:type="dxa"/>
            <w:shd w:val="clear" w:color="auto" w:fill="auto"/>
          </w:tcPr>
          <w:p w14:paraId="4723570E" w14:textId="77777777" w:rsidR="009C511E" w:rsidRPr="004517A7" w:rsidRDefault="009C511E" w:rsidP="009C511E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1CF99FD" w14:textId="38383416" w:rsidR="009C511E" w:rsidRPr="004517A7" w:rsidRDefault="009C511E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7,689</w:t>
            </w:r>
          </w:p>
        </w:tc>
        <w:tc>
          <w:tcPr>
            <w:tcW w:w="176" w:type="dxa"/>
            <w:shd w:val="clear" w:color="auto" w:fill="auto"/>
          </w:tcPr>
          <w:p w14:paraId="045359F4" w14:textId="77777777" w:rsidR="009C511E" w:rsidRPr="004517A7" w:rsidRDefault="009C511E" w:rsidP="009C511E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0CAE8D5B" w14:textId="4F517694" w:rsidR="009C511E" w:rsidRPr="004517A7" w:rsidRDefault="00EE2246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7199E0" w14:textId="77777777" w:rsidR="009C511E" w:rsidRPr="004517A7" w:rsidRDefault="009C511E" w:rsidP="009C511E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28FA98" w14:textId="024ABBAC" w:rsidR="009C511E" w:rsidRPr="004517A7" w:rsidRDefault="009C511E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 xml:space="preserve"> -   </w:t>
            </w:r>
          </w:p>
        </w:tc>
      </w:tr>
      <w:tr w:rsidR="009C511E" w:rsidRPr="004517A7" w14:paraId="524582EF" w14:textId="77777777" w:rsidTr="0072672F">
        <w:tc>
          <w:tcPr>
            <w:tcW w:w="4320" w:type="dxa"/>
          </w:tcPr>
          <w:p w14:paraId="2C964D42" w14:textId="2F9D241D" w:rsidR="009C511E" w:rsidRPr="004517A7" w:rsidRDefault="009C511E" w:rsidP="009C511E">
            <w:pPr>
              <w:tabs>
                <w:tab w:val="left" w:pos="27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 ดอกเบี้ยค้างรับ - กิจการที่เกี่ยวข้องกัน </w:t>
            </w: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="00D21FD1" w:rsidRPr="004517A7">
              <w:rPr>
                <w:rFonts w:ascii="Angsana New" w:hAnsi="Angsana New"/>
                <w:sz w:val="28"/>
              </w:rPr>
              <w:t>5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D1EB578" w14:textId="0EBE9FB0" w:rsidR="009C511E" w:rsidRPr="004517A7" w:rsidRDefault="00EE2246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3,218</w:t>
            </w:r>
          </w:p>
        </w:tc>
        <w:tc>
          <w:tcPr>
            <w:tcW w:w="90" w:type="dxa"/>
            <w:shd w:val="clear" w:color="auto" w:fill="auto"/>
          </w:tcPr>
          <w:p w14:paraId="3E2483ED" w14:textId="77777777" w:rsidR="009C511E" w:rsidRPr="004517A7" w:rsidRDefault="009C511E" w:rsidP="009C511E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E5F1F1" w14:textId="41D0FBC9" w:rsidR="009C511E" w:rsidRPr="004517A7" w:rsidRDefault="009C511E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10,775</w:t>
            </w:r>
          </w:p>
        </w:tc>
        <w:tc>
          <w:tcPr>
            <w:tcW w:w="176" w:type="dxa"/>
            <w:shd w:val="clear" w:color="auto" w:fill="auto"/>
          </w:tcPr>
          <w:p w14:paraId="257F7209" w14:textId="77777777" w:rsidR="009C511E" w:rsidRPr="004517A7" w:rsidRDefault="009C511E" w:rsidP="009C511E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254681B0" w14:textId="5C2B5140" w:rsidR="009C511E" w:rsidRPr="004517A7" w:rsidRDefault="00EE2246" w:rsidP="009C511E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126,395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E9FC2E" w14:textId="77777777" w:rsidR="009C511E" w:rsidRPr="004517A7" w:rsidRDefault="009C511E" w:rsidP="009C511E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7C2FE0" w14:textId="2B002100" w:rsidR="009C511E" w:rsidRPr="004517A7" w:rsidRDefault="009C511E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 xml:space="preserve"> 97,085 </w:t>
            </w:r>
          </w:p>
        </w:tc>
      </w:tr>
      <w:tr w:rsidR="009C511E" w:rsidRPr="004517A7" w14:paraId="47FE3FC2" w14:textId="77777777" w:rsidTr="0054751B">
        <w:tc>
          <w:tcPr>
            <w:tcW w:w="4320" w:type="dxa"/>
          </w:tcPr>
          <w:p w14:paraId="4FBCED81" w14:textId="77777777" w:rsidR="009C511E" w:rsidRPr="004517A7" w:rsidRDefault="009C511E" w:rsidP="009C511E">
            <w:pPr>
              <w:tabs>
                <w:tab w:val="left" w:pos="27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 ดอกเบี้ยค้างรับ -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DF0502C" w14:textId="617A8B55" w:rsidR="009C511E" w:rsidRPr="004517A7" w:rsidRDefault="00EE2246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1,111</w:t>
            </w:r>
          </w:p>
        </w:tc>
        <w:tc>
          <w:tcPr>
            <w:tcW w:w="90" w:type="dxa"/>
            <w:shd w:val="clear" w:color="auto" w:fill="auto"/>
          </w:tcPr>
          <w:p w14:paraId="27406773" w14:textId="77777777" w:rsidR="009C511E" w:rsidRPr="004517A7" w:rsidRDefault="009C511E" w:rsidP="009C511E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CD7AD8" w14:textId="18177C6A" w:rsidR="009C511E" w:rsidRPr="004517A7" w:rsidRDefault="009C511E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238</w:t>
            </w:r>
          </w:p>
        </w:tc>
        <w:tc>
          <w:tcPr>
            <w:tcW w:w="176" w:type="dxa"/>
            <w:shd w:val="clear" w:color="auto" w:fill="auto"/>
          </w:tcPr>
          <w:p w14:paraId="21EEA908" w14:textId="77777777" w:rsidR="009C511E" w:rsidRPr="004517A7" w:rsidRDefault="009C511E" w:rsidP="009C511E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5BD7556C" w14:textId="433D97EE" w:rsidR="009C511E" w:rsidRPr="004517A7" w:rsidRDefault="00EE2246" w:rsidP="009C511E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1,011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F4EEF1" w14:textId="77777777" w:rsidR="009C511E" w:rsidRPr="004517A7" w:rsidRDefault="009C511E" w:rsidP="009C511E">
            <w:pPr>
              <w:tabs>
                <w:tab w:val="decimal" w:pos="100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57F842B" w14:textId="50B5751D" w:rsidR="009C511E" w:rsidRPr="004517A7" w:rsidRDefault="009C511E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 xml:space="preserve"> 237 </w:t>
            </w:r>
          </w:p>
        </w:tc>
      </w:tr>
      <w:tr w:rsidR="009C511E" w:rsidRPr="004517A7" w14:paraId="366D9642" w14:textId="77777777" w:rsidTr="0054751B">
        <w:tc>
          <w:tcPr>
            <w:tcW w:w="4320" w:type="dxa"/>
          </w:tcPr>
          <w:p w14:paraId="7FE0E305" w14:textId="77777777" w:rsidR="009C511E" w:rsidRPr="004517A7" w:rsidRDefault="009C511E" w:rsidP="009C511E">
            <w:pPr>
              <w:tabs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 ภาษีซื้อรอเรียกคืน</w:t>
            </w:r>
          </w:p>
        </w:tc>
        <w:tc>
          <w:tcPr>
            <w:tcW w:w="1170" w:type="dxa"/>
            <w:shd w:val="clear" w:color="auto" w:fill="auto"/>
          </w:tcPr>
          <w:p w14:paraId="71722615" w14:textId="5C3C4A37" w:rsidR="009C511E" w:rsidRPr="004517A7" w:rsidRDefault="00EE2246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75,214</w:t>
            </w:r>
          </w:p>
        </w:tc>
        <w:tc>
          <w:tcPr>
            <w:tcW w:w="90" w:type="dxa"/>
            <w:shd w:val="clear" w:color="auto" w:fill="auto"/>
          </w:tcPr>
          <w:p w14:paraId="432BE9CA" w14:textId="77777777" w:rsidR="009C511E" w:rsidRPr="004517A7" w:rsidRDefault="009C511E" w:rsidP="009C511E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B4D576" w14:textId="771C78D0" w:rsidR="009C511E" w:rsidRPr="004517A7" w:rsidRDefault="009C511E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8,522</w:t>
            </w:r>
          </w:p>
        </w:tc>
        <w:tc>
          <w:tcPr>
            <w:tcW w:w="176" w:type="dxa"/>
            <w:shd w:val="clear" w:color="auto" w:fill="auto"/>
          </w:tcPr>
          <w:p w14:paraId="626DB2A2" w14:textId="77777777" w:rsidR="009C511E" w:rsidRPr="004517A7" w:rsidRDefault="009C511E" w:rsidP="009C511E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256AD57B" w14:textId="797AA2A4" w:rsidR="009C511E" w:rsidRPr="004517A7" w:rsidRDefault="00EE2246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2,391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8CA75A" w14:textId="77777777" w:rsidR="009C511E" w:rsidRPr="004517A7" w:rsidRDefault="009C511E" w:rsidP="009C511E">
            <w:pPr>
              <w:tabs>
                <w:tab w:val="decimal" w:pos="100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4FCEF1A" w14:textId="201E8A59" w:rsidR="009C511E" w:rsidRPr="004517A7" w:rsidRDefault="009C511E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 xml:space="preserve"> -   </w:t>
            </w:r>
          </w:p>
        </w:tc>
      </w:tr>
      <w:tr w:rsidR="009C511E" w:rsidRPr="004517A7" w14:paraId="7DDE6F84" w14:textId="77777777" w:rsidTr="0054751B">
        <w:tc>
          <w:tcPr>
            <w:tcW w:w="4320" w:type="dxa"/>
          </w:tcPr>
          <w:p w14:paraId="252A2557" w14:textId="77777777" w:rsidR="009C511E" w:rsidRPr="004517A7" w:rsidRDefault="009C511E" w:rsidP="009C511E">
            <w:pPr>
              <w:tabs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 ภาษีซื้อรอใช้สิทธิ</w:t>
            </w:r>
          </w:p>
        </w:tc>
        <w:tc>
          <w:tcPr>
            <w:tcW w:w="1170" w:type="dxa"/>
            <w:shd w:val="clear" w:color="auto" w:fill="auto"/>
          </w:tcPr>
          <w:p w14:paraId="5CE73965" w14:textId="3DE157E3" w:rsidR="009C511E" w:rsidRPr="004517A7" w:rsidRDefault="00EE2246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6,</w:t>
            </w:r>
            <w:r w:rsidR="00D21FD1" w:rsidRPr="004517A7">
              <w:rPr>
                <w:rFonts w:ascii="Angsana New" w:hAnsi="Angsana New"/>
                <w:sz w:val="28"/>
              </w:rPr>
              <w:t>1</w:t>
            </w:r>
            <w:r w:rsidRPr="004517A7">
              <w:rPr>
                <w:rFonts w:ascii="Angsana New" w:hAnsi="Angsana New"/>
                <w:sz w:val="28"/>
              </w:rPr>
              <w:t>02</w:t>
            </w:r>
          </w:p>
        </w:tc>
        <w:tc>
          <w:tcPr>
            <w:tcW w:w="90" w:type="dxa"/>
            <w:shd w:val="clear" w:color="auto" w:fill="auto"/>
          </w:tcPr>
          <w:p w14:paraId="2D91B9C6" w14:textId="77777777" w:rsidR="009C511E" w:rsidRPr="004517A7" w:rsidRDefault="009C511E" w:rsidP="009C511E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A90B1DA" w14:textId="17794B55" w:rsidR="009C511E" w:rsidRPr="004517A7" w:rsidRDefault="009C511E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33,773</w:t>
            </w:r>
          </w:p>
        </w:tc>
        <w:tc>
          <w:tcPr>
            <w:tcW w:w="176" w:type="dxa"/>
            <w:shd w:val="clear" w:color="auto" w:fill="auto"/>
          </w:tcPr>
          <w:p w14:paraId="2C03D8A1" w14:textId="77777777" w:rsidR="009C511E" w:rsidRPr="004517A7" w:rsidRDefault="009C511E" w:rsidP="009C511E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2A9A6990" w14:textId="53D70B5E" w:rsidR="009C511E" w:rsidRPr="004517A7" w:rsidRDefault="00EE2246" w:rsidP="009C511E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D08153" w14:textId="77777777" w:rsidR="009C511E" w:rsidRPr="004517A7" w:rsidRDefault="009C511E" w:rsidP="009C511E">
            <w:pPr>
              <w:tabs>
                <w:tab w:val="decimal" w:pos="10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FDEF9E" w14:textId="0EDB6772" w:rsidR="009C511E" w:rsidRPr="004517A7" w:rsidRDefault="009C511E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 xml:space="preserve"> 1,563 </w:t>
            </w:r>
          </w:p>
        </w:tc>
      </w:tr>
      <w:tr w:rsidR="009C511E" w:rsidRPr="004517A7" w14:paraId="6F153735" w14:textId="77777777" w:rsidTr="0054751B">
        <w:tc>
          <w:tcPr>
            <w:tcW w:w="4320" w:type="dxa"/>
          </w:tcPr>
          <w:p w14:paraId="59690E91" w14:textId="77777777" w:rsidR="009C511E" w:rsidRPr="004517A7" w:rsidRDefault="009C511E" w:rsidP="009C511E">
            <w:pPr>
              <w:tabs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 ภาษีเงินได้ถูกหัก ณ ที่จ่ายรอเรียกคืน</w:t>
            </w:r>
          </w:p>
        </w:tc>
        <w:tc>
          <w:tcPr>
            <w:tcW w:w="1170" w:type="dxa"/>
            <w:shd w:val="clear" w:color="auto" w:fill="auto"/>
          </w:tcPr>
          <w:p w14:paraId="2E60B502" w14:textId="4C0BA862" w:rsidR="009C511E" w:rsidRPr="004517A7" w:rsidRDefault="00EE2246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0CC985" w14:textId="77777777" w:rsidR="009C511E" w:rsidRPr="004517A7" w:rsidRDefault="009C511E" w:rsidP="009C511E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89BCB35" w14:textId="2D787ADB" w:rsidR="009C511E" w:rsidRPr="004517A7" w:rsidRDefault="009C511E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4,463</w:t>
            </w:r>
          </w:p>
        </w:tc>
        <w:tc>
          <w:tcPr>
            <w:tcW w:w="176" w:type="dxa"/>
            <w:shd w:val="clear" w:color="auto" w:fill="auto"/>
          </w:tcPr>
          <w:p w14:paraId="4BCF8C91" w14:textId="77777777" w:rsidR="009C511E" w:rsidRPr="004517A7" w:rsidRDefault="009C511E" w:rsidP="009C511E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7450681F" w14:textId="7BDBEB63" w:rsidR="009C511E" w:rsidRPr="004517A7" w:rsidRDefault="00EE2246" w:rsidP="009C511E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B7581C" w14:textId="77777777" w:rsidR="009C511E" w:rsidRPr="004517A7" w:rsidRDefault="009C511E" w:rsidP="009C511E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3BC04E9" w14:textId="616F476F" w:rsidR="009C511E" w:rsidRPr="004517A7" w:rsidRDefault="009C511E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 xml:space="preserve"> 2,529 </w:t>
            </w:r>
          </w:p>
        </w:tc>
      </w:tr>
      <w:tr w:rsidR="009C511E" w:rsidRPr="004517A7" w14:paraId="54CFA210" w14:textId="77777777" w:rsidTr="0054751B">
        <w:tc>
          <w:tcPr>
            <w:tcW w:w="4320" w:type="dxa"/>
          </w:tcPr>
          <w:p w14:paraId="1BF3E0EB" w14:textId="77777777" w:rsidR="009C511E" w:rsidRPr="004517A7" w:rsidRDefault="009C511E" w:rsidP="009C511E">
            <w:pPr>
              <w:tabs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 ภาษีเงินได้ถูกหัก ณ ที่จ่ายรอใช้สิทธิ</w:t>
            </w:r>
          </w:p>
        </w:tc>
        <w:tc>
          <w:tcPr>
            <w:tcW w:w="1170" w:type="dxa"/>
            <w:shd w:val="clear" w:color="auto" w:fill="auto"/>
          </w:tcPr>
          <w:p w14:paraId="76086A2A" w14:textId="0905E32E" w:rsidR="009C511E" w:rsidRPr="004517A7" w:rsidRDefault="00EE2246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7,400</w:t>
            </w:r>
          </w:p>
        </w:tc>
        <w:tc>
          <w:tcPr>
            <w:tcW w:w="90" w:type="dxa"/>
            <w:shd w:val="clear" w:color="auto" w:fill="auto"/>
          </w:tcPr>
          <w:p w14:paraId="3BDDC272" w14:textId="77777777" w:rsidR="009C511E" w:rsidRPr="004517A7" w:rsidRDefault="009C511E" w:rsidP="009C511E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5796C8D" w14:textId="6C1876BC" w:rsidR="009C511E" w:rsidRPr="004517A7" w:rsidRDefault="009C511E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9,086</w:t>
            </w:r>
          </w:p>
        </w:tc>
        <w:tc>
          <w:tcPr>
            <w:tcW w:w="176" w:type="dxa"/>
            <w:shd w:val="clear" w:color="auto" w:fill="auto"/>
          </w:tcPr>
          <w:p w14:paraId="5E462E98" w14:textId="77777777" w:rsidR="009C511E" w:rsidRPr="004517A7" w:rsidRDefault="009C511E" w:rsidP="009C511E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45766119" w14:textId="2BDC1620" w:rsidR="009C511E" w:rsidRPr="004517A7" w:rsidRDefault="00EE2246" w:rsidP="009C511E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3,946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77DACA" w14:textId="77777777" w:rsidR="009C511E" w:rsidRPr="004517A7" w:rsidRDefault="009C511E" w:rsidP="009C511E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116800" w14:textId="79E05B0D" w:rsidR="009C511E" w:rsidRPr="004517A7" w:rsidRDefault="009C511E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 xml:space="preserve"> 4,148 </w:t>
            </w:r>
          </w:p>
        </w:tc>
      </w:tr>
      <w:tr w:rsidR="009C511E" w:rsidRPr="004517A7" w14:paraId="480EAAFD" w14:textId="77777777" w:rsidTr="0054751B">
        <w:tc>
          <w:tcPr>
            <w:tcW w:w="4320" w:type="dxa"/>
            <w:vAlign w:val="bottom"/>
          </w:tcPr>
          <w:p w14:paraId="3C892664" w14:textId="77777777" w:rsidR="009C511E" w:rsidRPr="004517A7" w:rsidRDefault="009C511E" w:rsidP="009C511E">
            <w:pPr>
              <w:tabs>
                <w:tab w:val="left" w:pos="27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 เงินจ่ายล่วงหน้าให้พนักงาน</w:t>
            </w:r>
          </w:p>
        </w:tc>
        <w:tc>
          <w:tcPr>
            <w:tcW w:w="1170" w:type="dxa"/>
            <w:shd w:val="clear" w:color="auto" w:fill="auto"/>
          </w:tcPr>
          <w:p w14:paraId="7492975A" w14:textId="7EF6EA27" w:rsidR="009C511E" w:rsidRPr="004517A7" w:rsidRDefault="00D21FD1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29,576</w:t>
            </w:r>
          </w:p>
        </w:tc>
        <w:tc>
          <w:tcPr>
            <w:tcW w:w="90" w:type="dxa"/>
            <w:shd w:val="clear" w:color="auto" w:fill="auto"/>
          </w:tcPr>
          <w:p w14:paraId="36C54D69" w14:textId="77777777" w:rsidR="009C511E" w:rsidRPr="004517A7" w:rsidRDefault="009C511E" w:rsidP="009C511E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A377668" w14:textId="0CAAE7DE" w:rsidR="009C511E" w:rsidRPr="004517A7" w:rsidRDefault="009C511E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35,423</w:t>
            </w:r>
          </w:p>
        </w:tc>
        <w:tc>
          <w:tcPr>
            <w:tcW w:w="176" w:type="dxa"/>
            <w:shd w:val="clear" w:color="auto" w:fill="auto"/>
          </w:tcPr>
          <w:p w14:paraId="4CC655A3" w14:textId="77777777" w:rsidR="009C511E" w:rsidRPr="004517A7" w:rsidRDefault="009C511E" w:rsidP="009C511E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6FD03098" w14:textId="35499647" w:rsidR="009C511E" w:rsidRPr="004517A7" w:rsidRDefault="00EE2246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0E52404" w14:textId="77777777" w:rsidR="009C511E" w:rsidRPr="004517A7" w:rsidRDefault="009C511E" w:rsidP="009C511E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A37D68" w14:textId="5F3A25C7" w:rsidR="009C511E" w:rsidRPr="004517A7" w:rsidRDefault="009C511E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 xml:space="preserve"> -   </w:t>
            </w:r>
          </w:p>
        </w:tc>
      </w:tr>
      <w:tr w:rsidR="009C511E" w:rsidRPr="004517A7" w14:paraId="1DBE13CE" w14:textId="77777777" w:rsidTr="0054751B">
        <w:tc>
          <w:tcPr>
            <w:tcW w:w="4320" w:type="dxa"/>
            <w:vAlign w:val="bottom"/>
          </w:tcPr>
          <w:p w14:paraId="75C28C31" w14:textId="77777777" w:rsidR="009C511E" w:rsidRPr="004517A7" w:rsidRDefault="009C511E" w:rsidP="009C511E">
            <w:pPr>
              <w:tabs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 ค่าใช้จ่ายจ่ายล่วงหน้า</w:t>
            </w:r>
          </w:p>
        </w:tc>
        <w:tc>
          <w:tcPr>
            <w:tcW w:w="1170" w:type="dxa"/>
            <w:shd w:val="clear" w:color="auto" w:fill="auto"/>
          </w:tcPr>
          <w:p w14:paraId="43891D4D" w14:textId="250C286B" w:rsidR="009C511E" w:rsidRPr="004517A7" w:rsidRDefault="00EE2246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36,</w:t>
            </w:r>
            <w:r w:rsidR="00D21FD1" w:rsidRPr="004517A7">
              <w:rPr>
                <w:rFonts w:ascii="Angsana New" w:hAnsi="Angsana New"/>
                <w:sz w:val="28"/>
              </w:rPr>
              <w:t>430</w:t>
            </w:r>
          </w:p>
        </w:tc>
        <w:tc>
          <w:tcPr>
            <w:tcW w:w="90" w:type="dxa"/>
            <w:shd w:val="clear" w:color="auto" w:fill="auto"/>
          </w:tcPr>
          <w:p w14:paraId="7E35E338" w14:textId="77777777" w:rsidR="009C511E" w:rsidRPr="004517A7" w:rsidRDefault="009C511E" w:rsidP="009C511E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5AC9C9" w14:textId="45B97B03" w:rsidR="009C511E" w:rsidRPr="004517A7" w:rsidRDefault="009C511E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31,180</w:t>
            </w:r>
          </w:p>
        </w:tc>
        <w:tc>
          <w:tcPr>
            <w:tcW w:w="176" w:type="dxa"/>
            <w:shd w:val="clear" w:color="auto" w:fill="auto"/>
          </w:tcPr>
          <w:p w14:paraId="59FC1A54" w14:textId="77777777" w:rsidR="009C511E" w:rsidRPr="004517A7" w:rsidRDefault="009C511E" w:rsidP="009C511E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378B0187" w14:textId="5227C5A4" w:rsidR="009C511E" w:rsidRPr="004517A7" w:rsidRDefault="00EE2246" w:rsidP="009C511E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1,256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C658EE" w14:textId="77777777" w:rsidR="009C511E" w:rsidRPr="004517A7" w:rsidRDefault="009C511E" w:rsidP="009C511E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64E87D6" w14:textId="208D5F6D" w:rsidR="009C511E" w:rsidRPr="004517A7" w:rsidRDefault="009C511E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 xml:space="preserve"> 29,299 </w:t>
            </w:r>
          </w:p>
        </w:tc>
      </w:tr>
      <w:tr w:rsidR="009C511E" w:rsidRPr="004517A7" w14:paraId="0D9E9716" w14:textId="77777777" w:rsidTr="0054751B">
        <w:tc>
          <w:tcPr>
            <w:tcW w:w="4320" w:type="dxa"/>
            <w:vAlign w:val="bottom"/>
          </w:tcPr>
          <w:p w14:paraId="04515538" w14:textId="77777777" w:rsidR="009C511E" w:rsidRPr="004517A7" w:rsidRDefault="009C511E" w:rsidP="009C511E">
            <w:pPr>
              <w:tabs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 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3F0183" w14:textId="25F7FD48" w:rsidR="009C511E" w:rsidRPr="004517A7" w:rsidRDefault="00EE2246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25,42</w:t>
            </w:r>
            <w:r w:rsidR="00D21FD1" w:rsidRPr="004517A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6F29D2F5" w14:textId="77777777" w:rsidR="009C511E" w:rsidRPr="004517A7" w:rsidRDefault="009C511E" w:rsidP="009C511E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8EEF13" w14:textId="635E131A" w:rsidR="009C511E" w:rsidRPr="004517A7" w:rsidRDefault="009C511E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32,264</w:t>
            </w:r>
          </w:p>
        </w:tc>
        <w:tc>
          <w:tcPr>
            <w:tcW w:w="176" w:type="dxa"/>
            <w:shd w:val="clear" w:color="auto" w:fill="auto"/>
          </w:tcPr>
          <w:p w14:paraId="30767F4C" w14:textId="77777777" w:rsidR="009C511E" w:rsidRPr="004517A7" w:rsidRDefault="009C511E" w:rsidP="009C511E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4CFE66D1" w14:textId="054C2C19" w:rsidR="009C511E" w:rsidRPr="004517A7" w:rsidRDefault="00EE2246" w:rsidP="009C511E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BB4275" w14:textId="77777777" w:rsidR="009C511E" w:rsidRPr="004517A7" w:rsidRDefault="009C511E" w:rsidP="009C511E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8F156DF" w14:textId="16822D27" w:rsidR="009C511E" w:rsidRPr="004517A7" w:rsidRDefault="009C511E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 xml:space="preserve"> 1,200 </w:t>
            </w:r>
          </w:p>
        </w:tc>
      </w:tr>
      <w:tr w:rsidR="009C511E" w:rsidRPr="004517A7" w14:paraId="178628DB" w14:textId="77777777" w:rsidTr="0054751B">
        <w:tc>
          <w:tcPr>
            <w:tcW w:w="4320" w:type="dxa"/>
            <w:vAlign w:val="bottom"/>
          </w:tcPr>
          <w:p w14:paraId="1816D3F4" w14:textId="6E8FA907" w:rsidR="009C511E" w:rsidRPr="004517A7" w:rsidRDefault="00E436F4" w:rsidP="009C511E">
            <w:pPr>
              <w:tabs>
                <w:tab w:val="left" w:pos="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9C511E" w:rsidRPr="004517A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ECDEA84" w14:textId="6F5AD61F" w:rsidR="009C511E" w:rsidRPr="004517A7" w:rsidRDefault="00EE2246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</w:t>
            </w:r>
            <w:r w:rsidR="00D21FD1" w:rsidRPr="004517A7">
              <w:rPr>
                <w:rFonts w:ascii="Angsana New" w:hAnsi="Angsana New"/>
                <w:sz w:val="28"/>
              </w:rPr>
              <w:t>83,013</w:t>
            </w:r>
          </w:p>
        </w:tc>
        <w:tc>
          <w:tcPr>
            <w:tcW w:w="90" w:type="dxa"/>
            <w:shd w:val="clear" w:color="auto" w:fill="auto"/>
          </w:tcPr>
          <w:p w14:paraId="7CAAB09A" w14:textId="77777777" w:rsidR="009C511E" w:rsidRPr="004517A7" w:rsidRDefault="009C511E" w:rsidP="009C511E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B45FE4E" w14:textId="5D443644" w:rsidR="009C511E" w:rsidRPr="004517A7" w:rsidRDefault="009C511E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497,033</w:t>
            </w:r>
          </w:p>
        </w:tc>
        <w:tc>
          <w:tcPr>
            <w:tcW w:w="176" w:type="dxa"/>
            <w:shd w:val="clear" w:color="auto" w:fill="auto"/>
          </w:tcPr>
          <w:p w14:paraId="0739C1A5" w14:textId="77777777" w:rsidR="009C511E" w:rsidRPr="004517A7" w:rsidRDefault="009C511E" w:rsidP="009C511E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4DC6791C" w14:textId="03EBA8FA" w:rsidR="009C511E" w:rsidRPr="004517A7" w:rsidRDefault="00EE2246" w:rsidP="009C511E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141,327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20FA6B" w14:textId="77777777" w:rsidR="009C511E" w:rsidRPr="004517A7" w:rsidRDefault="009C511E" w:rsidP="009C511E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633AD24" w14:textId="5E2EB0DB" w:rsidR="009C511E" w:rsidRPr="004517A7" w:rsidRDefault="009C511E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 xml:space="preserve"> 233,584 </w:t>
            </w:r>
          </w:p>
        </w:tc>
      </w:tr>
      <w:tr w:rsidR="009C511E" w:rsidRPr="004517A7" w14:paraId="297577C2" w14:textId="77777777" w:rsidTr="0054751B">
        <w:tc>
          <w:tcPr>
            <w:tcW w:w="4320" w:type="dxa"/>
            <w:vAlign w:val="center"/>
          </w:tcPr>
          <w:p w14:paraId="10DA06D2" w14:textId="185456C6" w:rsidR="009C511E" w:rsidRPr="004517A7" w:rsidRDefault="00E436F4" w:rsidP="009C511E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9C511E" w:rsidRPr="004517A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="009C511E" w:rsidRPr="004517A7">
              <w:rPr>
                <w:rFonts w:ascii="Angsana New" w:hAnsi="Angsana New" w:hint="cs"/>
                <w:sz w:val="28"/>
              </w:rPr>
              <w:t>:</w:t>
            </w:r>
            <w:r w:rsidR="009C511E" w:rsidRPr="004517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A4107" w:rsidRPr="004517A7">
              <w:rPr>
                <w:rFonts w:asciiTheme="majorBidi" w:hAnsiTheme="majorBidi" w:cstheme="majorBidi"/>
                <w:sz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170" w:type="dxa"/>
            <w:shd w:val="clear" w:color="auto" w:fill="auto"/>
          </w:tcPr>
          <w:p w14:paraId="17444EAE" w14:textId="5A575FCB" w:rsidR="009C511E" w:rsidRPr="004517A7" w:rsidRDefault="00EE2246" w:rsidP="009C511E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</w:t>
            </w:r>
            <w:r w:rsidR="00D21FD1" w:rsidRPr="004517A7">
              <w:rPr>
                <w:rFonts w:ascii="Angsana New" w:hAnsi="Angsana New"/>
                <w:sz w:val="28"/>
              </w:rPr>
              <w:t>8,663</w:t>
            </w:r>
            <w:r w:rsidRPr="004517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8B1904" w14:textId="77777777" w:rsidR="009C511E" w:rsidRPr="004517A7" w:rsidRDefault="009C511E" w:rsidP="009C511E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4B83F3" w14:textId="414E4CCD" w:rsidR="009C511E" w:rsidRPr="004517A7" w:rsidRDefault="009C511E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(10,213)</w:t>
            </w:r>
          </w:p>
        </w:tc>
        <w:tc>
          <w:tcPr>
            <w:tcW w:w="176" w:type="dxa"/>
            <w:shd w:val="clear" w:color="auto" w:fill="auto"/>
          </w:tcPr>
          <w:p w14:paraId="7511BE6A" w14:textId="77777777" w:rsidR="009C511E" w:rsidRPr="004517A7" w:rsidRDefault="009C511E" w:rsidP="009C511E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44C2F11A" w14:textId="769601ED" w:rsidR="009C511E" w:rsidRPr="004517A7" w:rsidRDefault="00EE2246" w:rsidP="009C511E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(16,140)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A85162" w14:textId="77777777" w:rsidR="009C511E" w:rsidRPr="004517A7" w:rsidRDefault="009C511E" w:rsidP="009C511E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46D566" w14:textId="00032EC9" w:rsidR="009C511E" w:rsidRPr="004517A7" w:rsidRDefault="009C511E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 xml:space="preserve"> (21,340)</w:t>
            </w:r>
          </w:p>
        </w:tc>
      </w:tr>
      <w:tr w:rsidR="009A149F" w:rsidRPr="004517A7" w14:paraId="154F4E7B" w14:textId="77777777" w:rsidTr="0054751B">
        <w:tc>
          <w:tcPr>
            <w:tcW w:w="4320" w:type="dxa"/>
            <w:vAlign w:val="bottom"/>
          </w:tcPr>
          <w:p w14:paraId="1A800ED1" w14:textId="77777777" w:rsidR="009A149F" w:rsidRPr="004517A7" w:rsidRDefault="009A149F" w:rsidP="0054751B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        ค่าเผื่อการลดมูลค่าของภาษีซื้อและภาษีเงินได้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C52A63" w14:textId="77777777" w:rsidR="009A149F" w:rsidRPr="004517A7" w:rsidRDefault="009A149F" w:rsidP="0054751B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FF7F639" w14:textId="77777777" w:rsidR="009A149F" w:rsidRPr="004517A7" w:rsidRDefault="009A149F" w:rsidP="0054751B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ADD5E0" w14:textId="77777777" w:rsidR="009A149F" w:rsidRPr="004517A7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6" w:type="dxa"/>
            <w:shd w:val="clear" w:color="auto" w:fill="auto"/>
          </w:tcPr>
          <w:p w14:paraId="05F2E52B" w14:textId="77777777" w:rsidR="009A149F" w:rsidRPr="004517A7" w:rsidRDefault="009A149F" w:rsidP="0054751B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524E6096" w14:textId="77777777" w:rsidR="009A149F" w:rsidRPr="004517A7" w:rsidRDefault="009A149F" w:rsidP="0054751B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3DC3CA6" w14:textId="77777777" w:rsidR="009A149F" w:rsidRPr="004517A7" w:rsidRDefault="009A149F" w:rsidP="0054751B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30F8432" w14:textId="77777777" w:rsidR="009A149F" w:rsidRPr="004517A7" w:rsidRDefault="009A149F" w:rsidP="0054751B">
            <w:pPr>
              <w:tabs>
                <w:tab w:val="decimal" w:pos="1004"/>
              </w:tabs>
              <w:ind w:right="90"/>
              <w:rPr>
                <w:rFonts w:ascii="Angsana New" w:hAnsi="Angsana New"/>
                <w:sz w:val="28"/>
              </w:rPr>
            </w:pPr>
          </w:p>
        </w:tc>
      </w:tr>
      <w:tr w:rsidR="009C511E" w:rsidRPr="004517A7" w14:paraId="481764DA" w14:textId="77777777" w:rsidTr="0054751B">
        <w:tc>
          <w:tcPr>
            <w:tcW w:w="4320" w:type="dxa"/>
            <w:vAlign w:val="bottom"/>
          </w:tcPr>
          <w:p w14:paraId="1E826FC5" w14:textId="77FE5C68" w:rsidR="009C511E" w:rsidRPr="004517A7" w:rsidRDefault="009C511E" w:rsidP="009C511E">
            <w:pPr>
              <w:tabs>
                <w:tab w:val="left" w:pos="442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        </w:t>
            </w:r>
            <w:r w:rsidR="00E436F4" w:rsidRPr="004517A7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="0042758C" w:rsidRPr="004517A7">
              <w:rPr>
                <w:rFonts w:ascii="Angsana New" w:hAnsi="Angsana New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ถูกหัก ณ ที่จ่ายรอเรียกคืน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069D0E" w14:textId="248ACC16" w:rsidR="009C511E" w:rsidRPr="004517A7" w:rsidRDefault="00EE2246" w:rsidP="009C511E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(4,522)</w:t>
            </w:r>
          </w:p>
        </w:tc>
        <w:tc>
          <w:tcPr>
            <w:tcW w:w="90" w:type="dxa"/>
            <w:shd w:val="clear" w:color="auto" w:fill="auto"/>
          </w:tcPr>
          <w:p w14:paraId="51C3D64F" w14:textId="77777777" w:rsidR="009C511E" w:rsidRPr="004517A7" w:rsidRDefault="009C511E" w:rsidP="009C511E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10185B0" w14:textId="0D336396" w:rsidR="009C511E" w:rsidRPr="004517A7" w:rsidRDefault="009C511E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(19,835)</w:t>
            </w:r>
          </w:p>
        </w:tc>
        <w:tc>
          <w:tcPr>
            <w:tcW w:w="176" w:type="dxa"/>
            <w:shd w:val="clear" w:color="auto" w:fill="auto"/>
          </w:tcPr>
          <w:p w14:paraId="1272ADD9" w14:textId="77777777" w:rsidR="009C511E" w:rsidRPr="004517A7" w:rsidRDefault="009C511E" w:rsidP="009C511E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54840970" w14:textId="72EBE08E" w:rsidR="009C511E" w:rsidRPr="004517A7" w:rsidRDefault="00EE2246" w:rsidP="009C511E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6B02F3" w14:textId="77777777" w:rsidR="009C511E" w:rsidRPr="004517A7" w:rsidRDefault="009C511E" w:rsidP="009C511E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C5D0861" w14:textId="39CE798F" w:rsidR="009C511E" w:rsidRPr="004517A7" w:rsidRDefault="009C511E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(2,380)</w:t>
            </w:r>
          </w:p>
        </w:tc>
      </w:tr>
      <w:tr w:rsidR="009C511E" w:rsidRPr="004517A7" w14:paraId="7AA586C7" w14:textId="77777777" w:rsidTr="0054751B">
        <w:tc>
          <w:tcPr>
            <w:tcW w:w="4320" w:type="dxa"/>
          </w:tcPr>
          <w:p w14:paraId="4484E386" w14:textId="77777777" w:rsidR="009C511E" w:rsidRPr="004517A7" w:rsidRDefault="009C511E" w:rsidP="009C511E">
            <w:pPr>
              <w:tabs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ลูกหนี้การค้าและลูกหนี้หมุนเวียนอื่น </w:t>
            </w:r>
            <w:r w:rsidRPr="004517A7">
              <w:rPr>
                <w:rFonts w:ascii="Angsana New" w:hAnsi="Angsana New" w:hint="cs"/>
                <w:b/>
                <w:bCs/>
                <w:sz w:val="28"/>
              </w:rPr>
              <w:t xml:space="preserve">- 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196DD6" w14:textId="71A19DDD" w:rsidR="009C511E" w:rsidRPr="004517A7" w:rsidRDefault="00EE2246" w:rsidP="009C511E">
            <w:pPr>
              <w:tabs>
                <w:tab w:val="decimal" w:pos="1010"/>
              </w:tabs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5</w:t>
            </w:r>
            <w:r w:rsidR="00D21FD1" w:rsidRPr="004517A7">
              <w:rPr>
                <w:rFonts w:ascii="Angsana New" w:hAnsi="Angsana New"/>
                <w:b/>
                <w:bCs/>
                <w:sz w:val="28"/>
              </w:rPr>
              <w:t>59,828</w:t>
            </w:r>
          </w:p>
        </w:tc>
        <w:tc>
          <w:tcPr>
            <w:tcW w:w="90" w:type="dxa"/>
            <w:shd w:val="clear" w:color="auto" w:fill="auto"/>
          </w:tcPr>
          <w:p w14:paraId="1F9782A3" w14:textId="77777777" w:rsidR="009C511E" w:rsidRPr="004517A7" w:rsidRDefault="009C511E" w:rsidP="009C511E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7B5D2B" w14:textId="5D5B8A21" w:rsidR="009C511E" w:rsidRPr="004517A7" w:rsidRDefault="009C511E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466,985</w:t>
            </w:r>
          </w:p>
        </w:tc>
        <w:tc>
          <w:tcPr>
            <w:tcW w:w="176" w:type="dxa"/>
            <w:shd w:val="clear" w:color="auto" w:fill="auto"/>
          </w:tcPr>
          <w:p w14:paraId="21B1E5B5" w14:textId="77777777" w:rsidR="009C511E" w:rsidRPr="004517A7" w:rsidRDefault="009C511E" w:rsidP="009C511E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6153D" w14:textId="0E3EBA0E" w:rsidR="009C511E" w:rsidRPr="004517A7" w:rsidRDefault="00EE2246" w:rsidP="009C511E">
            <w:pPr>
              <w:tabs>
                <w:tab w:val="decimal" w:pos="1004"/>
              </w:tabs>
              <w:ind w:right="80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125,187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299FC1" w14:textId="77777777" w:rsidR="009C511E" w:rsidRPr="004517A7" w:rsidRDefault="009C511E" w:rsidP="009C511E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E25360" w14:textId="28472FC9" w:rsidR="009C511E" w:rsidRPr="004517A7" w:rsidRDefault="009C511E" w:rsidP="009C511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</w:rPr>
              <w:t>209,864</w:t>
            </w:r>
          </w:p>
        </w:tc>
      </w:tr>
    </w:tbl>
    <w:p w14:paraId="7AC8D99D" w14:textId="19C170A5" w:rsidR="0042758C" w:rsidRPr="004517A7" w:rsidRDefault="0042758C" w:rsidP="00282DF8">
      <w:pPr>
        <w:spacing w:before="240" w:after="120" w:line="400" w:lineRule="exact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2D0B32EC" w14:textId="77777777" w:rsidR="0042758C" w:rsidRPr="004517A7" w:rsidRDefault="0042758C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/>
          <w:color w:val="000000"/>
          <w:spacing w:val="-2"/>
          <w:sz w:val="28"/>
        </w:rPr>
        <w:br w:type="page"/>
      </w:r>
    </w:p>
    <w:p w14:paraId="3B3078B4" w14:textId="6C9FBD09" w:rsidR="009A149F" w:rsidRPr="004517A7" w:rsidRDefault="0060363C" w:rsidP="0060363C">
      <w:pPr>
        <w:tabs>
          <w:tab w:val="left" w:pos="360"/>
        </w:tabs>
        <w:spacing w:before="120" w:after="120"/>
        <w:ind w:left="360" w:hanging="360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  <w:r w:rsidRPr="004517A7">
        <w:rPr>
          <w:rFonts w:ascii="Angsana New" w:hAnsi="Angsana New"/>
          <w:color w:val="000000" w:themeColor="text1"/>
          <w:spacing w:val="-2"/>
          <w:sz w:val="28"/>
        </w:rPr>
        <w:lastRenderedPageBreak/>
        <w:t>7.2</w:t>
      </w:r>
      <w:r w:rsidRPr="004517A7">
        <w:rPr>
          <w:rFonts w:ascii="Angsana New" w:hAnsi="Angsana New"/>
          <w:color w:val="000000" w:themeColor="text1"/>
          <w:spacing w:val="-2"/>
          <w:sz w:val="28"/>
        </w:rPr>
        <w:tab/>
      </w:r>
      <w:r w:rsidR="009A149F" w:rsidRPr="004517A7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การวิเคราะห์อายุของลูกหนี้การค้า ณ วันที่ </w:t>
      </w:r>
      <w:r w:rsidR="009A149F" w:rsidRPr="004517A7">
        <w:rPr>
          <w:rFonts w:ascii="Angsana New" w:hAnsi="Angsana New" w:hint="cs"/>
          <w:color w:val="000000" w:themeColor="text1"/>
          <w:spacing w:val="-2"/>
          <w:sz w:val="28"/>
        </w:rPr>
        <w:t>31</w:t>
      </w:r>
      <w:r w:rsidR="009A149F" w:rsidRPr="004517A7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ธันวาคม </w:t>
      </w:r>
      <w:r w:rsidR="009A149F" w:rsidRPr="004517A7">
        <w:rPr>
          <w:rFonts w:ascii="Angsana New" w:hAnsi="Angsana New" w:hint="cs"/>
          <w:color w:val="000000" w:themeColor="text1"/>
          <w:spacing w:val="-2"/>
          <w:sz w:val="28"/>
        </w:rPr>
        <w:t>256</w:t>
      </w:r>
      <w:r w:rsidR="009C511E" w:rsidRPr="004517A7">
        <w:rPr>
          <w:rFonts w:ascii="Angsana New" w:hAnsi="Angsana New"/>
          <w:color w:val="000000" w:themeColor="text1"/>
          <w:spacing w:val="-2"/>
          <w:sz w:val="28"/>
        </w:rPr>
        <w:t>4</w:t>
      </w:r>
      <w:r w:rsidR="009A149F" w:rsidRPr="004517A7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และ </w:t>
      </w:r>
      <w:r w:rsidR="009A149F" w:rsidRPr="004517A7">
        <w:rPr>
          <w:rFonts w:ascii="Angsana New" w:hAnsi="Angsana New" w:hint="cs"/>
          <w:color w:val="000000" w:themeColor="text1"/>
          <w:spacing w:val="-2"/>
          <w:sz w:val="28"/>
        </w:rPr>
        <w:t>256</w:t>
      </w:r>
      <w:r w:rsidR="009C511E" w:rsidRPr="004517A7">
        <w:rPr>
          <w:rFonts w:ascii="Angsana New" w:hAnsi="Angsana New"/>
          <w:color w:val="000000" w:themeColor="text1"/>
          <w:spacing w:val="-2"/>
          <w:sz w:val="28"/>
        </w:rPr>
        <w:t>3</w:t>
      </w:r>
      <w:r w:rsidR="009A149F" w:rsidRPr="004517A7">
        <w:rPr>
          <w:rFonts w:ascii="Angsana New" w:hAnsi="Angsana New" w:hint="cs"/>
          <w:color w:val="000000" w:themeColor="text1"/>
          <w:spacing w:val="-2"/>
          <w:sz w:val="28"/>
        </w:rPr>
        <w:t xml:space="preserve"> </w:t>
      </w:r>
      <w:r w:rsidR="009A149F" w:rsidRPr="004517A7">
        <w:rPr>
          <w:rFonts w:ascii="Angsana New" w:hAnsi="Angsana New" w:hint="cs"/>
          <w:color w:val="000000" w:themeColor="text1"/>
          <w:spacing w:val="-2"/>
          <w:sz w:val="28"/>
          <w:cs/>
        </w:rPr>
        <w:t>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180"/>
        <w:gridCol w:w="990"/>
        <w:gridCol w:w="90"/>
        <w:gridCol w:w="1080"/>
      </w:tblGrid>
      <w:tr w:rsidR="009A149F" w:rsidRPr="004517A7" w14:paraId="7A07D7AD" w14:textId="77777777" w:rsidTr="0054751B">
        <w:trPr>
          <w:trHeight w:val="20"/>
        </w:trPr>
        <w:tc>
          <w:tcPr>
            <w:tcW w:w="4320" w:type="dxa"/>
          </w:tcPr>
          <w:p w14:paraId="4D936755" w14:textId="77777777" w:rsidR="009A149F" w:rsidRPr="004517A7" w:rsidRDefault="009A149F" w:rsidP="0054751B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AF00ED5" w14:textId="77777777" w:rsidR="009A149F" w:rsidRPr="004517A7" w:rsidRDefault="009A149F" w:rsidP="0054751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5675CAE2" w14:textId="77777777" w:rsidR="009A149F" w:rsidRPr="004517A7" w:rsidRDefault="009A149F" w:rsidP="0054751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7FF52134" w14:textId="77777777" w:rsidR="009A149F" w:rsidRPr="004517A7" w:rsidRDefault="009A149F" w:rsidP="0054751B">
            <w:pPr>
              <w:tabs>
                <w:tab w:val="left" w:pos="540"/>
              </w:tabs>
              <w:overflowPunct/>
              <w:autoSpaceDE/>
              <w:autoSpaceDN/>
              <w:adjustRightInd/>
              <w:ind w:right="4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9A149F" w:rsidRPr="004517A7" w14:paraId="02D5576A" w14:textId="77777777" w:rsidTr="0054751B">
        <w:trPr>
          <w:trHeight w:val="20"/>
        </w:trPr>
        <w:tc>
          <w:tcPr>
            <w:tcW w:w="4320" w:type="dxa"/>
          </w:tcPr>
          <w:p w14:paraId="19E9F792" w14:textId="77777777" w:rsidR="009A149F" w:rsidRPr="004517A7" w:rsidRDefault="009A149F" w:rsidP="0054751B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3FCB48EC" w14:textId="77777777" w:rsidR="009A149F" w:rsidRPr="004517A7" w:rsidRDefault="009A149F" w:rsidP="0054751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4B95801" w14:textId="77777777" w:rsidR="009A149F" w:rsidRPr="004517A7" w:rsidRDefault="009A149F" w:rsidP="0054751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  <w:vAlign w:val="bottom"/>
          </w:tcPr>
          <w:p w14:paraId="05720924" w14:textId="77777777" w:rsidR="009A149F" w:rsidRPr="004517A7" w:rsidRDefault="009A149F" w:rsidP="0054751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A149F" w:rsidRPr="004517A7" w14:paraId="2E3A93A7" w14:textId="77777777" w:rsidTr="0054751B">
        <w:trPr>
          <w:trHeight w:val="20"/>
        </w:trPr>
        <w:tc>
          <w:tcPr>
            <w:tcW w:w="4320" w:type="dxa"/>
          </w:tcPr>
          <w:p w14:paraId="4D872CDD" w14:textId="77777777" w:rsidR="009A149F" w:rsidRPr="004517A7" w:rsidRDefault="009A149F" w:rsidP="0054751B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5D0EC55" w14:textId="39B16DBE" w:rsidR="009A149F" w:rsidRPr="004517A7" w:rsidRDefault="009A149F" w:rsidP="0054751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273263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0" w:type="dxa"/>
          </w:tcPr>
          <w:p w14:paraId="4B0765C0" w14:textId="77777777" w:rsidR="009A149F" w:rsidRPr="004517A7" w:rsidRDefault="009A149F" w:rsidP="0054751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D74DAA" w14:textId="4BA22C2C" w:rsidR="009A149F" w:rsidRPr="004517A7" w:rsidRDefault="009A149F" w:rsidP="0054751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273263" w:rsidRPr="004517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0" w:type="dxa"/>
          </w:tcPr>
          <w:p w14:paraId="5FCB6792" w14:textId="77777777" w:rsidR="009A149F" w:rsidRPr="004517A7" w:rsidRDefault="009A149F" w:rsidP="0054751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9512CC6" w14:textId="47318E09" w:rsidR="009A149F" w:rsidRPr="004517A7" w:rsidRDefault="009A149F" w:rsidP="0054751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273263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0" w:type="dxa"/>
          </w:tcPr>
          <w:p w14:paraId="5A2F6E83" w14:textId="77777777" w:rsidR="009A149F" w:rsidRPr="004517A7" w:rsidRDefault="009A149F" w:rsidP="0054751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8AF7579" w14:textId="7A645380" w:rsidR="009A149F" w:rsidRPr="004517A7" w:rsidRDefault="009A149F" w:rsidP="0054751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273263" w:rsidRPr="004517A7">
              <w:rPr>
                <w:rFonts w:ascii="Angsana New" w:hAnsi="Angsana New"/>
                <w:sz w:val="28"/>
              </w:rPr>
              <w:t>3</w:t>
            </w:r>
          </w:p>
        </w:tc>
      </w:tr>
      <w:tr w:rsidR="00273263" w:rsidRPr="004517A7" w14:paraId="06FBBB62" w14:textId="77777777" w:rsidTr="0054751B">
        <w:trPr>
          <w:trHeight w:val="20"/>
        </w:trPr>
        <w:tc>
          <w:tcPr>
            <w:tcW w:w="4320" w:type="dxa"/>
          </w:tcPr>
          <w:p w14:paraId="183F2857" w14:textId="77777777" w:rsidR="00273263" w:rsidRPr="004517A7" w:rsidRDefault="00273263" w:rsidP="00273263">
            <w:pPr>
              <w:tabs>
                <w:tab w:val="left" w:pos="2160"/>
              </w:tabs>
              <w:spacing w:before="20" w:after="20"/>
              <w:ind w:left="-90" w:firstLine="90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9FB4DB3" w14:textId="7F91D32F" w:rsidR="00273263" w:rsidRPr="004517A7" w:rsidRDefault="00EE2246" w:rsidP="0027326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19,55</w:t>
            </w:r>
            <w:r w:rsidR="00D21FD1" w:rsidRPr="004517A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48E0996E" w14:textId="77777777" w:rsidR="00273263" w:rsidRPr="004517A7" w:rsidRDefault="00273263" w:rsidP="00273263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B6ADCC9" w14:textId="7D0D78A4" w:rsidR="00273263" w:rsidRPr="004517A7" w:rsidRDefault="00273263" w:rsidP="0027326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143,298</w:t>
            </w:r>
          </w:p>
        </w:tc>
        <w:tc>
          <w:tcPr>
            <w:tcW w:w="180" w:type="dxa"/>
            <w:shd w:val="clear" w:color="auto" w:fill="auto"/>
          </w:tcPr>
          <w:p w14:paraId="7DA50453" w14:textId="77777777" w:rsidR="00273263" w:rsidRPr="004517A7" w:rsidRDefault="00273263" w:rsidP="00273263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3E75A" w14:textId="17745FB0" w:rsidR="00273263" w:rsidRPr="004517A7" w:rsidRDefault="00EE2246" w:rsidP="00273263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EF43A2" w14:textId="77777777" w:rsidR="00273263" w:rsidRPr="004517A7" w:rsidRDefault="00273263" w:rsidP="00273263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272D1" w14:textId="77777777" w:rsidR="00273263" w:rsidRPr="004517A7" w:rsidRDefault="00273263" w:rsidP="00273263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273263" w:rsidRPr="004517A7" w14:paraId="01F40851" w14:textId="77777777" w:rsidTr="0054751B">
        <w:trPr>
          <w:trHeight w:val="20"/>
        </w:trPr>
        <w:tc>
          <w:tcPr>
            <w:tcW w:w="4320" w:type="dxa"/>
          </w:tcPr>
          <w:p w14:paraId="025050F5" w14:textId="77777777" w:rsidR="00273263" w:rsidRPr="004517A7" w:rsidRDefault="00273263" w:rsidP="00273263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</w:tcPr>
          <w:p w14:paraId="5E3E7CE0" w14:textId="77777777" w:rsidR="00273263" w:rsidRPr="004517A7" w:rsidRDefault="00273263" w:rsidP="0027326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E498E39" w14:textId="77777777" w:rsidR="00273263" w:rsidRPr="004517A7" w:rsidRDefault="00273263" w:rsidP="00273263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E1D9F5" w14:textId="77777777" w:rsidR="00273263" w:rsidRPr="004517A7" w:rsidRDefault="00273263" w:rsidP="0027326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17336CA" w14:textId="77777777" w:rsidR="00273263" w:rsidRPr="004517A7" w:rsidRDefault="00273263" w:rsidP="00273263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09B25B" w14:textId="77777777" w:rsidR="00273263" w:rsidRPr="004517A7" w:rsidRDefault="00273263" w:rsidP="00273263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B0C3821" w14:textId="77777777" w:rsidR="00273263" w:rsidRPr="004517A7" w:rsidRDefault="00273263" w:rsidP="00273263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D2397C" w14:textId="77777777" w:rsidR="00273263" w:rsidRPr="004517A7" w:rsidRDefault="00273263" w:rsidP="00273263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73263" w:rsidRPr="004517A7" w14:paraId="5B0731DF" w14:textId="77777777" w:rsidTr="0054751B">
        <w:trPr>
          <w:trHeight w:val="20"/>
        </w:trPr>
        <w:tc>
          <w:tcPr>
            <w:tcW w:w="4320" w:type="dxa"/>
          </w:tcPr>
          <w:p w14:paraId="09EFBCBB" w14:textId="77777777" w:rsidR="00273263" w:rsidRPr="004517A7" w:rsidRDefault="00273263" w:rsidP="00273263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ab/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ไม่เกิน </w:t>
            </w:r>
            <w:r w:rsidRPr="004517A7">
              <w:rPr>
                <w:rFonts w:ascii="Angsana New" w:hAnsi="Angsana New" w:hint="cs"/>
                <w:sz w:val="28"/>
              </w:rPr>
              <w:t>3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4D281958" w14:textId="5081C068" w:rsidR="00273263" w:rsidRPr="004517A7" w:rsidRDefault="00EE2246" w:rsidP="0027326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12,729</w:t>
            </w:r>
          </w:p>
        </w:tc>
        <w:tc>
          <w:tcPr>
            <w:tcW w:w="90" w:type="dxa"/>
            <w:shd w:val="clear" w:color="auto" w:fill="auto"/>
          </w:tcPr>
          <w:p w14:paraId="1661136A" w14:textId="77777777" w:rsidR="00273263" w:rsidRPr="004517A7" w:rsidRDefault="00273263" w:rsidP="00273263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327485" w14:textId="31EBAAB7" w:rsidR="00273263" w:rsidRPr="004517A7" w:rsidRDefault="00273263" w:rsidP="0027326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16,144</w:t>
            </w:r>
          </w:p>
        </w:tc>
        <w:tc>
          <w:tcPr>
            <w:tcW w:w="180" w:type="dxa"/>
            <w:shd w:val="clear" w:color="auto" w:fill="auto"/>
          </w:tcPr>
          <w:p w14:paraId="1BACCFD6" w14:textId="77777777" w:rsidR="00273263" w:rsidRPr="004517A7" w:rsidRDefault="00273263" w:rsidP="00273263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ADFD16" w14:textId="6687AA0B" w:rsidR="00273263" w:rsidRPr="004517A7" w:rsidRDefault="00EE2246" w:rsidP="00273263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D3259C" w14:textId="77777777" w:rsidR="00273263" w:rsidRPr="004517A7" w:rsidRDefault="00273263" w:rsidP="00273263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56ABBD" w14:textId="77777777" w:rsidR="00273263" w:rsidRPr="004517A7" w:rsidRDefault="00273263" w:rsidP="00273263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273263" w:rsidRPr="004517A7" w14:paraId="6C5F0795" w14:textId="77777777" w:rsidTr="0054751B">
        <w:trPr>
          <w:trHeight w:val="20"/>
        </w:trPr>
        <w:tc>
          <w:tcPr>
            <w:tcW w:w="4320" w:type="dxa"/>
          </w:tcPr>
          <w:p w14:paraId="3E112B67" w14:textId="77777777" w:rsidR="00273263" w:rsidRPr="004517A7" w:rsidRDefault="00273263" w:rsidP="00273263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ab/>
              <w:t xml:space="preserve">3 - 6 </w:t>
            </w:r>
            <w:r w:rsidRPr="004517A7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33BADDC5" w14:textId="45E45AA1" w:rsidR="00273263" w:rsidRPr="004517A7" w:rsidRDefault="00EE2246" w:rsidP="0027326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747</w:t>
            </w:r>
          </w:p>
        </w:tc>
        <w:tc>
          <w:tcPr>
            <w:tcW w:w="90" w:type="dxa"/>
            <w:shd w:val="clear" w:color="auto" w:fill="auto"/>
          </w:tcPr>
          <w:p w14:paraId="22DA8FC2" w14:textId="77777777" w:rsidR="00273263" w:rsidRPr="004517A7" w:rsidRDefault="00273263" w:rsidP="00273263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C9BA01" w14:textId="776CA62C" w:rsidR="00273263" w:rsidRPr="004517A7" w:rsidRDefault="00273263" w:rsidP="0027326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8,485</w:t>
            </w:r>
          </w:p>
        </w:tc>
        <w:tc>
          <w:tcPr>
            <w:tcW w:w="180" w:type="dxa"/>
            <w:shd w:val="clear" w:color="auto" w:fill="auto"/>
          </w:tcPr>
          <w:p w14:paraId="16F17881" w14:textId="77777777" w:rsidR="00273263" w:rsidRPr="004517A7" w:rsidRDefault="00273263" w:rsidP="00273263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A8B2EC" w14:textId="7D93504B" w:rsidR="00273263" w:rsidRPr="004517A7" w:rsidRDefault="00EE2246" w:rsidP="00273263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E4DB35" w14:textId="77777777" w:rsidR="00273263" w:rsidRPr="004517A7" w:rsidRDefault="00273263" w:rsidP="00273263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BA4112" w14:textId="77777777" w:rsidR="00273263" w:rsidRPr="004517A7" w:rsidRDefault="00273263" w:rsidP="00273263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273263" w:rsidRPr="004517A7" w14:paraId="20E8938E" w14:textId="77777777" w:rsidTr="0054751B">
        <w:trPr>
          <w:trHeight w:val="243"/>
        </w:trPr>
        <w:tc>
          <w:tcPr>
            <w:tcW w:w="4320" w:type="dxa"/>
          </w:tcPr>
          <w:p w14:paraId="14B2DA3D" w14:textId="77777777" w:rsidR="00273263" w:rsidRPr="004517A7" w:rsidRDefault="00273263" w:rsidP="00273263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lang w:val="en-GB"/>
              </w:rPr>
              <w:tab/>
            </w:r>
            <w:r w:rsidRPr="004517A7">
              <w:rPr>
                <w:rFonts w:ascii="Angsana New" w:hAnsi="Angsana New" w:hint="cs"/>
                <w:sz w:val="28"/>
              </w:rPr>
              <w:t xml:space="preserve">6 - 12 </w:t>
            </w:r>
            <w:r w:rsidRPr="004517A7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2C6B1A6C" w14:textId="6475B7B7" w:rsidR="00273263" w:rsidRPr="004517A7" w:rsidRDefault="00EE2246" w:rsidP="0027326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E166EB" w14:textId="77777777" w:rsidR="00273263" w:rsidRPr="004517A7" w:rsidRDefault="00273263" w:rsidP="00273263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361C5E" w14:textId="3005E0F2" w:rsidR="00273263" w:rsidRPr="004517A7" w:rsidRDefault="00273263" w:rsidP="0027326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3,809</w:t>
            </w:r>
          </w:p>
        </w:tc>
        <w:tc>
          <w:tcPr>
            <w:tcW w:w="180" w:type="dxa"/>
            <w:shd w:val="clear" w:color="auto" w:fill="auto"/>
          </w:tcPr>
          <w:p w14:paraId="4BEAF134" w14:textId="77777777" w:rsidR="00273263" w:rsidRPr="004517A7" w:rsidRDefault="00273263" w:rsidP="00273263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34346E" w14:textId="177C4775" w:rsidR="00273263" w:rsidRPr="004517A7" w:rsidRDefault="00EE2246" w:rsidP="00273263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CC1FF3" w14:textId="77777777" w:rsidR="00273263" w:rsidRPr="004517A7" w:rsidRDefault="00273263" w:rsidP="00273263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F28BC4" w14:textId="77777777" w:rsidR="00273263" w:rsidRPr="004517A7" w:rsidRDefault="00273263" w:rsidP="00273263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273263" w:rsidRPr="004517A7" w14:paraId="3EDB0214" w14:textId="77777777" w:rsidTr="0054751B">
        <w:trPr>
          <w:trHeight w:val="20"/>
        </w:trPr>
        <w:tc>
          <w:tcPr>
            <w:tcW w:w="4320" w:type="dxa"/>
          </w:tcPr>
          <w:p w14:paraId="53A2E66E" w14:textId="77777777" w:rsidR="00273263" w:rsidRPr="004517A7" w:rsidRDefault="00273263" w:rsidP="00273263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6EFC4E" w14:textId="46230399" w:rsidR="00273263" w:rsidRPr="004517A7" w:rsidRDefault="00EE2246" w:rsidP="0027326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33,0</w:t>
            </w:r>
            <w:r w:rsidR="00D21FD1" w:rsidRPr="004517A7">
              <w:rPr>
                <w:rFonts w:ascii="Angsana New" w:hAnsi="Angsana New"/>
                <w:b/>
                <w:bCs/>
                <w:sz w:val="28"/>
              </w:rPr>
              <w:t>28</w:t>
            </w:r>
          </w:p>
        </w:tc>
        <w:tc>
          <w:tcPr>
            <w:tcW w:w="90" w:type="dxa"/>
            <w:shd w:val="clear" w:color="auto" w:fill="auto"/>
          </w:tcPr>
          <w:p w14:paraId="5BD1F6DB" w14:textId="77777777" w:rsidR="00273263" w:rsidRPr="004517A7" w:rsidRDefault="00273263" w:rsidP="00273263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F80414" w14:textId="7B50DAB1" w:rsidR="00273263" w:rsidRPr="004517A7" w:rsidRDefault="00273263" w:rsidP="0027326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171,736</w:t>
            </w:r>
          </w:p>
        </w:tc>
        <w:tc>
          <w:tcPr>
            <w:tcW w:w="180" w:type="dxa"/>
            <w:shd w:val="clear" w:color="auto" w:fill="auto"/>
          </w:tcPr>
          <w:p w14:paraId="65C148E8" w14:textId="77777777" w:rsidR="00273263" w:rsidRPr="004517A7" w:rsidRDefault="00273263" w:rsidP="00273263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6DDB9" w14:textId="1D6A0BC9" w:rsidR="00273263" w:rsidRPr="004517A7" w:rsidRDefault="00EE2246" w:rsidP="00273263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44DC32" w14:textId="77777777" w:rsidR="00273263" w:rsidRPr="004517A7" w:rsidRDefault="00273263" w:rsidP="00273263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C049C5" w14:textId="77777777" w:rsidR="00273263" w:rsidRPr="004517A7" w:rsidRDefault="00273263" w:rsidP="00273263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</w:rPr>
              <w:t>-</w:t>
            </w:r>
          </w:p>
        </w:tc>
      </w:tr>
    </w:tbl>
    <w:p w14:paraId="72EB8850" w14:textId="1DB6C30F" w:rsidR="009A149F" w:rsidRPr="004517A7" w:rsidRDefault="0060363C" w:rsidP="000B17C1">
      <w:pPr>
        <w:tabs>
          <w:tab w:val="left" w:pos="360"/>
        </w:tabs>
        <w:spacing w:before="240" w:after="120"/>
        <w:ind w:left="360" w:hanging="360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  <w:r w:rsidRPr="004517A7">
        <w:rPr>
          <w:rFonts w:ascii="Angsana New" w:hAnsi="Angsana New"/>
          <w:color w:val="000000" w:themeColor="text1"/>
          <w:spacing w:val="-2"/>
          <w:sz w:val="28"/>
        </w:rPr>
        <w:t>7.3</w:t>
      </w:r>
      <w:r w:rsidRPr="004517A7">
        <w:rPr>
          <w:rFonts w:ascii="Angsana New" w:hAnsi="Angsana New"/>
          <w:color w:val="000000" w:themeColor="text1"/>
          <w:spacing w:val="-2"/>
          <w:sz w:val="28"/>
        </w:rPr>
        <w:tab/>
      </w:r>
      <w:r w:rsidR="009A149F" w:rsidRPr="004517A7">
        <w:rPr>
          <w:rFonts w:ascii="Angsana New" w:hAnsi="Angsana New" w:hint="cs"/>
          <w:color w:val="000000" w:themeColor="text1"/>
          <w:spacing w:val="-2"/>
          <w:sz w:val="28"/>
          <w:cs/>
        </w:rPr>
        <w:t>ภาษีเงินได้ถูกหัก ณ ที่จ่าย</w:t>
      </w:r>
    </w:p>
    <w:p w14:paraId="50D9571A" w14:textId="560015CA" w:rsidR="009A149F" w:rsidRPr="004517A7" w:rsidRDefault="009A149F" w:rsidP="0060363C">
      <w:pPr>
        <w:spacing w:after="120" w:line="400" w:lineRule="exact"/>
        <w:ind w:firstLine="360"/>
        <w:jc w:val="thaiDistribute"/>
        <w:rPr>
          <w:rFonts w:ascii="Angsana New" w:hAnsi="Angsana New"/>
          <w:color w:val="000000"/>
          <w:spacing w:val="-2"/>
          <w:sz w:val="28"/>
          <w:cs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ยอดคงเหลือของภาษีเงินได้ถูกหัก ณ ที่จ่าย ณ วันที่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31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ธันวาคม 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>256</w:t>
      </w:r>
      <w:r w:rsidR="00833068" w:rsidRPr="004517A7">
        <w:rPr>
          <w:rFonts w:ascii="Angsana New" w:hAnsi="Angsana New"/>
          <w:color w:val="000000"/>
          <w:spacing w:val="-2"/>
          <w:sz w:val="28"/>
          <w:lang w:val="en-GB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>256</w:t>
      </w:r>
      <w:r w:rsidR="00833068" w:rsidRPr="004517A7">
        <w:rPr>
          <w:rFonts w:ascii="Angsana New" w:hAnsi="Angsana New"/>
          <w:color w:val="000000"/>
          <w:spacing w:val="-2"/>
          <w:sz w:val="28"/>
          <w:lang w:val="en-GB"/>
        </w:rPr>
        <w:t>3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แยกตามปีได้ดังต่อไปนี้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170"/>
        <w:gridCol w:w="1080"/>
        <w:gridCol w:w="1170"/>
      </w:tblGrid>
      <w:tr w:rsidR="009A149F" w:rsidRPr="004517A7" w14:paraId="65E7F6E0" w14:textId="77777777" w:rsidTr="004D34C0">
        <w:tc>
          <w:tcPr>
            <w:tcW w:w="4320" w:type="dxa"/>
            <w:vAlign w:val="bottom"/>
          </w:tcPr>
          <w:p w14:paraId="3CEF6BF8" w14:textId="77777777" w:rsidR="009A149F" w:rsidRPr="004517A7" w:rsidRDefault="009A149F" w:rsidP="0054751B">
            <w:pPr>
              <w:ind w:right="3015" w:firstLine="1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80DD5AC" w14:textId="77777777" w:rsidR="009A149F" w:rsidRPr="004517A7" w:rsidRDefault="009A149F" w:rsidP="0054751B">
            <w:pPr>
              <w:ind w:firstLine="18"/>
              <w:jc w:val="center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55CAF363" w14:textId="77777777" w:rsidR="009A149F" w:rsidRPr="004517A7" w:rsidRDefault="009A149F" w:rsidP="0054751B">
            <w:pPr>
              <w:tabs>
                <w:tab w:val="left" w:pos="900"/>
                <w:tab w:val="left" w:pos="2160"/>
              </w:tabs>
              <w:ind w:hanging="360"/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 w:hint="cs"/>
                <w:sz w:val="28"/>
              </w:rPr>
              <w:t>(</w:t>
            </w:r>
            <w:r w:rsidRPr="004517A7">
              <w:rPr>
                <w:rFonts w:ascii="Angsana New" w:eastAsia="Times New Roman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eastAsia="Times New Roman" w:hAnsi="Angsana New" w:hint="cs"/>
                <w:sz w:val="28"/>
              </w:rPr>
              <w:t xml:space="preserve">: </w:t>
            </w:r>
            <w:r w:rsidRPr="004517A7">
              <w:rPr>
                <w:rFonts w:ascii="Angsana New" w:eastAsia="Times New Roman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eastAsia="Times New Roman" w:hAnsi="Angsana New" w:hint="cs"/>
                <w:sz w:val="28"/>
              </w:rPr>
              <w:t>)</w:t>
            </w:r>
          </w:p>
        </w:tc>
      </w:tr>
      <w:tr w:rsidR="009A149F" w:rsidRPr="004517A7" w14:paraId="3E62863F" w14:textId="77777777" w:rsidTr="004D34C0">
        <w:tc>
          <w:tcPr>
            <w:tcW w:w="4320" w:type="dxa"/>
            <w:vAlign w:val="bottom"/>
          </w:tcPr>
          <w:p w14:paraId="0EF6EE62" w14:textId="7B85CB90" w:rsidR="009A149F" w:rsidRPr="004517A7" w:rsidRDefault="009A149F" w:rsidP="0054751B">
            <w:pPr>
              <w:ind w:right="3015" w:firstLine="18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223D482" w14:textId="77777777" w:rsidR="009A149F" w:rsidRPr="004517A7" w:rsidRDefault="009A149F" w:rsidP="00983EC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4517A7">
              <w:rPr>
                <w:rFonts w:ascii="Angsana New" w:eastAsia="Times New Roman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239C4DD4" w14:textId="77777777" w:rsidR="009A149F" w:rsidRPr="004517A7" w:rsidRDefault="009A149F" w:rsidP="00983ECD">
            <w:pPr>
              <w:pBdr>
                <w:bottom w:val="single" w:sz="4" w:space="1" w:color="auto"/>
              </w:pBdr>
              <w:tabs>
                <w:tab w:val="decimal" w:pos="972"/>
              </w:tabs>
              <w:ind w:firstLine="18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4517A7">
              <w:rPr>
                <w:rFonts w:ascii="Angsana New" w:eastAsia="Times New Roman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A149F" w:rsidRPr="004517A7" w14:paraId="39D9B219" w14:textId="77777777" w:rsidTr="004D34C0">
        <w:tc>
          <w:tcPr>
            <w:tcW w:w="4320" w:type="dxa"/>
            <w:vAlign w:val="bottom"/>
          </w:tcPr>
          <w:p w14:paraId="64C4FC9F" w14:textId="56DF456D" w:rsidR="009A149F" w:rsidRPr="004517A7" w:rsidRDefault="0089685C" w:rsidP="0054751B">
            <w:pPr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4517A7">
              <w:rPr>
                <w:rFonts w:ascii="Angsana New" w:eastAsia="Times New Roman" w:hAnsi="Angsana New" w:hint="cs"/>
                <w:sz w:val="28"/>
                <w:cs/>
              </w:rPr>
              <w:t>ปี</w:t>
            </w:r>
          </w:p>
        </w:tc>
        <w:tc>
          <w:tcPr>
            <w:tcW w:w="1260" w:type="dxa"/>
          </w:tcPr>
          <w:p w14:paraId="741C4284" w14:textId="4F86FF73" w:rsidR="009A149F" w:rsidRPr="004517A7" w:rsidRDefault="009A149F" w:rsidP="00983ECD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 w:hint="cs"/>
                <w:sz w:val="28"/>
              </w:rPr>
              <w:t>256</w:t>
            </w:r>
            <w:r w:rsidR="00833068" w:rsidRPr="004517A7">
              <w:rPr>
                <w:rFonts w:ascii="Angsana New" w:eastAsia="Times New Roman" w:hAnsi="Angsana New"/>
                <w:sz w:val="28"/>
              </w:rPr>
              <w:t>4</w:t>
            </w:r>
          </w:p>
        </w:tc>
        <w:tc>
          <w:tcPr>
            <w:tcW w:w="1170" w:type="dxa"/>
          </w:tcPr>
          <w:p w14:paraId="7B30AB39" w14:textId="48CD52EE" w:rsidR="009A149F" w:rsidRPr="004517A7" w:rsidRDefault="009A149F" w:rsidP="00983ECD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 w:hint="cs"/>
                <w:sz w:val="28"/>
              </w:rPr>
              <w:t>256</w:t>
            </w:r>
            <w:r w:rsidR="00833068" w:rsidRPr="004517A7">
              <w:rPr>
                <w:rFonts w:ascii="Angsana New" w:eastAsia="Times New Roman" w:hAnsi="Angsana New"/>
                <w:sz w:val="28"/>
              </w:rPr>
              <w:t>3</w:t>
            </w:r>
          </w:p>
        </w:tc>
        <w:tc>
          <w:tcPr>
            <w:tcW w:w="1080" w:type="dxa"/>
          </w:tcPr>
          <w:p w14:paraId="1525B1DB" w14:textId="5AA14448" w:rsidR="009A149F" w:rsidRPr="004517A7" w:rsidRDefault="009A149F" w:rsidP="00983ECD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 w:hint="cs"/>
                <w:sz w:val="28"/>
              </w:rPr>
              <w:t>256</w:t>
            </w:r>
            <w:r w:rsidR="00833068" w:rsidRPr="004517A7">
              <w:rPr>
                <w:rFonts w:ascii="Angsana New" w:eastAsia="Times New Roman" w:hAnsi="Angsana New"/>
                <w:sz w:val="28"/>
              </w:rPr>
              <w:t>4</w:t>
            </w:r>
          </w:p>
        </w:tc>
        <w:tc>
          <w:tcPr>
            <w:tcW w:w="1170" w:type="dxa"/>
          </w:tcPr>
          <w:p w14:paraId="6224D3AE" w14:textId="1F3A4D2D" w:rsidR="009A149F" w:rsidRPr="004517A7" w:rsidRDefault="009A149F" w:rsidP="00983ECD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 w:hint="cs"/>
                <w:sz w:val="28"/>
              </w:rPr>
              <w:t>256</w:t>
            </w:r>
            <w:r w:rsidR="00833068" w:rsidRPr="004517A7">
              <w:rPr>
                <w:rFonts w:ascii="Angsana New" w:eastAsia="Times New Roman" w:hAnsi="Angsana New"/>
                <w:sz w:val="28"/>
              </w:rPr>
              <w:t>3</w:t>
            </w:r>
          </w:p>
        </w:tc>
      </w:tr>
      <w:tr w:rsidR="0089685C" w:rsidRPr="004517A7" w14:paraId="4C77F4F5" w14:textId="77777777" w:rsidTr="0072672F">
        <w:tc>
          <w:tcPr>
            <w:tcW w:w="4320" w:type="dxa"/>
            <w:vAlign w:val="bottom"/>
          </w:tcPr>
          <w:p w14:paraId="017D8BF1" w14:textId="2D5BCD23" w:rsidR="0089685C" w:rsidRPr="004517A7" w:rsidRDefault="0089685C" w:rsidP="0089685C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4517A7">
              <w:rPr>
                <w:rFonts w:ascii="Angsana New" w:eastAsia="MS Mincho" w:hAnsi="Angsana New" w:hint="cs"/>
                <w:sz w:val="28"/>
                <w:lang w:eastAsia="ja-JP"/>
              </w:rPr>
              <w:t>2557</w:t>
            </w:r>
          </w:p>
        </w:tc>
        <w:tc>
          <w:tcPr>
            <w:tcW w:w="1260" w:type="dxa"/>
            <w:vAlign w:val="bottom"/>
          </w:tcPr>
          <w:p w14:paraId="486E4127" w14:textId="35D991C8" w:rsidR="0089685C" w:rsidRPr="004517A7" w:rsidRDefault="0089685C" w:rsidP="0089685C">
            <w:pPr>
              <w:tabs>
                <w:tab w:val="decimal" w:pos="968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8C657E3" w14:textId="76BA65DE" w:rsidR="0089685C" w:rsidRPr="004517A7" w:rsidRDefault="0089685C" w:rsidP="0089685C">
            <w:pPr>
              <w:tabs>
                <w:tab w:val="decimal" w:pos="957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2</w:t>
            </w:r>
          </w:p>
        </w:tc>
        <w:tc>
          <w:tcPr>
            <w:tcW w:w="1080" w:type="dxa"/>
          </w:tcPr>
          <w:p w14:paraId="7C267D92" w14:textId="67E2E909" w:rsidR="0089685C" w:rsidRPr="004517A7" w:rsidRDefault="0089685C" w:rsidP="0089685C">
            <w:pPr>
              <w:tabs>
                <w:tab w:val="decimal" w:pos="957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BAC4FA2" w14:textId="0712F3FC" w:rsidR="0089685C" w:rsidRPr="004517A7" w:rsidRDefault="0089685C" w:rsidP="0089685C">
            <w:pPr>
              <w:tabs>
                <w:tab w:val="decimal" w:pos="957"/>
              </w:tabs>
              <w:ind w:right="-17"/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 w:hint="cs"/>
                <w:sz w:val="28"/>
              </w:rPr>
              <w:t xml:space="preserve"> -   </w:t>
            </w:r>
          </w:p>
        </w:tc>
      </w:tr>
      <w:tr w:rsidR="0089685C" w:rsidRPr="004517A7" w14:paraId="0EA27FE7" w14:textId="77777777" w:rsidTr="0072672F">
        <w:tc>
          <w:tcPr>
            <w:tcW w:w="4320" w:type="dxa"/>
            <w:vAlign w:val="bottom"/>
          </w:tcPr>
          <w:p w14:paraId="79C8E25F" w14:textId="77777777" w:rsidR="0089685C" w:rsidRPr="004517A7" w:rsidRDefault="0089685C" w:rsidP="0089685C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4517A7">
              <w:rPr>
                <w:rFonts w:ascii="Angsana New" w:eastAsia="MS Mincho" w:hAnsi="Angsana New" w:hint="cs"/>
                <w:sz w:val="28"/>
                <w:lang w:eastAsia="ja-JP"/>
              </w:rPr>
              <w:t>2558</w:t>
            </w:r>
          </w:p>
        </w:tc>
        <w:tc>
          <w:tcPr>
            <w:tcW w:w="1260" w:type="dxa"/>
            <w:vAlign w:val="bottom"/>
          </w:tcPr>
          <w:p w14:paraId="2AA15358" w14:textId="248DD263" w:rsidR="0089685C" w:rsidRPr="004517A7" w:rsidRDefault="0089685C" w:rsidP="0089685C">
            <w:pPr>
              <w:tabs>
                <w:tab w:val="decimal" w:pos="968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A072220" w14:textId="086A7FB5" w:rsidR="0089685C" w:rsidRPr="004517A7" w:rsidRDefault="0089685C" w:rsidP="0089685C">
            <w:pPr>
              <w:tabs>
                <w:tab w:val="decimal" w:pos="957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1,340</w:t>
            </w:r>
          </w:p>
        </w:tc>
        <w:tc>
          <w:tcPr>
            <w:tcW w:w="1080" w:type="dxa"/>
          </w:tcPr>
          <w:p w14:paraId="4EB4E038" w14:textId="58145EDC" w:rsidR="0089685C" w:rsidRPr="004517A7" w:rsidRDefault="0089685C" w:rsidP="0089685C">
            <w:pPr>
              <w:tabs>
                <w:tab w:val="decimal" w:pos="957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C0A9FD6" w14:textId="7C0830C2" w:rsidR="0089685C" w:rsidRPr="004517A7" w:rsidRDefault="0089685C" w:rsidP="0089685C">
            <w:pPr>
              <w:tabs>
                <w:tab w:val="decimal" w:pos="957"/>
              </w:tabs>
              <w:ind w:right="-17"/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 w:hint="cs"/>
                <w:sz w:val="28"/>
              </w:rPr>
              <w:t xml:space="preserve"> -   </w:t>
            </w:r>
          </w:p>
        </w:tc>
      </w:tr>
      <w:tr w:rsidR="0089685C" w:rsidRPr="004517A7" w14:paraId="2F7884A5" w14:textId="77777777" w:rsidTr="0072672F">
        <w:tc>
          <w:tcPr>
            <w:tcW w:w="4320" w:type="dxa"/>
            <w:vAlign w:val="bottom"/>
          </w:tcPr>
          <w:p w14:paraId="0B118C60" w14:textId="77777777" w:rsidR="0089685C" w:rsidRPr="004517A7" w:rsidRDefault="0089685C" w:rsidP="0089685C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4517A7">
              <w:rPr>
                <w:rFonts w:ascii="Angsana New" w:eastAsia="MS Mincho" w:hAnsi="Angsana New" w:hint="cs"/>
                <w:sz w:val="28"/>
                <w:lang w:eastAsia="ja-JP"/>
              </w:rPr>
              <w:t>2559</w:t>
            </w:r>
          </w:p>
        </w:tc>
        <w:tc>
          <w:tcPr>
            <w:tcW w:w="1260" w:type="dxa"/>
            <w:vAlign w:val="bottom"/>
          </w:tcPr>
          <w:p w14:paraId="3B42EEFB" w14:textId="6FCCDA68" w:rsidR="0089685C" w:rsidRPr="004517A7" w:rsidRDefault="0089685C" w:rsidP="0089685C">
            <w:pPr>
              <w:tabs>
                <w:tab w:val="decimal" w:pos="968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1D6DE31" w14:textId="6100476B" w:rsidR="0089685C" w:rsidRPr="004517A7" w:rsidRDefault="0089685C" w:rsidP="0089685C">
            <w:pPr>
              <w:tabs>
                <w:tab w:val="decimal" w:pos="957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2,688</w:t>
            </w:r>
          </w:p>
        </w:tc>
        <w:tc>
          <w:tcPr>
            <w:tcW w:w="1080" w:type="dxa"/>
          </w:tcPr>
          <w:p w14:paraId="7B16AA74" w14:textId="2087FD75" w:rsidR="0089685C" w:rsidRPr="004517A7" w:rsidRDefault="0089685C" w:rsidP="0089685C">
            <w:pPr>
              <w:tabs>
                <w:tab w:val="decimal" w:pos="957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F962E3C" w14:textId="777A4DA0" w:rsidR="0089685C" w:rsidRPr="004517A7" w:rsidRDefault="0089685C" w:rsidP="0089685C">
            <w:pPr>
              <w:tabs>
                <w:tab w:val="decimal" w:pos="957"/>
              </w:tabs>
              <w:ind w:right="-17"/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 w:hint="cs"/>
                <w:sz w:val="28"/>
              </w:rPr>
              <w:t xml:space="preserve"> 2,096 </w:t>
            </w:r>
          </w:p>
        </w:tc>
      </w:tr>
      <w:tr w:rsidR="0089685C" w:rsidRPr="004517A7" w14:paraId="09A23AA2" w14:textId="77777777" w:rsidTr="0072672F">
        <w:tc>
          <w:tcPr>
            <w:tcW w:w="4320" w:type="dxa"/>
            <w:vAlign w:val="bottom"/>
          </w:tcPr>
          <w:p w14:paraId="3D858768" w14:textId="77777777" w:rsidR="0089685C" w:rsidRPr="004517A7" w:rsidRDefault="0089685C" w:rsidP="0089685C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4517A7">
              <w:rPr>
                <w:rFonts w:ascii="Angsana New" w:eastAsia="MS Mincho" w:hAnsi="Angsana New" w:hint="cs"/>
                <w:sz w:val="28"/>
                <w:lang w:eastAsia="ja-JP"/>
              </w:rPr>
              <w:t>2560</w:t>
            </w:r>
          </w:p>
        </w:tc>
        <w:tc>
          <w:tcPr>
            <w:tcW w:w="1260" w:type="dxa"/>
            <w:vAlign w:val="bottom"/>
          </w:tcPr>
          <w:p w14:paraId="46A875FA" w14:textId="251C5E00" w:rsidR="0089685C" w:rsidRPr="004517A7" w:rsidRDefault="0089685C" w:rsidP="0089685C">
            <w:pPr>
              <w:tabs>
                <w:tab w:val="decimal" w:pos="968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91</w:t>
            </w:r>
          </w:p>
        </w:tc>
        <w:tc>
          <w:tcPr>
            <w:tcW w:w="1170" w:type="dxa"/>
            <w:vAlign w:val="bottom"/>
          </w:tcPr>
          <w:p w14:paraId="47C2BF74" w14:textId="18B1C44E" w:rsidR="0089685C" w:rsidRPr="004517A7" w:rsidRDefault="0089685C" w:rsidP="0089685C">
            <w:pPr>
              <w:tabs>
                <w:tab w:val="decimal" w:pos="957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524</w:t>
            </w:r>
          </w:p>
        </w:tc>
        <w:tc>
          <w:tcPr>
            <w:tcW w:w="1080" w:type="dxa"/>
          </w:tcPr>
          <w:p w14:paraId="1537917F" w14:textId="1C133BAF" w:rsidR="0089685C" w:rsidRPr="004517A7" w:rsidRDefault="0089685C" w:rsidP="0089685C">
            <w:pPr>
              <w:tabs>
                <w:tab w:val="decimal" w:pos="957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FD56C23" w14:textId="00391E10" w:rsidR="0089685C" w:rsidRPr="004517A7" w:rsidRDefault="0089685C" w:rsidP="0089685C">
            <w:pPr>
              <w:tabs>
                <w:tab w:val="decimal" w:pos="957"/>
              </w:tabs>
              <w:ind w:right="-17"/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 w:hint="cs"/>
                <w:sz w:val="28"/>
              </w:rPr>
              <w:t xml:space="preserve"> 433 </w:t>
            </w:r>
          </w:p>
        </w:tc>
      </w:tr>
      <w:tr w:rsidR="0089685C" w:rsidRPr="004517A7" w14:paraId="3D1AF4AC" w14:textId="77777777" w:rsidTr="0072672F">
        <w:tc>
          <w:tcPr>
            <w:tcW w:w="4320" w:type="dxa"/>
            <w:vAlign w:val="bottom"/>
          </w:tcPr>
          <w:p w14:paraId="2FB00A01" w14:textId="77777777" w:rsidR="0089685C" w:rsidRPr="004517A7" w:rsidRDefault="0089685C" w:rsidP="0089685C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4517A7">
              <w:rPr>
                <w:rFonts w:ascii="Angsana New" w:eastAsia="MS Mincho" w:hAnsi="Angsana New" w:hint="cs"/>
                <w:sz w:val="28"/>
                <w:lang w:eastAsia="ja-JP"/>
              </w:rPr>
              <w:t>2561</w:t>
            </w:r>
          </w:p>
        </w:tc>
        <w:tc>
          <w:tcPr>
            <w:tcW w:w="1260" w:type="dxa"/>
            <w:vAlign w:val="bottom"/>
          </w:tcPr>
          <w:p w14:paraId="0F7CA833" w14:textId="3E33F793" w:rsidR="0089685C" w:rsidRPr="004517A7" w:rsidRDefault="0089685C" w:rsidP="0089685C">
            <w:pPr>
              <w:tabs>
                <w:tab w:val="decimal" w:pos="968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C4D6C38" w14:textId="6F3495E7" w:rsidR="0089685C" w:rsidRPr="004517A7" w:rsidRDefault="0089685C" w:rsidP="0089685C">
            <w:pPr>
              <w:tabs>
                <w:tab w:val="decimal" w:pos="957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2,840</w:t>
            </w:r>
          </w:p>
        </w:tc>
        <w:tc>
          <w:tcPr>
            <w:tcW w:w="1080" w:type="dxa"/>
          </w:tcPr>
          <w:p w14:paraId="013D62F6" w14:textId="28E57BAC" w:rsidR="0089685C" w:rsidRPr="004517A7" w:rsidRDefault="0089685C" w:rsidP="0089685C">
            <w:pPr>
              <w:tabs>
                <w:tab w:val="decimal" w:pos="957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B0A16D7" w14:textId="693F94EC" w:rsidR="0089685C" w:rsidRPr="004517A7" w:rsidRDefault="0089685C" w:rsidP="0089685C">
            <w:pPr>
              <w:tabs>
                <w:tab w:val="decimal" w:pos="957"/>
              </w:tabs>
              <w:ind w:right="-17"/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 w:hint="cs"/>
                <w:sz w:val="28"/>
              </w:rPr>
              <w:t xml:space="preserve"> 838 </w:t>
            </w:r>
          </w:p>
        </w:tc>
      </w:tr>
      <w:tr w:rsidR="0089685C" w:rsidRPr="004517A7" w14:paraId="25A5B11D" w14:textId="77777777" w:rsidTr="00F33F4A">
        <w:tc>
          <w:tcPr>
            <w:tcW w:w="4320" w:type="dxa"/>
            <w:vAlign w:val="bottom"/>
          </w:tcPr>
          <w:p w14:paraId="4E294329" w14:textId="77777777" w:rsidR="0089685C" w:rsidRPr="004517A7" w:rsidRDefault="0089685C" w:rsidP="0089685C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4517A7">
              <w:rPr>
                <w:rFonts w:ascii="Angsana New" w:eastAsia="MS Mincho" w:hAnsi="Angsana New" w:hint="cs"/>
                <w:sz w:val="28"/>
                <w:lang w:eastAsia="ja-JP"/>
              </w:rPr>
              <w:t>2562</w:t>
            </w:r>
          </w:p>
        </w:tc>
        <w:tc>
          <w:tcPr>
            <w:tcW w:w="1260" w:type="dxa"/>
            <w:vAlign w:val="bottom"/>
          </w:tcPr>
          <w:p w14:paraId="200267CB" w14:textId="7D53DEED" w:rsidR="0089685C" w:rsidRPr="004517A7" w:rsidRDefault="0089685C" w:rsidP="0089685C">
            <w:pPr>
              <w:tabs>
                <w:tab w:val="decimal" w:pos="968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3,813</w:t>
            </w:r>
          </w:p>
        </w:tc>
        <w:tc>
          <w:tcPr>
            <w:tcW w:w="1170" w:type="dxa"/>
            <w:vAlign w:val="bottom"/>
          </w:tcPr>
          <w:p w14:paraId="17549FCE" w14:textId="5A6C5663" w:rsidR="0089685C" w:rsidRPr="004517A7" w:rsidRDefault="0089685C" w:rsidP="0089685C">
            <w:pPr>
              <w:tabs>
                <w:tab w:val="decimal" w:pos="957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4,118</w:t>
            </w:r>
          </w:p>
        </w:tc>
        <w:tc>
          <w:tcPr>
            <w:tcW w:w="1080" w:type="dxa"/>
          </w:tcPr>
          <w:p w14:paraId="24835923" w14:textId="7867A868" w:rsidR="0089685C" w:rsidRPr="004517A7" w:rsidRDefault="0089685C" w:rsidP="0089685C">
            <w:pPr>
              <w:tabs>
                <w:tab w:val="decimal" w:pos="957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2,433</w:t>
            </w:r>
          </w:p>
        </w:tc>
        <w:tc>
          <w:tcPr>
            <w:tcW w:w="1170" w:type="dxa"/>
          </w:tcPr>
          <w:p w14:paraId="5DFF4923" w14:textId="263EC2B3" w:rsidR="0089685C" w:rsidRPr="004517A7" w:rsidRDefault="0089685C" w:rsidP="0089685C">
            <w:pPr>
              <w:tabs>
                <w:tab w:val="decimal" w:pos="520"/>
                <w:tab w:val="decimal" w:pos="957"/>
              </w:tabs>
              <w:ind w:right="-17"/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 w:hint="cs"/>
                <w:sz w:val="28"/>
              </w:rPr>
              <w:t xml:space="preserve"> 2,433 </w:t>
            </w:r>
          </w:p>
        </w:tc>
      </w:tr>
      <w:tr w:rsidR="0089685C" w:rsidRPr="004517A7" w14:paraId="0B6D768B" w14:textId="77777777" w:rsidTr="00F33F4A">
        <w:tc>
          <w:tcPr>
            <w:tcW w:w="4320" w:type="dxa"/>
            <w:vAlign w:val="bottom"/>
          </w:tcPr>
          <w:p w14:paraId="39DDC7CD" w14:textId="1F631906" w:rsidR="0089685C" w:rsidRPr="004517A7" w:rsidRDefault="0089685C" w:rsidP="0089685C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4517A7">
              <w:rPr>
                <w:rFonts w:ascii="Angsana New" w:eastAsia="MS Mincho" w:hAnsi="Angsana New"/>
                <w:sz w:val="28"/>
                <w:lang w:eastAsia="ja-JP"/>
              </w:rPr>
              <w:t>2563</w:t>
            </w:r>
          </w:p>
        </w:tc>
        <w:tc>
          <w:tcPr>
            <w:tcW w:w="1260" w:type="dxa"/>
            <w:vAlign w:val="bottom"/>
          </w:tcPr>
          <w:p w14:paraId="0C46E4BC" w14:textId="37C3CD3A" w:rsidR="0089685C" w:rsidRPr="004517A7" w:rsidRDefault="0089685C" w:rsidP="0089685C">
            <w:pPr>
              <w:tabs>
                <w:tab w:val="decimal" w:pos="968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1,821</w:t>
            </w:r>
          </w:p>
        </w:tc>
        <w:tc>
          <w:tcPr>
            <w:tcW w:w="1170" w:type="dxa"/>
            <w:vAlign w:val="bottom"/>
          </w:tcPr>
          <w:p w14:paraId="16C1AAEF" w14:textId="6DA4FFF0" w:rsidR="0089685C" w:rsidRPr="004517A7" w:rsidRDefault="0089685C" w:rsidP="0089685C">
            <w:pPr>
              <w:tabs>
                <w:tab w:val="decimal" w:pos="957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2,037</w:t>
            </w:r>
          </w:p>
        </w:tc>
        <w:tc>
          <w:tcPr>
            <w:tcW w:w="1080" w:type="dxa"/>
          </w:tcPr>
          <w:p w14:paraId="1EC753DD" w14:textId="018F77F4" w:rsidR="0089685C" w:rsidRPr="004517A7" w:rsidRDefault="0089685C" w:rsidP="0089685C">
            <w:pPr>
              <w:tabs>
                <w:tab w:val="decimal" w:pos="957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877</w:t>
            </w:r>
          </w:p>
        </w:tc>
        <w:tc>
          <w:tcPr>
            <w:tcW w:w="1170" w:type="dxa"/>
          </w:tcPr>
          <w:p w14:paraId="5FE9123C" w14:textId="0E8B0646" w:rsidR="0089685C" w:rsidRPr="004517A7" w:rsidRDefault="0089685C" w:rsidP="0089685C">
            <w:pPr>
              <w:tabs>
                <w:tab w:val="decimal" w:pos="520"/>
                <w:tab w:val="decimal" w:pos="957"/>
              </w:tabs>
              <w:ind w:right="-17"/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87</w:t>
            </w:r>
            <w:r w:rsidR="00C01BCD" w:rsidRPr="004517A7">
              <w:rPr>
                <w:rFonts w:ascii="Angsana New" w:eastAsia="Times New Roman" w:hAnsi="Angsana New"/>
                <w:sz w:val="28"/>
              </w:rPr>
              <w:t>7</w:t>
            </w:r>
          </w:p>
        </w:tc>
      </w:tr>
      <w:tr w:rsidR="0089685C" w:rsidRPr="004517A7" w14:paraId="09108158" w14:textId="77777777" w:rsidTr="00F33F4A">
        <w:tc>
          <w:tcPr>
            <w:tcW w:w="4320" w:type="dxa"/>
            <w:vAlign w:val="bottom"/>
          </w:tcPr>
          <w:p w14:paraId="5FD2FF87" w14:textId="613BF220" w:rsidR="0089685C" w:rsidRPr="004517A7" w:rsidRDefault="0089685C" w:rsidP="0089685C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4517A7">
              <w:rPr>
                <w:rFonts w:ascii="Angsana New" w:eastAsia="MS Mincho" w:hAnsi="Angsana New"/>
                <w:sz w:val="28"/>
                <w:lang w:eastAsia="ja-JP"/>
              </w:rPr>
              <w:t>2564</w:t>
            </w:r>
          </w:p>
        </w:tc>
        <w:tc>
          <w:tcPr>
            <w:tcW w:w="1260" w:type="dxa"/>
            <w:vAlign w:val="bottom"/>
          </w:tcPr>
          <w:p w14:paraId="3CA1C2AC" w14:textId="1F2B35CD" w:rsidR="0089685C" w:rsidRPr="004517A7" w:rsidRDefault="0089685C" w:rsidP="0089685C">
            <w:pPr>
              <w:pBdr>
                <w:bottom w:val="single" w:sz="4" w:space="1" w:color="auto"/>
              </w:pBdr>
              <w:tabs>
                <w:tab w:val="decimal" w:pos="968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1,675</w:t>
            </w:r>
          </w:p>
        </w:tc>
        <w:tc>
          <w:tcPr>
            <w:tcW w:w="1170" w:type="dxa"/>
            <w:vAlign w:val="bottom"/>
          </w:tcPr>
          <w:p w14:paraId="24B61827" w14:textId="5B7DD299" w:rsidR="0089685C" w:rsidRPr="004517A7" w:rsidRDefault="0089685C" w:rsidP="0089685C">
            <w:pPr>
              <w:pBdr>
                <w:bottom w:val="single" w:sz="4" w:space="1" w:color="auto"/>
              </w:pBdr>
              <w:tabs>
                <w:tab w:val="decimal" w:pos="957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78C95792" w14:textId="777675A8" w:rsidR="0089685C" w:rsidRPr="004517A7" w:rsidRDefault="0089685C" w:rsidP="0089685C">
            <w:pPr>
              <w:pBdr>
                <w:bottom w:val="single" w:sz="4" w:space="1" w:color="auto"/>
              </w:pBdr>
              <w:tabs>
                <w:tab w:val="decimal" w:pos="957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636</w:t>
            </w:r>
          </w:p>
        </w:tc>
        <w:tc>
          <w:tcPr>
            <w:tcW w:w="1170" w:type="dxa"/>
          </w:tcPr>
          <w:p w14:paraId="5F318036" w14:textId="1769F6C9" w:rsidR="0089685C" w:rsidRPr="004517A7" w:rsidRDefault="0089685C" w:rsidP="0089685C">
            <w:pPr>
              <w:pBdr>
                <w:bottom w:val="single" w:sz="4" w:space="1" w:color="auto"/>
              </w:pBdr>
              <w:tabs>
                <w:tab w:val="decimal" w:pos="520"/>
                <w:tab w:val="decimal" w:pos="957"/>
              </w:tabs>
              <w:ind w:right="-17"/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-</w:t>
            </w:r>
          </w:p>
        </w:tc>
      </w:tr>
      <w:tr w:rsidR="0089685C" w:rsidRPr="004517A7" w14:paraId="56371D51" w14:textId="77777777" w:rsidTr="0072672F">
        <w:tc>
          <w:tcPr>
            <w:tcW w:w="4320" w:type="dxa"/>
            <w:vAlign w:val="bottom"/>
          </w:tcPr>
          <w:p w14:paraId="60886081" w14:textId="77777777" w:rsidR="0089685C" w:rsidRPr="004517A7" w:rsidRDefault="0089685C" w:rsidP="0089685C">
            <w:pPr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 w:hint="cs"/>
                <w:sz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AEB0CD4" w14:textId="15989FE2" w:rsidR="0089685C" w:rsidRPr="004517A7" w:rsidRDefault="0089685C" w:rsidP="0089685C">
            <w:pPr>
              <w:tabs>
                <w:tab w:val="decimal" w:pos="968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7,400</w:t>
            </w:r>
          </w:p>
        </w:tc>
        <w:tc>
          <w:tcPr>
            <w:tcW w:w="1170" w:type="dxa"/>
            <w:vAlign w:val="bottom"/>
          </w:tcPr>
          <w:p w14:paraId="5658044B" w14:textId="48A4D174" w:rsidR="0089685C" w:rsidRPr="004517A7" w:rsidRDefault="0089685C" w:rsidP="0089685C">
            <w:pPr>
              <w:tabs>
                <w:tab w:val="decimal" w:pos="957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13,549</w:t>
            </w:r>
          </w:p>
        </w:tc>
        <w:tc>
          <w:tcPr>
            <w:tcW w:w="1080" w:type="dxa"/>
          </w:tcPr>
          <w:p w14:paraId="09A9A504" w14:textId="2D514E1A" w:rsidR="0089685C" w:rsidRPr="004517A7" w:rsidRDefault="0089685C" w:rsidP="0089685C">
            <w:pPr>
              <w:tabs>
                <w:tab w:val="decimal" w:pos="957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3,946</w:t>
            </w:r>
          </w:p>
        </w:tc>
        <w:tc>
          <w:tcPr>
            <w:tcW w:w="1170" w:type="dxa"/>
          </w:tcPr>
          <w:p w14:paraId="4C2C2FEB" w14:textId="19A0580F" w:rsidR="0089685C" w:rsidRPr="004517A7" w:rsidRDefault="0089685C" w:rsidP="0089685C">
            <w:pPr>
              <w:tabs>
                <w:tab w:val="decimal" w:pos="957"/>
              </w:tabs>
              <w:ind w:right="-17"/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 w:hint="cs"/>
                <w:sz w:val="28"/>
              </w:rPr>
              <w:t xml:space="preserve"> </w:t>
            </w:r>
            <w:r w:rsidRPr="004517A7">
              <w:rPr>
                <w:rFonts w:ascii="Angsana New" w:eastAsia="Times New Roman" w:hAnsi="Angsana New"/>
                <w:sz w:val="28"/>
              </w:rPr>
              <w:t>6,677</w:t>
            </w:r>
            <w:r w:rsidRPr="004517A7">
              <w:rPr>
                <w:rFonts w:ascii="Angsana New" w:eastAsia="Times New Roman" w:hAnsi="Angsana New" w:hint="cs"/>
                <w:sz w:val="28"/>
              </w:rPr>
              <w:t xml:space="preserve"> </w:t>
            </w:r>
          </w:p>
        </w:tc>
      </w:tr>
      <w:tr w:rsidR="0089685C" w:rsidRPr="004517A7" w14:paraId="013A6351" w14:textId="77777777" w:rsidTr="0054751B">
        <w:tc>
          <w:tcPr>
            <w:tcW w:w="4320" w:type="dxa"/>
            <w:vAlign w:val="bottom"/>
          </w:tcPr>
          <w:p w14:paraId="1B6C8931" w14:textId="77777777" w:rsidR="0089685C" w:rsidRPr="004517A7" w:rsidRDefault="0089685C" w:rsidP="0089685C">
            <w:pPr>
              <w:rPr>
                <w:rFonts w:ascii="Angsana New" w:eastAsia="Times New Roman" w:hAnsi="Angsana New"/>
                <w:sz w:val="28"/>
                <w:cs/>
              </w:rPr>
            </w:pPr>
            <w:r w:rsidRPr="004517A7">
              <w:rPr>
                <w:rFonts w:ascii="Angsana New" w:eastAsia="Times New Roman" w:hAnsi="Angsana New" w:hint="cs"/>
                <w:sz w:val="28"/>
                <w:u w:val="single"/>
                <w:cs/>
              </w:rPr>
              <w:t>หัก</w:t>
            </w:r>
            <w:r w:rsidRPr="004517A7">
              <w:rPr>
                <w:rFonts w:ascii="Angsana New" w:eastAsia="Times New Roman" w:hAnsi="Angsana New" w:hint="cs"/>
                <w:sz w:val="28"/>
              </w:rPr>
              <w:t xml:space="preserve">: </w:t>
            </w:r>
            <w:r w:rsidRPr="004517A7">
              <w:rPr>
                <w:rFonts w:ascii="Angsana New" w:eastAsia="Times New Roman" w:hAnsi="Angsana New" w:hint="cs"/>
                <w:sz w:val="28"/>
                <w:cs/>
              </w:rPr>
              <w:t>ค่าเผื่อการลดมูลค่า</w:t>
            </w:r>
          </w:p>
        </w:tc>
        <w:tc>
          <w:tcPr>
            <w:tcW w:w="1260" w:type="dxa"/>
            <w:vAlign w:val="bottom"/>
          </w:tcPr>
          <w:p w14:paraId="2DD7CB55" w14:textId="5E8F3AE6" w:rsidR="0089685C" w:rsidRPr="004517A7" w:rsidRDefault="0089685C" w:rsidP="0089685C">
            <w:pPr>
              <w:pBdr>
                <w:bottom w:val="single" w:sz="4" w:space="1" w:color="auto"/>
              </w:pBdr>
              <w:tabs>
                <w:tab w:val="decimal" w:pos="968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(4,522)</w:t>
            </w:r>
          </w:p>
        </w:tc>
        <w:tc>
          <w:tcPr>
            <w:tcW w:w="1170" w:type="dxa"/>
            <w:vAlign w:val="bottom"/>
          </w:tcPr>
          <w:p w14:paraId="4AA04E00" w14:textId="18B915F4" w:rsidR="0089685C" w:rsidRPr="004517A7" w:rsidRDefault="0089685C" w:rsidP="0089685C">
            <w:pPr>
              <w:pBdr>
                <w:bottom w:val="single" w:sz="4" w:space="1" w:color="auto"/>
              </w:pBdr>
              <w:tabs>
                <w:tab w:val="decimal" w:pos="957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(4,314)</w:t>
            </w:r>
          </w:p>
        </w:tc>
        <w:tc>
          <w:tcPr>
            <w:tcW w:w="1080" w:type="dxa"/>
            <w:vAlign w:val="bottom"/>
          </w:tcPr>
          <w:p w14:paraId="02DD32D7" w14:textId="232DF884" w:rsidR="0089685C" w:rsidRPr="004517A7" w:rsidRDefault="0089685C" w:rsidP="0089685C">
            <w:pPr>
              <w:pBdr>
                <w:bottom w:val="single" w:sz="4" w:space="1" w:color="auto"/>
              </w:pBdr>
              <w:tabs>
                <w:tab w:val="decimal" w:pos="957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AF4179A" w14:textId="6F7E48EC" w:rsidR="0089685C" w:rsidRPr="004517A7" w:rsidRDefault="0089685C" w:rsidP="0089685C">
            <w:pPr>
              <w:pBdr>
                <w:bottom w:val="single" w:sz="4" w:space="1" w:color="auto"/>
              </w:pBdr>
              <w:tabs>
                <w:tab w:val="decimal" w:pos="957"/>
              </w:tabs>
              <w:ind w:right="-17"/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 w:hint="cs"/>
                <w:sz w:val="28"/>
              </w:rPr>
              <w:t>(2,3</w:t>
            </w:r>
            <w:r w:rsidRPr="004517A7">
              <w:rPr>
                <w:rFonts w:ascii="Angsana New" w:eastAsia="Times New Roman" w:hAnsi="Angsana New"/>
                <w:sz w:val="28"/>
              </w:rPr>
              <w:t>80</w:t>
            </w:r>
            <w:r w:rsidRPr="004517A7">
              <w:rPr>
                <w:rFonts w:ascii="Angsana New" w:eastAsia="Times New Roman" w:hAnsi="Angsana New" w:hint="cs"/>
                <w:sz w:val="28"/>
              </w:rPr>
              <w:t>)</w:t>
            </w:r>
          </w:p>
        </w:tc>
      </w:tr>
      <w:tr w:rsidR="0089685C" w:rsidRPr="004517A7" w14:paraId="200455DB" w14:textId="77777777" w:rsidTr="0054751B">
        <w:tc>
          <w:tcPr>
            <w:tcW w:w="4320" w:type="dxa"/>
            <w:vAlign w:val="bottom"/>
          </w:tcPr>
          <w:p w14:paraId="3800C1EA" w14:textId="77777777" w:rsidR="0089685C" w:rsidRPr="004517A7" w:rsidRDefault="0089685C" w:rsidP="0089685C">
            <w:pPr>
              <w:rPr>
                <w:rFonts w:ascii="Angsana New" w:eastAsia="Times New Roman" w:hAnsi="Angsana New"/>
                <w:sz w:val="28"/>
                <w:cs/>
              </w:rPr>
            </w:pPr>
            <w:r w:rsidRPr="004517A7">
              <w:rPr>
                <w:rFonts w:ascii="Angsana New" w:eastAsia="Times New Roman" w:hAnsi="Angsana New" w:hint="cs"/>
                <w:sz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101BFD49" w14:textId="4C59961B" w:rsidR="0089685C" w:rsidRPr="004517A7" w:rsidRDefault="0089685C" w:rsidP="0089685C">
            <w:pPr>
              <w:pBdr>
                <w:bottom w:val="double" w:sz="6" w:space="1" w:color="auto"/>
              </w:pBdr>
              <w:tabs>
                <w:tab w:val="decimal" w:pos="968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2,878</w:t>
            </w:r>
          </w:p>
        </w:tc>
        <w:tc>
          <w:tcPr>
            <w:tcW w:w="1170" w:type="dxa"/>
            <w:vAlign w:val="bottom"/>
          </w:tcPr>
          <w:p w14:paraId="1CD09F35" w14:textId="064031CC" w:rsidR="0089685C" w:rsidRPr="004517A7" w:rsidRDefault="0089685C" w:rsidP="0089685C">
            <w:pPr>
              <w:pBdr>
                <w:bottom w:val="double" w:sz="6" w:space="1" w:color="auto"/>
              </w:pBdr>
              <w:tabs>
                <w:tab w:val="decimal" w:pos="957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9,235</w:t>
            </w:r>
          </w:p>
        </w:tc>
        <w:tc>
          <w:tcPr>
            <w:tcW w:w="1080" w:type="dxa"/>
            <w:vAlign w:val="bottom"/>
          </w:tcPr>
          <w:p w14:paraId="0A7864E3" w14:textId="2DE0E984" w:rsidR="0089685C" w:rsidRPr="004517A7" w:rsidRDefault="0089685C" w:rsidP="0089685C">
            <w:pPr>
              <w:pBdr>
                <w:bottom w:val="double" w:sz="6" w:space="1" w:color="auto"/>
              </w:pBdr>
              <w:tabs>
                <w:tab w:val="decimal" w:pos="957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3,946</w:t>
            </w:r>
          </w:p>
        </w:tc>
        <w:tc>
          <w:tcPr>
            <w:tcW w:w="1170" w:type="dxa"/>
            <w:vAlign w:val="bottom"/>
          </w:tcPr>
          <w:p w14:paraId="47C30785" w14:textId="505B4E88" w:rsidR="0089685C" w:rsidRPr="004517A7" w:rsidRDefault="0089685C" w:rsidP="0089685C">
            <w:pPr>
              <w:pBdr>
                <w:bottom w:val="double" w:sz="6" w:space="1" w:color="auto"/>
              </w:pBdr>
              <w:tabs>
                <w:tab w:val="decimal" w:pos="957"/>
              </w:tabs>
              <w:ind w:right="-17"/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4,297</w:t>
            </w:r>
          </w:p>
        </w:tc>
      </w:tr>
    </w:tbl>
    <w:p w14:paraId="615E728C" w14:textId="26AECD5B" w:rsidR="0042758C" w:rsidRPr="004517A7" w:rsidRDefault="00D21FD1" w:rsidP="00D21FD1">
      <w:pPr>
        <w:spacing w:before="24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cs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กลุ่มบริษัท</w:t>
      </w:r>
      <w:r w:rsidR="009A149F" w:rsidRPr="004517A7">
        <w:rPr>
          <w:rFonts w:ascii="Angsana New" w:hAnsi="Angsana New" w:hint="cs"/>
          <w:color w:val="000000"/>
          <w:spacing w:val="-2"/>
          <w:sz w:val="28"/>
          <w:cs/>
        </w:rPr>
        <w:t>ถือภาษีเงินได้ถูกหัก ณ ที่จ่ายเป็นสินทรัพย์ เนื่องจากมีความตั้งใจและมีสิทธิขอคืนภาษีข้างต้น อย่างไรก็ตามมูลค่าที่จะได้รับคืนของภาษีเงินได้ดังกล่าวขึ้นอยู่กับการใช้สิทธิขอคืนภาษีและผลการตรวจสอบภาษีโดยเจ้าหน้าที่กรมสรรพากร</w:t>
      </w:r>
    </w:p>
    <w:p w14:paraId="22AA4407" w14:textId="77777777" w:rsidR="0042758C" w:rsidRPr="004517A7" w:rsidRDefault="0042758C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2"/>
          <w:sz w:val="28"/>
          <w:cs/>
        </w:rPr>
      </w:pPr>
      <w:r w:rsidRPr="004517A7">
        <w:rPr>
          <w:rFonts w:ascii="Angsana New" w:hAnsi="Angsana New"/>
          <w:color w:val="000000"/>
          <w:spacing w:val="-2"/>
          <w:sz w:val="28"/>
          <w:cs/>
        </w:rPr>
        <w:br w:type="page"/>
      </w:r>
    </w:p>
    <w:p w14:paraId="28FD86C5" w14:textId="77777777" w:rsidR="00227AA6" w:rsidRPr="004517A7" w:rsidRDefault="00227AA6" w:rsidP="00DB0CA5">
      <w:pPr>
        <w:pStyle w:val="ListParagraph"/>
        <w:numPr>
          <w:ilvl w:val="0"/>
          <w:numId w:val="1"/>
        </w:numPr>
        <w:spacing w:before="240" w:line="240" w:lineRule="atLeast"/>
        <w:ind w:left="341" w:hanging="341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lastRenderedPageBreak/>
        <w:t>เงินให้กู้ยืมระยะสั้นและเงินให้กู้ยืมระยะยาว</w:t>
      </w:r>
      <w:r w:rsidRPr="004517A7">
        <w:rPr>
          <w:rFonts w:ascii="Angsana New" w:hAnsi="Angsana New" w:hint="cs"/>
          <w:b/>
          <w:bCs/>
          <w:sz w:val="28"/>
        </w:rPr>
        <w:t xml:space="preserve"> </w:t>
      </w:r>
    </w:p>
    <w:p w14:paraId="21280AEF" w14:textId="285A8275" w:rsidR="00227AA6" w:rsidRPr="004517A7" w:rsidRDefault="00227AA6" w:rsidP="00227AA6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เงินให้กู้ยืมระยะสั้นและเงินให้กู้ยืมระยะยาว ณ วันที่ 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>31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ธันวาคม 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>256</w:t>
      </w:r>
      <w:r w:rsidR="00833068" w:rsidRPr="004517A7">
        <w:rPr>
          <w:rFonts w:ascii="Angsana New" w:hAnsi="Angsana New"/>
          <w:color w:val="000000"/>
          <w:spacing w:val="-2"/>
          <w:sz w:val="28"/>
          <w:lang w:val="en-GB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>256</w:t>
      </w:r>
      <w:r w:rsidR="00833068" w:rsidRPr="004517A7">
        <w:rPr>
          <w:rFonts w:ascii="Angsana New" w:hAnsi="Angsana New"/>
          <w:color w:val="000000"/>
          <w:spacing w:val="-2"/>
          <w:sz w:val="28"/>
          <w:lang w:val="en-GB"/>
        </w:rPr>
        <w:t>3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มีดังนี้</w:t>
      </w:r>
    </w:p>
    <w:tbl>
      <w:tblPr>
        <w:tblW w:w="938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6"/>
        <w:gridCol w:w="1082"/>
        <w:gridCol w:w="92"/>
        <w:gridCol w:w="1170"/>
        <w:gridCol w:w="110"/>
        <w:gridCol w:w="1150"/>
        <w:gridCol w:w="90"/>
        <w:gridCol w:w="1170"/>
        <w:gridCol w:w="20"/>
      </w:tblGrid>
      <w:tr w:rsidR="00227AA6" w:rsidRPr="004517A7" w14:paraId="28CA1E60" w14:textId="77777777" w:rsidTr="00156898">
        <w:trPr>
          <w:cantSplit/>
        </w:trPr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14:paraId="183844B9" w14:textId="77777777" w:rsidR="00227AA6" w:rsidRPr="004517A7" w:rsidRDefault="00227AA6" w:rsidP="0054751B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B13523" w14:textId="77777777" w:rsidR="00227AA6" w:rsidRPr="004517A7" w:rsidRDefault="00227AA6" w:rsidP="0054751B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067F1" w14:textId="77777777" w:rsidR="00227AA6" w:rsidRPr="004517A7" w:rsidRDefault="00227AA6" w:rsidP="0054751B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B0556E" w14:textId="77777777" w:rsidR="00227AA6" w:rsidRPr="004517A7" w:rsidRDefault="00227AA6" w:rsidP="0054751B">
            <w:pPr>
              <w:tabs>
                <w:tab w:val="left" w:pos="2160"/>
              </w:tabs>
              <w:ind w:left="-297" w:firstLine="297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lang w:val="en-GB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</w:tr>
      <w:tr w:rsidR="00227AA6" w:rsidRPr="004517A7" w14:paraId="2932732F" w14:textId="77777777" w:rsidTr="00156898">
        <w:trPr>
          <w:cantSplit/>
        </w:trPr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14:paraId="6CFC124D" w14:textId="77777777" w:rsidR="00227AA6" w:rsidRPr="004517A7" w:rsidRDefault="00227AA6" w:rsidP="0054751B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57147A" w14:textId="77777777" w:rsidR="00227AA6" w:rsidRPr="004517A7" w:rsidRDefault="00227AA6" w:rsidP="0054751B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95394" w14:textId="77777777" w:rsidR="00227AA6" w:rsidRPr="004517A7" w:rsidRDefault="00227AA6" w:rsidP="0054751B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C824A3" w14:textId="77777777" w:rsidR="00227AA6" w:rsidRPr="004517A7" w:rsidRDefault="00227AA6" w:rsidP="0054751B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27AA6" w:rsidRPr="004517A7" w14:paraId="0C9CB5A3" w14:textId="77777777" w:rsidTr="00156898">
        <w:trPr>
          <w:cantSplit/>
        </w:trPr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14:paraId="0F79901E" w14:textId="77777777" w:rsidR="00227AA6" w:rsidRPr="004517A7" w:rsidRDefault="00227AA6" w:rsidP="0054751B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9A91A9" w14:textId="3B86E0DB" w:rsidR="00227AA6" w:rsidRPr="004517A7" w:rsidRDefault="00227AA6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833068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55D2D42A" w14:textId="77777777" w:rsidR="00227AA6" w:rsidRPr="004517A7" w:rsidRDefault="00227AA6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222BF2" w14:textId="2F97F98B" w:rsidR="00227AA6" w:rsidRPr="004517A7" w:rsidRDefault="00227AA6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833068" w:rsidRPr="004517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DFCB0D6" w14:textId="77777777" w:rsidR="00227AA6" w:rsidRPr="004517A7" w:rsidRDefault="00227AA6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18FE59" w14:textId="4AF312B6" w:rsidR="00227AA6" w:rsidRPr="004517A7" w:rsidRDefault="00227AA6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833068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E278DE" w14:textId="77777777" w:rsidR="00227AA6" w:rsidRPr="004517A7" w:rsidRDefault="00227AA6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43C300" w14:textId="29C3DF31" w:rsidR="00227AA6" w:rsidRPr="004517A7" w:rsidRDefault="00227AA6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833068" w:rsidRPr="004517A7">
              <w:rPr>
                <w:rFonts w:ascii="Angsana New" w:hAnsi="Angsana New"/>
                <w:sz w:val="28"/>
              </w:rPr>
              <w:t>3</w:t>
            </w:r>
          </w:p>
        </w:tc>
      </w:tr>
      <w:tr w:rsidR="00833068" w:rsidRPr="004517A7" w14:paraId="13EA75D2" w14:textId="77777777" w:rsidTr="00156898">
        <w:trPr>
          <w:cantSplit/>
        </w:trPr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D99B0" w14:textId="593C9733" w:rsidR="00833068" w:rsidRPr="004517A7" w:rsidRDefault="00833068" w:rsidP="00833068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b w:val="0"/>
                <w:bCs w:val="0"/>
                <w:sz w:val="28"/>
                <w:szCs w:val="28"/>
                <w:cs/>
              </w:rPr>
            </w:pPr>
            <w:r w:rsidRPr="004517A7">
              <w:rPr>
                <w:rFonts w:hint="cs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  <w:r w:rsidRPr="004517A7">
              <w:rPr>
                <w:rFonts w:hint="cs"/>
                <w:b w:val="0"/>
                <w:bCs w:val="0"/>
                <w:sz w:val="28"/>
                <w:szCs w:val="28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ADB4DA" w14:textId="1891D836" w:rsidR="00833068" w:rsidRPr="004517A7" w:rsidRDefault="00DE7E88" w:rsidP="00833068">
            <w:pPr>
              <w:tabs>
                <w:tab w:val="decimal" w:pos="990"/>
              </w:tabs>
              <w:ind w:right="90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  <w:cs/>
              </w:rPr>
              <w:t>33</w:t>
            </w:r>
            <w:r w:rsidRPr="004517A7">
              <w:rPr>
                <w:rFonts w:ascii="Angsana New" w:hAnsi="Angsana New" w:hint="eastAsia"/>
                <w:sz w:val="28"/>
              </w:rPr>
              <w:t>,</w:t>
            </w:r>
            <w:r w:rsidRPr="004517A7">
              <w:rPr>
                <w:rFonts w:ascii="Angsana New" w:hAnsi="Angsana New" w:hint="eastAsia"/>
                <w:sz w:val="28"/>
                <w:cs/>
              </w:rPr>
              <w:t>400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FE6B6" w14:textId="77777777" w:rsidR="00833068" w:rsidRPr="004517A7" w:rsidRDefault="00833068" w:rsidP="00833068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2B3F3" w14:textId="3EAB9320" w:rsidR="00833068" w:rsidRPr="004517A7" w:rsidRDefault="00833068" w:rsidP="00833068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17,055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E5755" w14:textId="77777777" w:rsidR="00833068" w:rsidRPr="004517A7" w:rsidRDefault="00833068" w:rsidP="00833068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91AA3" w14:textId="7A4DB462" w:rsidR="00833068" w:rsidRPr="004517A7" w:rsidRDefault="00DE7E88" w:rsidP="00833068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851,137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FD958" w14:textId="77777777" w:rsidR="00833068" w:rsidRPr="004517A7" w:rsidRDefault="00833068" w:rsidP="00833068">
            <w:pPr>
              <w:tabs>
                <w:tab w:val="decimal" w:pos="631"/>
              </w:tabs>
              <w:spacing w:before="20" w:after="20" w:line="24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20805" w14:textId="3FECD52A" w:rsidR="00833068" w:rsidRPr="004517A7" w:rsidRDefault="00833068" w:rsidP="00833068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889,32</w:t>
            </w:r>
            <w:r w:rsidR="00D21FD1" w:rsidRPr="004517A7">
              <w:rPr>
                <w:rFonts w:ascii="Angsana New" w:hAnsi="Angsana New"/>
                <w:sz w:val="28"/>
              </w:rPr>
              <w:t>6</w:t>
            </w:r>
          </w:p>
        </w:tc>
      </w:tr>
      <w:tr w:rsidR="00DE7E88" w:rsidRPr="004517A7" w14:paraId="0FBCE984" w14:textId="77777777" w:rsidTr="00156898">
        <w:trPr>
          <w:cantSplit/>
        </w:trPr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9A03A" w14:textId="1855A816" w:rsidR="00DE7E88" w:rsidRPr="004517A7" w:rsidRDefault="00DE7E88" w:rsidP="00833068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b w:val="0"/>
                <w:bCs w:val="0"/>
                <w:sz w:val="28"/>
                <w:szCs w:val="28"/>
                <w:cs/>
              </w:rPr>
            </w:pPr>
            <w:r w:rsidRPr="004517A7">
              <w:rPr>
                <w:rFonts w:hint="cs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เงินให้กู้ยืมระยะสั้นแก่บุคคลที่เกี่ยวข้องกัน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4957B" w14:textId="2A6B2BE4" w:rsidR="00DE7E88" w:rsidRPr="004517A7" w:rsidRDefault="00DE7E88" w:rsidP="00833068">
            <w:pPr>
              <w:tabs>
                <w:tab w:val="decimal" w:pos="990"/>
              </w:tabs>
              <w:ind w:right="90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eastAsia"/>
                <w:sz w:val="28"/>
              </w:rPr>
              <w:t>15,995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7634F" w14:textId="77777777" w:rsidR="00DE7E88" w:rsidRPr="004517A7" w:rsidRDefault="00DE7E88" w:rsidP="00833068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97616" w14:textId="02B246E2" w:rsidR="00DE7E88" w:rsidRPr="004517A7" w:rsidRDefault="00DE7E88" w:rsidP="00833068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40029" w14:textId="77777777" w:rsidR="00DE7E88" w:rsidRPr="004517A7" w:rsidRDefault="00DE7E88" w:rsidP="00833068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6FA64" w14:textId="0C560101" w:rsidR="00DE7E88" w:rsidRPr="004517A7" w:rsidRDefault="00DE7E88" w:rsidP="00833068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08B78" w14:textId="77777777" w:rsidR="00DE7E88" w:rsidRPr="004517A7" w:rsidRDefault="00DE7E88" w:rsidP="00833068">
            <w:pPr>
              <w:tabs>
                <w:tab w:val="decimal" w:pos="631"/>
              </w:tabs>
              <w:spacing w:before="20" w:after="20" w:line="24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35CD4" w14:textId="5A713FFB" w:rsidR="00DE7E88" w:rsidRPr="004517A7" w:rsidRDefault="00DE7E88" w:rsidP="00833068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833068" w:rsidRPr="004517A7" w14:paraId="1F1D1B62" w14:textId="77777777" w:rsidTr="00156898">
        <w:trPr>
          <w:cantSplit/>
        </w:trPr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6C1A5" w14:textId="006B84D1" w:rsidR="00833068" w:rsidRPr="004517A7" w:rsidRDefault="00833068" w:rsidP="00833068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b w:val="0"/>
                <w:bCs w:val="0"/>
                <w:sz w:val="28"/>
                <w:szCs w:val="28"/>
                <w:cs/>
              </w:rPr>
            </w:pPr>
            <w:r w:rsidRPr="004517A7">
              <w:rPr>
                <w:rFonts w:hint="cs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4517A7">
              <w:rPr>
                <w:rFonts w:hint="cs"/>
                <w:b w:val="0"/>
                <w:bCs w:val="0"/>
                <w:sz w:val="28"/>
                <w:szCs w:val="28"/>
              </w:rPr>
              <w:t xml:space="preserve"> </w:t>
            </w:r>
            <w:r w:rsidR="006C4C37" w:rsidRPr="004517A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AFA4F1" w14:textId="13F600C6" w:rsidR="00833068" w:rsidRPr="004517A7" w:rsidRDefault="00D26FB9" w:rsidP="00833068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</w:t>
            </w:r>
            <w:r w:rsidRPr="004517A7">
              <w:rPr>
                <w:rFonts w:ascii="Angsana New" w:hAnsi="Angsana New" w:hint="eastAsia"/>
                <w:sz w:val="28"/>
              </w:rPr>
              <w:t>15,995</w:t>
            </w:r>
            <w:r w:rsidRPr="004517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7A5C4" w14:textId="77777777" w:rsidR="00833068" w:rsidRPr="004517A7" w:rsidRDefault="00833068" w:rsidP="00833068">
            <w:pPr>
              <w:tabs>
                <w:tab w:val="decimal" w:pos="10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7F1F7A" w14:textId="1BDE676E" w:rsidR="00833068" w:rsidRPr="004517A7" w:rsidRDefault="00833068" w:rsidP="00833068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(9,100)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76BE8" w14:textId="77777777" w:rsidR="00833068" w:rsidRPr="004517A7" w:rsidRDefault="00833068" w:rsidP="00833068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235BEE" w14:textId="120DFFA7" w:rsidR="00833068" w:rsidRPr="004517A7" w:rsidRDefault="00DE7E88" w:rsidP="00833068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A793A" w14:textId="77777777" w:rsidR="00833068" w:rsidRPr="004517A7" w:rsidRDefault="00833068" w:rsidP="00833068">
            <w:pPr>
              <w:tabs>
                <w:tab w:val="decimal" w:pos="631"/>
              </w:tabs>
              <w:spacing w:before="20" w:after="20" w:line="24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596FA6" w14:textId="79992B99" w:rsidR="00833068" w:rsidRPr="004517A7" w:rsidRDefault="00833068" w:rsidP="00833068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(9,100)</w:t>
            </w:r>
          </w:p>
        </w:tc>
      </w:tr>
      <w:tr w:rsidR="00833068" w:rsidRPr="004517A7" w14:paraId="6B141E79" w14:textId="77777777" w:rsidTr="00156898">
        <w:trPr>
          <w:cantSplit/>
        </w:trPr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5238E" w14:textId="5282B02A" w:rsidR="00833068" w:rsidRPr="004517A7" w:rsidRDefault="00833068" w:rsidP="00833068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b w:val="0"/>
                <w:bCs w:val="0"/>
                <w:sz w:val="28"/>
                <w:szCs w:val="28"/>
                <w:u w:val="single"/>
                <w:cs/>
              </w:rPr>
            </w:pPr>
            <w:r w:rsidRPr="004517A7">
              <w:rPr>
                <w:rFonts w:hint="cs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  <w:r w:rsidR="00D21FD1" w:rsidRPr="004517A7">
              <w:rPr>
                <w:rFonts w:hint="cs"/>
                <w:sz w:val="28"/>
                <w:szCs w:val="28"/>
                <w:cs/>
              </w:rPr>
              <w:t xml:space="preserve"> </w:t>
            </w:r>
            <w:r w:rsidR="00D21FD1" w:rsidRPr="004517A7">
              <w:rPr>
                <w:sz w:val="28"/>
                <w:szCs w:val="28"/>
              </w:rPr>
              <w:t>-</w:t>
            </w:r>
            <w:r w:rsidRPr="004517A7">
              <w:rPr>
                <w:rFonts w:hint="cs"/>
                <w:sz w:val="28"/>
                <w:szCs w:val="28"/>
              </w:rPr>
              <w:t xml:space="preserve"> </w:t>
            </w:r>
            <w:r w:rsidRPr="004517A7"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C1DA73" w14:textId="6F5AA3A5" w:rsidR="00833068" w:rsidRPr="004517A7" w:rsidRDefault="00D26FB9" w:rsidP="00833068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33,400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63BC7" w14:textId="77777777" w:rsidR="00833068" w:rsidRPr="004517A7" w:rsidRDefault="00833068" w:rsidP="00833068">
            <w:pPr>
              <w:tabs>
                <w:tab w:val="decimal" w:pos="10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901E80" w14:textId="3AA87AD4" w:rsidR="00833068" w:rsidRPr="004517A7" w:rsidRDefault="00833068" w:rsidP="00833068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7,955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F1334" w14:textId="77777777" w:rsidR="00833068" w:rsidRPr="004517A7" w:rsidRDefault="00833068" w:rsidP="00833068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C091BA" w14:textId="6FDE3FF8" w:rsidR="00833068" w:rsidRPr="004517A7" w:rsidRDefault="00DE7E88" w:rsidP="00833068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>851,137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34C43" w14:textId="77777777" w:rsidR="00833068" w:rsidRPr="004517A7" w:rsidRDefault="00833068" w:rsidP="00833068">
            <w:pPr>
              <w:tabs>
                <w:tab w:val="decimal" w:pos="631"/>
              </w:tabs>
              <w:spacing w:before="20" w:after="20" w:line="240" w:lineRule="exact"/>
              <w:ind w:right="5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B168F5" w14:textId="6F1190A5" w:rsidR="00833068" w:rsidRPr="004517A7" w:rsidRDefault="00833068" w:rsidP="00833068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880,226</w:t>
            </w:r>
          </w:p>
        </w:tc>
      </w:tr>
      <w:tr w:rsidR="00833068" w:rsidRPr="004517A7" w14:paraId="6FF71C52" w14:textId="77777777" w:rsidTr="00156898">
        <w:trPr>
          <w:cantSplit/>
          <w:trHeight w:val="204"/>
        </w:trPr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ADC97" w14:textId="77777777" w:rsidR="00833068" w:rsidRPr="004517A7" w:rsidRDefault="00833068" w:rsidP="00833068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sz w:val="10"/>
                <w:szCs w:val="10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D70CE" w14:textId="77777777" w:rsidR="00833068" w:rsidRPr="004517A7" w:rsidRDefault="00833068" w:rsidP="00833068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D9B08" w14:textId="77777777" w:rsidR="00833068" w:rsidRPr="004517A7" w:rsidRDefault="00833068" w:rsidP="00833068">
            <w:pPr>
              <w:tabs>
                <w:tab w:val="decimal" w:pos="1080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12FAF" w14:textId="77777777" w:rsidR="00833068" w:rsidRPr="004517A7" w:rsidRDefault="00833068" w:rsidP="00833068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F4C1A" w14:textId="77777777" w:rsidR="00833068" w:rsidRPr="004517A7" w:rsidRDefault="00833068" w:rsidP="00833068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6147" w14:textId="77777777" w:rsidR="00833068" w:rsidRPr="004517A7" w:rsidRDefault="00833068" w:rsidP="00833068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BC6D8" w14:textId="77777777" w:rsidR="00833068" w:rsidRPr="004517A7" w:rsidRDefault="00833068" w:rsidP="00833068">
            <w:pPr>
              <w:tabs>
                <w:tab w:val="decimal" w:pos="631"/>
              </w:tabs>
              <w:spacing w:before="20" w:after="20" w:line="240" w:lineRule="exact"/>
              <w:ind w:right="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83571" w14:textId="77777777" w:rsidR="00833068" w:rsidRPr="004517A7" w:rsidRDefault="00833068" w:rsidP="00833068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833068" w:rsidRPr="004517A7" w14:paraId="0A4355DC" w14:textId="77777777" w:rsidTr="00156898">
        <w:trPr>
          <w:cantSplit/>
        </w:trPr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799D7" w14:textId="16E23E68" w:rsidR="00833068" w:rsidRPr="004517A7" w:rsidRDefault="00833068" w:rsidP="00833068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sz w:val="28"/>
                <w:szCs w:val="28"/>
                <w:cs/>
              </w:rPr>
            </w:pPr>
            <w:r w:rsidRPr="004517A7">
              <w:rPr>
                <w:rFonts w:hint="cs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เงินให้กู้ยืมระยะสั้นแก่บุคคลที่ไม่เกี่ยวข้องกัน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59DF4" w14:textId="09B8D4DC" w:rsidR="00833068" w:rsidRPr="004517A7" w:rsidRDefault="00DE7E88" w:rsidP="00833068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9,000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9731A" w14:textId="77777777" w:rsidR="00833068" w:rsidRPr="004517A7" w:rsidRDefault="00833068" w:rsidP="00833068">
            <w:pPr>
              <w:tabs>
                <w:tab w:val="decimal" w:pos="10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1A801" w14:textId="0F4DBD73" w:rsidR="00833068" w:rsidRPr="004517A7" w:rsidRDefault="00833068" w:rsidP="00833068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25,000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6F611" w14:textId="77777777" w:rsidR="00833068" w:rsidRPr="004517A7" w:rsidRDefault="00833068" w:rsidP="00833068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AE3DC" w14:textId="5439D0B4" w:rsidR="00833068" w:rsidRPr="004517A7" w:rsidRDefault="00DE7E88" w:rsidP="00833068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9,000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4482A" w14:textId="77777777" w:rsidR="00833068" w:rsidRPr="004517A7" w:rsidRDefault="00833068" w:rsidP="00833068">
            <w:pPr>
              <w:tabs>
                <w:tab w:val="decimal" w:pos="631"/>
              </w:tabs>
              <w:spacing w:before="20" w:after="20" w:line="24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1338B" w14:textId="29FF0756" w:rsidR="00833068" w:rsidRPr="004517A7" w:rsidRDefault="00833068" w:rsidP="00833068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25,000</w:t>
            </w:r>
          </w:p>
        </w:tc>
      </w:tr>
      <w:tr w:rsidR="00833068" w:rsidRPr="004517A7" w14:paraId="54C0EFA9" w14:textId="77777777" w:rsidTr="00156898">
        <w:trPr>
          <w:cantSplit/>
        </w:trPr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43564" w14:textId="12B9B927" w:rsidR="00833068" w:rsidRPr="004517A7" w:rsidRDefault="00833068" w:rsidP="00833068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b w:val="0"/>
                <w:bCs w:val="0"/>
                <w:sz w:val="28"/>
                <w:szCs w:val="28"/>
                <w:cs/>
              </w:rPr>
            </w:pPr>
            <w:r w:rsidRPr="004517A7">
              <w:rPr>
                <w:rFonts w:hint="cs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เงินให้กู้ยืมระยะสั้นแก่กิจการที่ไม่เกี่ยวข้องกัน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0FCDE" w14:textId="403A86AF" w:rsidR="00833068" w:rsidRPr="004517A7" w:rsidRDefault="00DE7E88" w:rsidP="00833068">
            <w:pPr>
              <w:tabs>
                <w:tab w:val="decimal" w:pos="990"/>
              </w:tabs>
              <w:ind w:right="90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75,476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1ABAF" w14:textId="77777777" w:rsidR="00833068" w:rsidRPr="004517A7" w:rsidRDefault="00833068" w:rsidP="00833068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44D03" w14:textId="54C027BB" w:rsidR="00833068" w:rsidRPr="004517A7" w:rsidRDefault="00833068" w:rsidP="00833068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42,550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B506B" w14:textId="77777777" w:rsidR="00833068" w:rsidRPr="004517A7" w:rsidRDefault="00833068" w:rsidP="00833068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8FB07" w14:textId="3F968271" w:rsidR="00833068" w:rsidRPr="004517A7" w:rsidRDefault="00DE7E88" w:rsidP="00833068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75,000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31370" w14:textId="77777777" w:rsidR="00833068" w:rsidRPr="004517A7" w:rsidRDefault="00833068" w:rsidP="00833068">
            <w:pPr>
              <w:tabs>
                <w:tab w:val="decimal" w:pos="631"/>
              </w:tabs>
              <w:spacing w:before="20" w:after="20" w:line="24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D65A3" w14:textId="3C66E743" w:rsidR="00833068" w:rsidRPr="004517A7" w:rsidRDefault="00833068" w:rsidP="00833068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42,550</w:t>
            </w:r>
          </w:p>
        </w:tc>
      </w:tr>
      <w:tr w:rsidR="00387186" w:rsidRPr="004517A7" w14:paraId="4A643440" w14:textId="77777777" w:rsidTr="00156898">
        <w:trPr>
          <w:cantSplit/>
        </w:trPr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CDF07" w14:textId="5AA0CB49" w:rsidR="00387186" w:rsidRPr="004517A7" w:rsidRDefault="00387186" w:rsidP="00833068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b w:val="0"/>
                <w:bCs w:val="0"/>
                <w:sz w:val="28"/>
                <w:szCs w:val="28"/>
                <w:u w:val="single"/>
                <w:cs/>
              </w:rPr>
            </w:pPr>
            <w:r w:rsidRPr="004517A7">
              <w:rPr>
                <w:rFonts w:hint="cs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4517A7"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4517A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04F320" w14:textId="4B312FC9" w:rsidR="00387186" w:rsidRPr="004517A7" w:rsidRDefault="00DE7E88" w:rsidP="00833068">
            <w:pPr>
              <w:tabs>
                <w:tab w:val="decimal" w:pos="990"/>
              </w:tabs>
              <w:ind w:right="90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(2,750)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FD575" w14:textId="77777777" w:rsidR="00387186" w:rsidRPr="004517A7" w:rsidRDefault="00387186" w:rsidP="00833068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DCEA9C" w14:textId="7390DD1D" w:rsidR="00387186" w:rsidRPr="004517A7" w:rsidRDefault="00DE7E88" w:rsidP="00833068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114F4" w14:textId="77777777" w:rsidR="00387186" w:rsidRPr="004517A7" w:rsidRDefault="00387186" w:rsidP="00833068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2D838C" w14:textId="71AE6CE0" w:rsidR="00387186" w:rsidRPr="004517A7" w:rsidRDefault="00DE7E88" w:rsidP="00833068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(2,750)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C7777" w14:textId="77777777" w:rsidR="00387186" w:rsidRPr="004517A7" w:rsidRDefault="00387186" w:rsidP="00833068">
            <w:pPr>
              <w:tabs>
                <w:tab w:val="decimal" w:pos="631"/>
              </w:tabs>
              <w:spacing w:before="20" w:after="20" w:line="24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1FCF65" w14:textId="7AAD2A39" w:rsidR="00387186" w:rsidRPr="004517A7" w:rsidRDefault="00D21FD1" w:rsidP="00833068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833068" w:rsidRPr="004517A7" w14:paraId="6F897D4F" w14:textId="77777777" w:rsidTr="00156898">
        <w:trPr>
          <w:cantSplit/>
        </w:trPr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E7232" w14:textId="77777777" w:rsidR="000F1DBA" w:rsidRPr="004517A7" w:rsidRDefault="00387186" w:rsidP="00833068">
            <w:pPr>
              <w:pStyle w:val="Heading5"/>
              <w:keepNext w:val="0"/>
              <w:spacing w:line="240" w:lineRule="auto"/>
              <w:ind w:left="175" w:right="58" w:hanging="17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เงินให้กู้ยืมระยะสั้นแก่บุคคลและกิจการที่</w:t>
            </w:r>
          </w:p>
          <w:p w14:paraId="2EA7A277" w14:textId="15221266" w:rsidR="00833068" w:rsidRPr="004517A7" w:rsidRDefault="00387186" w:rsidP="00026AE8">
            <w:pPr>
              <w:pStyle w:val="Heading5"/>
              <w:keepNext w:val="0"/>
              <w:spacing w:line="240" w:lineRule="auto"/>
              <w:ind w:left="175" w:right="58" w:firstLine="5"/>
              <w:jc w:val="left"/>
              <w:rPr>
                <w:sz w:val="28"/>
                <w:szCs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ไม่เกี่ยวข้องกัน </w:t>
            </w:r>
            <w:r w:rsidRPr="004517A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517A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106F2E" w14:textId="575F06B3" w:rsidR="00833068" w:rsidRPr="004517A7" w:rsidRDefault="00DE7E88" w:rsidP="00833068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>81,726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625E5" w14:textId="77777777" w:rsidR="00833068" w:rsidRPr="004517A7" w:rsidRDefault="00833068" w:rsidP="00833068">
            <w:pPr>
              <w:tabs>
                <w:tab w:val="decimal" w:pos="108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688CE5" w14:textId="097F6E59" w:rsidR="00833068" w:rsidRPr="004517A7" w:rsidRDefault="00833068" w:rsidP="00833068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67,550</w:t>
            </w:r>
          </w:p>
        </w:tc>
        <w:tc>
          <w:tcPr>
            <w:tcW w:w="1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FF20AB5" w14:textId="77777777" w:rsidR="00833068" w:rsidRPr="004517A7" w:rsidRDefault="00833068" w:rsidP="00833068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91693E" w14:textId="4BF7269C" w:rsidR="00833068" w:rsidRPr="004517A7" w:rsidRDefault="00DE7E88" w:rsidP="00833068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>81,250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F3ECD" w14:textId="77777777" w:rsidR="00833068" w:rsidRPr="004517A7" w:rsidRDefault="00833068" w:rsidP="00833068">
            <w:pPr>
              <w:tabs>
                <w:tab w:val="decimal" w:pos="631"/>
              </w:tabs>
              <w:spacing w:before="20" w:after="20" w:line="240" w:lineRule="exact"/>
              <w:ind w:right="5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98F8B2" w14:textId="179E3D5C" w:rsidR="00833068" w:rsidRPr="004517A7" w:rsidRDefault="00833068" w:rsidP="00833068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67,550</w:t>
            </w:r>
          </w:p>
        </w:tc>
      </w:tr>
      <w:tr w:rsidR="00833068" w:rsidRPr="004517A7" w14:paraId="3044E0CC" w14:textId="77777777" w:rsidTr="00156898">
        <w:trPr>
          <w:cantSplit/>
        </w:trPr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5D303" w14:textId="77777777" w:rsidR="00833068" w:rsidRPr="004517A7" w:rsidRDefault="00833068" w:rsidP="00833068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b w:val="0"/>
                <w:bCs w:val="0"/>
                <w:sz w:val="10"/>
                <w:szCs w:val="10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BCCFD0" w14:textId="77777777" w:rsidR="00833068" w:rsidRPr="004517A7" w:rsidRDefault="00833068" w:rsidP="00833068">
            <w:pPr>
              <w:tabs>
                <w:tab w:val="decimal" w:pos="990"/>
              </w:tabs>
              <w:ind w:right="9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D4177" w14:textId="77777777" w:rsidR="00833068" w:rsidRPr="004517A7" w:rsidRDefault="00833068" w:rsidP="00833068">
            <w:pPr>
              <w:tabs>
                <w:tab w:val="decimal" w:pos="1080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456972" w14:textId="77777777" w:rsidR="00833068" w:rsidRPr="004517A7" w:rsidRDefault="00833068" w:rsidP="00833068">
            <w:pPr>
              <w:tabs>
                <w:tab w:val="decimal" w:pos="988"/>
              </w:tabs>
              <w:ind w:right="9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8EAED98" w14:textId="77777777" w:rsidR="00833068" w:rsidRPr="004517A7" w:rsidRDefault="00833068" w:rsidP="00833068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99606" w14:textId="77777777" w:rsidR="00833068" w:rsidRPr="004517A7" w:rsidRDefault="00833068" w:rsidP="00833068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D1855" w14:textId="77777777" w:rsidR="00833068" w:rsidRPr="004517A7" w:rsidRDefault="00833068" w:rsidP="00833068">
            <w:pPr>
              <w:ind w:right="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9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B388B" w14:textId="77777777" w:rsidR="00833068" w:rsidRPr="004517A7" w:rsidRDefault="00833068" w:rsidP="00833068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474678" w:rsidRPr="004517A7" w14:paraId="2F1E7F61" w14:textId="77777777" w:rsidTr="00156898">
        <w:trPr>
          <w:cantSplit/>
        </w:trPr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13E28" w14:textId="77777777" w:rsidR="00474678" w:rsidRPr="004517A7" w:rsidRDefault="00474678" w:rsidP="00833068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A7C58" w14:textId="77777777" w:rsidR="00474678" w:rsidRPr="004517A7" w:rsidRDefault="00474678" w:rsidP="00833068">
            <w:pPr>
              <w:tabs>
                <w:tab w:val="decimal" w:pos="990"/>
              </w:tabs>
              <w:ind w:right="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10087" w14:textId="77777777" w:rsidR="00474678" w:rsidRPr="004517A7" w:rsidRDefault="00474678" w:rsidP="00833068">
            <w:pPr>
              <w:tabs>
                <w:tab w:val="decimal" w:pos="108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E1C9A" w14:textId="77777777" w:rsidR="00474678" w:rsidRPr="004517A7" w:rsidRDefault="00474678" w:rsidP="00833068">
            <w:pPr>
              <w:tabs>
                <w:tab w:val="decimal" w:pos="988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C1D74" w14:textId="77777777" w:rsidR="00474678" w:rsidRPr="004517A7" w:rsidRDefault="00474678" w:rsidP="00833068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2DF5C" w14:textId="77777777" w:rsidR="00474678" w:rsidRPr="004517A7" w:rsidRDefault="00474678" w:rsidP="00833068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F7556" w14:textId="77777777" w:rsidR="00474678" w:rsidRPr="004517A7" w:rsidRDefault="00474678" w:rsidP="00833068">
            <w:pPr>
              <w:ind w:right="5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51E77" w14:textId="77777777" w:rsidR="00474678" w:rsidRPr="004517A7" w:rsidRDefault="00474678" w:rsidP="00833068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15CA2" w:rsidRPr="004517A7" w14:paraId="3037A3FB" w14:textId="77777777" w:rsidTr="00156898">
        <w:trPr>
          <w:gridAfter w:val="1"/>
          <w:wAfter w:w="20" w:type="dxa"/>
          <w:cantSplit/>
        </w:trPr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14:paraId="3A43B1D4" w14:textId="77777777" w:rsidR="00474678" w:rsidRPr="004517A7" w:rsidRDefault="00474678" w:rsidP="0072672F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4517A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9D9B9" w14:textId="77777777" w:rsidR="00474678" w:rsidRPr="004517A7" w:rsidRDefault="00474678" w:rsidP="0072672F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5EF26187" w14:textId="77777777" w:rsidR="00474678" w:rsidRPr="004517A7" w:rsidRDefault="00474678" w:rsidP="0072672F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945149" w14:textId="77777777" w:rsidR="00474678" w:rsidRPr="004517A7" w:rsidRDefault="00474678" w:rsidP="0072672F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BFF1DCF" w14:textId="77777777" w:rsidR="00474678" w:rsidRPr="004517A7" w:rsidRDefault="00474678" w:rsidP="0072672F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76232" w14:textId="5AFA6717" w:rsidR="00474678" w:rsidRPr="004517A7" w:rsidRDefault="00FB1023" w:rsidP="0072672F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517A7">
              <w:rPr>
                <w:rFonts w:asciiTheme="majorBidi" w:hAnsiTheme="majorBidi" w:cstheme="majorBidi" w:hint="eastAsia"/>
                <w:b w:val="0"/>
                <w:bCs w:val="0"/>
                <w:sz w:val="28"/>
                <w:szCs w:val="28"/>
              </w:rPr>
              <w:t>7,396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EEE365" w14:textId="77777777" w:rsidR="00474678" w:rsidRPr="004517A7" w:rsidRDefault="00474678" w:rsidP="0072672F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1965B40" w14:textId="77777777" w:rsidR="00474678" w:rsidRPr="004517A7" w:rsidRDefault="00474678" w:rsidP="0072672F">
            <w:pPr>
              <w:pStyle w:val="Heading5"/>
              <w:keepNext w:val="0"/>
              <w:spacing w:line="240" w:lineRule="auto"/>
              <w:ind w:right="89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F15CA2" w:rsidRPr="004517A7" w14:paraId="2ACC3B6E" w14:textId="77777777" w:rsidTr="00156898">
        <w:trPr>
          <w:gridAfter w:val="1"/>
          <w:wAfter w:w="20" w:type="dxa"/>
          <w:cantSplit/>
        </w:trPr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14:paraId="619AA63A" w14:textId="77777777" w:rsidR="00474678" w:rsidRPr="004517A7" w:rsidRDefault="00474678" w:rsidP="0072672F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เงินให้กู้ยืมระยะยาวแก่กิจการที่เกี่ยวข้องกัน </w:t>
            </w:r>
            <w:r w:rsidRPr="004517A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517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E7FB4E" w14:textId="77777777" w:rsidR="00474678" w:rsidRPr="004517A7" w:rsidRDefault="00474678" w:rsidP="0072672F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52A098F4" w14:textId="77777777" w:rsidR="00474678" w:rsidRPr="004517A7" w:rsidRDefault="00474678" w:rsidP="0072672F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18BCA0" w14:textId="77777777" w:rsidR="00474678" w:rsidRPr="004517A7" w:rsidRDefault="00474678" w:rsidP="0072672F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E094D39" w14:textId="77777777" w:rsidR="00474678" w:rsidRPr="004517A7" w:rsidRDefault="00474678" w:rsidP="0072672F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E44A5E" w14:textId="6CF364C9" w:rsidR="00474678" w:rsidRPr="004517A7" w:rsidRDefault="00FB1023" w:rsidP="0072672F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7A7">
              <w:rPr>
                <w:rFonts w:asciiTheme="majorBidi" w:hAnsiTheme="majorBidi" w:cstheme="majorBidi" w:hint="eastAsia"/>
                <w:sz w:val="28"/>
                <w:szCs w:val="28"/>
              </w:rPr>
              <w:t>7,396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05B6A4" w14:textId="77777777" w:rsidR="00474678" w:rsidRPr="004517A7" w:rsidRDefault="00474678" w:rsidP="0072672F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3C77CA" w14:textId="77777777" w:rsidR="00474678" w:rsidRPr="004517A7" w:rsidRDefault="00474678" w:rsidP="0072672F">
            <w:pPr>
              <w:pStyle w:val="Heading5"/>
              <w:keepNext w:val="0"/>
              <w:spacing w:line="240" w:lineRule="auto"/>
              <w:ind w:right="89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6898" w:rsidRPr="004517A7" w14:paraId="5FF92F0F" w14:textId="77777777" w:rsidTr="00156898">
        <w:trPr>
          <w:cantSplit/>
          <w:trHeight w:val="40"/>
        </w:trPr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7F312" w14:textId="70E6E1FB" w:rsidR="00156898" w:rsidRPr="004517A7" w:rsidRDefault="00156898" w:rsidP="00156898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sz w:val="20"/>
                <w:szCs w:val="20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4DC72" w14:textId="77777777" w:rsidR="00156898" w:rsidRPr="004517A7" w:rsidRDefault="00156898" w:rsidP="00156898">
            <w:pPr>
              <w:tabs>
                <w:tab w:val="decimal" w:pos="990"/>
              </w:tabs>
              <w:ind w:right="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9D243" w14:textId="77777777" w:rsidR="00156898" w:rsidRPr="004517A7" w:rsidRDefault="00156898" w:rsidP="00156898">
            <w:pPr>
              <w:tabs>
                <w:tab w:val="decimal" w:pos="108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42DCE" w14:textId="77777777" w:rsidR="00156898" w:rsidRPr="004517A7" w:rsidRDefault="00156898" w:rsidP="00156898">
            <w:pPr>
              <w:tabs>
                <w:tab w:val="decimal" w:pos="988"/>
              </w:tabs>
              <w:ind w:right="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E0D08" w14:textId="77777777" w:rsidR="00156898" w:rsidRPr="004517A7" w:rsidRDefault="00156898" w:rsidP="00156898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6B38A" w14:textId="77777777" w:rsidR="00156898" w:rsidRPr="004517A7" w:rsidRDefault="00156898" w:rsidP="00156898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2817C" w14:textId="77777777" w:rsidR="00156898" w:rsidRPr="004517A7" w:rsidRDefault="00156898" w:rsidP="00156898">
            <w:pPr>
              <w:ind w:right="5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E4F68" w14:textId="77777777" w:rsidR="00156898" w:rsidRPr="004517A7" w:rsidRDefault="00156898" w:rsidP="00156898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56898" w:rsidRPr="004517A7" w14:paraId="333C4183" w14:textId="77777777" w:rsidTr="00156898">
        <w:trPr>
          <w:cantSplit/>
        </w:trPr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0C3B4" w14:textId="057837AA" w:rsidR="00156898" w:rsidRPr="004517A7" w:rsidRDefault="00156898" w:rsidP="00156898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b w:val="0"/>
                <w:bCs w:val="0"/>
                <w:sz w:val="28"/>
                <w:szCs w:val="28"/>
                <w:cs/>
              </w:rPr>
            </w:pPr>
            <w:r w:rsidRPr="004517A7">
              <w:rPr>
                <w:rFonts w:hint="cs"/>
                <w:b w:val="0"/>
                <w:bCs w:val="0"/>
                <w:sz w:val="28"/>
                <w:szCs w:val="28"/>
                <w:cs/>
              </w:rPr>
              <w:t>เงินให้กู้ยืมระยะยาวแก่กิจการที่ไม่เกี่ยวข้องกัน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0C92D" w14:textId="6315B000" w:rsidR="00156898" w:rsidRPr="004517A7" w:rsidRDefault="00156898" w:rsidP="00156898">
            <w:pPr>
              <w:tabs>
                <w:tab w:val="decimal" w:pos="990"/>
              </w:tabs>
              <w:ind w:right="90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295B3" w14:textId="77777777" w:rsidR="00156898" w:rsidRPr="004517A7" w:rsidRDefault="00156898" w:rsidP="00156898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5990A" w14:textId="6D936A59" w:rsidR="00156898" w:rsidRPr="004517A7" w:rsidRDefault="00156898" w:rsidP="00156898">
            <w:pPr>
              <w:tabs>
                <w:tab w:val="decimal" w:pos="98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7,000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D0A7F" w14:textId="77777777" w:rsidR="00156898" w:rsidRPr="004517A7" w:rsidRDefault="00156898" w:rsidP="00156898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884B9" w14:textId="506E6848" w:rsidR="00156898" w:rsidRPr="004517A7" w:rsidRDefault="00156898" w:rsidP="00156898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989E33" w14:textId="77777777" w:rsidR="00156898" w:rsidRPr="004517A7" w:rsidRDefault="00156898" w:rsidP="00156898">
            <w:pPr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9E111" w14:textId="437A5A5B" w:rsidR="00156898" w:rsidRPr="004517A7" w:rsidRDefault="00156898" w:rsidP="00156898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7,000</w:t>
            </w:r>
          </w:p>
        </w:tc>
      </w:tr>
      <w:tr w:rsidR="00156898" w:rsidRPr="004517A7" w14:paraId="60E2C66E" w14:textId="77777777" w:rsidTr="00156898">
        <w:trPr>
          <w:cantSplit/>
        </w:trPr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A0D7E" w14:textId="7870DC08" w:rsidR="00156898" w:rsidRPr="004517A7" w:rsidRDefault="00156898" w:rsidP="00156898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b w:val="0"/>
                <w:bCs w:val="0"/>
                <w:sz w:val="28"/>
                <w:szCs w:val="28"/>
                <w:cs/>
              </w:rPr>
            </w:pPr>
            <w:r w:rsidRPr="004517A7">
              <w:rPr>
                <w:rFonts w:hint="cs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4517A7">
              <w:rPr>
                <w:rFonts w:hint="cs"/>
                <w:b w:val="0"/>
                <w:bCs w:val="0"/>
                <w:sz w:val="28"/>
                <w:szCs w:val="28"/>
              </w:rPr>
              <w:t xml:space="preserve"> </w:t>
            </w:r>
            <w:r w:rsidRPr="004517A7">
              <w:rPr>
                <w:rFonts w:hint="cs"/>
                <w:b w:val="0"/>
                <w:bCs w:val="0"/>
                <w:sz w:val="28"/>
                <w:szCs w:val="28"/>
                <w:cs/>
              </w:rPr>
              <w:t>ส่วนที่ครบกำหนดรับชำระภายในหนึ่งปี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45883" w14:textId="520DCB90" w:rsidR="00156898" w:rsidRPr="004517A7" w:rsidRDefault="00156898" w:rsidP="00156898">
            <w:pPr>
              <w:tabs>
                <w:tab w:val="decimal" w:pos="990"/>
              </w:tabs>
              <w:ind w:right="90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48D35" w14:textId="77777777" w:rsidR="00156898" w:rsidRPr="004517A7" w:rsidRDefault="00156898" w:rsidP="00156898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B9E838" w14:textId="510C4ACA" w:rsidR="00156898" w:rsidRPr="004517A7" w:rsidRDefault="00156898" w:rsidP="00156898">
            <w:pPr>
              <w:tabs>
                <w:tab w:val="decimal" w:pos="98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(7,000)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E8E80" w14:textId="77777777" w:rsidR="00156898" w:rsidRPr="004517A7" w:rsidRDefault="00156898" w:rsidP="00156898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7D9C8B" w14:textId="36A37656" w:rsidR="00156898" w:rsidRPr="004517A7" w:rsidRDefault="00156898" w:rsidP="00156898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B4462" w14:textId="77777777" w:rsidR="00156898" w:rsidRPr="004517A7" w:rsidRDefault="00156898" w:rsidP="00156898">
            <w:pPr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AB2CCF" w14:textId="5845D8E3" w:rsidR="00156898" w:rsidRPr="004517A7" w:rsidRDefault="00156898" w:rsidP="00156898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(7,000)</w:t>
            </w:r>
          </w:p>
        </w:tc>
      </w:tr>
      <w:tr w:rsidR="00156898" w:rsidRPr="004517A7" w14:paraId="182DC0DF" w14:textId="77777777" w:rsidTr="00156898">
        <w:trPr>
          <w:cantSplit/>
        </w:trPr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363DE" w14:textId="248537AC" w:rsidR="00156898" w:rsidRPr="004517A7" w:rsidRDefault="00156898" w:rsidP="00156898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sz w:val="28"/>
                <w:szCs w:val="28"/>
                <w:cs/>
              </w:rPr>
            </w:pPr>
            <w:r w:rsidRPr="004517A7">
              <w:rPr>
                <w:rFonts w:hint="cs"/>
                <w:sz w:val="28"/>
                <w:szCs w:val="28"/>
                <w:cs/>
              </w:rPr>
              <w:t xml:space="preserve">เงินให้กู้ยืมระยะยาวแก่กิจการที่ไม่เกี่ยวข้องกัน </w:t>
            </w:r>
            <w:r w:rsidRPr="004517A7">
              <w:rPr>
                <w:sz w:val="28"/>
                <w:szCs w:val="28"/>
              </w:rPr>
              <w:t xml:space="preserve">- </w:t>
            </w:r>
            <w:r w:rsidRPr="004517A7"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7B29CC" w14:textId="76472BCD" w:rsidR="00156898" w:rsidRPr="004517A7" w:rsidRDefault="00156898" w:rsidP="00156898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F2B2F" w14:textId="77777777" w:rsidR="00156898" w:rsidRPr="004517A7" w:rsidRDefault="00156898" w:rsidP="00156898">
            <w:pPr>
              <w:tabs>
                <w:tab w:val="decimal" w:pos="108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288D21" w14:textId="4EFD32B6" w:rsidR="00156898" w:rsidRPr="004517A7" w:rsidRDefault="00156898" w:rsidP="00156898">
            <w:pPr>
              <w:tabs>
                <w:tab w:val="decimal" w:pos="988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B09ED" w14:textId="77777777" w:rsidR="00156898" w:rsidRPr="004517A7" w:rsidRDefault="00156898" w:rsidP="00156898">
            <w:pPr>
              <w:tabs>
                <w:tab w:val="decimal" w:pos="841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7881E6" w14:textId="37FF9576" w:rsidR="00156898" w:rsidRPr="004517A7" w:rsidRDefault="00156898" w:rsidP="00156898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BFBE5" w14:textId="77777777" w:rsidR="00156898" w:rsidRPr="004517A7" w:rsidRDefault="00156898" w:rsidP="00156898">
            <w:pPr>
              <w:ind w:right="5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9B4188" w14:textId="7B8C3006" w:rsidR="00156898" w:rsidRPr="004517A7" w:rsidRDefault="00156898" w:rsidP="00156898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156898" w:rsidRPr="004517A7" w14:paraId="01FA1F1D" w14:textId="77777777" w:rsidTr="00156898">
        <w:trPr>
          <w:cantSplit/>
        </w:trPr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CE2E9" w14:textId="77777777" w:rsidR="00156898" w:rsidRPr="004517A7" w:rsidRDefault="00156898" w:rsidP="00156898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sz w:val="10"/>
                <w:szCs w:val="10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9CB73" w14:textId="77777777" w:rsidR="00156898" w:rsidRPr="004517A7" w:rsidRDefault="00156898" w:rsidP="00156898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EED91" w14:textId="77777777" w:rsidR="00156898" w:rsidRPr="004517A7" w:rsidRDefault="00156898" w:rsidP="00156898">
            <w:pPr>
              <w:tabs>
                <w:tab w:val="decimal" w:pos="1080"/>
              </w:tabs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CB801" w14:textId="77777777" w:rsidR="00156898" w:rsidRPr="004517A7" w:rsidRDefault="00156898" w:rsidP="00156898">
            <w:pPr>
              <w:tabs>
                <w:tab w:val="decimal" w:pos="988"/>
              </w:tabs>
              <w:ind w:right="90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BE085" w14:textId="77777777" w:rsidR="00156898" w:rsidRPr="004517A7" w:rsidRDefault="00156898" w:rsidP="00156898">
            <w:pPr>
              <w:tabs>
                <w:tab w:val="decimal" w:pos="841"/>
              </w:tabs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12635" w14:textId="77777777" w:rsidR="00156898" w:rsidRPr="004517A7" w:rsidRDefault="00156898" w:rsidP="00156898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39B91" w14:textId="77777777" w:rsidR="00156898" w:rsidRPr="004517A7" w:rsidRDefault="00156898" w:rsidP="00156898">
            <w:pPr>
              <w:ind w:right="58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03DB1F" w14:textId="77777777" w:rsidR="00156898" w:rsidRPr="004517A7" w:rsidRDefault="00156898" w:rsidP="00156898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</w:tbl>
    <w:p w14:paraId="44A6EFBF" w14:textId="11C0D268" w:rsidR="00AA6AA0" w:rsidRPr="004517A7" w:rsidRDefault="00AA6AA0" w:rsidP="00AC54CB">
      <w:pPr>
        <w:pStyle w:val="ListParagraph"/>
        <w:numPr>
          <w:ilvl w:val="0"/>
          <w:numId w:val="1"/>
        </w:numPr>
        <w:spacing w:before="240" w:after="120"/>
        <w:ind w:left="392" w:hanging="335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 xml:space="preserve">สินค้าคงเหลือ </w:t>
      </w:r>
    </w:p>
    <w:p w14:paraId="53485837" w14:textId="212D27B8" w:rsidR="00AA6AA0" w:rsidRPr="004517A7" w:rsidRDefault="00AA6AA0" w:rsidP="00AA6AA0">
      <w:pPr>
        <w:tabs>
          <w:tab w:val="left" w:pos="709"/>
        </w:tabs>
        <w:spacing w:after="120"/>
        <w:ind w:left="360" w:right="-43"/>
        <w:jc w:val="thaiDistribute"/>
        <w:rPr>
          <w:rFonts w:ascii="Angsana New" w:hAnsi="Angsana New"/>
          <w:color w:val="000000"/>
          <w:spacing w:val="-6"/>
          <w:sz w:val="28"/>
        </w:rPr>
      </w:pPr>
      <w:r w:rsidRPr="004517A7">
        <w:rPr>
          <w:rFonts w:ascii="Angsana New" w:hAnsi="Angsana New" w:hint="cs"/>
          <w:color w:val="000000"/>
          <w:spacing w:val="-6"/>
          <w:sz w:val="28"/>
          <w:cs/>
        </w:rPr>
        <w:t xml:space="preserve">สินค้าคงเหลือ ณ วันที่ </w:t>
      </w:r>
      <w:r w:rsidRPr="004517A7">
        <w:rPr>
          <w:rFonts w:ascii="Angsana New" w:hAnsi="Angsana New" w:hint="cs"/>
          <w:color w:val="000000"/>
          <w:spacing w:val="-6"/>
          <w:sz w:val="28"/>
        </w:rPr>
        <w:t xml:space="preserve">31 </w:t>
      </w:r>
      <w:r w:rsidRPr="004517A7">
        <w:rPr>
          <w:rFonts w:ascii="Angsana New" w:hAnsi="Angsana New" w:hint="cs"/>
          <w:color w:val="000000"/>
          <w:spacing w:val="-6"/>
          <w:sz w:val="28"/>
          <w:cs/>
        </w:rPr>
        <w:t xml:space="preserve">ธันวาคม </w:t>
      </w:r>
      <w:r w:rsidRPr="004517A7">
        <w:rPr>
          <w:rFonts w:ascii="Angsana New" w:hAnsi="Angsana New" w:hint="cs"/>
          <w:color w:val="000000"/>
          <w:spacing w:val="-6"/>
          <w:sz w:val="28"/>
        </w:rPr>
        <w:t>256</w:t>
      </w:r>
      <w:r w:rsidR="00833068" w:rsidRPr="004517A7">
        <w:rPr>
          <w:rFonts w:ascii="Angsana New" w:hAnsi="Angsana New"/>
          <w:color w:val="000000"/>
          <w:spacing w:val="-6"/>
          <w:sz w:val="28"/>
        </w:rPr>
        <w:t>4</w:t>
      </w:r>
      <w:r w:rsidRPr="004517A7">
        <w:rPr>
          <w:rFonts w:ascii="Angsana New" w:hAnsi="Angsana New" w:hint="cs"/>
          <w:color w:val="000000"/>
          <w:spacing w:val="-6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6"/>
          <w:sz w:val="28"/>
          <w:cs/>
        </w:rPr>
        <w:t xml:space="preserve">และ </w:t>
      </w:r>
      <w:r w:rsidRPr="004517A7">
        <w:rPr>
          <w:rFonts w:ascii="Angsana New" w:hAnsi="Angsana New" w:hint="cs"/>
          <w:color w:val="000000"/>
          <w:spacing w:val="-6"/>
          <w:sz w:val="28"/>
        </w:rPr>
        <w:t>256</w:t>
      </w:r>
      <w:r w:rsidR="00833068" w:rsidRPr="004517A7">
        <w:rPr>
          <w:rFonts w:ascii="Angsana New" w:hAnsi="Angsana New"/>
          <w:color w:val="000000"/>
          <w:spacing w:val="-6"/>
          <w:sz w:val="28"/>
        </w:rPr>
        <w:t>3</w:t>
      </w:r>
      <w:r w:rsidRPr="004517A7">
        <w:rPr>
          <w:rFonts w:ascii="Angsana New" w:hAnsi="Angsana New" w:hint="cs"/>
          <w:color w:val="000000"/>
          <w:spacing w:val="-6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6"/>
          <w:sz w:val="28"/>
          <w:cs/>
        </w:rPr>
        <w:t>มีดังนี้</w:t>
      </w: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170"/>
        <w:gridCol w:w="90"/>
        <w:gridCol w:w="1170"/>
        <w:gridCol w:w="90"/>
        <w:gridCol w:w="1170"/>
      </w:tblGrid>
      <w:tr w:rsidR="00AA6AA0" w:rsidRPr="004517A7" w14:paraId="589AEFBB" w14:textId="77777777" w:rsidTr="00D73B18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96D0A0D" w14:textId="77777777" w:rsidR="00AA6AA0" w:rsidRPr="004517A7" w:rsidRDefault="00AA6AA0" w:rsidP="0054751B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2766EC" w14:textId="77777777" w:rsidR="00AA6AA0" w:rsidRPr="004517A7" w:rsidRDefault="00AA6AA0" w:rsidP="0054751B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A4292E" w14:textId="77777777" w:rsidR="00AA6AA0" w:rsidRPr="004517A7" w:rsidRDefault="00AA6AA0" w:rsidP="0054751B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C7B16" w14:textId="77777777" w:rsidR="00AA6AA0" w:rsidRPr="004517A7" w:rsidRDefault="00AA6AA0" w:rsidP="0054751B">
            <w:pPr>
              <w:tabs>
                <w:tab w:val="left" w:pos="2160"/>
              </w:tabs>
              <w:ind w:left="-297" w:firstLine="29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AA6AA0" w:rsidRPr="004517A7" w14:paraId="6B6EEC58" w14:textId="77777777" w:rsidTr="00D73B18">
        <w:trPr>
          <w:cantSplit/>
          <w:trHeight w:val="22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AEBB2C6" w14:textId="77777777" w:rsidR="00AA6AA0" w:rsidRPr="004517A7" w:rsidRDefault="00AA6AA0" w:rsidP="0054751B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6279A" w14:textId="77777777" w:rsidR="00AA6AA0" w:rsidRPr="004517A7" w:rsidRDefault="00AA6AA0" w:rsidP="0054751B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A1855" w14:textId="77777777" w:rsidR="00AA6AA0" w:rsidRPr="004517A7" w:rsidRDefault="00AA6AA0" w:rsidP="0054751B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A46978" w14:textId="77777777" w:rsidR="00AA6AA0" w:rsidRPr="004517A7" w:rsidRDefault="00AA6AA0" w:rsidP="0054751B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A6AA0" w:rsidRPr="004517A7" w14:paraId="15BAB559" w14:textId="77777777" w:rsidTr="00D73B18">
        <w:trPr>
          <w:cantSplit/>
          <w:trHeight w:val="19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96DDE50" w14:textId="77777777" w:rsidR="00AA6AA0" w:rsidRPr="004517A7" w:rsidRDefault="00AA6AA0" w:rsidP="0054751B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F65DBC" w14:textId="01FA8B2B" w:rsidR="00AA6AA0" w:rsidRPr="004517A7" w:rsidRDefault="00AA6AA0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833068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76B163" w14:textId="77777777" w:rsidR="00AA6AA0" w:rsidRPr="004517A7" w:rsidRDefault="00AA6AA0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8016BA" w14:textId="530EF1DE" w:rsidR="00AA6AA0" w:rsidRPr="004517A7" w:rsidRDefault="00AA6AA0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833068" w:rsidRPr="004517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F4CFC4" w14:textId="77777777" w:rsidR="00AA6AA0" w:rsidRPr="004517A7" w:rsidRDefault="00AA6AA0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D33ECA" w14:textId="634CD170" w:rsidR="00AA6AA0" w:rsidRPr="004517A7" w:rsidRDefault="00AA6AA0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833068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1C81C8" w14:textId="77777777" w:rsidR="00AA6AA0" w:rsidRPr="004517A7" w:rsidRDefault="00AA6AA0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ABAA8D" w14:textId="7C7EC6CF" w:rsidR="00AA6AA0" w:rsidRPr="004517A7" w:rsidRDefault="00AA6AA0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833068" w:rsidRPr="004517A7">
              <w:rPr>
                <w:rFonts w:ascii="Angsana New" w:hAnsi="Angsana New"/>
                <w:sz w:val="28"/>
              </w:rPr>
              <w:t>3</w:t>
            </w:r>
          </w:p>
        </w:tc>
      </w:tr>
      <w:tr w:rsidR="00555B39" w:rsidRPr="004517A7" w14:paraId="3C20F077" w14:textId="77777777" w:rsidTr="00D73B18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6CBCDCE" w14:textId="0B06503C" w:rsidR="00555B39" w:rsidRPr="004517A7" w:rsidRDefault="00555B39" w:rsidP="00D21FD1">
            <w:pPr>
              <w:pStyle w:val="Heading5"/>
              <w:keepNext w:val="0"/>
              <w:spacing w:line="240" w:lineRule="auto"/>
              <w:ind w:right="58"/>
              <w:rPr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4517A7"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A333B3" w14:textId="5055C5D3" w:rsidR="00555B39" w:rsidRPr="004517A7" w:rsidRDefault="00555B39" w:rsidP="00D21FD1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28,</w:t>
            </w:r>
            <w:r w:rsidR="00D73B18" w:rsidRPr="004517A7">
              <w:rPr>
                <w:rFonts w:ascii="Angsana New" w:hAnsi="Angsana New"/>
                <w:sz w:val="28"/>
              </w:rPr>
              <w:t>525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032807" w14:textId="77777777" w:rsidR="00555B39" w:rsidRPr="004517A7" w:rsidRDefault="00555B39" w:rsidP="00555B39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2371C0" w14:textId="5EF6864A" w:rsidR="00555B39" w:rsidRPr="004517A7" w:rsidRDefault="00555B39" w:rsidP="00D21FD1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21,156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CFD175" w14:textId="77777777" w:rsidR="00555B39" w:rsidRPr="004517A7" w:rsidRDefault="00555B39" w:rsidP="00555B39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A32EF9" w14:textId="1BA138AD" w:rsidR="00555B39" w:rsidRPr="004517A7" w:rsidRDefault="00555B39" w:rsidP="00D21FD1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1,73</w:t>
            </w:r>
            <w:r w:rsidR="00D73B18" w:rsidRPr="004517A7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4DEC83" w14:textId="77777777" w:rsidR="00555B39" w:rsidRPr="004517A7" w:rsidRDefault="00555B39" w:rsidP="00555B39">
            <w:pPr>
              <w:tabs>
                <w:tab w:val="decimal" w:pos="1081"/>
              </w:tabs>
              <w:ind w:right="5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772059" w14:textId="1BF90500" w:rsidR="00555B39" w:rsidRPr="004517A7" w:rsidRDefault="00555B39" w:rsidP="00D21FD1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1,738</w:t>
            </w:r>
          </w:p>
        </w:tc>
      </w:tr>
      <w:tr w:rsidR="00D21FD1" w:rsidRPr="004517A7" w14:paraId="4B8B8554" w14:textId="77777777" w:rsidTr="00D73B18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F7EC376" w14:textId="52FF98C0" w:rsidR="00D21FD1" w:rsidRPr="004517A7" w:rsidRDefault="00D21FD1" w:rsidP="00D21FD1">
            <w:pPr>
              <w:rPr>
                <w:rFonts w:hint="eastAsia"/>
                <w:cs/>
              </w:rPr>
            </w:pPr>
            <w:r w:rsidRPr="004517A7">
              <w:rPr>
                <w:rFonts w:hint="cs"/>
                <w:cs/>
              </w:rPr>
              <w:t>วัตถุดิบ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D59CA" w14:textId="3966513F" w:rsidR="00D21FD1" w:rsidRPr="004517A7" w:rsidRDefault="00D73B18" w:rsidP="00555B39">
            <w:pPr>
              <w:tabs>
                <w:tab w:val="decimal" w:pos="1081"/>
              </w:tabs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253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0A5EA4" w14:textId="77777777" w:rsidR="00D21FD1" w:rsidRPr="004517A7" w:rsidRDefault="00D21FD1" w:rsidP="00555B39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DA5A0" w14:textId="336598BF" w:rsidR="00D21FD1" w:rsidRPr="004517A7" w:rsidRDefault="00D73B18" w:rsidP="00555B39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27C21F" w14:textId="77777777" w:rsidR="00D21FD1" w:rsidRPr="004517A7" w:rsidRDefault="00D21FD1" w:rsidP="00555B39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ECE52" w14:textId="61923859" w:rsidR="00D21FD1" w:rsidRPr="004517A7" w:rsidRDefault="00D73B18" w:rsidP="00555B39">
            <w:pPr>
              <w:tabs>
                <w:tab w:val="decimal" w:pos="1081"/>
              </w:tabs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4DD5F6" w14:textId="77777777" w:rsidR="00D21FD1" w:rsidRPr="004517A7" w:rsidRDefault="00D21FD1" w:rsidP="00555B39">
            <w:pPr>
              <w:tabs>
                <w:tab w:val="decimal" w:pos="1081"/>
              </w:tabs>
              <w:ind w:right="5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624B8" w14:textId="31FEA211" w:rsidR="00D21FD1" w:rsidRPr="004517A7" w:rsidRDefault="00D73B18" w:rsidP="00555B39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D21FD1" w:rsidRPr="004517A7" w14:paraId="769CAC4F" w14:textId="77777777" w:rsidTr="00D73B18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9126612" w14:textId="2C6DE7A8" w:rsidR="00D21FD1" w:rsidRPr="004517A7" w:rsidRDefault="00D21FD1" w:rsidP="00D21FD1">
            <w:pPr>
              <w:rPr>
                <w:rFonts w:hint="eastAsia"/>
                <w:cs/>
              </w:rPr>
            </w:pPr>
            <w:r w:rsidRPr="004517A7">
              <w:rPr>
                <w:rFonts w:hint="cs"/>
                <w:cs/>
              </w:rPr>
              <w:t>วัสดุและของใช้สิ้นเปลือง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27B35" w14:textId="5A0EB0A8" w:rsidR="00D21FD1" w:rsidRPr="004517A7" w:rsidRDefault="00D73B18" w:rsidP="00555B39">
            <w:pPr>
              <w:tabs>
                <w:tab w:val="decimal" w:pos="1081"/>
              </w:tabs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47</w:t>
            </w:r>
            <w:r w:rsidR="008B4C29" w:rsidRPr="004517A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9D82B6" w14:textId="77777777" w:rsidR="00D21FD1" w:rsidRPr="004517A7" w:rsidRDefault="00D21FD1" w:rsidP="00555B39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C4DAA" w14:textId="5BA199B2" w:rsidR="00D21FD1" w:rsidRPr="004517A7" w:rsidRDefault="00D73B18" w:rsidP="00555B39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2C72E4" w14:textId="77777777" w:rsidR="00D21FD1" w:rsidRPr="004517A7" w:rsidRDefault="00D21FD1" w:rsidP="00555B39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03951" w14:textId="4188A3BF" w:rsidR="00D21FD1" w:rsidRPr="004517A7" w:rsidRDefault="00D73B18" w:rsidP="00555B39">
            <w:pPr>
              <w:tabs>
                <w:tab w:val="decimal" w:pos="1081"/>
              </w:tabs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E3C3E0" w14:textId="77777777" w:rsidR="00D21FD1" w:rsidRPr="004517A7" w:rsidRDefault="00D21FD1" w:rsidP="00555B39">
            <w:pPr>
              <w:tabs>
                <w:tab w:val="decimal" w:pos="1081"/>
              </w:tabs>
              <w:ind w:right="5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E2E22" w14:textId="109C2B30" w:rsidR="00D21FD1" w:rsidRPr="004517A7" w:rsidRDefault="00D73B18" w:rsidP="00555B39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555B39" w:rsidRPr="004517A7" w14:paraId="746926A8" w14:textId="77777777" w:rsidTr="00D73B18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6B5E211" w14:textId="77777777" w:rsidR="00555B39" w:rsidRPr="004517A7" w:rsidRDefault="00555B39" w:rsidP="00555B39">
            <w:pPr>
              <w:pStyle w:val="Heading5"/>
              <w:keepNext w:val="0"/>
              <w:spacing w:line="240" w:lineRule="auto"/>
              <w:ind w:right="58"/>
              <w:rPr>
                <w:b w:val="0"/>
                <w:bCs w:val="0"/>
                <w:sz w:val="28"/>
                <w:szCs w:val="28"/>
                <w:cs/>
              </w:rPr>
            </w:pPr>
            <w:r w:rsidRPr="004517A7">
              <w:rPr>
                <w:rFonts w:hint="cs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4517A7">
              <w:rPr>
                <w:rFonts w:hint="cs"/>
                <w:b w:val="0"/>
                <w:bCs w:val="0"/>
                <w:sz w:val="28"/>
                <w:szCs w:val="28"/>
              </w:rPr>
              <w:t xml:space="preserve">: </w:t>
            </w:r>
            <w:r w:rsidRPr="004517A7">
              <w:rPr>
                <w:rFonts w:hint="cs"/>
                <w:b w:val="0"/>
                <w:bCs w:val="0"/>
                <w:sz w:val="28"/>
                <w:szCs w:val="28"/>
                <w:cs/>
              </w:rPr>
              <w:t>ค่าเผื่อการปรับลดมูลค่าสินค้าคงเหลือ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E820A" w14:textId="7E2670B9" w:rsidR="00555B39" w:rsidRPr="004517A7" w:rsidRDefault="00555B39" w:rsidP="00555B39">
            <w:pPr>
              <w:tabs>
                <w:tab w:val="decimal" w:pos="993"/>
              </w:tabs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(1,72</w:t>
            </w:r>
            <w:r w:rsidR="00D73B18" w:rsidRPr="004517A7">
              <w:rPr>
                <w:rFonts w:ascii="Angsana New" w:hAnsi="Angsana New"/>
                <w:sz w:val="28"/>
              </w:rPr>
              <w:t>0</w:t>
            </w:r>
            <w:r w:rsidRPr="004517A7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BF87A2" w14:textId="77777777" w:rsidR="00555B39" w:rsidRPr="004517A7" w:rsidRDefault="00555B39" w:rsidP="00555B39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C32F10" w14:textId="502E1BC8" w:rsidR="00555B39" w:rsidRPr="004517A7" w:rsidRDefault="00555B39" w:rsidP="00555B39">
            <w:pPr>
              <w:tabs>
                <w:tab w:val="decimal" w:pos="985"/>
              </w:tabs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(7</w:t>
            </w:r>
            <w:r w:rsidRPr="004517A7">
              <w:rPr>
                <w:rFonts w:ascii="Angsana New" w:hAnsi="Angsana New"/>
                <w:sz w:val="28"/>
              </w:rPr>
              <w:t>,953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F15127" w14:textId="77777777" w:rsidR="00555B39" w:rsidRPr="004517A7" w:rsidRDefault="00555B39" w:rsidP="00555B39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C324ED" w14:textId="51F1785E" w:rsidR="00555B39" w:rsidRPr="004517A7" w:rsidRDefault="00555B39" w:rsidP="001C27F8">
            <w:pPr>
              <w:tabs>
                <w:tab w:val="decimal" w:pos="987"/>
              </w:tabs>
              <w:ind w:right="-113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(1,72</w:t>
            </w:r>
            <w:r w:rsidR="00D73B18" w:rsidRPr="004517A7">
              <w:rPr>
                <w:rFonts w:ascii="Angsana New" w:hAnsi="Angsana New"/>
                <w:sz w:val="28"/>
              </w:rPr>
              <w:t>0</w:t>
            </w:r>
            <w:r w:rsidRPr="004517A7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6C772E" w14:textId="77777777" w:rsidR="00555B39" w:rsidRPr="004517A7" w:rsidRDefault="00555B39" w:rsidP="00555B39">
            <w:pPr>
              <w:tabs>
                <w:tab w:val="decimal" w:pos="1081"/>
              </w:tabs>
              <w:ind w:right="5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250CCF" w14:textId="0AB6139D" w:rsidR="00555B39" w:rsidRPr="004517A7" w:rsidRDefault="00555B39" w:rsidP="001C27F8">
            <w:pPr>
              <w:tabs>
                <w:tab w:val="decimal" w:pos="990"/>
              </w:tabs>
              <w:ind w:right="-283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(1,720)</w:t>
            </w:r>
          </w:p>
        </w:tc>
      </w:tr>
      <w:tr w:rsidR="00555B39" w:rsidRPr="004517A7" w14:paraId="01D174A4" w14:textId="77777777" w:rsidTr="00D73B18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0FCE37C" w14:textId="53C14A59" w:rsidR="00555B39" w:rsidRPr="004517A7" w:rsidRDefault="00555B39" w:rsidP="00555B39">
            <w:pPr>
              <w:pStyle w:val="Heading5"/>
              <w:keepNext w:val="0"/>
              <w:spacing w:line="240" w:lineRule="auto"/>
              <w:ind w:right="58"/>
              <w:rPr>
                <w:spacing w:val="-4"/>
                <w:sz w:val="28"/>
                <w:szCs w:val="28"/>
              </w:rPr>
            </w:pPr>
            <w:r w:rsidRPr="004517A7">
              <w:rPr>
                <w:rFonts w:hint="cs"/>
                <w:spacing w:val="-4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AFC79E" w14:textId="0046342E" w:rsidR="00555B39" w:rsidRPr="004517A7" w:rsidRDefault="00555B39" w:rsidP="00555B39">
            <w:pPr>
              <w:tabs>
                <w:tab w:val="decimal" w:pos="1081"/>
              </w:tabs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27,53</w:t>
            </w:r>
            <w:r w:rsidR="00035BA8" w:rsidRPr="004517A7">
              <w:rPr>
                <w:rFonts w:ascii="Angsana New" w:hAnsi="Angsana New"/>
                <w:b/>
                <w:bCs/>
                <w:sz w:val="28"/>
              </w:rPr>
              <w:t>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89BB62" w14:textId="77777777" w:rsidR="00555B39" w:rsidRPr="004517A7" w:rsidRDefault="00555B39" w:rsidP="00555B39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E692C7" w14:textId="76C304E7" w:rsidR="00555B39" w:rsidRPr="004517A7" w:rsidRDefault="00555B39" w:rsidP="00555B39">
            <w:pPr>
              <w:tabs>
                <w:tab w:val="decimal" w:pos="1081"/>
              </w:tabs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</w:rPr>
              <w:t>13,203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99A44D" w14:textId="77777777" w:rsidR="00555B39" w:rsidRPr="004517A7" w:rsidRDefault="00555B39" w:rsidP="00555B39">
            <w:pPr>
              <w:tabs>
                <w:tab w:val="decimal" w:pos="841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40E6CE" w14:textId="172D9BCB" w:rsidR="00555B39" w:rsidRPr="004517A7" w:rsidRDefault="00555B39" w:rsidP="00555B39">
            <w:pPr>
              <w:tabs>
                <w:tab w:val="decimal" w:pos="1081"/>
              </w:tabs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E33598" w14:textId="77777777" w:rsidR="00555B39" w:rsidRPr="004517A7" w:rsidRDefault="00555B39" w:rsidP="00555B39">
            <w:pPr>
              <w:tabs>
                <w:tab w:val="decimal" w:pos="1081"/>
              </w:tabs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8BCA02" w14:textId="5BC73A67" w:rsidR="00555B39" w:rsidRPr="004517A7" w:rsidRDefault="00555B39" w:rsidP="00555B39">
            <w:pPr>
              <w:tabs>
                <w:tab w:val="decimal" w:pos="1081"/>
              </w:tabs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</w:rPr>
              <w:t>18</w:t>
            </w:r>
          </w:p>
        </w:tc>
      </w:tr>
    </w:tbl>
    <w:p w14:paraId="29344BD6" w14:textId="194294B2" w:rsidR="00DA4D05" w:rsidRPr="004517A7" w:rsidRDefault="00DA4D05" w:rsidP="00A428F5">
      <w:pPr>
        <w:pStyle w:val="ListParagraph"/>
        <w:numPr>
          <w:ilvl w:val="0"/>
          <w:numId w:val="1"/>
        </w:numPr>
        <w:tabs>
          <w:tab w:val="left" w:pos="360"/>
        </w:tabs>
        <w:spacing w:before="120" w:line="240" w:lineRule="atLeast"/>
        <w:ind w:hanging="446"/>
        <w:rPr>
          <w:rFonts w:ascii="Angsana New" w:hAnsi="Angsana New"/>
          <w:b/>
          <w:bCs/>
          <w:sz w:val="28"/>
          <w:cs/>
        </w:rPr>
      </w:pPr>
      <w:r w:rsidRPr="004517A7">
        <w:rPr>
          <w:rFonts w:ascii="Angsana New" w:hAnsi="Angsana New" w:hint="cs"/>
          <w:b/>
          <w:bCs/>
          <w:sz w:val="28"/>
          <w:cs/>
        </w:rPr>
        <w:lastRenderedPageBreak/>
        <w:t>สินทรัพย์ทางการเงินหมุนเวียนอื่น</w:t>
      </w:r>
      <w:r w:rsidR="001A49DD" w:rsidRPr="004517A7">
        <w:rPr>
          <w:rFonts w:ascii="Angsana New" w:hAnsi="Angsana New"/>
          <w:b/>
          <w:bCs/>
          <w:sz w:val="28"/>
          <w:lang w:val="en-GB"/>
        </w:rPr>
        <w:t xml:space="preserve"> </w:t>
      </w:r>
    </w:p>
    <w:p w14:paraId="564E14DA" w14:textId="0A255C04" w:rsidR="00DA4D05" w:rsidRPr="004517A7" w:rsidRDefault="00DA4D05" w:rsidP="00DA4D05">
      <w:pPr>
        <w:spacing w:before="120" w:after="120"/>
        <w:ind w:left="360" w:right="-9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รายการเปลี่ยนแปลงของบัญชีเงินลงทุนในตราสารทุน</w:t>
      </w:r>
      <w:r w:rsidR="001A49DD" w:rsidRPr="004517A7">
        <w:rPr>
          <w:rFonts w:ascii="Angsana New" w:hAnsi="Angsana New" w:hint="cs"/>
          <w:color w:val="000000"/>
          <w:spacing w:val="-2"/>
          <w:sz w:val="28"/>
          <w:cs/>
        </w:rPr>
        <w:t>ที่วัดมูลค่าด้วยมูลค่ายุติธรรมผ่านกำไ</w:t>
      </w:r>
      <w:r w:rsidR="00E21A2A" w:rsidRPr="004517A7">
        <w:rPr>
          <w:rFonts w:ascii="Angsana New" w:hAnsi="Angsana New" w:hint="cs"/>
          <w:color w:val="000000"/>
          <w:spacing w:val="-2"/>
          <w:sz w:val="28"/>
          <w:cs/>
        </w:rPr>
        <w:t>ร</w:t>
      </w:r>
      <w:r w:rsidR="001A49DD" w:rsidRPr="004517A7">
        <w:rPr>
          <w:rFonts w:ascii="Angsana New" w:hAnsi="Angsana New" w:hint="cs"/>
          <w:color w:val="000000"/>
          <w:spacing w:val="-2"/>
          <w:sz w:val="28"/>
          <w:cs/>
        </w:rPr>
        <w:t>ขาดทุน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sz w:val="28"/>
          <w:cs/>
        </w:rPr>
        <w:t>สำหรับปีสิ้นสุด</w:t>
      </w:r>
      <w:r w:rsidR="00026AE8" w:rsidRPr="004517A7">
        <w:rPr>
          <w:rFonts w:ascii="Angsana New" w:hAnsi="Angsana New"/>
          <w:sz w:val="28"/>
        </w:rPr>
        <w:t xml:space="preserve">    </w:t>
      </w:r>
      <w:r w:rsidRPr="004517A7">
        <w:rPr>
          <w:rFonts w:ascii="Angsana New" w:hAnsi="Angsana New" w:hint="cs"/>
          <w:sz w:val="28"/>
          <w:cs/>
        </w:rPr>
        <w:t>วันที่</w:t>
      </w:r>
      <w:r w:rsidRPr="004517A7">
        <w:rPr>
          <w:rFonts w:ascii="Angsana New" w:hAnsi="Angsana New" w:hint="cs"/>
          <w:sz w:val="28"/>
        </w:rPr>
        <w:t xml:space="preserve"> </w:t>
      </w:r>
      <w:r w:rsidRPr="004517A7">
        <w:rPr>
          <w:rFonts w:ascii="Angsana New" w:hAnsi="Angsana New" w:hint="cs"/>
          <w:sz w:val="28"/>
          <w:lang w:val="en-GB"/>
        </w:rPr>
        <w:t>31</w:t>
      </w:r>
      <w:r w:rsidRPr="004517A7">
        <w:rPr>
          <w:rFonts w:ascii="Angsana New" w:hAnsi="Angsana New" w:hint="cs"/>
          <w:sz w:val="28"/>
          <w:cs/>
        </w:rPr>
        <w:t xml:space="preserve"> ธันวาคม </w:t>
      </w:r>
      <w:r w:rsidRPr="004517A7">
        <w:rPr>
          <w:rFonts w:ascii="Angsana New" w:hAnsi="Angsana New" w:hint="cs"/>
          <w:sz w:val="28"/>
          <w:lang w:val="en-GB"/>
        </w:rPr>
        <w:t>256</w:t>
      </w:r>
      <w:r w:rsidR="00230C78" w:rsidRPr="004517A7">
        <w:rPr>
          <w:rFonts w:ascii="Angsana New" w:hAnsi="Angsana New"/>
          <w:sz w:val="28"/>
        </w:rPr>
        <w:t>4</w:t>
      </w:r>
      <w:r w:rsidRPr="004517A7">
        <w:rPr>
          <w:rFonts w:ascii="Angsana New" w:hAnsi="Angsana New" w:hint="cs"/>
          <w:sz w:val="28"/>
          <w:cs/>
        </w:rPr>
        <w:t xml:space="preserve"> และ</w:t>
      </w:r>
      <w:r w:rsidRPr="004517A7">
        <w:rPr>
          <w:rFonts w:ascii="Angsana New" w:hAnsi="Angsana New" w:hint="cs"/>
          <w:sz w:val="28"/>
        </w:rPr>
        <w:t xml:space="preserve"> </w:t>
      </w:r>
      <w:r w:rsidRPr="004517A7">
        <w:rPr>
          <w:rFonts w:ascii="Angsana New" w:hAnsi="Angsana New" w:hint="cs"/>
          <w:sz w:val="28"/>
          <w:lang w:val="en-GB"/>
        </w:rPr>
        <w:t>256</w:t>
      </w:r>
      <w:r w:rsidR="00230C78" w:rsidRPr="004517A7">
        <w:rPr>
          <w:rFonts w:ascii="Angsana New" w:hAnsi="Angsana New"/>
          <w:sz w:val="28"/>
          <w:lang w:val="en-GB"/>
        </w:rPr>
        <w:t>3</w:t>
      </w:r>
      <w:r w:rsidRPr="004517A7">
        <w:rPr>
          <w:rFonts w:ascii="Angsana New" w:hAnsi="Angsana New" w:hint="cs"/>
          <w:sz w:val="28"/>
          <w:lang w:val="en-GB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ดังนี้</w:t>
      </w:r>
    </w:p>
    <w:tbl>
      <w:tblPr>
        <w:tblW w:w="918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530"/>
        <w:gridCol w:w="1710"/>
        <w:gridCol w:w="90"/>
        <w:gridCol w:w="1534"/>
      </w:tblGrid>
      <w:tr w:rsidR="00DA4D05" w:rsidRPr="004517A7" w14:paraId="1C330C56" w14:textId="77777777" w:rsidTr="00D73B18">
        <w:tc>
          <w:tcPr>
            <w:tcW w:w="4320" w:type="dxa"/>
          </w:tcPr>
          <w:p w14:paraId="0C82CD4F" w14:textId="77777777" w:rsidR="00DA4D05" w:rsidRPr="004517A7" w:rsidRDefault="00DA4D05" w:rsidP="0054751B">
            <w:pPr>
              <w:pStyle w:val="Header"/>
              <w:ind w:left="72" w:right="-108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530" w:type="dxa"/>
          </w:tcPr>
          <w:p w14:paraId="110B0893" w14:textId="77777777" w:rsidR="00DA4D05" w:rsidRPr="004517A7" w:rsidRDefault="00DA4D05" w:rsidP="0054751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34" w:type="dxa"/>
            <w:gridSpan w:val="3"/>
            <w:vAlign w:val="bottom"/>
          </w:tcPr>
          <w:p w14:paraId="6F549DB5" w14:textId="77777777" w:rsidR="00DA4D05" w:rsidRPr="004517A7" w:rsidRDefault="00DA4D05" w:rsidP="0054751B">
            <w:pPr>
              <w:tabs>
                <w:tab w:val="left" w:pos="720"/>
                <w:tab w:val="left" w:pos="3384"/>
              </w:tabs>
              <w:ind w:right="4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DA4D05" w:rsidRPr="004517A7" w14:paraId="6BFE42F6" w14:textId="77777777" w:rsidTr="00D73B18">
        <w:tc>
          <w:tcPr>
            <w:tcW w:w="4320" w:type="dxa"/>
          </w:tcPr>
          <w:p w14:paraId="6D6D0227" w14:textId="77777777" w:rsidR="00DA4D05" w:rsidRPr="004517A7" w:rsidRDefault="00DA4D05" w:rsidP="0054751B">
            <w:pPr>
              <w:pStyle w:val="Header"/>
              <w:ind w:left="72" w:right="-108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530" w:type="dxa"/>
          </w:tcPr>
          <w:p w14:paraId="09F873E1" w14:textId="77777777" w:rsidR="00DA4D05" w:rsidRPr="004517A7" w:rsidRDefault="00DA4D05" w:rsidP="0054751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34" w:type="dxa"/>
            <w:gridSpan w:val="3"/>
            <w:vAlign w:val="bottom"/>
          </w:tcPr>
          <w:p w14:paraId="1B822CD2" w14:textId="3B95B83C" w:rsidR="00DA4D05" w:rsidRPr="004517A7" w:rsidRDefault="00DA4D05" w:rsidP="0054751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งบการเงินรวมและ</w:t>
            </w:r>
            <w:r w:rsidR="00CA4ABB"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A4D05" w:rsidRPr="004517A7" w14:paraId="51791175" w14:textId="77777777" w:rsidTr="00D73B18">
        <w:tc>
          <w:tcPr>
            <w:tcW w:w="4320" w:type="dxa"/>
          </w:tcPr>
          <w:p w14:paraId="745FE4B2" w14:textId="77777777" w:rsidR="00DA4D05" w:rsidRPr="004517A7" w:rsidRDefault="00DA4D05" w:rsidP="0054751B">
            <w:pPr>
              <w:pStyle w:val="Header"/>
              <w:ind w:left="72" w:right="-108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530" w:type="dxa"/>
          </w:tcPr>
          <w:p w14:paraId="1DD579D3" w14:textId="77777777" w:rsidR="00DA4D05" w:rsidRPr="004517A7" w:rsidRDefault="00DA4D05" w:rsidP="0054751B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1AF628E" w14:textId="774CBE05" w:rsidR="00DA4D05" w:rsidRPr="004517A7" w:rsidRDefault="00DA4D05" w:rsidP="0054751B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833068" w:rsidRPr="004517A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0649F53" w14:textId="77777777" w:rsidR="00DA4D05" w:rsidRPr="004517A7" w:rsidRDefault="00DA4D05" w:rsidP="0054751B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</w:tcPr>
          <w:p w14:paraId="0F4126C5" w14:textId="0C561F1F" w:rsidR="00DA4D05" w:rsidRPr="004517A7" w:rsidRDefault="00DA4D05" w:rsidP="0054751B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833068" w:rsidRPr="004517A7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8B40D2" w:rsidRPr="004517A7" w14:paraId="391239FA" w14:textId="77777777" w:rsidTr="00D73B18">
        <w:tc>
          <w:tcPr>
            <w:tcW w:w="4320" w:type="dxa"/>
          </w:tcPr>
          <w:p w14:paraId="2C9F90B1" w14:textId="117CE11D" w:rsidR="008B40D2" w:rsidRPr="004517A7" w:rsidRDefault="008B40D2" w:rsidP="008B40D2">
            <w:pPr>
              <w:pStyle w:val="Header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  <w:lang w:val="en-GB"/>
              </w:rPr>
              <w:t>ยอดคงเหลือต้น</w:t>
            </w:r>
            <w:r w:rsidR="00D73B18" w:rsidRPr="004517A7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ปี</w:t>
            </w:r>
          </w:p>
        </w:tc>
        <w:tc>
          <w:tcPr>
            <w:tcW w:w="1530" w:type="dxa"/>
          </w:tcPr>
          <w:p w14:paraId="007EB251" w14:textId="77777777" w:rsidR="008B40D2" w:rsidRPr="004517A7" w:rsidRDefault="008B40D2" w:rsidP="008B40D2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78B8301" w14:textId="2C5E14DB" w:rsidR="008B40D2" w:rsidRPr="004517A7" w:rsidRDefault="008B40D2" w:rsidP="008B40D2">
            <w:pPr>
              <w:pStyle w:val="BodyText2"/>
              <w:tabs>
                <w:tab w:val="decimal" w:pos="1074"/>
              </w:tabs>
              <w:spacing w:after="0" w:line="240" w:lineRule="auto"/>
              <w:ind w:left="162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7A7">
              <w:rPr>
                <w:rFonts w:ascii="Angsana New" w:hAnsi="Angsana New"/>
                <w:sz w:val="28"/>
                <w:szCs w:val="28"/>
              </w:rPr>
              <w:t>6,247</w:t>
            </w:r>
          </w:p>
        </w:tc>
        <w:tc>
          <w:tcPr>
            <w:tcW w:w="90" w:type="dxa"/>
          </w:tcPr>
          <w:p w14:paraId="5E2D6BF8" w14:textId="77777777" w:rsidR="008B40D2" w:rsidRPr="004517A7" w:rsidRDefault="008B40D2" w:rsidP="008B40D2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0F93EDB0" w14:textId="145938B3" w:rsidR="008B40D2" w:rsidRPr="004517A7" w:rsidRDefault="008B40D2" w:rsidP="008B40D2">
            <w:pPr>
              <w:pStyle w:val="BodyText2"/>
              <w:tabs>
                <w:tab w:val="decimal" w:pos="1083"/>
              </w:tabs>
              <w:spacing w:after="0" w:line="240" w:lineRule="auto"/>
              <w:ind w:left="162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7A7">
              <w:rPr>
                <w:rFonts w:ascii="Angsana New" w:hAnsi="Angsana New" w:hint="cs"/>
                <w:sz w:val="28"/>
                <w:szCs w:val="28"/>
              </w:rPr>
              <w:t>7,371</w:t>
            </w:r>
          </w:p>
        </w:tc>
      </w:tr>
      <w:tr w:rsidR="008B40D2" w:rsidRPr="004517A7" w14:paraId="136D5A8F" w14:textId="77777777" w:rsidTr="00D73B18">
        <w:tc>
          <w:tcPr>
            <w:tcW w:w="4320" w:type="dxa"/>
          </w:tcPr>
          <w:p w14:paraId="0B46F8C6" w14:textId="6BBB4BCA" w:rsidR="008B40D2" w:rsidRPr="004517A7" w:rsidRDefault="008B40D2" w:rsidP="008B40D2">
            <w:pPr>
              <w:pStyle w:val="Header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จำหน่ายเงินลงทุน</w:t>
            </w:r>
          </w:p>
        </w:tc>
        <w:tc>
          <w:tcPr>
            <w:tcW w:w="1530" w:type="dxa"/>
          </w:tcPr>
          <w:p w14:paraId="3CC28C50" w14:textId="77777777" w:rsidR="008B40D2" w:rsidRPr="004517A7" w:rsidRDefault="008B40D2" w:rsidP="008B40D2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E8D9E60" w14:textId="6F673070" w:rsidR="008B40D2" w:rsidRPr="004517A7" w:rsidRDefault="008B40D2" w:rsidP="00026AE8">
            <w:pPr>
              <w:pStyle w:val="BodyText2"/>
              <w:spacing w:after="0" w:line="240" w:lineRule="auto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sz w:val="28"/>
                <w:szCs w:val="28"/>
              </w:rPr>
              <w:t>(9,144)</w:t>
            </w:r>
          </w:p>
        </w:tc>
        <w:tc>
          <w:tcPr>
            <w:tcW w:w="90" w:type="dxa"/>
          </w:tcPr>
          <w:p w14:paraId="6A017D06" w14:textId="77777777" w:rsidR="008B40D2" w:rsidRPr="004517A7" w:rsidRDefault="008B40D2" w:rsidP="008B40D2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vAlign w:val="bottom"/>
          </w:tcPr>
          <w:p w14:paraId="56263934" w14:textId="766BB08B" w:rsidR="008B40D2" w:rsidRPr="004517A7" w:rsidRDefault="008B40D2" w:rsidP="008B40D2">
            <w:pPr>
              <w:pStyle w:val="BodyText2"/>
              <w:spacing w:after="0" w:line="240" w:lineRule="auto"/>
              <w:ind w:left="162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7A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73B18" w:rsidRPr="004517A7" w14:paraId="55AE5548" w14:textId="77777777" w:rsidTr="00D73B18">
        <w:tc>
          <w:tcPr>
            <w:tcW w:w="4320" w:type="dxa"/>
          </w:tcPr>
          <w:p w14:paraId="3D095DCE" w14:textId="7C2AD915" w:rsidR="00D73B18" w:rsidRPr="004517A7" w:rsidRDefault="00D73B18" w:rsidP="008B40D2">
            <w:pPr>
              <w:pStyle w:val="Header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กำไร </w:t>
            </w:r>
            <w:r w:rsidRPr="004517A7">
              <w:rPr>
                <w:rFonts w:asciiTheme="majorBidi" w:hAnsiTheme="majorBidi" w:cstheme="majorBidi"/>
                <w:sz w:val="28"/>
              </w:rPr>
              <w:t>(</w:t>
            </w:r>
            <w:r w:rsidRPr="004517A7">
              <w:rPr>
                <w:rFonts w:asciiTheme="majorBidi" w:hAnsiTheme="majorBidi" w:cstheme="majorBidi"/>
                <w:sz w:val="28"/>
                <w:cs/>
                <w:lang w:val="en-GB"/>
              </w:rPr>
              <w:t>ขาดทุน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) </w:t>
            </w:r>
            <w:r w:rsidRPr="004517A7">
              <w:rPr>
                <w:rFonts w:asciiTheme="majorBidi" w:hAnsiTheme="majorBidi" w:cstheme="majorBidi"/>
                <w:sz w:val="28"/>
                <w:cs/>
                <w:lang w:val="en-GB"/>
              </w:rPr>
              <w:t>จากการเปลี่ยนแปลงมูลค่า</w:t>
            </w:r>
          </w:p>
        </w:tc>
        <w:tc>
          <w:tcPr>
            <w:tcW w:w="1530" w:type="dxa"/>
          </w:tcPr>
          <w:p w14:paraId="2B6070E5" w14:textId="77777777" w:rsidR="00D73B18" w:rsidRPr="004517A7" w:rsidRDefault="00D73B18" w:rsidP="008B40D2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DD7B87D" w14:textId="36BB10E8" w:rsidR="00D73B18" w:rsidRPr="004517A7" w:rsidRDefault="00D73B18" w:rsidP="008B40D2">
            <w:pPr>
              <w:pStyle w:val="BodyText2"/>
              <w:tabs>
                <w:tab w:val="decimal" w:pos="1620"/>
              </w:tabs>
              <w:spacing w:after="0"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7CD6F32" w14:textId="77777777" w:rsidR="00D73B18" w:rsidRPr="004517A7" w:rsidRDefault="00D73B18" w:rsidP="008B40D2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vAlign w:val="bottom"/>
          </w:tcPr>
          <w:p w14:paraId="2F2FBE90" w14:textId="3DCD043D" w:rsidR="00D73B18" w:rsidRPr="004517A7" w:rsidRDefault="00D73B18" w:rsidP="00D73B18">
            <w:pPr>
              <w:pStyle w:val="BodyText2"/>
              <w:tabs>
                <w:tab w:val="decimal" w:pos="1083"/>
              </w:tabs>
              <w:spacing w:after="0" w:line="240" w:lineRule="auto"/>
              <w:ind w:left="162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7A7">
              <w:rPr>
                <w:rFonts w:ascii="Angsana New" w:hAnsi="Angsana New" w:hint="cs"/>
                <w:sz w:val="28"/>
                <w:szCs w:val="28"/>
              </w:rPr>
              <w:t>(1,124)</w:t>
            </w:r>
          </w:p>
        </w:tc>
      </w:tr>
      <w:tr w:rsidR="008B40D2" w:rsidRPr="004517A7" w14:paraId="56741435" w14:textId="77777777" w:rsidTr="00D73B18">
        <w:tc>
          <w:tcPr>
            <w:tcW w:w="4320" w:type="dxa"/>
          </w:tcPr>
          <w:p w14:paraId="6537CB2E" w14:textId="31099AA2" w:rsidR="008B40D2" w:rsidRPr="004517A7" w:rsidRDefault="008B40D2" w:rsidP="008B40D2">
            <w:pPr>
              <w:pStyle w:val="Header"/>
              <w:ind w:right="-108"/>
              <w:jc w:val="both"/>
              <w:rPr>
                <w:rFonts w:ascii="Angsana New" w:hAnsi="Angsana New"/>
                <w:sz w:val="28"/>
              </w:rPr>
            </w:pPr>
            <w:r w:rsidRPr="004517A7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กำไร (ขาดทุน) จากการจำหน่ายเงินลงทุน</w:t>
            </w:r>
          </w:p>
        </w:tc>
        <w:tc>
          <w:tcPr>
            <w:tcW w:w="1530" w:type="dxa"/>
          </w:tcPr>
          <w:p w14:paraId="287A9C7F" w14:textId="77777777" w:rsidR="008B40D2" w:rsidRPr="004517A7" w:rsidRDefault="008B40D2" w:rsidP="008B40D2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2D2867D" w14:textId="7B455A4E" w:rsidR="008B40D2" w:rsidRPr="004517A7" w:rsidRDefault="008B40D2" w:rsidP="008B40D2">
            <w:pPr>
              <w:pStyle w:val="BodyText2"/>
              <w:tabs>
                <w:tab w:val="decimal" w:pos="1074"/>
              </w:tabs>
              <w:spacing w:after="0" w:line="240" w:lineRule="auto"/>
              <w:ind w:left="162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sz w:val="28"/>
                <w:szCs w:val="28"/>
              </w:rPr>
              <w:t>2,897</w:t>
            </w:r>
          </w:p>
        </w:tc>
        <w:tc>
          <w:tcPr>
            <w:tcW w:w="90" w:type="dxa"/>
          </w:tcPr>
          <w:p w14:paraId="617E0E6C" w14:textId="77777777" w:rsidR="008B40D2" w:rsidRPr="004517A7" w:rsidRDefault="008B40D2" w:rsidP="008B40D2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14:paraId="3BFC3B19" w14:textId="5A4231EF" w:rsidR="008B40D2" w:rsidRPr="004517A7" w:rsidRDefault="008B40D2" w:rsidP="008B40D2">
            <w:pPr>
              <w:pStyle w:val="BodyText2"/>
              <w:tabs>
                <w:tab w:val="decimal" w:pos="1083"/>
              </w:tabs>
              <w:spacing w:after="0" w:line="240" w:lineRule="auto"/>
              <w:ind w:left="162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7A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B40D2" w:rsidRPr="004517A7" w14:paraId="6A7EA79F" w14:textId="77777777" w:rsidTr="00D73B18">
        <w:tc>
          <w:tcPr>
            <w:tcW w:w="4320" w:type="dxa"/>
          </w:tcPr>
          <w:p w14:paraId="3E382532" w14:textId="4A7485C5" w:rsidR="008B40D2" w:rsidRPr="004517A7" w:rsidRDefault="008B40D2" w:rsidP="008B40D2">
            <w:pPr>
              <w:pStyle w:val="Header"/>
              <w:ind w:right="-10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ยอดคงเหลือปลายปี</w:t>
            </w:r>
          </w:p>
        </w:tc>
        <w:tc>
          <w:tcPr>
            <w:tcW w:w="1530" w:type="dxa"/>
          </w:tcPr>
          <w:p w14:paraId="0AF7D73E" w14:textId="77777777" w:rsidR="008B40D2" w:rsidRPr="004517A7" w:rsidRDefault="008B40D2" w:rsidP="008B40D2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092476" w14:textId="07B30AAA" w:rsidR="008B40D2" w:rsidRPr="004517A7" w:rsidRDefault="00504096" w:rsidP="008B40D2">
            <w:pPr>
              <w:pStyle w:val="BodyText2"/>
              <w:tabs>
                <w:tab w:val="decimal" w:pos="1074"/>
              </w:tabs>
              <w:spacing w:after="0" w:line="240" w:lineRule="auto"/>
              <w:ind w:left="162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36C8B2E3" w14:textId="77777777" w:rsidR="008B40D2" w:rsidRPr="004517A7" w:rsidRDefault="008B40D2" w:rsidP="008B40D2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837725" w14:textId="5EC9681C" w:rsidR="008B40D2" w:rsidRPr="004517A7" w:rsidRDefault="008B40D2" w:rsidP="008B40D2">
            <w:pPr>
              <w:pStyle w:val="BodyText2"/>
              <w:tabs>
                <w:tab w:val="decimal" w:pos="1083"/>
              </w:tabs>
              <w:spacing w:after="0" w:line="240" w:lineRule="auto"/>
              <w:ind w:left="162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szCs w:val="28"/>
              </w:rPr>
              <w:t>6,247</w:t>
            </w:r>
          </w:p>
        </w:tc>
      </w:tr>
    </w:tbl>
    <w:p w14:paraId="4183969E" w14:textId="77777777" w:rsidR="00E013A2" w:rsidRPr="004517A7" w:rsidRDefault="00E013A2" w:rsidP="00A81152">
      <w:pPr>
        <w:spacing w:line="240" w:lineRule="atLeast"/>
        <w:rPr>
          <w:rFonts w:ascii="Angsana New" w:hAnsi="Angsana New"/>
          <w:b/>
          <w:bCs/>
          <w:sz w:val="16"/>
          <w:szCs w:val="16"/>
        </w:rPr>
      </w:pPr>
    </w:p>
    <w:p w14:paraId="483B2044" w14:textId="77777777" w:rsidR="0010270A" w:rsidRPr="004517A7" w:rsidRDefault="0010270A" w:rsidP="0010270A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  <w:cs/>
        </w:rPr>
      </w:pPr>
      <w:r w:rsidRPr="004517A7">
        <w:rPr>
          <w:rFonts w:ascii="Angsana New" w:hAnsi="Angsana New" w:hint="cs"/>
          <w:b/>
          <w:bCs/>
          <w:sz w:val="28"/>
          <w:cs/>
        </w:rPr>
        <w:t xml:space="preserve">สินทรัพย์ทางการเงินไม่หมุนเวียนอื่น </w:t>
      </w:r>
    </w:p>
    <w:p w14:paraId="1F519CC2" w14:textId="77777777" w:rsidR="0010270A" w:rsidRPr="004517A7" w:rsidRDefault="0010270A" w:rsidP="0010270A">
      <w:pPr>
        <w:spacing w:before="120" w:after="120"/>
        <w:ind w:left="360" w:right="-270"/>
        <w:jc w:val="thaiDistribute"/>
        <w:rPr>
          <w:rFonts w:ascii="Angsana New" w:hAnsi="Angsana New"/>
          <w:color w:val="000000"/>
          <w:sz w:val="28"/>
          <w:lang w:val="en-GB"/>
        </w:rPr>
      </w:pPr>
      <w:r w:rsidRPr="004517A7">
        <w:rPr>
          <w:rFonts w:ascii="Angsana New" w:hAnsi="Angsana New" w:hint="cs"/>
          <w:color w:val="000000"/>
          <w:sz w:val="28"/>
          <w:cs/>
        </w:rPr>
        <w:t>สินทรัพย์ทางการเงินไม่หมุนเวียนอื่น</w:t>
      </w:r>
      <w:r w:rsidRPr="004517A7">
        <w:rPr>
          <w:rFonts w:ascii="Angsana New" w:hAnsi="Angsana New"/>
          <w:color w:val="000000"/>
          <w:sz w:val="28"/>
        </w:rPr>
        <w:t xml:space="preserve"> </w:t>
      </w:r>
      <w:r w:rsidRPr="004517A7">
        <w:rPr>
          <w:rFonts w:ascii="Angsana New" w:hAnsi="Angsana New" w:hint="cs"/>
          <w:sz w:val="28"/>
          <w:cs/>
        </w:rPr>
        <w:t xml:space="preserve">ณ วันที่ </w:t>
      </w:r>
      <w:r w:rsidRPr="004517A7">
        <w:rPr>
          <w:rFonts w:ascii="Angsana New" w:hAnsi="Angsana New" w:hint="cs"/>
          <w:sz w:val="28"/>
        </w:rPr>
        <w:t xml:space="preserve">31 </w:t>
      </w:r>
      <w:r w:rsidRPr="004517A7">
        <w:rPr>
          <w:rFonts w:ascii="Angsana New" w:hAnsi="Angsana New" w:hint="cs"/>
          <w:sz w:val="28"/>
          <w:cs/>
        </w:rPr>
        <w:t xml:space="preserve">ธันวาคม </w:t>
      </w:r>
      <w:r w:rsidRPr="004517A7">
        <w:rPr>
          <w:rFonts w:ascii="Angsana New" w:hAnsi="Angsana New" w:hint="cs"/>
          <w:sz w:val="28"/>
        </w:rPr>
        <w:t>256</w:t>
      </w:r>
      <w:r w:rsidRPr="004517A7">
        <w:rPr>
          <w:rFonts w:ascii="Angsana New" w:hAnsi="Angsana New"/>
          <w:sz w:val="28"/>
        </w:rPr>
        <w:t>4</w:t>
      </w:r>
      <w:r w:rsidRPr="004517A7">
        <w:rPr>
          <w:rFonts w:ascii="Angsana New" w:hAnsi="Angsana New" w:hint="cs"/>
          <w:sz w:val="28"/>
        </w:rPr>
        <w:t xml:space="preserve"> </w:t>
      </w:r>
      <w:r w:rsidRPr="004517A7">
        <w:rPr>
          <w:rFonts w:ascii="Angsana New" w:hAnsi="Angsana New" w:hint="cs"/>
          <w:sz w:val="28"/>
          <w:cs/>
        </w:rPr>
        <w:t xml:space="preserve">และ </w:t>
      </w:r>
      <w:r w:rsidRPr="004517A7">
        <w:rPr>
          <w:rFonts w:ascii="Angsana New" w:hAnsi="Angsana New" w:hint="cs"/>
          <w:sz w:val="28"/>
        </w:rPr>
        <w:t>256</w:t>
      </w:r>
      <w:r w:rsidRPr="004517A7">
        <w:rPr>
          <w:rFonts w:ascii="Angsana New" w:hAnsi="Angsana New"/>
          <w:sz w:val="28"/>
        </w:rPr>
        <w:t xml:space="preserve">3 </w:t>
      </w:r>
      <w:r w:rsidRPr="004517A7">
        <w:rPr>
          <w:rFonts w:ascii="Angsana New" w:hAnsi="Angsana New" w:hint="cs"/>
          <w:sz w:val="28"/>
          <w:cs/>
        </w:rPr>
        <w:t>ดังนี้</w:t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90"/>
        <w:gridCol w:w="882"/>
        <w:gridCol w:w="86"/>
        <w:gridCol w:w="832"/>
        <w:gridCol w:w="86"/>
        <w:gridCol w:w="810"/>
        <w:gridCol w:w="86"/>
        <w:gridCol w:w="810"/>
        <w:gridCol w:w="86"/>
        <w:gridCol w:w="822"/>
        <w:gridCol w:w="90"/>
        <w:gridCol w:w="900"/>
      </w:tblGrid>
      <w:tr w:rsidR="0010270A" w:rsidRPr="004517A7" w14:paraId="28267EDC" w14:textId="77777777" w:rsidTr="00F610D3">
        <w:trPr>
          <w:trHeight w:val="270"/>
        </w:trPr>
        <w:tc>
          <w:tcPr>
            <w:tcW w:w="3240" w:type="dxa"/>
            <w:vAlign w:val="bottom"/>
          </w:tcPr>
          <w:p w14:paraId="18F77FF7" w14:textId="77777777" w:rsidR="0010270A" w:rsidRPr="004517A7" w:rsidRDefault="0010270A" w:rsidP="00F610D3">
            <w:pPr>
              <w:ind w:right="-36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9F4F720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75B98301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68E3AB48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gridSpan w:val="3"/>
            <w:vAlign w:val="bottom"/>
          </w:tcPr>
          <w:p w14:paraId="012ED4FB" w14:textId="77777777" w:rsidR="0010270A" w:rsidRPr="004517A7" w:rsidRDefault="0010270A" w:rsidP="00F610D3">
            <w:pPr>
              <w:ind w:left="-3" w:right="-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7CAD6344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12" w:type="dxa"/>
            <w:gridSpan w:val="3"/>
            <w:vAlign w:val="bottom"/>
          </w:tcPr>
          <w:p w14:paraId="22C62FDA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10270A" w:rsidRPr="004517A7" w14:paraId="19876111" w14:textId="77777777" w:rsidTr="00F610D3">
        <w:trPr>
          <w:trHeight w:val="270"/>
        </w:trPr>
        <w:tc>
          <w:tcPr>
            <w:tcW w:w="3240" w:type="dxa"/>
            <w:vAlign w:val="bottom"/>
          </w:tcPr>
          <w:p w14:paraId="67DD8E65" w14:textId="77777777" w:rsidR="0010270A" w:rsidRPr="004517A7" w:rsidRDefault="0010270A" w:rsidP="00F610D3">
            <w:pPr>
              <w:ind w:right="-36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39AC95AE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90" w:type="dxa"/>
            <w:gridSpan w:val="11"/>
            <w:tcBorders>
              <w:bottom w:val="single" w:sz="4" w:space="0" w:color="auto"/>
            </w:tcBorders>
            <w:vAlign w:val="bottom"/>
          </w:tcPr>
          <w:p w14:paraId="2CF6F7A6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10270A" w:rsidRPr="004517A7" w14:paraId="2522307D" w14:textId="77777777" w:rsidTr="00F610D3">
        <w:trPr>
          <w:trHeight w:val="207"/>
        </w:trPr>
        <w:tc>
          <w:tcPr>
            <w:tcW w:w="3240" w:type="dxa"/>
            <w:vAlign w:val="bottom"/>
          </w:tcPr>
          <w:p w14:paraId="79A380C5" w14:textId="77777777" w:rsidR="0010270A" w:rsidRPr="004517A7" w:rsidRDefault="0010270A" w:rsidP="00F610D3">
            <w:pPr>
              <w:ind w:right="-3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108FFD3B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2770E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ทุนเรียกชำระแล้ว</w:t>
            </w:r>
          </w:p>
        </w:tc>
        <w:tc>
          <w:tcPr>
            <w:tcW w:w="86" w:type="dxa"/>
          </w:tcPr>
          <w:p w14:paraId="36CE3DE3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8F33A" w14:textId="77777777" w:rsidR="0010270A" w:rsidRPr="004517A7" w:rsidRDefault="0010270A" w:rsidP="00F610D3">
            <w:pPr>
              <w:ind w:left="-3" w:right="-5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สัดส่วนเงินลงทุน</w:t>
            </w:r>
          </w:p>
          <w:p w14:paraId="3B07AFAB" w14:textId="77777777" w:rsidR="0010270A" w:rsidRPr="004517A7" w:rsidRDefault="0010270A" w:rsidP="00F610D3">
            <w:pPr>
              <w:ind w:left="-3" w:right="-5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lang w:val="en-GB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ร้อยละ)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30EB046B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1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559C8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มูลค่า</w:t>
            </w:r>
          </w:p>
        </w:tc>
      </w:tr>
      <w:tr w:rsidR="0010270A" w:rsidRPr="004517A7" w14:paraId="7AF36656" w14:textId="77777777" w:rsidTr="00F610D3">
        <w:tc>
          <w:tcPr>
            <w:tcW w:w="3240" w:type="dxa"/>
            <w:tcBorders>
              <w:bottom w:val="single" w:sz="4" w:space="0" w:color="auto"/>
            </w:tcBorders>
            <w:vAlign w:val="bottom"/>
          </w:tcPr>
          <w:p w14:paraId="2BAAF54B" w14:textId="77777777" w:rsidR="0010270A" w:rsidRPr="004517A7" w:rsidRDefault="0010270A" w:rsidP="00F610D3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</w:t>
            </w:r>
          </w:p>
        </w:tc>
        <w:tc>
          <w:tcPr>
            <w:tcW w:w="90" w:type="dxa"/>
          </w:tcPr>
          <w:p w14:paraId="5890F578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4C25D16A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Pr="004517A7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86" w:type="dxa"/>
          </w:tcPr>
          <w:p w14:paraId="61DF9AA9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5A3D265A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Pr="004517A7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86" w:type="dxa"/>
          </w:tcPr>
          <w:p w14:paraId="76F5262E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5C6AA99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Pr="004517A7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86" w:type="dxa"/>
          </w:tcPr>
          <w:p w14:paraId="218B7B09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EFBDEBC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Pr="004517A7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86" w:type="dxa"/>
          </w:tcPr>
          <w:p w14:paraId="1F9CC3AA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5C0B23DA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Pr="004517A7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90" w:type="dxa"/>
          </w:tcPr>
          <w:p w14:paraId="326B4CE5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971B9D8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Pr="004517A7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</w:tr>
      <w:tr w:rsidR="0010270A" w:rsidRPr="004517A7" w14:paraId="130CE181" w14:textId="77777777" w:rsidTr="00F610D3">
        <w:tc>
          <w:tcPr>
            <w:tcW w:w="3240" w:type="dxa"/>
          </w:tcPr>
          <w:p w14:paraId="66A9ED65" w14:textId="77777777" w:rsidR="0010270A" w:rsidRPr="004517A7" w:rsidRDefault="0010270A" w:rsidP="00F610D3">
            <w:pPr>
              <w:ind w:left="162" w:right="-36" w:hanging="162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กลุ่มสมอทอง จำกัด</w:t>
            </w:r>
          </w:p>
        </w:tc>
        <w:tc>
          <w:tcPr>
            <w:tcW w:w="90" w:type="dxa"/>
          </w:tcPr>
          <w:p w14:paraId="20053B26" w14:textId="77777777" w:rsidR="0010270A" w:rsidRPr="004517A7" w:rsidRDefault="0010270A" w:rsidP="00F610D3">
            <w:pPr>
              <w:tabs>
                <w:tab w:val="decimal" w:pos="617"/>
              </w:tabs>
              <w:ind w:right="52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3BAD329" w14:textId="77777777" w:rsidR="0010270A" w:rsidRPr="004517A7" w:rsidRDefault="0010270A" w:rsidP="00F610D3">
            <w:pPr>
              <w:tabs>
                <w:tab w:val="decimal" w:pos="617"/>
              </w:tabs>
              <w:ind w:right="6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688,400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14381C5" w14:textId="77777777" w:rsidR="0010270A" w:rsidRPr="004517A7" w:rsidRDefault="0010270A" w:rsidP="00F610D3">
            <w:pPr>
              <w:tabs>
                <w:tab w:val="decimal" w:pos="61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05D62D0D" w14:textId="77777777" w:rsidR="0010270A" w:rsidRPr="004517A7" w:rsidRDefault="0010270A" w:rsidP="00F610D3">
            <w:pPr>
              <w:tabs>
                <w:tab w:val="decimal" w:pos="202"/>
              </w:tabs>
              <w:ind w:right="41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688,400</w:t>
            </w:r>
          </w:p>
        </w:tc>
        <w:tc>
          <w:tcPr>
            <w:tcW w:w="86" w:type="dxa"/>
            <w:vAlign w:val="bottom"/>
          </w:tcPr>
          <w:p w14:paraId="048AEDF8" w14:textId="77777777" w:rsidR="0010270A" w:rsidRPr="004517A7" w:rsidRDefault="0010270A" w:rsidP="00F610D3">
            <w:pPr>
              <w:tabs>
                <w:tab w:val="decimal" w:pos="61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D7F6F1" w14:textId="77777777" w:rsidR="0010270A" w:rsidRPr="004517A7" w:rsidRDefault="0010270A" w:rsidP="00F610D3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1.22</w:t>
            </w:r>
          </w:p>
        </w:tc>
        <w:tc>
          <w:tcPr>
            <w:tcW w:w="86" w:type="dxa"/>
            <w:vAlign w:val="bottom"/>
          </w:tcPr>
          <w:p w14:paraId="58297010" w14:textId="77777777" w:rsidR="0010270A" w:rsidRPr="004517A7" w:rsidRDefault="0010270A" w:rsidP="00F610D3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8BD00F6" w14:textId="77777777" w:rsidR="0010270A" w:rsidRPr="004517A7" w:rsidRDefault="0010270A" w:rsidP="00F610D3">
            <w:pPr>
              <w:tabs>
                <w:tab w:val="decimal" w:pos="190"/>
              </w:tabs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1.22</w:t>
            </w:r>
          </w:p>
        </w:tc>
        <w:tc>
          <w:tcPr>
            <w:tcW w:w="86" w:type="dxa"/>
            <w:vAlign w:val="bottom"/>
          </w:tcPr>
          <w:p w14:paraId="15DAAD78" w14:textId="77777777" w:rsidR="0010270A" w:rsidRPr="004517A7" w:rsidRDefault="0010270A" w:rsidP="00F610D3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013D8EBE" w14:textId="77777777" w:rsidR="0010270A" w:rsidRPr="004517A7" w:rsidRDefault="0010270A" w:rsidP="00F610D3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56,539</w:t>
            </w:r>
          </w:p>
        </w:tc>
        <w:tc>
          <w:tcPr>
            <w:tcW w:w="90" w:type="dxa"/>
            <w:vAlign w:val="bottom"/>
          </w:tcPr>
          <w:p w14:paraId="3199C0B4" w14:textId="77777777" w:rsidR="0010270A" w:rsidRPr="004517A7" w:rsidRDefault="0010270A" w:rsidP="00F610D3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72827D46" w14:textId="77777777" w:rsidR="0010270A" w:rsidRPr="004517A7" w:rsidRDefault="0010270A" w:rsidP="00F610D3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56,539</w:t>
            </w:r>
          </w:p>
        </w:tc>
      </w:tr>
      <w:tr w:rsidR="0010270A" w:rsidRPr="004517A7" w14:paraId="29F00E6F" w14:textId="77777777" w:rsidTr="00F610D3">
        <w:tc>
          <w:tcPr>
            <w:tcW w:w="3240" w:type="dxa"/>
          </w:tcPr>
          <w:p w14:paraId="7033BF7E" w14:textId="4402A3AB" w:rsidR="0010270A" w:rsidRPr="004517A7" w:rsidRDefault="0010270A" w:rsidP="00F610D3">
            <w:pPr>
              <w:ind w:left="162" w:right="-36" w:hanging="162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บริษัท โกลด์ ชอร์ส จำกัด (ดูหมายเหตุ </w:t>
            </w:r>
            <w:r w:rsidRPr="004517A7">
              <w:rPr>
                <w:rFonts w:ascii="Angsana New" w:hAnsi="Angsana New"/>
                <w:sz w:val="28"/>
              </w:rPr>
              <w:t>14</w:t>
            </w:r>
            <w:r w:rsidRPr="004517A7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0C46365E" w14:textId="77777777" w:rsidR="0010270A" w:rsidRPr="004517A7" w:rsidRDefault="0010270A" w:rsidP="00F610D3">
            <w:pPr>
              <w:tabs>
                <w:tab w:val="decimal" w:pos="617"/>
              </w:tabs>
              <w:ind w:right="52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82" w:type="dxa"/>
            <w:shd w:val="clear" w:color="auto" w:fill="auto"/>
          </w:tcPr>
          <w:p w14:paraId="7CA075B5" w14:textId="77777777" w:rsidR="0010270A" w:rsidRPr="004517A7" w:rsidRDefault="0010270A" w:rsidP="00F610D3">
            <w:pPr>
              <w:tabs>
                <w:tab w:val="decimal" w:pos="722"/>
              </w:tabs>
              <w:ind w:right="-12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32D09E7C" w14:textId="77777777" w:rsidR="0010270A" w:rsidRPr="004517A7" w:rsidRDefault="0010270A" w:rsidP="00F610D3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32" w:type="dxa"/>
            <w:shd w:val="clear" w:color="auto" w:fill="auto"/>
          </w:tcPr>
          <w:p w14:paraId="085CCD19" w14:textId="77777777" w:rsidR="0010270A" w:rsidRPr="004517A7" w:rsidRDefault="0010270A" w:rsidP="00F610D3">
            <w:pPr>
              <w:tabs>
                <w:tab w:val="decimal" w:pos="657"/>
              </w:tabs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</w:rPr>
              <w:t>637,994</w:t>
            </w:r>
          </w:p>
        </w:tc>
        <w:tc>
          <w:tcPr>
            <w:tcW w:w="86" w:type="dxa"/>
          </w:tcPr>
          <w:p w14:paraId="6B34E796" w14:textId="77777777" w:rsidR="0010270A" w:rsidRPr="004517A7" w:rsidRDefault="0010270A" w:rsidP="00F610D3">
            <w:pPr>
              <w:tabs>
                <w:tab w:val="decimal" w:pos="61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67A54579" w14:textId="77777777" w:rsidR="0010270A" w:rsidRPr="004517A7" w:rsidRDefault="0010270A" w:rsidP="00F610D3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" w:type="dxa"/>
          </w:tcPr>
          <w:p w14:paraId="4A672705" w14:textId="77777777" w:rsidR="0010270A" w:rsidRPr="004517A7" w:rsidRDefault="0010270A" w:rsidP="00F610D3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250D284" w14:textId="77777777" w:rsidR="0010270A" w:rsidRPr="004517A7" w:rsidRDefault="0010270A" w:rsidP="00F610D3">
            <w:pPr>
              <w:tabs>
                <w:tab w:val="decimal" w:pos="190"/>
                <w:tab w:val="center" w:pos="405"/>
              </w:tabs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</w:t>
            </w:r>
            <w:r w:rsidRPr="004517A7">
              <w:rPr>
                <w:rFonts w:ascii="Angsana New" w:hAnsi="Angsana New" w:hint="cs"/>
                <w:sz w:val="28"/>
              </w:rPr>
              <w:t>0</w:t>
            </w:r>
            <w:r w:rsidRPr="004517A7">
              <w:rPr>
                <w:rFonts w:ascii="Angsana New" w:hAnsi="Angsana New"/>
                <w:sz w:val="28"/>
              </w:rPr>
              <w:t>.00</w:t>
            </w:r>
          </w:p>
        </w:tc>
        <w:tc>
          <w:tcPr>
            <w:tcW w:w="86" w:type="dxa"/>
          </w:tcPr>
          <w:p w14:paraId="21A8FAC8" w14:textId="77777777" w:rsidR="0010270A" w:rsidRPr="004517A7" w:rsidRDefault="0010270A" w:rsidP="00F610D3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22" w:type="dxa"/>
            <w:shd w:val="clear" w:color="auto" w:fill="auto"/>
          </w:tcPr>
          <w:p w14:paraId="6AA982A0" w14:textId="77777777" w:rsidR="0010270A" w:rsidRPr="004517A7" w:rsidRDefault="0010270A" w:rsidP="00F610D3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04052845" w14:textId="77777777" w:rsidR="0010270A" w:rsidRPr="004517A7" w:rsidRDefault="0010270A" w:rsidP="00F610D3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</w:tcPr>
          <w:p w14:paraId="54E68102" w14:textId="77777777" w:rsidR="0010270A" w:rsidRPr="004517A7" w:rsidRDefault="0010270A" w:rsidP="00F610D3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115,854</w:t>
            </w:r>
          </w:p>
        </w:tc>
      </w:tr>
      <w:tr w:rsidR="0010270A" w:rsidRPr="004517A7" w14:paraId="7D9A1B6D" w14:textId="77777777" w:rsidTr="00F610D3">
        <w:tc>
          <w:tcPr>
            <w:tcW w:w="3240" w:type="dxa"/>
          </w:tcPr>
          <w:p w14:paraId="79667098" w14:textId="77777777" w:rsidR="0010270A" w:rsidRPr="004517A7" w:rsidRDefault="0010270A" w:rsidP="00F610D3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69FA60DE" w14:textId="77777777" w:rsidR="0010270A" w:rsidRPr="004517A7" w:rsidRDefault="0010270A" w:rsidP="00F610D3">
            <w:pPr>
              <w:tabs>
                <w:tab w:val="decimal" w:pos="617"/>
              </w:tabs>
              <w:ind w:right="52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82" w:type="dxa"/>
            <w:shd w:val="clear" w:color="auto" w:fill="auto"/>
          </w:tcPr>
          <w:p w14:paraId="456302FC" w14:textId="77777777" w:rsidR="0010270A" w:rsidRPr="004517A7" w:rsidRDefault="0010270A" w:rsidP="00F610D3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02764B54" w14:textId="77777777" w:rsidR="0010270A" w:rsidRPr="004517A7" w:rsidRDefault="0010270A" w:rsidP="00F610D3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32" w:type="dxa"/>
            <w:shd w:val="clear" w:color="auto" w:fill="auto"/>
          </w:tcPr>
          <w:p w14:paraId="0F347776" w14:textId="77777777" w:rsidR="0010270A" w:rsidRPr="004517A7" w:rsidRDefault="0010270A" w:rsidP="00F610D3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6AD7A835" w14:textId="77777777" w:rsidR="0010270A" w:rsidRPr="004517A7" w:rsidRDefault="0010270A" w:rsidP="00F610D3">
            <w:pPr>
              <w:tabs>
                <w:tab w:val="decimal" w:pos="61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6E5CEEE4" w14:textId="77777777" w:rsidR="0010270A" w:rsidRPr="004517A7" w:rsidRDefault="0010270A" w:rsidP="00F610D3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7E45818F" w14:textId="77777777" w:rsidR="0010270A" w:rsidRPr="004517A7" w:rsidRDefault="0010270A" w:rsidP="00F610D3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B8837F8" w14:textId="77777777" w:rsidR="0010270A" w:rsidRPr="004517A7" w:rsidRDefault="0010270A" w:rsidP="00F610D3">
            <w:pPr>
              <w:tabs>
                <w:tab w:val="decimal" w:pos="19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43D80A06" w14:textId="77777777" w:rsidR="0010270A" w:rsidRPr="004517A7" w:rsidRDefault="0010270A" w:rsidP="00F610D3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05555B" w14:textId="77777777" w:rsidR="0010270A" w:rsidRPr="004517A7" w:rsidRDefault="0010270A" w:rsidP="00F610D3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56,539</w:t>
            </w:r>
          </w:p>
        </w:tc>
        <w:tc>
          <w:tcPr>
            <w:tcW w:w="90" w:type="dxa"/>
          </w:tcPr>
          <w:p w14:paraId="31A86158" w14:textId="77777777" w:rsidR="0010270A" w:rsidRPr="004517A7" w:rsidRDefault="0010270A" w:rsidP="00F610D3">
            <w:pPr>
              <w:tabs>
                <w:tab w:val="decimal" w:pos="630"/>
                <w:tab w:val="decimal" w:pos="88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3AB4C48" w14:textId="77777777" w:rsidR="0010270A" w:rsidRPr="004517A7" w:rsidRDefault="0010270A" w:rsidP="00F610D3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</w:rPr>
              <w:t>172,393</w:t>
            </w:r>
          </w:p>
        </w:tc>
      </w:tr>
      <w:tr w:rsidR="0010270A" w:rsidRPr="004517A7" w14:paraId="4BE8F26D" w14:textId="77777777" w:rsidTr="00F610D3">
        <w:trPr>
          <w:trHeight w:hRule="exact" w:val="288"/>
        </w:trPr>
        <w:tc>
          <w:tcPr>
            <w:tcW w:w="3240" w:type="dxa"/>
          </w:tcPr>
          <w:p w14:paraId="1C1B2A6C" w14:textId="77777777" w:rsidR="0010270A" w:rsidRPr="004517A7" w:rsidRDefault="0010270A" w:rsidP="00F610D3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59373498" w14:textId="77777777" w:rsidR="0010270A" w:rsidRPr="004517A7" w:rsidRDefault="0010270A" w:rsidP="00F610D3">
            <w:pPr>
              <w:tabs>
                <w:tab w:val="decimal" w:pos="617"/>
              </w:tabs>
              <w:ind w:right="52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82" w:type="dxa"/>
            <w:shd w:val="clear" w:color="auto" w:fill="auto"/>
          </w:tcPr>
          <w:p w14:paraId="35E9905F" w14:textId="77777777" w:rsidR="0010270A" w:rsidRPr="004517A7" w:rsidRDefault="0010270A" w:rsidP="00F610D3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5C546E97" w14:textId="77777777" w:rsidR="0010270A" w:rsidRPr="004517A7" w:rsidRDefault="0010270A" w:rsidP="00F610D3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32" w:type="dxa"/>
            <w:shd w:val="clear" w:color="auto" w:fill="auto"/>
          </w:tcPr>
          <w:p w14:paraId="2E238E25" w14:textId="77777777" w:rsidR="0010270A" w:rsidRPr="004517A7" w:rsidRDefault="0010270A" w:rsidP="00F610D3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2510DB83" w14:textId="77777777" w:rsidR="0010270A" w:rsidRPr="004517A7" w:rsidRDefault="0010270A" w:rsidP="00F610D3">
            <w:pPr>
              <w:tabs>
                <w:tab w:val="decimal" w:pos="61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2C201AA" w14:textId="77777777" w:rsidR="0010270A" w:rsidRPr="004517A7" w:rsidRDefault="0010270A" w:rsidP="00F610D3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37C69EC4" w14:textId="77777777" w:rsidR="0010270A" w:rsidRPr="004517A7" w:rsidRDefault="0010270A" w:rsidP="00F610D3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59C58E08" w14:textId="77777777" w:rsidR="0010270A" w:rsidRPr="004517A7" w:rsidRDefault="0010270A" w:rsidP="00F610D3">
            <w:pPr>
              <w:tabs>
                <w:tab w:val="decimal" w:pos="19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0AE6B807" w14:textId="77777777" w:rsidR="0010270A" w:rsidRPr="004517A7" w:rsidRDefault="0010270A" w:rsidP="00F610D3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  <w:shd w:val="clear" w:color="auto" w:fill="auto"/>
          </w:tcPr>
          <w:p w14:paraId="502EA654" w14:textId="77777777" w:rsidR="0010270A" w:rsidRPr="004517A7" w:rsidRDefault="0010270A" w:rsidP="00F610D3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8AFD0CA" w14:textId="77777777" w:rsidR="0010270A" w:rsidRPr="004517A7" w:rsidRDefault="0010270A" w:rsidP="00F610D3">
            <w:pPr>
              <w:tabs>
                <w:tab w:val="decimal" w:pos="630"/>
                <w:tab w:val="decimal" w:pos="88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BE99AEA" w14:textId="77777777" w:rsidR="0010270A" w:rsidRPr="004517A7" w:rsidRDefault="0010270A" w:rsidP="00F610D3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10270A" w:rsidRPr="004517A7" w14:paraId="01CCCC69" w14:textId="77777777" w:rsidTr="00F610D3">
        <w:trPr>
          <w:trHeight w:hRule="exact" w:val="288"/>
        </w:trPr>
        <w:tc>
          <w:tcPr>
            <w:tcW w:w="3240" w:type="dxa"/>
          </w:tcPr>
          <w:p w14:paraId="42A91D55" w14:textId="77777777" w:rsidR="0010270A" w:rsidRPr="004517A7" w:rsidRDefault="0010270A" w:rsidP="00F610D3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6CD728A2" w14:textId="77777777" w:rsidR="0010270A" w:rsidRPr="004517A7" w:rsidRDefault="0010270A" w:rsidP="00F610D3">
            <w:pPr>
              <w:tabs>
                <w:tab w:val="decimal" w:pos="617"/>
              </w:tabs>
              <w:ind w:right="52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82" w:type="dxa"/>
            <w:shd w:val="clear" w:color="auto" w:fill="auto"/>
          </w:tcPr>
          <w:p w14:paraId="153EB821" w14:textId="77777777" w:rsidR="0010270A" w:rsidRPr="004517A7" w:rsidRDefault="0010270A" w:rsidP="00F610D3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222A8569" w14:textId="77777777" w:rsidR="0010270A" w:rsidRPr="004517A7" w:rsidRDefault="0010270A" w:rsidP="00F610D3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32" w:type="dxa"/>
            <w:shd w:val="clear" w:color="auto" w:fill="auto"/>
          </w:tcPr>
          <w:p w14:paraId="544CC231" w14:textId="77777777" w:rsidR="0010270A" w:rsidRPr="004517A7" w:rsidRDefault="0010270A" w:rsidP="00F610D3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1FC2C2B8" w14:textId="77777777" w:rsidR="0010270A" w:rsidRPr="004517A7" w:rsidRDefault="0010270A" w:rsidP="00F610D3">
            <w:pPr>
              <w:tabs>
                <w:tab w:val="decimal" w:pos="61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0DB4DC6C" w14:textId="77777777" w:rsidR="0010270A" w:rsidRPr="004517A7" w:rsidRDefault="0010270A" w:rsidP="00F610D3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6E78CAF6" w14:textId="77777777" w:rsidR="0010270A" w:rsidRPr="004517A7" w:rsidRDefault="0010270A" w:rsidP="00F610D3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2B0F3442" w14:textId="77777777" w:rsidR="0010270A" w:rsidRPr="004517A7" w:rsidRDefault="0010270A" w:rsidP="00F610D3">
            <w:pPr>
              <w:tabs>
                <w:tab w:val="decimal" w:pos="19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0154893E" w14:textId="77777777" w:rsidR="0010270A" w:rsidRPr="004517A7" w:rsidRDefault="0010270A" w:rsidP="00F610D3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22" w:type="dxa"/>
            <w:shd w:val="clear" w:color="auto" w:fill="auto"/>
          </w:tcPr>
          <w:p w14:paraId="2321CB05" w14:textId="77777777" w:rsidR="0010270A" w:rsidRPr="004517A7" w:rsidRDefault="0010270A" w:rsidP="00F610D3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2763AD5" w14:textId="77777777" w:rsidR="0010270A" w:rsidRPr="004517A7" w:rsidRDefault="0010270A" w:rsidP="00F610D3">
            <w:pPr>
              <w:tabs>
                <w:tab w:val="decimal" w:pos="630"/>
                <w:tab w:val="decimal" w:pos="88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</w:tcPr>
          <w:p w14:paraId="6CBBF5AD" w14:textId="77777777" w:rsidR="0010270A" w:rsidRPr="004517A7" w:rsidRDefault="0010270A" w:rsidP="00F610D3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10270A" w:rsidRPr="004517A7" w14:paraId="58AEB126" w14:textId="77777777" w:rsidTr="00F610D3">
        <w:trPr>
          <w:trHeight w:val="270"/>
        </w:trPr>
        <w:tc>
          <w:tcPr>
            <w:tcW w:w="3240" w:type="dxa"/>
            <w:vAlign w:val="bottom"/>
          </w:tcPr>
          <w:p w14:paraId="28CA949D" w14:textId="77777777" w:rsidR="0010270A" w:rsidRPr="004517A7" w:rsidRDefault="0010270A" w:rsidP="00F610D3">
            <w:pPr>
              <w:ind w:right="-36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EB414EA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5D934998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767B3E55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gridSpan w:val="3"/>
            <w:vAlign w:val="bottom"/>
          </w:tcPr>
          <w:p w14:paraId="71133538" w14:textId="77777777" w:rsidR="0010270A" w:rsidRPr="004517A7" w:rsidRDefault="0010270A" w:rsidP="00F610D3">
            <w:pPr>
              <w:ind w:left="-3" w:right="-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08ED8661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12" w:type="dxa"/>
            <w:gridSpan w:val="3"/>
            <w:vAlign w:val="bottom"/>
          </w:tcPr>
          <w:p w14:paraId="1B48F369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10270A" w:rsidRPr="004517A7" w14:paraId="79F3F591" w14:textId="77777777" w:rsidTr="00F610D3">
        <w:trPr>
          <w:trHeight w:val="270"/>
        </w:trPr>
        <w:tc>
          <w:tcPr>
            <w:tcW w:w="3240" w:type="dxa"/>
            <w:vAlign w:val="bottom"/>
          </w:tcPr>
          <w:p w14:paraId="40CEECE0" w14:textId="77777777" w:rsidR="0010270A" w:rsidRPr="004517A7" w:rsidRDefault="0010270A" w:rsidP="00F610D3">
            <w:pPr>
              <w:ind w:right="-36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5D6220B2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90" w:type="dxa"/>
            <w:gridSpan w:val="11"/>
            <w:tcBorders>
              <w:bottom w:val="single" w:sz="4" w:space="0" w:color="auto"/>
            </w:tcBorders>
            <w:vAlign w:val="bottom"/>
          </w:tcPr>
          <w:p w14:paraId="188D25E8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10270A" w:rsidRPr="004517A7" w14:paraId="17681605" w14:textId="77777777" w:rsidTr="00F610D3">
        <w:trPr>
          <w:trHeight w:val="207"/>
        </w:trPr>
        <w:tc>
          <w:tcPr>
            <w:tcW w:w="3240" w:type="dxa"/>
            <w:vAlign w:val="bottom"/>
          </w:tcPr>
          <w:p w14:paraId="1F20B609" w14:textId="77777777" w:rsidR="0010270A" w:rsidRPr="004517A7" w:rsidRDefault="0010270A" w:rsidP="00F610D3">
            <w:pPr>
              <w:ind w:right="-3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44F44293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AC9EE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ทุนเรียกชำระแล้ว</w:t>
            </w:r>
          </w:p>
        </w:tc>
        <w:tc>
          <w:tcPr>
            <w:tcW w:w="86" w:type="dxa"/>
          </w:tcPr>
          <w:p w14:paraId="5811A912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8FE9D0" w14:textId="77777777" w:rsidR="0010270A" w:rsidRPr="004517A7" w:rsidRDefault="0010270A" w:rsidP="00F610D3">
            <w:pPr>
              <w:ind w:left="-3" w:right="-5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สัดส่วนเงินลงทุน 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lang w:val="en-GB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ร้อยละ)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040994FA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1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4E813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มูลค่า</w:t>
            </w:r>
          </w:p>
        </w:tc>
      </w:tr>
      <w:tr w:rsidR="0010270A" w:rsidRPr="004517A7" w14:paraId="06CFFD67" w14:textId="77777777" w:rsidTr="00F610D3">
        <w:tc>
          <w:tcPr>
            <w:tcW w:w="3240" w:type="dxa"/>
            <w:tcBorders>
              <w:bottom w:val="single" w:sz="4" w:space="0" w:color="auto"/>
            </w:tcBorders>
            <w:vAlign w:val="bottom"/>
          </w:tcPr>
          <w:p w14:paraId="0F216DB3" w14:textId="77777777" w:rsidR="0010270A" w:rsidRPr="004517A7" w:rsidRDefault="0010270A" w:rsidP="00F610D3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</w:t>
            </w:r>
          </w:p>
        </w:tc>
        <w:tc>
          <w:tcPr>
            <w:tcW w:w="90" w:type="dxa"/>
          </w:tcPr>
          <w:p w14:paraId="107A2221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387C0502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Pr="004517A7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86" w:type="dxa"/>
          </w:tcPr>
          <w:p w14:paraId="08D90056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07EE9838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2563</w:t>
            </w:r>
          </w:p>
        </w:tc>
        <w:tc>
          <w:tcPr>
            <w:tcW w:w="86" w:type="dxa"/>
          </w:tcPr>
          <w:p w14:paraId="67525FED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E370128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Pr="004517A7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86" w:type="dxa"/>
          </w:tcPr>
          <w:p w14:paraId="7F34313F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052364D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2563</w:t>
            </w:r>
          </w:p>
        </w:tc>
        <w:tc>
          <w:tcPr>
            <w:tcW w:w="86" w:type="dxa"/>
          </w:tcPr>
          <w:p w14:paraId="3CF9D78D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57CF232C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Pr="004517A7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90" w:type="dxa"/>
          </w:tcPr>
          <w:p w14:paraId="40853EDA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2C9124D" w14:textId="77777777" w:rsidR="0010270A" w:rsidRPr="004517A7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2563</w:t>
            </w:r>
          </w:p>
        </w:tc>
      </w:tr>
      <w:tr w:rsidR="0010270A" w:rsidRPr="004517A7" w14:paraId="21027372" w14:textId="77777777" w:rsidTr="00F610D3">
        <w:tc>
          <w:tcPr>
            <w:tcW w:w="3240" w:type="dxa"/>
          </w:tcPr>
          <w:p w14:paraId="7438FB55" w14:textId="259E671E" w:rsidR="0010270A" w:rsidRPr="004517A7" w:rsidRDefault="0010270A" w:rsidP="00F610D3">
            <w:pPr>
              <w:ind w:left="162" w:right="-36" w:hanging="162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บริษัท โกลด์ ชอร์ส จำกัด (ดูหมายเหตุ </w:t>
            </w:r>
            <w:r w:rsidRPr="004517A7">
              <w:rPr>
                <w:rFonts w:ascii="Angsana New" w:hAnsi="Angsana New"/>
                <w:sz w:val="28"/>
              </w:rPr>
              <w:t>14</w:t>
            </w:r>
            <w:r w:rsidRPr="004517A7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490EDE72" w14:textId="77777777" w:rsidR="0010270A" w:rsidRPr="004517A7" w:rsidRDefault="0010270A" w:rsidP="00F610D3">
            <w:pPr>
              <w:tabs>
                <w:tab w:val="decimal" w:pos="617"/>
              </w:tabs>
              <w:ind w:right="52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2" w:type="dxa"/>
            <w:shd w:val="clear" w:color="auto" w:fill="auto"/>
          </w:tcPr>
          <w:p w14:paraId="5A788AE9" w14:textId="77777777" w:rsidR="0010270A" w:rsidRPr="004517A7" w:rsidRDefault="0010270A" w:rsidP="00F610D3">
            <w:pPr>
              <w:tabs>
                <w:tab w:val="decimal" w:pos="452"/>
              </w:tabs>
              <w:ind w:right="6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5D760221" w14:textId="77777777" w:rsidR="0010270A" w:rsidRPr="004517A7" w:rsidRDefault="0010270A" w:rsidP="00F610D3">
            <w:pPr>
              <w:tabs>
                <w:tab w:val="decimal" w:pos="61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32" w:type="dxa"/>
            <w:shd w:val="clear" w:color="auto" w:fill="auto"/>
          </w:tcPr>
          <w:p w14:paraId="133CA500" w14:textId="77777777" w:rsidR="0010270A" w:rsidRPr="004517A7" w:rsidRDefault="0010270A" w:rsidP="00F610D3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637,99</w:t>
            </w:r>
            <w:r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6" w:type="dxa"/>
          </w:tcPr>
          <w:p w14:paraId="1892B1E4" w14:textId="77777777" w:rsidR="0010270A" w:rsidRPr="004517A7" w:rsidRDefault="0010270A" w:rsidP="00F610D3">
            <w:pPr>
              <w:tabs>
                <w:tab w:val="decimal" w:pos="61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EBF36D8" w14:textId="77777777" w:rsidR="0010270A" w:rsidRPr="004517A7" w:rsidRDefault="0010270A" w:rsidP="00F610D3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" w:type="dxa"/>
          </w:tcPr>
          <w:p w14:paraId="18A7CD18" w14:textId="77777777" w:rsidR="0010270A" w:rsidRPr="004517A7" w:rsidRDefault="0010270A" w:rsidP="00F610D3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873D646" w14:textId="77777777" w:rsidR="0010270A" w:rsidRPr="004517A7" w:rsidRDefault="0010270A" w:rsidP="00F610D3">
            <w:pPr>
              <w:tabs>
                <w:tab w:val="decimal" w:pos="190"/>
              </w:tabs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10.00</w:t>
            </w:r>
          </w:p>
        </w:tc>
        <w:tc>
          <w:tcPr>
            <w:tcW w:w="86" w:type="dxa"/>
          </w:tcPr>
          <w:p w14:paraId="0EF0435A" w14:textId="77777777" w:rsidR="0010270A" w:rsidRPr="004517A7" w:rsidRDefault="0010270A" w:rsidP="00F610D3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22" w:type="dxa"/>
            <w:shd w:val="clear" w:color="auto" w:fill="auto"/>
          </w:tcPr>
          <w:p w14:paraId="32549A5B" w14:textId="77777777" w:rsidR="0010270A" w:rsidRPr="004517A7" w:rsidRDefault="0010270A" w:rsidP="00F610D3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72B2538C" w14:textId="77777777" w:rsidR="0010270A" w:rsidRPr="004517A7" w:rsidRDefault="0010270A" w:rsidP="00F610D3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</w:tcPr>
          <w:p w14:paraId="3E3C0E6E" w14:textId="77777777" w:rsidR="0010270A" w:rsidRPr="004517A7" w:rsidRDefault="0010270A" w:rsidP="00F610D3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115,854</w:t>
            </w:r>
          </w:p>
        </w:tc>
      </w:tr>
      <w:tr w:rsidR="0010270A" w:rsidRPr="004517A7" w14:paraId="66EC4F8C" w14:textId="77777777" w:rsidTr="00F610D3">
        <w:tc>
          <w:tcPr>
            <w:tcW w:w="3240" w:type="dxa"/>
          </w:tcPr>
          <w:p w14:paraId="76139BF3" w14:textId="77777777" w:rsidR="0010270A" w:rsidRPr="004517A7" w:rsidRDefault="0010270A" w:rsidP="00F610D3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6952BAAD" w14:textId="77777777" w:rsidR="0010270A" w:rsidRPr="004517A7" w:rsidRDefault="0010270A" w:rsidP="00F610D3">
            <w:pPr>
              <w:tabs>
                <w:tab w:val="decimal" w:pos="617"/>
              </w:tabs>
              <w:ind w:right="52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82" w:type="dxa"/>
            <w:shd w:val="clear" w:color="auto" w:fill="auto"/>
          </w:tcPr>
          <w:p w14:paraId="25D0735D" w14:textId="77777777" w:rsidR="0010270A" w:rsidRPr="004517A7" w:rsidRDefault="0010270A" w:rsidP="00F610D3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48E67B92" w14:textId="77777777" w:rsidR="0010270A" w:rsidRPr="004517A7" w:rsidRDefault="0010270A" w:rsidP="00F610D3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32" w:type="dxa"/>
            <w:shd w:val="clear" w:color="auto" w:fill="auto"/>
          </w:tcPr>
          <w:p w14:paraId="4D1F6023" w14:textId="77777777" w:rsidR="0010270A" w:rsidRPr="004517A7" w:rsidRDefault="0010270A" w:rsidP="00F610D3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47B7FF39" w14:textId="77777777" w:rsidR="0010270A" w:rsidRPr="004517A7" w:rsidRDefault="0010270A" w:rsidP="00F610D3">
            <w:pPr>
              <w:tabs>
                <w:tab w:val="decimal" w:pos="61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8C705BF" w14:textId="77777777" w:rsidR="0010270A" w:rsidRPr="004517A7" w:rsidRDefault="0010270A" w:rsidP="00F610D3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06345AA4" w14:textId="77777777" w:rsidR="0010270A" w:rsidRPr="004517A7" w:rsidRDefault="0010270A" w:rsidP="00F610D3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2185E892" w14:textId="77777777" w:rsidR="0010270A" w:rsidRPr="004517A7" w:rsidRDefault="0010270A" w:rsidP="00F610D3">
            <w:pPr>
              <w:tabs>
                <w:tab w:val="decimal" w:pos="19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2937FC36" w14:textId="77777777" w:rsidR="0010270A" w:rsidRPr="004517A7" w:rsidRDefault="0010270A" w:rsidP="00F610D3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D36EEB" w14:textId="77777777" w:rsidR="0010270A" w:rsidRPr="004517A7" w:rsidRDefault="0010270A" w:rsidP="00F610D3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90" w:type="dxa"/>
          </w:tcPr>
          <w:p w14:paraId="41531C44" w14:textId="77777777" w:rsidR="0010270A" w:rsidRPr="004517A7" w:rsidRDefault="0010270A" w:rsidP="00F610D3">
            <w:pPr>
              <w:tabs>
                <w:tab w:val="decimal" w:pos="630"/>
                <w:tab w:val="decimal" w:pos="88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C702FF3" w14:textId="77777777" w:rsidR="0010270A" w:rsidRPr="004517A7" w:rsidRDefault="0010270A" w:rsidP="00F610D3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</w:rPr>
              <w:t>115,854</w:t>
            </w:r>
          </w:p>
        </w:tc>
      </w:tr>
      <w:tr w:rsidR="0010270A" w:rsidRPr="004517A7" w14:paraId="44CD50C4" w14:textId="77777777" w:rsidTr="00F610D3">
        <w:trPr>
          <w:trHeight w:hRule="exact" w:val="288"/>
        </w:trPr>
        <w:tc>
          <w:tcPr>
            <w:tcW w:w="3240" w:type="dxa"/>
          </w:tcPr>
          <w:p w14:paraId="12B498A3" w14:textId="77777777" w:rsidR="0010270A" w:rsidRPr="004517A7" w:rsidRDefault="0010270A" w:rsidP="00F610D3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35505279" w14:textId="77777777" w:rsidR="0010270A" w:rsidRPr="004517A7" w:rsidRDefault="0010270A" w:rsidP="00F610D3">
            <w:pPr>
              <w:tabs>
                <w:tab w:val="decimal" w:pos="617"/>
              </w:tabs>
              <w:ind w:right="52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82" w:type="dxa"/>
            <w:shd w:val="clear" w:color="auto" w:fill="auto"/>
          </w:tcPr>
          <w:p w14:paraId="6578BAB4" w14:textId="77777777" w:rsidR="0010270A" w:rsidRPr="004517A7" w:rsidRDefault="0010270A" w:rsidP="00F610D3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639F87EB" w14:textId="77777777" w:rsidR="0010270A" w:rsidRPr="004517A7" w:rsidRDefault="0010270A" w:rsidP="00F610D3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32" w:type="dxa"/>
            <w:shd w:val="clear" w:color="auto" w:fill="auto"/>
          </w:tcPr>
          <w:p w14:paraId="7A2E3E39" w14:textId="77777777" w:rsidR="0010270A" w:rsidRPr="004517A7" w:rsidRDefault="0010270A" w:rsidP="00F610D3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5B161A93" w14:textId="77777777" w:rsidR="0010270A" w:rsidRPr="004517A7" w:rsidRDefault="0010270A" w:rsidP="00F610D3">
            <w:pPr>
              <w:tabs>
                <w:tab w:val="decimal" w:pos="61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A065BA1" w14:textId="77777777" w:rsidR="0010270A" w:rsidRPr="004517A7" w:rsidRDefault="0010270A" w:rsidP="00F610D3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60F634B6" w14:textId="77777777" w:rsidR="0010270A" w:rsidRPr="004517A7" w:rsidRDefault="0010270A" w:rsidP="00F610D3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60510275" w14:textId="77777777" w:rsidR="0010270A" w:rsidRPr="004517A7" w:rsidRDefault="0010270A" w:rsidP="00F610D3">
            <w:pPr>
              <w:tabs>
                <w:tab w:val="decimal" w:pos="19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1ED82244" w14:textId="77777777" w:rsidR="0010270A" w:rsidRPr="004517A7" w:rsidRDefault="0010270A" w:rsidP="00F610D3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  <w:shd w:val="clear" w:color="auto" w:fill="auto"/>
          </w:tcPr>
          <w:p w14:paraId="64A7436C" w14:textId="77777777" w:rsidR="0010270A" w:rsidRPr="004517A7" w:rsidRDefault="0010270A" w:rsidP="00F610D3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FD27354" w14:textId="77777777" w:rsidR="0010270A" w:rsidRPr="004517A7" w:rsidRDefault="0010270A" w:rsidP="00F610D3">
            <w:pPr>
              <w:tabs>
                <w:tab w:val="decimal" w:pos="630"/>
                <w:tab w:val="decimal" w:pos="88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79F4956" w14:textId="77777777" w:rsidR="0010270A" w:rsidRPr="004517A7" w:rsidRDefault="0010270A" w:rsidP="00F610D3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10270A" w:rsidRPr="004517A7" w14:paraId="780FD4DC" w14:textId="77777777" w:rsidTr="00F610D3">
        <w:trPr>
          <w:trHeight w:hRule="exact" w:val="288"/>
        </w:trPr>
        <w:tc>
          <w:tcPr>
            <w:tcW w:w="3240" w:type="dxa"/>
          </w:tcPr>
          <w:p w14:paraId="13A057F5" w14:textId="77777777" w:rsidR="0010270A" w:rsidRPr="004517A7" w:rsidRDefault="0010270A" w:rsidP="00F610D3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095B02F0" w14:textId="77777777" w:rsidR="0010270A" w:rsidRPr="004517A7" w:rsidRDefault="0010270A" w:rsidP="00F610D3">
            <w:pPr>
              <w:tabs>
                <w:tab w:val="decimal" w:pos="617"/>
              </w:tabs>
              <w:ind w:right="52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82" w:type="dxa"/>
            <w:shd w:val="clear" w:color="auto" w:fill="auto"/>
          </w:tcPr>
          <w:p w14:paraId="038C55C2" w14:textId="77777777" w:rsidR="0010270A" w:rsidRPr="004517A7" w:rsidRDefault="0010270A" w:rsidP="00F610D3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39C2992B" w14:textId="77777777" w:rsidR="0010270A" w:rsidRPr="004517A7" w:rsidRDefault="0010270A" w:rsidP="00F610D3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32" w:type="dxa"/>
            <w:shd w:val="clear" w:color="auto" w:fill="auto"/>
          </w:tcPr>
          <w:p w14:paraId="797AC81B" w14:textId="77777777" w:rsidR="0010270A" w:rsidRPr="004517A7" w:rsidRDefault="0010270A" w:rsidP="00F610D3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765BAA91" w14:textId="77777777" w:rsidR="0010270A" w:rsidRPr="004517A7" w:rsidRDefault="0010270A" w:rsidP="00F610D3">
            <w:pPr>
              <w:tabs>
                <w:tab w:val="decimal" w:pos="61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5AB7922" w14:textId="77777777" w:rsidR="0010270A" w:rsidRPr="004517A7" w:rsidRDefault="0010270A" w:rsidP="00F610D3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0E52DBF4" w14:textId="77777777" w:rsidR="0010270A" w:rsidRPr="004517A7" w:rsidRDefault="0010270A" w:rsidP="00F610D3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BCCE7E0" w14:textId="77777777" w:rsidR="0010270A" w:rsidRPr="004517A7" w:rsidRDefault="0010270A" w:rsidP="00F610D3">
            <w:pPr>
              <w:tabs>
                <w:tab w:val="decimal" w:pos="19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1EE833C0" w14:textId="77777777" w:rsidR="0010270A" w:rsidRPr="004517A7" w:rsidRDefault="0010270A" w:rsidP="00F610D3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22" w:type="dxa"/>
            <w:shd w:val="clear" w:color="auto" w:fill="auto"/>
          </w:tcPr>
          <w:p w14:paraId="4D160924" w14:textId="77777777" w:rsidR="0010270A" w:rsidRPr="004517A7" w:rsidRDefault="0010270A" w:rsidP="00F610D3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169935A" w14:textId="77777777" w:rsidR="0010270A" w:rsidRPr="004517A7" w:rsidRDefault="0010270A" w:rsidP="00F610D3">
            <w:pPr>
              <w:tabs>
                <w:tab w:val="decimal" w:pos="630"/>
                <w:tab w:val="decimal" w:pos="88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</w:tcPr>
          <w:p w14:paraId="2A46C567" w14:textId="77777777" w:rsidR="0010270A" w:rsidRPr="004517A7" w:rsidRDefault="0010270A" w:rsidP="00F610D3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</w:tbl>
    <w:p w14:paraId="720673BC" w14:textId="6983A347" w:rsidR="00D5121C" w:rsidRPr="004517A7" w:rsidRDefault="009B2480" w:rsidP="003465A7">
      <w:pPr>
        <w:pStyle w:val="ListParagraph"/>
        <w:numPr>
          <w:ilvl w:val="0"/>
          <w:numId w:val="1"/>
        </w:numPr>
        <w:spacing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lastRenderedPageBreak/>
        <w:t>เงินฝากธนาคารที่มีภาระค้ำประกัน</w:t>
      </w:r>
      <w:r w:rsidRPr="004517A7">
        <w:rPr>
          <w:rFonts w:ascii="Angsana New" w:hAnsi="Angsana New" w:hint="cs"/>
          <w:b/>
          <w:bCs/>
          <w:sz w:val="28"/>
        </w:rPr>
        <w:t xml:space="preserve"> </w:t>
      </w:r>
    </w:p>
    <w:p w14:paraId="3ADE897D" w14:textId="4328DAD2" w:rsidR="00441BFE" w:rsidRPr="004517A7" w:rsidRDefault="000702EA" w:rsidP="00E013A2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ณ วันที่ </w:t>
      </w:r>
      <w:r w:rsidR="009B6BC0" w:rsidRPr="004517A7">
        <w:rPr>
          <w:rFonts w:ascii="Angsana New" w:hAnsi="Angsana New"/>
          <w:color w:val="000000"/>
          <w:spacing w:val="-2"/>
          <w:sz w:val="28"/>
          <w:lang w:val="en-GB"/>
        </w:rPr>
        <w:t>31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ธันวาคม </w:t>
      </w:r>
      <w:r w:rsidR="009B6BC0" w:rsidRPr="004517A7">
        <w:rPr>
          <w:rFonts w:ascii="Angsana New" w:hAnsi="Angsana New"/>
          <w:color w:val="000000"/>
          <w:spacing w:val="-2"/>
          <w:sz w:val="28"/>
          <w:lang w:val="en-GB"/>
        </w:rPr>
        <w:t>256</w:t>
      </w:r>
      <w:r w:rsidR="00430B7F" w:rsidRPr="004517A7">
        <w:rPr>
          <w:rFonts w:ascii="Angsana New" w:hAnsi="Angsana New"/>
          <w:color w:val="000000"/>
          <w:spacing w:val="-2"/>
          <w:sz w:val="28"/>
          <w:lang w:val="en-GB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และ </w:t>
      </w:r>
      <w:r w:rsidR="009B6BC0" w:rsidRPr="004517A7">
        <w:rPr>
          <w:rFonts w:ascii="Angsana New" w:hAnsi="Angsana New"/>
          <w:color w:val="000000"/>
          <w:spacing w:val="-2"/>
          <w:sz w:val="28"/>
          <w:lang w:val="en-GB"/>
        </w:rPr>
        <w:t>256</w:t>
      </w:r>
      <w:r w:rsidR="00430B7F" w:rsidRPr="004517A7">
        <w:rPr>
          <w:rFonts w:ascii="Angsana New" w:hAnsi="Angsana New"/>
          <w:color w:val="000000"/>
          <w:spacing w:val="-2"/>
          <w:sz w:val="28"/>
          <w:lang w:val="en-GB"/>
        </w:rPr>
        <w:t>3</w:t>
      </w:r>
      <w:r w:rsidR="009B2480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กลุ่มบริษัทมีเงินฝากธนาคารที่ติดภาระค้ำประกันในงบการเงินรวมจำนวน </w:t>
      </w:r>
      <w:r w:rsidR="00036480" w:rsidRPr="004517A7">
        <w:rPr>
          <w:rFonts w:ascii="Angsana New" w:hAnsi="Angsana New"/>
          <w:color w:val="000000"/>
          <w:spacing w:val="-2"/>
          <w:sz w:val="28"/>
        </w:rPr>
        <w:t>32.13</w:t>
      </w:r>
      <w:r w:rsidR="00266852" w:rsidRPr="004517A7">
        <w:rPr>
          <w:rFonts w:ascii="Angsana New" w:hAnsi="Angsana New"/>
          <w:color w:val="000000"/>
          <w:spacing w:val="-2"/>
          <w:sz w:val="28"/>
        </w:rPr>
        <w:t xml:space="preserve"> </w:t>
      </w:r>
      <w:r w:rsidR="009B2480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ล้านบาท และ </w:t>
      </w:r>
      <w:r w:rsidR="00430B7F" w:rsidRPr="004517A7">
        <w:rPr>
          <w:rFonts w:ascii="Angsana New" w:hAnsi="Angsana New"/>
          <w:color w:val="000000"/>
          <w:spacing w:val="-2"/>
          <w:sz w:val="28"/>
        </w:rPr>
        <w:t xml:space="preserve">72.93 </w:t>
      </w:r>
      <w:r w:rsidR="009B2480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ล้านบาท ตามลำดับ ในอัตราดอกเบี้ยร้อยละ </w:t>
      </w:r>
      <w:r w:rsidR="00036480" w:rsidRPr="004517A7">
        <w:rPr>
          <w:rFonts w:ascii="Angsana New" w:hAnsi="Angsana New"/>
          <w:color w:val="000000"/>
          <w:spacing w:val="-2"/>
          <w:sz w:val="28"/>
        </w:rPr>
        <w:t>0.05 - 0.3</w:t>
      </w:r>
      <w:r w:rsidR="008857B0" w:rsidRPr="004517A7">
        <w:rPr>
          <w:rFonts w:ascii="Angsana New" w:hAnsi="Angsana New"/>
          <w:color w:val="000000"/>
          <w:spacing w:val="-2"/>
          <w:sz w:val="28"/>
        </w:rPr>
        <w:t>8</w:t>
      </w:r>
      <w:r w:rsidR="00430B7F" w:rsidRPr="004517A7">
        <w:rPr>
          <w:rFonts w:ascii="Angsana New" w:hAnsi="Angsana New"/>
          <w:color w:val="000000"/>
          <w:spacing w:val="-2"/>
          <w:sz w:val="28"/>
        </w:rPr>
        <w:t xml:space="preserve"> </w:t>
      </w:r>
      <w:r w:rsidR="00BF4E70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="00430B7F" w:rsidRPr="004517A7">
        <w:rPr>
          <w:rFonts w:ascii="Angsana New" w:hAnsi="Angsana New"/>
          <w:color w:val="000000"/>
          <w:spacing w:val="-2"/>
          <w:sz w:val="28"/>
        </w:rPr>
        <w:t xml:space="preserve">0.06 - 0.38 </w:t>
      </w:r>
      <w:r w:rsidR="009B2480" w:rsidRPr="004517A7">
        <w:rPr>
          <w:rFonts w:ascii="Angsana New" w:hAnsi="Angsana New" w:hint="cs"/>
          <w:color w:val="000000"/>
          <w:spacing w:val="-2"/>
          <w:sz w:val="28"/>
          <w:cs/>
        </w:rPr>
        <w:t>ต่อปี เป็นเงินฝากประจำธนาคารของ</w:t>
      </w:r>
      <w:r w:rsidR="002C4F55" w:rsidRPr="004517A7">
        <w:rPr>
          <w:rFonts w:ascii="Angsana New" w:hAnsi="Angsana New"/>
          <w:color w:val="000000"/>
          <w:spacing w:val="-2"/>
          <w:sz w:val="28"/>
        </w:rPr>
        <w:t xml:space="preserve">  </w:t>
      </w:r>
      <w:r w:rsidR="009B2480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บริษัทย่อยบางแห่งที่ได้นำไปเป็นหลักทรัพย์ค้ำประกันวงเงินสินเชื่อและหนังสือค้ำประกันที่ได้รับจากธนาคารที่จะครบกำหนดภายใน </w:t>
      </w:r>
      <w:r w:rsidR="009B2480" w:rsidRPr="004517A7">
        <w:rPr>
          <w:rFonts w:ascii="Angsana New" w:hAnsi="Angsana New" w:hint="cs"/>
          <w:color w:val="000000"/>
          <w:spacing w:val="-2"/>
          <w:sz w:val="28"/>
        </w:rPr>
        <w:t>1</w:t>
      </w:r>
      <w:r w:rsidR="009B2480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ปี (งบการเงินเฉพาะกิจการ: ไม่มี</w:t>
      </w:r>
      <w:r w:rsidR="00044F5A" w:rsidRPr="004517A7">
        <w:rPr>
          <w:rFonts w:ascii="Angsana New" w:hAnsi="Angsana New" w:hint="cs"/>
          <w:color w:val="000000"/>
          <w:spacing w:val="-2"/>
          <w:sz w:val="28"/>
          <w:lang w:val="en-GB"/>
        </w:rPr>
        <w:t>)</w:t>
      </w:r>
    </w:p>
    <w:p w14:paraId="2D482DE0" w14:textId="77777777" w:rsidR="007D1EAA" w:rsidRPr="004517A7" w:rsidRDefault="00390DDF" w:rsidP="003465A7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เงินมัดจำเพื่อตรวจสอบธุรกิจก่อนซื้อกิจการ</w:t>
      </w:r>
    </w:p>
    <w:p w14:paraId="09183961" w14:textId="587F4329" w:rsidR="00E47ECB" w:rsidRPr="004517A7" w:rsidRDefault="00E47ECB" w:rsidP="00E47ECB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4517A7">
        <w:rPr>
          <w:rFonts w:asciiTheme="majorBidi" w:hAnsiTheme="majorBidi" w:cstheme="majorBidi"/>
          <w:color w:val="000000"/>
          <w:sz w:val="28"/>
          <w:cs/>
        </w:rPr>
        <w:t xml:space="preserve">เงินมัดจำเพื่อตรวจสอบข้อมูลธุรกิจก่อนซื้อกิจการ </w:t>
      </w:r>
      <w:r w:rsidRPr="004517A7">
        <w:rPr>
          <w:rFonts w:ascii="Angsana New" w:hAnsi="Angsana New" w:hint="cs"/>
          <w:color w:val="000000"/>
          <w:sz w:val="28"/>
          <w:cs/>
        </w:rPr>
        <w:t xml:space="preserve">ณ วันที่ </w:t>
      </w:r>
      <w:r w:rsidRPr="004517A7">
        <w:rPr>
          <w:rFonts w:ascii="Angsana New" w:hAnsi="Angsana New" w:hint="cs"/>
          <w:color w:val="000000"/>
          <w:sz w:val="28"/>
        </w:rPr>
        <w:t xml:space="preserve">31 </w:t>
      </w:r>
      <w:r w:rsidRPr="004517A7">
        <w:rPr>
          <w:rFonts w:ascii="Angsana New" w:hAnsi="Angsana New" w:hint="cs"/>
          <w:color w:val="000000"/>
          <w:sz w:val="28"/>
          <w:cs/>
        </w:rPr>
        <w:t xml:space="preserve">ธันวาคม </w:t>
      </w:r>
      <w:r w:rsidRPr="004517A7">
        <w:rPr>
          <w:rFonts w:ascii="Angsana New" w:hAnsi="Angsana New" w:hint="cs"/>
          <w:color w:val="000000"/>
          <w:sz w:val="28"/>
        </w:rPr>
        <w:t>256</w:t>
      </w:r>
      <w:r w:rsidRPr="004517A7">
        <w:rPr>
          <w:rFonts w:ascii="Angsana New" w:hAnsi="Angsana New"/>
          <w:color w:val="000000"/>
          <w:sz w:val="28"/>
        </w:rPr>
        <w:t>4</w:t>
      </w:r>
      <w:r w:rsidRPr="004517A7">
        <w:rPr>
          <w:rFonts w:ascii="Angsana New" w:hAnsi="Angsana New" w:hint="cs"/>
          <w:color w:val="000000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z w:val="28"/>
          <w:cs/>
        </w:rPr>
        <w:t xml:space="preserve">และ </w:t>
      </w:r>
      <w:r w:rsidRPr="004517A7">
        <w:rPr>
          <w:rFonts w:ascii="Angsana New" w:hAnsi="Angsana New" w:hint="cs"/>
          <w:color w:val="000000"/>
          <w:sz w:val="28"/>
        </w:rPr>
        <w:t>256</w:t>
      </w:r>
      <w:r w:rsidRPr="004517A7">
        <w:rPr>
          <w:rFonts w:ascii="Angsana New" w:hAnsi="Angsana New"/>
          <w:color w:val="000000"/>
          <w:sz w:val="28"/>
        </w:rPr>
        <w:t>3</w:t>
      </w:r>
      <w:r w:rsidRPr="004517A7">
        <w:rPr>
          <w:rFonts w:ascii="Angsana New" w:hAnsi="Angsana New" w:hint="cs"/>
          <w:color w:val="000000"/>
          <w:sz w:val="28"/>
        </w:rPr>
        <w:t xml:space="preserve"> </w:t>
      </w:r>
      <w:r w:rsidRPr="004517A7">
        <w:rPr>
          <w:rFonts w:asciiTheme="majorBidi" w:hAnsiTheme="majorBidi" w:cstheme="majorBidi"/>
          <w:color w:val="000000"/>
          <w:sz w:val="28"/>
          <w:cs/>
        </w:rPr>
        <w:t>ประกอบด้วยรายการต่อไปนี้</w:t>
      </w:r>
    </w:p>
    <w:tbl>
      <w:tblPr>
        <w:tblW w:w="9186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0"/>
        <w:gridCol w:w="90"/>
        <w:gridCol w:w="1794"/>
        <w:gridCol w:w="6"/>
        <w:gridCol w:w="84"/>
        <w:gridCol w:w="6"/>
        <w:gridCol w:w="1620"/>
        <w:gridCol w:w="90"/>
        <w:gridCol w:w="810"/>
        <w:gridCol w:w="90"/>
        <w:gridCol w:w="810"/>
        <w:gridCol w:w="90"/>
        <w:gridCol w:w="810"/>
        <w:gridCol w:w="90"/>
        <w:gridCol w:w="900"/>
        <w:gridCol w:w="6"/>
      </w:tblGrid>
      <w:tr w:rsidR="00AD3797" w:rsidRPr="004517A7" w14:paraId="45B6AB54" w14:textId="77777777" w:rsidTr="00684D06">
        <w:trPr>
          <w:gridAfter w:val="1"/>
          <w:wAfter w:w="6" w:type="dxa"/>
          <w:trHeight w:val="243"/>
        </w:trPr>
        <w:tc>
          <w:tcPr>
            <w:tcW w:w="1890" w:type="dxa"/>
            <w:vAlign w:val="bottom"/>
          </w:tcPr>
          <w:p w14:paraId="3CF835E5" w14:textId="77777777" w:rsidR="00AD3797" w:rsidRPr="004517A7" w:rsidRDefault="00AD3797" w:rsidP="007D1EAA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19385BC6" w14:textId="77777777" w:rsidR="00AD3797" w:rsidRPr="004517A7" w:rsidRDefault="00AD3797" w:rsidP="0072672F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22257CA5" w14:textId="77777777" w:rsidR="00AD3797" w:rsidRPr="004517A7" w:rsidRDefault="00AD3797" w:rsidP="0072672F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132B84E2" w14:textId="77777777" w:rsidR="00AD3797" w:rsidRPr="004517A7" w:rsidRDefault="00AD3797" w:rsidP="0072672F">
            <w:pPr>
              <w:ind w:left="-28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07959BC3" w14:textId="77777777" w:rsidR="00AD3797" w:rsidRPr="004517A7" w:rsidRDefault="00AD3797" w:rsidP="0072672F">
            <w:pPr>
              <w:ind w:left="-28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11852A29" w14:textId="77777777" w:rsidR="00AD3797" w:rsidRPr="004517A7" w:rsidRDefault="00AD3797" w:rsidP="0072672F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3CAF21B7" w14:textId="77777777" w:rsidR="00AD3797" w:rsidRPr="004517A7" w:rsidRDefault="00AD3797" w:rsidP="0072672F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25AD3383" w14:textId="77777777" w:rsidR="00AD3797" w:rsidRPr="004517A7" w:rsidRDefault="00AD3797" w:rsidP="0072672F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09DEDC1" w14:textId="77777777" w:rsidR="00AD3797" w:rsidRPr="004517A7" w:rsidRDefault="00AD3797" w:rsidP="0072672F">
            <w:pPr>
              <w:ind w:right="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4517A7">
              <w:rPr>
                <w:rFonts w:asciiTheme="majorBidi" w:hAnsiTheme="majorBidi" w:cstheme="majorBidi"/>
                <w:szCs w:val="24"/>
              </w:rPr>
              <w:t>:</w:t>
            </w:r>
            <w:r w:rsidRPr="004517A7">
              <w:rPr>
                <w:rFonts w:asciiTheme="majorBidi" w:hAnsiTheme="majorBidi" w:cstheme="majorBidi"/>
                <w:szCs w:val="24"/>
                <w:cs/>
              </w:rPr>
              <w:t xml:space="preserve"> พันบาท)</w:t>
            </w:r>
          </w:p>
        </w:tc>
      </w:tr>
      <w:tr w:rsidR="00AD3797" w:rsidRPr="004517A7" w14:paraId="657922C0" w14:textId="77777777" w:rsidTr="00684D06">
        <w:trPr>
          <w:gridAfter w:val="1"/>
          <w:wAfter w:w="6" w:type="dxa"/>
          <w:trHeight w:val="243"/>
        </w:trPr>
        <w:tc>
          <w:tcPr>
            <w:tcW w:w="1890" w:type="dxa"/>
            <w:vAlign w:val="bottom"/>
          </w:tcPr>
          <w:p w14:paraId="0BD7816C" w14:textId="77777777" w:rsidR="00AD3797" w:rsidRPr="004517A7" w:rsidRDefault="00AD3797" w:rsidP="0072672F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658CCB3F" w14:textId="77777777" w:rsidR="00AD3797" w:rsidRPr="004517A7" w:rsidRDefault="00AD3797" w:rsidP="0072672F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655E26DF" w14:textId="77777777" w:rsidR="00AD3797" w:rsidRPr="004517A7" w:rsidRDefault="00AD3797" w:rsidP="0072672F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680623EF" w14:textId="77777777" w:rsidR="00AD3797" w:rsidRPr="004517A7" w:rsidRDefault="00AD3797" w:rsidP="0072672F">
            <w:pPr>
              <w:ind w:left="-28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4E9D6961" w14:textId="77777777" w:rsidR="00AD3797" w:rsidRPr="004517A7" w:rsidRDefault="00AD3797" w:rsidP="0072672F">
            <w:pPr>
              <w:ind w:left="-28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07E09B1D" w14:textId="77777777" w:rsidR="00AD3797" w:rsidRPr="004517A7" w:rsidRDefault="00AD3797" w:rsidP="0072672F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  <w:vAlign w:val="bottom"/>
          </w:tcPr>
          <w:p w14:paraId="4EAB5817" w14:textId="77777777" w:rsidR="00AD3797" w:rsidRPr="004517A7" w:rsidRDefault="00AD3797" w:rsidP="0072672F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E5F38CF" w14:textId="77777777" w:rsidR="00AD3797" w:rsidRPr="004517A7" w:rsidRDefault="00AD3797" w:rsidP="0072672F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vAlign w:val="bottom"/>
          </w:tcPr>
          <w:p w14:paraId="4613177E" w14:textId="77777777" w:rsidR="00AD3797" w:rsidRPr="004517A7" w:rsidRDefault="00AD3797" w:rsidP="0072672F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E47ECB" w:rsidRPr="004517A7" w14:paraId="656DD2D6" w14:textId="77777777" w:rsidTr="00684D06">
        <w:trPr>
          <w:gridAfter w:val="1"/>
          <w:wAfter w:w="6" w:type="dxa"/>
          <w:trHeight w:val="70"/>
        </w:trPr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54A41281" w14:textId="77777777" w:rsidR="00E47ECB" w:rsidRPr="004517A7" w:rsidRDefault="00E47ECB" w:rsidP="00E47EC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ผู้จ่าย</w:t>
            </w:r>
          </w:p>
        </w:tc>
        <w:tc>
          <w:tcPr>
            <w:tcW w:w="90" w:type="dxa"/>
          </w:tcPr>
          <w:p w14:paraId="3566C2AB" w14:textId="77777777" w:rsidR="00E47ECB" w:rsidRPr="004517A7" w:rsidRDefault="00E47ECB" w:rsidP="00E47EC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bottom"/>
          </w:tcPr>
          <w:p w14:paraId="4246F1DD" w14:textId="77777777" w:rsidR="00E47ECB" w:rsidRPr="004517A7" w:rsidRDefault="00E47ECB" w:rsidP="00E47EC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ผู้รับ</w:t>
            </w:r>
          </w:p>
        </w:tc>
        <w:tc>
          <w:tcPr>
            <w:tcW w:w="90" w:type="dxa"/>
            <w:gridSpan w:val="2"/>
          </w:tcPr>
          <w:p w14:paraId="36B979A9" w14:textId="77777777" w:rsidR="00E47ECB" w:rsidRPr="004517A7" w:rsidRDefault="00E47ECB" w:rsidP="00E47ECB">
            <w:pPr>
              <w:ind w:left="-28"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47D2216" w14:textId="77777777" w:rsidR="00E47ECB" w:rsidRPr="004517A7" w:rsidRDefault="00E47ECB" w:rsidP="00E47ECB">
            <w:pPr>
              <w:ind w:left="-28"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ลักษณะความสัมพันธ์</w:t>
            </w:r>
          </w:p>
        </w:tc>
        <w:tc>
          <w:tcPr>
            <w:tcW w:w="90" w:type="dxa"/>
            <w:tcBorders>
              <w:left w:val="nil"/>
            </w:tcBorders>
          </w:tcPr>
          <w:p w14:paraId="4F9169BA" w14:textId="77777777" w:rsidR="00E47ECB" w:rsidRPr="004517A7" w:rsidRDefault="00E47ECB" w:rsidP="00E47EC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891E634" w14:textId="45572F73" w:rsidR="00E47ECB" w:rsidRPr="004517A7" w:rsidRDefault="00E47ECB" w:rsidP="00E47ECB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256</w:t>
            </w:r>
            <w:r w:rsidRPr="004517A7">
              <w:rPr>
                <w:rFonts w:asciiTheme="majorBidi" w:hAnsiTheme="majorBidi" w:cstheme="majorBidi" w:hint="cs"/>
                <w:szCs w:val="24"/>
                <w:cs/>
              </w:rPr>
              <w:t>4</w:t>
            </w:r>
          </w:p>
        </w:tc>
        <w:tc>
          <w:tcPr>
            <w:tcW w:w="90" w:type="dxa"/>
          </w:tcPr>
          <w:p w14:paraId="3039265E" w14:textId="77777777" w:rsidR="00E47ECB" w:rsidRPr="004517A7" w:rsidRDefault="00E47ECB" w:rsidP="00E47ECB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B81B6F2" w14:textId="77777777" w:rsidR="00E47ECB" w:rsidRPr="004517A7" w:rsidRDefault="00E47ECB" w:rsidP="00E47ECB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</w:tcPr>
          <w:p w14:paraId="5A5430BD" w14:textId="77777777" w:rsidR="00E47ECB" w:rsidRPr="004517A7" w:rsidRDefault="00E47ECB" w:rsidP="00E47EC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ADE9FCB" w14:textId="39BBE3C6" w:rsidR="00E47ECB" w:rsidRPr="004517A7" w:rsidRDefault="00E47ECB" w:rsidP="00E47EC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256</w:t>
            </w:r>
            <w:r w:rsidRPr="004517A7">
              <w:rPr>
                <w:rFonts w:asciiTheme="majorBidi" w:hAnsiTheme="majorBidi" w:cstheme="majorBidi" w:hint="cs"/>
                <w:szCs w:val="24"/>
                <w:cs/>
              </w:rPr>
              <w:t>4</w:t>
            </w:r>
          </w:p>
        </w:tc>
        <w:tc>
          <w:tcPr>
            <w:tcW w:w="90" w:type="dxa"/>
          </w:tcPr>
          <w:p w14:paraId="79A5267A" w14:textId="77777777" w:rsidR="00E47ECB" w:rsidRPr="004517A7" w:rsidRDefault="00E47ECB" w:rsidP="00E47EC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FC220B6" w14:textId="2F7CFA00" w:rsidR="00E47ECB" w:rsidRPr="004517A7" w:rsidRDefault="00E47ECB" w:rsidP="00E47EC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  <w:tr w:rsidR="00AD3797" w:rsidRPr="004517A7" w14:paraId="0C09B5D1" w14:textId="77777777" w:rsidTr="00684D06">
        <w:trPr>
          <w:gridAfter w:val="1"/>
          <w:wAfter w:w="6" w:type="dxa"/>
        </w:trPr>
        <w:tc>
          <w:tcPr>
            <w:tcW w:w="1890" w:type="dxa"/>
            <w:vMerge w:val="restart"/>
          </w:tcPr>
          <w:p w14:paraId="413E4B16" w14:textId="77777777" w:rsidR="00AD3797" w:rsidRPr="004517A7" w:rsidRDefault="00AD3797" w:rsidP="0072672F">
            <w:pPr>
              <w:ind w:left="273" w:right="-108" w:hanging="273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บริษัท เซเว่น ยูทิลิตี้ส์ แอนด์ พาวเวอร์</w:t>
            </w:r>
            <w:r w:rsidRPr="004517A7">
              <w:rPr>
                <w:rFonts w:asciiTheme="majorBidi" w:hAnsiTheme="majorBidi" w:cstheme="majorBidi"/>
                <w:szCs w:val="24"/>
              </w:rPr>
              <w:t xml:space="preserve"> </w:t>
            </w:r>
          </w:p>
          <w:p w14:paraId="0DD361B0" w14:textId="77777777" w:rsidR="00AD3797" w:rsidRPr="004517A7" w:rsidRDefault="00AD3797" w:rsidP="0072672F">
            <w:pPr>
              <w:ind w:left="273" w:right="-108" w:firstLine="2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จำกัด (มหาชน)</w:t>
            </w:r>
            <w:r w:rsidRPr="004517A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Pr="004517A7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0157567D" w14:textId="77777777" w:rsidR="00AD3797" w:rsidRPr="004517A7" w:rsidRDefault="00AD3797" w:rsidP="0072672F">
            <w:pPr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7708EA80" w14:textId="77777777" w:rsidR="006757A0" w:rsidRPr="004517A7" w:rsidRDefault="00AD3797" w:rsidP="006757A0">
            <w:pPr>
              <w:ind w:left="90" w:right="-180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 xml:space="preserve">บริษัท เวิลด์ ออเนอร์ </w:t>
            </w:r>
          </w:p>
          <w:p w14:paraId="0E9D99B5" w14:textId="1E42782C" w:rsidR="00AD3797" w:rsidRPr="004517A7" w:rsidRDefault="00AD3797" w:rsidP="006757A0">
            <w:pPr>
              <w:ind w:left="270" w:right="-180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เทรดดิ้ง จำกัด</w:t>
            </w:r>
          </w:p>
        </w:tc>
        <w:tc>
          <w:tcPr>
            <w:tcW w:w="90" w:type="dxa"/>
            <w:gridSpan w:val="2"/>
          </w:tcPr>
          <w:p w14:paraId="4F1E733F" w14:textId="77777777" w:rsidR="00AD3797" w:rsidRPr="004517A7" w:rsidRDefault="00AD3797" w:rsidP="0072672F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5E380998" w14:textId="77777777" w:rsidR="00AD3797" w:rsidRPr="004517A7" w:rsidRDefault="00AD3797" w:rsidP="0072672F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บริษัทที่ไม่เกี่ยวข้องกัน</w:t>
            </w:r>
          </w:p>
        </w:tc>
        <w:tc>
          <w:tcPr>
            <w:tcW w:w="90" w:type="dxa"/>
          </w:tcPr>
          <w:p w14:paraId="26D4FC50" w14:textId="77777777" w:rsidR="00AD3797" w:rsidRPr="004517A7" w:rsidRDefault="00AD3797" w:rsidP="0072672F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E058B6" w14:textId="27D126F8" w:rsidR="00AD3797" w:rsidRPr="004517A7" w:rsidRDefault="007D1EAA" w:rsidP="00684D06">
            <w:pPr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60B81B2D" w14:textId="77777777" w:rsidR="00AD3797" w:rsidRPr="004517A7" w:rsidRDefault="00AD3797" w:rsidP="0072672F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F77E1E" w14:textId="77777777" w:rsidR="00AD3797" w:rsidRPr="004517A7" w:rsidRDefault="00AD3797" w:rsidP="00684D06">
            <w:pPr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243,293</w:t>
            </w:r>
          </w:p>
        </w:tc>
        <w:tc>
          <w:tcPr>
            <w:tcW w:w="90" w:type="dxa"/>
            <w:vAlign w:val="bottom"/>
          </w:tcPr>
          <w:p w14:paraId="5EAE0689" w14:textId="77777777" w:rsidR="00AD3797" w:rsidRPr="004517A7" w:rsidRDefault="00AD3797" w:rsidP="0072672F">
            <w:pPr>
              <w:tabs>
                <w:tab w:val="decimal" w:pos="792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3D941A" w14:textId="6ECD846C" w:rsidR="00AD3797" w:rsidRPr="004517A7" w:rsidRDefault="007D1EAA" w:rsidP="00684D06">
            <w:pPr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36679D96" w14:textId="77777777" w:rsidR="00AD3797" w:rsidRPr="004517A7" w:rsidRDefault="00AD3797" w:rsidP="0072672F">
            <w:pPr>
              <w:tabs>
                <w:tab w:val="decimal" w:pos="792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0154BCC" w14:textId="77777777" w:rsidR="00AD3797" w:rsidRPr="004517A7" w:rsidRDefault="00AD3797" w:rsidP="00684D06">
            <w:pPr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 xml:space="preserve"> 243,293</w:t>
            </w:r>
          </w:p>
        </w:tc>
      </w:tr>
      <w:tr w:rsidR="00AD3797" w:rsidRPr="004517A7" w14:paraId="7AA70F29" w14:textId="77777777" w:rsidTr="00684D06">
        <w:trPr>
          <w:gridAfter w:val="1"/>
          <w:wAfter w:w="6" w:type="dxa"/>
        </w:trPr>
        <w:tc>
          <w:tcPr>
            <w:tcW w:w="1890" w:type="dxa"/>
            <w:vMerge/>
            <w:vAlign w:val="bottom"/>
          </w:tcPr>
          <w:p w14:paraId="6B90CB32" w14:textId="77777777" w:rsidR="00AD3797" w:rsidRPr="004517A7" w:rsidRDefault="00AD3797" w:rsidP="0072672F">
            <w:pPr>
              <w:ind w:left="160" w:right="-108" w:hanging="16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2CD026D1" w14:textId="77777777" w:rsidR="00AD3797" w:rsidRPr="004517A7" w:rsidRDefault="00AD3797" w:rsidP="0072672F">
            <w:pPr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486DD7E6" w14:textId="77777777" w:rsidR="00AD3797" w:rsidRPr="004517A7" w:rsidRDefault="00AD3797" w:rsidP="0072672F">
            <w:pPr>
              <w:ind w:left="275" w:right="-180" w:hanging="186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บริษัท บางกอก เดค</w:t>
            </w: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  <w:r w:rsidRPr="004517A7">
              <w:rPr>
                <w:rFonts w:asciiTheme="majorBidi" w:hAnsiTheme="majorBidi" w:cstheme="majorBidi"/>
                <w:szCs w:val="24"/>
                <w:cs/>
              </w:rPr>
              <w:t xml:space="preserve">คอน      </w:t>
            </w:r>
            <w:r w:rsidRPr="004517A7">
              <w:rPr>
                <w:rFonts w:asciiTheme="majorBidi" w:hAnsiTheme="majorBidi" w:cstheme="majorBidi"/>
                <w:szCs w:val="24"/>
              </w:rPr>
              <w:t xml:space="preserve">      </w:t>
            </w:r>
            <w:r w:rsidRPr="004517A7">
              <w:rPr>
                <w:rFonts w:asciiTheme="majorBidi" w:hAnsiTheme="majorBidi" w:cstheme="majorBidi"/>
                <w:szCs w:val="24"/>
                <w:cs/>
              </w:rPr>
              <w:t>จำกัด (มหาชน)</w:t>
            </w:r>
          </w:p>
        </w:tc>
        <w:tc>
          <w:tcPr>
            <w:tcW w:w="90" w:type="dxa"/>
            <w:gridSpan w:val="2"/>
          </w:tcPr>
          <w:p w14:paraId="39006055" w14:textId="77777777" w:rsidR="00AD3797" w:rsidRPr="004517A7" w:rsidRDefault="00AD3797" w:rsidP="0072672F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5E7C652F" w14:textId="77777777" w:rsidR="00AD3797" w:rsidRPr="004517A7" w:rsidRDefault="00AD3797" w:rsidP="0072672F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บริษัทที่ไม่เกี่ยวข้องกัน</w:t>
            </w:r>
          </w:p>
        </w:tc>
        <w:tc>
          <w:tcPr>
            <w:tcW w:w="90" w:type="dxa"/>
          </w:tcPr>
          <w:p w14:paraId="6542A0C7" w14:textId="77777777" w:rsidR="00AD3797" w:rsidRPr="004517A7" w:rsidRDefault="00AD3797" w:rsidP="0072672F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81ED0ED" w14:textId="1DD0C8DE" w:rsidR="00AD3797" w:rsidRPr="004517A7" w:rsidRDefault="007D1EAA" w:rsidP="00684D06">
            <w:pPr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6141FDBF" w14:textId="77777777" w:rsidR="00AD3797" w:rsidRPr="004517A7" w:rsidRDefault="00AD3797" w:rsidP="0072672F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B06692" w14:textId="77777777" w:rsidR="00AD3797" w:rsidRPr="004517A7" w:rsidRDefault="00AD3797" w:rsidP="00684D06">
            <w:pPr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15,000</w:t>
            </w:r>
          </w:p>
        </w:tc>
        <w:tc>
          <w:tcPr>
            <w:tcW w:w="90" w:type="dxa"/>
            <w:vAlign w:val="bottom"/>
          </w:tcPr>
          <w:p w14:paraId="795BD53D" w14:textId="77777777" w:rsidR="00AD3797" w:rsidRPr="004517A7" w:rsidRDefault="00AD3797" w:rsidP="0072672F">
            <w:pPr>
              <w:tabs>
                <w:tab w:val="decimal" w:pos="792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107C12" w14:textId="5D5E0504" w:rsidR="00AD3797" w:rsidRPr="004517A7" w:rsidRDefault="007D1EAA" w:rsidP="00684D06">
            <w:pPr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3A74A292" w14:textId="77777777" w:rsidR="00AD3797" w:rsidRPr="004517A7" w:rsidRDefault="00AD3797" w:rsidP="0072672F">
            <w:pPr>
              <w:tabs>
                <w:tab w:val="decimal" w:pos="792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78D8153" w14:textId="77777777" w:rsidR="00AD3797" w:rsidRPr="004517A7" w:rsidRDefault="00AD3797" w:rsidP="00684D06">
            <w:pPr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 xml:space="preserve"> 15,000 </w:t>
            </w:r>
          </w:p>
        </w:tc>
      </w:tr>
      <w:tr w:rsidR="00AD3797" w:rsidRPr="004517A7" w14:paraId="14F63087" w14:textId="77777777" w:rsidTr="00684D06">
        <w:trPr>
          <w:gridAfter w:val="1"/>
          <w:wAfter w:w="6" w:type="dxa"/>
        </w:trPr>
        <w:tc>
          <w:tcPr>
            <w:tcW w:w="1890" w:type="dxa"/>
            <w:vAlign w:val="bottom"/>
          </w:tcPr>
          <w:p w14:paraId="46E7EA77" w14:textId="77777777" w:rsidR="00D73B18" w:rsidRPr="004517A7" w:rsidRDefault="00AD3797" w:rsidP="0072672F">
            <w:pPr>
              <w:ind w:left="273" w:right="-108" w:hanging="273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บริษัท เฟอร์รั่ม</w:t>
            </w:r>
            <w:r w:rsidRPr="004517A7">
              <w:rPr>
                <w:rFonts w:asciiTheme="majorBidi" w:hAnsiTheme="majorBidi" w:cstheme="majorBidi"/>
                <w:szCs w:val="24"/>
              </w:rPr>
              <w:t xml:space="preserve"> </w:t>
            </w:r>
          </w:p>
          <w:p w14:paraId="75FD9911" w14:textId="7ED4DB24" w:rsidR="00AD3797" w:rsidRPr="004517A7" w:rsidRDefault="00AD3797" w:rsidP="00D73B18">
            <w:pPr>
              <w:ind w:left="273" w:right="-10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เอ็นเนอร์ยี่ จำกัด</w:t>
            </w:r>
          </w:p>
        </w:tc>
        <w:tc>
          <w:tcPr>
            <w:tcW w:w="90" w:type="dxa"/>
          </w:tcPr>
          <w:p w14:paraId="1CE62713" w14:textId="77777777" w:rsidR="00AD3797" w:rsidRPr="004517A7" w:rsidRDefault="00AD3797" w:rsidP="0072672F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508B1F65" w14:textId="77777777" w:rsidR="00D73B18" w:rsidRPr="004517A7" w:rsidRDefault="00AD3797" w:rsidP="0072672F">
            <w:pPr>
              <w:ind w:left="275" w:right="-180" w:hanging="186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บริษัท เอ็กซ์เซลเลนท์</w:t>
            </w:r>
            <w:r w:rsidRPr="004517A7">
              <w:rPr>
                <w:rFonts w:asciiTheme="majorBidi" w:hAnsiTheme="majorBidi" w:cstheme="majorBidi"/>
                <w:szCs w:val="24"/>
              </w:rPr>
              <w:t xml:space="preserve"> </w:t>
            </w:r>
          </w:p>
          <w:p w14:paraId="4475CE28" w14:textId="4E6D4209" w:rsidR="00AD3797" w:rsidRPr="004517A7" w:rsidRDefault="00AD3797" w:rsidP="00D73B18">
            <w:pPr>
              <w:ind w:left="275" w:right="-180" w:hanging="4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เทค จำกัด</w:t>
            </w:r>
          </w:p>
        </w:tc>
        <w:tc>
          <w:tcPr>
            <w:tcW w:w="90" w:type="dxa"/>
            <w:gridSpan w:val="2"/>
          </w:tcPr>
          <w:p w14:paraId="7672AE98" w14:textId="77777777" w:rsidR="00AD3797" w:rsidRPr="004517A7" w:rsidRDefault="00AD3797" w:rsidP="0072672F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28A0E3CC" w14:textId="77777777" w:rsidR="00AD3797" w:rsidRPr="004517A7" w:rsidRDefault="00AD3797" w:rsidP="0072672F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บริษัทที่ไม่เกี่ยวข้องกัน</w:t>
            </w:r>
          </w:p>
        </w:tc>
        <w:tc>
          <w:tcPr>
            <w:tcW w:w="90" w:type="dxa"/>
          </w:tcPr>
          <w:p w14:paraId="3F4FD636" w14:textId="77777777" w:rsidR="00AD3797" w:rsidRPr="004517A7" w:rsidRDefault="00AD3797" w:rsidP="0072672F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D9ABEF" w14:textId="055076FD" w:rsidR="00AD3797" w:rsidRPr="004517A7" w:rsidRDefault="007D1EAA" w:rsidP="00684D06">
            <w:pPr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2,500</w:t>
            </w:r>
          </w:p>
        </w:tc>
        <w:tc>
          <w:tcPr>
            <w:tcW w:w="90" w:type="dxa"/>
            <w:vAlign w:val="bottom"/>
          </w:tcPr>
          <w:p w14:paraId="5DA5D341" w14:textId="77777777" w:rsidR="00AD3797" w:rsidRPr="004517A7" w:rsidRDefault="00AD3797" w:rsidP="0072672F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A63FF4" w14:textId="77777777" w:rsidR="00AD3797" w:rsidRPr="004517A7" w:rsidRDefault="00AD3797" w:rsidP="00684D06">
            <w:pPr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2,500</w:t>
            </w:r>
          </w:p>
        </w:tc>
        <w:tc>
          <w:tcPr>
            <w:tcW w:w="90" w:type="dxa"/>
            <w:vAlign w:val="bottom"/>
          </w:tcPr>
          <w:p w14:paraId="2DF0373A" w14:textId="77777777" w:rsidR="00AD3797" w:rsidRPr="004517A7" w:rsidRDefault="00AD3797" w:rsidP="0072672F">
            <w:pPr>
              <w:tabs>
                <w:tab w:val="decimal" w:pos="792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837FC3" w14:textId="7AF345F0" w:rsidR="00AD3797" w:rsidRPr="004517A7" w:rsidRDefault="007D1EAA" w:rsidP="00684D06">
            <w:pPr>
              <w:ind w:right="79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6C957ED" w14:textId="77777777" w:rsidR="00AD3797" w:rsidRPr="004517A7" w:rsidRDefault="00AD3797" w:rsidP="0072672F">
            <w:pPr>
              <w:tabs>
                <w:tab w:val="decimal" w:pos="792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53ECAC8" w14:textId="77777777" w:rsidR="00AD3797" w:rsidRPr="004517A7" w:rsidRDefault="00AD3797" w:rsidP="00684D06">
            <w:pPr>
              <w:ind w:right="79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D3797" w:rsidRPr="004517A7" w14:paraId="4BB631C8" w14:textId="77777777" w:rsidTr="00684D06">
        <w:trPr>
          <w:gridAfter w:val="1"/>
          <w:wAfter w:w="6" w:type="dxa"/>
        </w:trPr>
        <w:tc>
          <w:tcPr>
            <w:tcW w:w="1890" w:type="dxa"/>
            <w:vAlign w:val="bottom"/>
          </w:tcPr>
          <w:p w14:paraId="43B064AA" w14:textId="77777777" w:rsidR="00AD3797" w:rsidRPr="004517A7" w:rsidRDefault="00AD3797" w:rsidP="0072672F">
            <w:pPr>
              <w:ind w:left="273" w:right="-108" w:hanging="273"/>
              <w:rPr>
                <w:rFonts w:asciiTheme="majorBidi" w:hAnsiTheme="majorBidi"/>
                <w:szCs w:val="24"/>
              </w:rPr>
            </w:pPr>
            <w:r w:rsidRPr="004517A7">
              <w:rPr>
                <w:rFonts w:asciiTheme="majorBidi" w:hAnsiTheme="majorBidi" w:hint="cs"/>
                <w:szCs w:val="24"/>
                <w:cs/>
              </w:rPr>
              <w:t>บริษัท</w:t>
            </w:r>
            <w:r w:rsidRPr="004517A7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4517A7">
              <w:rPr>
                <w:rFonts w:asciiTheme="majorBidi" w:hAnsiTheme="majorBidi" w:hint="cs"/>
                <w:szCs w:val="24"/>
                <w:cs/>
              </w:rPr>
              <w:t>อี</w:t>
            </w:r>
            <w:r w:rsidRPr="004517A7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4517A7">
              <w:rPr>
                <w:rFonts w:asciiTheme="majorBidi" w:hAnsiTheme="majorBidi" w:hint="cs"/>
                <w:szCs w:val="24"/>
                <w:cs/>
              </w:rPr>
              <w:t>อาร์</w:t>
            </w:r>
            <w:r w:rsidRPr="004517A7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4517A7">
              <w:rPr>
                <w:rFonts w:asciiTheme="majorBidi" w:hAnsiTheme="majorBidi" w:hint="cs"/>
                <w:szCs w:val="24"/>
                <w:cs/>
              </w:rPr>
              <w:t>วี</w:t>
            </w:r>
            <w:r w:rsidRPr="004517A7">
              <w:rPr>
                <w:rFonts w:asciiTheme="majorBidi" w:hAnsiTheme="majorBidi"/>
                <w:szCs w:val="24"/>
                <w:cs/>
              </w:rPr>
              <w:t xml:space="preserve"> </w:t>
            </w:r>
          </w:p>
          <w:p w14:paraId="61129B62" w14:textId="77777777" w:rsidR="00AD3797" w:rsidRPr="004517A7" w:rsidRDefault="00AD3797" w:rsidP="0072672F">
            <w:pPr>
              <w:ind w:left="273" w:right="-10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hint="cs"/>
                <w:szCs w:val="24"/>
                <w:cs/>
              </w:rPr>
              <w:t>อินเตอร์เนชั่นแนล</w:t>
            </w:r>
            <w:r w:rsidRPr="004517A7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4517A7">
              <w:rPr>
                <w:rFonts w:asciiTheme="majorBidi" w:hAnsiTheme="majorBidi" w:hint="cs"/>
                <w:szCs w:val="24"/>
                <w:cs/>
              </w:rPr>
              <w:t>จำกัด</w:t>
            </w:r>
          </w:p>
        </w:tc>
        <w:tc>
          <w:tcPr>
            <w:tcW w:w="90" w:type="dxa"/>
          </w:tcPr>
          <w:p w14:paraId="21DFDF56" w14:textId="77777777" w:rsidR="00AD3797" w:rsidRPr="004517A7" w:rsidRDefault="00AD3797" w:rsidP="0072672F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2487ACD4" w14:textId="77777777" w:rsidR="00AD3797" w:rsidRPr="004517A7" w:rsidRDefault="00AD3797" w:rsidP="0072672F">
            <w:pPr>
              <w:ind w:left="179" w:right="-180" w:hanging="90"/>
              <w:rPr>
                <w:rFonts w:asciiTheme="majorBidi" w:hAnsiTheme="majorBidi"/>
                <w:szCs w:val="24"/>
              </w:rPr>
            </w:pPr>
            <w:r w:rsidRPr="004517A7">
              <w:rPr>
                <w:rFonts w:asciiTheme="majorBidi" w:hAnsiTheme="majorBidi" w:hint="cs"/>
                <w:szCs w:val="24"/>
                <w:cs/>
              </w:rPr>
              <w:t>บริษัท</w:t>
            </w:r>
            <w:r w:rsidRPr="004517A7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4517A7">
              <w:rPr>
                <w:rFonts w:asciiTheme="majorBidi" w:hAnsiTheme="majorBidi" w:hint="cs"/>
                <w:szCs w:val="24"/>
                <w:cs/>
              </w:rPr>
              <w:t>กรุงไทย</w:t>
            </w:r>
            <w:r w:rsidRPr="004517A7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4517A7">
              <w:rPr>
                <w:rFonts w:asciiTheme="majorBidi" w:hAnsiTheme="majorBidi" w:hint="cs"/>
                <w:szCs w:val="24"/>
                <w:cs/>
              </w:rPr>
              <w:t>แลนด์</w:t>
            </w:r>
            <w:r w:rsidRPr="004517A7">
              <w:rPr>
                <w:rFonts w:asciiTheme="majorBidi" w:hAnsiTheme="majorBidi"/>
                <w:szCs w:val="24"/>
                <w:cs/>
              </w:rPr>
              <w:t xml:space="preserve"> </w:t>
            </w:r>
          </w:p>
          <w:p w14:paraId="03FDF88B" w14:textId="77777777" w:rsidR="00AD3797" w:rsidRPr="004517A7" w:rsidRDefault="00AD3797" w:rsidP="0072672F">
            <w:pPr>
              <w:ind w:left="275" w:right="-180" w:firstLine="5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hint="cs"/>
                <w:szCs w:val="24"/>
                <w:cs/>
              </w:rPr>
              <w:t>ดีวีลอปเมนท์</w:t>
            </w:r>
            <w:r w:rsidRPr="004517A7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4517A7">
              <w:rPr>
                <w:rFonts w:asciiTheme="majorBidi" w:hAnsiTheme="majorBidi" w:hint="cs"/>
                <w:szCs w:val="24"/>
                <w:cs/>
              </w:rPr>
              <w:t>จำกัด</w:t>
            </w:r>
          </w:p>
        </w:tc>
        <w:tc>
          <w:tcPr>
            <w:tcW w:w="90" w:type="dxa"/>
            <w:gridSpan w:val="2"/>
          </w:tcPr>
          <w:p w14:paraId="41349076" w14:textId="77777777" w:rsidR="00AD3797" w:rsidRPr="004517A7" w:rsidRDefault="00AD3797" w:rsidP="0072672F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1896DFE7" w14:textId="77777777" w:rsidR="00AD3797" w:rsidRPr="004517A7" w:rsidRDefault="00AD3797" w:rsidP="0072672F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บริษัทที่ไม่เกี่ยวข้องกัน</w:t>
            </w:r>
          </w:p>
        </w:tc>
        <w:tc>
          <w:tcPr>
            <w:tcW w:w="90" w:type="dxa"/>
          </w:tcPr>
          <w:p w14:paraId="6F185D02" w14:textId="77777777" w:rsidR="00AD3797" w:rsidRPr="004517A7" w:rsidRDefault="00AD3797" w:rsidP="0072672F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B5097E" w14:textId="7AF183B3" w:rsidR="00AD3797" w:rsidRPr="004517A7" w:rsidRDefault="007D1EAA" w:rsidP="00684D06">
            <w:pPr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0039F2AE" w14:textId="77777777" w:rsidR="00AD3797" w:rsidRPr="004517A7" w:rsidRDefault="00AD3797" w:rsidP="0072672F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1FB0C3" w14:textId="77777777" w:rsidR="00AD3797" w:rsidRPr="004517A7" w:rsidRDefault="00AD3797" w:rsidP="00684D06">
            <w:pPr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350,000</w:t>
            </w:r>
          </w:p>
        </w:tc>
        <w:tc>
          <w:tcPr>
            <w:tcW w:w="90" w:type="dxa"/>
            <w:vAlign w:val="bottom"/>
          </w:tcPr>
          <w:p w14:paraId="3CCD017B" w14:textId="77777777" w:rsidR="00AD3797" w:rsidRPr="004517A7" w:rsidRDefault="00AD3797" w:rsidP="0072672F">
            <w:pPr>
              <w:tabs>
                <w:tab w:val="decimal" w:pos="792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BEAF57" w14:textId="61CF0012" w:rsidR="00AD3797" w:rsidRPr="004517A7" w:rsidRDefault="007D1EAA" w:rsidP="00684D06">
            <w:pPr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71596668" w14:textId="77777777" w:rsidR="00AD3797" w:rsidRPr="004517A7" w:rsidRDefault="00AD3797" w:rsidP="0072672F">
            <w:pPr>
              <w:tabs>
                <w:tab w:val="decimal" w:pos="792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DBAA0C4" w14:textId="77777777" w:rsidR="00AD3797" w:rsidRPr="004517A7" w:rsidRDefault="00AD3797" w:rsidP="00684D06">
            <w:pPr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7D1EAA" w:rsidRPr="004517A7" w14:paraId="4230C31F" w14:textId="77777777" w:rsidTr="00684D06">
        <w:trPr>
          <w:gridAfter w:val="1"/>
          <w:wAfter w:w="6" w:type="dxa"/>
        </w:trPr>
        <w:tc>
          <w:tcPr>
            <w:tcW w:w="1890" w:type="dxa"/>
          </w:tcPr>
          <w:p w14:paraId="2631EAA4" w14:textId="18570CBC" w:rsidR="007D1EAA" w:rsidRPr="004517A7" w:rsidRDefault="007D1EAA" w:rsidP="00684D06">
            <w:pPr>
              <w:ind w:left="273" w:right="-108" w:hanging="273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 xml:space="preserve">บริษัท </w:t>
            </w:r>
            <w:r w:rsidRPr="004517A7">
              <w:rPr>
                <w:rFonts w:asciiTheme="majorBidi" w:hAnsiTheme="majorBidi" w:cstheme="majorBidi" w:hint="cs"/>
                <w:szCs w:val="24"/>
                <w:cs/>
              </w:rPr>
              <w:t xml:space="preserve">สตาร์ แก๊ส </w:t>
            </w:r>
            <w:r w:rsidRPr="004517A7">
              <w:rPr>
                <w:rFonts w:asciiTheme="majorBidi" w:hAnsiTheme="majorBidi" w:cstheme="majorBidi"/>
                <w:szCs w:val="24"/>
                <w:cs/>
              </w:rPr>
              <w:t xml:space="preserve"> จำกัด</w:t>
            </w:r>
          </w:p>
        </w:tc>
        <w:tc>
          <w:tcPr>
            <w:tcW w:w="90" w:type="dxa"/>
          </w:tcPr>
          <w:p w14:paraId="64034D2C" w14:textId="77777777" w:rsidR="007D1EAA" w:rsidRPr="004517A7" w:rsidRDefault="007D1EAA" w:rsidP="0072672F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4EC72F44" w14:textId="77777777" w:rsidR="00357C7C" w:rsidRPr="004517A7" w:rsidRDefault="007D1EAA" w:rsidP="0072672F">
            <w:pPr>
              <w:ind w:left="179" w:right="-180" w:hanging="90"/>
              <w:rPr>
                <w:rFonts w:asciiTheme="majorBidi" w:hAnsiTheme="majorBidi"/>
                <w:szCs w:val="24"/>
              </w:rPr>
            </w:pPr>
            <w:r w:rsidRPr="004517A7">
              <w:rPr>
                <w:rFonts w:asciiTheme="majorBidi" w:hAnsiTheme="majorBidi" w:hint="cs"/>
                <w:szCs w:val="24"/>
                <w:cs/>
              </w:rPr>
              <w:t>ผู้ถือหุ้นของบริษัท</w:t>
            </w:r>
            <w:r w:rsidR="0036328F" w:rsidRPr="004517A7">
              <w:rPr>
                <w:rFonts w:asciiTheme="majorBidi" w:hAnsiTheme="majorBidi"/>
                <w:szCs w:val="24"/>
              </w:rPr>
              <w:t xml:space="preserve"> </w:t>
            </w:r>
          </w:p>
          <w:p w14:paraId="6DB488A4" w14:textId="02A3C426" w:rsidR="007D1EAA" w:rsidRPr="004517A7" w:rsidRDefault="0036328F" w:rsidP="00357C7C">
            <w:pPr>
              <w:ind w:left="269" w:right="-180"/>
              <w:rPr>
                <w:rFonts w:asciiTheme="majorBidi" w:hAnsiTheme="majorBidi"/>
                <w:szCs w:val="24"/>
                <w:cs/>
              </w:rPr>
            </w:pPr>
            <w:r w:rsidRPr="004517A7">
              <w:rPr>
                <w:rFonts w:asciiTheme="majorBidi" w:hAnsiTheme="majorBidi" w:hint="cs"/>
                <w:szCs w:val="24"/>
                <w:cs/>
              </w:rPr>
              <w:t>บิลเลี่ยน</w:t>
            </w:r>
            <w:r w:rsidRPr="004517A7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4517A7">
              <w:rPr>
                <w:rFonts w:asciiTheme="majorBidi" w:hAnsiTheme="majorBidi" w:hint="cs"/>
                <w:szCs w:val="24"/>
                <w:cs/>
              </w:rPr>
              <w:t>เวลเนส</w:t>
            </w:r>
            <w:r w:rsidRPr="004517A7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4517A7">
              <w:rPr>
                <w:rFonts w:asciiTheme="majorBidi" w:hAnsiTheme="majorBidi" w:hint="cs"/>
                <w:szCs w:val="24"/>
                <w:cs/>
              </w:rPr>
              <w:t>จ</w:t>
            </w:r>
            <w:r w:rsidR="008A1E44" w:rsidRPr="004517A7">
              <w:rPr>
                <w:rFonts w:asciiTheme="majorBidi" w:hAnsiTheme="majorBidi" w:hint="cs"/>
                <w:szCs w:val="24"/>
                <w:cs/>
              </w:rPr>
              <w:t>ำ</w:t>
            </w:r>
            <w:r w:rsidRPr="004517A7">
              <w:rPr>
                <w:rFonts w:asciiTheme="majorBidi" w:hAnsiTheme="majorBidi" w:hint="cs"/>
                <w:szCs w:val="24"/>
                <w:cs/>
              </w:rPr>
              <w:t>กัด</w:t>
            </w:r>
          </w:p>
        </w:tc>
        <w:tc>
          <w:tcPr>
            <w:tcW w:w="90" w:type="dxa"/>
            <w:gridSpan w:val="2"/>
          </w:tcPr>
          <w:p w14:paraId="41EAFEDA" w14:textId="77777777" w:rsidR="007D1EAA" w:rsidRPr="004517A7" w:rsidRDefault="007D1EAA" w:rsidP="0072672F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6F3FD406" w14:textId="10DE757A" w:rsidR="007D1EAA" w:rsidRPr="004517A7" w:rsidRDefault="007D1EAA" w:rsidP="0072672F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 w:hint="cs"/>
                <w:szCs w:val="24"/>
                <w:cs/>
              </w:rPr>
              <w:t>บุคคล</w:t>
            </w:r>
            <w:r w:rsidRPr="004517A7">
              <w:rPr>
                <w:rFonts w:asciiTheme="majorBidi" w:hAnsiTheme="majorBidi" w:cstheme="majorBidi"/>
                <w:szCs w:val="24"/>
                <w:cs/>
              </w:rPr>
              <w:t>ที่ไม่เกี่ยวข้องกัน</w:t>
            </w:r>
          </w:p>
        </w:tc>
        <w:tc>
          <w:tcPr>
            <w:tcW w:w="90" w:type="dxa"/>
          </w:tcPr>
          <w:p w14:paraId="7EB5DA6B" w14:textId="77777777" w:rsidR="007D1EAA" w:rsidRPr="004517A7" w:rsidRDefault="007D1EAA" w:rsidP="0072672F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893EF9" w14:textId="6D753679" w:rsidR="007D1EAA" w:rsidRPr="004517A7" w:rsidRDefault="007D1EAA" w:rsidP="00684D06">
            <w:pPr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1,300</w:t>
            </w:r>
          </w:p>
        </w:tc>
        <w:tc>
          <w:tcPr>
            <w:tcW w:w="90" w:type="dxa"/>
            <w:vAlign w:val="bottom"/>
          </w:tcPr>
          <w:p w14:paraId="294192ED" w14:textId="77777777" w:rsidR="007D1EAA" w:rsidRPr="004517A7" w:rsidRDefault="007D1EAA" w:rsidP="0072672F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AE57FA" w14:textId="414D8C02" w:rsidR="007D1EAA" w:rsidRPr="004517A7" w:rsidRDefault="007D1EAA" w:rsidP="00684D06">
            <w:pPr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271EF67" w14:textId="77777777" w:rsidR="007D1EAA" w:rsidRPr="004517A7" w:rsidRDefault="007D1EAA" w:rsidP="0072672F">
            <w:pPr>
              <w:tabs>
                <w:tab w:val="decimal" w:pos="792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FA3D9A" w14:textId="5D42A45B" w:rsidR="007D1EAA" w:rsidRPr="004517A7" w:rsidRDefault="007D1EAA" w:rsidP="00684D06">
            <w:pPr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661A0819" w14:textId="77777777" w:rsidR="007D1EAA" w:rsidRPr="004517A7" w:rsidRDefault="007D1EAA" w:rsidP="0072672F">
            <w:pPr>
              <w:tabs>
                <w:tab w:val="decimal" w:pos="792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FB5880B" w14:textId="5700F587" w:rsidR="007D1EAA" w:rsidRPr="004517A7" w:rsidRDefault="007D1EAA" w:rsidP="00684D06">
            <w:pPr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</w:tr>
      <w:tr w:rsidR="00AD3797" w:rsidRPr="004517A7" w14:paraId="4071F4EB" w14:textId="77777777" w:rsidTr="00684D06">
        <w:tc>
          <w:tcPr>
            <w:tcW w:w="3774" w:type="dxa"/>
            <w:gridSpan w:val="3"/>
          </w:tcPr>
          <w:p w14:paraId="27A09070" w14:textId="77777777" w:rsidR="00AD3797" w:rsidRPr="004517A7" w:rsidRDefault="00AD3797" w:rsidP="0072672F">
            <w:pPr>
              <w:ind w:left="-108" w:right="-180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4517A7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90" w:type="dxa"/>
            <w:gridSpan w:val="2"/>
          </w:tcPr>
          <w:p w14:paraId="55D1D6CD" w14:textId="77777777" w:rsidR="00AD3797" w:rsidRPr="004517A7" w:rsidRDefault="00AD3797" w:rsidP="0072672F">
            <w:pPr>
              <w:ind w:left="-108"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6" w:type="dxa"/>
            <w:gridSpan w:val="2"/>
            <w:shd w:val="clear" w:color="auto" w:fill="auto"/>
            <w:vAlign w:val="bottom"/>
          </w:tcPr>
          <w:p w14:paraId="6E2A6690" w14:textId="77777777" w:rsidR="00AD3797" w:rsidRPr="004517A7" w:rsidRDefault="00AD3797" w:rsidP="0072672F">
            <w:pPr>
              <w:ind w:left="-108"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6BAD9852" w14:textId="77777777" w:rsidR="00AD3797" w:rsidRPr="004517A7" w:rsidRDefault="00AD3797" w:rsidP="0072672F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DB98549" w14:textId="2482AD34" w:rsidR="00AD3797" w:rsidRPr="004517A7" w:rsidRDefault="007D1EAA" w:rsidP="00684D06">
            <w:pPr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3,800</w:t>
            </w:r>
          </w:p>
        </w:tc>
        <w:tc>
          <w:tcPr>
            <w:tcW w:w="90" w:type="dxa"/>
          </w:tcPr>
          <w:p w14:paraId="513B3954" w14:textId="77777777" w:rsidR="00AD3797" w:rsidRPr="004517A7" w:rsidRDefault="00AD3797" w:rsidP="00684D06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8133670" w14:textId="77777777" w:rsidR="00AD3797" w:rsidRPr="004517A7" w:rsidRDefault="00AD3797" w:rsidP="00684D06">
            <w:pPr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 w:hint="eastAsia"/>
                <w:szCs w:val="24"/>
              </w:rPr>
              <w:t>610,793</w:t>
            </w:r>
          </w:p>
        </w:tc>
        <w:tc>
          <w:tcPr>
            <w:tcW w:w="90" w:type="dxa"/>
          </w:tcPr>
          <w:p w14:paraId="441C483F" w14:textId="77777777" w:rsidR="00AD3797" w:rsidRPr="004517A7" w:rsidRDefault="00AD3797" w:rsidP="00684D06">
            <w:pPr>
              <w:ind w:right="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C0C5F66" w14:textId="60A80D86" w:rsidR="00AD3797" w:rsidRPr="004517A7" w:rsidRDefault="007D1EAA" w:rsidP="00684D06">
            <w:pPr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51B47C9C" w14:textId="77777777" w:rsidR="00AD3797" w:rsidRPr="004517A7" w:rsidRDefault="00AD3797" w:rsidP="00684D06">
            <w:pPr>
              <w:ind w:right="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</w:tcBorders>
          </w:tcPr>
          <w:p w14:paraId="141D3B20" w14:textId="77777777" w:rsidR="00AD3797" w:rsidRPr="004517A7" w:rsidRDefault="00AD3797" w:rsidP="00684D06">
            <w:pPr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258,293</w:t>
            </w:r>
          </w:p>
        </w:tc>
      </w:tr>
      <w:tr w:rsidR="00AD3797" w:rsidRPr="004517A7" w14:paraId="5511450F" w14:textId="77777777" w:rsidTr="00684D06">
        <w:tc>
          <w:tcPr>
            <w:tcW w:w="5490" w:type="dxa"/>
            <w:gridSpan w:val="7"/>
          </w:tcPr>
          <w:p w14:paraId="6ECDC159" w14:textId="77777777" w:rsidR="00AD3797" w:rsidRPr="004517A7" w:rsidRDefault="00AD3797" w:rsidP="0072672F">
            <w:pPr>
              <w:ind w:left="-108" w:right="-180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4517A7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4517A7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4517A7">
              <w:rPr>
                <w:rFonts w:asciiTheme="majorBidi" w:hAnsiTheme="majorBidi" w:cstheme="majorBidi"/>
                <w:szCs w:val="24"/>
                <w:cs/>
              </w:rPr>
              <w:t>ค่าเผื่อการลดลงของมูลค่า</w:t>
            </w:r>
          </w:p>
        </w:tc>
        <w:tc>
          <w:tcPr>
            <w:tcW w:w="90" w:type="dxa"/>
          </w:tcPr>
          <w:p w14:paraId="667F5556" w14:textId="77777777" w:rsidR="00AD3797" w:rsidRPr="004517A7" w:rsidRDefault="00AD3797" w:rsidP="0072672F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DF9B48F" w14:textId="49B4F0A1" w:rsidR="00AD3797" w:rsidRPr="004517A7" w:rsidRDefault="007D1EAA" w:rsidP="00684D06">
            <w:pPr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(2,500)</w:t>
            </w:r>
          </w:p>
        </w:tc>
        <w:tc>
          <w:tcPr>
            <w:tcW w:w="90" w:type="dxa"/>
          </w:tcPr>
          <w:p w14:paraId="2F90B681" w14:textId="77777777" w:rsidR="00AD3797" w:rsidRPr="004517A7" w:rsidRDefault="00AD3797" w:rsidP="00684D06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DB6438F" w14:textId="77777777" w:rsidR="00AD3797" w:rsidRPr="004517A7" w:rsidRDefault="00AD3797" w:rsidP="00684D06">
            <w:pPr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(17,500)</w:t>
            </w:r>
          </w:p>
        </w:tc>
        <w:tc>
          <w:tcPr>
            <w:tcW w:w="90" w:type="dxa"/>
          </w:tcPr>
          <w:p w14:paraId="344AB6D7" w14:textId="77777777" w:rsidR="00AD3797" w:rsidRPr="004517A7" w:rsidRDefault="00AD3797" w:rsidP="00684D06">
            <w:pPr>
              <w:tabs>
                <w:tab w:val="decimal" w:pos="792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155338B" w14:textId="2A1BBF0C" w:rsidR="00AD3797" w:rsidRPr="004517A7" w:rsidRDefault="007D1EAA" w:rsidP="00684D06">
            <w:pPr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2CA72261" w14:textId="77777777" w:rsidR="00AD3797" w:rsidRPr="004517A7" w:rsidRDefault="00AD3797" w:rsidP="00684D06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6" w:type="dxa"/>
            <w:gridSpan w:val="2"/>
            <w:tcBorders>
              <w:bottom w:val="single" w:sz="4" w:space="0" w:color="auto"/>
            </w:tcBorders>
          </w:tcPr>
          <w:p w14:paraId="22DEB6A3" w14:textId="77777777" w:rsidR="00AD3797" w:rsidRPr="004517A7" w:rsidRDefault="00AD3797" w:rsidP="00684D06">
            <w:pPr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(15,000)</w:t>
            </w:r>
          </w:p>
        </w:tc>
      </w:tr>
      <w:tr w:rsidR="00AD3797" w:rsidRPr="004517A7" w14:paraId="468A3D1B" w14:textId="77777777" w:rsidTr="00684D06">
        <w:tc>
          <w:tcPr>
            <w:tcW w:w="5490" w:type="dxa"/>
            <w:gridSpan w:val="7"/>
          </w:tcPr>
          <w:p w14:paraId="129332FC" w14:textId="77777777" w:rsidR="00AD3797" w:rsidRPr="004517A7" w:rsidRDefault="00AD3797" w:rsidP="0072672F">
            <w:pPr>
              <w:ind w:left="-108" w:right="-18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 xml:space="preserve">   </w:t>
            </w:r>
            <w:r w:rsidRPr="004517A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รวมเงินมัดจำเพื่อตรวจสอบธุรกิจก่อนซื้อกิจการ </w:t>
            </w:r>
            <w:r w:rsidRPr="004517A7">
              <w:rPr>
                <w:rFonts w:asciiTheme="majorBidi" w:hAnsiTheme="majorBidi" w:cstheme="majorBidi"/>
                <w:b/>
                <w:bCs/>
                <w:szCs w:val="24"/>
              </w:rPr>
              <w:t xml:space="preserve">- </w:t>
            </w:r>
            <w:r w:rsidRPr="004517A7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สุทธิ</w:t>
            </w:r>
          </w:p>
        </w:tc>
        <w:tc>
          <w:tcPr>
            <w:tcW w:w="90" w:type="dxa"/>
          </w:tcPr>
          <w:p w14:paraId="34179B8E" w14:textId="77777777" w:rsidR="00AD3797" w:rsidRPr="004517A7" w:rsidRDefault="00AD3797" w:rsidP="0072672F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B75E4C" w14:textId="4E35A211" w:rsidR="00AD3797" w:rsidRPr="004517A7" w:rsidRDefault="007D1EAA" w:rsidP="00684D06">
            <w:pPr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517A7">
              <w:rPr>
                <w:rFonts w:asciiTheme="majorBidi" w:hAnsiTheme="majorBidi" w:cstheme="majorBidi"/>
                <w:b/>
                <w:bCs/>
                <w:szCs w:val="24"/>
              </w:rPr>
              <w:t>1,300</w:t>
            </w:r>
          </w:p>
        </w:tc>
        <w:tc>
          <w:tcPr>
            <w:tcW w:w="90" w:type="dxa"/>
          </w:tcPr>
          <w:p w14:paraId="7DA93690" w14:textId="77777777" w:rsidR="00AD3797" w:rsidRPr="004517A7" w:rsidRDefault="00AD3797" w:rsidP="00684D06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9F31EA" w14:textId="77777777" w:rsidR="00AD3797" w:rsidRPr="004517A7" w:rsidRDefault="00AD3797" w:rsidP="00684D06">
            <w:pPr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517A7">
              <w:rPr>
                <w:rFonts w:asciiTheme="majorBidi" w:hAnsiTheme="majorBidi" w:cstheme="majorBidi" w:hint="eastAsia"/>
                <w:b/>
                <w:bCs/>
                <w:szCs w:val="24"/>
              </w:rPr>
              <w:t>593,293</w:t>
            </w:r>
          </w:p>
        </w:tc>
        <w:tc>
          <w:tcPr>
            <w:tcW w:w="90" w:type="dxa"/>
          </w:tcPr>
          <w:p w14:paraId="794AC4BB" w14:textId="77777777" w:rsidR="00AD3797" w:rsidRPr="004517A7" w:rsidRDefault="00AD3797" w:rsidP="00684D06">
            <w:pPr>
              <w:tabs>
                <w:tab w:val="decimal" w:pos="792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6A3B43" w14:textId="057D0262" w:rsidR="00AD3797" w:rsidRPr="004517A7" w:rsidRDefault="007D1EAA" w:rsidP="00684D06">
            <w:pPr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517A7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90" w:type="dxa"/>
          </w:tcPr>
          <w:p w14:paraId="3A704099" w14:textId="77777777" w:rsidR="00AD3797" w:rsidRPr="004517A7" w:rsidRDefault="00AD3797" w:rsidP="00684D06">
            <w:pPr>
              <w:ind w:right="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F6AFD74" w14:textId="77777777" w:rsidR="00AD3797" w:rsidRPr="004517A7" w:rsidRDefault="00AD3797" w:rsidP="00684D06">
            <w:pPr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517A7">
              <w:rPr>
                <w:rFonts w:asciiTheme="majorBidi" w:hAnsiTheme="majorBidi" w:cstheme="majorBidi"/>
                <w:b/>
                <w:bCs/>
                <w:szCs w:val="24"/>
              </w:rPr>
              <w:t>243,293</w:t>
            </w:r>
          </w:p>
        </w:tc>
      </w:tr>
    </w:tbl>
    <w:p w14:paraId="75C09378" w14:textId="46D9A1FC" w:rsidR="00390DDF" w:rsidRPr="004517A7" w:rsidRDefault="00390DDF" w:rsidP="00390DDF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รายการเปลี่ยนแปลงของบัญชีเงินมัดจำเพื่อตรวจสอบข้อมูลธุรกิจก่อนการซื้อกิจการ ณ วันที่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="00CA4ABB" w:rsidRPr="004517A7">
        <w:rPr>
          <w:rFonts w:ascii="Angsana New" w:hAnsi="Angsana New"/>
          <w:color w:val="000000"/>
          <w:spacing w:val="-2"/>
          <w:sz w:val="28"/>
        </w:rPr>
        <w:t>31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ธันวาคม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B23D48" w:rsidRPr="004517A7">
        <w:rPr>
          <w:rFonts w:ascii="Angsana New" w:hAnsi="Angsana New"/>
          <w:color w:val="000000"/>
          <w:spacing w:val="-2"/>
          <w:sz w:val="28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และ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B23D48" w:rsidRPr="004517A7">
        <w:rPr>
          <w:rFonts w:ascii="Angsana New" w:hAnsi="Angsana New"/>
          <w:color w:val="000000"/>
          <w:spacing w:val="-2"/>
          <w:sz w:val="28"/>
        </w:rPr>
        <w:t>3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="00FB4C8B" w:rsidRPr="004517A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80"/>
        <w:gridCol w:w="90"/>
        <w:gridCol w:w="1080"/>
        <w:gridCol w:w="90"/>
        <w:gridCol w:w="990"/>
        <w:gridCol w:w="90"/>
        <w:gridCol w:w="990"/>
      </w:tblGrid>
      <w:tr w:rsidR="008E07CD" w:rsidRPr="004517A7" w14:paraId="3CE57A17" w14:textId="77777777" w:rsidTr="0072672F">
        <w:tc>
          <w:tcPr>
            <w:tcW w:w="4680" w:type="dxa"/>
          </w:tcPr>
          <w:p w14:paraId="6F8A7767" w14:textId="77777777" w:rsidR="008E07CD" w:rsidRPr="004517A7" w:rsidRDefault="008E07CD" w:rsidP="0072672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E139F4F" w14:textId="77777777" w:rsidR="008E07CD" w:rsidRPr="004517A7" w:rsidRDefault="008E07CD" w:rsidP="0072672F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90" w:type="dxa"/>
          </w:tcPr>
          <w:p w14:paraId="41D35AF6" w14:textId="77777777" w:rsidR="008E07CD" w:rsidRPr="004517A7" w:rsidRDefault="008E07CD" w:rsidP="0072672F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4557139" w14:textId="77777777" w:rsidR="008E07CD" w:rsidRPr="004517A7" w:rsidRDefault="008E07CD" w:rsidP="0072672F">
            <w:pPr>
              <w:ind w:right="-4"/>
              <w:jc w:val="right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4517A7">
              <w:rPr>
                <w:rFonts w:asciiTheme="majorBidi" w:hAnsiTheme="majorBidi" w:cstheme="majorBidi"/>
                <w:sz w:val="28"/>
              </w:rPr>
              <w:t>: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8E07CD" w:rsidRPr="004517A7" w14:paraId="33DAAEF3" w14:textId="77777777" w:rsidTr="0072672F">
        <w:tc>
          <w:tcPr>
            <w:tcW w:w="4680" w:type="dxa"/>
          </w:tcPr>
          <w:p w14:paraId="4A898ACA" w14:textId="77777777" w:rsidR="008E07CD" w:rsidRPr="004517A7" w:rsidRDefault="008E07CD" w:rsidP="0072672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199E3755" w14:textId="77777777" w:rsidR="008E07CD" w:rsidRPr="004517A7" w:rsidRDefault="008E07CD" w:rsidP="0072672F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</w:rPr>
            </w:pPr>
            <w:r w:rsidRPr="004517A7">
              <w:rPr>
                <w:rFonts w:asciiTheme="majorBidi" w:hAnsiTheme="majorBidi" w:cstheme="majorBidi"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5BD8A73" w14:textId="77777777" w:rsidR="008E07CD" w:rsidRPr="004517A7" w:rsidRDefault="008E07CD" w:rsidP="0072672F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33753E10" w14:textId="77777777" w:rsidR="008E07CD" w:rsidRPr="004517A7" w:rsidRDefault="008E07CD" w:rsidP="0072672F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pacing w:val="-2"/>
                <w:sz w:val="28"/>
                <w:cs/>
              </w:rPr>
              <w:t>งบการเงินเฉพาะกิจการ</w:t>
            </w:r>
          </w:p>
        </w:tc>
      </w:tr>
      <w:tr w:rsidR="00BB7E30" w:rsidRPr="004517A7" w14:paraId="60537EAA" w14:textId="77777777" w:rsidTr="0072672F">
        <w:tc>
          <w:tcPr>
            <w:tcW w:w="4680" w:type="dxa"/>
          </w:tcPr>
          <w:p w14:paraId="215D8879" w14:textId="77777777" w:rsidR="00BB7E30" w:rsidRPr="004517A7" w:rsidRDefault="00BB7E30" w:rsidP="00BB7E30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95A5C" w14:textId="143C812C" w:rsidR="00BB7E30" w:rsidRPr="004517A7" w:rsidRDefault="00BB7E30" w:rsidP="00BB7E3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</w:t>
            </w:r>
            <w:r w:rsidRPr="004517A7"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90" w:type="dxa"/>
          </w:tcPr>
          <w:p w14:paraId="451C2B14" w14:textId="77777777" w:rsidR="00BB7E30" w:rsidRPr="004517A7" w:rsidRDefault="00BB7E30" w:rsidP="00BB7E30">
            <w:pPr>
              <w:tabs>
                <w:tab w:val="decimal" w:pos="5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D65D2" w14:textId="77777777" w:rsidR="00BB7E30" w:rsidRPr="004517A7" w:rsidRDefault="00BB7E30" w:rsidP="00BB7E3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</w:tcPr>
          <w:p w14:paraId="6B281509" w14:textId="77777777" w:rsidR="00BB7E30" w:rsidRPr="004517A7" w:rsidRDefault="00BB7E30" w:rsidP="00BB7E3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BBBDBBF" w14:textId="743C63CD" w:rsidR="00BB7E30" w:rsidRPr="004517A7" w:rsidRDefault="00BB7E30" w:rsidP="00BB7E3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</w:t>
            </w:r>
            <w:r w:rsidRPr="004517A7"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90" w:type="dxa"/>
          </w:tcPr>
          <w:p w14:paraId="70EA3ABA" w14:textId="77777777" w:rsidR="00BB7E30" w:rsidRPr="004517A7" w:rsidRDefault="00BB7E30" w:rsidP="00BB7E3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4DBD3A6" w14:textId="2A8C0C2F" w:rsidR="00BB7E30" w:rsidRPr="004517A7" w:rsidRDefault="00BB7E30" w:rsidP="00BB7E3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8E07CD" w:rsidRPr="004517A7" w14:paraId="719D721D" w14:textId="77777777" w:rsidTr="0072672F">
        <w:tc>
          <w:tcPr>
            <w:tcW w:w="4680" w:type="dxa"/>
          </w:tcPr>
          <w:p w14:paraId="7E2F2728" w14:textId="1EEC0945" w:rsidR="008E07CD" w:rsidRPr="004517A7" w:rsidRDefault="008E07CD" w:rsidP="0072672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ยอดคงเหลือต้น</w:t>
            </w:r>
            <w:r w:rsidR="00126822" w:rsidRPr="004517A7"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1FE1CD8" w14:textId="078000D2" w:rsidR="008E07CD" w:rsidRPr="004517A7" w:rsidRDefault="00BB7E30" w:rsidP="0072672F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593,293</w:t>
            </w:r>
          </w:p>
        </w:tc>
        <w:tc>
          <w:tcPr>
            <w:tcW w:w="90" w:type="dxa"/>
          </w:tcPr>
          <w:p w14:paraId="3CA5794A" w14:textId="77777777" w:rsidR="008E07CD" w:rsidRPr="004517A7" w:rsidRDefault="008E07CD" w:rsidP="0072672F">
            <w:pPr>
              <w:tabs>
                <w:tab w:val="decimal" w:pos="546"/>
                <w:tab w:val="decimal" w:pos="882"/>
              </w:tabs>
              <w:ind w:right="9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32AD83C" w14:textId="77777777" w:rsidR="008E07CD" w:rsidRPr="004517A7" w:rsidRDefault="008E07CD" w:rsidP="0072672F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75,000</w:t>
            </w:r>
          </w:p>
        </w:tc>
        <w:tc>
          <w:tcPr>
            <w:tcW w:w="90" w:type="dxa"/>
          </w:tcPr>
          <w:p w14:paraId="0DB65329" w14:textId="77777777" w:rsidR="008E07CD" w:rsidRPr="004517A7" w:rsidRDefault="008E07CD" w:rsidP="0072672F">
            <w:pPr>
              <w:tabs>
                <w:tab w:val="decimal" w:pos="1260"/>
              </w:tabs>
              <w:ind w:right="9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6A10BCF" w14:textId="739B89B6" w:rsidR="008E07CD" w:rsidRPr="004517A7" w:rsidRDefault="00BB7E30" w:rsidP="00B0329C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243,293</w:t>
            </w:r>
          </w:p>
        </w:tc>
        <w:tc>
          <w:tcPr>
            <w:tcW w:w="90" w:type="dxa"/>
          </w:tcPr>
          <w:p w14:paraId="0B4EDBB8" w14:textId="77777777" w:rsidR="008E07CD" w:rsidRPr="004517A7" w:rsidRDefault="008E07CD" w:rsidP="0072672F">
            <w:pPr>
              <w:tabs>
                <w:tab w:val="decimal" w:pos="1260"/>
              </w:tabs>
              <w:ind w:right="9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4FDB50" w14:textId="77777777" w:rsidR="008E07CD" w:rsidRPr="004517A7" w:rsidRDefault="008E07CD" w:rsidP="0072672F">
            <w:pPr>
              <w:tabs>
                <w:tab w:val="decimal" w:pos="812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75,000</w:t>
            </w:r>
          </w:p>
        </w:tc>
      </w:tr>
      <w:tr w:rsidR="008E07CD" w:rsidRPr="004517A7" w14:paraId="3B306E4B" w14:textId="77777777" w:rsidTr="0072672F">
        <w:tc>
          <w:tcPr>
            <w:tcW w:w="4680" w:type="dxa"/>
          </w:tcPr>
          <w:p w14:paraId="402FABA9" w14:textId="2A447276" w:rsidR="008E07CD" w:rsidRPr="004517A7" w:rsidRDefault="008E07CD" w:rsidP="0072672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เพิ่มขึ้นระหว่าง</w:t>
            </w:r>
            <w:r w:rsidR="00126822" w:rsidRPr="004517A7"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7FD9463C" w14:textId="2D415B32" w:rsidR="008E07CD" w:rsidRPr="004517A7" w:rsidRDefault="00BB7E30" w:rsidP="0072672F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691,300</w:t>
            </w:r>
          </w:p>
        </w:tc>
        <w:tc>
          <w:tcPr>
            <w:tcW w:w="90" w:type="dxa"/>
          </w:tcPr>
          <w:p w14:paraId="4D6875D0" w14:textId="77777777" w:rsidR="008E07CD" w:rsidRPr="004517A7" w:rsidRDefault="008E07CD" w:rsidP="0072672F">
            <w:pPr>
              <w:tabs>
                <w:tab w:val="decimal" w:pos="546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7C9CE1" w14:textId="77777777" w:rsidR="008E07CD" w:rsidRPr="004517A7" w:rsidRDefault="008E07CD" w:rsidP="0072672F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765,000</w:t>
            </w:r>
          </w:p>
        </w:tc>
        <w:tc>
          <w:tcPr>
            <w:tcW w:w="90" w:type="dxa"/>
          </w:tcPr>
          <w:p w14:paraId="369B484B" w14:textId="77777777" w:rsidR="008E07CD" w:rsidRPr="004517A7" w:rsidRDefault="008E07CD" w:rsidP="0072672F">
            <w:pPr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E3135F1" w14:textId="4F7C7D57" w:rsidR="008E07CD" w:rsidRPr="004517A7" w:rsidRDefault="00C3532D" w:rsidP="00B0329C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690,000</w:t>
            </w:r>
          </w:p>
        </w:tc>
        <w:tc>
          <w:tcPr>
            <w:tcW w:w="90" w:type="dxa"/>
          </w:tcPr>
          <w:p w14:paraId="40EF5071" w14:textId="77777777" w:rsidR="008E07CD" w:rsidRPr="004517A7" w:rsidRDefault="008E07CD" w:rsidP="0072672F">
            <w:pPr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37EDDC7D" w14:textId="77777777" w:rsidR="008E07CD" w:rsidRPr="004517A7" w:rsidRDefault="008E07CD" w:rsidP="0072672F">
            <w:pPr>
              <w:tabs>
                <w:tab w:val="decimal" w:pos="812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415,000</w:t>
            </w:r>
          </w:p>
        </w:tc>
      </w:tr>
      <w:tr w:rsidR="008E07CD" w:rsidRPr="004517A7" w14:paraId="2F125CA6" w14:textId="77777777" w:rsidTr="0072672F">
        <w:tc>
          <w:tcPr>
            <w:tcW w:w="4680" w:type="dxa"/>
          </w:tcPr>
          <w:p w14:paraId="4C0406A4" w14:textId="79CAE9A5" w:rsidR="008E07CD" w:rsidRPr="004517A7" w:rsidRDefault="008E07CD" w:rsidP="0072672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ลดลงระหว่าง</w:t>
            </w:r>
            <w:r w:rsidR="00126822" w:rsidRPr="004517A7"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7FA1C9" w14:textId="41D77AD3" w:rsidR="008E07CD" w:rsidRPr="004517A7" w:rsidRDefault="00BB7E30" w:rsidP="0072672F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(1,283,293)</w:t>
            </w:r>
          </w:p>
        </w:tc>
        <w:tc>
          <w:tcPr>
            <w:tcW w:w="90" w:type="dxa"/>
          </w:tcPr>
          <w:p w14:paraId="286E7E8D" w14:textId="77777777" w:rsidR="008E07CD" w:rsidRPr="004517A7" w:rsidRDefault="008E07CD" w:rsidP="0072672F">
            <w:pPr>
              <w:tabs>
                <w:tab w:val="decimal" w:pos="546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1F9BB98" w14:textId="77777777" w:rsidR="008E07CD" w:rsidRPr="004517A7" w:rsidRDefault="008E07CD" w:rsidP="0072672F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(231,707)</w:t>
            </w:r>
          </w:p>
        </w:tc>
        <w:tc>
          <w:tcPr>
            <w:tcW w:w="90" w:type="dxa"/>
          </w:tcPr>
          <w:p w14:paraId="549E7DED" w14:textId="77777777" w:rsidR="008E07CD" w:rsidRPr="004517A7" w:rsidRDefault="008E07CD" w:rsidP="0072672F">
            <w:pPr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51C06B" w14:textId="2CAEBE90" w:rsidR="008E07CD" w:rsidRPr="004517A7" w:rsidRDefault="00C3532D" w:rsidP="00B0329C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(933,293)</w:t>
            </w:r>
          </w:p>
        </w:tc>
        <w:tc>
          <w:tcPr>
            <w:tcW w:w="90" w:type="dxa"/>
          </w:tcPr>
          <w:p w14:paraId="5E4FA21C" w14:textId="77777777" w:rsidR="008E07CD" w:rsidRPr="004517A7" w:rsidRDefault="008E07CD" w:rsidP="0072672F">
            <w:pPr>
              <w:ind w:right="9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300AF2D3" w14:textId="77777777" w:rsidR="008E07CD" w:rsidRPr="004517A7" w:rsidRDefault="008E07CD" w:rsidP="0072672F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(231,707)</w:t>
            </w:r>
          </w:p>
        </w:tc>
      </w:tr>
      <w:tr w:rsidR="008E07CD" w:rsidRPr="004517A7" w14:paraId="4A99AF6C" w14:textId="77777777" w:rsidTr="0072672F">
        <w:tc>
          <w:tcPr>
            <w:tcW w:w="4680" w:type="dxa"/>
          </w:tcPr>
          <w:p w14:paraId="6E791788" w14:textId="38BA6DD1" w:rsidR="008E07CD" w:rsidRPr="004517A7" w:rsidRDefault="008E07CD" w:rsidP="0072672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ตั้งค่าเผื่อการลดลงของมูลค่าเงินมัดจำระหว่าง</w:t>
            </w:r>
            <w:r w:rsidR="00126822" w:rsidRPr="004517A7"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88A455" w14:textId="028FD9C8" w:rsidR="008E07CD" w:rsidRPr="004517A7" w:rsidRDefault="00BB7E30" w:rsidP="0072672F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33152852" w14:textId="77777777" w:rsidR="008E07CD" w:rsidRPr="004517A7" w:rsidRDefault="008E07CD" w:rsidP="0072672F">
            <w:pPr>
              <w:tabs>
                <w:tab w:val="decimal" w:pos="546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B8AAA7" w14:textId="77777777" w:rsidR="008E07CD" w:rsidRPr="004517A7" w:rsidRDefault="008E07CD" w:rsidP="0072672F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(15,000)</w:t>
            </w:r>
          </w:p>
        </w:tc>
        <w:tc>
          <w:tcPr>
            <w:tcW w:w="90" w:type="dxa"/>
          </w:tcPr>
          <w:p w14:paraId="4077B2D7" w14:textId="77777777" w:rsidR="008E07CD" w:rsidRPr="004517A7" w:rsidRDefault="008E07CD" w:rsidP="0072672F">
            <w:pPr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14CAB4" w14:textId="46D1561B" w:rsidR="008E07CD" w:rsidRPr="004517A7" w:rsidRDefault="00C3532D" w:rsidP="00B0329C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77B14B1B" w14:textId="77777777" w:rsidR="008E07CD" w:rsidRPr="004517A7" w:rsidRDefault="008E07CD" w:rsidP="0072672F">
            <w:pPr>
              <w:ind w:right="9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679B4457" w14:textId="77777777" w:rsidR="008E07CD" w:rsidRPr="004517A7" w:rsidRDefault="008E07CD" w:rsidP="0072672F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(15,000)</w:t>
            </w:r>
          </w:p>
        </w:tc>
      </w:tr>
      <w:tr w:rsidR="008E07CD" w:rsidRPr="004517A7" w14:paraId="1FC72FE1" w14:textId="77777777" w:rsidTr="0072672F">
        <w:tc>
          <w:tcPr>
            <w:tcW w:w="4680" w:type="dxa"/>
          </w:tcPr>
          <w:p w14:paraId="04EB98B5" w14:textId="00D81B0E" w:rsidR="008E07CD" w:rsidRPr="004517A7" w:rsidRDefault="008E07CD" w:rsidP="0072672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ยอดคงเหลือปลาย</w:t>
            </w:r>
            <w:r w:rsidR="00126822" w:rsidRPr="004517A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4DFC64" w14:textId="10459F25" w:rsidR="008E07CD" w:rsidRPr="004517A7" w:rsidRDefault="00C3532D" w:rsidP="0072672F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</w:rPr>
              <w:t>1,300</w:t>
            </w:r>
          </w:p>
        </w:tc>
        <w:tc>
          <w:tcPr>
            <w:tcW w:w="90" w:type="dxa"/>
          </w:tcPr>
          <w:p w14:paraId="13D881B7" w14:textId="77777777" w:rsidR="008E07CD" w:rsidRPr="004517A7" w:rsidRDefault="008E07CD" w:rsidP="0072672F">
            <w:pPr>
              <w:tabs>
                <w:tab w:val="decimal" w:pos="546"/>
              </w:tabs>
              <w:ind w:right="94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506D8" w14:textId="77777777" w:rsidR="008E07CD" w:rsidRPr="004517A7" w:rsidRDefault="008E07CD" w:rsidP="0072672F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</w:rPr>
              <w:t>593,293</w:t>
            </w:r>
          </w:p>
        </w:tc>
        <w:tc>
          <w:tcPr>
            <w:tcW w:w="90" w:type="dxa"/>
          </w:tcPr>
          <w:p w14:paraId="1A14839B" w14:textId="77777777" w:rsidR="008E07CD" w:rsidRPr="004517A7" w:rsidRDefault="008E07CD" w:rsidP="0072672F">
            <w:pPr>
              <w:tabs>
                <w:tab w:val="decimal" w:pos="1260"/>
              </w:tabs>
              <w:ind w:right="9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09A3F5" w14:textId="67E121B3" w:rsidR="008E07CD" w:rsidRPr="004517A7" w:rsidRDefault="00C3532D" w:rsidP="00B0329C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</w:tcPr>
          <w:p w14:paraId="2CE3AEE5" w14:textId="77777777" w:rsidR="008E07CD" w:rsidRPr="004517A7" w:rsidRDefault="008E07CD" w:rsidP="0072672F">
            <w:pPr>
              <w:tabs>
                <w:tab w:val="decimal" w:pos="1260"/>
              </w:tabs>
              <w:ind w:right="9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5B94635" w14:textId="77777777" w:rsidR="008E07CD" w:rsidRPr="004517A7" w:rsidRDefault="008E07CD" w:rsidP="0072672F">
            <w:pPr>
              <w:tabs>
                <w:tab w:val="decimal" w:pos="810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</w:rPr>
              <w:t>243,293</w:t>
            </w:r>
          </w:p>
        </w:tc>
      </w:tr>
    </w:tbl>
    <w:p w14:paraId="52D9D5EA" w14:textId="77777777" w:rsidR="0010270A" w:rsidRPr="004517A7" w:rsidRDefault="0010270A" w:rsidP="0010270A">
      <w:pPr>
        <w:pStyle w:val="ListParagraph"/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</w:p>
    <w:p w14:paraId="6C171B3F" w14:textId="48E6A1CB" w:rsidR="00EC57B2" w:rsidRPr="004517A7" w:rsidRDefault="00EC57B2" w:rsidP="00DA0297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lastRenderedPageBreak/>
        <w:t>เงินลงทุนในบริษัทย่อย</w:t>
      </w:r>
      <w:r w:rsidRPr="004517A7">
        <w:rPr>
          <w:rFonts w:ascii="Angsana New" w:hAnsi="Angsana New" w:hint="cs"/>
          <w:b/>
          <w:bCs/>
          <w:sz w:val="28"/>
        </w:rPr>
        <w:t xml:space="preserve"> </w:t>
      </w:r>
    </w:p>
    <w:p w14:paraId="4D7D3560" w14:textId="6657CA70" w:rsidR="00EC57B2" w:rsidRPr="004517A7" w:rsidRDefault="00EC57B2" w:rsidP="00EC57B2">
      <w:pPr>
        <w:spacing w:before="120" w:after="12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</w:rPr>
        <w:t>1</w:t>
      </w:r>
      <w:r w:rsidR="0010270A" w:rsidRPr="004517A7">
        <w:rPr>
          <w:rFonts w:ascii="Angsana New" w:hAnsi="Angsana New"/>
          <w:color w:val="000000"/>
          <w:spacing w:val="-2"/>
          <w:sz w:val="28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.1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เงินลงทุนในบริษัทย่อย ณ วันที่ </w:t>
      </w:r>
      <w:r w:rsidR="00CA4ABB" w:rsidRPr="004517A7">
        <w:rPr>
          <w:rFonts w:ascii="Angsana New" w:hAnsi="Angsana New"/>
          <w:color w:val="000000"/>
          <w:spacing w:val="-2"/>
          <w:sz w:val="28"/>
        </w:rPr>
        <w:t>31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ธันวาคม </w:t>
      </w:r>
      <w:r w:rsidR="00CA4ABB" w:rsidRPr="004517A7">
        <w:rPr>
          <w:rFonts w:ascii="Angsana New" w:hAnsi="Angsana New"/>
          <w:color w:val="000000"/>
          <w:spacing w:val="-2"/>
          <w:sz w:val="28"/>
        </w:rPr>
        <w:t>256</w:t>
      </w:r>
      <w:r w:rsidR="00B23D48" w:rsidRPr="004517A7">
        <w:rPr>
          <w:rFonts w:ascii="Angsana New" w:hAnsi="Angsana New"/>
          <w:color w:val="000000"/>
          <w:spacing w:val="-2"/>
          <w:sz w:val="28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และ</w:t>
      </w:r>
      <w:r w:rsidR="00CA4ABB" w:rsidRPr="004517A7">
        <w:rPr>
          <w:rFonts w:ascii="Angsana New" w:hAnsi="Angsana New"/>
          <w:color w:val="000000"/>
          <w:spacing w:val="-2"/>
          <w:sz w:val="28"/>
        </w:rPr>
        <w:t xml:space="preserve"> 256</w:t>
      </w:r>
      <w:r w:rsidR="00B23D48" w:rsidRPr="004517A7">
        <w:rPr>
          <w:rFonts w:ascii="Angsana New" w:hAnsi="Angsana New"/>
          <w:color w:val="000000"/>
          <w:spacing w:val="-2"/>
          <w:sz w:val="28"/>
        </w:rPr>
        <w:t>3</w:t>
      </w:r>
      <w:r w:rsidR="00CA4ABB" w:rsidRPr="004517A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มีดังนี้</w:t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EC57B2" w:rsidRPr="004517A7" w14:paraId="5050B391" w14:textId="77777777" w:rsidTr="007C4A73">
        <w:trPr>
          <w:trHeight w:val="153"/>
        </w:trPr>
        <w:tc>
          <w:tcPr>
            <w:tcW w:w="9360" w:type="dxa"/>
            <w:gridSpan w:val="13"/>
            <w:vAlign w:val="bottom"/>
          </w:tcPr>
          <w:p w14:paraId="57757685" w14:textId="77777777" w:rsidR="00EC57B2" w:rsidRPr="004517A7" w:rsidRDefault="00EC57B2" w:rsidP="0054751B">
            <w:pPr>
              <w:spacing w:before="120"/>
              <w:ind w:right="4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EC57B2" w:rsidRPr="004517A7" w14:paraId="607CA467" w14:textId="77777777" w:rsidTr="009378C7">
        <w:tc>
          <w:tcPr>
            <w:tcW w:w="2880" w:type="dxa"/>
            <w:vAlign w:val="bottom"/>
          </w:tcPr>
          <w:p w14:paraId="4305A70E" w14:textId="77777777" w:rsidR="00EC57B2" w:rsidRPr="004517A7" w:rsidRDefault="00EC57B2" w:rsidP="0054751B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4AE694B5" w14:textId="77777777" w:rsidR="00EC57B2" w:rsidRPr="004517A7" w:rsidRDefault="00EC57B2" w:rsidP="0054751B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90" w:type="dxa"/>
            <w:gridSpan w:val="11"/>
            <w:vAlign w:val="bottom"/>
          </w:tcPr>
          <w:p w14:paraId="0AE3CEAE" w14:textId="77777777" w:rsidR="00EC57B2" w:rsidRPr="004517A7" w:rsidRDefault="00EC57B2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EC57B2" w:rsidRPr="004517A7" w14:paraId="572E4449" w14:textId="77777777" w:rsidTr="009378C7">
        <w:tc>
          <w:tcPr>
            <w:tcW w:w="2880" w:type="dxa"/>
            <w:vAlign w:val="bottom"/>
          </w:tcPr>
          <w:p w14:paraId="28BBF04A" w14:textId="77777777" w:rsidR="00EC57B2" w:rsidRPr="004517A7" w:rsidRDefault="00EC57B2" w:rsidP="0054751B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4CFE1DCD" w14:textId="77777777" w:rsidR="00EC57B2" w:rsidRPr="004517A7" w:rsidRDefault="00EC57B2" w:rsidP="0054751B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CA0FEC" w14:textId="77777777" w:rsidR="00EC57B2" w:rsidRPr="004517A7" w:rsidRDefault="00EC57B2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ทุนเรียกชำระแล้ว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1D1B165" w14:textId="77777777" w:rsidR="00EC57B2" w:rsidRPr="004517A7" w:rsidRDefault="00EC57B2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8F2F4F" w14:textId="77777777" w:rsidR="00EC57B2" w:rsidRPr="004517A7" w:rsidRDefault="00EC57B2" w:rsidP="0054751B">
            <w:pPr>
              <w:ind w:left="-3" w:right="-5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สัดส่วนเงินลงทุน</w:t>
            </w:r>
            <w:r w:rsidRPr="004517A7">
              <w:rPr>
                <w:rFonts w:ascii="Angsana New" w:hAnsi="Angsana New" w:hint="cs"/>
                <w:sz w:val="28"/>
              </w:rPr>
              <w:t xml:space="preserve"> (</w:t>
            </w:r>
            <w:r w:rsidRPr="004517A7">
              <w:rPr>
                <w:rFonts w:ascii="Angsana New" w:hAnsi="Angsana New" w:hint="cs"/>
                <w:sz w:val="28"/>
                <w:cs/>
              </w:rPr>
              <w:t>ร้อยละ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416A559" w14:textId="77777777" w:rsidR="00EC57B2" w:rsidRPr="004517A7" w:rsidRDefault="00EC57B2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1EAEC" w14:textId="77777777" w:rsidR="00EC57B2" w:rsidRPr="004517A7" w:rsidRDefault="00EC57B2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ราคาทุน</w:t>
            </w:r>
          </w:p>
        </w:tc>
      </w:tr>
      <w:tr w:rsidR="00B23D48" w:rsidRPr="004517A7" w14:paraId="4380F354" w14:textId="77777777" w:rsidTr="009378C7">
        <w:tc>
          <w:tcPr>
            <w:tcW w:w="2880" w:type="dxa"/>
            <w:tcBorders>
              <w:bottom w:val="single" w:sz="4" w:space="0" w:color="auto"/>
            </w:tcBorders>
            <w:vAlign w:val="bottom"/>
          </w:tcPr>
          <w:p w14:paraId="24FE9BBB" w14:textId="77777777" w:rsidR="00B23D48" w:rsidRPr="004517A7" w:rsidRDefault="00B23D48" w:rsidP="00B23D48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</w:t>
            </w:r>
          </w:p>
        </w:tc>
        <w:tc>
          <w:tcPr>
            <w:tcW w:w="90" w:type="dxa"/>
          </w:tcPr>
          <w:p w14:paraId="56A92E66" w14:textId="77777777" w:rsidR="00B23D48" w:rsidRPr="004517A7" w:rsidRDefault="00B23D48" w:rsidP="00B23D48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365D440" w14:textId="5CB73483" w:rsidR="00B23D48" w:rsidRPr="004517A7" w:rsidRDefault="00B23D48" w:rsidP="00B23D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Pr="004517A7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90" w:type="dxa"/>
          </w:tcPr>
          <w:p w14:paraId="648C62E1" w14:textId="77777777" w:rsidR="00B23D48" w:rsidRPr="004517A7" w:rsidRDefault="00B23D48" w:rsidP="00B23D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8BA4473" w14:textId="244D6F45" w:rsidR="00B23D48" w:rsidRPr="004517A7" w:rsidRDefault="00B23D48" w:rsidP="00B23D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Pr="004517A7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90" w:type="dxa"/>
          </w:tcPr>
          <w:p w14:paraId="1CE0F381" w14:textId="77777777" w:rsidR="00B23D48" w:rsidRPr="004517A7" w:rsidRDefault="00B23D48" w:rsidP="00B23D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CEA5BEC" w14:textId="3D3346DC" w:rsidR="00B23D48" w:rsidRPr="004517A7" w:rsidRDefault="00B23D48" w:rsidP="00B23D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Pr="004517A7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90" w:type="dxa"/>
          </w:tcPr>
          <w:p w14:paraId="45D5788D" w14:textId="77777777" w:rsidR="00B23D48" w:rsidRPr="004517A7" w:rsidRDefault="00B23D48" w:rsidP="00B23D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97E90F7" w14:textId="67A5A5F4" w:rsidR="00B23D48" w:rsidRPr="004517A7" w:rsidRDefault="00B23D48" w:rsidP="00B23D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Pr="004517A7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90" w:type="dxa"/>
          </w:tcPr>
          <w:p w14:paraId="778C221A" w14:textId="77777777" w:rsidR="00B23D48" w:rsidRPr="004517A7" w:rsidRDefault="00B23D48" w:rsidP="00B23D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6053F7F" w14:textId="03FA16DC" w:rsidR="00B23D48" w:rsidRPr="004517A7" w:rsidRDefault="00B23D48" w:rsidP="00B23D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Pr="004517A7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90" w:type="dxa"/>
          </w:tcPr>
          <w:p w14:paraId="2261D550" w14:textId="77777777" w:rsidR="00B23D48" w:rsidRPr="004517A7" w:rsidRDefault="00B23D48" w:rsidP="00B23D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E41204D" w14:textId="6C0512DD" w:rsidR="00B23D48" w:rsidRPr="004517A7" w:rsidRDefault="00B23D48" w:rsidP="00B23D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Pr="004517A7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</w:tr>
      <w:tr w:rsidR="00B23D48" w:rsidRPr="004517A7" w14:paraId="583C4D92" w14:textId="77777777" w:rsidTr="0072672F">
        <w:tc>
          <w:tcPr>
            <w:tcW w:w="2880" w:type="dxa"/>
          </w:tcPr>
          <w:p w14:paraId="4503B0B0" w14:textId="77777777" w:rsidR="00B23D48" w:rsidRPr="004517A7" w:rsidRDefault="00B23D48" w:rsidP="00B23D48">
            <w:pPr>
              <w:ind w:left="162" w:right="-36" w:hanging="162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90" w:type="dxa"/>
          </w:tcPr>
          <w:p w14:paraId="399E1B3E" w14:textId="77777777" w:rsidR="00B23D48" w:rsidRPr="004517A7" w:rsidRDefault="00B23D48" w:rsidP="00B23D48">
            <w:pPr>
              <w:tabs>
                <w:tab w:val="decimal" w:pos="720"/>
              </w:tabs>
              <w:ind w:right="3327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187E20F" w14:textId="0BBC2C34" w:rsidR="00B23D48" w:rsidRPr="004517A7" w:rsidRDefault="00C16F7D" w:rsidP="00B23D48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54F80655" w14:textId="77777777" w:rsidR="00B23D48" w:rsidRPr="004517A7" w:rsidRDefault="00B23D48" w:rsidP="00B23D48">
            <w:pPr>
              <w:tabs>
                <w:tab w:val="decimal" w:pos="61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A17BD27" w14:textId="65B947C6" w:rsidR="00B23D48" w:rsidRPr="004517A7" w:rsidRDefault="00B23D48" w:rsidP="00B23D48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0BC0510C" w14:textId="77777777" w:rsidR="00B23D48" w:rsidRPr="004517A7" w:rsidRDefault="00B23D48" w:rsidP="00B23D48">
            <w:pPr>
              <w:tabs>
                <w:tab w:val="decimal" w:pos="61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BF1DE99" w14:textId="46C48044" w:rsidR="00B23D48" w:rsidRPr="004517A7" w:rsidRDefault="00C16F7D" w:rsidP="00B23D48">
            <w:pPr>
              <w:ind w:left="-719" w:right="183" w:hanging="360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38F577FD" w14:textId="77777777" w:rsidR="00B23D48" w:rsidRPr="004517A7" w:rsidRDefault="00B23D48" w:rsidP="00B23D48">
            <w:pPr>
              <w:tabs>
                <w:tab w:val="decimal" w:pos="61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C08E7AC" w14:textId="7A162790" w:rsidR="00B23D48" w:rsidRPr="004517A7" w:rsidRDefault="00B23D48" w:rsidP="00B23D48">
            <w:pPr>
              <w:ind w:left="-719" w:right="183" w:hanging="36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3CAC8541" w14:textId="77777777" w:rsidR="00B23D48" w:rsidRPr="004517A7" w:rsidRDefault="00B23D48" w:rsidP="00B23D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180EB4D" w14:textId="2BC720A0" w:rsidR="00B23D48" w:rsidRPr="004517A7" w:rsidRDefault="00C16F7D" w:rsidP="00B23D48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550,000</w:t>
            </w:r>
          </w:p>
        </w:tc>
        <w:tc>
          <w:tcPr>
            <w:tcW w:w="90" w:type="dxa"/>
          </w:tcPr>
          <w:p w14:paraId="09CFB6E7" w14:textId="77777777" w:rsidR="00B23D48" w:rsidRPr="004517A7" w:rsidRDefault="00B23D48" w:rsidP="00B23D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0A86BCD" w14:textId="63C59D36" w:rsidR="00B23D48" w:rsidRPr="004517A7" w:rsidRDefault="00B23D48" w:rsidP="00B23D48">
            <w:pPr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550,000</w:t>
            </w:r>
          </w:p>
        </w:tc>
      </w:tr>
      <w:tr w:rsidR="00B23D48" w:rsidRPr="004517A7" w14:paraId="08392242" w14:textId="77777777" w:rsidTr="0072672F">
        <w:trPr>
          <w:trHeight w:val="234"/>
        </w:trPr>
        <w:tc>
          <w:tcPr>
            <w:tcW w:w="2880" w:type="dxa"/>
          </w:tcPr>
          <w:p w14:paraId="1C78B96D" w14:textId="77777777" w:rsidR="00B23D48" w:rsidRPr="004517A7" w:rsidRDefault="00B23D48" w:rsidP="00B23D48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เอ็นเนอร์ยี่ ฟอร์ โซไซตี้ จำกัด</w:t>
            </w:r>
          </w:p>
        </w:tc>
        <w:tc>
          <w:tcPr>
            <w:tcW w:w="90" w:type="dxa"/>
          </w:tcPr>
          <w:p w14:paraId="5E6E524D" w14:textId="77777777" w:rsidR="00B23D48" w:rsidRPr="004517A7" w:rsidRDefault="00B23D48" w:rsidP="00B23D48">
            <w:pPr>
              <w:tabs>
                <w:tab w:val="decimal" w:pos="720"/>
              </w:tabs>
              <w:ind w:right="3327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584DA8" w14:textId="76F5881C" w:rsidR="00B23D48" w:rsidRPr="004517A7" w:rsidRDefault="00C16F7D" w:rsidP="00B23D48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250,000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A7FF45" w14:textId="77777777" w:rsidR="00B23D48" w:rsidRPr="004517A7" w:rsidRDefault="00B23D48" w:rsidP="00B23D48">
            <w:pPr>
              <w:tabs>
                <w:tab w:val="decimal" w:pos="61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F8E0B8" w14:textId="6EA254AB" w:rsidR="00B23D48" w:rsidRPr="004517A7" w:rsidRDefault="00B23D48" w:rsidP="00B23D48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D1C6D7" w14:textId="77777777" w:rsidR="00B23D48" w:rsidRPr="004517A7" w:rsidRDefault="00B23D48" w:rsidP="00B23D48">
            <w:pPr>
              <w:tabs>
                <w:tab w:val="decimal" w:pos="61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C5F156" w14:textId="0EE19824" w:rsidR="00B23D48" w:rsidRPr="004517A7" w:rsidRDefault="00C16F7D" w:rsidP="00B23D48">
            <w:pPr>
              <w:ind w:left="-719" w:right="183" w:hanging="36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C831CE" w14:textId="77777777" w:rsidR="00B23D48" w:rsidRPr="004517A7" w:rsidRDefault="00B23D48" w:rsidP="00B23D48">
            <w:pPr>
              <w:tabs>
                <w:tab w:val="decimal" w:pos="61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2B8333" w14:textId="6434A699" w:rsidR="00B23D48" w:rsidRPr="004517A7" w:rsidRDefault="00B23D48" w:rsidP="00B23D48">
            <w:pPr>
              <w:ind w:left="-719" w:right="183" w:hanging="36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5533C9" w14:textId="77777777" w:rsidR="00B23D48" w:rsidRPr="004517A7" w:rsidRDefault="00B23D48" w:rsidP="00B23D48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B09451" w14:textId="41895438" w:rsidR="00B23D48" w:rsidRPr="004517A7" w:rsidRDefault="00C16F7D" w:rsidP="00B23D48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249,999</w:t>
            </w:r>
          </w:p>
        </w:tc>
        <w:tc>
          <w:tcPr>
            <w:tcW w:w="90" w:type="dxa"/>
            <w:vAlign w:val="bottom"/>
          </w:tcPr>
          <w:p w14:paraId="0536A94B" w14:textId="77777777" w:rsidR="00B23D48" w:rsidRPr="004517A7" w:rsidRDefault="00B23D48" w:rsidP="00B23D48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0948C3" w14:textId="6E7C8A8C" w:rsidR="00B23D48" w:rsidRPr="004517A7" w:rsidRDefault="00B23D48" w:rsidP="00B23D48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249,999</w:t>
            </w:r>
          </w:p>
        </w:tc>
      </w:tr>
      <w:tr w:rsidR="00B23D48" w:rsidRPr="004517A7" w14:paraId="033D9EE1" w14:textId="77777777" w:rsidTr="0072672F">
        <w:trPr>
          <w:trHeight w:val="234"/>
        </w:trPr>
        <w:tc>
          <w:tcPr>
            <w:tcW w:w="2880" w:type="dxa"/>
          </w:tcPr>
          <w:p w14:paraId="12E3E10C" w14:textId="77777777" w:rsidR="00B23D48" w:rsidRPr="004517A7" w:rsidRDefault="00B23D48" w:rsidP="00B23D48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90" w:type="dxa"/>
          </w:tcPr>
          <w:p w14:paraId="4B3D3D22" w14:textId="77777777" w:rsidR="00B23D48" w:rsidRPr="004517A7" w:rsidRDefault="00B23D48" w:rsidP="00B23D48">
            <w:pPr>
              <w:tabs>
                <w:tab w:val="decimal" w:pos="720"/>
              </w:tabs>
              <w:ind w:right="3327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5F2EE7" w14:textId="5AA8CF36" w:rsidR="00B23D48" w:rsidRPr="004517A7" w:rsidRDefault="00C16F7D" w:rsidP="00B23D48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109,500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96F675" w14:textId="77777777" w:rsidR="00B23D48" w:rsidRPr="004517A7" w:rsidRDefault="00B23D48" w:rsidP="00B23D48">
            <w:pPr>
              <w:tabs>
                <w:tab w:val="decimal" w:pos="61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79DC97" w14:textId="154536BB" w:rsidR="00B23D48" w:rsidRPr="004517A7" w:rsidRDefault="00B23D48" w:rsidP="00B23D48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109,500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1070E2" w14:textId="77777777" w:rsidR="00B23D48" w:rsidRPr="004517A7" w:rsidRDefault="00B23D48" w:rsidP="00B23D48">
            <w:pPr>
              <w:tabs>
                <w:tab w:val="decimal" w:pos="61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C77ABF" w14:textId="06662FE7" w:rsidR="00B23D48" w:rsidRPr="004517A7" w:rsidRDefault="00C16F7D" w:rsidP="00B23D48">
            <w:pPr>
              <w:ind w:left="-719" w:right="183" w:hanging="36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51.00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BCD9C3" w14:textId="77777777" w:rsidR="00B23D48" w:rsidRPr="004517A7" w:rsidRDefault="00B23D48" w:rsidP="00B23D48">
            <w:pPr>
              <w:tabs>
                <w:tab w:val="decimal" w:pos="61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FAE8A7" w14:textId="32250160" w:rsidR="00B23D48" w:rsidRPr="004517A7" w:rsidRDefault="00B23D48" w:rsidP="00B23D48">
            <w:pPr>
              <w:ind w:left="-719" w:right="183" w:hanging="36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51.00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BC2E33" w14:textId="77777777" w:rsidR="00B23D48" w:rsidRPr="004517A7" w:rsidRDefault="00B23D48" w:rsidP="00B23D48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454B12" w14:textId="5830563C" w:rsidR="00B23D48" w:rsidRPr="004517A7" w:rsidRDefault="00C16F7D" w:rsidP="00B23D48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81,744</w:t>
            </w:r>
          </w:p>
        </w:tc>
        <w:tc>
          <w:tcPr>
            <w:tcW w:w="90" w:type="dxa"/>
            <w:vAlign w:val="bottom"/>
          </w:tcPr>
          <w:p w14:paraId="0F5DC4A3" w14:textId="77777777" w:rsidR="00B23D48" w:rsidRPr="004517A7" w:rsidRDefault="00B23D48" w:rsidP="00B23D48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4D658D" w14:textId="29A9FCAE" w:rsidR="00B23D48" w:rsidRPr="004517A7" w:rsidRDefault="00B23D48" w:rsidP="00B23D48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81,744</w:t>
            </w:r>
          </w:p>
        </w:tc>
      </w:tr>
      <w:tr w:rsidR="00B23D48" w:rsidRPr="004517A7" w14:paraId="1E156B25" w14:textId="77777777" w:rsidTr="0072672F">
        <w:trPr>
          <w:trHeight w:val="234"/>
        </w:trPr>
        <w:tc>
          <w:tcPr>
            <w:tcW w:w="2880" w:type="dxa"/>
          </w:tcPr>
          <w:p w14:paraId="6E04CA3E" w14:textId="77777777" w:rsidR="00B23D48" w:rsidRPr="004517A7" w:rsidRDefault="00B23D48" w:rsidP="00B23D48">
            <w:pPr>
              <w:ind w:left="162" w:right="-36" w:hanging="162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90" w:type="dxa"/>
          </w:tcPr>
          <w:p w14:paraId="48CFA8AF" w14:textId="77777777" w:rsidR="00B23D48" w:rsidRPr="004517A7" w:rsidRDefault="00B23D48" w:rsidP="00B23D48">
            <w:pPr>
              <w:tabs>
                <w:tab w:val="decimal" w:pos="720"/>
              </w:tabs>
              <w:ind w:right="3327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1870B3A" w14:textId="1D76979D" w:rsidR="00B23D48" w:rsidRPr="004517A7" w:rsidRDefault="00C16F7D" w:rsidP="00B23D48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50,000</w:t>
            </w:r>
          </w:p>
        </w:tc>
        <w:tc>
          <w:tcPr>
            <w:tcW w:w="90" w:type="dxa"/>
            <w:shd w:val="clear" w:color="auto" w:fill="auto"/>
          </w:tcPr>
          <w:p w14:paraId="14C69F1E" w14:textId="77777777" w:rsidR="00B23D48" w:rsidRPr="004517A7" w:rsidRDefault="00B23D48" w:rsidP="00B23D48">
            <w:pPr>
              <w:tabs>
                <w:tab w:val="decimal" w:pos="61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2D2FCB8" w14:textId="1ED497CE" w:rsidR="00B23D48" w:rsidRPr="004517A7" w:rsidRDefault="00B23D48" w:rsidP="00B23D48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50,000</w:t>
            </w:r>
          </w:p>
        </w:tc>
        <w:tc>
          <w:tcPr>
            <w:tcW w:w="90" w:type="dxa"/>
            <w:shd w:val="clear" w:color="auto" w:fill="auto"/>
          </w:tcPr>
          <w:p w14:paraId="1335E8E0" w14:textId="77777777" w:rsidR="00B23D48" w:rsidRPr="004517A7" w:rsidRDefault="00B23D48" w:rsidP="00B23D48">
            <w:pPr>
              <w:tabs>
                <w:tab w:val="decimal" w:pos="61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6339E89" w14:textId="68FC3131" w:rsidR="00B23D48" w:rsidRPr="004517A7" w:rsidRDefault="00C16F7D" w:rsidP="00B23D48">
            <w:pPr>
              <w:ind w:left="-719" w:right="183" w:hanging="360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5555BA58" w14:textId="77777777" w:rsidR="00B23D48" w:rsidRPr="004517A7" w:rsidRDefault="00B23D48" w:rsidP="00B23D48">
            <w:pPr>
              <w:tabs>
                <w:tab w:val="decimal" w:pos="61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4DAB43C" w14:textId="6B365BE3" w:rsidR="00B23D48" w:rsidRPr="004517A7" w:rsidRDefault="00B23D48" w:rsidP="00B23D48">
            <w:pPr>
              <w:ind w:left="-719" w:right="183" w:hanging="36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65413BB5" w14:textId="77777777" w:rsidR="00B23D48" w:rsidRPr="004517A7" w:rsidRDefault="00B23D48" w:rsidP="00B23D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29C8DC3" w14:textId="7DF6501E" w:rsidR="00B23D48" w:rsidRPr="004517A7" w:rsidRDefault="00C16F7D" w:rsidP="00B23D48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50,000</w:t>
            </w:r>
          </w:p>
        </w:tc>
        <w:tc>
          <w:tcPr>
            <w:tcW w:w="90" w:type="dxa"/>
          </w:tcPr>
          <w:p w14:paraId="1AF720BF" w14:textId="77777777" w:rsidR="00B23D48" w:rsidRPr="004517A7" w:rsidRDefault="00B23D48" w:rsidP="00B23D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5B00DFD" w14:textId="78961CE2" w:rsidR="00B23D48" w:rsidRPr="004517A7" w:rsidRDefault="00B23D48" w:rsidP="00B23D48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50,000</w:t>
            </w:r>
          </w:p>
        </w:tc>
      </w:tr>
      <w:tr w:rsidR="00B23D48" w:rsidRPr="004517A7" w14:paraId="39EC5B9B" w14:textId="77777777" w:rsidTr="00BB4D7D">
        <w:tc>
          <w:tcPr>
            <w:tcW w:w="2880" w:type="dxa"/>
          </w:tcPr>
          <w:p w14:paraId="07370427" w14:textId="77777777" w:rsidR="00913D95" w:rsidRPr="004517A7" w:rsidRDefault="00B23D48" w:rsidP="00B23D48">
            <w:pPr>
              <w:ind w:left="162" w:right="-36" w:hanging="162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เอ็ม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โซลูชั่น จำกัด</w:t>
            </w:r>
            <w:r w:rsidR="00913D95" w:rsidRPr="004517A7">
              <w:rPr>
                <w:rFonts w:ascii="Angsana New" w:hAnsi="Angsana New"/>
                <w:sz w:val="28"/>
              </w:rPr>
              <w:t xml:space="preserve"> </w:t>
            </w:r>
          </w:p>
          <w:p w14:paraId="36BC21D0" w14:textId="5D7DFA67" w:rsidR="00B23D48" w:rsidRPr="004517A7" w:rsidRDefault="00913D95" w:rsidP="00D73B18">
            <w:pPr>
              <w:ind w:left="162" w:right="-36" w:firstLine="201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Theme="majorBidi" w:hAnsiTheme="majorBidi" w:cstheme="majorBidi" w:hint="cs"/>
                <w:sz w:val="28"/>
                <w:cs/>
              </w:rPr>
              <w:t xml:space="preserve">(ดูหมายเหตุข้อ </w:t>
            </w:r>
            <w:r w:rsidRPr="004517A7">
              <w:rPr>
                <w:rFonts w:asciiTheme="majorBidi" w:hAnsiTheme="majorBidi" w:cstheme="majorBidi"/>
                <w:sz w:val="28"/>
              </w:rPr>
              <w:t>1</w:t>
            </w:r>
            <w:r w:rsidR="002A4B5D" w:rsidRPr="004517A7">
              <w:rPr>
                <w:rFonts w:asciiTheme="majorBidi" w:hAnsiTheme="majorBidi" w:cstheme="majorBidi"/>
                <w:sz w:val="28"/>
              </w:rPr>
              <w:t>4</w:t>
            </w:r>
            <w:r w:rsidRPr="004517A7">
              <w:rPr>
                <w:rFonts w:asciiTheme="majorBidi" w:hAnsiTheme="majorBidi" w:cstheme="majorBidi"/>
                <w:sz w:val="28"/>
              </w:rPr>
              <w:t>.</w:t>
            </w:r>
            <w:r w:rsidR="005413A6" w:rsidRPr="004517A7">
              <w:rPr>
                <w:rFonts w:asciiTheme="majorBidi" w:hAnsiTheme="majorBidi" w:cstheme="majorBidi"/>
                <w:sz w:val="28"/>
              </w:rPr>
              <w:t>3</w:t>
            </w:r>
            <w:r w:rsidRPr="004517A7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6A6A0B51" w14:textId="77777777" w:rsidR="00B23D48" w:rsidRPr="004517A7" w:rsidRDefault="00B23D48" w:rsidP="00B23D48">
            <w:pPr>
              <w:tabs>
                <w:tab w:val="decimal" w:pos="720"/>
              </w:tabs>
              <w:ind w:right="3327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410BB4" w14:textId="69A320F9" w:rsidR="00B23D48" w:rsidRPr="004517A7" w:rsidRDefault="00C16F7D" w:rsidP="00BB4D7D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6AB3BC" w14:textId="77777777" w:rsidR="00B23D48" w:rsidRPr="004517A7" w:rsidRDefault="00B23D48" w:rsidP="00BB4D7D">
            <w:pPr>
              <w:tabs>
                <w:tab w:val="decimal" w:pos="61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7E07BF" w14:textId="4493B580" w:rsidR="00B23D48" w:rsidRPr="004517A7" w:rsidRDefault="00B23D48" w:rsidP="00BB4D7D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10,000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FBDE29" w14:textId="77777777" w:rsidR="00B23D48" w:rsidRPr="004517A7" w:rsidRDefault="00B23D48" w:rsidP="00BB4D7D">
            <w:pPr>
              <w:tabs>
                <w:tab w:val="decimal" w:pos="61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86B871" w14:textId="58023F32" w:rsidR="00B23D48" w:rsidRPr="004517A7" w:rsidRDefault="00D73B18" w:rsidP="00BB4D7D">
            <w:pPr>
              <w:ind w:left="-719" w:right="183" w:hanging="36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5E8FF5" w14:textId="77777777" w:rsidR="00B23D48" w:rsidRPr="004517A7" w:rsidRDefault="00B23D48" w:rsidP="00BB4D7D">
            <w:pPr>
              <w:tabs>
                <w:tab w:val="decimal" w:pos="61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C579BA" w14:textId="28AF8474" w:rsidR="00B23D48" w:rsidRPr="004517A7" w:rsidRDefault="00B23D48" w:rsidP="00BB4D7D">
            <w:pPr>
              <w:ind w:left="-719" w:right="183" w:hanging="36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DBB899" w14:textId="77777777" w:rsidR="00B23D48" w:rsidRPr="004517A7" w:rsidRDefault="00B23D48" w:rsidP="00BB4D7D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45B23A" w14:textId="6D6C8309" w:rsidR="00B23D48" w:rsidRPr="004517A7" w:rsidRDefault="00C16F7D" w:rsidP="00BB4D7D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8D34371" w14:textId="77777777" w:rsidR="00B23D48" w:rsidRPr="004517A7" w:rsidRDefault="00B23D48" w:rsidP="00BB4D7D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CF473A" w14:textId="53FA2B53" w:rsidR="00B23D48" w:rsidRPr="004517A7" w:rsidRDefault="00B23D48" w:rsidP="00BB4D7D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13,327</w:t>
            </w:r>
          </w:p>
        </w:tc>
      </w:tr>
      <w:tr w:rsidR="00C16F7D" w:rsidRPr="004517A7" w14:paraId="2BCA8877" w14:textId="77777777" w:rsidTr="00BB4D7D">
        <w:tc>
          <w:tcPr>
            <w:tcW w:w="2880" w:type="dxa"/>
          </w:tcPr>
          <w:p w14:paraId="05AECCF3" w14:textId="77777777" w:rsidR="00C16F7D" w:rsidRPr="004517A7" w:rsidRDefault="00C16F7D" w:rsidP="00B23D48">
            <w:pPr>
              <w:ind w:left="162" w:right="-36" w:hanging="162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โกลด์ ชอร์ส จำกัด</w:t>
            </w:r>
          </w:p>
          <w:p w14:paraId="563F2C40" w14:textId="5D391616" w:rsidR="00BB4D7D" w:rsidRPr="004517A7" w:rsidRDefault="00BB4D7D" w:rsidP="00BB4D7D">
            <w:pPr>
              <w:ind w:left="355" w:right="-36" w:firstLine="13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Theme="majorBidi" w:hAnsiTheme="majorBidi" w:cstheme="majorBidi" w:hint="cs"/>
                <w:sz w:val="28"/>
                <w:cs/>
              </w:rPr>
              <w:t xml:space="preserve">(ดูหมายเหตุข้อ </w:t>
            </w:r>
            <w:r w:rsidR="002A4B5D" w:rsidRPr="004517A7">
              <w:rPr>
                <w:rFonts w:asciiTheme="majorBidi" w:hAnsiTheme="majorBidi" w:cstheme="majorBidi"/>
                <w:sz w:val="28"/>
              </w:rPr>
              <w:t>4</w:t>
            </w:r>
            <w:r w:rsidRPr="004517A7">
              <w:rPr>
                <w:rFonts w:asciiTheme="majorBidi" w:hAnsiTheme="majorBidi" w:cstheme="majorBidi"/>
                <w:sz w:val="28"/>
              </w:rPr>
              <w:t>.</w:t>
            </w:r>
            <w:r w:rsidR="007629F2" w:rsidRPr="004517A7">
              <w:rPr>
                <w:rFonts w:asciiTheme="majorBidi" w:hAnsiTheme="majorBidi" w:cstheme="majorBidi"/>
                <w:sz w:val="28"/>
              </w:rPr>
              <w:t>2</w:t>
            </w:r>
            <w:r w:rsidRPr="004517A7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50918344" w14:textId="77777777" w:rsidR="00C16F7D" w:rsidRPr="004517A7" w:rsidRDefault="00C16F7D" w:rsidP="00B23D48">
            <w:pPr>
              <w:tabs>
                <w:tab w:val="decimal" w:pos="720"/>
              </w:tabs>
              <w:ind w:right="3327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65B6BE" w14:textId="5B1C612F" w:rsidR="00C16F7D" w:rsidRPr="004517A7" w:rsidRDefault="00C16F7D" w:rsidP="00BB4D7D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753,993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E209E91" w14:textId="77777777" w:rsidR="00C16F7D" w:rsidRPr="004517A7" w:rsidRDefault="00C16F7D" w:rsidP="00BB4D7D">
            <w:pPr>
              <w:tabs>
                <w:tab w:val="decimal" w:pos="61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701124" w14:textId="6AC921D6" w:rsidR="00C16F7D" w:rsidRPr="004517A7" w:rsidRDefault="00C16F7D" w:rsidP="00BB4D7D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4E8491" w14:textId="77777777" w:rsidR="00C16F7D" w:rsidRPr="004517A7" w:rsidRDefault="00C16F7D" w:rsidP="00BB4D7D">
            <w:pPr>
              <w:tabs>
                <w:tab w:val="decimal" w:pos="61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409D7E" w14:textId="206A4003" w:rsidR="00C16F7D" w:rsidRPr="004517A7" w:rsidRDefault="00C16F7D" w:rsidP="00BB4D7D">
            <w:pPr>
              <w:ind w:left="-719" w:right="183" w:hanging="360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68.54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E6DD6B" w14:textId="77777777" w:rsidR="00C16F7D" w:rsidRPr="004517A7" w:rsidRDefault="00C16F7D" w:rsidP="00BB4D7D">
            <w:pPr>
              <w:tabs>
                <w:tab w:val="decimal" w:pos="61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C901E6" w14:textId="27266F2F" w:rsidR="00C16F7D" w:rsidRPr="004517A7" w:rsidRDefault="00C16F7D" w:rsidP="00BB4D7D">
            <w:pPr>
              <w:ind w:left="-719" w:right="183" w:hanging="36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5ABEF3" w14:textId="77777777" w:rsidR="00C16F7D" w:rsidRPr="004517A7" w:rsidRDefault="00C16F7D" w:rsidP="00BB4D7D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5C6DC8" w14:textId="5FBF211A" w:rsidR="00C16F7D" w:rsidRPr="004517A7" w:rsidRDefault="00C16F7D" w:rsidP="00BB4D7D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1,124,146</w:t>
            </w:r>
          </w:p>
        </w:tc>
        <w:tc>
          <w:tcPr>
            <w:tcW w:w="90" w:type="dxa"/>
            <w:vAlign w:val="bottom"/>
          </w:tcPr>
          <w:p w14:paraId="47EC7516" w14:textId="77777777" w:rsidR="00C16F7D" w:rsidRPr="004517A7" w:rsidRDefault="00C16F7D" w:rsidP="00BB4D7D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54A854" w14:textId="4265C55A" w:rsidR="00C16F7D" w:rsidRPr="004517A7" w:rsidRDefault="00C16F7D" w:rsidP="00BB4D7D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B23D48" w:rsidRPr="004517A7" w14:paraId="7EBB6C24" w14:textId="77777777" w:rsidTr="0072672F">
        <w:trPr>
          <w:trHeight w:val="234"/>
        </w:trPr>
        <w:tc>
          <w:tcPr>
            <w:tcW w:w="2880" w:type="dxa"/>
          </w:tcPr>
          <w:p w14:paraId="3B83137D" w14:textId="77777777" w:rsidR="00B23D48" w:rsidRPr="004517A7" w:rsidRDefault="00B23D48" w:rsidP="00B23D48">
            <w:pPr>
              <w:ind w:left="162" w:right="-36" w:hanging="162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รวมเงินลงทุนในบริษัทย่อย</w:t>
            </w:r>
          </w:p>
        </w:tc>
        <w:tc>
          <w:tcPr>
            <w:tcW w:w="90" w:type="dxa"/>
          </w:tcPr>
          <w:p w14:paraId="2E8F7582" w14:textId="77777777" w:rsidR="00B23D48" w:rsidRPr="004517A7" w:rsidRDefault="00B23D48" w:rsidP="00B23D48">
            <w:pPr>
              <w:tabs>
                <w:tab w:val="decimal" w:pos="882"/>
              </w:tabs>
              <w:ind w:right="33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09BC08F" w14:textId="77777777" w:rsidR="00B23D48" w:rsidRPr="004517A7" w:rsidRDefault="00B23D48" w:rsidP="00B23D48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023720F8" w14:textId="77777777" w:rsidR="00B23D48" w:rsidRPr="004517A7" w:rsidRDefault="00B23D48" w:rsidP="00B23D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7F8769B" w14:textId="77777777" w:rsidR="00B23D48" w:rsidRPr="004517A7" w:rsidRDefault="00B23D48" w:rsidP="00B23D48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31EAC7BE" w14:textId="77777777" w:rsidR="00B23D48" w:rsidRPr="004517A7" w:rsidRDefault="00B23D48" w:rsidP="00B23D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FD8DAE" w14:textId="77777777" w:rsidR="00B23D48" w:rsidRPr="004517A7" w:rsidRDefault="00B23D48" w:rsidP="00B23D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183114E5" w14:textId="77777777" w:rsidR="00B23D48" w:rsidRPr="004517A7" w:rsidRDefault="00B23D48" w:rsidP="00B23D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FB5003" w14:textId="77777777" w:rsidR="00B23D48" w:rsidRPr="004517A7" w:rsidRDefault="00B23D48" w:rsidP="00B23D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1D394D1F" w14:textId="77777777" w:rsidR="00B23D48" w:rsidRPr="004517A7" w:rsidRDefault="00B23D48" w:rsidP="00B23D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A50636C" w14:textId="3B23077A" w:rsidR="00B23D48" w:rsidRPr="004517A7" w:rsidRDefault="00C16F7D" w:rsidP="00B23D48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2,055,889</w:t>
            </w:r>
          </w:p>
        </w:tc>
        <w:tc>
          <w:tcPr>
            <w:tcW w:w="90" w:type="dxa"/>
          </w:tcPr>
          <w:p w14:paraId="3902F2D0" w14:textId="77777777" w:rsidR="00B23D48" w:rsidRPr="004517A7" w:rsidRDefault="00B23D48" w:rsidP="00B23D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129E177" w14:textId="5B442C3F" w:rsidR="00B23D48" w:rsidRPr="004517A7" w:rsidRDefault="00B23D48" w:rsidP="00B23D48">
            <w:pPr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945,0</w:t>
            </w:r>
            <w:r w:rsidRPr="004517A7">
              <w:rPr>
                <w:rFonts w:ascii="Angsana New" w:hAnsi="Angsana New"/>
                <w:sz w:val="28"/>
              </w:rPr>
              <w:t>70</w:t>
            </w:r>
          </w:p>
        </w:tc>
      </w:tr>
      <w:tr w:rsidR="00B23D48" w:rsidRPr="004517A7" w14:paraId="01F94450" w14:textId="77777777" w:rsidTr="0072672F">
        <w:tc>
          <w:tcPr>
            <w:tcW w:w="2880" w:type="dxa"/>
          </w:tcPr>
          <w:p w14:paraId="7730A014" w14:textId="3BC5DE04" w:rsidR="00B23D48" w:rsidRPr="004517A7" w:rsidRDefault="00B23D48" w:rsidP="00B23D48">
            <w:pPr>
              <w:ind w:left="342" w:right="-36" w:hanging="342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="00544BAA" w:rsidRPr="004517A7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</w:t>
            </w:r>
            <w:r w:rsidR="00544BAA" w:rsidRPr="004517A7">
              <w:rPr>
                <w:rFonts w:asciiTheme="majorBidi" w:hAnsiTheme="majorBidi" w:cstheme="majorBidi" w:hint="cs"/>
                <w:sz w:val="28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1F7A1AF9" w14:textId="77777777" w:rsidR="00B23D48" w:rsidRPr="004517A7" w:rsidRDefault="00B23D48" w:rsidP="00B23D48">
            <w:pPr>
              <w:tabs>
                <w:tab w:val="decimal" w:pos="882"/>
              </w:tabs>
              <w:ind w:right="33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69981A" w14:textId="77777777" w:rsidR="00B23D48" w:rsidRPr="004517A7" w:rsidRDefault="00B23D48" w:rsidP="00B23D48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2FFCE886" w14:textId="77777777" w:rsidR="00B23D48" w:rsidRPr="004517A7" w:rsidRDefault="00B23D48" w:rsidP="00B23D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7136AC" w14:textId="77777777" w:rsidR="00B23D48" w:rsidRPr="004517A7" w:rsidRDefault="00B23D48" w:rsidP="00B23D48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564B1DBB" w14:textId="77777777" w:rsidR="00B23D48" w:rsidRPr="004517A7" w:rsidRDefault="00B23D48" w:rsidP="00B23D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C06015" w14:textId="77777777" w:rsidR="00B23D48" w:rsidRPr="004517A7" w:rsidRDefault="00B23D48" w:rsidP="00B23D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6132D49A" w14:textId="77777777" w:rsidR="00B23D48" w:rsidRPr="004517A7" w:rsidRDefault="00B23D48" w:rsidP="00B23D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130304" w14:textId="77777777" w:rsidR="00B23D48" w:rsidRPr="004517A7" w:rsidRDefault="00B23D48" w:rsidP="00B23D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52679FF2" w14:textId="77777777" w:rsidR="00B23D48" w:rsidRPr="004517A7" w:rsidRDefault="00B23D48" w:rsidP="00B23D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C6FEB8A" w14:textId="5B91FE60" w:rsidR="00B23D48" w:rsidRPr="004517A7" w:rsidRDefault="00C16F7D" w:rsidP="00B23D48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(198,583)</w:t>
            </w:r>
          </w:p>
        </w:tc>
        <w:tc>
          <w:tcPr>
            <w:tcW w:w="90" w:type="dxa"/>
          </w:tcPr>
          <w:p w14:paraId="1CAC0B2A" w14:textId="77777777" w:rsidR="00B23D48" w:rsidRPr="004517A7" w:rsidRDefault="00B23D48" w:rsidP="00B23D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F3511D1" w14:textId="144B47B5" w:rsidR="00B23D48" w:rsidRPr="004517A7" w:rsidRDefault="00B23D48" w:rsidP="00B23D48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/>
                <w:sz w:val="28"/>
              </w:rPr>
              <w:t>211,910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B23D48" w:rsidRPr="004517A7" w14:paraId="5603B926" w14:textId="77777777" w:rsidTr="0072672F">
        <w:trPr>
          <w:trHeight w:val="234"/>
        </w:trPr>
        <w:tc>
          <w:tcPr>
            <w:tcW w:w="2880" w:type="dxa"/>
          </w:tcPr>
          <w:p w14:paraId="52BE6C2E" w14:textId="77777777" w:rsidR="00B23D48" w:rsidRPr="004517A7" w:rsidRDefault="00B23D48" w:rsidP="00B23D48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เงินลงทุนในบริษัทย่อย - สุทธิ</w:t>
            </w:r>
          </w:p>
        </w:tc>
        <w:tc>
          <w:tcPr>
            <w:tcW w:w="90" w:type="dxa"/>
          </w:tcPr>
          <w:p w14:paraId="6E49069D" w14:textId="77777777" w:rsidR="00B23D48" w:rsidRPr="004517A7" w:rsidRDefault="00B23D48" w:rsidP="00B23D48">
            <w:pPr>
              <w:tabs>
                <w:tab w:val="decimal" w:pos="702"/>
              </w:tabs>
              <w:ind w:left="-101" w:right="33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8FA715" w14:textId="77777777" w:rsidR="00B23D48" w:rsidRPr="004517A7" w:rsidRDefault="00B23D48" w:rsidP="00B23D48">
            <w:pPr>
              <w:tabs>
                <w:tab w:val="decimal" w:pos="702"/>
              </w:tabs>
              <w:ind w:left="-101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5C096F6C" w14:textId="77777777" w:rsidR="00B23D48" w:rsidRPr="004517A7" w:rsidRDefault="00B23D48" w:rsidP="00B23D48">
            <w:pPr>
              <w:tabs>
                <w:tab w:val="decimal" w:pos="702"/>
              </w:tabs>
              <w:ind w:left="-101"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04752D" w14:textId="77777777" w:rsidR="00B23D48" w:rsidRPr="004517A7" w:rsidRDefault="00B23D48" w:rsidP="00B23D48">
            <w:pPr>
              <w:tabs>
                <w:tab w:val="decimal" w:pos="702"/>
              </w:tabs>
              <w:ind w:left="-101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53102241" w14:textId="77777777" w:rsidR="00B23D48" w:rsidRPr="004517A7" w:rsidRDefault="00B23D48" w:rsidP="00B23D48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FEE876" w14:textId="77777777" w:rsidR="00B23D48" w:rsidRPr="004517A7" w:rsidRDefault="00B23D48" w:rsidP="00B23D48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A28D055" w14:textId="77777777" w:rsidR="00B23D48" w:rsidRPr="004517A7" w:rsidRDefault="00B23D48" w:rsidP="00B23D48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CD2213" w14:textId="77777777" w:rsidR="00B23D48" w:rsidRPr="004517A7" w:rsidRDefault="00B23D48" w:rsidP="00B23D48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AA0FA89" w14:textId="77777777" w:rsidR="00B23D48" w:rsidRPr="004517A7" w:rsidRDefault="00B23D48" w:rsidP="00B23D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B82620" w14:textId="6DB849C0" w:rsidR="00B23D48" w:rsidRPr="004517A7" w:rsidRDefault="00C16F7D" w:rsidP="00B23D48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1,857,306</w:t>
            </w:r>
          </w:p>
        </w:tc>
        <w:tc>
          <w:tcPr>
            <w:tcW w:w="90" w:type="dxa"/>
          </w:tcPr>
          <w:p w14:paraId="5F9B509F" w14:textId="77777777" w:rsidR="00B23D48" w:rsidRPr="004517A7" w:rsidRDefault="00B23D48" w:rsidP="00B23D48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70CA09" w14:textId="5FE8F223" w:rsidR="00B23D48" w:rsidRPr="004517A7" w:rsidRDefault="00B23D48" w:rsidP="00B23D48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733,160</w:t>
            </w:r>
          </w:p>
        </w:tc>
      </w:tr>
    </w:tbl>
    <w:p w14:paraId="34CDB73D" w14:textId="4ADEAFBC" w:rsidR="006C1CFE" w:rsidRPr="004517A7" w:rsidRDefault="006C1CFE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2"/>
          <w:sz w:val="20"/>
          <w:szCs w:val="20"/>
        </w:rPr>
      </w:pPr>
    </w:p>
    <w:p w14:paraId="459DD968" w14:textId="4FA5B3DF" w:rsidR="00D66984" w:rsidRPr="004517A7" w:rsidRDefault="00EC57B2" w:rsidP="00D66984">
      <w:pPr>
        <w:spacing w:before="120" w:after="12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</w:rPr>
        <w:t>1</w:t>
      </w:r>
      <w:r w:rsidR="0010270A" w:rsidRPr="004517A7">
        <w:rPr>
          <w:rFonts w:ascii="Angsana New" w:hAnsi="Angsana New"/>
          <w:color w:val="000000"/>
          <w:spacing w:val="-2"/>
          <w:sz w:val="28"/>
        </w:rPr>
        <w:t>4</w:t>
      </w:r>
      <w:r w:rsidR="00CC70CD" w:rsidRPr="004517A7">
        <w:rPr>
          <w:rFonts w:ascii="Angsana New" w:hAnsi="Angsana New"/>
          <w:color w:val="000000"/>
          <w:spacing w:val="-2"/>
          <w:sz w:val="28"/>
        </w:rPr>
        <w:t>.</w:t>
      </w:r>
      <w:r w:rsidRPr="004517A7">
        <w:rPr>
          <w:rFonts w:ascii="Angsana New" w:hAnsi="Angsana New" w:hint="cs"/>
          <w:color w:val="000000"/>
          <w:spacing w:val="-2"/>
          <w:sz w:val="28"/>
        </w:rPr>
        <w:t>2</w:t>
      </w:r>
      <w:r w:rsidR="00D66984" w:rsidRPr="004517A7">
        <w:rPr>
          <w:rFonts w:ascii="Angsana New" w:hAnsi="Angsana New"/>
          <w:color w:val="000000"/>
          <w:spacing w:val="-2"/>
          <w:sz w:val="28"/>
        </w:rPr>
        <w:t xml:space="preserve"> </w:t>
      </w:r>
      <w:r w:rsidR="00D66984" w:rsidRPr="004517A7">
        <w:rPr>
          <w:rFonts w:ascii="Angsana New" w:hAnsi="Angsana New" w:hint="cs"/>
          <w:color w:val="000000"/>
          <w:spacing w:val="-2"/>
          <w:sz w:val="28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855"/>
        <w:gridCol w:w="819"/>
        <w:gridCol w:w="936"/>
        <w:gridCol w:w="919"/>
        <w:gridCol w:w="881"/>
        <w:gridCol w:w="828"/>
      </w:tblGrid>
      <w:tr w:rsidR="00D66984" w:rsidRPr="004517A7" w14:paraId="48649EEC" w14:textId="77777777" w:rsidTr="00B23D48">
        <w:tc>
          <w:tcPr>
            <w:tcW w:w="9378" w:type="dxa"/>
            <w:gridSpan w:val="7"/>
            <w:tcBorders>
              <w:left w:val="nil"/>
              <w:bottom w:val="nil"/>
              <w:right w:val="nil"/>
            </w:tcBorders>
            <w:vAlign w:val="bottom"/>
          </w:tcPr>
          <w:p w14:paraId="53AA53FB" w14:textId="77777777" w:rsidR="00D66984" w:rsidRPr="004517A7" w:rsidRDefault="00D66984" w:rsidP="000D313F">
            <w:pPr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4517A7">
              <w:rPr>
                <w:rFonts w:ascii="Angsana New" w:eastAsia="Times New Roman" w:hAnsi="Angsana New" w:hint="cs"/>
                <w:sz w:val="28"/>
              </w:rPr>
              <w:t>(</w:t>
            </w:r>
            <w:r w:rsidRPr="004517A7">
              <w:rPr>
                <w:rFonts w:ascii="Angsana New" w:eastAsia="Times New Roman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eastAsia="Times New Roman" w:hAnsi="Angsana New" w:hint="cs"/>
                <w:sz w:val="28"/>
              </w:rPr>
              <w:t xml:space="preserve">: </w:t>
            </w:r>
            <w:r w:rsidRPr="004517A7">
              <w:rPr>
                <w:rFonts w:ascii="Angsana New" w:eastAsia="Times New Roman" w:hAnsi="Angsana New" w:hint="cs"/>
                <w:sz w:val="28"/>
                <w:cs/>
              </w:rPr>
              <w:t>ล้านบาท)</w:t>
            </w:r>
          </w:p>
        </w:tc>
      </w:tr>
      <w:tr w:rsidR="00D66984" w:rsidRPr="004517A7" w14:paraId="2917FBC6" w14:textId="77777777" w:rsidTr="00AE0163">
        <w:tc>
          <w:tcPr>
            <w:tcW w:w="41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319C4C" w14:textId="77777777" w:rsidR="00D66984" w:rsidRPr="004517A7" w:rsidRDefault="00D66984" w:rsidP="000D313F">
            <w:pPr>
              <w:jc w:val="center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4517A7">
              <w:rPr>
                <w:rFonts w:ascii="Angsana New" w:eastAsia="Times New Roman" w:hAnsi="Angsana New" w:hint="cs"/>
                <w:spacing w:val="-4"/>
                <w:sz w:val="28"/>
                <w:cs/>
              </w:rPr>
              <w:t>บริษัท</w:t>
            </w:r>
          </w:p>
        </w:tc>
        <w:tc>
          <w:tcPr>
            <w:tcW w:w="167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957D406" w14:textId="1BB48549" w:rsidR="00D66984" w:rsidRPr="004517A7" w:rsidRDefault="00D66984" w:rsidP="00F56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4517A7">
              <w:rPr>
                <w:rFonts w:ascii="Angsana New" w:eastAsia="Times New Roman" w:hAnsi="Angsana New" w:hint="cs"/>
                <w:spacing w:val="-4"/>
                <w:sz w:val="28"/>
                <w:cs/>
              </w:rPr>
              <w:t>สัดส่วนที่ถือ</w:t>
            </w:r>
            <w:r w:rsidR="00F56422" w:rsidRPr="004517A7">
              <w:rPr>
                <w:rFonts w:ascii="Angsana New" w:eastAsia="Times New Roman" w:hAnsi="Angsana New"/>
                <w:spacing w:val="-4"/>
                <w:sz w:val="28"/>
              </w:rPr>
              <w:t xml:space="preserve">    </w:t>
            </w:r>
            <w:r w:rsidRPr="004517A7">
              <w:rPr>
                <w:rFonts w:ascii="Angsana New" w:eastAsia="Times New Roman" w:hAnsi="Angsana New" w:hint="cs"/>
                <w:spacing w:val="-4"/>
                <w:sz w:val="28"/>
                <w:cs/>
              </w:rPr>
              <w:t>โดยส่วนได้เสียที่</w:t>
            </w:r>
            <w:r w:rsidR="00F56422" w:rsidRPr="004517A7">
              <w:rPr>
                <w:rFonts w:ascii="Angsana New" w:eastAsia="Times New Roman" w:hAnsi="Angsana New"/>
                <w:spacing w:val="-4"/>
                <w:sz w:val="28"/>
              </w:rPr>
              <w:t xml:space="preserve"> </w:t>
            </w:r>
            <w:r w:rsidRPr="004517A7">
              <w:rPr>
                <w:rFonts w:ascii="Angsana New" w:eastAsia="Times New Roman" w:hAnsi="Angsana New" w:hint="cs"/>
                <w:spacing w:val="-4"/>
                <w:sz w:val="28"/>
                <w:cs/>
              </w:rPr>
              <w:t>ไม่มีอำนาจควบคุม</w:t>
            </w:r>
          </w:p>
        </w:tc>
        <w:tc>
          <w:tcPr>
            <w:tcW w:w="185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96DCB70" w14:textId="267D39E0" w:rsidR="00D66984" w:rsidRPr="004517A7" w:rsidRDefault="00D66984" w:rsidP="000D313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4517A7">
              <w:rPr>
                <w:rFonts w:ascii="Angsana New" w:eastAsia="Times New Roman" w:hAnsi="Angsana New" w:hint="cs"/>
                <w:spacing w:val="-4"/>
                <w:sz w:val="28"/>
                <w:cs/>
              </w:rPr>
              <w:t>ส่วนได้เสียที่</w:t>
            </w:r>
            <w:r w:rsidR="00C64F08" w:rsidRPr="004517A7">
              <w:rPr>
                <w:rFonts w:ascii="Angsana New" w:eastAsia="Times New Roman" w:hAnsi="Angsana New"/>
                <w:spacing w:val="-4"/>
                <w:sz w:val="28"/>
              </w:rPr>
              <w:t xml:space="preserve">        </w:t>
            </w:r>
            <w:r w:rsidRPr="004517A7">
              <w:rPr>
                <w:rFonts w:ascii="Angsana New" w:eastAsia="Times New Roman" w:hAnsi="Angsana New" w:hint="cs"/>
                <w:spacing w:val="-4"/>
                <w:sz w:val="28"/>
                <w:cs/>
              </w:rPr>
              <w:t>ไม่มีอำนาจควบคุม</w:t>
            </w:r>
            <w:r w:rsidR="00C64F08" w:rsidRPr="004517A7">
              <w:rPr>
                <w:rFonts w:ascii="Angsana New" w:eastAsia="Times New Roman" w:hAnsi="Angsana New"/>
                <w:spacing w:val="-4"/>
                <w:sz w:val="28"/>
              </w:rPr>
              <w:t xml:space="preserve">   </w:t>
            </w:r>
            <w:r w:rsidRPr="004517A7">
              <w:rPr>
                <w:rFonts w:ascii="Angsana New" w:eastAsia="Times New Roman" w:hAnsi="Angsana New" w:hint="cs"/>
                <w:spacing w:val="-4"/>
                <w:sz w:val="28"/>
                <w:cs/>
              </w:rPr>
              <w:t>ในบริษัทย่อยสะสม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4B118F9" w14:textId="2E40FEAB" w:rsidR="00D66984" w:rsidRPr="004517A7" w:rsidRDefault="00D66984" w:rsidP="00C64F0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4517A7">
              <w:rPr>
                <w:rFonts w:ascii="Angsana New" w:eastAsia="Times New Roman" w:hAnsi="Angsana New" w:hint="cs"/>
                <w:spacing w:val="-4"/>
                <w:sz w:val="28"/>
                <w:cs/>
              </w:rPr>
              <w:t>กำไรที่แบ่งให้กับส่วนได้เสียที่</w:t>
            </w:r>
            <w:r w:rsidR="00C64F08" w:rsidRPr="004517A7">
              <w:rPr>
                <w:rFonts w:ascii="Angsana New" w:eastAsia="Times New Roman" w:hAnsi="Angsana New"/>
                <w:spacing w:val="-4"/>
                <w:sz w:val="28"/>
              </w:rPr>
              <w:t xml:space="preserve">      </w:t>
            </w:r>
            <w:r w:rsidRPr="004517A7">
              <w:rPr>
                <w:rFonts w:ascii="Angsana New" w:eastAsia="Times New Roman" w:hAnsi="Angsana New" w:hint="cs"/>
                <w:spacing w:val="-4"/>
                <w:sz w:val="28"/>
                <w:cs/>
              </w:rPr>
              <w:t>ไม่มีอำนาจควบคุม</w:t>
            </w:r>
            <w:r w:rsidR="00C64F08" w:rsidRPr="004517A7">
              <w:rPr>
                <w:rFonts w:ascii="Angsana New" w:eastAsia="Times New Roman" w:hAnsi="Angsana New"/>
                <w:spacing w:val="-4"/>
                <w:sz w:val="28"/>
              </w:rPr>
              <w:t xml:space="preserve">    </w:t>
            </w:r>
            <w:r w:rsidRPr="004517A7">
              <w:rPr>
                <w:rFonts w:ascii="Angsana New" w:eastAsia="Times New Roman" w:hAnsi="Angsana New" w:hint="cs"/>
                <w:spacing w:val="-4"/>
                <w:sz w:val="28"/>
                <w:cs/>
              </w:rPr>
              <w:t>ในบริษัทย่อยในระหว่างปี</w:t>
            </w:r>
          </w:p>
        </w:tc>
      </w:tr>
      <w:tr w:rsidR="00B23D48" w:rsidRPr="004517A7" w14:paraId="28CD697C" w14:textId="77777777" w:rsidTr="00D73B18"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22A350" w14:textId="77777777" w:rsidR="00B23D48" w:rsidRPr="004517A7" w:rsidRDefault="00B23D48" w:rsidP="00B23D48">
            <w:pPr>
              <w:jc w:val="center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FF960" w14:textId="5CEC3682" w:rsidR="00B23D48" w:rsidRPr="004517A7" w:rsidRDefault="00B23D48" w:rsidP="00B23D4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4"/>
                <w:sz w:val="28"/>
              </w:rPr>
            </w:pPr>
            <w:r w:rsidRPr="004517A7">
              <w:rPr>
                <w:rFonts w:ascii="Angsana New" w:eastAsia="Times New Roman" w:hAnsi="Angsana New" w:hint="cs"/>
                <w:spacing w:val="-4"/>
                <w:sz w:val="28"/>
              </w:rPr>
              <w:t>256</w:t>
            </w:r>
            <w:r w:rsidRPr="004517A7">
              <w:rPr>
                <w:rFonts w:ascii="Angsana New" w:eastAsia="Times New Roman" w:hAnsi="Angsana New"/>
                <w:spacing w:val="-4"/>
                <w:sz w:val="28"/>
              </w:rPr>
              <w:t>4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E8C06" w14:textId="691C1E2D" w:rsidR="00B23D48" w:rsidRPr="004517A7" w:rsidRDefault="00B23D48" w:rsidP="00B23D4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4"/>
                <w:sz w:val="28"/>
              </w:rPr>
            </w:pPr>
            <w:r w:rsidRPr="004517A7">
              <w:rPr>
                <w:rFonts w:ascii="Angsana New" w:eastAsia="Times New Roman" w:hAnsi="Angsana New" w:hint="cs"/>
                <w:spacing w:val="-4"/>
                <w:sz w:val="28"/>
              </w:rPr>
              <w:t>256</w:t>
            </w:r>
            <w:r w:rsidRPr="004517A7">
              <w:rPr>
                <w:rFonts w:ascii="Angsana New" w:eastAsia="Times New Roman" w:hAnsi="Angsana New"/>
                <w:spacing w:val="-4"/>
                <w:sz w:val="28"/>
              </w:rPr>
              <w:t>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EAC35" w14:textId="03AD8585" w:rsidR="00B23D48" w:rsidRPr="004517A7" w:rsidRDefault="00B23D48" w:rsidP="00B23D4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4"/>
                <w:sz w:val="28"/>
              </w:rPr>
            </w:pPr>
            <w:r w:rsidRPr="004517A7">
              <w:rPr>
                <w:rFonts w:ascii="Angsana New" w:eastAsia="Times New Roman" w:hAnsi="Angsana New" w:hint="cs"/>
                <w:spacing w:val="-4"/>
                <w:sz w:val="28"/>
              </w:rPr>
              <w:t>256</w:t>
            </w:r>
            <w:r w:rsidRPr="004517A7">
              <w:rPr>
                <w:rFonts w:ascii="Angsana New" w:eastAsia="Times New Roman" w:hAnsi="Angsana New"/>
                <w:spacing w:val="-4"/>
                <w:sz w:val="28"/>
              </w:rPr>
              <w:t>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1218E" w14:textId="06F86BD2" w:rsidR="00B23D48" w:rsidRPr="004517A7" w:rsidRDefault="00B23D48" w:rsidP="00B23D4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4"/>
                <w:sz w:val="28"/>
              </w:rPr>
            </w:pPr>
            <w:r w:rsidRPr="004517A7">
              <w:rPr>
                <w:rFonts w:ascii="Angsana New" w:eastAsia="Times New Roman" w:hAnsi="Angsana New" w:hint="cs"/>
                <w:spacing w:val="-4"/>
                <w:sz w:val="28"/>
              </w:rPr>
              <w:t>256</w:t>
            </w:r>
            <w:r w:rsidRPr="004517A7">
              <w:rPr>
                <w:rFonts w:ascii="Angsana New" w:eastAsia="Times New Roman" w:hAnsi="Angsana New"/>
                <w:spacing w:val="-4"/>
                <w:sz w:val="28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1162F" w14:textId="6A7DC143" w:rsidR="00B23D48" w:rsidRPr="004517A7" w:rsidRDefault="00B23D48" w:rsidP="00B23D4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4"/>
                <w:sz w:val="28"/>
              </w:rPr>
            </w:pPr>
            <w:r w:rsidRPr="004517A7">
              <w:rPr>
                <w:rFonts w:ascii="Angsana New" w:eastAsia="Times New Roman" w:hAnsi="Angsana New" w:hint="cs"/>
                <w:spacing w:val="-4"/>
                <w:sz w:val="28"/>
              </w:rPr>
              <w:t>256</w:t>
            </w:r>
            <w:r w:rsidRPr="004517A7">
              <w:rPr>
                <w:rFonts w:ascii="Angsana New" w:eastAsia="Times New Roman" w:hAnsi="Angsana New"/>
                <w:spacing w:val="-4"/>
                <w:sz w:val="28"/>
              </w:rPr>
              <w:t>4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CDB7F" w14:textId="4E1994FE" w:rsidR="00B23D48" w:rsidRPr="004517A7" w:rsidRDefault="00B23D48" w:rsidP="00B23D4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4"/>
                <w:sz w:val="28"/>
              </w:rPr>
            </w:pPr>
            <w:r w:rsidRPr="004517A7">
              <w:rPr>
                <w:rFonts w:ascii="Angsana New" w:eastAsia="Times New Roman" w:hAnsi="Angsana New" w:hint="cs"/>
                <w:spacing w:val="-4"/>
                <w:sz w:val="28"/>
              </w:rPr>
              <w:t>256</w:t>
            </w:r>
            <w:r w:rsidRPr="004517A7">
              <w:rPr>
                <w:rFonts w:ascii="Angsana New" w:eastAsia="Times New Roman" w:hAnsi="Angsana New"/>
                <w:spacing w:val="-4"/>
                <w:sz w:val="28"/>
              </w:rPr>
              <w:t>3</w:t>
            </w:r>
          </w:p>
        </w:tc>
      </w:tr>
      <w:tr w:rsidR="00D73B18" w:rsidRPr="004517A7" w14:paraId="146FB484" w14:textId="77777777" w:rsidTr="00D73B1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F9E0097" w14:textId="382C5F6A" w:rsidR="00D73B18" w:rsidRPr="004517A7" w:rsidRDefault="00D73B18" w:rsidP="00D73B18">
            <w:pPr>
              <w:ind w:left="162" w:right="-108" w:hanging="276"/>
              <w:rPr>
                <w:rFonts w:ascii="Angsana New" w:eastAsia="Times New Roman" w:hAnsi="Angsana New"/>
                <w:i/>
                <w:iCs/>
                <w:sz w:val="28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B898303" w14:textId="3B24E7B2" w:rsidR="00D73B18" w:rsidRPr="004517A7" w:rsidRDefault="00D73B18" w:rsidP="00D73B1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 w:hint="cs"/>
                <w:sz w:val="28"/>
                <w:cs/>
              </w:rPr>
              <w:t>ร้อยละ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5573E1FB" w14:textId="11D96C56" w:rsidR="00D73B18" w:rsidRPr="004517A7" w:rsidRDefault="00D73B18" w:rsidP="00D73B1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 w:hint="cs"/>
                <w:sz w:val="28"/>
                <w:cs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9B1367E" w14:textId="77777777" w:rsidR="00D73B18" w:rsidRPr="004517A7" w:rsidRDefault="00D73B18" w:rsidP="00D73B1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7E847795" w14:textId="77777777" w:rsidR="00D73B18" w:rsidRPr="004517A7" w:rsidRDefault="00D73B18" w:rsidP="00D73B1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</w:tcPr>
          <w:p w14:paraId="3AEC79FA" w14:textId="77777777" w:rsidR="00D73B18" w:rsidRPr="004517A7" w:rsidRDefault="00D73B18" w:rsidP="00D73B1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1D104690" w14:textId="77777777" w:rsidR="00D73B18" w:rsidRPr="004517A7" w:rsidRDefault="00D73B18" w:rsidP="00D73B1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</w:tr>
      <w:tr w:rsidR="00D73B18" w:rsidRPr="004517A7" w14:paraId="7CC67124" w14:textId="77777777" w:rsidTr="00D73B1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CDC72D2" w14:textId="48EAC30F" w:rsidR="00D73B18" w:rsidRPr="004517A7" w:rsidRDefault="00D73B18" w:rsidP="00D73B18">
            <w:pPr>
              <w:ind w:left="162" w:right="-108" w:hanging="276"/>
              <w:rPr>
                <w:rFonts w:ascii="Angsana New" w:eastAsia="Times New Roman" w:hAnsi="Angsana New"/>
                <w:i/>
                <w:iCs/>
                <w:sz w:val="28"/>
                <w:cs/>
              </w:rPr>
            </w:pPr>
            <w:r w:rsidRPr="004517A7">
              <w:rPr>
                <w:rFonts w:ascii="Angsana New" w:eastAsia="Times New Roman" w:hAnsi="Angsana New" w:hint="cs"/>
                <w:i/>
                <w:iCs/>
                <w:sz w:val="28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02DA62E" w14:textId="77777777" w:rsidR="00D73B18" w:rsidRPr="004517A7" w:rsidRDefault="00D73B18" w:rsidP="00D73B1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724CD58D" w14:textId="77777777" w:rsidR="00D73B18" w:rsidRPr="004517A7" w:rsidRDefault="00D73B18" w:rsidP="00D73B1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8A96DD3" w14:textId="77777777" w:rsidR="00D73B18" w:rsidRPr="004517A7" w:rsidRDefault="00D73B18" w:rsidP="00D73B1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66E6F338" w14:textId="77777777" w:rsidR="00D73B18" w:rsidRPr="004517A7" w:rsidRDefault="00D73B18" w:rsidP="00D73B1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</w:tcPr>
          <w:p w14:paraId="450D94B1" w14:textId="77777777" w:rsidR="00D73B18" w:rsidRPr="004517A7" w:rsidRDefault="00D73B18" w:rsidP="00D73B1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350E32FA" w14:textId="77777777" w:rsidR="00D73B18" w:rsidRPr="004517A7" w:rsidRDefault="00D73B18" w:rsidP="00D73B1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</w:tr>
      <w:tr w:rsidR="00D73B18" w:rsidRPr="004517A7" w14:paraId="14BD45E7" w14:textId="77777777" w:rsidTr="00D73B1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C6CFA41" w14:textId="77777777" w:rsidR="00D73B18" w:rsidRPr="004517A7" w:rsidRDefault="00D73B18" w:rsidP="00D73B18">
            <w:pPr>
              <w:ind w:left="162" w:right="-108" w:hanging="6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 w:hint="cs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96256" w14:textId="4FFCB78C" w:rsidR="00D73B18" w:rsidRPr="004517A7" w:rsidRDefault="00D73B18" w:rsidP="00D73B18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4517A7">
              <w:rPr>
                <w:rFonts w:ascii="Angsana New" w:eastAsia="Times New Roman" w:hAnsi="Angsana New" w:hint="cs"/>
                <w:sz w:val="28"/>
                <w:cs/>
              </w:rPr>
              <w:t>49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E451A" w14:textId="3131C786" w:rsidR="00D73B18" w:rsidRPr="004517A7" w:rsidRDefault="00D73B18" w:rsidP="00D73B18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4517A7">
              <w:rPr>
                <w:rFonts w:ascii="Angsana New" w:eastAsia="Times New Roman" w:hAnsi="Angsana New" w:hint="cs"/>
                <w:sz w:val="28"/>
              </w:rPr>
              <w:t>49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DB156" w14:textId="62DE184A" w:rsidR="00D73B18" w:rsidRPr="004517A7" w:rsidRDefault="00D73B18" w:rsidP="00D73B18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47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9279A" w14:textId="1E93A673" w:rsidR="00D73B18" w:rsidRPr="004517A7" w:rsidRDefault="00D73B18" w:rsidP="00D73B18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51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12659" w14:textId="0DD45137" w:rsidR="00D73B18" w:rsidRPr="004517A7" w:rsidRDefault="00D73B18" w:rsidP="00D73B18">
            <w:pPr>
              <w:tabs>
                <w:tab w:val="decimal" w:pos="521"/>
              </w:tabs>
              <w:ind w:right="-13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(4)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8F149" w14:textId="74D14BAF" w:rsidR="00D73B18" w:rsidRPr="004517A7" w:rsidRDefault="00D73B18" w:rsidP="00D73B18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5</w:t>
            </w:r>
          </w:p>
        </w:tc>
      </w:tr>
      <w:tr w:rsidR="00D73B18" w:rsidRPr="004517A7" w14:paraId="107E26A4" w14:textId="77777777" w:rsidTr="00D73B1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B0529A6" w14:textId="6F931C10" w:rsidR="00D73B18" w:rsidRPr="004517A7" w:rsidRDefault="00D73B18" w:rsidP="00D73B18">
            <w:pPr>
              <w:ind w:left="162" w:right="-108" w:hanging="6"/>
              <w:rPr>
                <w:rFonts w:ascii="Angsana New" w:eastAsia="Times New Roman" w:hAnsi="Angsana New"/>
                <w:sz w:val="28"/>
                <w:cs/>
              </w:rPr>
            </w:pPr>
            <w:r w:rsidRPr="004517A7">
              <w:rPr>
                <w:rFonts w:ascii="Angsana New" w:eastAsia="Times New Roman" w:hAnsi="Angsana New" w:hint="cs"/>
                <w:sz w:val="28"/>
                <w:cs/>
              </w:rPr>
              <w:t>บริษัท โกลด์ ชอร์ส จำกัด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BBE9E" w14:textId="6467E398" w:rsidR="00D73B18" w:rsidRPr="004517A7" w:rsidRDefault="00D73B18" w:rsidP="00D73B18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4517A7">
              <w:rPr>
                <w:rFonts w:ascii="Angsana New" w:eastAsia="Times New Roman" w:hAnsi="Angsana New" w:hint="cs"/>
                <w:sz w:val="28"/>
                <w:cs/>
              </w:rPr>
              <w:t>31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6C69E0" w14:textId="0093397B" w:rsidR="00D73B18" w:rsidRPr="004517A7" w:rsidRDefault="00D73B18" w:rsidP="00D73B18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66BE0" w14:textId="58C9281F" w:rsidR="00D73B18" w:rsidRPr="004517A7" w:rsidRDefault="00D73B18" w:rsidP="00D73B18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598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053E5F" w14:textId="46696EA0" w:rsidR="00D73B18" w:rsidRPr="004517A7" w:rsidRDefault="00D73B18" w:rsidP="00D73B18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36C616" w14:textId="55C5DD72" w:rsidR="00D73B18" w:rsidRPr="004517A7" w:rsidRDefault="00D73B18" w:rsidP="00D73B18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4517A7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A1255" w14:textId="22CD38C8" w:rsidR="00D73B18" w:rsidRPr="004517A7" w:rsidRDefault="00D73B18" w:rsidP="00D73B18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</w:tr>
      <w:tr w:rsidR="00D73B18" w:rsidRPr="004517A7" w14:paraId="582BEACF" w14:textId="77777777" w:rsidTr="00D73B1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38AAF96" w14:textId="78174A1A" w:rsidR="00D73B18" w:rsidRPr="004517A7" w:rsidRDefault="00D73B18" w:rsidP="00D73B18">
            <w:pPr>
              <w:ind w:left="162" w:right="-108" w:hanging="276"/>
              <w:rPr>
                <w:rFonts w:ascii="Angsana New" w:eastAsia="Times New Roman" w:hAnsi="Angsana New"/>
                <w:i/>
                <w:iCs/>
                <w:sz w:val="28"/>
                <w:cs/>
              </w:rPr>
            </w:pPr>
            <w:r w:rsidRPr="004517A7">
              <w:rPr>
                <w:rFonts w:ascii="Angsana New" w:eastAsia="Times New Roman" w:hAnsi="Angsana New" w:hint="cs"/>
                <w:i/>
                <w:iCs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ED126" w14:textId="77777777" w:rsidR="00D73B18" w:rsidRPr="004517A7" w:rsidRDefault="00D73B18" w:rsidP="00D73B1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A9FD4" w14:textId="77777777" w:rsidR="00D73B18" w:rsidRPr="004517A7" w:rsidRDefault="00D73B18" w:rsidP="00D73B1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2801F" w14:textId="77777777" w:rsidR="00D73B18" w:rsidRPr="004517A7" w:rsidRDefault="00D73B18" w:rsidP="00D73B1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3A2C0F" w14:textId="77777777" w:rsidR="00D73B18" w:rsidRPr="004517A7" w:rsidRDefault="00D73B18" w:rsidP="00D73B1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vAlign w:val="center"/>
          </w:tcPr>
          <w:p w14:paraId="70B90C98" w14:textId="77777777" w:rsidR="00D73B18" w:rsidRPr="004517A7" w:rsidRDefault="00D73B18" w:rsidP="00D73B1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center"/>
          </w:tcPr>
          <w:p w14:paraId="0625188F" w14:textId="77777777" w:rsidR="00D73B18" w:rsidRPr="004517A7" w:rsidRDefault="00D73B18" w:rsidP="00D73B1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</w:tr>
      <w:tr w:rsidR="00D73B18" w:rsidRPr="004517A7" w14:paraId="3F27BB12" w14:textId="77777777" w:rsidTr="00D73B1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7DBDE45" w14:textId="77777777" w:rsidR="00D73B18" w:rsidRPr="004517A7" w:rsidRDefault="00D73B18" w:rsidP="00D73B18">
            <w:pPr>
              <w:ind w:left="162" w:right="-108" w:hanging="6"/>
              <w:rPr>
                <w:rFonts w:ascii="Angsana New" w:eastAsia="Times New Roman" w:hAnsi="Angsana New"/>
                <w:sz w:val="28"/>
                <w:cs/>
              </w:rPr>
            </w:pPr>
            <w:r w:rsidRPr="004517A7">
              <w:rPr>
                <w:rFonts w:ascii="Angsana New" w:eastAsia="Times New Roman" w:hAnsi="Angsana New" w:hint="cs"/>
                <w:sz w:val="28"/>
                <w:cs/>
              </w:rPr>
              <w:t xml:space="preserve">บริษัท พระแสงกรีน พาวเวอร์ จำกัด  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AB317" w14:textId="1B9B6CA7" w:rsidR="00D73B18" w:rsidRPr="004517A7" w:rsidRDefault="00D73B18" w:rsidP="00D73B18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45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551C6" w14:textId="32C1B11C" w:rsidR="00D73B18" w:rsidRPr="004517A7" w:rsidRDefault="00D73B18" w:rsidP="00D73B18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 w:hint="cs"/>
                <w:sz w:val="28"/>
              </w:rPr>
              <w:t>40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ED94B" w14:textId="120CB0C5" w:rsidR="00D73B18" w:rsidRPr="004517A7" w:rsidRDefault="00D73B18" w:rsidP="00D73B18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54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2ED36" w14:textId="489A625B" w:rsidR="00D73B18" w:rsidRPr="004517A7" w:rsidRDefault="00D73B18" w:rsidP="00D73B18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54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vAlign w:val="center"/>
          </w:tcPr>
          <w:p w14:paraId="4532F7B9" w14:textId="0BE6382E" w:rsidR="00D73B18" w:rsidRPr="004517A7" w:rsidRDefault="00D73B18" w:rsidP="00D73B18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center"/>
          </w:tcPr>
          <w:p w14:paraId="4F565C82" w14:textId="79FE19C8" w:rsidR="00D73B18" w:rsidRPr="004517A7" w:rsidRDefault="00D73B18" w:rsidP="00D73B18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1</w:t>
            </w:r>
          </w:p>
        </w:tc>
      </w:tr>
      <w:tr w:rsidR="00D73B18" w:rsidRPr="004517A7" w14:paraId="2BF78E4F" w14:textId="77777777" w:rsidTr="00D73B1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4507A3D" w14:textId="77777777" w:rsidR="00D73B18" w:rsidRPr="004517A7" w:rsidRDefault="00D73B18" w:rsidP="00D73B18">
            <w:pPr>
              <w:ind w:left="162" w:right="-108" w:hanging="6"/>
              <w:rPr>
                <w:rFonts w:ascii="Angsana New" w:eastAsia="Times New Roman" w:hAnsi="Angsana New"/>
                <w:sz w:val="28"/>
                <w:cs/>
              </w:rPr>
            </w:pPr>
            <w:r w:rsidRPr="004517A7">
              <w:rPr>
                <w:rFonts w:ascii="Angsana New" w:eastAsia="Times New Roman" w:hAnsi="Angsana New" w:hint="cs"/>
                <w:sz w:val="28"/>
                <w:cs/>
              </w:rPr>
              <w:t>บริษัท เอ็นเนอร์ยี รีโวลูชั่น จำกัด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E6A3A" w14:textId="00D3C4E6" w:rsidR="00D73B18" w:rsidRPr="004517A7" w:rsidRDefault="00D73B18" w:rsidP="00D73B18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62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DF468" w14:textId="2BF0B854" w:rsidR="00D73B18" w:rsidRPr="004517A7" w:rsidRDefault="00D73B18" w:rsidP="00D73B18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4517A7">
              <w:rPr>
                <w:rFonts w:ascii="Angsana New" w:eastAsia="Times New Roman" w:hAnsi="Angsana New" w:hint="cs"/>
                <w:sz w:val="28"/>
              </w:rPr>
              <w:t>62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6229B" w14:textId="32D9A69E" w:rsidR="00D73B18" w:rsidRPr="004517A7" w:rsidRDefault="00D73B18" w:rsidP="00D73B18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45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2A7291" w14:textId="32D2622B" w:rsidR="00D73B18" w:rsidRPr="004517A7" w:rsidRDefault="00D73B18" w:rsidP="00D73B18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33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A11D8" w14:textId="226E7CF2" w:rsidR="00D73B18" w:rsidRPr="004517A7" w:rsidRDefault="00D73B18" w:rsidP="00D73B18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(1)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B7E42" w14:textId="027DA420" w:rsidR="00D73B18" w:rsidRPr="004517A7" w:rsidRDefault="00D73B18" w:rsidP="00D73B18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(2)</w:t>
            </w:r>
          </w:p>
        </w:tc>
      </w:tr>
    </w:tbl>
    <w:p w14:paraId="531B287E" w14:textId="7E97D9A8" w:rsidR="00D66984" w:rsidRPr="004517A7" w:rsidRDefault="00D66984" w:rsidP="00F56422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lastRenderedPageBreak/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</w:p>
    <w:tbl>
      <w:tblPr>
        <w:tblW w:w="944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160"/>
        <w:gridCol w:w="727"/>
        <w:gridCol w:w="709"/>
        <w:gridCol w:w="724"/>
        <w:gridCol w:w="720"/>
        <w:gridCol w:w="709"/>
        <w:gridCol w:w="708"/>
        <w:gridCol w:w="743"/>
        <w:gridCol w:w="720"/>
        <w:gridCol w:w="708"/>
        <w:gridCol w:w="815"/>
      </w:tblGrid>
      <w:tr w:rsidR="00565427" w:rsidRPr="004517A7" w14:paraId="6163AE8F" w14:textId="2E503887" w:rsidTr="00D64B12">
        <w:trPr>
          <w:trHeight w:val="243"/>
        </w:trPr>
        <w:tc>
          <w:tcPr>
            <w:tcW w:w="3591" w:type="dxa"/>
            <w:gridSpan w:val="3"/>
            <w:shd w:val="clear" w:color="auto" w:fill="auto"/>
            <w:vAlign w:val="bottom"/>
          </w:tcPr>
          <w:p w14:paraId="3605CAFD" w14:textId="26624F8F" w:rsidR="00565427" w:rsidRPr="004517A7" w:rsidRDefault="00565427" w:rsidP="009561A4">
            <w:pP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</w:rPr>
              <w:t>สรุปรายการฐานะทางการเงิน</w:t>
            </w:r>
          </w:p>
        </w:tc>
        <w:tc>
          <w:tcPr>
            <w:tcW w:w="1444" w:type="dxa"/>
            <w:gridSpan w:val="2"/>
          </w:tcPr>
          <w:p w14:paraId="7C520F00" w14:textId="259E29E6" w:rsidR="00565427" w:rsidRPr="004517A7" w:rsidRDefault="00565427" w:rsidP="000D313F">
            <w:pPr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17491066" w14:textId="6D6950EA" w:rsidR="00565427" w:rsidRPr="004517A7" w:rsidRDefault="00565427" w:rsidP="000D313F">
            <w:pPr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6906CD47" w14:textId="77777777" w:rsidR="00565427" w:rsidRPr="004517A7" w:rsidRDefault="00565427" w:rsidP="000D313F">
            <w:pPr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23" w:type="dxa"/>
            <w:gridSpan w:val="2"/>
            <w:vAlign w:val="bottom"/>
          </w:tcPr>
          <w:p w14:paraId="4598A735" w14:textId="77777777" w:rsidR="00565427" w:rsidRPr="004517A7" w:rsidRDefault="00565427" w:rsidP="000D313F">
            <w:pPr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(</w:t>
            </w: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หน่วย</w:t>
            </w: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 xml:space="preserve">: </w:t>
            </w: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565427" w:rsidRPr="004517A7" w14:paraId="4C9559BA" w14:textId="3C56D918" w:rsidTr="00D64B12">
        <w:tc>
          <w:tcPr>
            <w:tcW w:w="2160" w:type="dxa"/>
            <w:shd w:val="clear" w:color="auto" w:fill="auto"/>
          </w:tcPr>
          <w:p w14:paraId="482C9C49" w14:textId="77777777" w:rsidR="00565427" w:rsidRPr="004517A7" w:rsidRDefault="00565427" w:rsidP="000D313F">
            <w:pPr>
              <w:ind w:right="33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6" w:type="dxa"/>
            <w:gridSpan w:val="2"/>
            <w:shd w:val="clear" w:color="auto" w:fill="auto"/>
            <w:vAlign w:val="bottom"/>
          </w:tcPr>
          <w:p w14:paraId="169F3495" w14:textId="406F1D43" w:rsidR="00565427" w:rsidRPr="004517A7" w:rsidRDefault="00565427" w:rsidP="00967EC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บริษัท แซม</w:t>
            </w:r>
          </w:p>
          <w:p w14:paraId="45E62178" w14:textId="01C25701" w:rsidR="00565427" w:rsidRPr="004517A7" w:rsidRDefault="00565427" w:rsidP="00967EC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วอเตอร์</w:t>
            </w:r>
          </w:p>
          <w:p w14:paraId="72746B6B" w14:textId="74B103A7" w:rsidR="00565427" w:rsidRPr="004517A7" w:rsidRDefault="00565427" w:rsidP="00967EC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ซัพพลาย จำกัด</w:t>
            </w:r>
          </w:p>
        </w:tc>
        <w:tc>
          <w:tcPr>
            <w:tcW w:w="1444" w:type="dxa"/>
            <w:gridSpan w:val="2"/>
            <w:vAlign w:val="bottom"/>
          </w:tcPr>
          <w:p w14:paraId="3D48FAEB" w14:textId="3773DE25" w:rsidR="00565427" w:rsidRPr="004517A7" w:rsidRDefault="00565427" w:rsidP="00967EC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8"/>
                <w:sz w:val="26"/>
                <w:szCs w:val="26"/>
                <w:cs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บริษัท โกลด์ ชอร์ส จำกัด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749CBF9" w14:textId="731665B6" w:rsidR="00565427" w:rsidRPr="004517A7" w:rsidRDefault="00565427" w:rsidP="00967EC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8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pacing w:val="-8"/>
                <w:sz w:val="26"/>
                <w:szCs w:val="26"/>
                <w:cs/>
              </w:rPr>
              <w:t>บริษัท พระแสงกรีน พาวเวอร์ จำกัด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1519D3CE" w14:textId="179075AB" w:rsidR="00565427" w:rsidRPr="004517A7" w:rsidRDefault="00565427" w:rsidP="00967EC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8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pacing w:val="-8"/>
                <w:sz w:val="26"/>
                <w:szCs w:val="26"/>
                <w:cs/>
              </w:rPr>
              <w:t>บริษัท อีโค</w:t>
            </w:r>
          </w:p>
          <w:p w14:paraId="1788AA1D" w14:textId="1BFECC5C" w:rsidR="00565427" w:rsidRPr="004517A7" w:rsidRDefault="00565427" w:rsidP="00967EC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8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pacing w:val="-8"/>
                <w:sz w:val="26"/>
                <w:szCs w:val="26"/>
                <w:cs/>
              </w:rPr>
              <w:t>เอ็นเนอร์ยี กรุ๊ป</w:t>
            </w:r>
          </w:p>
          <w:p w14:paraId="65230312" w14:textId="2BF600C7" w:rsidR="00565427" w:rsidRPr="004517A7" w:rsidRDefault="00565427" w:rsidP="00967EC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8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pacing w:val="-8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523" w:type="dxa"/>
            <w:gridSpan w:val="2"/>
            <w:vAlign w:val="bottom"/>
          </w:tcPr>
          <w:p w14:paraId="4508A3A0" w14:textId="7094BD76" w:rsidR="00565427" w:rsidRPr="004517A7" w:rsidRDefault="00565427" w:rsidP="00967EC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บริษัท เอ็นเนอร์ยี่</w:t>
            </w:r>
          </w:p>
          <w:p w14:paraId="3ECFFFCE" w14:textId="6B33E1EC" w:rsidR="00565427" w:rsidRPr="004517A7" w:rsidRDefault="00565427" w:rsidP="00967EC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รีโวลูชั่น จำกัด</w:t>
            </w:r>
          </w:p>
        </w:tc>
      </w:tr>
      <w:tr w:rsidR="00565427" w:rsidRPr="004517A7" w14:paraId="06F8E592" w14:textId="6FE910BF" w:rsidTr="00D64B12">
        <w:tc>
          <w:tcPr>
            <w:tcW w:w="2160" w:type="dxa"/>
            <w:shd w:val="clear" w:color="auto" w:fill="auto"/>
          </w:tcPr>
          <w:p w14:paraId="18A010E2" w14:textId="77777777" w:rsidR="00565427" w:rsidRPr="004517A7" w:rsidRDefault="00565427" w:rsidP="00565427">
            <w:pPr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4FB47F8C" w14:textId="41EB594C" w:rsidR="00565427" w:rsidRPr="004517A7" w:rsidRDefault="00565427" w:rsidP="0056542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 w:rsidRPr="004517A7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8E08B5" w14:textId="73FF8863" w:rsidR="00565427" w:rsidRPr="004517A7" w:rsidRDefault="00565427" w:rsidP="0056542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 w:rsidRPr="004517A7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724" w:type="dxa"/>
          </w:tcPr>
          <w:p w14:paraId="1C7CB2A8" w14:textId="7C19AB49" w:rsidR="00565427" w:rsidRPr="004517A7" w:rsidRDefault="00565427" w:rsidP="0056542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2564</w:t>
            </w:r>
          </w:p>
        </w:tc>
        <w:tc>
          <w:tcPr>
            <w:tcW w:w="720" w:type="dxa"/>
          </w:tcPr>
          <w:p w14:paraId="201B00E2" w14:textId="7FCCFAE3" w:rsidR="00565427" w:rsidRPr="004517A7" w:rsidRDefault="00565427" w:rsidP="0056542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2563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F0E258" w14:textId="33CED054" w:rsidR="00565427" w:rsidRPr="004517A7" w:rsidRDefault="00565427" w:rsidP="0056542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 w:rsidRPr="004517A7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5281499" w14:textId="7548B959" w:rsidR="00565427" w:rsidRPr="004517A7" w:rsidRDefault="00565427" w:rsidP="0056542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 w:rsidRPr="004517A7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743" w:type="dxa"/>
            <w:shd w:val="clear" w:color="auto" w:fill="auto"/>
            <w:vAlign w:val="bottom"/>
          </w:tcPr>
          <w:p w14:paraId="7DAB081F" w14:textId="1A211D1E" w:rsidR="00565427" w:rsidRPr="004517A7" w:rsidRDefault="00565427" w:rsidP="0056542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 w:rsidRPr="004517A7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5638599" w14:textId="176B80D5" w:rsidR="00565427" w:rsidRPr="004517A7" w:rsidRDefault="00565427" w:rsidP="0056542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 w:rsidRPr="004517A7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6090DA1" w14:textId="774D2776" w:rsidR="00565427" w:rsidRPr="004517A7" w:rsidRDefault="00565427" w:rsidP="0056542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 w:rsidRPr="004517A7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815" w:type="dxa"/>
            <w:shd w:val="clear" w:color="auto" w:fill="auto"/>
            <w:vAlign w:val="bottom"/>
          </w:tcPr>
          <w:p w14:paraId="545CCB87" w14:textId="3D8DB649" w:rsidR="00565427" w:rsidRPr="004517A7" w:rsidRDefault="00565427" w:rsidP="0056542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 w:rsidRPr="004517A7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565427" w:rsidRPr="004517A7" w14:paraId="6957C5FB" w14:textId="246AF39A" w:rsidTr="00D64B12">
        <w:tc>
          <w:tcPr>
            <w:tcW w:w="2160" w:type="dxa"/>
            <w:shd w:val="clear" w:color="auto" w:fill="auto"/>
            <w:vAlign w:val="bottom"/>
          </w:tcPr>
          <w:p w14:paraId="158BB841" w14:textId="77777777" w:rsidR="00565427" w:rsidRPr="004517A7" w:rsidRDefault="00565427" w:rsidP="00565427">
            <w:pPr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727" w:type="dxa"/>
            <w:shd w:val="clear" w:color="auto" w:fill="auto"/>
            <w:vAlign w:val="bottom"/>
          </w:tcPr>
          <w:p w14:paraId="2C286184" w14:textId="699F0E6A" w:rsidR="00565427" w:rsidRPr="004517A7" w:rsidRDefault="00565427" w:rsidP="00565427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46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31DEDE" w14:textId="35F5FC78" w:rsidR="00565427" w:rsidRPr="004517A7" w:rsidRDefault="00565427" w:rsidP="00565427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18</w:t>
            </w:r>
          </w:p>
        </w:tc>
        <w:tc>
          <w:tcPr>
            <w:tcW w:w="724" w:type="dxa"/>
          </w:tcPr>
          <w:p w14:paraId="561D84BD" w14:textId="75C1E1E7" w:rsidR="00565427" w:rsidRPr="004517A7" w:rsidRDefault="00565427" w:rsidP="00565427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213</w:t>
            </w:r>
          </w:p>
        </w:tc>
        <w:tc>
          <w:tcPr>
            <w:tcW w:w="720" w:type="dxa"/>
          </w:tcPr>
          <w:p w14:paraId="091CE890" w14:textId="2A045C78" w:rsidR="00565427" w:rsidRPr="004517A7" w:rsidRDefault="00565427" w:rsidP="00565427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3FC34A" w14:textId="46FD93D3" w:rsidR="00565427" w:rsidRPr="004517A7" w:rsidRDefault="00565427" w:rsidP="00565427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11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133C327" w14:textId="436B7E59" w:rsidR="00565427" w:rsidRPr="004517A7" w:rsidRDefault="00565427" w:rsidP="00565427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  <w:tc>
          <w:tcPr>
            <w:tcW w:w="743" w:type="dxa"/>
            <w:shd w:val="clear" w:color="auto" w:fill="auto"/>
            <w:vAlign w:val="bottom"/>
          </w:tcPr>
          <w:p w14:paraId="29D27DC5" w14:textId="6CF0A168" w:rsidR="00565427" w:rsidRPr="004517A7" w:rsidRDefault="00565427" w:rsidP="00565427">
            <w:pPr>
              <w:tabs>
                <w:tab w:val="decimal" w:pos="558"/>
              </w:tabs>
              <w:ind w:right="-1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B2FB6CD" w14:textId="33DF83AD" w:rsidR="00565427" w:rsidRPr="004517A7" w:rsidRDefault="00565427" w:rsidP="00565427">
            <w:pPr>
              <w:tabs>
                <w:tab w:val="decimal" w:pos="558"/>
              </w:tabs>
              <w:ind w:right="-1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708" w:type="dxa"/>
            <w:shd w:val="clear" w:color="auto" w:fill="auto"/>
          </w:tcPr>
          <w:p w14:paraId="40848DD8" w14:textId="5B342617" w:rsidR="00565427" w:rsidRPr="004517A7" w:rsidRDefault="00565427" w:rsidP="00565427">
            <w:pPr>
              <w:tabs>
                <w:tab w:val="decimal" w:pos="515"/>
              </w:tabs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60</w:t>
            </w:r>
          </w:p>
        </w:tc>
        <w:tc>
          <w:tcPr>
            <w:tcW w:w="815" w:type="dxa"/>
            <w:shd w:val="clear" w:color="auto" w:fill="auto"/>
          </w:tcPr>
          <w:p w14:paraId="38427A3A" w14:textId="2C62657E" w:rsidR="00565427" w:rsidRPr="004517A7" w:rsidRDefault="00565427" w:rsidP="00565427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61</w:t>
            </w:r>
          </w:p>
        </w:tc>
      </w:tr>
      <w:tr w:rsidR="00565427" w:rsidRPr="004517A7" w14:paraId="59C0DC92" w14:textId="3A76ACC4" w:rsidTr="00D64B12">
        <w:tc>
          <w:tcPr>
            <w:tcW w:w="2160" w:type="dxa"/>
            <w:shd w:val="clear" w:color="auto" w:fill="auto"/>
            <w:vAlign w:val="bottom"/>
          </w:tcPr>
          <w:p w14:paraId="67530FE3" w14:textId="77777777" w:rsidR="00565427" w:rsidRPr="004517A7" w:rsidRDefault="00565427" w:rsidP="00565427">
            <w:pPr>
              <w:ind w:right="-99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727" w:type="dxa"/>
            <w:shd w:val="clear" w:color="auto" w:fill="auto"/>
            <w:vAlign w:val="bottom"/>
          </w:tcPr>
          <w:p w14:paraId="78957245" w14:textId="4D20FFCF" w:rsidR="00565427" w:rsidRPr="004517A7" w:rsidRDefault="00565427" w:rsidP="00565427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288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4DB61B" w14:textId="06B8EA04" w:rsidR="00565427" w:rsidRPr="004517A7" w:rsidRDefault="00565427" w:rsidP="00565427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178</w:t>
            </w:r>
          </w:p>
        </w:tc>
        <w:tc>
          <w:tcPr>
            <w:tcW w:w="724" w:type="dxa"/>
          </w:tcPr>
          <w:p w14:paraId="790FA23D" w14:textId="045C43AF" w:rsidR="00565427" w:rsidRPr="004517A7" w:rsidRDefault="00565427" w:rsidP="00565427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890</w:t>
            </w:r>
          </w:p>
        </w:tc>
        <w:tc>
          <w:tcPr>
            <w:tcW w:w="720" w:type="dxa"/>
          </w:tcPr>
          <w:p w14:paraId="22CA1993" w14:textId="629D4D1D" w:rsidR="00565427" w:rsidRPr="004517A7" w:rsidRDefault="00565427" w:rsidP="00565427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4FF928" w14:textId="351286CC" w:rsidR="00565427" w:rsidRPr="004517A7" w:rsidRDefault="00565427" w:rsidP="00565427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132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F165B15" w14:textId="238A6E83" w:rsidR="00565427" w:rsidRPr="004517A7" w:rsidRDefault="00565427" w:rsidP="00565427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141</w:t>
            </w:r>
          </w:p>
        </w:tc>
        <w:tc>
          <w:tcPr>
            <w:tcW w:w="743" w:type="dxa"/>
            <w:shd w:val="clear" w:color="auto" w:fill="auto"/>
            <w:vAlign w:val="bottom"/>
          </w:tcPr>
          <w:p w14:paraId="07B10FAC" w14:textId="666CFF6D" w:rsidR="00565427" w:rsidRPr="004517A7" w:rsidRDefault="00565427" w:rsidP="00565427">
            <w:pPr>
              <w:tabs>
                <w:tab w:val="decimal" w:pos="558"/>
              </w:tabs>
              <w:ind w:right="-1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EB2E133" w14:textId="34AADC8D" w:rsidR="00565427" w:rsidRPr="004517A7" w:rsidRDefault="00565427" w:rsidP="00565427">
            <w:pPr>
              <w:tabs>
                <w:tab w:val="decimal" w:pos="558"/>
              </w:tabs>
              <w:ind w:right="-1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116</w:t>
            </w:r>
          </w:p>
        </w:tc>
        <w:tc>
          <w:tcPr>
            <w:tcW w:w="708" w:type="dxa"/>
            <w:shd w:val="clear" w:color="auto" w:fill="auto"/>
          </w:tcPr>
          <w:p w14:paraId="1F761F58" w14:textId="7AA62641" w:rsidR="00565427" w:rsidRPr="004517A7" w:rsidRDefault="00565427" w:rsidP="00565427">
            <w:pPr>
              <w:tabs>
                <w:tab w:val="decimal" w:pos="335"/>
              </w:tabs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815" w:type="dxa"/>
            <w:shd w:val="clear" w:color="auto" w:fill="auto"/>
          </w:tcPr>
          <w:p w14:paraId="119D4731" w14:textId="03E398D9" w:rsidR="00565427" w:rsidRPr="004517A7" w:rsidRDefault="00565427" w:rsidP="00565427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565427" w:rsidRPr="004517A7" w14:paraId="136E17AE" w14:textId="2238AC7D" w:rsidTr="00D64B12">
        <w:tc>
          <w:tcPr>
            <w:tcW w:w="2160" w:type="dxa"/>
            <w:shd w:val="clear" w:color="auto" w:fill="auto"/>
            <w:vAlign w:val="bottom"/>
          </w:tcPr>
          <w:p w14:paraId="56DAA89A" w14:textId="77777777" w:rsidR="00565427" w:rsidRPr="004517A7" w:rsidRDefault="00565427" w:rsidP="00565427">
            <w:pPr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727" w:type="dxa"/>
            <w:shd w:val="clear" w:color="auto" w:fill="auto"/>
            <w:vAlign w:val="bottom"/>
          </w:tcPr>
          <w:p w14:paraId="1D82F470" w14:textId="702949E8" w:rsidR="00565427" w:rsidRPr="004517A7" w:rsidRDefault="00565427" w:rsidP="00565427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123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E83405" w14:textId="4B52C5B8" w:rsidR="00565427" w:rsidRPr="004517A7" w:rsidRDefault="00565427" w:rsidP="00565427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50</w:t>
            </w:r>
          </w:p>
        </w:tc>
        <w:tc>
          <w:tcPr>
            <w:tcW w:w="724" w:type="dxa"/>
          </w:tcPr>
          <w:p w14:paraId="2FAEDAEF" w14:textId="47A448BF" w:rsidR="00565427" w:rsidRPr="004517A7" w:rsidRDefault="00565427" w:rsidP="00565427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441</w:t>
            </w:r>
          </w:p>
        </w:tc>
        <w:tc>
          <w:tcPr>
            <w:tcW w:w="720" w:type="dxa"/>
          </w:tcPr>
          <w:p w14:paraId="4F984236" w14:textId="0487A0DB" w:rsidR="00565427" w:rsidRPr="004517A7" w:rsidRDefault="00565427" w:rsidP="00565427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207AA9" w14:textId="3E43F199" w:rsidR="00565427" w:rsidRPr="004517A7" w:rsidRDefault="00565427" w:rsidP="00565427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F0E6CDF" w14:textId="733DCFB6" w:rsidR="00565427" w:rsidRPr="004517A7" w:rsidRDefault="00565427" w:rsidP="00565427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743" w:type="dxa"/>
            <w:shd w:val="clear" w:color="auto" w:fill="auto"/>
            <w:vAlign w:val="bottom"/>
          </w:tcPr>
          <w:p w14:paraId="6773B227" w14:textId="7E8FE11E" w:rsidR="00565427" w:rsidRPr="004517A7" w:rsidRDefault="00565427" w:rsidP="00565427">
            <w:pPr>
              <w:tabs>
                <w:tab w:val="decimal" w:pos="558"/>
              </w:tabs>
              <w:ind w:right="-1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C8667D8" w14:textId="21EEDD00" w:rsidR="00565427" w:rsidRPr="004517A7" w:rsidRDefault="00565427" w:rsidP="00565427">
            <w:pPr>
              <w:tabs>
                <w:tab w:val="decimal" w:pos="558"/>
              </w:tabs>
              <w:ind w:right="-1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708" w:type="dxa"/>
            <w:shd w:val="clear" w:color="auto" w:fill="auto"/>
          </w:tcPr>
          <w:p w14:paraId="2B4AB5F7" w14:textId="53168D03" w:rsidR="00565427" w:rsidRPr="004517A7" w:rsidRDefault="00565427" w:rsidP="00565427">
            <w:pPr>
              <w:tabs>
                <w:tab w:val="decimal" w:pos="515"/>
              </w:tabs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815" w:type="dxa"/>
            <w:shd w:val="clear" w:color="auto" w:fill="auto"/>
          </w:tcPr>
          <w:p w14:paraId="6C339F2B" w14:textId="3032FC2E" w:rsidR="00565427" w:rsidRPr="004517A7" w:rsidRDefault="00565427" w:rsidP="00565427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</w:tr>
      <w:tr w:rsidR="00565427" w:rsidRPr="004517A7" w14:paraId="613E2C07" w14:textId="0F690228" w:rsidTr="00D64B12">
        <w:tc>
          <w:tcPr>
            <w:tcW w:w="2160" w:type="dxa"/>
            <w:shd w:val="clear" w:color="auto" w:fill="auto"/>
            <w:vAlign w:val="bottom"/>
          </w:tcPr>
          <w:p w14:paraId="018F26C9" w14:textId="77777777" w:rsidR="00565427" w:rsidRPr="004517A7" w:rsidRDefault="00565427" w:rsidP="00565427">
            <w:pPr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727" w:type="dxa"/>
            <w:shd w:val="clear" w:color="auto" w:fill="auto"/>
            <w:vAlign w:val="bottom"/>
          </w:tcPr>
          <w:p w14:paraId="6BCFA5D0" w14:textId="706BBC32" w:rsidR="00565427" w:rsidRPr="004517A7" w:rsidRDefault="00565427" w:rsidP="00565427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117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1910A1" w14:textId="31748975" w:rsidR="00565427" w:rsidRPr="004517A7" w:rsidRDefault="00565427" w:rsidP="00565427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53</w:t>
            </w:r>
          </w:p>
        </w:tc>
        <w:tc>
          <w:tcPr>
            <w:tcW w:w="724" w:type="dxa"/>
          </w:tcPr>
          <w:p w14:paraId="5E2C46E4" w14:textId="6232A063" w:rsidR="00565427" w:rsidRPr="004517A7" w:rsidRDefault="00565427" w:rsidP="00565427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720" w:type="dxa"/>
          </w:tcPr>
          <w:p w14:paraId="36800E3E" w14:textId="4B3FE3F6" w:rsidR="00565427" w:rsidRPr="004517A7" w:rsidRDefault="00565427" w:rsidP="00565427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9FBD71" w14:textId="1F310456" w:rsidR="00565427" w:rsidRPr="004517A7" w:rsidRDefault="00565427" w:rsidP="00565427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17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F33606E" w14:textId="7E9651D8" w:rsidR="00565427" w:rsidRPr="004517A7" w:rsidRDefault="00565427" w:rsidP="00565427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  <w:tc>
          <w:tcPr>
            <w:tcW w:w="743" w:type="dxa"/>
            <w:shd w:val="clear" w:color="auto" w:fill="auto"/>
            <w:vAlign w:val="bottom"/>
          </w:tcPr>
          <w:p w14:paraId="010747A3" w14:textId="70BC4B02" w:rsidR="00565427" w:rsidRPr="004517A7" w:rsidRDefault="00565427" w:rsidP="00565427">
            <w:pPr>
              <w:tabs>
                <w:tab w:val="decimal" w:pos="558"/>
              </w:tabs>
              <w:ind w:right="-1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F53EC5E" w14:textId="32110559" w:rsidR="00565427" w:rsidRPr="004517A7" w:rsidRDefault="00565427" w:rsidP="00565427">
            <w:pPr>
              <w:tabs>
                <w:tab w:val="decimal" w:pos="558"/>
              </w:tabs>
              <w:ind w:right="-1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219F95D0" w14:textId="232CA09B" w:rsidR="00565427" w:rsidRPr="004517A7" w:rsidRDefault="00565427" w:rsidP="00565427">
            <w:pPr>
              <w:tabs>
                <w:tab w:val="decimal" w:pos="335"/>
              </w:tabs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815" w:type="dxa"/>
            <w:shd w:val="clear" w:color="auto" w:fill="auto"/>
          </w:tcPr>
          <w:p w14:paraId="02430C5E" w14:textId="5D1D7158" w:rsidR="00565427" w:rsidRPr="004517A7" w:rsidRDefault="00565427" w:rsidP="00565427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</w:tbl>
    <w:p w14:paraId="56C8A5F7" w14:textId="044DE457" w:rsidR="006C1CFE" w:rsidRPr="004517A7" w:rsidRDefault="006C1CFE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2"/>
          <w:sz w:val="28"/>
        </w:rPr>
      </w:pPr>
    </w:p>
    <w:tbl>
      <w:tblPr>
        <w:tblW w:w="936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1980"/>
        <w:gridCol w:w="720"/>
        <w:gridCol w:w="720"/>
        <w:gridCol w:w="720"/>
        <w:gridCol w:w="720"/>
        <w:gridCol w:w="720"/>
        <w:gridCol w:w="720"/>
        <w:gridCol w:w="720"/>
        <w:gridCol w:w="810"/>
        <w:gridCol w:w="810"/>
        <w:gridCol w:w="720"/>
      </w:tblGrid>
      <w:tr w:rsidR="00565427" w:rsidRPr="004517A7" w14:paraId="71D0FF47" w14:textId="77777777" w:rsidTr="00DA0297">
        <w:tc>
          <w:tcPr>
            <w:tcW w:w="3420" w:type="dxa"/>
            <w:gridSpan w:val="3"/>
            <w:shd w:val="clear" w:color="auto" w:fill="auto"/>
            <w:vAlign w:val="bottom"/>
          </w:tcPr>
          <w:p w14:paraId="2A16C96D" w14:textId="16CC37CD" w:rsidR="00565427" w:rsidRPr="004517A7" w:rsidRDefault="00565427" w:rsidP="009561A4">
            <w:pP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</w:rPr>
              <w:t>สรุปรายการกำไรขาดทุนเบ็ดเสร็จอื่น</w:t>
            </w:r>
          </w:p>
        </w:tc>
        <w:tc>
          <w:tcPr>
            <w:tcW w:w="1440" w:type="dxa"/>
            <w:gridSpan w:val="2"/>
          </w:tcPr>
          <w:p w14:paraId="3CE77F14" w14:textId="3BAA1378" w:rsidR="00565427" w:rsidRPr="004517A7" w:rsidRDefault="00565427" w:rsidP="000D313F">
            <w:pPr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73A1BDC" w14:textId="2316CDF2" w:rsidR="00565427" w:rsidRPr="004517A7" w:rsidRDefault="00565427" w:rsidP="000D313F">
            <w:pPr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1B4BA8C8" w14:textId="77777777" w:rsidR="00565427" w:rsidRPr="004517A7" w:rsidRDefault="00565427" w:rsidP="000D313F">
            <w:pPr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096BCAD" w14:textId="77777777" w:rsidR="00565427" w:rsidRPr="004517A7" w:rsidRDefault="00565427" w:rsidP="000D313F">
            <w:pPr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(</w:t>
            </w: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หน่วย</w:t>
            </w: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 xml:space="preserve">: </w:t>
            </w: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565427" w:rsidRPr="004517A7" w14:paraId="231A8B28" w14:textId="77777777" w:rsidTr="00DA0297">
        <w:tc>
          <w:tcPr>
            <w:tcW w:w="1980" w:type="dxa"/>
            <w:shd w:val="clear" w:color="auto" w:fill="auto"/>
          </w:tcPr>
          <w:p w14:paraId="1218C594" w14:textId="77777777" w:rsidR="00565427" w:rsidRPr="004517A7" w:rsidRDefault="00565427" w:rsidP="000D313F">
            <w:pPr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14BC612" w14:textId="3650C316" w:rsidR="00565427" w:rsidRPr="004517A7" w:rsidRDefault="00565427" w:rsidP="00967EC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บริษัท แซม</w:t>
            </w:r>
          </w:p>
          <w:p w14:paraId="6D275E95" w14:textId="5358F410" w:rsidR="00565427" w:rsidRPr="004517A7" w:rsidRDefault="00565427" w:rsidP="00967EC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วอเตอร์</w:t>
            </w:r>
          </w:p>
          <w:p w14:paraId="5B608B44" w14:textId="289EBF8D" w:rsidR="00565427" w:rsidRPr="004517A7" w:rsidRDefault="00565427" w:rsidP="00967EC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ซัพพลาย จำกัด</w:t>
            </w:r>
          </w:p>
        </w:tc>
        <w:tc>
          <w:tcPr>
            <w:tcW w:w="1440" w:type="dxa"/>
            <w:gridSpan w:val="2"/>
            <w:vAlign w:val="bottom"/>
          </w:tcPr>
          <w:p w14:paraId="420AB1F6" w14:textId="0C6914D4" w:rsidR="00565427" w:rsidRPr="004517A7" w:rsidRDefault="00565427" w:rsidP="00967EC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8"/>
                <w:sz w:val="26"/>
                <w:szCs w:val="26"/>
                <w:cs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บริษัท โกลด์ ชอร์ส จำกัด</w:t>
            </w:r>
          </w:p>
        </w:tc>
        <w:tc>
          <w:tcPr>
            <w:tcW w:w="1440" w:type="dxa"/>
            <w:gridSpan w:val="2"/>
            <w:vAlign w:val="bottom"/>
          </w:tcPr>
          <w:p w14:paraId="21CB9B01" w14:textId="1802E4A8" w:rsidR="00565427" w:rsidRPr="004517A7" w:rsidRDefault="00565427" w:rsidP="00967EC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pacing w:val="-8"/>
                <w:sz w:val="26"/>
                <w:szCs w:val="26"/>
                <w:cs/>
              </w:rPr>
              <w:t>บริษัท พระแสงกรีน พาวเวอร์ จำกัด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66798D3B" w14:textId="1697F82F" w:rsidR="00565427" w:rsidRPr="004517A7" w:rsidRDefault="00565427" w:rsidP="00967EC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8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pacing w:val="-8"/>
                <w:sz w:val="26"/>
                <w:szCs w:val="26"/>
                <w:cs/>
              </w:rPr>
              <w:t>บริษัท อีโค</w:t>
            </w:r>
          </w:p>
          <w:p w14:paraId="2D29A286" w14:textId="314CB2F1" w:rsidR="00565427" w:rsidRPr="004517A7" w:rsidRDefault="00565427" w:rsidP="00967EC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8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pacing w:val="-8"/>
                <w:sz w:val="26"/>
                <w:szCs w:val="26"/>
                <w:cs/>
              </w:rPr>
              <w:t>เอ็นเนอร์ยี กรุ๊ป</w:t>
            </w:r>
          </w:p>
          <w:p w14:paraId="1B062D0A" w14:textId="5F18EBE7" w:rsidR="00565427" w:rsidRPr="004517A7" w:rsidRDefault="00565427" w:rsidP="00967EC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pacing w:val="-8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530" w:type="dxa"/>
            <w:gridSpan w:val="2"/>
            <w:vAlign w:val="bottom"/>
          </w:tcPr>
          <w:p w14:paraId="64A1828F" w14:textId="2C94C8F7" w:rsidR="00967EC3" w:rsidRPr="004517A7" w:rsidRDefault="00565427" w:rsidP="00967EC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บริษัท เอ็นเนอร์ยี่         รีโวลูชั่น จำกัด</w:t>
            </w:r>
          </w:p>
        </w:tc>
      </w:tr>
      <w:tr w:rsidR="00565427" w:rsidRPr="004517A7" w14:paraId="05B7BA76" w14:textId="77777777" w:rsidTr="00DA0297">
        <w:tc>
          <w:tcPr>
            <w:tcW w:w="1980" w:type="dxa"/>
            <w:shd w:val="clear" w:color="auto" w:fill="auto"/>
          </w:tcPr>
          <w:p w14:paraId="4C5943E3" w14:textId="77777777" w:rsidR="00565427" w:rsidRPr="004517A7" w:rsidRDefault="00565427" w:rsidP="00565427">
            <w:pPr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720" w:type="dxa"/>
            <w:vAlign w:val="bottom"/>
          </w:tcPr>
          <w:p w14:paraId="178E4AD0" w14:textId="37DD2759" w:rsidR="00565427" w:rsidRPr="004517A7" w:rsidRDefault="00565427" w:rsidP="0056542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 w:rsidRPr="004517A7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720" w:type="dxa"/>
            <w:vAlign w:val="bottom"/>
          </w:tcPr>
          <w:p w14:paraId="48D8BDE4" w14:textId="0E2BE671" w:rsidR="00565427" w:rsidRPr="004517A7" w:rsidRDefault="00565427" w:rsidP="0056542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 w:rsidRPr="004517A7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bottom"/>
          </w:tcPr>
          <w:p w14:paraId="04F96123" w14:textId="3C063A8B" w:rsidR="00565427" w:rsidRPr="004517A7" w:rsidRDefault="00565427" w:rsidP="0056542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 w:rsidRPr="004517A7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720" w:type="dxa"/>
            <w:vAlign w:val="bottom"/>
          </w:tcPr>
          <w:p w14:paraId="292430AA" w14:textId="5600BF49" w:rsidR="00565427" w:rsidRPr="004517A7" w:rsidRDefault="00565427" w:rsidP="0056542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 w:rsidRPr="004517A7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bottom"/>
          </w:tcPr>
          <w:p w14:paraId="3DF9B3BD" w14:textId="2F59F54C" w:rsidR="00565427" w:rsidRPr="004517A7" w:rsidRDefault="00565427" w:rsidP="0056542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 w:rsidRPr="004517A7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720" w:type="dxa"/>
            <w:vAlign w:val="bottom"/>
          </w:tcPr>
          <w:p w14:paraId="2F712052" w14:textId="63C327EF" w:rsidR="00565427" w:rsidRPr="004517A7" w:rsidRDefault="00565427" w:rsidP="0056542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 w:rsidRPr="004517A7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1F1A848" w14:textId="368D6700" w:rsidR="00565427" w:rsidRPr="004517A7" w:rsidRDefault="00565427" w:rsidP="00565427">
            <w:pPr>
              <w:pBdr>
                <w:bottom w:val="single" w:sz="4" w:space="1" w:color="auto"/>
              </w:pBdr>
              <w:ind w:left="-100" w:right="-2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 w:rsidRPr="004517A7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ED1985D" w14:textId="671C606F" w:rsidR="00565427" w:rsidRPr="004517A7" w:rsidRDefault="00565427" w:rsidP="0056542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 w:rsidRPr="004517A7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bottom"/>
          </w:tcPr>
          <w:p w14:paraId="59CF0931" w14:textId="61D09575" w:rsidR="00565427" w:rsidRPr="004517A7" w:rsidRDefault="00565427" w:rsidP="00565427">
            <w:pPr>
              <w:pBdr>
                <w:bottom w:val="single" w:sz="4" w:space="1" w:color="auto"/>
              </w:pBdr>
              <w:ind w:left="-100" w:right="-2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 w:rsidRPr="004517A7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720" w:type="dxa"/>
            <w:vAlign w:val="bottom"/>
          </w:tcPr>
          <w:p w14:paraId="76A07BBB" w14:textId="6ECE891E" w:rsidR="00565427" w:rsidRPr="004517A7" w:rsidRDefault="00565427" w:rsidP="00565427">
            <w:pPr>
              <w:pBdr>
                <w:bottom w:val="single" w:sz="4" w:space="1" w:color="auto"/>
              </w:pBdr>
              <w:ind w:left="-100" w:right="-27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 w:rsidRPr="004517A7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565427" w:rsidRPr="004517A7" w14:paraId="64C9716C" w14:textId="77777777" w:rsidTr="00DA0297">
        <w:tc>
          <w:tcPr>
            <w:tcW w:w="1980" w:type="dxa"/>
            <w:shd w:val="clear" w:color="auto" w:fill="auto"/>
          </w:tcPr>
          <w:p w14:paraId="7478E85A" w14:textId="77777777" w:rsidR="00565427" w:rsidRPr="004517A7" w:rsidRDefault="00565427" w:rsidP="00565427">
            <w:pPr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รายได้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D76BA55" w14:textId="7F52D438" w:rsidR="00565427" w:rsidRPr="004517A7" w:rsidRDefault="00565427" w:rsidP="00565427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44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ED72F9D" w14:textId="4E600593" w:rsidR="00565427" w:rsidRPr="004517A7" w:rsidRDefault="00565427" w:rsidP="00565427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  <w:tc>
          <w:tcPr>
            <w:tcW w:w="720" w:type="dxa"/>
          </w:tcPr>
          <w:p w14:paraId="7EACF3EF" w14:textId="0CD32495" w:rsidR="00565427" w:rsidRPr="004517A7" w:rsidRDefault="00224957" w:rsidP="00565427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37</w:t>
            </w:r>
          </w:p>
        </w:tc>
        <w:tc>
          <w:tcPr>
            <w:tcW w:w="720" w:type="dxa"/>
          </w:tcPr>
          <w:p w14:paraId="79956048" w14:textId="4D427894" w:rsidR="00565427" w:rsidRPr="004517A7" w:rsidRDefault="00565427" w:rsidP="00565427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04A609F" w14:textId="6C6BAB3E" w:rsidR="00565427" w:rsidRPr="004517A7" w:rsidRDefault="00565427" w:rsidP="00565427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0696B49" w14:textId="5246CB11" w:rsidR="00565427" w:rsidRPr="004517A7" w:rsidRDefault="00565427" w:rsidP="00565427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74599D9" w14:textId="57D6D073" w:rsidR="00565427" w:rsidRPr="004517A7" w:rsidRDefault="00565427" w:rsidP="00565427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42BFADE" w14:textId="0E7FDF3A" w:rsidR="00565427" w:rsidRPr="004517A7" w:rsidRDefault="00565427" w:rsidP="00565427">
            <w:pPr>
              <w:tabs>
                <w:tab w:val="decimal" w:pos="558"/>
              </w:tabs>
              <w:ind w:right="-17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55</w:t>
            </w:r>
          </w:p>
        </w:tc>
        <w:tc>
          <w:tcPr>
            <w:tcW w:w="810" w:type="dxa"/>
            <w:shd w:val="clear" w:color="auto" w:fill="auto"/>
          </w:tcPr>
          <w:p w14:paraId="2643D2BE" w14:textId="0B028FD2" w:rsidR="00565427" w:rsidRPr="004517A7" w:rsidRDefault="00565427" w:rsidP="00565427">
            <w:pPr>
              <w:tabs>
                <w:tab w:val="decimal" w:pos="599"/>
              </w:tabs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12F8906D" w14:textId="32B1C310" w:rsidR="00565427" w:rsidRPr="004517A7" w:rsidRDefault="00565427" w:rsidP="00565427">
            <w:pPr>
              <w:tabs>
                <w:tab w:val="decimal" w:pos="792"/>
              </w:tabs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  <w:tr w:rsidR="00565427" w:rsidRPr="004517A7" w14:paraId="0A529BC9" w14:textId="77777777" w:rsidTr="00DA0297">
        <w:tc>
          <w:tcPr>
            <w:tcW w:w="1980" w:type="dxa"/>
            <w:shd w:val="clear" w:color="auto" w:fill="auto"/>
          </w:tcPr>
          <w:p w14:paraId="1F11358C" w14:textId="3D7DAB1E" w:rsidR="00565427" w:rsidRPr="004517A7" w:rsidRDefault="00565427" w:rsidP="00565427">
            <w:pPr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กำไร </w:t>
            </w:r>
            <w:r w:rsidR="00F45412"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(ขาดทุน)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23FF241" w14:textId="27A45345" w:rsidR="00565427" w:rsidRPr="004517A7" w:rsidRDefault="00565427" w:rsidP="00565427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A3DA2DF" w14:textId="4F3F2389" w:rsidR="00565427" w:rsidRPr="004517A7" w:rsidRDefault="00565427" w:rsidP="00565427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720" w:type="dxa"/>
          </w:tcPr>
          <w:p w14:paraId="2C6C1D04" w14:textId="2E33C494" w:rsidR="00565427" w:rsidRPr="004517A7" w:rsidRDefault="00620796" w:rsidP="00565427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565427" w:rsidRPr="004517A7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224957" w:rsidRPr="004517A7">
              <w:rPr>
                <w:rFonts w:ascii="Angsana New" w:eastAsia="Times New Roman" w:hAnsi="Angsana New"/>
                <w:sz w:val="26"/>
                <w:szCs w:val="26"/>
              </w:rPr>
              <w:t>52</w:t>
            </w:r>
            <w:r w:rsidRPr="004517A7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720" w:type="dxa"/>
          </w:tcPr>
          <w:p w14:paraId="5853A3A2" w14:textId="0A18AB09" w:rsidR="00565427" w:rsidRPr="004517A7" w:rsidRDefault="00565427" w:rsidP="00565427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99E1735" w14:textId="729BA69C" w:rsidR="00565427" w:rsidRPr="004517A7" w:rsidRDefault="00565427" w:rsidP="00565427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0ED300F" w14:textId="09BCAD75" w:rsidR="00565427" w:rsidRPr="004517A7" w:rsidRDefault="00565427" w:rsidP="00565427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6598731" w14:textId="67079E6C" w:rsidR="00565427" w:rsidRPr="004517A7" w:rsidRDefault="00565427" w:rsidP="00565427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3A4312E" w14:textId="4B29C7A0" w:rsidR="00565427" w:rsidRPr="004517A7" w:rsidRDefault="00565427" w:rsidP="00565427">
            <w:pPr>
              <w:tabs>
                <w:tab w:val="decimal" w:pos="558"/>
              </w:tabs>
              <w:ind w:right="-17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42</w:t>
            </w:r>
          </w:p>
        </w:tc>
        <w:tc>
          <w:tcPr>
            <w:tcW w:w="810" w:type="dxa"/>
            <w:shd w:val="clear" w:color="auto" w:fill="auto"/>
          </w:tcPr>
          <w:p w14:paraId="6CFF6509" w14:textId="255362D0" w:rsidR="00565427" w:rsidRPr="004517A7" w:rsidRDefault="00565427" w:rsidP="00565427">
            <w:pPr>
              <w:tabs>
                <w:tab w:val="decimal" w:pos="599"/>
              </w:tabs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  <w:tc>
          <w:tcPr>
            <w:tcW w:w="720" w:type="dxa"/>
            <w:shd w:val="clear" w:color="auto" w:fill="auto"/>
          </w:tcPr>
          <w:p w14:paraId="1CD3F45F" w14:textId="3BA6C9ED" w:rsidR="00565427" w:rsidRPr="004517A7" w:rsidRDefault="00565427" w:rsidP="00565427">
            <w:pPr>
              <w:tabs>
                <w:tab w:val="decimal" w:pos="792"/>
              </w:tabs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(3)</w:t>
            </w:r>
          </w:p>
        </w:tc>
      </w:tr>
      <w:tr w:rsidR="00565427" w:rsidRPr="004517A7" w14:paraId="210F4D3F" w14:textId="77777777" w:rsidTr="00DA0297">
        <w:tc>
          <w:tcPr>
            <w:tcW w:w="1980" w:type="dxa"/>
            <w:shd w:val="clear" w:color="auto" w:fill="auto"/>
          </w:tcPr>
          <w:p w14:paraId="1E2F1522" w14:textId="77777777" w:rsidR="00565427" w:rsidRPr="004517A7" w:rsidRDefault="00565427" w:rsidP="00565427">
            <w:pPr>
              <w:ind w:right="-102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F4A8C27" w14:textId="661B3955" w:rsidR="00565427" w:rsidRPr="004517A7" w:rsidRDefault="00565427" w:rsidP="00565427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9EF5CA1" w14:textId="5E391D27" w:rsidR="00565427" w:rsidRPr="004517A7" w:rsidRDefault="00565427" w:rsidP="00565427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720" w:type="dxa"/>
          </w:tcPr>
          <w:p w14:paraId="41F14B15" w14:textId="0DCEAFFF" w:rsidR="00565427" w:rsidRPr="004517A7" w:rsidRDefault="00565427" w:rsidP="00565427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720" w:type="dxa"/>
          </w:tcPr>
          <w:p w14:paraId="33850F05" w14:textId="6F662B38" w:rsidR="00565427" w:rsidRPr="004517A7" w:rsidRDefault="00565427" w:rsidP="00565427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EC169A0" w14:textId="1BB96C86" w:rsidR="00565427" w:rsidRPr="004517A7" w:rsidRDefault="00565427" w:rsidP="00565427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CFDF07F" w14:textId="78002502" w:rsidR="00565427" w:rsidRPr="004517A7" w:rsidRDefault="00565427" w:rsidP="00565427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5001C04" w14:textId="2A557C7D" w:rsidR="00565427" w:rsidRPr="004517A7" w:rsidRDefault="00565427" w:rsidP="00565427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03FA42A" w14:textId="42522A46" w:rsidR="00565427" w:rsidRPr="004517A7" w:rsidRDefault="00565427" w:rsidP="00565427">
            <w:pPr>
              <w:tabs>
                <w:tab w:val="decimal" w:pos="558"/>
              </w:tabs>
              <w:ind w:right="-17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489A984" w14:textId="7C541EFC" w:rsidR="00565427" w:rsidRPr="004517A7" w:rsidRDefault="00565427" w:rsidP="00565427">
            <w:pPr>
              <w:tabs>
                <w:tab w:val="decimal" w:pos="599"/>
              </w:tabs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0038E0A8" w14:textId="170C3855" w:rsidR="00565427" w:rsidRPr="004517A7" w:rsidRDefault="00565427" w:rsidP="00565427">
            <w:pPr>
              <w:tabs>
                <w:tab w:val="decimal" w:pos="792"/>
              </w:tabs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</w:tbl>
    <w:p w14:paraId="631336EA" w14:textId="24CADB8E" w:rsidR="00D66984" w:rsidRPr="004517A7" w:rsidRDefault="00D66984" w:rsidP="006C1CFE">
      <w:pPr>
        <w:overflowPunct/>
        <w:autoSpaceDE/>
        <w:autoSpaceDN/>
        <w:adjustRightInd/>
        <w:spacing w:before="240" w:after="120"/>
        <w:jc w:val="thaiDistribute"/>
        <w:textAlignment w:val="auto"/>
        <w:outlineLvl w:val="0"/>
        <w:rPr>
          <w:rFonts w:ascii="Angsana New" w:eastAsia="Cordia New" w:hAnsi="Angsana New"/>
          <w:sz w:val="2"/>
          <w:szCs w:val="2"/>
          <w:lang w:eastAsia="zh-CN"/>
        </w:rPr>
      </w:pPr>
    </w:p>
    <w:tbl>
      <w:tblPr>
        <w:tblW w:w="9365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430"/>
        <w:gridCol w:w="630"/>
        <w:gridCol w:w="630"/>
        <w:gridCol w:w="630"/>
        <w:gridCol w:w="630"/>
        <w:gridCol w:w="630"/>
        <w:gridCol w:w="720"/>
        <w:gridCol w:w="720"/>
        <w:gridCol w:w="810"/>
        <w:gridCol w:w="810"/>
        <w:gridCol w:w="725"/>
      </w:tblGrid>
      <w:tr w:rsidR="00565427" w:rsidRPr="004517A7" w14:paraId="03CC3972" w14:textId="77777777" w:rsidTr="00DA0297">
        <w:tc>
          <w:tcPr>
            <w:tcW w:w="3690" w:type="dxa"/>
            <w:gridSpan w:val="3"/>
            <w:shd w:val="clear" w:color="auto" w:fill="auto"/>
            <w:vAlign w:val="bottom"/>
          </w:tcPr>
          <w:p w14:paraId="5BDA37C7" w14:textId="0F26C40E" w:rsidR="00565427" w:rsidRPr="004517A7" w:rsidRDefault="00565427" w:rsidP="009561A4">
            <w:pPr>
              <w:spacing w:line="32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สรุปรายการกระแสเงินสด</w:t>
            </w:r>
          </w:p>
        </w:tc>
        <w:tc>
          <w:tcPr>
            <w:tcW w:w="1260" w:type="dxa"/>
            <w:gridSpan w:val="2"/>
          </w:tcPr>
          <w:p w14:paraId="1FE6C4D3" w14:textId="205880D7" w:rsidR="00565427" w:rsidRPr="004517A7" w:rsidRDefault="00565427" w:rsidP="000D313F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D9AB6B7" w14:textId="55DD2524" w:rsidR="00565427" w:rsidRPr="004517A7" w:rsidRDefault="00565427" w:rsidP="000D313F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13607A20" w14:textId="77777777" w:rsidR="00565427" w:rsidRPr="004517A7" w:rsidRDefault="00565427" w:rsidP="000D313F">
            <w:pPr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35" w:type="dxa"/>
            <w:gridSpan w:val="2"/>
          </w:tcPr>
          <w:p w14:paraId="7739E9D3" w14:textId="77777777" w:rsidR="00565427" w:rsidRPr="004517A7" w:rsidRDefault="00565427" w:rsidP="000D313F">
            <w:pPr>
              <w:spacing w:line="32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(</w:t>
            </w: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หน่วย</w:t>
            </w: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 xml:space="preserve">: </w:t>
            </w: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565427" w:rsidRPr="004517A7" w14:paraId="665705FF" w14:textId="77777777" w:rsidTr="00DA0297">
        <w:trPr>
          <w:trHeight w:val="630"/>
        </w:trPr>
        <w:tc>
          <w:tcPr>
            <w:tcW w:w="2430" w:type="dxa"/>
            <w:shd w:val="clear" w:color="auto" w:fill="auto"/>
          </w:tcPr>
          <w:p w14:paraId="40EFE133" w14:textId="77777777" w:rsidR="00565427" w:rsidRPr="004517A7" w:rsidRDefault="00565427" w:rsidP="000D313F">
            <w:pPr>
              <w:spacing w:line="320" w:lineRule="exact"/>
              <w:ind w:right="33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BB3B5EF" w14:textId="22567909" w:rsidR="00565427" w:rsidRPr="004517A7" w:rsidRDefault="00565427" w:rsidP="00967EC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บริษัท แซม</w:t>
            </w:r>
          </w:p>
          <w:p w14:paraId="32D392CD" w14:textId="6A6E2123" w:rsidR="00565427" w:rsidRPr="004517A7" w:rsidRDefault="00565427" w:rsidP="00967EC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วอเตอร์</w:t>
            </w:r>
          </w:p>
          <w:p w14:paraId="4D9F46C1" w14:textId="5DD0EAFB" w:rsidR="00565427" w:rsidRPr="004517A7" w:rsidRDefault="00565427" w:rsidP="00967EC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ซัพพลาย จำกัด</w:t>
            </w:r>
          </w:p>
        </w:tc>
        <w:tc>
          <w:tcPr>
            <w:tcW w:w="1260" w:type="dxa"/>
            <w:gridSpan w:val="2"/>
            <w:vAlign w:val="bottom"/>
          </w:tcPr>
          <w:p w14:paraId="37E792E2" w14:textId="1F78143E" w:rsidR="00565427" w:rsidRPr="004517A7" w:rsidRDefault="00565427" w:rsidP="00967EC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บริษัท โกลด์ ชอร์ส จำกัด</w:t>
            </w:r>
          </w:p>
        </w:tc>
        <w:tc>
          <w:tcPr>
            <w:tcW w:w="1350" w:type="dxa"/>
            <w:gridSpan w:val="2"/>
            <w:vAlign w:val="bottom"/>
          </w:tcPr>
          <w:p w14:paraId="726A4329" w14:textId="731997F5" w:rsidR="00565427" w:rsidRPr="004517A7" w:rsidRDefault="00565427" w:rsidP="00967EC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บริษัท พระแสงกรีน พาวเวอร์ จำกัด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63BD6020" w14:textId="1DFA37E0" w:rsidR="00565427" w:rsidRPr="004517A7" w:rsidRDefault="00565427" w:rsidP="00967EC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บริษัท</w:t>
            </w:r>
            <w:r w:rsidRPr="004517A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อีโค</w:t>
            </w:r>
          </w:p>
          <w:p w14:paraId="66DFE009" w14:textId="75A8B1E4" w:rsidR="00565427" w:rsidRPr="004517A7" w:rsidRDefault="00565427" w:rsidP="00967EC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เอ็นเนอร์ยี</w:t>
            </w:r>
            <w:r w:rsidRPr="004517A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กรุ๊ป</w:t>
            </w:r>
          </w:p>
          <w:p w14:paraId="719F6F0E" w14:textId="58616402" w:rsidR="00565427" w:rsidRPr="004517A7" w:rsidRDefault="00565427" w:rsidP="00967EC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535" w:type="dxa"/>
            <w:gridSpan w:val="2"/>
            <w:vAlign w:val="bottom"/>
          </w:tcPr>
          <w:p w14:paraId="4C43F691" w14:textId="58A849DA" w:rsidR="00967EC3" w:rsidRPr="004517A7" w:rsidRDefault="00565427" w:rsidP="00967EC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บริษัท เอ็นเนอร์ยี่ </w:t>
            </w: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 xml:space="preserve"> </w:t>
            </w: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รีโวลูชั่น จำกัด</w:t>
            </w:r>
          </w:p>
        </w:tc>
      </w:tr>
      <w:tr w:rsidR="00565427" w:rsidRPr="004517A7" w14:paraId="09067494" w14:textId="77777777" w:rsidTr="00DA0297">
        <w:tc>
          <w:tcPr>
            <w:tcW w:w="2430" w:type="dxa"/>
            <w:shd w:val="clear" w:color="auto" w:fill="auto"/>
          </w:tcPr>
          <w:p w14:paraId="338DE200" w14:textId="77777777" w:rsidR="00565427" w:rsidRPr="004517A7" w:rsidRDefault="00565427" w:rsidP="00565427">
            <w:pPr>
              <w:spacing w:line="320" w:lineRule="exact"/>
              <w:ind w:right="-738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0" w:type="dxa"/>
            <w:vAlign w:val="bottom"/>
          </w:tcPr>
          <w:p w14:paraId="6523F616" w14:textId="12F43C1C" w:rsidR="00565427" w:rsidRPr="004517A7" w:rsidRDefault="00565427" w:rsidP="005654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 w:rsidRPr="004517A7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630" w:type="dxa"/>
            <w:vAlign w:val="bottom"/>
          </w:tcPr>
          <w:p w14:paraId="2FA48CE6" w14:textId="67E02447" w:rsidR="00565427" w:rsidRPr="004517A7" w:rsidRDefault="00565427" w:rsidP="005654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 w:rsidRPr="004517A7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630" w:type="dxa"/>
            <w:vAlign w:val="bottom"/>
          </w:tcPr>
          <w:p w14:paraId="396C75BF" w14:textId="01598192" w:rsidR="00565427" w:rsidRPr="004517A7" w:rsidRDefault="00565427" w:rsidP="005654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 w:rsidRPr="004517A7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630" w:type="dxa"/>
            <w:vAlign w:val="bottom"/>
          </w:tcPr>
          <w:p w14:paraId="309C3281" w14:textId="61CC739C" w:rsidR="00565427" w:rsidRPr="004517A7" w:rsidRDefault="00565427" w:rsidP="005654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 w:rsidRPr="004517A7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630" w:type="dxa"/>
            <w:vAlign w:val="bottom"/>
          </w:tcPr>
          <w:p w14:paraId="56BE2467" w14:textId="49FAABC3" w:rsidR="00565427" w:rsidRPr="004517A7" w:rsidRDefault="00565427" w:rsidP="005654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 w:rsidRPr="004517A7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720" w:type="dxa"/>
            <w:vAlign w:val="bottom"/>
          </w:tcPr>
          <w:p w14:paraId="57875CE2" w14:textId="79ABDEAF" w:rsidR="00565427" w:rsidRPr="004517A7" w:rsidRDefault="00565427" w:rsidP="005654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 w:rsidRPr="004517A7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bottom"/>
          </w:tcPr>
          <w:p w14:paraId="7F031F4B" w14:textId="7F592E44" w:rsidR="00565427" w:rsidRPr="004517A7" w:rsidRDefault="00565427" w:rsidP="005654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 w:rsidRPr="004517A7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810" w:type="dxa"/>
            <w:vAlign w:val="bottom"/>
          </w:tcPr>
          <w:p w14:paraId="35D46E3E" w14:textId="0BB9ACF5" w:rsidR="00565427" w:rsidRPr="004517A7" w:rsidRDefault="00565427" w:rsidP="005654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 w:rsidRPr="004517A7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bottom"/>
          </w:tcPr>
          <w:p w14:paraId="31960CE0" w14:textId="39976464" w:rsidR="00565427" w:rsidRPr="004517A7" w:rsidRDefault="00565427" w:rsidP="005654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 w:rsidRPr="004517A7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725" w:type="dxa"/>
            <w:vAlign w:val="bottom"/>
          </w:tcPr>
          <w:p w14:paraId="6478CABC" w14:textId="2AF6AFB7" w:rsidR="00565427" w:rsidRPr="004517A7" w:rsidRDefault="00565427" w:rsidP="005654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 w:rsidRPr="004517A7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565427" w:rsidRPr="004517A7" w14:paraId="6A30F136" w14:textId="77777777" w:rsidTr="00DA0297">
        <w:tc>
          <w:tcPr>
            <w:tcW w:w="2430" w:type="dxa"/>
            <w:shd w:val="clear" w:color="auto" w:fill="auto"/>
          </w:tcPr>
          <w:p w14:paraId="57B302EB" w14:textId="77777777" w:rsidR="00565427" w:rsidRPr="004517A7" w:rsidRDefault="00565427" w:rsidP="00565427">
            <w:pPr>
              <w:spacing w:line="320" w:lineRule="exact"/>
              <w:ind w:left="163" w:right="255" w:hanging="163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 w:rsidRPr="004517A7"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</w:rPr>
              <w:t>กระแสเงินสดจาก</w:t>
            </w:r>
            <w:r w:rsidRPr="004517A7">
              <w:rPr>
                <w:rFonts w:ascii="Angsana New" w:eastAsia="Times New Roman" w:hAnsi="Angsana New" w:hint="cs"/>
                <w:spacing w:val="-6"/>
                <w:sz w:val="26"/>
                <w:szCs w:val="26"/>
              </w:rPr>
              <w:t xml:space="preserve"> (</w:t>
            </w:r>
            <w:r w:rsidRPr="004517A7"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</w:rPr>
              <w:t>ใช้ไปใน)</w:t>
            </w:r>
            <w:r w:rsidRPr="004517A7">
              <w:rPr>
                <w:rFonts w:ascii="Angsana New" w:eastAsia="Times New Roman" w:hAnsi="Angsana New" w:hint="cs"/>
                <w:spacing w:val="-6"/>
                <w:sz w:val="26"/>
                <w:szCs w:val="26"/>
              </w:rPr>
              <w:t xml:space="preserve"> </w:t>
            </w:r>
            <w:r w:rsidRPr="004517A7"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</w:rPr>
              <w:t>กิจกรรมดำเนินงาน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983D135" w14:textId="2CE1F3DC" w:rsidR="00565427" w:rsidRPr="004517A7" w:rsidRDefault="00565427" w:rsidP="00565427">
            <w:pPr>
              <w:tabs>
                <w:tab w:val="decimal" w:pos="426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189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0FD9DF2" w14:textId="116EFFEF" w:rsidR="00565427" w:rsidRPr="004517A7" w:rsidRDefault="00565427" w:rsidP="00565427">
            <w:pPr>
              <w:tabs>
                <w:tab w:val="decimal" w:pos="437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202</w:t>
            </w:r>
          </w:p>
        </w:tc>
        <w:tc>
          <w:tcPr>
            <w:tcW w:w="630" w:type="dxa"/>
            <w:vAlign w:val="bottom"/>
          </w:tcPr>
          <w:p w14:paraId="14ADF45B" w14:textId="17960348" w:rsidR="00565427" w:rsidRPr="004517A7" w:rsidRDefault="00565427" w:rsidP="00565427">
            <w:pPr>
              <w:tabs>
                <w:tab w:val="decimal" w:pos="358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25</w:t>
            </w:r>
            <w:r w:rsidR="00C30D9B" w:rsidRPr="004517A7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630" w:type="dxa"/>
            <w:vAlign w:val="bottom"/>
          </w:tcPr>
          <w:p w14:paraId="04FD914B" w14:textId="41984062" w:rsidR="00565427" w:rsidRPr="004517A7" w:rsidRDefault="00565427" w:rsidP="00565427">
            <w:pPr>
              <w:tabs>
                <w:tab w:val="decimal" w:pos="358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CA10F87" w14:textId="5B4127DB" w:rsidR="00565427" w:rsidRPr="004517A7" w:rsidRDefault="00565427" w:rsidP="00565427">
            <w:pPr>
              <w:tabs>
                <w:tab w:val="decimal" w:pos="358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9DD73E1" w14:textId="13274466" w:rsidR="00565427" w:rsidRPr="004517A7" w:rsidRDefault="00565427" w:rsidP="00565427">
            <w:pPr>
              <w:tabs>
                <w:tab w:val="decimal" w:pos="369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FB33D4F" w14:textId="33257EA1" w:rsidR="00565427" w:rsidRPr="004517A7" w:rsidRDefault="00565427" w:rsidP="00565427">
            <w:pPr>
              <w:tabs>
                <w:tab w:val="decimal" w:pos="391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A43A683" w14:textId="0C439C64" w:rsidR="00565427" w:rsidRPr="004517A7" w:rsidRDefault="00565427" w:rsidP="00565427">
            <w:pPr>
              <w:tabs>
                <w:tab w:val="decimal" w:pos="391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108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057CCE0" w14:textId="01776D7F" w:rsidR="00565427" w:rsidRPr="004517A7" w:rsidRDefault="00565427" w:rsidP="00565427">
            <w:pPr>
              <w:tabs>
                <w:tab w:val="decimal" w:pos="414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035B8CB0" w14:textId="642D5009" w:rsidR="00565427" w:rsidRPr="004517A7" w:rsidRDefault="00565427" w:rsidP="00565427">
            <w:pPr>
              <w:tabs>
                <w:tab w:val="decimal" w:pos="246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29</w:t>
            </w:r>
          </w:p>
        </w:tc>
      </w:tr>
      <w:tr w:rsidR="00565427" w:rsidRPr="004517A7" w14:paraId="7973DFD1" w14:textId="77777777" w:rsidTr="00DA0297">
        <w:tc>
          <w:tcPr>
            <w:tcW w:w="2430" w:type="dxa"/>
            <w:shd w:val="clear" w:color="auto" w:fill="auto"/>
          </w:tcPr>
          <w:p w14:paraId="72A28413" w14:textId="77777777" w:rsidR="00565427" w:rsidRPr="004517A7" w:rsidRDefault="00565427" w:rsidP="00565427">
            <w:pPr>
              <w:spacing w:line="320" w:lineRule="exact"/>
              <w:ind w:left="163" w:right="-108" w:hanging="163"/>
              <w:rPr>
                <w:rFonts w:ascii="Angsana New" w:eastAsia="Times New Roman" w:hAnsi="Angsana New"/>
                <w:spacing w:val="-6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</w:rPr>
              <w:t xml:space="preserve">กระแสเงินสดได้มาจาก </w:t>
            </w:r>
            <w:r w:rsidRPr="004517A7">
              <w:rPr>
                <w:rFonts w:ascii="Angsana New" w:eastAsia="Times New Roman" w:hAnsi="Angsana New" w:hint="cs"/>
                <w:spacing w:val="-6"/>
                <w:sz w:val="26"/>
                <w:szCs w:val="26"/>
              </w:rPr>
              <w:t>(</w:t>
            </w:r>
            <w:r w:rsidRPr="004517A7"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</w:rPr>
              <w:t>ใช้ไปใน</w:t>
            </w:r>
            <w:r w:rsidRPr="004517A7">
              <w:rPr>
                <w:rFonts w:ascii="Angsana New" w:eastAsia="Times New Roman" w:hAnsi="Angsana New" w:hint="cs"/>
                <w:spacing w:val="-6"/>
                <w:sz w:val="26"/>
                <w:szCs w:val="26"/>
              </w:rPr>
              <w:t xml:space="preserve">) </w:t>
            </w:r>
          </w:p>
          <w:p w14:paraId="5FB1B67A" w14:textId="77777777" w:rsidR="00565427" w:rsidRPr="004517A7" w:rsidRDefault="00565427" w:rsidP="00565427">
            <w:pPr>
              <w:spacing w:line="320" w:lineRule="exact"/>
              <w:ind w:left="163" w:right="-108" w:hanging="1"/>
              <w:rPr>
                <w:rFonts w:ascii="Angsana New" w:eastAsia="Times New Roman" w:hAnsi="Angsana New"/>
                <w:spacing w:val="-6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FB23D9D" w14:textId="7D10783C" w:rsidR="00565427" w:rsidRPr="004517A7" w:rsidRDefault="00565427" w:rsidP="00565427">
            <w:pPr>
              <w:tabs>
                <w:tab w:val="decimal" w:pos="426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(149)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3F27AF7" w14:textId="07C99A3E" w:rsidR="00565427" w:rsidRPr="004517A7" w:rsidRDefault="00565427" w:rsidP="00565427">
            <w:pPr>
              <w:tabs>
                <w:tab w:val="decimal" w:pos="437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(149)</w:t>
            </w:r>
          </w:p>
        </w:tc>
        <w:tc>
          <w:tcPr>
            <w:tcW w:w="630" w:type="dxa"/>
            <w:vAlign w:val="bottom"/>
          </w:tcPr>
          <w:p w14:paraId="16035F58" w14:textId="06963FB9" w:rsidR="00565427" w:rsidRPr="004517A7" w:rsidRDefault="00565427" w:rsidP="00565427">
            <w:pPr>
              <w:tabs>
                <w:tab w:val="decimal" w:pos="358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(51)</w:t>
            </w:r>
          </w:p>
        </w:tc>
        <w:tc>
          <w:tcPr>
            <w:tcW w:w="630" w:type="dxa"/>
            <w:vAlign w:val="bottom"/>
          </w:tcPr>
          <w:p w14:paraId="4D7F20D0" w14:textId="08EABA4F" w:rsidR="00565427" w:rsidRPr="004517A7" w:rsidRDefault="00565427" w:rsidP="00565427">
            <w:pPr>
              <w:tabs>
                <w:tab w:val="decimal" w:pos="358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86421C8" w14:textId="6DA2E23C" w:rsidR="00565427" w:rsidRPr="004517A7" w:rsidRDefault="00565427" w:rsidP="00565427">
            <w:pPr>
              <w:tabs>
                <w:tab w:val="decimal" w:pos="358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470DD82" w14:textId="5D3254CB" w:rsidR="00565427" w:rsidRPr="004517A7" w:rsidRDefault="00565427" w:rsidP="00565427">
            <w:pPr>
              <w:tabs>
                <w:tab w:val="decimal" w:pos="189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8EE94C6" w14:textId="4077C7AC" w:rsidR="00565427" w:rsidRPr="004517A7" w:rsidRDefault="00565427" w:rsidP="00565427">
            <w:pPr>
              <w:tabs>
                <w:tab w:val="decimal" w:pos="391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3CE53E3" w14:textId="024A1EEC" w:rsidR="00565427" w:rsidRPr="004517A7" w:rsidRDefault="00565427" w:rsidP="00565427">
            <w:pPr>
              <w:tabs>
                <w:tab w:val="decimal" w:pos="391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D74EAC8" w14:textId="72DC6C84" w:rsidR="00565427" w:rsidRPr="004517A7" w:rsidRDefault="003319F8" w:rsidP="00565427">
            <w:pPr>
              <w:tabs>
                <w:tab w:val="decimal" w:pos="414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495FC0CA" w14:textId="59CDB40B" w:rsidR="00565427" w:rsidRPr="004517A7" w:rsidRDefault="00565427" w:rsidP="00565427">
            <w:pPr>
              <w:tabs>
                <w:tab w:val="decimal" w:pos="246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565427" w:rsidRPr="004517A7" w14:paraId="14F09B64" w14:textId="77777777" w:rsidTr="00DA0297">
        <w:tc>
          <w:tcPr>
            <w:tcW w:w="2430" w:type="dxa"/>
            <w:shd w:val="clear" w:color="auto" w:fill="auto"/>
          </w:tcPr>
          <w:p w14:paraId="6D5E5E58" w14:textId="77777777" w:rsidR="00565427" w:rsidRPr="004517A7" w:rsidRDefault="00565427" w:rsidP="00565427">
            <w:pPr>
              <w:spacing w:line="320" w:lineRule="exact"/>
              <w:ind w:left="163" w:right="-108" w:hanging="163"/>
              <w:rPr>
                <w:rFonts w:ascii="Angsana New" w:eastAsia="Times New Roman" w:hAnsi="Angsana New"/>
                <w:spacing w:val="-6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</w:rPr>
              <w:t>กระแสเงินสดจาก</w:t>
            </w:r>
            <w:r w:rsidRPr="004517A7">
              <w:rPr>
                <w:rFonts w:ascii="Angsana New" w:eastAsia="Times New Roman" w:hAnsi="Angsana New" w:hint="cs"/>
                <w:spacing w:val="-6"/>
                <w:sz w:val="26"/>
                <w:szCs w:val="26"/>
              </w:rPr>
              <w:t xml:space="preserve"> (</w:t>
            </w:r>
            <w:r w:rsidRPr="004517A7"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</w:rPr>
              <w:t>ใช้ไปใน)</w:t>
            </w:r>
            <w:r w:rsidRPr="004517A7">
              <w:rPr>
                <w:rFonts w:ascii="Angsana New" w:eastAsia="Times New Roman" w:hAnsi="Angsana New" w:hint="cs"/>
                <w:spacing w:val="-6"/>
                <w:sz w:val="26"/>
                <w:szCs w:val="26"/>
              </w:rPr>
              <w:t xml:space="preserve"> </w:t>
            </w:r>
          </w:p>
          <w:p w14:paraId="585634E7" w14:textId="77777777" w:rsidR="00565427" w:rsidRPr="004517A7" w:rsidRDefault="00565427" w:rsidP="00565427">
            <w:pPr>
              <w:spacing w:line="320" w:lineRule="exact"/>
              <w:ind w:left="163" w:right="-108" w:hanging="1"/>
              <w:rPr>
                <w:rFonts w:ascii="Angsana New" w:eastAsia="Times New Roman" w:hAnsi="Angsana New"/>
                <w:spacing w:val="-6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E386126" w14:textId="4BB0F18C" w:rsidR="00565427" w:rsidRPr="004517A7" w:rsidRDefault="00565427" w:rsidP="00565427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(16)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3F3E9D6" w14:textId="0D869B06" w:rsidR="00565427" w:rsidRPr="004517A7" w:rsidRDefault="00565427" w:rsidP="00565427">
            <w:pPr>
              <w:pBdr>
                <w:bottom w:val="single" w:sz="4" w:space="1" w:color="auto"/>
              </w:pBdr>
              <w:tabs>
                <w:tab w:val="decimal" w:pos="437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(53)</w:t>
            </w:r>
          </w:p>
        </w:tc>
        <w:tc>
          <w:tcPr>
            <w:tcW w:w="630" w:type="dxa"/>
            <w:vAlign w:val="bottom"/>
          </w:tcPr>
          <w:p w14:paraId="7410DD49" w14:textId="72F8687A" w:rsidR="00565427" w:rsidRPr="004517A7" w:rsidRDefault="00565427" w:rsidP="00565427">
            <w:pPr>
              <w:pBdr>
                <w:bottom w:val="single" w:sz="4" w:space="1" w:color="auto"/>
              </w:pBdr>
              <w:tabs>
                <w:tab w:val="decimal" w:pos="358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(20</w:t>
            </w:r>
            <w:r w:rsidR="00C30D9B" w:rsidRPr="004517A7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4517A7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630" w:type="dxa"/>
            <w:vAlign w:val="bottom"/>
          </w:tcPr>
          <w:p w14:paraId="14BB83F1" w14:textId="2FFA1FD9" w:rsidR="00565427" w:rsidRPr="004517A7" w:rsidRDefault="00565427" w:rsidP="00565427">
            <w:pPr>
              <w:pBdr>
                <w:bottom w:val="single" w:sz="4" w:space="1" w:color="auto"/>
              </w:pBdr>
              <w:tabs>
                <w:tab w:val="decimal" w:pos="358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F5E9A79" w14:textId="50B9709C" w:rsidR="00565427" w:rsidRPr="004517A7" w:rsidRDefault="00565427" w:rsidP="00565427">
            <w:pPr>
              <w:pBdr>
                <w:bottom w:val="single" w:sz="4" w:space="1" w:color="auto"/>
              </w:pBdr>
              <w:tabs>
                <w:tab w:val="decimal" w:pos="358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(12)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B58E4BA" w14:textId="6AAF027A" w:rsidR="00565427" w:rsidRPr="004517A7" w:rsidRDefault="00565427" w:rsidP="00565427">
            <w:pPr>
              <w:pBdr>
                <w:bottom w:val="single" w:sz="4" w:space="1" w:color="auto"/>
              </w:pBdr>
              <w:tabs>
                <w:tab w:val="decimal" w:pos="369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(10)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C4BAC6F" w14:textId="4E33DB83" w:rsidR="00565427" w:rsidRPr="004517A7" w:rsidRDefault="00565427" w:rsidP="00565427">
            <w:pPr>
              <w:pBdr>
                <w:bottom w:val="single" w:sz="4" w:space="1" w:color="auto"/>
              </w:pBdr>
              <w:tabs>
                <w:tab w:val="decimal" w:pos="391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E22D15A" w14:textId="03EFE9BA" w:rsidR="00565427" w:rsidRPr="004517A7" w:rsidRDefault="00565427" w:rsidP="00565427">
            <w:pPr>
              <w:pBdr>
                <w:bottom w:val="single" w:sz="4" w:space="1" w:color="auto"/>
              </w:pBdr>
              <w:tabs>
                <w:tab w:val="decimal" w:pos="391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(109)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8C637EC" w14:textId="52306796" w:rsidR="00565427" w:rsidRPr="004517A7" w:rsidRDefault="003319F8" w:rsidP="00565427">
            <w:pPr>
              <w:pBdr>
                <w:bottom w:val="single" w:sz="4" w:space="1" w:color="auto"/>
              </w:pBdr>
              <w:tabs>
                <w:tab w:val="decimal" w:pos="234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275C247D" w14:textId="471267FA" w:rsidR="00565427" w:rsidRPr="004517A7" w:rsidRDefault="00565427" w:rsidP="00565427">
            <w:pPr>
              <w:pBdr>
                <w:bottom w:val="single" w:sz="4" w:space="1" w:color="auto"/>
              </w:pBdr>
              <w:tabs>
                <w:tab w:val="decimal" w:pos="246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(31)</w:t>
            </w:r>
          </w:p>
        </w:tc>
      </w:tr>
      <w:tr w:rsidR="00565427" w:rsidRPr="004517A7" w14:paraId="472DD9B0" w14:textId="77777777" w:rsidTr="00DA0297">
        <w:tc>
          <w:tcPr>
            <w:tcW w:w="2430" w:type="dxa"/>
            <w:shd w:val="clear" w:color="auto" w:fill="auto"/>
          </w:tcPr>
          <w:p w14:paraId="6D8605D8" w14:textId="77777777" w:rsidR="00565427" w:rsidRPr="004517A7" w:rsidRDefault="00565427" w:rsidP="00565427">
            <w:pPr>
              <w:spacing w:line="320" w:lineRule="exact"/>
              <w:ind w:left="162" w:right="-195" w:hanging="162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เงินสดและรายการเทียบเท่า</w:t>
            </w:r>
          </w:p>
          <w:p w14:paraId="499B2A5A" w14:textId="77777777" w:rsidR="00565427" w:rsidRPr="004517A7" w:rsidRDefault="00565427" w:rsidP="00565427">
            <w:pPr>
              <w:spacing w:line="320" w:lineRule="exact"/>
              <w:ind w:left="162" w:right="-195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เงินสดเพิ่มขึ้น</w:t>
            </w: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 xml:space="preserve"> (</w:t>
            </w: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ลดลง)</w:t>
            </w:r>
            <w:r w:rsidRPr="004517A7">
              <w:rPr>
                <w:rFonts w:ascii="Angsana New" w:eastAsia="Times New Roman" w:hAnsi="Angsana New" w:hint="cs"/>
                <w:sz w:val="26"/>
                <w:szCs w:val="26"/>
              </w:rPr>
              <w:t xml:space="preserve"> </w:t>
            </w:r>
            <w:r w:rsidRPr="004517A7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0B49456" w14:textId="5B6A9A32" w:rsidR="00565427" w:rsidRPr="004517A7" w:rsidRDefault="00565427" w:rsidP="00565427">
            <w:pPr>
              <w:pBdr>
                <w:bottom w:val="double" w:sz="4" w:space="1" w:color="auto"/>
              </w:pBdr>
              <w:tabs>
                <w:tab w:val="decimal" w:pos="246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24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AAB98B0" w14:textId="279C8BA3" w:rsidR="00565427" w:rsidRPr="004517A7" w:rsidRDefault="00565427" w:rsidP="00565427">
            <w:pPr>
              <w:pBdr>
                <w:bottom w:val="double" w:sz="4" w:space="1" w:color="auto"/>
              </w:pBdr>
              <w:tabs>
                <w:tab w:val="decimal" w:pos="257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630" w:type="dxa"/>
            <w:vAlign w:val="bottom"/>
          </w:tcPr>
          <w:p w14:paraId="7928F135" w14:textId="0F923C5F" w:rsidR="00565427" w:rsidRPr="004517A7" w:rsidRDefault="007F6BD7" w:rsidP="00565427">
            <w:pPr>
              <w:pBdr>
                <w:bottom w:val="double" w:sz="4" w:space="1" w:color="auto"/>
              </w:pBdr>
              <w:tabs>
                <w:tab w:val="decimal" w:pos="358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C30D9B" w:rsidRPr="004517A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4517A7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630" w:type="dxa"/>
            <w:vAlign w:val="bottom"/>
          </w:tcPr>
          <w:p w14:paraId="2DACB2A2" w14:textId="63C1E514" w:rsidR="00565427" w:rsidRPr="004517A7" w:rsidRDefault="00565427" w:rsidP="00565427">
            <w:pPr>
              <w:pBdr>
                <w:bottom w:val="double" w:sz="4" w:space="1" w:color="auto"/>
              </w:pBdr>
              <w:tabs>
                <w:tab w:val="decimal" w:pos="358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40D4B8F" w14:textId="7521F79F" w:rsidR="00565427" w:rsidRPr="004517A7" w:rsidRDefault="00565427" w:rsidP="00565427">
            <w:pPr>
              <w:pBdr>
                <w:bottom w:val="double" w:sz="4" w:space="1" w:color="auto"/>
              </w:pBdr>
              <w:tabs>
                <w:tab w:val="decimal" w:pos="358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D18B2EC" w14:textId="0B87549A" w:rsidR="00565427" w:rsidRPr="004517A7" w:rsidRDefault="00565427" w:rsidP="00565427">
            <w:pPr>
              <w:pBdr>
                <w:bottom w:val="double" w:sz="4" w:space="1" w:color="auto"/>
              </w:pBdr>
              <w:tabs>
                <w:tab w:val="decimal" w:pos="369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(2)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794D8E1" w14:textId="36791C1D" w:rsidR="00565427" w:rsidRPr="004517A7" w:rsidRDefault="00565427" w:rsidP="00565427">
            <w:pPr>
              <w:pBdr>
                <w:bottom w:val="double" w:sz="4" w:space="1" w:color="auto"/>
              </w:pBdr>
              <w:tabs>
                <w:tab w:val="decimal" w:pos="212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4512514" w14:textId="0C966F4F" w:rsidR="00565427" w:rsidRPr="004517A7" w:rsidRDefault="00565427" w:rsidP="00565427">
            <w:pPr>
              <w:pBdr>
                <w:bottom w:val="double" w:sz="4" w:space="1" w:color="auto"/>
              </w:pBdr>
              <w:tabs>
                <w:tab w:val="decimal" w:pos="391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8083520" w14:textId="52A98F18" w:rsidR="00565427" w:rsidRPr="004517A7" w:rsidRDefault="003319F8" w:rsidP="00565427">
            <w:pPr>
              <w:pBdr>
                <w:bottom w:val="double" w:sz="4" w:space="1" w:color="auto"/>
              </w:pBdr>
              <w:tabs>
                <w:tab w:val="decimal" w:pos="391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4DEAE3B1" w14:textId="2D87F468" w:rsidR="00565427" w:rsidRPr="004517A7" w:rsidRDefault="00565427" w:rsidP="00565427">
            <w:pPr>
              <w:pBdr>
                <w:bottom w:val="double" w:sz="4" w:space="1" w:color="auto"/>
              </w:pBdr>
              <w:tabs>
                <w:tab w:val="decimal" w:pos="246"/>
              </w:tabs>
              <w:spacing w:line="320" w:lineRule="exac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2873C6" w:rsidRPr="004517A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4517A7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</w:tbl>
    <w:p w14:paraId="5263E21D" w14:textId="5CFC4142" w:rsidR="00C82517" w:rsidRPr="004517A7" w:rsidRDefault="00C82517" w:rsidP="002D45F6">
      <w:pPr>
        <w:spacing w:before="120" w:after="120"/>
        <w:jc w:val="thaiDistribute"/>
        <w:rPr>
          <w:rFonts w:ascii="Angsana New" w:hAnsi="Angsana New"/>
          <w:color w:val="000000"/>
          <w:spacing w:val="-2"/>
          <w:sz w:val="18"/>
          <w:szCs w:val="18"/>
          <w:cs/>
        </w:rPr>
      </w:pPr>
    </w:p>
    <w:p w14:paraId="546073EA" w14:textId="77777777" w:rsidR="00C82517" w:rsidRPr="004517A7" w:rsidRDefault="00C82517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2"/>
          <w:sz w:val="18"/>
          <w:szCs w:val="18"/>
          <w:cs/>
        </w:rPr>
      </w:pPr>
      <w:r w:rsidRPr="004517A7">
        <w:rPr>
          <w:rFonts w:ascii="Angsana New" w:hAnsi="Angsana New"/>
          <w:color w:val="000000"/>
          <w:spacing w:val="-2"/>
          <w:sz w:val="18"/>
          <w:szCs w:val="18"/>
          <w:cs/>
        </w:rPr>
        <w:br w:type="page"/>
      </w:r>
    </w:p>
    <w:p w14:paraId="321E8925" w14:textId="01ACC04B" w:rsidR="00EC57B2" w:rsidRPr="004517A7" w:rsidRDefault="00EC57B2" w:rsidP="002D45F6">
      <w:pPr>
        <w:spacing w:before="120" w:after="12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</w:rPr>
        <w:lastRenderedPageBreak/>
        <w:t>1</w:t>
      </w:r>
      <w:r w:rsidR="00130D0F" w:rsidRPr="004517A7">
        <w:rPr>
          <w:rFonts w:ascii="Angsana New" w:hAnsi="Angsana New"/>
          <w:color w:val="000000"/>
          <w:spacing w:val="-2"/>
          <w:sz w:val="28"/>
        </w:rPr>
        <w:t>4</w:t>
      </w:r>
      <w:r w:rsidR="00005265" w:rsidRPr="004517A7">
        <w:rPr>
          <w:rFonts w:ascii="Angsana New" w:hAnsi="Angsana New"/>
          <w:color w:val="000000"/>
          <w:spacing w:val="-2"/>
          <w:sz w:val="28"/>
        </w:rPr>
        <w:t>.</w:t>
      </w:r>
      <w:r w:rsidR="00F52A6A" w:rsidRPr="004517A7">
        <w:rPr>
          <w:rFonts w:ascii="Angsana New" w:hAnsi="Angsana New"/>
          <w:color w:val="000000"/>
          <w:spacing w:val="-2"/>
          <w:sz w:val="28"/>
        </w:rPr>
        <w:t xml:space="preserve">3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การขายเงินลงทุนในบริษัทย่อ</w:t>
      </w:r>
      <w:r w:rsidR="00D87BAC" w:rsidRPr="004517A7">
        <w:rPr>
          <w:rFonts w:ascii="Angsana New" w:hAnsi="Angsana New" w:hint="cs"/>
          <w:color w:val="000000"/>
          <w:spacing w:val="-2"/>
          <w:sz w:val="28"/>
          <w:cs/>
        </w:rPr>
        <w:t>ย</w:t>
      </w:r>
    </w:p>
    <w:p w14:paraId="5E28CE50" w14:textId="77777777" w:rsidR="00E46E1A" w:rsidRPr="004517A7" w:rsidRDefault="00E46E1A" w:rsidP="00E46E1A">
      <w:pPr>
        <w:tabs>
          <w:tab w:val="left" w:pos="450"/>
        </w:tabs>
        <w:overflowPunct/>
        <w:autoSpaceDE/>
        <w:autoSpaceDN/>
        <w:adjustRightInd/>
        <w:spacing w:after="160"/>
        <w:ind w:left="360"/>
        <w:jc w:val="thaiDistribute"/>
        <w:textAlignment w:val="auto"/>
        <w:rPr>
          <w:rFonts w:ascii="Angsana New" w:eastAsia="Calibri" w:hAnsi="Angsana New"/>
          <w:sz w:val="28"/>
        </w:rPr>
      </w:pPr>
      <w:bookmarkStart w:id="4" w:name="_Hlk96446948"/>
      <w:r w:rsidRPr="004517A7">
        <w:rPr>
          <w:rFonts w:ascii="Angsana New" w:eastAsia="Calibri" w:hAnsi="Angsana New"/>
          <w:sz w:val="28"/>
          <w:cs/>
        </w:rPr>
        <w:t xml:space="preserve">เมื่อวันที่ </w:t>
      </w:r>
      <w:r w:rsidRPr="004517A7">
        <w:rPr>
          <w:rFonts w:ascii="Angsana New" w:eastAsia="Calibri" w:hAnsi="Angsana New"/>
          <w:sz w:val="28"/>
        </w:rPr>
        <w:t>8</w:t>
      </w:r>
      <w:r w:rsidRPr="004517A7">
        <w:rPr>
          <w:rFonts w:ascii="Angsana New" w:eastAsia="Calibri" w:hAnsi="Angsana New"/>
          <w:sz w:val="28"/>
          <w:cs/>
        </w:rPr>
        <w:t xml:space="preserve"> เมษายน </w:t>
      </w:r>
      <w:r w:rsidRPr="004517A7">
        <w:rPr>
          <w:rFonts w:ascii="Angsana New" w:eastAsia="Calibri" w:hAnsi="Angsana New"/>
          <w:sz w:val="28"/>
        </w:rPr>
        <w:t>2564</w:t>
      </w:r>
      <w:r w:rsidRPr="004517A7">
        <w:rPr>
          <w:rFonts w:ascii="Angsana New" w:eastAsia="Calibri" w:hAnsi="Angsana New"/>
          <w:sz w:val="28"/>
          <w:cs/>
        </w:rPr>
        <w:t xml:space="preserve"> ที่ประชุมคณะกรรมการบริษัท ครั้งที่ </w:t>
      </w:r>
      <w:r w:rsidRPr="004517A7">
        <w:rPr>
          <w:rFonts w:ascii="Angsana New" w:eastAsia="Calibri" w:hAnsi="Angsana New"/>
          <w:sz w:val="28"/>
        </w:rPr>
        <w:t>4/2564</w:t>
      </w:r>
      <w:r w:rsidRPr="004517A7">
        <w:rPr>
          <w:rFonts w:ascii="Angsana New" w:eastAsia="Calibri" w:hAnsi="Angsana New"/>
          <w:sz w:val="28"/>
          <w:cs/>
        </w:rPr>
        <w:t xml:space="preserve"> ของบริษัท เซเว่น ยูทิลิตี้ส์ แอนด์ พาวเวอร์ จำกัด (มหาชน) </w:t>
      </w:r>
      <w:r w:rsidRPr="004517A7">
        <w:rPr>
          <w:rFonts w:ascii="Angsana New" w:eastAsia="Calibri" w:hAnsi="Angsana New"/>
          <w:sz w:val="28"/>
        </w:rPr>
        <w:t>(“7UP”)</w:t>
      </w:r>
      <w:r w:rsidRPr="004517A7">
        <w:rPr>
          <w:rFonts w:ascii="Angsana New" w:eastAsia="Calibri" w:hAnsi="Angsana New" w:hint="cs"/>
          <w:sz w:val="28"/>
          <w:cs/>
        </w:rPr>
        <w:t xml:space="preserve"> </w:t>
      </w:r>
      <w:r w:rsidRPr="004517A7">
        <w:rPr>
          <w:rFonts w:ascii="Angsana New" w:eastAsia="Calibri" w:hAnsi="Angsana New"/>
          <w:sz w:val="28"/>
          <w:cs/>
        </w:rPr>
        <w:t>ได้มีมติอนุมัติให้</w:t>
      </w:r>
      <w:r w:rsidRPr="004517A7">
        <w:rPr>
          <w:rFonts w:ascii="Angsana New" w:eastAsia="Calibri" w:hAnsi="Angsana New"/>
          <w:sz w:val="28"/>
        </w:rPr>
        <w:t xml:space="preserve"> </w:t>
      </w:r>
      <w:r w:rsidRPr="004517A7">
        <w:rPr>
          <w:rFonts w:ascii="Angsana New" w:eastAsia="Calibri" w:hAnsi="Angsana New"/>
          <w:sz w:val="28"/>
          <w:cs/>
        </w:rPr>
        <w:t>บริษัท เอ็นเนอร์ยี่ ฟอร์ โซไซตี้ จำกัด (“</w:t>
      </w:r>
      <w:r w:rsidRPr="004517A7">
        <w:rPr>
          <w:rFonts w:ascii="Angsana New" w:eastAsia="Calibri" w:hAnsi="Angsana New"/>
          <w:sz w:val="28"/>
        </w:rPr>
        <w:t xml:space="preserve">EFS”) </w:t>
      </w:r>
      <w:r w:rsidRPr="004517A7">
        <w:rPr>
          <w:rFonts w:ascii="Angsana New" w:eastAsia="Calibri" w:hAnsi="Angsana New"/>
          <w:sz w:val="28"/>
          <w:cs/>
        </w:rPr>
        <w:t>จำหน่ายเงินลงทุนทั้งหมดใน บริษัท พี พี แอล พาวเวอร์ จำกัด (“</w:t>
      </w:r>
      <w:r w:rsidRPr="004517A7">
        <w:rPr>
          <w:rFonts w:ascii="Angsana New" w:eastAsia="Calibri" w:hAnsi="Angsana New"/>
          <w:sz w:val="28"/>
        </w:rPr>
        <w:t xml:space="preserve">PPL”) </w:t>
      </w:r>
      <w:r w:rsidRPr="004517A7">
        <w:rPr>
          <w:rFonts w:ascii="Angsana New" w:eastAsia="Calibri" w:hAnsi="Angsana New"/>
          <w:sz w:val="28"/>
          <w:cs/>
        </w:rPr>
        <w:t>และบริษัท ไบโอเอ็นเนอร์ยี่ สตูล จำกัด (“</w:t>
      </w:r>
      <w:r w:rsidRPr="004517A7">
        <w:rPr>
          <w:rFonts w:ascii="Angsana New" w:eastAsia="Calibri" w:hAnsi="Angsana New"/>
          <w:sz w:val="28"/>
        </w:rPr>
        <w:t xml:space="preserve">BES”) </w:t>
      </w:r>
      <w:r w:rsidRPr="004517A7">
        <w:rPr>
          <w:rFonts w:ascii="Angsana New" w:eastAsia="Calibri" w:hAnsi="Angsana New"/>
          <w:sz w:val="28"/>
          <w:cs/>
        </w:rPr>
        <w:t>ซึ่งเป็นบริษัทย่อย โดย</w:t>
      </w:r>
      <w:r w:rsidRPr="004517A7">
        <w:rPr>
          <w:rFonts w:ascii="Angsana New" w:eastAsia="Calibri" w:hAnsi="Angsana New"/>
          <w:sz w:val="28"/>
        </w:rPr>
        <w:t xml:space="preserve"> EFS </w:t>
      </w:r>
      <w:r w:rsidRPr="004517A7">
        <w:rPr>
          <w:rFonts w:ascii="Angsana New" w:eastAsia="Calibri" w:hAnsi="Angsana New"/>
          <w:sz w:val="28"/>
          <w:cs/>
        </w:rPr>
        <w:t xml:space="preserve">เป็นบริษัทย่อยของ </w:t>
      </w:r>
      <w:r w:rsidRPr="004517A7">
        <w:rPr>
          <w:rFonts w:ascii="Angsana New" w:eastAsia="Calibri" w:hAnsi="Angsana New"/>
          <w:sz w:val="28"/>
        </w:rPr>
        <w:t xml:space="preserve">7UP </w:t>
      </w:r>
      <w:r w:rsidRPr="004517A7">
        <w:rPr>
          <w:rFonts w:ascii="Angsana New" w:eastAsia="Calibri" w:hAnsi="Angsana New"/>
          <w:sz w:val="28"/>
          <w:cs/>
        </w:rPr>
        <w:t xml:space="preserve">โดย </w:t>
      </w:r>
      <w:r w:rsidRPr="004517A7">
        <w:rPr>
          <w:rFonts w:ascii="Angsana New" w:eastAsia="Calibri" w:hAnsi="Angsana New"/>
          <w:sz w:val="28"/>
        </w:rPr>
        <w:t xml:space="preserve">7UP </w:t>
      </w:r>
      <w:r w:rsidRPr="004517A7">
        <w:rPr>
          <w:rFonts w:ascii="Angsana New" w:eastAsia="Calibri" w:hAnsi="Angsana New"/>
          <w:sz w:val="28"/>
          <w:cs/>
        </w:rPr>
        <w:t xml:space="preserve">ถือหุ้นอยู่ใน </w:t>
      </w:r>
      <w:r w:rsidRPr="004517A7">
        <w:rPr>
          <w:rFonts w:ascii="Angsana New" w:eastAsia="Calibri" w:hAnsi="Angsana New"/>
          <w:sz w:val="28"/>
        </w:rPr>
        <w:t xml:space="preserve">EFS </w:t>
      </w:r>
      <w:r w:rsidRPr="004517A7">
        <w:rPr>
          <w:rFonts w:ascii="Angsana New" w:eastAsia="Calibri" w:hAnsi="Angsana New"/>
          <w:sz w:val="28"/>
          <w:cs/>
        </w:rPr>
        <w:t xml:space="preserve">ในสัดส่วนร้อยละ </w:t>
      </w:r>
      <w:r w:rsidRPr="004517A7">
        <w:rPr>
          <w:rFonts w:ascii="Angsana New" w:eastAsia="Calibri" w:hAnsi="Angsana New"/>
          <w:sz w:val="28"/>
        </w:rPr>
        <w:t>99.99</w:t>
      </w:r>
      <w:r w:rsidRPr="004517A7">
        <w:rPr>
          <w:rFonts w:ascii="Angsana New" w:eastAsia="Calibri" w:hAnsi="Angsana New"/>
          <w:sz w:val="28"/>
          <w:cs/>
        </w:rPr>
        <w:t xml:space="preserve"> โดยการจำหน่ายหุ้นสามัญของ </w:t>
      </w:r>
      <w:r w:rsidRPr="004517A7">
        <w:rPr>
          <w:rFonts w:ascii="Angsana New" w:eastAsia="Calibri" w:hAnsi="Angsana New"/>
          <w:sz w:val="28"/>
        </w:rPr>
        <w:t xml:space="preserve">PPL </w:t>
      </w:r>
      <w:r w:rsidRPr="004517A7">
        <w:rPr>
          <w:rFonts w:ascii="Angsana New" w:eastAsia="Calibri" w:hAnsi="Angsana New"/>
          <w:sz w:val="28"/>
          <w:cs/>
        </w:rPr>
        <w:t xml:space="preserve">ในสัดส่วนร้อยละ </w:t>
      </w:r>
      <w:r w:rsidRPr="004517A7">
        <w:rPr>
          <w:rFonts w:ascii="Angsana New" w:eastAsia="Calibri" w:hAnsi="Angsana New"/>
          <w:sz w:val="28"/>
        </w:rPr>
        <w:t>80.00</w:t>
      </w:r>
      <w:r w:rsidRPr="004517A7">
        <w:rPr>
          <w:rFonts w:ascii="Angsana New" w:eastAsia="Calibri" w:hAnsi="Angsana New"/>
          <w:sz w:val="28"/>
          <w:cs/>
        </w:rPr>
        <w:t xml:space="preserve"> ของทุนจดทะเบียน หรือจำนวน </w:t>
      </w:r>
      <w:r w:rsidRPr="004517A7">
        <w:rPr>
          <w:rFonts w:ascii="Angsana New" w:eastAsia="Calibri" w:hAnsi="Angsana New"/>
          <w:sz w:val="28"/>
        </w:rPr>
        <w:t>120,000</w:t>
      </w:r>
      <w:r w:rsidRPr="004517A7">
        <w:rPr>
          <w:rFonts w:ascii="Angsana New" w:eastAsia="Calibri" w:hAnsi="Angsana New"/>
          <w:sz w:val="28"/>
          <w:cs/>
        </w:rPr>
        <w:t xml:space="preserve"> หุ้น ในมูลค่า </w:t>
      </w:r>
      <w:r w:rsidRPr="004517A7">
        <w:rPr>
          <w:rFonts w:ascii="Angsana New" w:eastAsia="Calibri" w:hAnsi="Angsana New"/>
          <w:sz w:val="28"/>
        </w:rPr>
        <w:t>12</w:t>
      </w:r>
      <w:r w:rsidRPr="004517A7">
        <w:rPr>
          <w:rFonts w:ascii="Angsana New" w:eastAsia="Calibri" w:hAnsi="Angsana New"/>
          <w:sz w:val="28"/>
          <w:cs/>
        </w:rPr>
        <w:t xml:space="preserve"> ล้านบาท และจำหน่ายหุ้นสามัญของ </w:t>
      </w:r>
      <w:r w:rsidRPr="004517A7">
        <w:rPr>
          <w:rFonts w:ascii="Angsana New" w:eastAsia="Calibri" w:hAnsi="Angsana New"/>
          <w:sz w:val="28"/>
        </w:rPr>
        <w:t xml:space="preserve">BES </w:t>
      </w:r>
      <w:r w:rsidRPr="004517A7">
        <w:rPr>
          <w:rFonts w:ascii="Angsana New" w:eastAsia="Calibri" w:hAnsi="Angsana New"/>
          <w:sz w:val="28"/>
          <w:cs/>
        </w:rPr>
        <w:t xml:space="preserve">ในสัดส่วนร้อยละ </w:t>
      </w:r>
      <w:r w:rsidRPr="004517A7">
        <w:rPr>
          <w:rFonts w:ascii="Angsana New" w:eastAsia="Calibri" w:hAnsi="Angsana New"/>
          <w:sz w:val="28"/>
        </w:rPr>
        <w:t>80.00</w:t>
      </w:r>
      <w:r w:rsidRPr="004517A7">
        <w:rPr>
          <w:rFonts w:ascii="Angsana New" w:eastAsia="Calibri" w:hAnsi="Angsana New"/>
          <w:sz w:val="28"/>
          <w:cs/>
        </w:rPr>
        <w:t xml:space="preserve"> ของทุนจดทะเบียน หรือจำนวน </w:t>
      </w:r>
      <w:r w:rsidRPr="004517A7">
        <w:rPr>
          <w:rFonts w:ascii="Angsana New" w:eastAsia="Calibri" w:hAnsi="Angsana New"/>
          <w:sz w:val="28"/>
        </w:rPr>
        <w:t>208,000</w:t>
      </w:r>
      <w:r w:rsidRPr="004517A7">
        <w:rPr>
          <w:rFonts w:ascii="Angsana New" w:eastAsia="Calibri" w:hAnsi="Angsana New"/>
          <w:sz w:val="28"/>
          <w:cs/>
        </w:rPr>
        <w:t xml:space="preserve"> หุ้น ในมูลค่า </w:t>
      </w:r>
      <w:r w:rsidRPr="004517A7">
        <w:rPr>
          <w:rFonts w:ascii="Angsana New" w:eastAsia="Calibri" w:hAnsi="Angsana New"/>
          <w:sz w:val="28"/>
        </w:rPr>
        <w:t>20</w:t>
      </w:r>
      <w:r w:rsidRPr="004517A7">
        <w:rPr>
          <w:rFonts w:ascii="Angsana New" w:eastAsia="Calibri" w:hAnsi="Angsana New"/>
          <w:sz w:val="28"/>
          <w:cs/>
        </w:rPr>
        <w:t xml:space="preserve"> ล้านบาท คิดเป็นมูลค่ารวมทั้งสิ้น </w:t>
      </w:r>
      <w:r w:rsidRPr="004517A7">
        <w:rPr>
          <w:rFonts w:ascii="Angsana New" w:eastAsia="Calibri" w:hAnsi="Angsana New"/>
          <w:sz w:val="28"/>
        </w:rPr>
        <w:t xml:space="preserve">32 </w:t>
      </w:r>
      <w:r w:rsidRPr="004517A7">
        <w:rPr>
          <w:rFonts w:ascii="Angsana New" w:eastAsia="Calibri" w:hAnsi="Angsana New"/>
          <w:sz w:val="28"/>
          <w:cs/>
        </w:rPr>
        <w:t xml:space="preserve">ล้านบาท ให้แก่บุคคลภายนอกซึ่งไม่มีความสัมพันธ์และ/หรือความเกี่ยวโยงใด ๆ กับผู้บริหาร กรรมการ ผู้ถือหุ้นรายใหญ่ และผู้มีอำนาจควบคุมของบริษัทและบริษัทย่อย โดยได้มีการจำหน่ายออกไปในวันที่ </w:t>
      </w:r>
      <w:r w:rsidRPr="004517A7">
        <w:rPr>
          <w:rFonts w:ascii="Angsana New" w:eastAsia="Calibri" w:hAnsi="Angsana New"/>
          <w:sz w:val="28"/>
        </w:rPr>
        <w:t xml:space="preserve">9 </w:t>
      </w:r>
      <w:r w:rsidRPr="004517A7">
        <w:rPr>
          <w:rFonts w:ascii="Angsana New" w:eastAsia="Calibri" w:hAnsi="Angsana New"/>
          <w:sz w:val="28"/>
          <w:cs/>
        </w:rPr>
        <w:t xml:space="preserve">เมษายน </w:t>
      </w:r>
      <w:r w:rsidRPr="004517A7">
        <w:rPr>
          <w:rFonts w:ascii="Angsana New" w:eastAsia="Calibri" w:hAnsi="Angsana New"/>
          <w:sz w:val="28"/>
        </w:rPr>
        <w:t>2654</w:t>
      </w:r>
    </w:p>
    <w:p w14:paraId="5E7FAD6D" w14:textId="77777777" w:rsidR="00E46E1A" w:rsidRPr="004517A7" w:rsidRDefault="00E46E1A" w:rsidP="00E46E1A">
      <w:pPr>
        <w:tabs>
          <w:tab w:val="left" w:pos="450"/>
        </w:tabs>
        <w:overflowPunct/>
        <w:autoSpaceDE/>
        <w:autoSpaceDN/>
        <w:adjustRightInd/>
        <w:spacing w:after="160"/>
        <w:ind w:left="360"/>
        <w:jc w:val="thaiDistribute"/>
        <w:textAlignment w:val="auto"/>
        <w:rPr>
          <w:rFonts w:ascii="Angsana New" w:eastAsia="Calibri" w:hAnsi="Angsana New"/>
          <w:sz w:val="28"/>
        </w:rPr>
      </w:pPr>
      <w:r w:rsidRPr="004517A7">
        <w:rPr>
          <w:rFonts w:ascii="Angsana New" w:eastAsia="Calibri" w:hAnsi="Angsana New"/>
          <w:sz w:val="28"/>
          <w:cs/>
        </w:rPr>
        <w:t xml:space="preserve">เมื่อวันที่ </w:t>
      </w:r>
      <w:r w:rsidRPr="004517A7">
        <w:rPr>
          <w:rFonts w:ascii="Angsana New" w:eastAsia="Calibri" w:hAnsi="Angsana New"/>
          <w:sz w:val="28"/>
        </w:rPr>
        <w:t>29</w:t>
      </w:r>
      <w:r w:rsidRPr="004517A7">
        <w:rPr>
          <w:rFonts w:ascii="Angsana New" w:eastAsia="Calibri" w:hAnsi="Angsana New"/>
          <w:sz w:val="28"/>
          <w:cs/>
        </w:rPr>
        <w:t xml:space="preserve"> มิถุนายน </w:t>
      </w:r>
      <w:r w:rsidRPr="004517A7">
        <w:rPr>
          <w:rFonts w:ascii="Angsana New" w:eastAsia="Calibri" w:hAnsi="Angsana New"/>
          <w:sz w:val="28"/>
        </w:rPr>
        <w:t>2564</w:t>
      </w:r>
      <w:r w:rsidRPr="004517A7">
        <w:rPr>
          <w:rFonts w:ascii="Angsana New" w:eastAsia="Calibri" w:hAnsi="Angsana New"/>
          <w:sz w:val="28"/>
          <w:cs/>
        </w:rPr>
        <w:t xml:space="preserve"> ที่ประชุมคณะกรรมการบริษัท ครั้งที่ </w:t>
      </w:r>
      <w:r w:rsidRPr="004517A7">
        <w:rPr>
          <w:rFonts w:ascii="Angsana New" w:eastAsia="Calibri" w:hAnsi="Angsana New"/>
          <w:sz w:val="28"/>
        </w:rPr>
        <w:t xml:space="preserve">8/2564 </w:t>
      </w:r>
      <w:r w:rsidRPr="004517A7">
        <w:rPr>
          <w:rFonts w:ascii="Angsana New" w:eastAsia="Calibri" w:hAnsi="Angsana New"/>
          <w:sz w:val="28"/>
          <w:cs/>
        </w:rPr>
        <w:t>ของบริษัท เซเว่น ยูทิลิตี้ส์ แอนด์ พาวเวอร์ จำกัด (มหาชน) ได้มีมติอนุมัติให้จำหน่ายเงินลงทุนใน</w:t>
      </w:r>
      <w:r w:rsidRPr="004517A7">
        <w:rPr>
          <w:rFonts w:ascii="Angsana New" w:eastAsia="Calibri" w:hAnsi="Angsana New" w:hint="cs"/>
          <w:sz w:val="28"/>
          <w:cs/>
        </w:rPr>
        <w:t xml:space="preserve"> </w:t>
      </w:r>
      <w:r w:rsidRPr="004517A7">
        <w:rPr>
          <w:rFonts w:ascii="Angsana New" w:eastAsia="Calibri" w:hAnsi="Angsana New"/>
          <w:sz w:val="28"/>
          <w:cs/>
        </w:rPr>
        <w:t>บริษัท อินฟอร์เมติกซ์ พลัส จำกัด (“</w:t>
      </w:r>
      <w:r w:rsidRPr="004517A7">
        <w:rPr>
          <w:rFonts w:ascii="Angsana New" w:eastAsia="Calibri" w:hAnsi="Angsana New"/>
          <w:sz w:val="28"/>
        </w:rPr>
        <w:t xml:space="preserve">IFP”) </w:t>
      </w:r>
      <w:r w:rsidRPr="004517A7">
        <w:rPr>
          <w:rFonts w:ascii="Angsana New" w:eastAsia="Calibri" w:hAnsi="Angsana New"/>
          <w:sz w:val="28"/>
          <w:cs/>
        </w:rPr>
        <w:t>ซึ่งเป็นบริษัทย่อยของ บริษัท เอ็ม โซลูชั่น จ</w:t>
      </w:r>
      <w:r w:rsidRPr="004517A7">
        <w:rPr>
          <w:rFonts w:ascii="Angsana New" w:eastAsia="Calibri" w:hAnsi="Angsana New" w:hint="cs"/>
          <w:sz w:val="28"/>
          <w:cs/>
        </w:rPr>
        <w:t>ำ</w:t>
      </w:r>
      <w:r w:rsidRPr="004517A7">
        <w:rPr>
          <w:rFonts w:ascii="Angsana New" w:eastAsia="Calibri" w:hAnsi="Angsana New"/>
          <w:sz w:val="28"/>
          <w:cs/>
        </w:rPr>
        <w:t>กัด (“</w:t>
      </w:r>
      <w:r w:rsidRPr="004517A7">
        <w:rPr>
          <w:rFonts w:ascii="Angsana New" w:eastAsia="Calibri" w:hAnsi="Angsana New"/>
          <w:sz w:val="28"/>
        </w:rPr>
        <w:t xml:space="preserve">MSO”) </w:t>
      </w:r>
      <w:r w:rsidRPr="004517A7">
        <w:rPr>
          <w:rFonts w:ascii="Angsana New" w:eastAsia="Calibri" w:hAnsi="Angsana New"/>
          <w:sz w:val="28"/>
          <w:cs/>
        </w:rPr>
        <w:t xml:space="preserve">ซึ่ง </w:t>
      </w:r>
      <w:r w:rsidRPr="004517A7">
        <w:rPr>
          <w:rFonts w:ascii="Angsana New" w:eastAsia="Calibri" w:hAnsi="Angsana New"/>
          <w:sz w:val="28"/>
        </w:rPr>
        <w:t xml:space="preserve">MSO </w:t>
      </w:r>
      <w:r w:rsidRPr="004517A7">
        <w:rPr>
          <w:rFonts w:ascii="Angsana New" w:eastAsia="Calibri" w:hAnsi="Angsana New"/>
          <w:sz w:val="28"/>
          <w:cs/>
        </w:rPr>
        <w:t xml:space="preserve">ถือหุ้นอยู่ใน </w:t>
      </w:r>
      <w:r w:rsidRPr="004517A7">
        <w:rPr>
          <w:rFonts w:ascii="Angsana New" w:eastAsia="Calibri" w:hAnsi="Angsana New"/>
          <w:sz w:val="28"/>
        </w:rPr>
        <w:t xml:space="preserve">IFP </w:t>
      </w:r>
      <w:r w:rsidRPr="004517A7">
        <w:rPr>
          <w:rFonts w:ascii="Angsana New" w:eastAsia="Calibri" w:hAnsi="Angsana New"/>
          <w:sz w:val="28"/>
          <w:cs/>
        </w:rPr>
        <w:t xml:space="preserve">สัดส่วนร้อยละ </w:t>
      </w:r>
      <w:r w:rsidRPr="004517A7">
        <w:rPr>
          <w:rFonts w:ascii="Angsana New" w:eastAsia="Calibri" w:hAnsi="Angsana New"/>
          <w:sz w:val="28"/>
        </w:rPr>
        <w:t>99.99</w:t>
      </w:r>
      <w:r w:rsidRPr="004517A7">
        <w:rPr>
          <w:rFonts w:ascii="Angsana New" w:eastAsia="Calibri" w:hAnsi="Angsana New"/>
          <w:sz w:val="28"/>
          <w:cs/>
        </w:rPr>
        <w:t xml:space="preserve"> โดย </w:t>
      </w:r>
      <w:r w:rsidRPr="004517A7">
        <w:rPr>
          <w:rFonts w:ascii="Angsana New" w:eastAsia="Calibri" w:hAnsi="Angsana New"/>
          <w:sz w:val="28"/>
        </w:rPr>
        <w:t xml:space="preserve">7UP </w:t>
      </w:r>
      <w:r w:rsidRPr="004517A7">
        <w:rPr>
          <w:rFonts w:ascii="Angsana New" w:eastAsia="Calibri" w:hAnsi="Angsana New"/>
          <w:sz w:val="28"/>
          <w:cs/>
        </w:rPr>
        <w:t xml:space="preserve">ถือหุ้นอยู่ใน </w:t>
      </w:r>
      <w:r w:rsidRPr="004517A7">
        <w:rPr>
          <w:rFonts w:ascii="Angsana New" w:eastAsia="Calibri" w:hAnsi="Angsana New"/>
          <w:sz w:val="28"/>
        </w:rPr>
        <w:t xml:space="preserve">MSO </w:t>
      </w:r>
      <w:r w:rsidRPr="004517A7">
        <w:rPr>
          <w:rFonts w:ascii="Angsana New" w:eastAsia="Calibri" w:hAnsi="Angsana New"/>
          <w:sz w:val="28"/>
          <w:cs/>
        </w:rPr>
        <w:t xml:space="preserve">ในสัดส่วนร้อยละ </w:t>
      </w:r>
      <w:r w:rsidRPr="004517A7">
        <w:rPr>
          <w:rFonts w:ascii="Angsana New" w:eastAsia="Calibri" w:hAnsi="Angsana New"/>
          <w:sz w:val="28"/>
        </w:rPr>
        <w:t>99.99</w:t>
      </w:r>
      <w:r w:rsidRPr="004517A7">
        <w:rPr>
          <w:rFonts w:ascii="Angsana New" w:eastAsia="Calibri" w:hAnsi="Angsana New"/>
          <w:sz w:val="28"/>
          <w:cs/>
        </w:rPr>
        <w:t xml:space="preserve"> โดยการ</w:t>
      </w:r>
      <w:r w:rsidRPr="004517A7">
        <w:rPr>
          <w:rFonts w:ascii="Angsana New" w:eastAsia="Calibri" w:hAnsi="Angsana New" w:hint="cs"/>
          <w:sz w:val="28"/>
          <w:cs/>
        </w:rPr>
        <w:t>จำหน่าย</w:t>
      </w:r>
      <w:r w:rsidRPr="004517A7">
        <w:rPr>
          <w:rFonts w:ascii="Angsana New" w:eastAsia="Calibri" w:hAnsi="Angsana New"/>
          <w:sz w:val="28"/>
          <w:cs/>
        </w:rPr>
        <w:t xml:space="preserve">หุ้นสามัญของ </w:t>
      </w:r>
      <w:r w:rsidRPr="004517A7">
        <w:rPr>
          <w:rFonts w:ascii="Angsana New" w:eastAsia="Calibri" w:hAnsi="Angsana New"/>
          <w:sz w:val="28"/>
        </w:rPr>
        <w:t xml:space="preserve">IFP </w:t>
      </w:r>
      <w:r w:rsidRPr="004517A7">
        <w:rPr>
          <w:rFonts w:ascii="Angsana New" w:eastAsia="Calibri" w:hAnsi="Angsana New"/>
          <w:sz w:val="28"/>
          <w:cs/>
        </w:rPr>
        <w:t xml:space="preserve">ในสัดส่วนร้อยละ </w:t>
      </w:r>
      <w:r w:rsidRPr="004517A7">
        <w:rPr>
          <w:rFonts w:ascii="Angsana New" w:eastAsia="Calibri" w:hAnsi="Angsana New"/>
          <w:sz w:val="28"/>
        </w:rPr>
        <w:t>99.99</w:t>
      </w:r>
      <w:r w:rsidRPr="004517A7">
        <w:rPr>
          <w:rFonts w:ascii="Angsana New" w:eastAsia="Calibri" w:hAnsi="Angsana New"/>
          <w:sz w:val="28"/>
          <w:cs/>
        </w:rPr>
        <w:t xml:space="preserve"> ของทุนจดทะเบียน หรือจำนวน </w:t>
      </w:r>
      <w:r w:rsidRPr="004517A7">
        <w:rPr>
          <w:rFonts w:ascii="Angsana New" w:eastAsia="Calibri" w:hAnsi="Angsana New"/>
          <w:sz w:val="28"/>
        </w:rPr>
        <w:t>40,207,412</w:t>
      </w:r>
      <w:r w:rsidRPr="004517A7">
        <w:rPr>
          <w:rFonts w:ascii="Angsana New" w:eastAsia="Calibri" w:hAnsi="Angsana New"/>
          <w:sz w:val="28"/>
          <w:cs/>
        </w:rPr>
        <w:t xml:space="preserve"> หุ้น ในมูลค่า </w:t>
      </w:r>
      <w:r w:rsidRPr="004517A7">
        <w:rPr>
          <w:rFonts w:ascii="Angsana New" w:eastAsia="Calibri" w:hAnsi="Angsana New"/>
          <w:sz w:val="28"/>
        </w:rPr>
        <w:t>40</w:t>
      </w:r>
      <w:r w:rsidRPr="004517A7">
        <w:rPr>
          <w:rFonts w:ascii="Angsana New" w:eastAsia="Calibri" w:hAnsi="Angsana New"/>
          <w:sz w:val="28"/>
          <w:cs/>
        </w:rPr>
        <w:t xml:space="preserve"> ล้านบาท</w:t>
      </w:r>
      <w:r w:rsidRPr="004517A7">
        <w:rPr>
          <w:rFonts w:ascii="Angsana New" w:eastAsia="Calibri" w:hAnsi="Angsana New"/>
          <w:sz w:val="28"/>
        </w:rPr>
        <w:t xml:space="preserve"> </w:t>
      </w:r>
      <w:r w:rsidRPr="004517A7">
        <w:rPr>
          <w:rFonts w:ascii="Angsana New" w:eastAsia="Calibri" w:hAnsi="Angsana New"/>
          <w:sz w:val="28"/>
          <w:cs/>
        </w:rPr>
        <w:t xml:space="preserve">ให้แก่บุคคลภายนอกซึ่งไม่มีความสัมพันธ์และ/หรือความเกี่ยวโยงใด ๆ กับผู้บริหาร กรรมการ ผู้ถือหุ้นรายใหญ่ และผู้มีอำนาจควบคุมของบริษัทและบริษัทย่อย โดยได้มีการจำหน่ายออกไปในวันที่ </w:t>
      </w:r>
      <w:r w:rsidRPr="004517A7">
        <w:rPr>
          <w:rFonts w:ascii="Angsana New" w:eastAsia="Calibri" w:hAnsi="Angsana New"/>
          <w:sz w:val="28"/>
        </w:rPr>
        <w:t>29</w:t>
      </w:r>
      <w:r w:rsidRPr="004517A7">
        <w:rPr>
          <w:rFonts w:ascii="Angsana New" w:eastAsia="Calibri" w:hAnsi="Angsana New"/>
          <w:sz w:val="28"/>
          <w:cs/>
        </w:rPr>
        <w:t xml:space="preserve"> มิถุนายน </w:t>
      </w:r>
      <w:r w:rsidRPr="004517A7">
        <w:rPr>
          <w:rFonts w:ascii="Angsana New" w:eastAsia="Calibri" w:hAnsi="Angsana New"/>
          <w:sz w:val="28"/>
        </w:rPr>
        <w:t>2564</w:t>
      </w:r>
    </w:p>
    <w:p w14:paraId="632D0AAF" w14:textId="77777777" w:rsidR="00E46E1A" w:rsidRPr="004517A7" w:rsidRDefault="00E46E1A" w:rsidP="00E46E1A">
      <w:pPr>
        <w:tabs>
          <w:tab w:val="left" w:pos="450"/>
        </w:tabs>
        <w:overflowPunct/>
        <w:autoSpaceDE/>
        <w:autoSpaceDN/>
        <w:adjustRightInd/>
        <w:spacing w:after="160"/>
        <w:ind w:left="360"/>
        <w:jc w:val="thaiDistribute"/>
        <w:textAlignment w:val="auto"/>
        <w:rPr>
          <w:rFonts w:ascii="Angsana New" w:eastAsia="Calibri" w:hAnsi="Angsana New"/>
          <w:sz w:val="28"/>
        </w:rPr>
      </w:pPr>
      <w:r w:rsidRPr="004517A7">
        <w:rPr>
          <w:rFonts w:ascii="Angsana New" w:eastAsia="Calibri" w:hAnsi="Angsana New"/>
          <w:sz w:val="28"/>
          <w:cs/>
        </w:rPr>
        <w:t xml:space="preserve">เมื่อวันที่ </w:t>
      </w:r>
      <w:r w:rsidRPr="004517A7">
        <w:rPr>
          <w:rFonts w:ascii="Angsana New" w:eastAsia="Calibri" w:hAnsi="Angsana New"/>
          <w:sz w:val="28"/>
        </w:rPr>
        <w:t>29</w:t>
      </w:r>
      <w:r w:rsidRPr="004517A7">
        <w:rPr>
          <w:rFonts w:ascii="Angsana New" w:eastAsia="Calibri" w:hAnsi="Angsana New"/>
          <w:sz w:val="28"/>
          <w:cs/>
        </w:rPr>
        <w:t xml:space="preserve"> มิถุนายน </w:t>
      </w:r>
      <w:r w:rsidRPr="004517A7">
        <w:rPr>
          <w:rFonts w:ascii="Angsana New" w:eastAsia="Calibri" w:hAnsi="Angsana New"/>
          <w:sz w:val="28"/>
        </w:rPr>
        <w:t>2564</w:t>
      </w:r>
      <w:r w:rsidRPr="004517A7">
        <w:rPr>
          <w:rFonts w:ascii="Angsana New" w:eastAsia="Calibri" w:hAnsi="Angsana New"/>
          <w:sz w:val="28"/>
          <w:cs/>
        </w:rPr>
        <w:t xml:space="preserve"> ที่ประชุมคณะกรรมการบริษัท ครั้งที่ </w:t>
      </w:r>
      <w:r w:rsidRPr="004517A7">
        <w:rPr>
          <w:rFonts w:ascii="Angsana New" w:eastAsia="Calibri" w:hAnsi="Angsana New"/>
          <w:sz w:val="28"/>
        </w:rPr>
        <w:t xml:space="preserve">8/2564 </w:t>
      </w:r>
      <w:r w:rsidRPr="004517A7">
        <w:rPr>
          <w:rFonts w:ascii="Angsana New" w:eastAsia="Calibri" w:hAnsi="Angsana New"/>
          <w:sz w:val="28"/>
          <w:cs/>
        </w:rPr>
        <w:t>ของบริษัท เซเว่น ยูทิลิตี้ส์ แอนด์ พาวเวอร์ จำกัด (มหาชน) ได้มีมติอนุมัติให้จำหน่ายเงินลงทุนใน</w:t>
      </w:r>
      <w:r w:rsidRPr="004517A7">
        <w:rPr>
          <w:rFonts w:ascii="Angsana New" w:eastAsia="Calibri" w:hAnsi="Angsana New" w:hint="cs"/>
          <w:sz w:val="28"/>
          <w:cs/>
        </w:rPr>
        <w:t xml:space="preserve"> </w:t>
      </w:r>
      <w:r w:rsidRPr="004517A7">
        <w:rPr>
          <w:rFonts w:ascii="Angsana New" w:eastAsia="Calibri" w:hAnsi="Angsana New"/>
          <w:sz w:val="28"/>
          <w:cs/>
        </w:rPr>
        <w:t>บริษัท เอ็ม โซลูชั่น จ</w:t>
      </w:r>
      <w:r w:rsidRPr="004517A7">
        <w:rPr>
          <w:rFonts w:ascii="Angsana New" w:eastAsia="Calibri" w:hAnsi="Angsana New" w:hint="cs"/>
          <w:sz w:val="28"/>
          <w:cs/>
        </w:rPr>
        <w:t>ำ</w:t>
      </w:r>
      <w:r w:rsidRPr="004517A7">
        <w:rPr>
          <w:rFonts w:ascii="Angsana New" w:eastAsia="Calibri" w:hAnsi="Angsana New"/>
          <w:sz w:val="28"/>
          <w:cs/>
        </w:rPr>
        <w:t>กัด (“</w:t>
      </w:r>
      <w:r w:rsidRPr="004517A7">
        <w:rPr>
          <w:rFonts w:ascii="Angsana New" w:eastAsia="Calibri" w:hAnsi="Angsana New"/>
          <w:sz w:val="28"/>
        </w:rPr>
        <w:t xml:space="preserve">MSO”) </w:t>
      </w:r>
      <w:r w:rsidRPr="004517A7">
        <w:rPr>
          <w:rFonts w:ascii="Angsana New" w:eastAsia="Calibri" w:hAnsi="Angsana New"/>
          <w:sz w:val="28"/>
          <w:cs/>
        </w:rPr>
        <w:t xml:space="preserve">โดย </w:t>
      </w:r>
      <w:r w:rsidRPr="004517A7">
        <w:rPr>
          <w:rFonts w:ascii="Angsana New" w:eastAsia="Calibri" w:hAnsi="Angsana New"/>
          <w:sz w:val="28"/>
        </w:rPr>
        <w:t xml:space="preserve">7UP </w:t>
      </w:r>
      <w:r w:rsidRPr="004517A7">
        <w:rPr>
          <w:rFonts w:ascii="Angsana New" w:eastAsia="Calibri" w:hAnsi="Angsana New"/>
          <w:sz w:val="28"/>
          <w:cs/>
        </w:rPr>
        <w:t xml:space="preserve">ถือหุ้นอยู่ใน </w:t>
      </w:r>
      <w:r w:rsidRPr="004517A7">
        <w:rPr>
          <w:rFonts w:ascii="Angsana New" w:eastAsia="Calibri" w:hAnsi="Angsana New"/>
          <w:sz w:val="28"/>
        </w:rPr>
        <w:t xml:space="preserve">MSO </w:t>
      </w:r>
      <w:r w:rsidRPr="004517A7">
        <w:rPr>
          <w:rFonts w:ascii="Angsana New" w:eastAsia="Calibri" w:hAnsi="Angsana New"/>
          <w:sz w:val="28"/>
          <w:cs/>
        </w:rPr>
        <w:t xml:space="preserve">ในสัดส่วนร้อยละ </w:t>
      </w:r>
      <w:r w:rsidRPr="004517A7">
        <w:rPr>
          <w:rFonts w:ascii="Angsana New" w:eastAsia="Calibri" w:hAnsi="Angsana New"/>
          <w:sz w:val="28"/>
        </w:rPr>
        <w:t>99.99</w:t>
      </w:r>
      <w:r w:rsidRPr="004517A7">
        <w:rPr>
          <w:rFonts w:ascii="Angsana New" w:eastAsia="Calibri" w:hAnsi="Angsana New"/>
          <w:sz w:val="28"/>
          <w:cs/>
        </w:rPr>
        <w:t xml:space="preserve"> โดยการ</w:t>
      </w:r>
      <w:r w:rsidRPr="004517A7">
        <w:rPr>
          <w:rFonts w:ascii="Angsana New" w:eastAsia="Calibri" w:hAnsi="Angsana New" w:hint="cs"/>
          <w:sz w:val="28"/>
          <w:cs/>
        </w:rPr>
        <w:t>จำหน่าย</w:t>
      </w:r>
      <w:r w:rsidRPr="004517A7">
        <w:rPr>
          <w:rFonts w:ascii="Angsana New" w:eastAsia="Calibri" w:hAnsi="Angsana New"/>
          <w:sz w:val="28"/>
          <w:cs/>
        </w:rPr>
        <w:t xml:space="preserve">หุ้นสามัญของ </w:t>
      </w:r>
      <w:r w:rsidRPr="004517A7">
        <w:rPr>
          <w:rFonts w:ascii="Angsana New" w:eastAsia="Calibri" w:hAnsi="Angsana New"/>
          <w:sz w:val="28"/>
        </w:rPr>
        <w:t xml:space="preserve">MSO </w:t>
      </w:r>
      <w:r w:rsidRPr="004517A7">
        <w:rPr>
          <w:rFonts w:ascii="Angsana New" w:eastAsia="Calibri" w:hAnsi="Angsana New"/>
          <w:sz w:val="28"/>
          <w:cs/>
        </w:rPr>
        <w:t xml:space="preserve">ในสัดส่วนร้อยละ </w:t>
      </w:r>
      <w:r w:rsidRPr="004517A7">
        <w:rPr>
          <w:rFonts w:ascii="Angsana New" w:eastAsia="Calibri" w:hAnsi="Angsana New"/>
          <w:sz w:val="28"/>
        </w:rPr>
        <w:t>99.99</w:t>
      </w:r>
      <w:r w:rsidRPr="004517A7">
        <w:rPr>
          <w:rFonts w:ascii="Angsana New" w:eastAsia="Calibri" w:hAnsi="Angsana New"/>
          <w:sz w:val="28"/>
          <w:cs/>
        </w:rPr>
        <w:t xml:space="preserve"> ของทุนจดทะเบียน หรือจำนวน </w:t>
      </w:r>
      <w:r w:rsidRPr="004517A7">
        <w:rPr>
          <w:rFonts w:ascii="Angsana New" w:eastAsia="Calibri" w:hAnsi="Angsana New"/>
          <w:sz w:val="28"/>
        </w:rPr>
        <w:t>99,994</w:t>
      </w:r>
      <w:r w:rsidRPr="004517A7">
        <w:rPr>
          <w:rFonts w:ascii="Angsana New" w:eastAsia="Calibri" w:hAnsi="Angsana New"/>
          <w:sz w:val="28"/>
          <w:cs/>
        </w:rPr>
        <w:t xml:space="preserve"> หุ้น ในมูลค่า </w:t>
      </w:r>
      <w:r w:rsidRPr="004517A7">
        <w:rPr>
          <w:rFonts w:ascii="Angsana New" w:eastAsia="Calibri" w:hAnsi="Angsana New"/>
          <w:sz w:val="28"/>
        </w:rPr>
        <w:t>90</w:t>
      </w:r>
      <w:r w:rsidRPr="004517A7">
        <w:rPr>
          <w:rFonts w:ascii="Angsana New" w:eastAsia="Calibri" w:hAnsi="Angsana New"/>
          <w:sz w:val="28"/>
          <w:cs/>
        </w:rPr>
        <w:t xml:space="preserve"> ล้านบาท</w:t>
      </w:r>
      <w:r w:rsidRPr="004517A7">
        <w:rPr>
          <w:rFonts w:ascii="Angsana New" w:eastAsia="Calibri" w:hAnsi="Angsana New"/>
          <w:sz w:val="28"/>
        </w:rPr>
        <w:t xml:space="preserve"> </w:t>
      </w:r>
      <w:r w:rsidRPr="004517A7">
        <w:rPr>
          <w:rFonts w:ascii="Angsana New" w:eastAsia="Calibri" w:hAnsi="Angsana New"/>
          <w:sz w:val="28"/>
          <w:cs/>
        </w:rPr>
        <w:t xml:space="preserve">ให้แก่บุคคลภายนอกซึ่งไม่มีความสัมพันธ์และ/หรือความเกี่ยวโยงใด ๆ กับผู้บริหาร กรรมการ ผู้ถือหุ้นรายใหญ่ และผู้มีอำนาจควบคุมของบริษัทและบริษัทย่อย โดยได้มีการจำหน่ายออกไปในวันที่ </w:t>
      </w:r>
      <w:r w:rsidRPr="004517A7">
        <w:rPr>
          <w:rFonts w:ascii="Angsana New" w:eastAsia="Calibri" w:hAnsi="Angsana New"/>
          <w:sz w:val="28"/>
        </w:rPr>
        <w:t>30</w:t>
      </w:r>
      <w:r w:rsidRPr="004517A7">
        <w:rPr>
          <w:rFonts w:ascii="Angsana New" w:eastAsia="Calibri" w:hAnsi="Angsana New"/>
          <w:sz w:val="28"/>
          <w:cs/>
        </w:rPr>
        <w:t xml:space="preserve"> มิถุนายน </w:t>
      </w:r>
      <w:r w:rsidRPr="004517A7">
        <w:rPr>
          <w:rFonts w:ascii="Angsana New" w:eastAsia="Calibri" w:hAnsi="Angsana New"/>
          <w:sz w:val="28"/>
        </w:rPr>
        <w:t>2564</w:t>
      </w:r>
    </w:p>
    <w:p w14:paraId="51FFBE7B" w14:textId="77777777" w:rsidR="00E46E1A" w:rsidRPr="004517A7" w:rsidRDefault="00E46E1A" w:rsidP="00E46E1A">
      <w:pPr>
        <w:overflowPunct/>
        <w:autoSpaceDE/>
        <w:autoSpaceDN/>
        <w:adjustRightInd/>
        <w:spacing w:after="160"/>
        <w:ind w:left="360"/>
        <w:jc w:val="thaiDistribute"/>
        <w:textAlignment w:val="auto"/>
        <w:rPr>
          <w:rFonts w:ascii="Angsana New" w:eastAsia="Calibri" w:hAnsi="Angsana New"/>
          <w:sz w:val="28"/>
        </w:rPr>
      </w:pPr>
      <w:r w:rsidRPr="004517A7">
        <w:rPr>
          <w:rFonts w:ascii="Angsana New" w:eastAsia="Calibri" w:hAnsi="Angsana New" w:hint="cs"/>
          <w:sz w:val="28"/>
          <w:cs/>
        </w:rPr>
        <w:t xml:space="preserve">เมื่อวันที่ </w:t>
      </w:r>
      <w:r w:rsidRPr="004517A7">
        <w:rPr>
          <w:rFonts w:ascii="Angsana New" w:eastAsia="Calibri" w:hAnsi="Angsana New"/>
          <w:sz w:val="28"/>
        </w:rPr>
        <w:t xml:space="preserve">29 </w:t>
      </w:r>
      <w:r w:rsidRPr="004517A7">
        <w:rPr>
          <w:rFonts w:ascii="Angsana New" w:eastAsia="Calibri" w:hAnsi="Angsana New" w:hint="cs"/>
          <w:sz w:val="28"/>
          <w:cs/>
        </w:rPr>
        <w:t xml:space="preserve">กันยายน </w:t>
      </w:r>
      <w:r w:rsidRPr="004517A7">
        <w:rPr>
          <w:rFonts w:ascii="Angsana New" w:eastAsia="Calibri" w:hAnsi="Angsana New"/>
          <w:sz w:val="28"/>
        </w:rPr>
        <w:t xml:space="preserve">2564 </w:t>
      </w:r>
      <w:r w:rsidRPr="004517A7">
        <w:rPr>
          <w:rFonts w:ascii="Angsana New" w:eastAsia="Calibri" w:hAnsi="Angsana New" w:hint="cs"/>
          <w:sz w:val="28"/>
          <w:cs/>
        </w:rPr>
        <w:t xml:space="preserve">ที่ประชุมคณะกรรมการบริหาร ครั้งที่ </w:t>
      </w:r>
      <w:r w:rsidRPr="004517A7">
        <w:rPr>
          <w:rFonts w:ascii="Angsana New" w:eastAsia="Calibri" w:hAnsi="Angsana New"/>
          <w:sz w:val="28"/>
        </w:rPr>
        <w:t xml:space="preserve">13/2564 </w:t>
      </w:r>
      <w:r w:rsidRPr="004517A7">
        <w:rPr>
          <w:rFonts w:ascii="Angsana New" w:eastAsia="Calibri" w:hAnsi="Angsana New" w:hint="cs"/>
          <w:sz w:val="28"/>
          <w:cs/>
        </w:rPr>
        <w:t xml:space="preserve">ของบริษัท เซเว่น ยูทิลิตี้ส์ แอนด์ พาวเวอร์ จำกัด (มหาชน) ได้มีมติอนุมัติให้จำหน่ายเงินลงทุนใน บริษัท พระแสงกรีน พาวเวอร์ จำกัด </w:t>
      </w:r>
      <w:r w:rsidRPr="004517A7">
        <w:rPr>
          <w:rFonts w:ascii="Angsana New" w:eastAsia="Calibri" w:hAnsi="Angsana New"/>
          <w:sz w:val="28"/>
        </w:rPr>
        <w:t xml:space="preserve">(“PSG”) </w:t>
      </w:r>
      <w:r w:rsidRPr="004517A7">
        <w:rPr>
          <w:rFonts w:ascii="Angsana New" w:eastAsia="Calibri" w:hAnsi="Angsana New" w:hint="cs"/>
          <w:sz w:val="28"/>
          <w:cs/>
        </w:rPr>
        <w:t xml:space="preserve">ซึ่งเป็นบริษัทที่ </w:t>
      </w:r>
      <w:r w:rsidRPr="004517A7">
        <w:rPr>
          <w:rFonts w:ascii="Angsana New" w:eastAsia="Calibri" w:hAnsi="Angsana New"/>
          <w:sz w:val="28"/>
        </w:rPr>
        <w:t xml:space="preserve">      </w:t>
      </w:r>
      <w:r w:rsidRPr="004517A7">
        <w:rPr>
          <w:rFonts w:ascii="Angsana New" w:eastAsia="Calibri" w:hAnsi="Angsana New" w:hint="cs"/>
          <w:sz w:val="28"/>
          <w:cs/>
        </w:rPr>
        <w:t xml:space="preserve">บริษัท เฟอร์รั่ม เอ็นเนอร์ยี่ จำกัด </w:t>
      </w:r>
      <w:r w:rsidRPr="004517A7">
        <w:rPr>
          <w:rFonts w:ascii="Angsana New" w:eastAsia="Calibri" w:hAnsi="Angsana New"/>
          <w:sz w:val="28"/>
        </w:rPr>
        <w:t xml:space="preserve">(“FER-EN”) </w:t>
      </w:r>
      <w:r w:rsidRPr="004517A7">
        <w:rPr>
          <w:rFonts w:ascii="Angsana New" w:eastAsia="Calibri" w:hAnsi="Angsana New" w:hint="cs"/>
          <w:sz w:val="28"/>
          <w:cs/>
        </w:rPr>
        <w:t xml:space="preserve">ถือหุ้นอยู่ในสัดส่วนร้อยละ </w:t>
      </w:r>
      <w:r w:rsidRPr="004517A7">
        <w:rPr>
          <w:rFonts w:ascii="Angsana New" w:eastAsia="Calibri" w:hAnsi="Angsana New"/>
          <w:sz w:val="28"/>
        </w:rPr>
        <w:t>60</w:t>
      </w:r>
      <w:r w:rsidRPr="004517A7">
        <w:rPr>
          <w:rFonts w:ascii="Angsana New" w:eastAsia="Calibri" w:hAnsi="Angsana New"/>
          <w:sz w:val="28"/>
          <w:cs/>
        </w:rPr>
        <w:t>.00</w:t>
      </w:r>
      <w:r w:rsidRPr="004517A7">
        <w:rPr>
          <w:rFonts w:ascii="Angsana New" w:eastAsia="Calibri" w:hAnsi="Angsana New"/>
          <w:sz w:val="28"/>
        </w:rPr>
        <w:t xml:space="preserve"> </w:t>
      </w:r>
      <w:r w:rsidRPr="004517A7">
        <w:rPr>
          <w:rFonts w:ascii="Angsana New" w:eastAsia="Calibri" w:hAnsi="Angsana New" w:hint="cs"/>
          <w:sz w:val="28"/>
          <w:cs/>
        </w:rPr>
        <w:t xml:space="preserve">โดย </w:t>
      </w:r>
      <w:r w:rsidRPr="004517A7">
        <w:rPr>
          <w:rFonts w:ascii="Angsana New" w:eastAsia="Calibri" w:hAnsi="Angsana New"/>
          <w:sz w:val="28"/>
        </w:rPr>
        <w:t xml:space="preserve">FER-EN </w:t>
      </w:r>
      <w:r w:rsidRPr="004517A7">
        <w:rPr>
          <w:rFonts w:ascii="Angsana New" w:eastAsia="Calibri" w:hAnsi="Angsana New" w:hint="cs"/>
          <w:sz w:val="28"/>
          <w:cs/>
        </w:rPr>
        <w:t>เป็นบริษัทที่</w:t>
      </w:r>
      <w:r w:rsidRPr="004517A7">
        <w:rPr>
          <w:rFonts w:ascii="Angsana New" w:eastAsia="Calibri" w:hAnsi="Angsana New"/>
          <w:sz w:val="28"/>
          <w:cs/>
        </w:rPr>
        <w:t xml:space="preserve"> </w:t>
      </w:r>
      <w:r w:rsidRPr="004517A7">
        <w:rPr>
          <w:rFonts w:ascii="Angsana New" w:eastAsia="Calibri" w:hAnsi="Angsana New" w:hint="cs"/>
          <w:sz w:val="28"/>
          <w:cs/>
        </w:rPr>
        <w:t>บริษัท</w:t>
      </w:r>
      <w:r w:rsidRPr="004517A7">
        <w:rPr>
          <w:rFonts w:ascii="Angsana New" w:eastAsia="Calibri" w:hAnsi="Angsana New"/>
          <w:sz w:val="28"/>
          <w:cs/>
        </w:rPr>
        <w:t xml:space="preserve"> </w:t>
      </w:r>
      <w:r w:rsidRPr="004517A7">
        <w:rPr>
          <w:rFonts w:ascii="Angsana New" w:eastAsia="Calibri" w:hAnsi="Angsana New" w:hint="cs"/>
          <w:sz w:val="28"/>
          <w:cs/>
        </w:rPr>
        <w:t>เฟอร์รั่ม</w:t>
      </w:r>
      <w:r w:rsidRPr="004517A7">
        <w:rPr>
          <w:rFonts w:ascii="Angsana New" w:eastAsia="Calibri" w:hAnsi="Angsana New"/>
          <w:sz w:val="28"/>
          <w:cs/>
        </w:rPr>
        <w:t xml:space="preserve"> </w:t>
      </w:r>
      <w:r w:rsidRPr="004517A7">
        <w:rPr>
          <w:rFonts w:ascii="Angsana New" w:eastAsia="Calibri" w:hAnsi="Angsana New" w:hint="cs"/>
          <w:sz w:val="28"/>
          <w:cs/>
        </w:rPr>
        <w:t>แคปปิตอล</w:t>
      </w:r>
      <w:r w:rsidRPr="004517A7">
        <w:rPr>
          <w:rFonts w:ascii="Angsana New" w:eastAsia="Calibri" w:hAnsi="Angsana New"/>
          <w:sz w:val="28"/>
          <w:cs/>
        </w:rPr>
        <w:t xml:space="preserve"> </w:t>
      </w:r>
      <w:r w:rsidRPr="004517A7">
        <w:rPr>
          <w:rFonts w:ascii="Angsana New" w:eastAsia="Calibri" w:hAnsi="Angsana New" w:hint="cs"/>
          <w:sz w:val="28"/>
          <w:cs/>
        </w:rPr>
        <w:t>จำกัด</w:t>
      </w:r>
      <w:r w:rsidRPr="004517A7">
        <w:rPr>
          <w:rFonts w:ascii="Angsana New" w:eastAsia="Calibri" w:hAnsi="Angsana New"/>
          <w:sz w:val="28"/>
          <w:cs/>
        </w:rPr>
        <w:t xml:space="preserve"> (</w:t>
      </w:r>
      <w:r w:rsidRPr="004517A7">
        <w:rPr>
          <w:rFonts w:ascii="Angsana New" w:eastAsia="Calibri" w:hAnsi="Angsana New" w:hint="eastAsia"/>
          <w:sz w:val="28"/>
          <w:cs/>
        </w:rPr>
        <w:t>“</w:t>
      </w:r>
      <w:r w:rsidRPr="004517A7">
        <w:rPr>
          <w:rFonts w:ascii="Angsana New" w:eastAsia="Calibri" w:hAnsi="Angsana New"/>
          <w:sz w:val="28"/>
        </w:rPr>
        <w:t xml:space="preserve">FER-CAP”) </w:t>
      </w:r>
      <w:r w:rsidRPr="004517A7">
        <w:rPr>
          <w:rFonts w:ascii="Angsana New" w:eastAsia="Calibri" w:hAnsi="Angsana New" w:hint="cs"/>
          <w:sz w:val="28"/>
          <w:cs/>
        </w:rPr>
        <w:t xml:space="preserve">ถือหุ้นอยู่ในสัดส่วนร้อยละ </w:t>
      </w:r>
      <w:r w:rsidRPr="004517A7">
        <w:rPr>
          <w:rFonts w:ascii="Angsana New" w:eastAsia="Calibri" w:hAnsi="Angsana New"/>
          <w:sz w:val="28"/>
        </w:rPr>
        <w:t xml:space="preserve">99.99 </w:t>
      </w:r>
      <w:r w:rsidRPr="004517A7">
        <w:rPr>
          <w:rFonts w:ascii="Angsana New" w:eastAsia="Calibri" w:hAnsi="Angsana New" w:hint="cs"/>
          <w:sz w:val="28"/>
          <w:cs/>
        </w:rPr>
        <w:t>และ</w:t>
      </w:r>
      <w:r w:rsidRPr="004517A7">
        <w:rPr>
          <w:rFonts w:ascii="Angsana New" w:eastAsia="Calibri" w:hAnsi="Angsana New"/>
          <w:sz w:val="28"/>
          <w:cs/>
        </w:rPr>
        <w:t xml:space="preserve"> </w:t>
      </w:r>
      <w:r w:rsidRPr="004517A7">
        <w:rPr>
          <w:rFonts w:ascii="Angsana New" w:eastAsia="Calibri" w:hAnsi="Angsana New"/>
          <w:sz w:val="28"/>
        </w:rPr>
        <w:t xml:space="preserve">FER-CAP </w:t>
      </w:r>
      <w:r w:rsidRPr="004517A7">
        <w:rPr>
          <w:rFonts w:ascii="Angsana New" w:eastAsia="Calibri" w:hAnsi="Angsana New" w:hint="cs"/>
          <w:sz w:val="28"/>
          <w:cs/>
        </w:rPr>
        <w:t>เป็นบริษัทที่</w:t>
      </w:r>
      <w:r w:rsidRPr="004517A7">
        <w:rPr>
          <w:rFonts w:ascii="Angsana New" w:eastAsia="Calibri" w:hAnsi="Angsana New"/>
          <w:sz w:val="28"/>
          <w:cs/>
        </w:rPr>
        <w:t xml:space="preserve"> </w:t>
      </w:r>
      <w:r w:rsidRPr="004517A7">
        <w:rPr>
          <w:rFonts w:ascii="Angsana New" w:eastAsia="Calibri" w:hAnsi="Angsana New"/>
          <w:sz w:val="28"/>
        </w:rPr>
        <w:t xml:space="preserve">7UP </w:t>
      </w:r>
      <w:r w:rsidRPr="004517A7">
        <w:rPr>
          <w:rFonts w:ascii="Angsana New" w:eastAsia="Calibri" w:hAnsi="Angsana New" w:hint="cs"/>
          <w:sz w:val="28"/>
          <w:cs/>
        </w:rPr>
        <w:t>ถือหุ้นอยู่ในสัดส่วนร้อยละ</w:t>
      </w:r>
      <w:r w:rsidRPr="004517A7">
        <w:rPr>
          <w:rFonts w:ascii="Angsana New" w:eastAsia="Calibri" w:hAnsi="Angsana New"/>
          <w:sz w:val="28"/>
          <w:cs/>
        </w:rPr>
        <w:t xml:space="preserve"> </w:t>
      </w:r>
      <w:r w:rsidRPr="004517A7">
        <w:rPr>
          <w:rFonts w:ascii="Angsana New" w:eastAsia="Calibri" w:hAnsi="Angsana New"/>
          <w:sz w:val="28"/>
        </w:rPr>
        <w:t>99.99</w:t>
      </w:r>
      <w:r w:rsidRPr="004517A7">
        <w:rPr>
          <w:rFonts w:ascii="Angsana New" w:eastAsia="Calibri" w:hAnsi="Angsana New"/>
          <w:sz w:val="28"/>
          <w:cs/>
        </w:rPr>
        <w:t xml:space="preserve"> </w:t>
      </w:r>
      <w:r w:rsidRPr="004517A7">
        <w:rPr>
          <w:rFonts w:ascii="Angsana New" w:eastAsia="Calibri" w:hAnsi="Angsana New" w:hint="cs"/>
          <w:sz w:val="28"/>
          <w:cs/>
        </w:rPr>
        <w:t xml:space="preserve">โดยการจำหน่ายหุ้นสามัญของ </w:t>
      </w:r>
      <w:r w:rsidRPr="004517A7">
        <w:rPr>
          <w:rFonts w:ascii="Angsana New" w:eastAsia="Calibri" w:hAnsi="Angsana New"/>
          <w:sz w:val="28"/>
        </w:rPr>
        <w:t xml:space="preserve">PSG </w:t>
      </w:r>
      <w:r w:rsidRPr="004517A7">
        <w:rPr>
          <w:rFonts w:ascii="Angsana New" w:eastAsia="Calibri" w:hAnsi="Angsana New" w:hint="cs"/>
          <w:sz w:val="28"/>
          <w:cs/>
        </w:rPr>
        <w:t xml:space="preserve">ในสัดส่วนร้อยละ </w:t>
      </w:r>
      <w:r w:rsidRPr="004517A7">
        <w:rPr>
          <w:rFonts w:ascii="Angsana New" w:eastAsia="Calibri" w:hAnsi="Angsana New"/>
          <w:sz w:val="28"/>
        </w:rPr>
        <w:t>5</w:t>
      </w:r>
      <w:r w:rsidRPr="004517A7">
        <w:rPr>
          <w:rFonts w:ascii="Angsana New" w:eastAsia="Calibri" w:hAnsi="Angsana New"/>
          <w:sz w:val="28"/>
          <w:cs/>
        </w:rPr>
        <w:t>.00</w:t>
      </w:r>
      <w:r w:rsidRPr="004517A7">
        <w:rPr>
          <w:rFonts w:ascii="Angsana New" w:eastAsia="Calibri" w:hAnsi="Angsana New"/>
          <w:sz w:val="28"/>
        </w:rPr>
        <w:t xml:space="preserve"> </w:t>
      </w:r>
      <w:r w:rsidRPr="004517A7">
        <w:rPr>
          <w:rFonts w:ascii="Angsana New" w:eastAsia="Calibri" w:hAnsi="Angsana New" w:hint="cs"/>
          <w:sz w:val="28"/>
          <w:cs/>
        </w:rPr>
        <w:t xml:space="preserve">ของทุนจดทะเบียน หรือจำนวน </w:t>
      </w:r>
      <w:r w:rsidRPr="004517A7">
        <w:rPr>
          <w:rFonts w:ascii="Angsana New" w:eastAsia="Calibri" w:hAnsi="Angsana New"/>
          <w:sz w:val="28"/>
        </w:rPr>
        <w:t xml:space="preserve">38,500 </w:t>
      </w:r>
      <w:r w:rsidRPr="004517A7">
        <w:rPr>
          <w:rFonts w:ascii="Angsana New" w:eastAsia="Calibri" w:hAnsi="Angsana New" w:hint="cs"/>
          <w:sz w:val="28"/>
          <w:cs/>
        </w:rPr>
        <w:t xml:space="preserve">หุ้น ในมูลค่า </w:t>
      </w:r>
      <w:r w:rsidRPr="004517A7">
        <w:rPr>
          <w:rFonts w:ascii="Angsana New" w:eastAsia="Calibri" w:hAnsi="Angsana New"/>
          <w:sz w:val="28"/>
        </w:rPr>
        <w:t xml:space="preserve">15 </w:t>
      </w:r>
      <w:r w:rsidRPr="004517A7">
        <w:rPr>
          <w:rFonts w:ascii="Angsana New" w:eastAsia="Calibri" w:hAnsi="Angsana New" w:hint="cs"/>
          <w:sz w:val="28"/>
          <w:cs/>
        </w:rPr>
        <w:t>ล้านบาท ให้แก่บุคคลภายนอกซึ่งไม่มีความสัมพันธ์และ/หรือความเกี่ยวโยงใด</w:t>
      </w:r>
      <w:r w:rsidRPr="004517A7">
        <w:rPr>
          <w:rFonts w:ascii="Angsana New" w:eastAsia="Calibri" w:hAnsi="Angsana New"/>
          <w:sz w:val="28"/>
          <w:cs/>
        </w:rPr>
        <w:t xml:space="preserve"> </w:t>
      </w:r>
      <w:r w:rsidRPr="004517A7">
        <w:rPr>
          <w:rFonts w:ascii="Angsana New" w:eastAsia="Calibri" w:hAnsi="Angsana New" w:hint="cs"/>
          <w:sz w:val="28"/>
          <w:cs/>
        </w:rPr>
        <w:t xml:space="preserve">ๆ กับผู้บริหาร กรรมการ ผู้ถือหุ้นรายใหญ่ และผู้มีอำนาจควบคุมของบริษัทและบริษัทย่อย ทำให้ส่วนได้เสียลดลงจากร้อยละ </w:t>
      </w:r>
      <w:r w:rsidRPr="004517A7">
        <w:rPr>
          <w:rFonts w:ascii="Angsana New" w:eastAsia="Calibri" w:hAnsi="Angsana New"/>
          <w:sz w:val="28"/>
        </w:rPr>
        <w:t>60</w:t>
      </w:r>
      <w:r w:rsidRPr="004517A7">
        <w:rPr>
          <w:rFonts w:ascii="Angsana New" w:eastAsia="Calibri" w:hAnsi="Angsana New"/>
          <w:sz w:val="28"/>
          <w:cs/>
        </w:rPr>
        <w:t>.00</w:t>
      </w:r>
      <w:r w:rsidRPr="004517A7">
        <w:rPr>
          <w:rFonts w:ascii="Angsana New" w:eastAsia="Calibri" w:hAnsi="Angsana New"/>
          <w:sz w:val="28"/>
        </w:rPr>
        <w:t xml:space="preserve"> </w:t>
      </w:r>
      <w:r w:rsidRPr="004517A7">
        <w:rPr>
          <w:rFonts w:ascii="Angsana New" w:eastAsia="Calibri" w:hAnsi="Angsana New" w:hint="cs"/>
          <w:sz w:val="28"/>
          <w:cs/>
        </w:rPr>
        <w:t xml:space="preserve">เป็นร้อยละ </w:t>
      </w:r>
      <w:r w:rsidRPr="004517A7">
        <w:rPr>
          <w:rFonts w:ascii="Angsana New" w:eastAsia="Calibri" w:hAnsi="Angsana New"/>
          <w:sz w:val="28"/>
        </w:rPr>
        <w:t>55</w:t>
      </w:r>
      <w:r w:rsidRPr="004517A7">
        <w:rPr>
          <w:rFonts w:ascii="Angsana New" w:eastAsia="Calibri" w:hAnsi="Angsana New"/>
          <w:sz w:val="28"/>
          <w:cs/>
        </w:rPr>
        <w:t>.00</w:t>
      </w:r>
      <w:r w:rsidRPr="004517A7">
        <w:rPr>
          <w:rFonts w:ascii="Angsana New" w:eastAsia="Calibri" w:hAnsi="Angsana New"/>
          <w:sz w:val="28"/>
        </w:rPr>
        <w:t xml:space="preserve"> </w:t>
      </w:r>
      <w:r w:rsidRPr="004517A7">
        <w:rPr>
          <w:rFonts w:ascii="Angsana New" w:eastAsia="Calibri" w:hAnsi="Angsana New" w:hint="cs"/>
          <w:sz w:val="28"/>
          <w:cs/>
        </w:rPr>
        <w:t>โดยที่อำนาจการควบคุมในบริษัทย่อยนั้นไม่เปลี่ยนแปลง</w:t>
      </w:r>
      <w:r w:rsidRPr="004517A7">
        <w:rPr>
          <w:rFonts w:ascii="Angsana New" w:eastAsia="Calibri" w:hAnsi="Angsana New"/>
          <w:sz w:val="28"/>
        </w:rPr>
        <w:t xml:space="preserve"> </w:t>
      </w:r>
      <w:r w:rsidRPr="004517A7">
        <w:rPr>
          <w:rFonts w:ascii="Angsana New" w:eastAsia="Calibri" w:hAnsi="Angsana New" w:hint="cs"/>
          <w:sz w:val="28"/>
          <w:cs/>
        </w:rPr>
        <w:t xml:space="preserve">กลุ่มบริษัทรับรู้ส่วนได้เสียที่ไม่มีอำนาจควบคุมเพิ่มขึ้นเป็นจำนวนเงิน </w:t>
      </w:r>
      <w:r w:rsidRPr="004517A7">
        <w:rPr>
          <w:rFonts w:ascii="Angsana New" w:eastAsia="Calibri" w:hAnsi="Angsana New"/>
          <w:sz w:val="28"/>
        </w:rPr>
        <w:t xml:space="preserve">5.19 </w:t>
      </w:r>
      <w:r w:rsidRPr="004517A7">
        <w:rPr>
          <w:rFonts w:ascii="Angsana New" w:eastAsia="Calibri" w:hAnsi="Angsana New" w:hint="cs"/>
          <w:sz w:val="28"/>
          <w:cs/>
        </w:rPr>
        <w:t xml:space="preserve">ล้านบาท และส่วนเกินทุนจากการเปลี่ยนแปลงสัดส่วนความเป็นเจ้าของในบริษัทย่อยเป็นจำนวนเงิน </w:t>
      </w:r>
      <w:r w:rsidRPr="004517A7">
        <w:rPr>
          <w:rFonts w:ascii="Angsana New" w:eastAsia="Calibri" w:hAnsi="Angsana New"/>
          <w:sz w:val="28"/>
        </w:rPr>
        <w:t xml:space="preserve">9.81 </w:t>
      </w:r>
      <w:r w:rsidRPr="004517A7">
        <w:rPr>
          <w:rFonts w:ascii="Angsana New" w:eastAsia="Calibri" w:hAnsi="Angsana New" w:hint="cs"/>
          <w:sz w:val="28"/>
          <w:cs/>
        </w:rPr>
        <w:t>ล้านบาท</w:t>
      </w:r>
    </w:p>
    <w:bookmarkEnd w:id="4"/>
    <w:p w14:paraId="2B1A2A94" w14:textId="0ABCE0A4" w:rsidR="00027486" w:rsidRPr="004517A7" w:rsidRDefault="00027486" w:rsidP="00F92405">
      <w:pPr>
        <w:tabs>
          <w:tab w:val="left" w:pos="540"/>
        </w:tabs>
        <w:overflowPunct/>
        <w:autoSpaceDE/>
        <w:adjustRightInd/>
        <w:ind w:left="540" w:hanging="540"/>
        <w:jc w:val="thaiDistribute"/>
        <w:rPr>
          <w:rFonts w:ascii="Angsana New" w:hAnsi="Angsana New"/>
          <w:color w:val="000000"/>
          <w:spacing w:val="-2"/>
          <w:sz w:val="28"/>
        </w:rPr>
        <w:sectPr w:rsidR="00027486" w:rsidRPr="004517A7" w:rsidSect="002841BB">
          <w:headerReference w:type="default" r:id="rId12"/>
          <w:footerReference w:type="default" r:id="rId13"/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936" w:bottom="720" w:left="1440" w:header="862" w:footer="431" w:gutter="0"/>
          <w:pgNumType w:start="18"/>
          <w:cols w:space="720"/>
          <w:docGrid w:linePitch="326"/>
        </w:sectPr>
      </w:pPr>
    </w:p>
    <w:p w14:paraId="284280F8" w14:textId="77777777" w:rsidR="005505FE" w:rsidRPr="004517A7" w:rsidRDefault="005505FE" w:rsidP="00291991">
      <w:pPr>
        <w:pStyle w:val="ListParagraph"/>
        <w:numPr>
          <w:ilvl w:val="0"/>
          <w:numId w:val="1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lastRenderedPageBreak/>
        <w:t>เงินลงทุนในบริษัทร่วม</w:t>
      </w:r>
    </w:p>
    <w:p w14:paraId="1A5A6644" w14:textId="5BFAA3AA" w:rsidR="005505FE" w:rsidRPr="004517A7" w:rsidRDefault="005505FE" w:rsidP="00574D9A">
      <w:pPr>
        <w:spacing w:before="120" w:after="120"/>
        <w:ind w:left="85"/>
        <w:jc w:val="thaiDistribute"/>
        <w:rPr>
          <w:rFonts w:ascii="Angsana New" w:hAnsi="Angsana New"/>
          <w:color w:val="000000"/>
          <w:spacing w:val="-2"/>
          <w:sz w:val="28"/>
          <w:cs/>
        </w:rPr>
      </w:pPr>
      <w:r w:rsidRPr="004517A7">
        <w:rPr>
          <w:rFonts w:ascii="Angsana New" w:hAnsi="Angsana New" w:hint="cs"/>
          <w:color w:val="000000"/>
          <w:spacing w:val="-2"/>
          <w:sz w:val="28"/>
        </w:rPr>
        <w:t>1</w:t>
      </w:r>
      <w:r w:rsidR="00130D0F" w:rsidRPr="004517A7">
        <w:rPr>
          <w:rFonts w:ascii="Angsana New" w:hAnsi="Angsana New"/>
          <w:color w:val="000000"/>
          <w:spacing w:val="-2"/>
          <w:sz w:val="28"/>
        </w:rPr>
        <w:t>5</w:t>
      </w:r>
      <w:r w:rsidRPr="004517A7">
        <w:rPr>
          <w:rFonts w:ascii="Angsana New" w:hAnsi="Angsana New" w:hint="cs"/>
          <w:color w:val="000000"/>
          <w:spacing w:val="-2"/>
          <w:sz w:val="28"/>
        </w:rPr>
        <w:t>.1</w:t>
      </w:r>
      <w:r w:rsidR="00291991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เงินลงทุนในบริษัทร่วม ณ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วันที่ 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31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ธันวาคม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256</w:t>
      </w:r>
      <w:r w:rsidR="00DD2D41" w:rsidRPr="004517A7">
        <w:rPr>
          <w:rFonts w:ascii="Angsana New" w:hAnsi="Angsana New"/>
          <w:color w:val="000000"/>
          <w:spacing w:val="-2"/>
          <w:sz w:val="28"/>
        </w:rPr>
        <w:t>4</w:t>
      </w:r>
      <w:r w:rsidR="0095051C" w:rsidRPr="004517A7">
        <w:rPr>
          <w:rFonts w:ascii="Angsana New" w:hAnsi="Angsana New"/>
          <w:color w:val="000000"/>
          <w:spacing w:val="-2"/>
          <w:sz w:val="28"/>
        </w:rPr>
        <w:t xml:space="preserve"> </w:t>
      </w:r>
      <w:r w:rsidR="0095051C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="0095051C" w:rsidRPr="004517A7">
        <w:rPr>
          <w:rFonts w:ascii="Angsana New" w:hAnsi="Angsana New"/>
          <w:color w:val="000000"/>
          <w:spacing w:val="-2"/>
          <w:sz w:val="28"/>
        </w:rPr>
        <w:t>2563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มีดังนี้ </w:t>
      </w:r>
    </w:p>
    <w:tbl>
      <w:tblPr>
        <w:tblW w:w="5000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2"/>
        <w:gridCol w:w="2952"/>
        <w:gridCol w:w="922"/>
        <w:gridCol w:w="88"/>
        <w:gridCol w:w="883"/>
        <w:gridCol w:w="179"/>
        <w:gridCol w:w="886"/>
        <w:gridCol w:w="179"/>
        <w:gridCol w:w="883"/>
        <w:gridCol w:w="179"/>
        <w:gridCol w:w="875"/>
        <w:gridCol w:w="179"/>
        <w:gridCol w:w="886"/>
        <w:gridCol w:w="179"/>
        <w:gridCol w:w="470"/>
        <w:gridCol w:w="35"/>
        <w:gridCol w:w="464"/>
        <w:gridCol w:w="179"/>
        <w:gridCol w:w="114"/>
        <w:gridCol w:w="21"/>
        <w:gridCol w:w="745"/>
        <w:gridCol w:w="179"/>
        <w:gridCol w:w="875"/>
      </w:tblGrid>
      <w:tr w:rsidR="00A27294" w:rsidRPr="004517A7" w14:paraId="4C28FD3D" w14:textId="77777777" w:rsidTr="008F3889">
        <w:trPr>
          <w:trHeight w:val="144"/>
        </w:trPr>
        <w:tc>
          <w:tcPr>
            <w:tcW w:w="791" w:type="pct"/>
            <w:vAlign w:val="bottom"/>
          </w:tcPr>
          <w:p w14:paraId="6D1D2E63" w14:textId="77777777" w:rsidR="00A27294" w:rsidRPr="004517A7" w:rsidRDefault="00A27294" w:rsidP="0072672F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06" w:type="pct"/>
          </w:tcPr>
          <w:p w14:paraId="13898BDF" w14:textId="77777777" w:rsidR="00A27294" w:rsidRPr="004517A7" w:rsidRDefault="00A27294" w:rsidP="0072672F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4" w:type="pct"/>
          </w:tcPr>
          <w:p w14:paraId="1EC79FE3" w14:textId="77777777" w:rsidR="00A27294" w:rsidRPr="004517A7" w:rsidRDefault="00A27294" w:rsidP="0072672F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0" w:type="pct"/>
          </w:tcPr>
          <w:p w14:paraId="6B4D91F1" w14:textId="77777777" w:rsidR="00A27294" w:rsidRPr="004517A7" w:rsidRDefault="00A27294" w:rsidP="0072672F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63" w:type="pct"/>
            <w:gridSpan w:val="3"/>
            <w:vAlign w:val="bottom"/>
          </w:tcPr>
          <w:p w14:paraId="19E4B986" w14:textId="77777777" w:rsidR="00A27294" w:rsidRPr="004517A7" w:rsidRDefault="00A27294" w:rsidP="0072672F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76ADFD9A" w14:textId="77777777" w:rsidR="00A27294" w:rsidRPr="004517A7" w:rsidRDefault="00A27294" w:rsidP="0072672F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301" w:type="pct"/>
          </w:tcPr>
          <w:p w14:paraId="0BE6F86E" w14:textId="77777777" w:rsidR="00A27294" w:rsidRPr="004517A7" w:rsidRDefault="00A27294" w:rsidP="0072672F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943" w:type="pct"/>
            <w:gridSpan w:val="6"/>
          </w:tcPr>
          <w:p w14:paraId="36D554A0" w14:textId="77777777" w:rsidR="00A27294" w:rsidRPr="004517A7" w:rsidRDefault="00A27294" w:rsidP="0072672F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2" w:type="pct"/>
          </w:tcPr>
          <w:p w14:paraId="311C4E99" w14:textId="77777777" w:rsidR="00A27294" w:rsidRPr="004517A7" w:rsidRDefault="00A27294" w:rsidP="0072672F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58" w:type="pct"/>
          </w:tcPr>
          <w:p w14:paraId="26002092" w14:textId="77777777" w:rsidR="00A27294" w:rsidRPr="004517A7" w:rsidRDefault="00A27294" w:rsidP="0072672F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0" w:type="pct"/>
            <w:gridSpan w:val="2"/>
          </w:tcPr>
          <w:p w14:paraId="6DEE4479" w14:textId="77777777" w:rsidR="00A27294" w:rsidRPr="004517A7" w:rsidRDefault="00A27294" w:rsidP="0072672F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7" w:type="pct"/>
          </w:tcPr>
          <w:p w14:paraId="68C5C214" w14:textId="77777777" w:rsidR="00A27294" w:rsidRPr="004517A7" w:rsidRDefault="00A27294" w:rsidP="0072672F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615" w:type="pct"/>
            <w:gridSpan w:val="3"/>
            <w:vAlign w:val="bottom"/>
          </w:tcPr>
          <w:p w14:paraId="05B3574E" w14:textId="77777777" w:rsidR="00A27294" w:rsidRPr="004517A7" w:rsidRDefault="00A27294" w:rsidP="0072672F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  <w:lang w:val="en-GB"/>
              </w:rPr>
              <w:t>(</w:t>
            </w: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หน่วย: พันบาท)</w:t>
            </w:r>
          </w:p>
        </w:tc>
      </w:tr>
      <w:tr w:rsidR="00A27294" w:rsidRPr="004517A7" w14:paraId="34F5C7EB" w14:textId="77777777" w:rsidTr="008F3889">
        <w:trPr>
          <w:trHeight w:val="144"/>
        </w:trPr>
        <w:tc>
          <w:tcPr>
            <w:tcW w:w="791" w:type="pct"/>
            <w:vAlign w:val="bottom"/>
          </w:tcPr>
          <w:p w14:paraId="5B87E5F3" w14:textId="77777777" w:rsidR="00A27294" w:rsidRPr="004517A7" w:rsidRDefault="00A27294" w:rsidP="0072672F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06" w:type="pct"/>
          </w:tcPr>
          <w:p w14:paraId="078D7E7C" w14:textId="77777777" w:rsidR="00A27294" w:rsidRPr="004517A7" w:rsidRDefault="00A27294" w:rsidP="0072672F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4" w:type="pct"/>
            <w:vMerge w:val="restart"/>
          </w:tcPr>
          <w:p w14:paraId="5A3A2167" w14:textId="77777777" w:rsidR="00A27294" w:rsidRPr="004517A7" w:rsidRDefault="00A27294" w:rsidP="0072672F">
            <w:pPr>
              <w:ind w:right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0" w:type="pct"/>
          </w:tcPr>
          <w:p w14:paraId="03205BC4" w14:textId="77777777" w:rsidR="00A27294" w:rsidRPr="004517A7" w:rsidRDefault="00A27294" w:rsidP="0072672F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63" w:type="pct"/>
            <w:gridSpan w:val="3"/>
            <w:vAlign w:val="bottom"/>
          </w:tcPr>
          <w:p w14:paraId="0B6D1E89" w14:textId="77777777" w:rsidR="00A27294" w:rsidRPr="004517A7" w:rsidRDefault="00A27294" w:rsidP="0072672F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สัดส่วนความ</w:t>
            </w:r>
          </w:p>
        </w:tc>
        <w:tc>
          <w:tcPr>
            <w:tcW w:w="61" w:type="pct"/>
          </w:tcPr>
          <w:p w14:paraId="74392750" w14:textId="77777777" w:rsidR="00A27294" w:rsidRPr="004517A7" w:rsidRDefault="00A27294" w:rsidP="0072672F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135" w:type="pct"/>
            <w:gridSpan w:val="15"/>
          </w:tcPr>
          <w:p w14:paraId="4FA62C13" w14:textId="77777777" w:rsidR="00A27294" w:rsidRPr="004517A7" w:rsidRDefault="00A27294" w:rsidP="0072672F">
            <w:pPr>
              <w:pBdr>
                <w:bottom w:val="single" w:sz="4" w:space="1" w:color="auto"/>
              </w:pBd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A27294" w:rsidRPr="004517A7" w14:paraId="09437EF6" w14:textId="77777777" w:rsidTr="008F3889">
        <w:trPr>
          <w:trHeight w:val="144"/>
        </w:trPr>
        <w:tc>
          <w:tcPr>
            <w:tcW w:w="791" w:type="pct"/>
            <w:vAlign w:val="bottom"/>
          </w:tcPr>
          <w:p w14:paraId="5403553E" w14:textId="77777777" w:rsidR="00A27294" w:rsidRPr="004517A7" w:rsidRDefault="00A27294" w:rsidP="0072672F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06" w:type="pct"/>
          </w:tcPr>
          <w:p w14:paraId="1EEA0152" w14:textId="77777777" w:rsidR="00A27294" w:rsidRPr="004517A7" w:rsidRDefault="00A27294" w:rsidP="0072672F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4" w:type="pct"/>
            <w:vMerge/>
          </w:tcPr>
          <w:p w14:paraId="12415972" w14:textId="77777777" w:rsidR="00A27294" w:rsidRPr="004517A7" w:rsidRDefault="00A27294" w:rsidP="0072672F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0" w:type="pct"/>
          </w:tcPr>
          <w:p w14:paraId="701115CC" w14:textId="77777777" w:rsidR="00A27294" w:rsidRPr="004517A7" w:rsidRDefault="00A27294" w:rsidP="0072672F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63" w:type="pct"/>
            <w:gridSpan w:val="3"/>
            <w:vAlign w:val="bottom"/>
          </w:tcPr>
          <w:p w14:paraId="5A7E1377" w14:textId="77777777" w:rsidR="00A27294" w:rsidRPr="004517A7" w:rsidRDefault="00A27294" w:rsidP="0072672F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เป็นเจ้าของ</w:t>
            </w: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4517A7">
              <w:rPr>
                <w:rFonts w:asciiTheme="majorBidi" w:hAnsiTheme="majorBidi" w:cstheme="majorBidi"/>
                <w:color w:val="000000"/>
                <w:szCs w:val="24"/>
                <w:lang w:val="en-GB"/>
              </w:rPr>
              <w:t>(</w:t>
            </w: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ร้อยละ)</w:t>
            </w:r>
          </w:p>
        </w:tc>
        <w:tc>
          <w:tcPr>
            <w:tcW w:w="61" w:type="pct"/>
          </w:tcPr>
          <w:p w14:paraId="31BDACD9" w14:textId="77777777" w:rsidR="00A27294" w:rsidRPr="004517A7" w:rsidRDefault="00A27294" w:rsidP="0072672F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60" w:type="pct"/>
            <w:gridSpan w:val="3"/>
            <w:vAlign w:val="bottom"/>
          </w:tcPr>
          <w:p w14:paraId="549CDAE5" w14:textId="77777777" w:rsidR="00A27294" w:rsidRPr="004517A7" w:rsidRDefault="00A27294" w:rsidP="0072672F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ทุนชำระแล้ว</w:t>
            </w:r>
          </w:p>
        </w:tc>
        <w:tc>
          <w:tcPr>
            <w:tcW w:w="61" w:type="pct"/>
          </w:tcPr>
          <w:p w14:paraId="208669C5" w14:textId="77777777" w:rsidR="00A27294" w:rsidRPr="004517A7" w:rsidRDefault="00A27294" w:rsidP="0072672F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92" w:type="pct"/>
            <w:gridSpan w:val="5"/>
            <w:vAlign w:val="bottom"/>
          </w:tcPr>
          <w:p w14:paraId="5F947797" w14:textId="77777777" w:rsidR="00A27294" w:rsidRPr="004517A7" w:rsidRDefault="00A27294" w:rsidP="0072672F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วิธีราคาทุน</w:t>
            </w:r>
          </w:p>
        </w:tc>
        <w:tc>
          <w:tcPr>
            <w:tcW w:w="61" w:type="pct"/>
          </w:tcPr>
          <w:p w14:paraId="5DBCD191" w14:textId="77777777" w:rsidR="00A27294" w:rsidRPr="004517A7" w:rsidRDefault="00A27294" w:rsidP="0072672F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61" w:type="pct"/>
            <w:gridSpan w:val="5"/>
          </w:tcPr>
          <w:p w14:paraId="2FC08F3A" w14:textId="77777777" w:rsidR="00A27294" w:rsidRPr="004517A7" w:rsidRDefault="00A27294" w:rsidP="0072672F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วิธีส่วนได้เสีย</w:t>
            </w:r>
          </w:p>
        </w:tc>
      </w:tr>
      <w:tr w:rsidR="00A27294" w:rsidRPr="004517A7" w14:paraId="4B368355" w14:textId="77777777" w:rsidTr="008F3889">
        <w:trPr>
          <w:trHeight w:val="144"/>
        </w:trPr>
        <w:tc>
          <w:tcPr>
            <w:tcW w:w="791" w:type="pct"/>
            <w:vAlign w:val="bottom"/>
          </w:tcPr>
          <w:p w14:paraId="7D6A6381" w14:textId="77777777" w:rsidR="00A27294" w:rsidRPr="004517A7" w:rsidRDefault="00A27294" w:rsidP="0072672F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06" w:type="pct"/>
          </w:tcPr>
          <w:p w14:paraId="75783848" w14:textId="77777777" w:rsidR="00A27294" w:rsidRPr="004517A7" w:rsidRDefault="00A27294" w:rsidP="0072672F">
            <w:pPr>
              <w:ind w:left="198" w:right="-1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4" w:type="pct"/>
          </w:tcPr>
          <w:p w14:paraId="20141C11" w14:textId="77777777" w:rsidR="00A27294" w:rsidRPr="004517A7" w:rsidRDefault="00A27294" w:rsidP="0072672F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ประเทศที่</w:t>
            </w:r>
          </w:p>
        </w:tc>
        <w:tc>
          <w:tcPr>
            <w:tcW w:w="30" w:type="pct"/>
          </w:tcPr>
          <w:p w14:paraId="3E858008" w14:textId="77777777" w:rsidR="00A27294" w:rsidRPr="004517A7" w:rsidRDefault="00A27294" w:rsidP="0072672F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228D942A" w14:textId="32669678" w:rsidR="00A27294" w:rsidRPr="004517A7" w:rsidRDefault="00A27294" w:rsidP="0072672F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61" w:type="pct"/>
          </w:tcPr>
          <w:p w14:paraId="2C79E042" w14:textId="77777777" w:rsidR="00A27294" w:rsidRPr="004517A7" w:rsidRDefault="00A27294" w:rsidP="0072672F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2" w:type="pct"/>
            <w:vAlign w:val="bottom"/>
          </w:tcPr>
          <w:p w14:paraId="5A9D0503" w14:textId="50359374" w:rsidR="00A27294" w:rsidRPr="004517A7" w:rsidRDefault="00A27294" w:rsidP="0072672F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61" w:type="pct"/>
          </w:tcPr>
          <w:p w14:paraId="54D63767" w14:textId="77777777" w:rsidR="00A27294" w:rsidRPr="004517A7" w:rsidRDefault="00A27294" w:rsidP="0072672F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3918592A" w14:textId="1AB2961D" w:rsidR="00A27294" w:rsidRPr="004517A7" w:rsidRDefault="00A27294" w:rsidP="0072672F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61" w:type="pct"/>
          </w:tcPr>
          <w:p w14:paraId="76216590" w14:textId="77777777" w:rsidR="00A27294" w:rsidRPr="004517A7" w:rsidRDefault="00A27294" w:rsidP="0072672F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298" w:type="pct"/>
            <w:vAlign w:val="bottom"/>
          </w:tcPr>
          <w:p w14:paraId="7A424630" w14:textId="5C49EA69" w:rsidR="00A27294" w:rsidRPr="004517A7" w:rsidRDefault="00A27294" w:rsidP="0072672F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5B8B8976" w14:textId="77777777" w:rsidR="00A27294" w:rsidRPr="004517A7" w:rsidRDefault="00A27294" w:rsidP="0072672F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2" w:type="pct"/>
            <w:vAlign w:val="bottom"/>
          </w:tcPr>
          <w:p w14:paraId="13254E9C" w14:textId="16D3F425" w:rsidR="00A27294" w:rsidRPr="004517A7" w:rsidRDefault="00A27294" w:rsidP="0072672F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61" w:type="pct"/>
          </w:tcPr>
          <w:p w14:paraId="194568E0" w14:textId="77777777" w:rsidR="00A27294" w:rsidRPr="004517A7" w:rsidRDefault="00A27294" w:rsidP="0072672F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30" w:type="pct"/>
            <w:gridSpan w:val="3"/>
            <w:vAlign w:val="bottom"/>
          </w:tcPr>
          <w:p w14:paraId="16D527AE" w14:textId="7E0166DC" w:rsidR="00A27294" w:rsidRPr="004517A7" w:rsidRDefault="00A27294" w:rsidP="0072672F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0A5FEA92" w14:textId="77777777" w:rsidR="00A27294" w:rsidRPr="004517A7" w:rsidRDefault="00A27294" w:rsidP="0072672F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1CB6AAE6" w14:textId="3798DA74" w:rsidR="00A27294" w:rsidRPr="004517A7" w:rsidRDefault="00A27294" w:rsidP="0072672F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26C6F473" w14:textId="77777777" w:rsidR="00A27294" w:rsidRPr="004517A7" w:rsidRDefault="00A27294" w:rsidP="0072672F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399CB0C7" w14:textId="0BCC4C54" w:rsidR="00A27294" w:rsidRPr="004517A7" w:rsidRDefault="00A27294" w:rsidP="0072672F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</w:tr>
      <w:tr w:rsidR="00A27294" w:rsidRPr="004517A7" w14:paraId="1BAA15B2" w14:textId="77777777" w:rsidTr="008F3889">
        <w:trPr>
          <w:trHeight w:val="144"/>
        </w:trPr>
        <w:tc>
          <w:tcPr>
            <w:tcW w:w="791" w:type="pct"/>
            <w:vAlign w:val="bottom"/>
          </w:tcPr>
          <w:p w14:paraId="055920D6" w14:textId="77777777" w:rsidR="00A27294" w:rsidRPr="004517A7" w:rsidRDefault="00A27294" w:rsidP="0072672F">
            <w:pPr>
              <w:pBdr>
                <w:bottom w:val="single" w:sz="4" w:space="1" w:color="auto"/>
              </w:pBdr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06" w:type="pct"/>
          </w:tcPr>
          <w:p w14:paraId="474D53C2" w14:textId="77777777" w:rsidR="00A27294" w:rsidRPr="004517A7" w:rsidRDefault="00A27294" w:rsidP="0072672F">
            <w:pPr>
              <w:pBdr>
                <w:bottom w:val="single" w:sz="4" w:space="1" w:color="auto"/>
              </w:pBdr>
              <w:ind w:left="198" w:right="18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ลักษณะธุรกิจ</w:t>
            </w:r>
          </w:p>
        </w:tc>
        <w:tc>
          <w:tcPr>
            <w:tcW w:w="314" w:type="pct"/>
          </w:tcPr>
          <w:p w14:paraId="7C932525" w14:textId="77777777" w:rsidR="00A27294" w:rsidRPr="004517A7" w:rsidRDefault="00A27294" w:rsidP="0072672F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กิจการจัดตั้ง</w:t>
            </w:r>
          </w:p>
        </w:tc>
        <w:tc>
          <w:tcPr>
            <w:tcW w:w="30" w:type="pct"/>
          </w:tcPr>
          <w:p w14:paraId="3404FD52" w14:textId="77777777" w:rsidR="00A27294" w:rsidRPr="004517A7" w:rsidRDefault="00A27294" w:rsidP="0072672F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3E76F673" w14:textId="77777777" w:rsidR="00A27294" w:rsidRPr="004517A7" w:rsidRDefault="00A27294" w:rsidP="0072672F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61" w:type="pct"/>
          </w:tcPr>
          <w:p w14:paraId="74D97470" w14:textId="77777777" w:rsidR="00A27294" w:rsidRPr="004517A7" w:rsidRDefault="00A27294" w:rsidP="0072672F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2" w:type="pct"/>
            <w:vAlign w:val="bottom"/>
          </w:tcPr>
          <w:p w14:paraId="5554E4A6" w14:textId="77777777" w:rsidR="00A27294" w:rsidRPr="004517A7" w:rsidRDefault="00A27294" w:rsidP="0072672F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61" w:type="pct"/>
          </w:tcPr>
          <w:p w14:paraId="34D486CD" w14:textId="77777777" w:rsidR="00A27294" w:rsidRPr="004517A7" w:rsidRDefault="00A27294" w:rsidP="0072672F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58443FC9" w14:textId="77777777" w:rsidR="00A27294" w:rsidRPr="004517A7" w:rsidRDefault="00A27294" w:rsidP="0072672F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61" w:type="pct"/>
          </w:tcPr>
          <w:p w14:paraId="4D4FEFA4" w14:textId="77777777" w:rsidR="00A27294" w:rsidRPr="004517A7" w:rsidRDefault="00A27294" w:rsidP="0072672F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0EA93674" w14:textId="77777777" w:rsidR="00A27294" w:rsidRPr="004517A7" w:rsidRDefault="00A27294" w:rsidP="0072672F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61" w:type="pct"/>
          </w:tcPr>
          <w:p w14:paraId="0C9ACBBF" w14:textId="77777777" w:rsidR="00A27294" w:rsidRPr="004517A7" w:rsidRDefault="00A27294" w:rsidP="0072672F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2" w:type="pct"/>
            <w:vAlign w:val="bottom"/>
          </w:tcPr>
          <w:p w14:paraId="29871C6E" w14:textId="77777777" w:rsidR="00A27294" w:rsidRPr="004517A7" w:rsidRDefault="00A27294" w:rsidP="0072672F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61" w:type="pct"/>
          </w:tcPr>
          <w:p w14:paraId="3F5A6AB9" w14:textId="77777777" w:rsidR="00A27294" w:rsidRPr="004517A7" w:rsidRDefault="00A27294" w:rsidP="0072672F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30" w:type="pct"/>
            <w:gridSpan w:val="3"/>
            <w:vAlign w:val="bottom"/>
          </w:tcPr>
          <w:p w14:paraId="0ABD0EFB" w14:textId="77777777" w:rsidR="00A27294" w:rsidRPr="004517A7" w:rsidRDefault="00A27294" w:rsidP="0072672F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61" w:type="pct"/>
          </w:tcPr>
          <w:p w14:paraId="11F46982" w14:textId="77777777" w:rsidR="00A27294" w:rsidRPr="004517A7" w:rsidRDefault="00A27294" w:rsidP="0072672F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68806E26" w14:textId="77777777" w:rsidR="00A27294" w:rsidRPr="004517A7" w:rsidRDefault="00A27294" w:rsidP="0072672F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61" w:type="pct"/>
          </w:tcPr>
          <w:p w14:paraId="220EA46A" w14:textId="77777777" w:rsidR="00A27294" w:rsidRPr="004517A7" w:rsidRDefault="00A27294" w:rsidP="0072672F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26C62C9C" w14:textId="77777777" w:rsidR="00A27294" w:rsidRPr="004517A7" w:rsidRDefault="00A27294" w:rsidP="0072672F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</w:tr>
      <w:tr w:rsidR="00A27294" w:rsidRPr="004517A7" w14:paraId="607E0202" w14:textId="77777777" w:rsidTr="008F3889">
        <w:trPr>
          <w:trHeight w:val="144"/>
        </w:trPr>
        <w:tc>
          <w:tcPr>
            <w:tcW w:w="791" w:type="pct"/>
            <w:vMerge w:val="restart"/>
          </w:tcPr>
          <w:p w14:paraId="670F09E8" w14:textId="77777777" w:rsidR="00A27294" w:rsidRPr="004517A7" w:rsidRDefault="00A27294" w:rsidP="0072672F">
            <w:pPr>
              <w:ind w:right="-48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ยูนิเวอร์แซล เวสต์ </w:t>
            </w:r>
          </w:p>
          <w:p w14:paraId="46FBE49E" w14:textId="77777777" w:rsidR="00A27294" w:rsidRPr="004517A7" w:rsidRDefault="00A27294" w:rsidP="003319F8">
            <w:pPr>
              <w:ind w:left="273" w:right="-48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แมเนจเม้นท์</w:t>
            </w: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จำกัด</w:t>
            </w:r>
            <w:r w:rsidRPr="004517A7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 </w:t>
            </w:r>
          </w:p>
          <w:p w14:paraId="487E6B59" w14:textId="51AA42AA" w:rsidR="00A27294" w:rsidRPr="004517A7" w:rsidRDefault="00A27294" w:rsidP="003319F8">
            <w:pPr>
              <w:ind w:left="273" w:right="-48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(ดูหมายเหตุข้อ </w:t>
            </w: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1</w:t>
            </w:r>
            <w:r w:rsidR="003319F8" w:rsidRPr="004517A7">
              <w:rPr>
                <w:rFonts w:asciiTheme="majorBidi" w:hAnsiTheme="majorBidi" w:cstheme="majorBidi"/>
                <w:color w:val="000000"/>
                <w:szCs w:val="24"/>
              </w:rPr>
              <w:t>4</w:t>
            </w: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.2</w:t>
            </w:r>
            <w:r w:rsidRPr="004517A7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)</w:t>
            </w:r>
          </w:p>
        </w:tc>
        <w:tc>
          <w:tcPr>
            <w:tcW w:w="1006" w:type="pct"/>
            <w:vMerge w:val="restart"/>
            <w:vAlign w:val="bottom"/>
          </w:tcPr>
          <w:p w14:paraId="34E90907" w14:textId="77777777" w:rsidR="00A27294" w:rsidRPr="004517A7" w:rsidRDefault="00A27294" w:rsidP="008F3889">
            <w:pPr>
              <w:ind w:left="274" w:right="90" w:hanging="274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 </w:t>
            </w: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การบำบัดและกำจัดของเสียที่เป็นอันตรายรวมถึงการขนย้าย</w:t>
            </w:r>
          </w:p>
        </w:tc>
        <w:tc>
          <w:tcPr>
            <w:tcW w:w="314" w:type="pct"/>
            <w:vMerge w:val="restart"/>
            <w:vAlign w:val="bottom"/>
          </w:tcPr>
          <w:p w14:paraId="6B0C2742" w14:textId="77777777" w:rsidR="00A27294" w:rsidRPr="004517A7" w:rsidRDefault="00A27294" w:rsidP="0072672F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0" w:type="pct"/>
          </w:tcPr>
          <w:p w14:paraId="4C4B0763" w14:textId="77777777" w:rsidR="00A27294" w:rsidRPr="004517A7" w:rsidRDefault="00A27294" w:rsidP="0072672F">
            <w:pPr>
              <w:tabs>
                <w:tab w:val="decimal" w:pos="351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Merge w:val="restart"/>
            <w:vAlign w:val="bottom"/>
          </w:tcPr>
          <w:p w14:paraId="756736E8" w14:textId="03BC04E4" w:rsidR="00A27294" w:rsidRPr="004517A7" w:rsidRDefault="00C16F7D" w:rsidP="0072672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1" w:type="pct"/>
            <w:vAlign w:val="bottom"/>
          </w:tcPr>
          <w:p w14:paraId="13B2493C" w14:textId="77777777" w:rsidR="00A27294" w:rsidRPr="004517A7" w:rsidRDefault="00A27294" w:rsidP="0072672F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2" w:type="pct"/>
            <w:vMerge w:val="restart"/>
            <w:vAlign w:val="bottom"/>
          </w:tcPr>
          <w:p w14:paraId="39B04C74" w14:textId="77777777" w:rsidR="00A27294" w:rsidRPr="004517A7" w:rsidRDefault="00A27294" w:rsidP="0072672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30.00</w:t>
            </w:r>
          </w:p>
        </w:tc>
        <w:tc>
          <w:tcPr>
            <w:tcW w:w="61" w:type="pct"/>
          </w:tcPr>
          <w:p w14:paraId="3B71C6D2" w14:textId="77777777" w:rsidR="00A27294" w:rsidRPr="004517A7" w:rsidRDefault="00A27294" w:rsidP="0072672F">
            <w:pPr>
              <w:tabs>
                <w:tab w:val="decimal" w:pos="720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Merge w:val="restart"/>
            <w:vAlign w:val="bottom"/>
          </w:tcPr>
          <w:p w14:paraId="16E54779" w14:textId="722C6D2F" w:rsidR="00A27294" w:rsidRPr="004517A7" w:rsidRDefault="00C16F7D" w:rsidP="0072672F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1" w:type="pct"/>
            <w:vAlign w:val="bottom"/>
          </w:tcPr>
          <w:p w14:paraId="74F3B6FC" w14:textId="77777777" w:rsidR="00A27294" w:rsidRPr="004517A7" w:rsidRDefault="00A27294" w:rsidP="0072672F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Merge w:val="restart"/>
            <w:vAlign w:val="bottom"/>
          </w:tcPr>
          <w:p w14:paraId="44BFCD12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53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135,000</w:t>
            </w:r>
          </w:p>
        </w:tc>
        <w:tc>
          <w:tcPr>
            <w:tcW w:w="61" w:type="pct"/>
            <w:vAlign w:val="bottom"/>
          </w:tcPr>
          <w:p w14:paraId="0D2AF832" w14:textId="77777777" w:rsidR="00A27294" w:rsidRPr="004517A7" w:rsidRDefault="00A27294" w:rsidP="0072672F">
            <w:pPr>
              <w:tabs>
                <w:tab w:val="decimal" w:pos="567"/>
              </w:tabs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2" w:type="pct"/>
            <w:vMerge w:val="restart"/>
            <w:vAlign w:val="bottom"/>
          </w:tcPr>
          <w:p w14:paraId="448042AC" w14:textId="67FE9676" w:rsidR="00A27294" w:rsidRPr="004517A7" w:rsidRDefault="00C16F7D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1" w:type="pct"/>
            <w:vAlign w:val="bottom"/>
          </w:tcPr>
          <w:p w14:paraId="078A9648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30" w:type="pct"/>
            <w:gridSpan w:val="3"/>
            <w:vMerge w:val="restart"/>
            <w:vAlign w:val="bottom"/>
          </w:tcPr>
          <w:p w14:paraId="6AB3FACE" w14:textId="77777777" w:rsidR="00A27294" w:rsidRPr="004517A7" w:rsidRDefault="00A27294" w:rsidP="0072672F">
            <w:pPr>
              <w:ind w:right="1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135,000</w:t>
            </w:r>
          </w:p>
        </w:tc>
        <w:tc>
          <w:tcPr>
            <w:tcW w:w="61" w:type="pct"/>
            <w:vAlign w:val="bottom"/>
          </w:tcPr>
          <w:p w14:paraId="15A9A8F3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Merge w:val="restart"/>
            <w:vAlign w:val="bottom"/>
          </w:tcPr>
          <w:p w14:paraId="28C32C46" w14:textId="2FC36CEB" w:rsidR="00A27294" w:rsidRPr="004517A7" w:rsidRDefault="00C16F7D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1" w:type="pct"/>
            <w:vAlign w:val="bottom"/>
          </w:tcPr>
          <w:p w14:paraId="62864388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Merge w:val="restart"/>
            <w:vAlign w:val="bottom"/>
          </w:tcPr>
          <w:p w14:paraId="53D9AAE5" w14:textId="77777777" w:rsidR="00A27294" w:rsidRPr="004517A7" w:rsidRDefault="00A27294" w:rsidP="0072672F">
            <w:pPr>
              <w:ind w:left="-200" w:right="1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144,806</w:t>
            </w:r>
          </w:p>
        </w:tc>
      </w:tr>
      <w:tr w:rsidR="00A27294" w:rsidRPr="004517A7" w14:paraId="3CEAF3CE" w14:textId="77777777" w:rsidTr="008F3889">
        <w:trPr>
          <w:trHeight w:val="144"/>
        </w:trPr>
        <w:tc>
          <w:tcPr>
            <w:tcW w:w="791" w:type="pct"/>
            <w:vMerge/>
          </w:tcPr>
          <w:p w14:paraId="5D1FF95E" w14:textId="77777777" w:rsidR="00A27294" w:rsidRPr="004517A7" w:rsidRDefault="00A27294" w:rsidP="0072672F">
            <w:pPr>
              <w:ind w:left="180" w:right="-486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006" w:type="pct"/>
            <w:vMerge/>
          </w:tcPr>
          <w:p w14:paraId="2EAE618B" w14:textId="77777777" w:rsidR="00A27294" w:rsidRPr="004517A7" w:rsidRDefault="00A27294" w:rsidP="0072672F">
            <w:pPr>
              <w:tabs>
                <w:tab w:val="decimal" w:pos="486"/>
              </w:tabs>
              <w:ind w:left="306" w:right="-68" w:hanging="21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4" w:type="pct"/>
            <w:vMerge/>
            <w:vAlign w:val="bottom"/>
          </w:tcPr>
          <w:p w14:paraId="72E0D587" w14:textId="77777777" w:rsidR="00A27294" w:rsidRPr="004517A7" w:rsidRDefault="00A27294" w:rsidP="0072672F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0" w:type="pct"/>
          </w:tcPr>
          <w:p w14:paraId="366C998C" w14:textId="77777777" w:rsidR="00A27294" w:rsidRPr="004517A7" w:rsidRDefault="00A27294" w:rsidP="0072672F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Merge/>
            <w:vAlign w:val="bottom"/>
          </w:tcPr>
          <w:p w14:paraId="7F4B7349" w14:textId="77777777" w:rsidR="00A27294" w:rsidRPr="004517A7" w:rsidRDefault="00A27294" w:rsidP="0072672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0C92B926" w14:textId="77777777" w:rsidR="00A27294" w:rsidRPr="004517A7" w:rsidRDefault="00A27294" w:rsidP="0072672F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2" w:type="pct"/>
            <w:vMerge/>
            <w:vAlign w:val="bottom"/>
          </w:tcPr>
          <w:p w14:paraId="73D5A392" w14:textId="77777777" w:rsidR="00A27294" w:rsidRPr="004517A7" w:rsidRDefault="00A27294" w:rsidP="0072672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65F0FDCA" w14:textId="77777777" w:rsidR="00A27294" w:rsidRPr="004517A7" w:rsidRDefault="00A27294" w:rsidP="0072672F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Merge/>
            <w:vAlign w:val="bottom"/>
          </w:tcPr>
          <w:p w14:paraId="694521FF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1C3617E5" w14:textId="77777777" w:rsidR="00A27294" w:rsidRPr="004517A7" w:rsidRDefault="00A27294" w:rsidP="0072672F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Merge/>
            <w:vAlign w:val="bottom"/>
          </w:tcPr>
          <w:p w14:paraId="623F6104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53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3479B277" w14:textId="77777777" w:rsidR="00A27294" w:rsidRPr="004517A7" w:rsidRDefault="00A27294" w:rsidP="0072672F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2" w:type="pct"/>
            <w:vMerge/>
            <w:vAlign w:val="bottom"/>
          </w:tcPr>
          <w:p w14:paraId="3BC05B2B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5D765597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30" w:type="pct"/>
            <w:gridSpan w:val="3"/>
            <w:vMerge/>
            <w:vAlign w:val="bottom"/>
          </w:tcPr>
          <w:p w14:paraId="1FBE5AF3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64B3CEA1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Merge/>
            <w:vAlign w:val="bottom"/>
          </w:tcPr>
          <w:p w14:paraId="610AD2B9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7742F40C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Merge/>
            <w:shd w:val="clear" w:color="auto" w:fill="auto"/>
            <w:vAlign w:val="bottom"/>
          </w:tcPr>
          <w:p w14:paraId="5E995F54" w14:textId="77777777" w:rsidR="00A27294" w:rsidRPr="004517A7" w:rsidRDefault="00A27294" w:rsidP="0072672F">
            <w:pPr>
              <w:ind w:left="-200" w:right="100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</w:tr>
      <w:tr w:rsidR="00A27294" w:rsidRPr="004517A7" w14:paraId="6476D3C1" w14:textId="77777777" w:rsidTr="008F3889">
        <w:trPr>
          <w:trHeight w:val="342"/>
        </w:trPr>
        <w:tc>
          <w:tcPr>
            <w:tcW w:w="791" w:type="pct"/>
          </w:tcPr>
          <w:p w14:paraId="1C97FAF5" w14:textId="77777777" w:rsidR="00A27294" w:rsidRPr="004517A7" w:rsidRDefault="00A27294" w:rsidP="0072672F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ค้าไม้ วังวิเศษ จำกัด</w:t>
            </w:r>
          </w:p>
        </w:tc>
        <w:tc>
          <w:tcPr>
            <w:tcW w:w="1006" w:type="pct"/>
          </w:tcPr>
          <w:p w14:paraId="0D8349AC" w14:textId="77777777" w:rsidR="00A27294" w:rsidRPr="004517A7" w:rsidRDefault="00A27294" w:rsidP="0072672F">
            <w:pPr>
              <w:ind w:right="-6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517A7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 </w:t>
            </w: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ประกอบกิจการโรงสีและโรงเลื่อย</w:t>
            </w:r>
          </w:p>
        </w:tc>
        <w:tc>
          <w:tcPr>
            <w:tcW w:w="314" w:type="pct"/>
            <w:vAlign w:val="bottom"/>
          </w:tcPr>
          <w:p w14:paraId="00ADF599" w14:textId="77777777" w:rsidR="00A27294" w:rsidRPr="004517A7" w:rsidRDefault="00A27294" w:rsidP="0072672F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0" w:type="pct"/>
          </w:tcPr>
          <w:p w14:paraId="2CB3A535" w14:textId="77777777" w:rsidR="00A27294" w:rsidRPr="004517A7" w:rsidRDefault="00A27294" w:rsidP="0072672F">
            <w:pPr>
              <w:tabs>
                <w:tab w:val="decimal" w:pos="584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02D5A5B2" w14:textId="3EDDC2B6" w:rsidR="00A27294" w:rsidRPr="004517A7" w:rsidRDefault="00C16F7D" w:rsidP="0072672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49.99</w:t>
            </w:r>
          </w:p>
        </w:tc>
        <w:tc>
          <w:tcPr>
            <w:tcW w:w="61" w:type="pct"/>
            <w:vAlign w:val="bottom"/>
          </w:tcPr>
          <w:p w14:paraId="5942488F" w14:textId="77777777" w:rsidR="00A27294" w:rsidRPr="004517A7" w:rsidRDefault="00A27294" w:rsidP="0072672F">
            <w:pPr>
              <w:tabs>
                <w:tab w:val="decimal" w:pos="584"/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2" w:type="pct"/>
            <w:vAlign w:val="bottom"/>
          </w:tcPr>
          <w:p w14:paraId="5EE6828F" w14:textId="77777777" w:rsidR="00A27294" w:rsidRPr="004517A7" w:rsidRDefault="00A27294" w:rsidP="0072672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49.99</w:t>
            </w:r>
          </w:p>
        </w:tc>
        <w:tc>
          <w:tcPr>
            <w:tcW w:w="61" w:type="pct"/>
            <w:vAlign w:val="bottom"/>
          </w:tcPr>
          <w:p w14:paraId="4C2B90A0" w14:textId="77777777" w:rsidR="00A27294" w:rsidRPr="004517A7" w:rsidRDefault="00A27294" w:rsidP="0072672F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3E581A73" w14:textId="17364360" w:rsidR="00A27294" w:rsidRPr="004517A7" w:rsidRDefault="00C16F7D" w:rsidP="0072672F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1" w:type="pct"/>
            <w:vAlign w:val="bottom"/>
          </w:tcPr>
          <w:p w14:paraId="54FB7CD3" w14:textId="77777777" w:rsidR="00A27294" w:rsidRPr="004517A7" w:rsidRDefault="00A27294" w:rsidP="0072672F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4EF09CB1" w14:textId="77777777" w:rsidR="00A27294" w:rsidRPr="004517A7" w:rsidRDefault="00A27294" w:rsidP="0072672F">
            <w:pPr>
              <w:tabs>
                <w:tab w:val="decimal" w:pos="674"/>
                <w:tab w:val="decimal" w:pos="792"/>
                <w:tab w:val="decimal" w:pos="853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1" w:type="pct"/>
            <w:vAlign w:val="bottom"/>
          </w:tcPr>
          <w:p w14:paraId="7FB81DAB" w14:textId="77777777" w:rsidR="00A27294" w:rsidRPr="004517A7" w:rsidRDefault="00A27294" w:rsidP="0072672F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2" w:type="pct"/>
            <w:vAlign w:val="bottom"/>
          </w:tcPr>
          <w:p w14:paraId="5557347D" w14:textId="311CB45B" w:rsidR="00A27294" w:rsidRPr="004517A7" w:rsidRDefault="00C16F7D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1" w:type="pct"/>
            <w:vAlign w:val="bottom"/>
          </w:tcPr>
          <w:p w14:paraId="0D85738F" w14:textId="0B26B956" w:rsidR="00A27294" w:rsidRPr="004517A7" w:rsidRDefault="00A27294" w:rsidP="00C16F7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30" w:type="pct"/>
            <w:gridSpan w:val="3"/>
            <w:vAlign w:val="bottom"/>
          </w:tcPr>
          <w:p w14:paraId="53AEE7C0" w14:textId="77777777" w:rsidR="00A27294" w:rsidRPr="004517A7" w:rsidRDefault="00A27294" w:rsidP="0072672F">
            <w:pPr>
              <w:ind w:right="1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1" w:type="pct"/>
            <w:vAlign w:val="bottom"/>
          </w:tcPr>
          <w:p w14:paraId="77FD906E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559ACA70" w14:textId="44306884" w:rsidR="00A27294" w:rsidRPr="004517A7" w:rsidRDefault="00C16F7D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20,562</w:t>
            </w:r>
          </w:p>
        </w:tc>
        <w:tc>
          <w:tcPr>
            <w:tcW w:w="61" w:type="pct"/>
            <w:vAlign w:val="bottom"/>
          </w:tcPr>
          <w:p w14:paraId="2E551BE8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121C585E" w14:textId="77777777" w:rsidR="00A27294" w:rsidRPr="004517A7" w:rsidRDefault="00A27294" w:rsidP="0072672F">
            <w:pPr>
              <w:ind w:right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20,222</w:t>
            </w:r>
          </w:p>
        </w:tc>
      </w:tr>
      <w:tr w:rsidR="00A27294" w:rsidRPr="004517A7" w14:paraId="6019D25F" w14:textId="77777777" w:rsidTr="008F3889">
        <w:trPr>
          <w:trHeight w:val="414"/>
        </w:trPr>
        <w:tc>
          <w:tcPr>
            <w:tcW w:w="791" w:type="pct"/>
          </w:tcPr>
          <w:p w14:paraId="3DA68980" w14:textId="77777777" w:rsidR="00A27294" w:rsidRPr="004517A7" w:rsidRDefault="00A27294" w:rsidP="0072672F">
            <w:pPr>
              <w:ind w:left="177" w:right="-486" w:hanging="177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ซิสเต็ม แอนด์</w:t>
            </w:r>
          </w:p>
          <w:p w14:paraId="38F5CD0A" w14:textId="77777777" w:rsidR="00A27294" w:rsidRPr="004517A7" w:rsidRDefault="00A27294" w:rsidP="003319F8">
            <w:pPr>
              <w:ind w:left="273"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ซอฟท์แวร์ เซอร์วิสเซส</w:t>
            </w: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1006" w:type="pct"/>
          </w:tcPr>
          <w:p w14:paraId="48C7D4CB" w14:textId="77777777" w:rsidR="00A27294" w:rsidRPr="004517A7" w:rsidRDefault="00A27294" w:rsidP="008F3889">
            <w:pPr>
              <w:ind w:left="274" w:right="60" w:hanging="27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517A7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 </w:t>
            </w: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ให้บริการและจำหน่ายอุปกรณ์ต่างๆที่เกี่ยวข้องกับเกมส์วีอาร์</w:t>
            </w:r>
          </w:p>
        </w:tc>
        <w:tc>
          <w:tcPr>
            <w:tcW w:w="314" w:type="pct"/>
            <w:vAlign w:val="bottom"/>
          </w:tcPr>
          <w:p w14:paraId="353B599F" w14:textId="77777777" w:rsidR="00A27294" w:rsidRPr="004517A7" w:rsidRDefault="00A27294" w:rsidP="0072672F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0" w:type="pct"/>
          </w:tcPr>
          <w:p w14:paraId="40E9F57D" w14:textId="77777777" w:rsidR="00A27294" w:rsidRPr="004517A7" w:rsidRDefault="00A27294" w:rsidP="0072672F">
            <w:pPr>
              <w:tabs>
                <w:tab w:val="decimal" w:pos="62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6A7B963F" w14:textId="6B5B8EF9" w:rsidR="00A27294" w:rsidRPr="004517A7" w:rsidRDefault="00C16F7D" w:rsidP="0072672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35.00</w:t>
            </w:r>
          </w:p>
        </w:tc>
        <w:tc>
          <w:tcPr>
            <w:tcW w:w="61" w:type="pct"/>
            <w:vAlign w:val="bottom"/>
          </w:tcPr>
          <w:p w14:paraId="223FE6ED" w14:textId="77777777" w:rsidR="00A27294" w:rsidRPr="004517A7" w:rsidRDefault="00A27294" w:rsidP="0072672F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2" w:type="pct"/>
            <w:vAlign w:val="bottom"/>
          </w:tcPr>
          <w:p w14:paraId="088AC521" w14:textId="77777777" w:rsidR="00A27294" w:rsidRPr="004517A7" w:rsidRDefault="00A27294" w:rsidP="0072672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35.00</w:t>
            </w:r>
          </w:p>
        </w:tc>
        <w:tc>
          <w:tcPr>
            <w:tcW w:w="61" w:type="pct"/>
          </w:tcPr>
          <w:p w14:paraId="4EB92AD9" w14:textId="77777777" w:rsidR="00A27294" w:rsidRPr="004517A7" w:rsidRDefault="00A27294" w:rsidP="0072672F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30ADB8F3" w14:textId="7BC24152" w:rsidR="00A27294" w:rsidRPr="004517A7" w:rsidRDefault="00C16F7D" w:rsidP="0072672F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1" w:type="pct"/>
            <w:vAlign w:val="bottom"/>
          </w:tcPr>
          <w:p w14:paraId="139D0E42" w14:textId="77777777" w:rsidR="00A27294" w:rsidRPr="004517A7" w:rsidRDefault="00A27294" w:rsidP="0072672F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0B38B480" w14:textId="77777777" w:rsidR="00A27294" w:rsidRPr="004517A7" w:rsidRDefault="00A27294" w:rsidP="0072672F">
            <w:pPr>
              <w:tabs>
                <w:tab w:val="decimal" w:pos="720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1" w:type="pct"/>
            <w:vAlign w:val="bottom"/>
          </w:tcPr>
          <w:p w14:paraId="197140A9" w14:textId="77777777" w:rsidR="00A27294" w:rsidRPr="004517A7" w:rsidRDefault="00A27294" w:rsidP="0072672F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2" w:type="pct"/>
            <w:vAlign w:val="bottom"/>
          </w:tcPr>
          <w:p w14:paraId="28CA42AD" w14:textId="563029F4" w:rsidR="00A27294" w:rsidRPr="004517A7" w:rsidRDefault="00C16F7D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1" w:type="pct"/>
            <w:vAlign w:val="bottom"/>
          </w:tcPr>
          <w:p w14:paraId="726CB1EC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30" w:type="pct"/>
            <w:gridSpan w:val="3"/>
            <w:vAlign w:val="bottom"/>
          </w:tcPr>
          <w:p w14:paraId="4EF2AB16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1" w:type="pct"/>
            <w:vAlign w:val="bottom"/>
          </w:tcPr>
          <w:p w14:paraId="4E9A4AAD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102FA6F7" w14:textId="102659FC" w:rsidR="00A27294" w:rsidRPr="004517A7" w:rsidRDefault="00C16F7D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1" w:type="pct"/>
            <w:vAlign w:val="bottom"/>
          </w:tcPr>
          <w:p w14:paraId="0F251C96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1DC66B94" w14:textId="77777777" w:rsidR="00A27294" w:rsidRPr="004517A7" w:rsidRDefault="00A27294" w:rsidP="0072672F">
            <w:pPr>
              <w:tabs>
                <w:tab w:val="decimal" w:pos="803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A27294" w:rsidRPr="004517A7" w14:paraId="11D8D8ED" w14:textId="77777777" w:rsidTr="008F3889">
        <w:trPr>
          <w:trHeight w:val="144"/>
        </w:trPr>
        <w:tc>
          <w:tcPr>
            <w:tcW w:w="791" w:type="pct"/>
            <w:vMerge w:val="restart"/>
          </w:tcPr>
          <w:p w14:paraId="59A87CE6" w14:textId="77777777" w:rsidR="00A27294" w:rsidRPr="004517A7" w:rsidRDefault="00A27294" w:rsidP="0072672F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517A7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บริษัท</w:t>
            </w:r>
            <w:r w:rsidRPr="004517A7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</w:rPr>
              <w:t> </w:t>
            </w:r>
            <w:r w:rsidRPr="004517A7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ประชารัฐชีว</w:t>
            </w: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มวล</w:t>
            </w:r>
          </w:p>
          <w:p w14:paraId="2FCC5D18" w14:textId="77777777" w:rsidR="00A27294" w:rsidRPr="004517A7" w:rsidRDefault="00A27294" w:rsidP="003319F8">
            <w:pPr>
              <w:ind w:right="-486" w:firstLine="273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  <w:r w:rsidRPr="004517A7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แม่ลาน</w:t>
            </w:r>
            <w:r w:rsidRPr="004517A7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</w:rPr>
              <w:t> </w:t>
            </w:r>
            <w:r w:rsidRPr="004517A7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จำกัด</w:t>
            </w:r>
          </w:p>
        </w:tc>
        <w:tc>
          <w:tcPr>
            <w:tcW w:w="1006" w:type="pct"/>
            <w:vMerge w:val="restart"/>
          </w:tcPr>
          <w:p w14:paraId="4E1C3DE1" w14:textId="77777777" w:rsidR="00A27294" w:rsidRPr="004517A7" w:rsidRDefault="00A27294" w:rsidP="0072672F">
            <w:pPr>
              <w:ind w:right="-68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4517A7">
              <w:rPr>
                <w:rFonts w:asciiTheme="majorBidi" w:hAnsiTheme="majorBidi" w:cstheme="majorBidi"/>
                <w:szCs w:val="24"/>
                <w:cs/>
              </w:rPr>
              <w:t>ประกอบกิจการสร้างโรงงาน</w:t>
            </w:r>
            <w:r w:rsidRPr="004517A7">
              <w:rPr>
                <w:rFonts w:asciiTheme="majorBidi" w:hAnsiTheme="majorBidi" w:cstheme="majorBidi"/>
                <w:szCs w:val="24"/>
              </w:rPr>
              <w:t xml:space="preserve"> </w:t>
            </w:r>
          </w:p>
          <w:p w14:paraId="2C7ECA9D" w14:textId="77777777" w:rsidR="00A27294" w:rsidRPr="004517A7" w:rsidRDefault="00A27294" w:rsidP="003319F8">
            <w:pPr>
              <w:ind w:left="274" w:right="-68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ผลิตไฟฟ้า</w:t>
            </w:r>
          </w:p>
        </w:tc>
        <w:tc>
          <w:tcPr>
            <w:tcW w:w="314" w:type="pct"/>
            <w:vMerge w:val="restart"/>
            <w:vAlign w:val="bottom"/>
          </w:tcPr>
          <w:p w14:paraId="172FB5C4" w14:textId="77777777" w:rsidR="00A27294" w:rsidRPr="004517A7" w:rsidRDefault="00A27294" w:rsidP="0072672F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0" w:type="pct"/>
          </w:tcPr>
          <w:p w14:paraId="1C5CD3AE" w14:textId="77777777" w:rsidR="00A27294" w:rsidRPr="004517A7" w:rsidRDefault="00A27294" w:rsidP="0072672F">
            <w:pPr>
              <w:tabs>
                <w:tab w:val="decimal" w:pos="626"/>
              </w:tabs>
              <w:ind w:left="-25"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Merge w:val="restart"/>
            <w:vAlign w:val="bottom"/>
          </w:tcPr>
          <w:p w14:paraId="30318BE2" w14:textId="3288D726" w:rsidR="00A27294" w:rsidRPr="004517A7" w:rsidRDefault="00C16F7D" w:rsidP="0072672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1" w:type="pct"/>
            <w:vAlign w:val="bottom"/>
          </w:tcPr>
          <w:p w14:paraId="77D0367D" w14:textId="77777777" w:rsidR="00A27294" w:rsidRPr="004517A7" w:rsidRDefault="00A27294" w:rsidP="0072672F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2" w:type="pct"/>
            <w:vMerge w:val="restart"/>
            <w:vAlign w:val="bottom"/>
          </w:tcPr>
          <w:p w14:paraId="09C74E01" w14:textId="77777777" w:rsidR="00A27294" w:rsidRPr="004517A7" w:rsidRDefault="00A27294" w:rsidP="0072672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1" w:type="pct"/>
          </w:tcPr>
          <w:p w14:paraId="3E0821C1" w14:textId="77777777" w:rsidR="00A27294" w:rsidRPr="004517A7" w:rsidRDefault="00A27294" w:rsidP="0072672F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Merge w:val="restart"/>
            <w:vAlign w:val="bottom"/>
          </w:tcPr>
          <w:p w14:paraId="5903B517" w14:textId="25F69362" w:rsidR="00A27294" w:rsidRPr="004517A7" w:rsidRDefault="00C16F7D" w:rsidP="0072672F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1" w:type="pct"/>
            <w:vAlign w:val="bottom"/>
          </w:tcPr>
          <w:p w14:paraId="7E47143C" w14:textId="77777777" w:rsidR="00A27294" w:rsidRPr="004517A7" w:rsidRDefault="00A27294" w:rsidP="0072672F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Merge w:val="restart"/>
            <w:vAlign w:val="bottom"/>
          </w:tcPr>
          <w:p w14:paraId="07E03CAF" w14:textId="77777777" w:rsidR="00A27294" w:rsidRPr="004517A7" w:rsidRDefault="00A27294" w:rsidP="0072672F">
            <w:pPr>
              <w:tabs>
                <w:tab w:val="decimal" w:pos="720"/>
              </w:tabs>
              <w:ind w:left="-200"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54,100</w:t>
            </w:r>
          </w:p>
        </w:tc>
        <w:tc>
          <w:tcPr>
            <w:tcW w:w="61" w:type="pct"/>
            <w:vAlign w:val="bottom"/>
          </w:tcPr>
          <w:p w14:paraId="4084B4DB" w14:textId="77777777" w:rsidR="00A27294" w:rsidRPr="004517A7" w:rsidRDefault="00A27294" w:rsidP="0072672F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2" w:type="pct"/>
            <w:vMerge w:val="restart"/>
            <w:vAlign w:val="bottom"/>
          </w:tcPr>
          <w:p w14:paraId="3E1B00A3" w14:textId="10C655C7" w:rsidR="00A27294" w:rsidRPr="004517A7" w:rsidRDefault="00C16F7D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1" w:type="pct"/>
            <w:vAlign w:val="bottom"/>
          </w:tcPr>
          <w:p w14:paraId="2CF44735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30" w:type="pct"/>
            <w:gridSpan w:val="3"/>
            <w:vMerge w:val="restart"/>
            <w:vAlign w:val="bottom"/>
          </w:tcPr>
          <w:p w14:paraId="325C7580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1" w:type="pct"/>
            <w:vAlign w:val="bottom"/>
          </w:tcPr>
          <w:p w14:paraId="201480A6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Merge w:val="restart"/>
            <w:vAlign w:val="bottom"/>
          </w:tcPr>
          <w:p w14:paraId="4D982F47" w14:textId="2A56DDB5" w:rsidR="00A27294" w:rsidRPr="004517A7" w:rsidRDefault="00C16F7D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1" w:type="pct"/>
            <w:vAlign w:val="bottom"/>
          </w:tcPr>
          <w:p w14:paraId="625AA1DD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Merge w:val="restart"/>
            <w:vAlign w:val="bottom"/>
          </w:tcPr>
          <w:p w14:paraId="4A008AC7" w14:textId="77777777" w:rsidR="00A27294" w:rsidRPr="004517A7" w:rsidRDefault="00A27294" w:rsidP="0072672F">
            <w:pPr>
              <w:tabs>
                <w:tab w:val="decimal" w:pos="723"/>
              </w:tabs>
              <w:ind w:left="-200" w:right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(348)</w:t>
            </w:r>
          </w:p>
        </w:tc>
      </w:tr>
      <w:tr w:rsidR="00A27294" w:rsidRPr="004517A7" w14:paraId="591EA475" w14:textId="77777777" w:rsidTr="008F3889">
        <w:trPr>
          <w:trHeight w:val="144"/>
        </w:trPr>
        <w:tc>
          <w:tcPr>
            <w:tcW w:w="791" w:type="pct"/>
            <w:vMerge/>
          </w:tcPr>
          <w:p w14:paraId="4706AD66" w14:textId="77777777" w:rsidR="00A27294" w:rsidRPr="004517A7" w:rsidRDefault="00A27294" w:rsidP="0072672F">
            <w:pPr>
              <w:ind w:right="-486" w:firstLine="166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006" w:type="pct"/>
            <w:vMerge/>
          </w:tcPr>
          <w:p w14:paraId="66370FD3" w14:textId="77777777" w:rsidR="00A27294" w:rsidRPr="004517A7" w:rsidRDefault="00A27294" w:rsidP="0072672F">
            <w:pPr>
              <w:ind w:left="180" w:right="-68" w:hanging="180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314" w:type="pct"/>
            <w:vMerge/>
            <w:vAlign w:val="bottom"/>
          </w:tcPr>
          <w:p w14:paraId="6966EF76" w14:textId="77777777" w:rsidR="00A27294" w:rsidRPr="004517A7" w:rsidRDefault="00A27294" w:rsidP="0072672F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0" w:type="pct"/>
          </w:tcPr>
          <w:p w14:paraId="2CFD6B98" w14:textId="77777777" w:rsidR="00A27294" w:rsidRPr="004517A7" w:rsidRDefault="00A27294" w:rsidP="0072672F">
            <w:pPr>
              <w:tabs>
                <w:tab w:val="decimal" w:pos="626"/>
              </w:tabs>
              <w:ind w:left="-25"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Merge/>
            <w:vAlign w:val="bottom"/>
          </w:tcPr>
          <w:p w14:paraId="11156503" w14:textId="77777777" w:rsidR="00A27294" w:rsidRPr="004517A7" w:rsidRDefault="00A27294" w:rsidP="0072672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7CD0DFCE" w14:textId="77777777" w:rsidR="00A27294" w:rsidRPr="004517A7" w:rsidRDefault="00A27294" w:rsidP="0072672F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2" w:type="pct"/>
            <w:vMerge/>
            <w:vAlign w:val="bottom"/>
          </w:tcPr>
          <w:p w14:paraId="7426D91E" w14:textId="77777777" w:rsidR="00A27294" w:rsidRPr="004517A7" w:rsidRDefault="00A27294" w:rsidP="0072672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11645AB3" w14:textId="77777777" w:rsidR="00A27294" w:rsidRPr="004517A7" w:rsidRDefault="00A27294" w:rsidP="0072672F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Merge/>
            <w:vAlign w:val="bottom"/>
          </w:tcPr>
          <w:p w14:paraId="51F82FD0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394F0D8A" w14:textId="77777777" w:rsidR="00A27294" w:rsidRPr="004517A7" w:rsidRDefault="00A27294" w:rsidP="0072672F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ab/>
            </w:r>
          </w:p>
        </w:tc>
        <w:tc>
          <w:tcPr>
            <w:tcW w:w="298" w:type="pct"/>
            <w:vMerge/>
            <w:vAlign w:val="bottom"/>
          </w:tcPr>
          <w:p w14:paraId="28C72BD8" w14:textId="77777777" w:rsidR="00A27294" w:rsidRPr="004517A7" w:rsidRDefault="00A27294" w:rsidP="0072672F">
            <w:pPr>
              <w:tabs>
                <w:tab w:val="decimal" w:pos="720"/>
              </w:tabs>
              <w:ind w:left="-200"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7BE9C698" w14:textId="77777777" w:rsidR="00A27294" w:rsidRPr="004517A7" w:rsidRDefault="00A27294" w:rsidP="0072672F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2" w:type="pct"/>
            <w:vMerge/>
            <w:vAlign w:val="bottom"/>
          </w:tcPr>
          <w:p w14:paraId="5274C036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63FEAF5B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30" w:type="pct"/>
            <w:gridSpan w:val="3"/>
            <w:vMerge/>
            <w:vAlign w:val="bottom"/>
          </w:tcPr>
          <w:p w14:paraId="3C9A2ACC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0168ADCD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Merge/>
            <w:vAlign w:val="bottom"/>
          </w:tcPr>
          <w:p w14:paraId="27E05536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6431B3E2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Merge/>
            <w:vAlign w:val="bottom"/>
          </w:tcPr>
          <w:p w14:paraId="61CEE471" w14:textId="77777777" w:rsidR="00A27294" w:rsidRPr="004517A7" w:rsidRDefault="00A27294" w:rsidP="0072672F">
            <w:pPr>
              <w:tabs>
                <w:tab w:val="decimal" w:pos="803"/>
              </w:tabs>
              <w:ind w:left="-200" w:right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A27294" w:rsidRPr="004517A7" w14:paraId="6BC383BB" w14:textId="77777777" w:rsidTr="008F3889">
        <w:trPr>
          <w:trHeight w:val="144"/>
        </w:trPr>
        <w:tc>
          <w:tcPr>
            <w:tcW w:w="791" w:type="pct"/>
            <w:vMerge w:val="restart"/>
          </w:tcPr>
          <w:p w14:paraId="0797FB71" w14:textId="77777777" w:rsidR="00A27294" w:rsidRPr="004517A7" w:rsidRDefault="00A27294" w:rsidP="0072672F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bookmarkStart w:id="6" w:name="_Hlk86764917"/>
            <w:r w:rsidRPr="004517A7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บริษัท</w:t>
            </w:r>
            <w:r w:rsidRPr="004517A7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</w:rPr>
              <w:t> </w:t>
            </w:r>
            <w:r w:rsidRPr="004517A7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ประชารัฐชีว</w:t>
            </w: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มวล</w:t>
            </w:r>
          </w:p>
          <w:p w14:paraId="6C95D6D8" w14:textId="77777777" w:rsidR="00A27294" w:rsidRPr="004517A7" w:rsidRDefault="00A27294" w:rsidP="003319F8">
            <w:pPr>
              <w:ind w:right="-486" w:firstLine="273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  <w:r w:rsidRPr="004517A7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บัน</w:t>
            </w:r>
            <w:r w:rsidRPr="004517A7">
              <w:rPr>
                <w:rStyle w:val="spellingerror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นังส</w:t>
            </w:r>
            <w:r w:rsidRPr="004517A7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ตา</w:t>
            </w:r>
            <w:r w:rsidRPr="004517A7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</w:rPr>
              <w:t> </w:t>
            </w:r>
            <w:r w:rsidRPr="004517A7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จำกัด</w:t>
            </w:r>
          </w:p>
        </w:tc>
        <w:tc>
          <w:tcPr>
            <w:tcW w:w="1006" w:type="pct"/>
            <w:vMerge w:val="restart"/>
          </w:tcPr>
          <w:p w14:paraId="4B601088" w14:textId="77777777" w:rsidR="00A27294" w:rsidRPr="004517A7" w:rsidRDefault="00A27294" w:rsidP="0072672F">
            <w:pPr>
              <w:ind w:left="180" w:right="-68" w:hanging="18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 xml:space="preserve"> ประกอบกิจการสร้าง</w:t>
            </w: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โรงงาน </w:t>
            </w:r>
          </w:p>
          <w:p w14:paraId="3F67192F" w14:textId="77777777" w:rsidR="00A27294" w:rsidRPr="004517A7" w:rsidRDefault="00A27294" w:rsidP="003319F8">
            <w:pPr>
              <w:ind w:left="330" w:right="-68" w:hanging="56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ผลิตไฟฟ้า</w:t>
            </w:r>
          </w:p>
        </w:tc>
        <w:tc>
          <w:tcPr>
            <w:tcW w:w="314" w:type="pct"/>
            <w:vMerge w:val="restart"/>
            <w:vAlign w:val="bottom"/>
          </w:tcPr>
          <w:p w14:paraId="713DE980" w14:textId="77777777" w:rsidR="00A27294" w:rsidRPr="004517A7" w:rsidRDefault="00A27294" w:rsidP="0072672F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0" w:type="pct"/>
          </w:tcPr>
          <w:p w14:paraId="6F33D400" w14:textId="77777777" w:rsidR="00A27294" w:rsidRPr="004517A7" w:rsidRDefault="00A27294" w:rsidP="0072672F">
            <w:pPr>
              <w:tabs>
                <w:tab w:val="decimal" w:pos="626"/>
              </w:tabs>
              <w:ind w:left="-25"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Merge w:val="restart"/>
            <w:vAlign w:val="bottom"/>
          </w:tcPr>
          <w:p w14:paraId="3258F19F" w14:textId="46B2ADD6" w:rsidR="00A27294" w:rsidRPr="004517A7" w:rsidRDefault="00C16F7D" w:rsidP="0072672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1" w:type="pct"/>
            <w:vAlign w:val="bottom"/>
          </w:tcPr>
          <w:p w14:paraId="193A30B7" w14:textId="77777777" w:rsidR="00A27294" w:rsidRPr="004517A7" w:rsidRDefault="00A27294" w:rsidP="0072672F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2" w:type="pct"/>
            <w:vMerge w:val="restart"/>
            <w:vAlign w:val="bottom"/>
          </w:tcPr>
          <w:p w14:paraId="686B88B0" w14:textId="77777777" w:rsidR="00A27294" w:rsidRPr="004517A7" w:rsidRDefault="00A27294" w:rsidP="0072672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1" w:type="pct"/>
          </w:tcPr>
          <w:p w14:paraId="0067A839" w14:textId="77777777" w:rsidR="00A27294" w:rsidRPr="004517A7" w:rsidRDefault="00A27294" w:rsidP="0072672F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Merge w:val="restart"/>
            <w:vAlign w:val="bottom"/>
          </w:tcPr>
          <w:p w14:paraId="23AD55D8" w14:textId="7F80E19A" w:rsidR="00A27294" w:rsidRPr="004517A7" w:rsidRDefault="00C16F7D" w:rsidP="0072672F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1" w:type="pct"/>
            <w:vAlign w:val="bottom"/>
          </w:tcPr>
          <w:p w14:paraId="4BC30FB8" w14:textId="77777777" w:rsidR="00A27294" w:rsidRPr="004517A7" w:rsidRDefault="00A27294" w:rsidP="0072672F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Merge w:val="restart"/>
            <w:vAlign w:val="bottom"/>
          </w:tcPr>
          <w:p w14:paraId="153EDC50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53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72,530</w:t>
            </w:r>
          </w:p>
        </w:tc>
        <w:tc>
          <w:tcPr>
            <w:tcW w:w="61" w:type="pct"/>
            <w:vAlign w:val="bottom"/>
          </w:tcPr>
          <w:p w14:paraId="2796B411" w14:textId="77777777" w:rsidR="00A27294" w:rsidRPr="004517A7" w:rsidRDefault="00A27294" w:rsidP="0072672F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2" w:type="pct"/>
            <w:vMerge w:val="restart"/>
            <w:vAlign w:val="bottom"/>
          </w:tcPr>
          <w:p w14:paraId="5B86C332" w14:textId="23D5687E" w:rsidR="00A27294" w:rsidRPr="004517A7" w:rsidRDefault="00C16F7D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1" w:type="pct"/>
            <w:vAlign w:val="bottom"/>
          </w:tcPr>
          <w:p w14:paraId="5BFB38E4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30" w:type="pct"/>
            <w:gridSpan w:val="3"/>
            <w:vMerge w:val="restart"/>
            <w:vAlign w:val="bottom"/>
          </w:tcPr>
          <w:p w14:paraId="4FC279F7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1" w:type="pct"/>
            <w:vAlign w:val="bottom"/>
          </w:tcPr>
          <w:p w14:paraId="72CDCB39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Merge w:val="restart"/>
            <w:vAlign w:val="bottom"/>
          </w:tcPr>
          <w:p w14:paraId="5BFA4962" w14:textId="61843554" w:rsidR="00A27294" w:rsidRPr="004517A7" w:rsidRDefault="00C16F7D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1" w:type="pct"/>
            <w:vAlign w:val="bottom"/>
          </w:tcPr>
          <w:p w14:paraId="2BDE2239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Merge w:val="restart"/>
            <w:vAlign w:val="bottom"/>
          </w:tcPr>
          <w:p w14:paraId="03D3B496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(714)</w:t>
            </w:r>
          </w:p>
        </w:tc>
      </w:tr>
      <w:tr w:rsidR="00A27294" w:rsidRPr="004517A7" w14:paraId="53413736" w14:textId="77777777" w:rsidTr="008F3889">
        <w:trPr>
          <w:trHeight w:val="144"/>
        </w:trPr>
        <w:tc>
          <w:tcPr>
            <w:tcW w:w="791" w:type="pct"/>
            <w:vMerge/>
          </w:tcPr>
          <w:p w14:paraId="46A18156" w14:textId="77777777" w:rsidR="00A27294" w:rsidRPr="004517A7" w:rsidRDefault="00A27294" w:rsidP="0072672F">
            <w:pPr>
              <w:ind w:right="-486" w:firstLine="1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06" w:type="pct"/>
            <w:vMerge/>
            <w:vAlign w:val="bottom"/>
          </w:tcPr>
          <w:p w14:paraId="3CEBA95E" w14:textId="77777777" w:rsidR="00A27294" w:rsidRPr="004517A7" w:rsidRDefault="00A27294" w:rsidP="0072672F">
            <w:pPr>
              <w:ind w:left="180" w:right="-68" w:firstLine="6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4" w:type="pct"/>
            <w:vMerge/>
          </w:tcPr>
          <w:p w14:paraId="37CD4EEB" w14:textId="77777777" w:rsidR="00A27294" w:rsidRPr="004517A7" w:rsidRDefault="00A27294" w:rsidP="0072672F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0" w:type="pct"/>
          </w:tcPr>
          <w:p w14:paraId="5A596A0E" w14:textId="77777777" w:rsidR="00A27294" w:rsidRPr="004517A7" w:rsidRDefault="00A27294" w:rsidP="0072672F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Merge/>
          </w:tcPr>
          <w:p w14:paraId="33468F60" w14:textId="77777777" w:rsidR="00A27294" w:rsidRPr="004517A7" w:rsidRDefault="00A27294" w:rsidP="0072672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34F72C1E" w14:textId="77777777" w:rsidR="00A27294" w:rsidRPr="004517A7" w:rsidRDefault="00A27294" w:rsidP="0072672F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2" w:type="pct"/>
            <w:vMerge/>
          </w:tcPr>
          <w:p w14:paraId="0964575D" w14:textId="77777777" w:rsidR="00A27294" w:rsidRPr="004517A7" w:rsidRDefault="00A27294" w:rsidP="0072672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697843CE" w14:textId="77777777" w:rsidR="00A27294" w:rsidRPr="004517A7" w:rsidRDefault="00A27294" w:rsidP="0072672F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Merge/>
            <w:vAlign w:val="bottom"/>
          </w:tcPr>
          <w:p w14:paraId="45CE1871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0E8C8264" w14:textId="77777777" w:rsidR="00A27294" w:rsidRPr="004517A7" w:rsidRDefault="00A27294" w:rsidP="0072672F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Merge/>
            <w:vAlign w:val="bottom"/>
          </w:tcPr>
          <w:p w14:paraId="3F72F9EA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53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38EA59B4" w14:textId="77777777" w:rsidR="00A27294" w:rsidRPr="004517A7" w:rsidRDefault="00A27294" w:rsidP="0072672F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2" w:type="pct"/>
            <w:vMerge/>
            <w:vAlign w:val="bottom"/>
          </w:tcPr>
          <w:p w14:paraId="1180241D" w14:textId="77777777" w:rsidR="00A27294" w:rsidRPr="004517A7" w:rsidRDefault="00A27294" w:rsidP="0072672F">
            <w:pPr>
              <w:pBdr>
                <w:bottom w:val="sing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7BF61837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30" w:type="pct"/>
            <w:gridSpan w:val="3"/>
            <w:vMerge/>
            <w:vAlign w:val="bottom"/>
          </w:tcPr>
          <w:p w14:paraId="2B0BF237" w14:textId="77777777" w:rsidR="00A27294" w:rsidRPr="004517A7" w:rsidRDefault="00A27294" w:rsidP="0072672F">
            <w:pPr>
              <w:pBdr>
                <w:bottom w:val="sing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0457E1C1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Merge/>
            <w:vAlign w:val="bottom"/>
          </w:tcPr>
          <w:p w14:paraId="3A7C5E50" w14:textId="77777777" w:rsidR="00A27294" w:rsidRPr="004517A7" w:rsidRDefault="00A27294" w:rsidP="0072672F">
            <w:pPr>
              <w:pBdr>
                <w:bottom w:val="sing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503AFB8D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Merge/>
            <w:shd w:val="clear" w:color="auto" w:fill="auto"/>
            <w:vAlign w:val="bottom"/>
          </w:tcPr>
          <w:p w14:paraId="01D13DEC" w14:textId="77777777" w:rsidR="00A27294" w:rsidRPr="004517A7" w:rsidRDefault="00A27294" w:rsidP="0072672F">
            <w:pPr>
              <w:pBdr>
                <w:bottom w:val="sing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A27294" w:rsidRPr="004517A7" w14:paraId="6C15B7DA" w14:textId="77777777" w:rsidTr="008F3889">
        <w:trPr>
          <w:trHeight w:val="144"/>
        </w:trPr>
        <w:tc>
          <w:tcPr>
            <w:tcW w:w="791" w:type="pct"/>
            <w:vMerge w:val="restart"/>
          </w:tcPr>
          <w:p w14:paraId="07F00078" w14:textId="77777777" w:rsidR="00A27294" w:rsidRPr="004517A7" w:rsidRDefault="00A27294" w:rsidP="0072672F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517A7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บริษัท</w:t>
            </w:r>
            <w:r w:rsidRPr="004517A7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</w:rPr>
              <w:t> </w:t>
            </w:r>
            <w:r w:rsidRPr="004517A7">
              <w:rPr>
                <w:rStyle w:val="normaltextrun"/>
                <w:rFonts w:asciiTheme="majorBidi" w:hAnsiTheme="majorBidi" w:cstheme="majorBidi" w:hint="cs"/>
                <w:color w:val="000000"/>
                <w:szCs w:val="24"/>
                <w:shd w:val="clear" w:color="auto" w:fill="FFFFFF"/>
                <w:cs/>
              </w:rPr>
              <w:t>กรุงไทย แลนด์</w:t>
            </w:r>
          </w:p>
          <w:p w14:paraId="1D4EAAA7" w14:textId="77777777" w:rsidR="00A27294" w:rsidRPr="004517A7" w:rsidRDefault="00A27294" w:rsidP="003319F8">
            <w:pPr>
              <w:ind w:right="-486" w:firstLine="273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  <w:r w:rsidRPr="004517A7">
              <w:rPr>
                <w:rStyle w:val="normaltextrun"/>
                <w:rFonts w:asciiTheme="majorBidi" w:hAnsiTheme="majorBidi" w:cstheme="majorBidi" w:hint="cs"/>
                <w:color w:val="000000"/>
                <w:szCs w:val="24"/>
                <w:shd w:val="clear" w:color="auto" w:fill="FFFFFF"/>
                <w:cs/>
              </w:rPr>
              <w:t>ดีวีลอปเม้นท์</w:t>
            </w:r>
            <w:r w:rsidRPr="004517A7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</w:rPr>
              <w:t> </w:t>
            </w:r>
            <w:r w:rsidRPr="004517A7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จำกัด</w:t>
            </w:r>
          </w:p>
        </w:tc>
        <w:tc>
          <w:tcPr>
            <w:tcW w:w="1006" w:type="pct"/>
            <w:vMerge w:val="restart"/>
          </w:tcPr>
          <w:p w14:paraId="6DF57ED7" w14:textId="77777777" w:rsidR="00A27294" w:rsidRPr="004517A7" w:rsidRDefault="00A27294" w:rsidP="003319F8">
            <w:pPr>
              <w:ind w:left="274" w:right="-68" w:hanging="270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 xml:space="preserve"> ประกอบกิจการ</w:t>
            </w:r>
            <w:r w:rsidRPr="004517A7">
              <w:rPr>
                <w:rFonts w:asciiTheme="majorBidi" w:hAnsiTheme="majorBidi" w:cstheme="majorBidi" w:hint="cs"/>
                <w:szCs w:val="24"/>
                <w:cs/>
              </w:rPr>
              <w:t>ให้บริการพื้นที่แบบรวม</w:t>
            </w:r>
          </w:p>
        </w:tc>
        <w:tc>
          <w:tcPr>
            <w:tcW w:w="314" w:type="pct"/>
            <w:vMerge w:val="restart"/>
            <w:vAlign w:val="bottom"/>
          </w:tcPr>
          <w:p w14:paraId="7E0FE474" w14:textId="77777777" w:rsidR="00A27294" w:rsidRPr="004517A7" w:rsidRDefault="00A27294" w:rsidP="0072672F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0" w:type="pct"/>
          </w:tcPr>
          <w:p w14:paraId="42BC3B23" w14:textId="77777777" w:rsidR="00A27294" w:rsidRPr="004517A7" w:rsidRDefault="00A27294" w:rsidP="0072672F">
            <w:pPr>
              <w:tabs>
                <w:tab w:val="decimal" w:pos="626"/>
              </w:tabs>
              <w:ind w:left="-25"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Merge w:val="restart"/>
            <w:vAlign w:val="bottom"/>
          </w:tcPr>
          <w:p w14:paraId="4A359770" w14:textId="52A07EC7" w:rsidR="00A27294" w:rsidRPr="004517A7" w:rsidRDefault="00C16F7D" w:rsidP="0072672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27.84</w:t>
            </w:r>
          </w:p>
        </w:tc>
        <w:tc>
          <w:tcPr>
            <w:tcW w:w="61" w:type="pct"/>
            <w:vAlign w:val="bottom"/>
          </w:tcPr>
          <w:p w14:paraId="04FF88D8" w14:textId="77777777" w:rsidR="00A27294" w:rsidRPr="004517A7" w:rsidRDefault="00A27294" w:rsidP="0072672F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2" w:type="pct"/>
            <w:vMerge w:val="restart"/>
            <w:vAlign w:val="bottom"/>
          </w:tcPr>
          <w:p w14:paraId="5A31822F" w14:textId="77777777" w:rsidR="00A27294" w:rsidRPr="004517A7" w:rsidRDefault="00A27294" w:rsidP="0072672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1" w:type="pct"/>
          </w:tcPr>
          <w:p w14:paraId="385C3C5C" w14:textId="77777777" w:rsidR="00A27294" w:rsidRPr="004517A7" w:rsidRDefault="00A27294" w:rsidP="0072672F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Merge w:val="restart"/>
            <w:vAlign w:val="bottom"/>
          </w:tcPr>
          <w:p w14:paraId="458475DB" w14:textId="51F61132" w:rsidR="00A27294" w:rsidRPr="004517A7" w:rsidRDefault="00C16F7D" w:rsidP="0072672F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135,000</w:t>
            </w:r>
          </w:p>
        </w:tc>
        <w:tc>
          <w:tcPr>
            <w:tcW w:w="61" w:type="pct"/>
            <w:vAlign w:val="bottom"/>
          </w:tcPr>
          <w:p w14:paraId="05AA23A3" w14:textId="77777777" w:rsidR="00A27294" w:rsidRPr="004517A7" w:rsidRDefault="00A27294" w:rsidP="0072672F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Merge w:val="restart"/>
            <w:vAlign w:val="bottom"/>
          </w:tcPr>
          <w:p w14:paraId="6B25C5DB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53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-</w:t>
            </w:r>
          </w:p>
        </w:tc>
        <w:tc>
          <w:tcPr>
            <w:tcW w:w="61" w:type="pct"/>
            <w:vAlign w:val="bottom"/>
          </w:tcPr>
          <w:p w14:paraId="232451C1" w14:textId="77777777" w:rsidR="00A27294" w:rsidRPr="004517A7" w:rsidRDefault="00A27294" w:rsidP="0072672F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2" w:type="pct"/>
            <w:vMerge w:val="restart"/>
            <w:vAlign w:val="bottom"/>
          </w:tcPr>
          <w:p w14:paraId="436121DE" w14:textId="63C4240A" w:rsidR="00A27294" w:rsidRPr="004517A7" w:rsidRDefault="003319F8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350,000</w:t>
            </w:r>
          </w:p>
        </w:tc>
        <w:tc>
          <w:tcPr>
            <w:tcW w:w="61" w:type="pct"/>
            <w:vAlign w:val="bottom"/>
          </w:tcPr>
          <w:p w14:paraId="005D29CE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30" w:type="pct"/>
            <w:gridSpan w:val="3"/>
            <w:vMerge w:val="restart"/>
            <w:vAlign w:val="bottom"/>
          </w:tcPr>
          <w:p w14:paraId="11196362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1" w:type="pct"/>
            <w:vAlign w:val="bottom"/>
          </w:tcPr>
          <w:p w14:paraId="16066C24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Merge w:val="restart"/>
            <w:tcBorders>
              <w:bottom w:val="single" w:sz="4" w:space="0" w:color="auto"/>
            </w:tcBorders>
            <w:vAlign w:val="bottom"/>
          </w:tcPr>
          <w:p w14:paraId="0F6F5224" w14:textId="1A8CB9C0" w:rsidR="00A27294" w:rsidRPr="004517A7" w:rsidRDefault="00964551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 w:hint="eastAsia"/>
                <w:color w:val="000000"/>
                <w:szCs w:val="24"/>
              </w:rPr>
              <w:t>344,268</w:t>
            </w:r>
          </w:p>
        </w:tc>
        <w:tc>
          <w:tcPr>
            <w:tcW w:w="61" w:type="pct"/>
            <w:vAlign w:val="bottom"/>
          </w:tcPr>
          <w:p w14:paraId="3CAEE96E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Merge w:val="restart"/>
            <w:vAlign w:val="bottom"/>
          </w:tcPr>
          <w:p w14:paraId="1D3DEF65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A27294" w:rsidRPr="004517A7" w14:paraId="13850B24" w14:textId="77777777" w:rsidTr="008F3889">
        <w:trPr>
          <w:trHeight w:val="144"/>
        </w:trPr>
        <w:tc>
          <w:tcPr>
            <w:tcW w:w="791" w:type="pct"/>
            <w:vMerge/>
          </w:tcPr>
          <w:p w14:paraId="183B0EF3" w14:textId="77777777" w:rsidR="00A27294" w:rsidRPr="004517A7" w:rsidRDefault="00A27294" w:rsidP="0072672F">
            <w:pPr>
              <w:ind w:right="-486" w:firstLine="1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06" w:type="pct"/>
            <w:vMerge/>
            <w:vAlign w:val="bottom"/>
          </w:tcPr>
          <w:p w14:paraId="2CB9315B" w14:textId="77777777" w:rsidR="00A27294" w:rsidRPr="004517A7" w:rsidRDefault="00A27294" w:rsidP="0072672F">
            <w:pPr>
              <w:ind w:left="180" w:right="-68" w:firstLine="6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4" w:type="pct"/>
            <w:vMerge/>
          </w:tcPr>
          <w:p w14:paraId="57A748EC" w14:textId="77777777" w:rsidR="00A27294" w:rsidRPr="004517A7" w:rsidRDefault="00A27294" w:rsidP="0072672F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0" w:type="pct"/>
          </w:tcPr>
          <w:p w14:paraId="47A56FE8" w14:textId="77777777" w:rsidR="00A27294" w:rsidRPr="004517A7" w:rsidRDefault="00A27294" w:rsidP="0072672F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Merge/>
          </w:tcPr>
          <w:p w14:paraId="30C2FFE2" w14:textId="77777777" w:rsidR="00A27294" w:rsidRPr="004517A7" w:rsidRDefault="00A27294" w:rsidP="0072672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43DF4A75" w14:textId="77777777" w:rsidR="00A27294" w:rsidRPr="004517A7" w:rsidRDefault="00A27294" w:rsidP="0072672F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2" w:type="pct"/>
            <w:vMerge/>
          </w:tcPr>
          <w:p w14:paraId="68383DAC" w14:textId="77777777" w:rsidR="00A27294" w:rsidRPr="004517A7" w:rsidRDefault="00A27294" w:rsidP="0072672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50A2E126" w14:textId="77777777" w:rsidR="00A27294" w:rsidRPr="004517A7" w:rsidRDefault="00A27294" w:rsidP="0072672F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Merge/>
            <w:vAlign w:val="bottom"/>
          </w:tcPr>
          <w:p w14:paraId="13A45DB4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23AB6F46" w14:textId="77777777" w:rsidR="00A27294" w:rsidRPr="004517A7" w:rsidRDefault="00A27294" w:rsidP="0072672F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Merge/>
            <w:vAlign w:val="bottom"/>
          </w:tcPr>
          <w:p w14:paraId="02D8A2B4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53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4BE697CD" w14:textId="77777777" w:rsidR="00A27294" w:rsidRPr="004517A7" w:rsidRDefault="00A27294" w:rsidP="0072672F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2" w:type="pct"/>
            <w:vMerge/>
            <w:tcBorders>
              <w:bottom w:val="single" w:sz="4" w:space="0" w:color="auto"/>
            </w:tcBorders>
            <w:vAlign w:val="bottom"/>
          </w:tcPr>
          <w:p w14:paraId="685A6718" w14:textId="77777777" w:rsidR="00A27294" w:rsidRPr="004517A7" w:rsidRDefault="00A27294" w:rsidP="0072672F">
            <w:pPr>
              <w:pBdr>
                <w:bottom w:val="sing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6F31E978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30" w:type="pct"/>
            <w:gridSpan w:val="3"/>
            <w:vMerge/>
            <w:tcBorders>
              <w:bottom w:val="single" w:sz="4" w:space="0" w:color="auto"/>
            </w:tcBorders>
            <w:vAlign w:val="bottom"/>
          </w:tcPr>
          <w:p w14:paraId="68D6940E" w14:textId="77777777" w:rsidR="00A27294" w:rsidRPr="004517A7" w:rsidRDefault="00A27294" w:rsidP="0072672F">
            <w:pPr>
              <w:pBdr>
                <w:bottom w:val="sing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0AFAD9D8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Merge/>
            <w:tcBorders>
              <w:bottom w:val="single" w:sz="4" w:space="0" w:color="auto"/>
            </w:tcBorders>
            <w:vAlign w:val="bottom"/>
          </w:tcPr>
          <w:p w14:paraId="5483F781" w14:textId="77777777" w:rsidR="00A27294" w:rsidRPr="004517A7" w:rsidRDefault="00A27294" w:rsidP="0072672F">
            <w:pPr>
              <w:pBdr>
                <w:bottom w:val="sing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65BAE701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CF4B8" w14:textId="77777777" w:rsidR="00A27294" w:rsidRPr="004517A7" w:rsidRDefault="00A27294" w:rsidP="0072672F">
            <w:pPr>
              <w:pBdr>
                <w:bottom w:val="sing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bookmarkEnd w:id="6"/>
      <w:tr w:rsidR="00A27294" w:rsidRPr="004517A7" w14:paraId="09B16468" w14:textId="77777777" w:rsidTr="008F3889">
        <w:trPr>
          <w:trHeight w:val="144"/>
        </w:trPr>
        <w:tc>
          <w:tcPr>
            <w:tcW w:w="791" w:type="pct"/>
          </w:tcPr>
          <w:p w14:paraId="720924D0" w14:textId="77777777" w:rsidR="00A27294" w:rsidRPr="004517A7" w:rsidRDefault="00A27294" w:rsidP="0072672F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รวม</w:t>
            </w:r>
          </w:p>
        </w:tc>
        <w:tc>
          <w:tcPr>
            <w:tcW w:w="1006" w:type="pct"/>
            <w:vAlign w:val="bottom"/>
          </w:tcPr>
          <w:p w14:paraId="63D63D5E" w14:textId="77777777" w:rsidR="00A27294" w:rsidRPr="004517A7" w:rsidRDefault="00A27294" w:rsidP="0072672F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4" w:type="pct"/>
          </w:tcPr>
          <w:p w14:paraId="2CFD1817" w14:textId="77777777" w:rsidR="00A27294" w:rsidRPr="004517A7" w:rsidRDefault="00A27294" w:rsidP="0072672F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0" w:type="pct"/>
          </w:tcPr>
          <w:p w14:paraId="0491F523" w14:textId="77777777" w:rsidR="00A27294" w:rsidRPr="004517A7" w:rsidRDefault="00A27294" w:rsidP="0072672F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</w:tcPr>
          <w:p w14:paraId="6E75FDD4" w14:textId="77777777" w:rsidR="00A27294" w:rsidRPr="004517A7" w:rsidRDefault="00A27294" w:rsidP="0072672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3F979E1C" w14:textId="77777777" w:rsidR="00A27294" w:rsidRPr="004517A7" w:rsidRDefault="00A27294" w:rsidP="0072672F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2" w:type="pct"/>
          </w:tcPr>
          <w:p w14:paraId="369967D2" w14:textId="77777777" w:rsidR="00A27294" w:rsidRPr="004517A7" w:rsidRDefault="00A27294" w:rsidP="0072672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3630C05A" w14:textId="77777777" w:rsidR="00A27294" w:rsidRPr="004517A7" w:rsidRDefault="00A27294" w:rsidP="0072672F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0750071A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242D3216" w14:textId="77777777" w:rsidR="00A27294" w:rsidRPr="004517A7" w:rsidRDefault="00A27294" w:rsidP="0072672F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74E72DF6" w14:textId="77777777" w:rsidR="00A27294" w:rsidRPr="004517A7" w:rsidRDefault="00A27294" w:rsidP="0072672F">
            <w:pPr>
              <w:tabs>
                <w:tab w:val="decimal" w:pos="720"/>
              </w:tabs>
              <w:ind w:left="-200"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63DB2A81" w14:textId="77777777" w:rsidR="00A27294" w:rsidRPr="004517A7" w:rsidRDefault="00A27294" w:rsidP="0072672F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</w:tcBorders>
            <w:vAlign w:val="bottom"/>
          </w:tcPr>
          <w:p w14:paraId="69FA85AE" w14:textId="3C3586CB" w:rsidR="00A27294" w:rsidRPr="004517A7" w:rsidRDefault="003319F8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37</w:t>
            </w:r>
            <w:r w:rsidR="00C16F7D" w:rsidRPr="004517A7"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1" w:type="pct"/>
            <w:vAlign w:val="bottom"/>
          </w:tcPr>
          <w:p w14:paraId="4AE756DA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30" w:type="pct"/>
            <w:gridSpan w:val="3"/>
            <w:tcBorders>
              <w:top w:val="single" w:sz="4" w:space="0" w:color="auto"/>
            </w:tcBorders>
            <w:vAlign w:val="bottom"/>
          </w:tcPr>
          <w:p w14:paraId="27FBBF97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158,500</w:t>
            </w:r>
          </w:p>
        </w:tc>
        <w:tc>
          <w:tcPr>
            <w:tcW w:w="61" w:type="pct"/>
            <w:vAlign w:val="bottom"/>
          </w:tcPr>
          <w:p w14:paraId="7FF1C7E3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tcBorders>
              <w:top w:val="single" w:sz="4" w:space="0" w:color="auto"/>
            </w:tcBorders>
            <w:vAlign w:val="bottom"/>
          </w:tcPr>
          <w:p w14:paraId="798E4CF7" w14:textId="5BA2438A" w:rsidR="00A27294" w:rsidRPr="004517A7" w:rsidRDefault="00964551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 w:hint="eastAsia"/>
                <w:color w:val="000000"/>
                <w:szCs w:val="24"/>
              </w:rPr>
              <w:t>364,830</w:t>
            </w:r>
          </w:p>
        </w:tc>
        <w:tc>
          <w:tcPr>
            <w:tcW w:w="61" w:type="pct"/>
            <w:vAlign w:val="bottom"/>
          </w:tcPr>
          <w:p w14:paraId="632BA986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35505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163,966</w:t>
            </w:r>
          </w:p>
        </w:tc>
      </w:tr>
      <w:tr w:rsidR="00A27294" w:rsidRPr="004517A7" w14:paraId="03F4BDC5" w14:textId="77777777" w:rsidTr="008F3889">
        <w:trPr>
          <w:trHeight w:val="144"/>
        </w:trPr>
        <w:tc>
          <w:tcPr>
            <w:tcW w:w="791" w:type="pct"/>
          </w:tcPr>
          <w:p w14:paraId="7565971C" w14:textId="77777777" w:rsidR="00A27294" w:rsidRPr="004517A7" w:rsidRDefault="00A27294" w:rsidP="0072672F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  <w:u w:val="single"/>
                <w:cs/>
              </w:rPr>
              <w:t>หัก</w:t>
            </w: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4517A7">
              <w:rPr>
                <w:rFonts w:asciiTheme="majorBidi" w:hAnsiTheme="majorBidi" w:cstheme="majorBidi"/>
                <w:color w:val="000000"/>
                <w:szCs w:val="24"/>
                <w:cs/>
              </w:rPr>
              <w:t>ค่าเผื่อการด้อยค่า</w:t>
            </w:r>
            <w:r w:rsidRPr="004517A7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เงินลงทุน</w:t>
            </w:r>
          </w:p>
        </w:tc>
        <w:tc>
          <w:tcPr>
            <w:tcW w:w="1006" w:type="pct"/>
            <w:vAlign w:val="bottom"/>
          </w:tcPr>
          <w:p w14:paraId="55630941" w14:textId="77777777" w:rsidR="00A27294" w:rsidRPr="004517A7" w:rsidRDefault="00A27294" w:rsidP="0072672F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4" w:type="pct"/>
          </w:tcPr>
          <w:p w14:paraId="5366D4A9" w14:textId="77777777" w:rsidR="00A27294" w:rsidRPr="004517A7" w:rsidRDefault="00A27294" w:rsidP="0072672F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0" w:type="pct"/>
          </w:tcPr>
          <w:p w14:paraId="2AF92D44" w14:textId="77777777" w:rsidR="00A27294" w:rsidRPr="004517A7" w:rsidRDefault="00A27294" w:rsidP="0072672F">
            <w:pPr>
              <w:tabs>
                <w:tab w:val="decimal" w:pos="623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301" w:type="pct"/>
          </w:tcPr>
          <w:p w14:paraId="344A4353" w14:textId="77777777" w:rsidR="00A27294" w:rsidRPr="004517A7" w:rsidRDefault="00A27294" w:rsidP="0072672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61" w:type="pct"/>
          </w:tcPr>
          <w:p w14:paraId="200594C8" w14:textId="77777777" w:rsidR="00A27294" w:rsidRPr="004517A7" w:rsidRDefault="00A27294" w:rsidP="0072672F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2" w:type="pct"/>
          </w:tcPr>
          <w:p w14:paraId="11297707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61" w:type="pct"/>
          </w:tcPr>
          <w:p w14:paraId="7EC80E1F" w14:textId="77777777" w:rsidR="00A27294" w:rsidRPr="004517A7" w:rsidRDefault="00A27294" w:rsidP="0072672F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5BD2BF82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3F09CEFE" w14:textId="77777777" w:rsidR="00A27294" w:rsidRPr="004517A7" w:rsidRDefault="00A27294" w:rsidP="0072672F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7656CE45" w14:textId="77777777" w:rsidR="00A27294" w:rsidRPr="004517A7" w:rsidRDefault="00A27294" w:rsidP="0072672F">
            <w:pPr>
              <w:tabs>
                <w:tab w:val="decimal" w:pos="720"/>
              </w:tabs>
              <w:ind w:left="-200" w:right="95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61" w:type="pct"/>
            <w:vAlign w:val="bottom"/>
          </w:tcPr>
          <w:p w14:paraId="7B3431C3" w14:textId="77777777" w:rsidR="00A27294" w:rsidRPr="004517A7" w:rsidRDefault="00A27294" w:rsidP="0072672F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302" w:type="pct"/>
            <w:vAlign w:val="bottom"/>
          </w:tcPr>
          <w:p w14:paraId="1C65FA0E" w14:textId="523D40AB" w:rsidR="00A27294" w:rsidRPr="004517A7" w:rsidRDefault="00C16F7D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(3,500)</w:t>
            </w:r>
          </w:p>
        </w:tc>
        <w:tc>
          <w:tcPr>
            <w:tcW w:w="61" w:type="pct"/>
            <w:vAlign w:val="bottom"/>
          </w:tcPr>
          <w:p w14:paraId="0F36BA70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30" w:type="pct"/>
            <w:gridSpan w:val="3"/>
            <w:vAlign w:val="bottom"/>
          </w:tcPr>
          <w:p w14:paraId="419B1BE0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(3,500)</w:t>
            </w:r>
          </w:p>
        </w:tc>
        <w:tc>
          <w:tcPr>
            <w:tcW w:w="61" w:type="pct"/>
            <w:vAlign w:val="bottom"/>
          </w:tcPr>
          <w:p w14:paraId="76893B43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09B35FD8" w14:textId="3123814A" w:rsidR="00A27294" w:rsidRPr="004517A7" w:rsidRDefault="00C16F7D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1" w:type="pct"/>
            <w:vAlign w:val="bottom"/>
          </w:tcPr>
          <w:p w14:paraId="4170A787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19D7B984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A27294" w:rsidRPr="004517A7" w14:paraId="0E2B552E" w14:textId="77777777" w:rsidTr="008F3889">
        <w:trPr>
          <w:trHeight w:val="144"/>
        </w:trPr>
        <w:tc>
          <w:tcPr>
            <w:tcW w:w="791" w:type="pct"/>
          </w:tcPr>
          <w:p w14:paraId="5F20E69C" w14:textId="77777777" w:rsidR="00A27294" w:rsidRPr="004517A7" w:rsidRDefault="00A27294" w:rsidP="0072672F">
            <w:pPr>
              <w:tabs>
                <w:tab w:val="left" w:pos="1710"/>
              </w:tabs>
              <w:ind w:right="-486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เงินลงทุนในบริษัทร่วม </w:t>
            </w:r>
            <w:r w:rsidRPr="004517A7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- </w:t>
            </w:r>
            <w:r w:rsidRPr="004517A7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006" w:type="pct"/>
          </w:tcPr>
          <w:p w14:paraId="0C3BE9C8" w14:textId="77777777" w:rsidR="00A27294" w:rsidRPr="004517A7" w:rsidRDefault="00A27294" w:rsidP="0072672F">
            <w:pPr>
              <w:tabs>
                <w:tab w:val="decimal" w:pos="486"/>
              </w:tabs>
              <w:ind w:left="180" w:right="-68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4" w:type="pct"/>
            <w:vAlign w:val="bottom"/>
          </w:tcPr>
          <w:p w14:paraId="718461D7" w14:textId="77777777" w:rsidR="00A27294" w:rsidRPr="004517A7" w:rsidRDefault="00A27294" w:rsidP="0072672F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0" w:type="pct"/>
          </w:tcPr>
          <w:p w14:paraId="7EAA5A2E" w14:textId="77777777" w:rsidR="00A27294" w:rsidRPr="004517A7" w:rsidRDefault="00A27294" w:rsidP="0072672F">
            <w:pPr>
              <w:tabs>
                <w:tab w:val="decimal" w:pos="48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68529843" w14:textId="77777777" w:rsidR="00A27294" w:rsidRPr="004517A7" w:rsidRDefault="00A27294" w:rsidP="0072672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43A81E6D" w14:textId="77777777" w:rsidR="00A27294" w:rsidRPr="004517A7" w:rsidRDefault="00A27294" w:rsidP="0072672F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2" w:type="pct"/>
            <w:vAlign w:val="bottom"/>
          </w:tcPr>
          <w:p w14:paraId="23A41E81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6A330BB5" w14:textId="77777777" w:rsidR="00A27294" w:rsidRPr="004517A7" w:rsidRDefault="00A27294" w:rsidP="0072672F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43551E95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33830F53" w14:textId="77777777" w:rsidR="00A27294" w:rsidRPr="004517A7" w:rsidRDefault="00A27294" w:rsidP="0072672F">
            <w:pPr>
              <w:tabs>
                <w:tab w:val="decimal" w:pos="720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45EFAAC9" w14:textId="77777777" w:rsidR="00A27294" w:rsidRPr="004517A7" w:rsidRDefault="00A27294" w:rsidP="0072672F">
            <w:pPr>
              <w:tabs>
                <w:tab w:val="decimal" w:pos="720"/>
              </w:tabs>
              <w:ind w:left="-200" w:right="95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1677AD60" w14:textId="77777777" w:rsidR="00A27294" w:rsidRPr="004517A7" w:rsidRDefault="00A27294" w:rsidP="0072672F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302" w:type="pct"/>
            <w:shd w:val="clear" w:color="auto" w:fill="auto"/>
            <w:vAlign w:val="bottom"/>
          </w:tcPr>
          <w:p w14:paraId="0842F2E0" w14:textId="7F28B215" w:rsidR="00A27294" w:rsidRPr="004517A7" w:rsidRDefault="003319F8" w:rsidP="007267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37</w:t>
            </w:r>
            <w:r w:rsidR="00C16F7D" w:rsidRPr="004517A7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0,000</w:t>
            </w:r>
          </w:p>
        </w:tc>
        <w:tc>
          <w:tcPr>
            <w:tcW w:w="61" w:type="pct"/>
            <w:vAlign w:val="bottom"/>
          </w:tcPr>
          <w:p w14:paraId="0B6C3B4B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330" w:type="pct"/>
            <w:gridSpan w:val="3"/>
            <w:vAlign w:val="bottom"/>
          </w:tcPr>
          <w:p w14:paraId="522B5D66" w14:textId="77777777" w:rsidR="00A27294" w:rsidRPr="004517A7" w:rsidRDefault="00A27294" w:rsidP="007267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155,000</w:t>
            </w:r>
          </w:p>
        </w:tc>
        <w:tc>
          <w:tcPr>
            <w:tcW w:w="61" w:type="pct"/>
            <w:vAlign w:val="bottom"/>
          </w:tcPr>
          <w:p w14:paraId="64AAF1E3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0D0E7785" w14:textId="09B6EAFC" w:rsidR="00A27294" w:rsidRPr="004517A7" w:rsidRDefault="00964551" w:rsidP="007267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 w:hint="eastAsia"/>
                <w:b/>
                <w:bCs/>
                <w:color w:val="000000"/>
                <w:szCs w:val="24"/>
              </w:rPr>
              <w:t>364,830</w:t>
            </w:r>
          </w:p>
        </w:tc>
        <w:tc>
          <w:tcPr>
            <w:tcW w:w="61" w:type="pct"/>
            <w:vAlign w:val="bottom"/>
          </w:tcPr>
          <w:p w14:paraId="7F0BEBED" w14:textId="77777777" w:rsidR="00A27294" w:rsidRPr="004517A7" w:rsidRDefault="00A27294" w:rsidP="0072672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300" w:type="pct"/>
            <w:shd w:val="clear" w:color="auto" w:fill="auto"/>
            <w:vAlign w:val="bottom"/>
          </w:tcPr>
          <w:p w14:paraId="0766CF4C" w14:textId="77777777" w:rsidR="00A27294" w:rsidRPr="004517A7" w:rsidRDefault="00A27294" w:rsidP="0072672F">
            <w:pPr>
              <w:pBdr>
                <w:top w:val="single" w:sz="4" w:space="1" w:color="auto"/>
                <w:bottom w:val="double" w:sz="4" w:space="1" w:color="auto"/>
              </w:pBdr>
              <w:ind w:left="-200" w:right="100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163,966</w:t>
            </w:r>
          </w:p>
        </w:tc>
      </w:tr>
    </w:tbl>
    <w:p w14:paraId="1876DC20" w14:textId="2C511F97" w:rsidR="005505FE" w:rsidRPr="004517A7" w:rsidRDefault="005505FE" w:rsidP="005505FE">
      <w:pPr>
        <w:tabs>
          <w:tab w:val="left" w:pos="540"/>
        </w:tabs>
        <w:ind w:right="40"/>
        <w:rPr>
          <w:rFonts w:ascii="Angsana New" w:hAnsi="Angsana New"/>
          <w:b/>
          <w:bCs/>
          <w:color w:val="000000"/>
          <w:sz w:val="28"/>
        </w:rPr>
      </w:pPr>
    </w:p>
    <w:p w14:paraId="7461B288" w14:textId="77777777" w:rsidR="006F5D58" w:rsidRPr="004517A7" w:rsidRDefault="006F5D58" w:rsidP="005505FE">
      <w:pPr>
        <w:tabs>
          <w:tab w:val="left" w:pos="540"/>
        </w:tabs>
        <w:ind w:right="40"/>
        <w:rPr>
          <w:rFonts w:ascii="Angsana New" w:hAnsi="Angsana New"/>
          <w:b/>
          <w:bCs/>
          <w:color w:val="000000"/>
          <w:sz w:val="28"/>
        </w:rPr>
      </w:pPr>
    </w:p>
    <w:p w14:paraId="22E76A34" w14:textId="77777777" w:rsidR="005505FE" w:rsidRPr="004517A7" w:rsidRDefault="005505FE" w:rsidP="005505FE">
      <w:pPr>
        <w:pStyle w:val="ListParagraph"/>
        <w:tabs>
          <w:tab w:val="left" w:pos="540"/>
        </w:tabs>
        <w:ind w:left="360" w:right="40"/>
        <w:rPr>
          <w:rFonts w:ascii="Angsana New" w:hAnsi="Angsana New"/>
          <w:b/>
          <w:bCs/>
          <w:color w:val="000000"/>
          <w:sz w:val="6"/>
          <w:szCs w:val="6"/>
        </w:rPr>
      </w:pPr>
    </w:p>
    <w:tbl>
      <w:tblPr>
        <w:tblW w:w="4942" w:type="pct"/>
        <w:tblInd w:w="7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7"/>
        <w:gridCol w:w="2892"/>
        <w:gridCol w:w="1079"/>
        <w:gridCol w:w="96"/>
        <w:gridCol w:w="1149"/>
        <w:gridCol w:w="87"/>
        <w:gridCol w:w="1169"/>
        <w:gridCol w:w="6"/>
        <w:gridCol w:w="99"/>
        <w:gridCol w:w="35"/>
        <w:gridCol w:w="1137"/>
        <w:gridCol w:w="96"/>
        <w:gridCol w:w="1079"/>
        <w:gridCol w:w="96"/>
        <w:gridCol w:w="1247"/>
        <w:gridCol w:w="81"/>
        <w:gridCol w:w="1259"/>
      </w:tblGrid>
      <w:tr w:rsidR="00E771D5" w:rsidRPr="004517A7" w14:paraId="39C517F5" w14:textId="77777777" w:rsidTr="002D5097">
        <w:trPr>
          <w:trHeight w:val="144"/>
        </w:trPr>
        <w:tc>
          <w:tcPr>
            <w:tcW w:w="999" w:type="pct"/>
            <w:vAlign w:val="bottom"/>
          </w:tcPr>
          <w:p w14:paraId="22E217AC" w14:textId="77777777" w:rsidR="006A6A89" w:rsidRPr="004517A7" w:rsidRDefault="006A6A89" w:rsidP="0054751B">
            <w:pPr>
              <w:ind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7" w:type="pct"/>
          </w:tcPr>
          <w:p w14:paraId="56B2DF99" w14:textId="77777777" w:rsidR="006A6A89" w:rsidRPr="004517A7" w:rsidRDefault="006A6A89" w:rsidP="0054751B">
            <w:pPr>
              <w:ind w:left="-117" w:right="-8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72" w:type="pct"/>
          </w:tcPr>
          <w:p w14:paraId="2738E0AD" w14:textId="77777777" w:rsidR="006A6A89" w:rsidRPr="004517A7" w:rsidRDefault="006A6A89" w:rsidP="0054751B">
            <w:pPr>
              <w:ind w:left="-117" w:right="-8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3" w:type="pct"/>
          </w:tcPr>
          <w:p w14:paraId="4C101C7F" w14:textId="77777777" w:rsidR="006A6A89" w:rsidRPr="004517A7" w:rsidRDefault="006A6A89" w:rsidP="0054751B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29" w:type="pct"/>
            <w:gridSpan w:val="3"/>
            <w:vAlign w:val="bottom"/>
          </w:tcPr>
          <w:p w14:paraId="21221133" w14:textId="77777777" w:rsidR="006A6A89" w:rsidRPr="004517A7" w:rsidRDefault="006A6A89" w:rsidP="0054751B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" w:type="pct"/>
            <w:gridSpan w:val="2"/>
          </w:tcPr>
          <w:p w14:paraId="32FA9BEF" w14:textId="77777777" w:rsidR="006A6A89" w:rsidRPr="004517A7" w:rsidRDefault="006A6A89" w:rsidP="0054751B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2" w:type="pct"/>
          </w:tcPr>
          <w:p w14:paraId="533CE176" w14:textId="77777777" w:rsidR="006A6A89" w:rsidRPr="004517A7" w:rsidRDefault="006A6A89" w:rsidP="0054751B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722" w:type="pct"/>
            <w:gridSpan w:val="7"/>
          </w:tcPr>
          <w:p w14:paraId="36AD849C" w14:textId="77777777" w:rsidR="006A6A89" w:rsidRPr="004517A7" w:rsidRDefault="006A6A89" w:rsidP="0054751B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lang w:val="en-GB"/>
              </w:rPr>
              <w:t>(</w:t>
            </w: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หน่วย: พันบาท)</w:t>
            </w:r>
          </w:p>
        </w:tc>
      </w:tr>
      <w:tr w:rsidR="00E771D5" w:rsidRPr="004517A7" w14:paraId="059C5BAB" w14:textId="77777777" w:rsidTr="002D5097">
        <w:trPr>
          <w:trHeight w:val="144"/>
        </w:trPr>
        <w:tc>
          <w:tcPr>
            <w:tcW w:w="999" w:type="pct"/>
            <w:vAlign w:val="bottom"/>
          </w:tcPr>
          <w:p w14:paraId="5934F030" w14:textId="77777777" w:rsidR="005505FE" w:rsidRPr="004517A7" w:rsidRDefault="005505FE" w:rsidP="0054751B">
            <w:pPr>
              <w:ind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7" w:type="pct"/>
          </w:tcPr>
          <w:p w14:paraId="5EEF47A3" w14:textId="77777777" w:rsidR="005505FE" w:rsidRPr="004517A7" w:rsidRDefault="005505FE" w:rsidP="0054751B">
            <w:pPr>
              <w:ind w:left="198" w:right="-1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72" w:type="pct"/>
            <w:vMerge w:val="restart"/>
          </w:tcPr>
          <w:p w14:paraId="1C9C2F21" w14:textId="77777777" w:rsidR="005505FE" w:rsidRPr="004517A7" w:rsidRDefault="005505FE" w:rsidP="0054751B">
            <w:pPr>
              <w:ind w:left="-117" w:right="-8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3" w:type="pct"/>
          </w:tcPr>
          <w:p w14:paraId="2EC8C295" w14:textId="77777777" w:rsidR="005505FE" w:rsidRPr="004517A7" w:rsidRDefault="005505FE" w:rsidP="0054751B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29" w:type="pct"/>
            <w:gridSpan w:val="3"/>
            <w:vAlign w:val="bottom"/>
          </w:tcPr>
          <w:p w14:paraId="66DD8D71" w14:textId="77777777" w:rsidR="005505FE" w:rsidRPr="004517A7" w:rsidRDefault="005505FE" w:rsidP="0054751B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สัดส่วนความ</w:t>
            </w:r>
          </w:p>
        </w:tc>
        <w:tc>
          <w:tcPr>
            <w:tcW w:w="36" w:type="pct"/>
            <w:gridSpan w:val="2"/>
          </w:tcPr>
          <w:p w14:paraId="5C88148C" w14:textId="77777777" w:rsidR="005505FE" w:rsidRPr="004517A7" w:rsidRDefault="005505FE" w:rsidP="0054751B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734" w:type="pct"/>
            <w:gridSpan w:val="8"/>
            <w:vAlign w:val="bottom"/>
          </w:tcPr>
          <w:p w14:paraId="6B89194C" w14:textId="77777777" w:rsidR="005505FE" w:rsidRPr="004517A7" w:rsidRDefault="005505FE" w:rsidP="0054751B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771D5" w:rsidRPr="004517A7" w14:paraId="5948421D" w14:textId="77777777" w:rsidTr="002D5097">
        <w:trPr>
          <w:trHeight w:val="144"/>
        </w:trPr>
        <w:tc>
          <w:tcPr>
            <w:tcW w:w="999" w:type="pct"/>
            <w:vAlign w:val="bottom"/>
          </w:tcPr>
          <w:p w14:paraId="5A7567B1" w14:textId="77777777" w:rsidR="005505FE" w:rsidRPr="004517A7" w:rsidRDefault="005505FE" w:rsidP="0054751B">
            <w:pPr>
              <w:ind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7" w:type="pct"/>
          </w:tcPr>
          <w:p w14:paraId="6517D075" w14:textId="77777777" w:rsidR="005505FE" w:rsidRPr="004517A7" w:rsidRDefault="005505FE" w:rsidP="0054751B">
            <w:pPr>
              <w:ind w:left="198" w:right="-1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72" w:type="pct"/>
            <w:vMerge/>
          </w:tcPr>
          <w:p w14:paraId="5DA50C91" w14:textId="77777777" w:rsidR="005505FE" w:rsidRPr="004517A7" w:rsidRDefault="005505FE" w:rsidP="0054751B">
            <w:pPr>
              <w:ind w:left="-117" w:right="-8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3" w:type="pct"/>
          </w:tcPr>
          <w:p w14:paraId="1FDFFE61" w14:textId="77777777" w:rsidR="005505FE" w:rsidRPr="004517A7" w:rsidRDefault="005505FE" w:rsidP="0054751B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29" w:type="pct"/>
            <w:gridSpan w:val="3"/>
            <w:vAlign w:val="bottom"/>
          </w:tcPr>
          <w:p w14:paraId="6F2E91B2" w14:textId="77777777" w:rsidR="005505FE" w:rsidRPr="004517A7" w:rsidRDefault="005505FE" w:rsidP="0054751B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เป็นเจ้าของ</w:t>
            </w:r>
            <w:r w:rsidRPr="004517A7">
              <w:rPr>
                <w:rFonts w:ascii="Angsana New" w:hAnsi="Angsana New" w:hint="cs"/>
                <w:color w:val="000000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color w:val="000000"/>
                <w:sz w:val="28"/>
                <w:lang w:val="en-GB"/>
              </w:rPr>
              <w:t>(</w:t>
            </w: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ร้อยละ)</w:t>
            </w:r>
          </w:p>
        </w:tc>
        <w:tc>
          <w:tcPr>
            <w:tcW w:w="36" w:type="pct"/>
            <w:gridSpan w:val="2"/>
          </w:tcPr>
          <w:p w14:paraId="68985E49" w14:textId="77777777" w:rsidR="005505FE" w:rsidRPr="004517A7" w:rsidRDefault="005505FE" w:rsidP="0054751B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08" w:type="pct"/>
            <w:gridSpan w:val="4"/>
            <w:vAlign w:val="bottom"/>
          </w:tcPr>
          <w:p w14:paraId="386603D7" w14:textId="77777777" w:rsidR="005505FE" w:rsidRPr="004517A7" w:rsidRDefault="005505FE" w:rsidP="0054751B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ทุนชำระแล้ว</w:t>
            </w:r>
          </w:p>
        </w:tc>
        <w:tc>
          <w:tcPr>
            <w:tcW w:w="33" w:type="pct"/>
          </w:tcPr>
          <w:p w14:paraId="3CAE2978" w14:textId="77777777" w:rsidR="005505FE" w:rsidRPr="004517A7" w:rsidRDefault="005505FE" w:rsidP="0054751B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93" w:type="pct"/>
            <w:gridSpan w:val="3"/>
            <w:vAlign w:val="bottom"/>
          </w:tcPr>
          <w:p w14:paraId="0079BCAF" w14:textId="77777777" w:rsidR="005505FE" w:rsidRPr="004517A7" w:rsidRDefault="005505FE" w:rsidP="0054751B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วิธีราคาทุน</w:t>
            </w:r>
          </w:p>
        </w:tc>
      </w:tr>
      <w:tr w:rsidR="00E771D5" w:rsidRPr="004517A7" w14:paraId="7B66E2F8" w14:textId="77777777" w:rsidTr="002D5097">
        <w:trPr>
          <w:trHeight w:val="144"/>
        </w:trPr>
        <w:tc>
          <w:tcPr>
            <w:tcW w:w="999" w:type="pct"/>
            <w:vAlign w:val="bottom"/>
          </w:tcPr>
          <w:p w14:paraId="441D49BF" w14:textId="77777777" w:rsidR="005505FE" w:rsidRPr="004517A7" w:rsidRDefault="005505FE" w:rsidP="0054751B">
            <w:pPr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7" w:type="pct"/>
          </w:tcPr>
          <w:p w14:paraId="32A30951" w14:textId="77777777" w:rsidR="005505FE" w:rsidRPr="004517A7" w:rsidRDefault="005505FE" w:rsidP="0054751B">
            <w:pPr>
              <w:ind w:left="198" w:right="-1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72" w:type="pct"/>
          </w:tcPr>
          <w:p w14:paraId="33A9359A" w14:textId="77777777" w:rsidR="005505FE" w:rsidRPr="004517A7" w:rsidRDefault="005505FE" w:rsidP="0054751B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ประเทศที่</w:t>
            </w:r>
          </w:p>
        </w:tc>
        <w:tc>
          <w:tcPr>
            <w:tcW w:w="33" w:type="pct"/>
          </w:tcPr>
          <w:p w14:paraId="7D7A323A" w14:textId="77777777" w:rsidR="005505FE" w:rsidRPr="004517A7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96" w:type="pct"/>
            <w:vAlign w:val="bottom"/>
          </w:tcPr>
          <w:p w14:paraId="53E5E0BE" w14:textId="77777777" w:rsidR="005505FE" w:rsidRPr="004517A7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0" w:type="pct"/>
          </w:tcPr>
          <w:p w14:paraId="34EBB4A9" w14:textId="77777777" w:rsidR="005505FE" w:rsidRPr="004517A7" w:rsidRDefault="005505FE" w:rsidP="0054751B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05" w:type="pct"/>
            <w:gridSpan w:val="2"/>
            <w:vAlign w:val="bottom"/>
          </w:tcPr>
          <w:p w14:paraId="517E96DA" w14:textId="77777777" w:rsidR="005505FE" w:rsidRPr="004517A7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4" w:type="pct"/>
          </w:tcPr>
          <w:p w14:paraId="006E12C6" w14:textId="77777777" w:rsidR="005505FE" w:rsidRPr="004517A7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04" w:type="pct"/>
            <w:gridSpan w:val="2"/>
            <w:vAlign w:val="bottom"/>
          </w:tcPr>
          <w:p w14:paraId="19D2E6C9" w14:textId="77777777" w:rsidR="005505FE" w:rsidRPr="004517A7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3" w:type="pct"/>
            <w:vAlign w:val="bottom"/>
          </w:tcPr>
          <w:p w14:paraId="4AEC70FB" w14:textId="77777777" w:rsidR="005505FE" w:rsidRPr="004517A7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72" w:type="pct"/>
            <w:vAlign w:val="bottom"/>
          </w:tcPr>
          <w:p w14:paraId="6BB728DB" w14:textId="77777777" w:rsidR="005505FE" w:rsidRPr="004517A7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" w:type="pct"/>
          </w:tcPr>
          <w:p w14:paraId="6CA74FA5" w14:textId="77777777" w:rsidR="005505FE" w:rsidRPr="004517A7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30" w:type="pct"/>
            <w:vAlign w:val="bottom"/>
          </w:tcPr>
          <w:p w14:paraId="69A750F8" w14:textId="77777777" w:rsidR="005505FE" w:rsidRPr="004517A7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8" w:type="pct"/>
          </w:tcPr>
          <w:p w14:paraId="52DA26D0" w14:textId="77777777" w:rsidR="005505FE" w:rsidRPr="004517A7" w:rsidRDefault="005505FE" w:rsidP="0054751B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160FE8E9" w14:textId="77777777" w:rsidR="005505FE" w:rsidRPr="004517A7" w:rsidRDefault="005505FE" w:rsidP="0054751B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771D5" w:rsidRPr="004517A7" w14:paraId="33354E7D" w14:textId="77777777" w:rsidTr="002D5097">
        <w:trPr>
          <w:trHeight w:val="144"/>
        </w:trPr>
        <w:tc>
          <w:tcPr>
            <w:tcW w:w="999" w:type="pct"/>
            <w:vAlign w:val="bottom"/>
          </w:tcPr>
          <w:p w14:paraId="351E4A5E" w14:textId="77777777" w:rsidR="005505FE" w:rsidRPr="004517A7" w:rsidRDefault="005505FE" w:rsidP="0054751B">
            <w:pPr>
              <w:pBdr>
                <w:bottom w:val="single" w:sz="4" w:space="1" w:color="auto"/>
              </w:pBdr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บริษัท</w:t>
            </w:r>
          </w:p>
        </w:tc>
        <w:tc>
          <w:tcPr>
            <w:tcW w:w="997" w:type="pct"/>
          </w:tcPr>
          <w:p w14:paraId="6617BECE" w14:textId="77777777" w:rsidR="005505FE" w:rsidRPr="004517A7" w:rsidRDefault="005505FE" w:rsidP="0054751B">
            <w:pPr>
              <w:pBdr>
                <w:bottom w:val="single" w:sz="4" w:space="1" w:color="auto"/>
              </w:pBdr>
              <w:ind w:left="198" w:right="18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ลักษณะธุรกิจ</w:t>
            </w:r>
          </w:p>
        </w:tc>
        <w:tc>
          <w:tcPr>
            <w:tcW w:w="372" w:type="pct"/>
          </w:tcPr>
          <w:p w14:paraId="37FFC9B1" w14:textId="77777777" w:rsidR="005505FE" w:rsidRPr="004517A7" w:rsidRDefault="005505FE" w:rsidP="0054751B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กิจการจัดตั้ง</w:t>
            </w:r>
          </w:p>
        </w:tc>
        <w:tc>
          <w:tcPr>
            <w:tcW w:w="33" w:type="pct"/>
          </w:tcPr>
          <w:p w14:paraId="6AE95182" w14:textId="77777777" w:rsidR="005505FE" w:rsidRPr="004517A7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96" w:type="pct"/>
            <w:vAlign w:val="bottom"/>
          </w:tcPr>
          <w:p w14:paraId="13E8C9A3" w14:textId="1693F6D2" w:rsidR="005505FE" w:rsidRPr="004517A7" w:rsidRDefault="005505FE" w:rsidP="0054751B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="002D5097" w:rsidRPr="004517A7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30" w:type="pct"/>
          </w:tcPr>
          <w:p w14:paraId="648C2AC9" w14:textId="77777777" w:rsidR="005505FE" w:rsidRPr="004517A7" w:rsidRDefault="005505FE" w:rsidP="0054751B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05" w:type="pct"/>
            <w:gridSpan w:val="2"/>
            <w:vAlign w:val="bottom"/>
          </w:tcPr>
          <w:p w14:paraId="7052402D" w14:textId="0BFCD7E0" w:rsidR="005505FE" w:rsidRPr="004517A7" w:rsidRDefault="005505FE" w:rsidP="0054751B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="002D5097" w:rsidRPr="004517A7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34" w:type="pct"/>
          </w:tcPr>
          <w:p w14:paraId="1E74F26A" w14:textId="77777777" w:rsidR="005505FE" w:rsidRPr="004517A7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04" w:type="pct"/>
            <w:gridSpan w:val="2"/>
            <w:vAlign w:val="bottom"/>
          </w:tcPr>
          <w:p w14:paraId="07848DED" w14:textId="56B5BB78" w:rsidR="005505FE" w:rsidRPr="004517A7" w:rsidRDefault="005505FE" w:rsidP="0054751B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="002D5097" w:rsidRPr="004517A7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33" w:type="pct"/>
          </w:tcPr>
          <w:p w14:paraId="0345602B" w14:textId="77777777" w:rsidR="005505FE" w:rsidRPr="004517A7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2" w:type="pct"/>
            <w:vAlign w:val="bottom"/>
          </w:tcPr>
          <w:p w14:paraId="17870566" w14:textId="4F9C11C0" w:rsidR="005505FE" w:rsidRPr="004517A7" w:rsidRDefault="005505FE" w:rsidP="0054751B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="002D5097" w:rsidRPr="004517A7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33" w:type="pct"/>
          </w:tcPr>
          <w:p w14:paraId="31E6E13D" w14:textId="77777777" w:rsidR="005505FE" w:rsidRPr="004517A7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30" w:type="pct"/>
            <w:vAlign w:val="bottom"/>
          </w:tcPr>
          <w:p w14:paraId="015BC113" w14:textId="12E3ACA6" w:rsidR="005505FE" w:rsidRPr="004517A7" w:rsidRDefault="005505FE" w:rsidP="0054751B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="002D5097" w:rsidRPr="004517A7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28" w:type="pct"/>
          </w:tcPr>
          <w:p w14:paraId="380A9632" w14:textId="77777777" w:rsidR="005505FE" w:rsidRPr="004517A7" w:rsidRDefault="005505FE" w:rsidP="0054751B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0930E106" w14:textId="497B47AD" w:rsidR="005505FE" w:rsidRPr="004517A7" w:rsidRDefault="005505FE" w:rsidP="0054751B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="002D5097" w:rsidRPr="004517A7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</w:tr>
      <w:tr w:rsidR="00E771D5" w:rsidRPr="004517A7" w14:paraId="276776F7" w14:textId="77777777" w:rsidTr="002D5097">
        <w:trPr>
          <w:trHeight w:val="162"/>
        </w:trPr>
        <w:tc>
          <w:tcPr>
            <w:tcW w:w="999" w:type="pct"/>
          </w:tcPr>
          <w:p w14:paraId="1F10EACD" w14:textId="77777777" w:rsidR="005505FE" w:rsidRPr="004517A7" w:rsidRDefault="005505FE" w:rsidP="0054751B">
            <w:pPr>
              <w:ind w:right="-486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7" w:type="pct"/>
          </w:tcPr>
          <w:p w14:paraId="670C88B2" w14:textId="77777777" w:rsidR="005505FE" w:rsidRPr="004517A7" w:rsidRDefault="005505FE" w:rsidP="0054751B">
            <w:pPr>
              <w:ind w:right="-68" w:hanging="104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72" w:type="pct"/>
          </w:tcPr>
          <w:p w14:paraId="66E506C7" w14:textId="77777777" w:rsidR="005505FE" w:rsidRPr="004517A7" w:rsidRDefault="005505FE" w:rsidP="0054751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3" w:type="pct"/>
          </w:tcPr>
          <w:p w14:paraId="7B41F2A1" w14:textId="77777777" w:rsidR="005505FE" w:rsidRPr="004517A7" w:rsidRDefault="005505FE" w:rsidP="0054751B">
            <w:pPr>
              <w:tabs>
                <w:tab w:val="decimal" w:pos="351"/>
              </w:tabs>
              <w:ind w:left="-25" w:right="-6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96" w:type="pct"/>
          </w:tcPr>
          <w:p w14:paraId="2C0611BC" w14:textId="77777777" w:rsidR="005505FE" w:rsidRPr="004517A7" w:rsidRDefault="005505FE" w:rsidP="0054751B">
            <w:pPr>
              <w:tabs>
                <w:tab w:val="decimal" w:pos="351"/>
              </w:tabs>
              <w:ind w:left="-25" w:right="-6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" w:type="pct"/>
          </w:tcPr>
          <w:p w14:paraId="7FE32DE3" w14:textId="77777777" w:rsidR="005505FE" w:rsidRPr="004517A7" w:rsidRDefault="005505FE" w:rsidP="0054751B">
            <w:pPr>
              <w:tabs>
                <w:tab w:val="decimal" w:pos="742"/>
              </w:tabs>
              <w:ind w:left="-25"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05" w:type="pct"/>
            <w:gridSpan w:val="2"/>
          </w:tcPr>
          <w:p w14:paraId="49646070" w14:textId="77777777" w:rsidR="005505FE" w:rsidRPr="004517A7" w:rsidRDefault="005505FE" w:rsidP="0054751B">
            <w:pPr>
              <w:tabs>
                <w:tab w:val="decimal" w:pos="324"/>
              </w:tabs>
              <w:ind w:left="-25" w:right="-6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" w:type="pct"/>
          </w:tcPr>
          <w:p w14:paraId="2AD49602" w14:textId="77777777" w:rsidR="005505FE" w:rsidRPr="004517A7" w:rsidRDefault="005505FE" w:rsidP="0054751B">
            <w:pPr>
              <w:tabs>
                <w:tab w:val="decimal" w:pos="720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04" w:type="pct"/>
            <w:gridSpan w:val="2"/>
          </w:tcPr>
          <w:p w14:paraId="388BA517" w14:textId="77777777" w:rsidR="005505FE" w:rsidRPr="004517A7" w:rsidRDefault="005505FE" w:rsidP="0054751B">
            <w:pPr>
              <w:tabs>
                <w:tab w:val="decimal" w:pos="720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" w:type="pct"/>
          </w:tcPr>
          <w:p w14:paraId="60493F71" w14:textId="77777777" w:rsidR="005505FE" w:rsidRPr="004517A7" w:rsidRDefault="005505FE" w:rsidP="0054751B">
            <w:pPr>
              <w:tabs>
                <w:tab w:val="decimal" w:pos="621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2" w:type="pct"/>
          </w:tcPr>
          <w:p w14:paraId="7513B4F4" w14:textId="77777777" w:rsidR="005505FE" w:rsidRPr="004517A7" w:rsidRDefault="005505FE" w:rsidP="0054751B">
            <w:pPr>
              <w:tabs>
                <w:tab w:val="decimal" w:pos="567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" w:type="pct"/>
          </w:tcPr>
          <w:p w14:paraId="1011EBDB" w14:textId="77777777" w:rsidR="005505FE" w:rsidRPr="004517A7" w:rsidRDefault="005505FE" w:rsidP="0054751B">
            <w:pPr>
              <w:tabs>
                <w:tab w:val="decimal" w:pos="567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30" w:type="pct"/>
          </w:tcPr>
          <w:p w14:paraId="1A91E3BD" w14:textId="77777777" w:rsidR="005505FE" w:rsidRPr="004517A7" w:rsidRDefault="005505FE" w:rsidP="0054751B">
            <w:pPr>
              <w:tabs>
                <w:tab w:val="decimal" w:pos="567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" w:type="pct"/>
          </w:tcPr>
          <w:p w14:paraId="69DA7F75" w14:textId="77777777" w:rsidR="005505FE" w:rsidRPr="004517A7" w:rsidRDefault="005505FE" w:rsidP="0054751B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35" w:type="pct"/>
          </w:tcPr>
          <w:p w14:paraId="7E589560" w14:textId="77777777" w:rsidR="005505FE" w:rsidRPr="004517A7" w:rsidRDefault="005505FE" w:rsidP="0054751B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D5097" w:rsidRPr="004517A7" w14:paraId="0E69DCFC" w14:textId="77777777" w:rsidTr="002D5097">
        <w:trPr>
          <w:trHeight w:val="234"/>
        </w:trPr>
        <w:tc>
          <w:tcPr>
            <w:tcW w:w="999" w:type="pct"/>
          </w:tcPr>
          <w:p w14:paraId="474BBB92" w14:textId="77777777" w:rsidR="002D5097" w:rsidRPr="004517A7" w:rsidRDefault="002D5097" w:rsidP="002D5097">
            <w:pPr>
              <w:ind w:right="-486"/>
              <w:rPr>
                <w:rFonts w:ascii="Angsana New" w:hAnsi="Angsana New"/>
                <w:color w:val="000000"/>
                <w:sz w:val="28"/>
                <w:cs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997" w:type="pct"/>
          </w:tcPr>
          <w:p w14:paraId="3F67A1B6" w14:textId="77777777" w:rsidR="002D5097" w:rsidRPr="004517A7" w:rsidRDefault="002D5097" w:rsidP="002D5097">
            <w:pPr>
              <w:ind w:left="216" w:right="-68" w:hanging="104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ประกอบกิจการโรงสีและโรงเลื่อย</w:t>
            </w:r>
          </w:p>
        </w:tc>
        <w:tc>
          <w:tcPr>
            <w:tcW w:w="372" w:type="pct"/>
          </w:tcPr>
          <w:p w14:paraId="05B39C83" w14:textId="77777777" w:rsidR="002D5097" w:rsidRPr="004517A7" w:rsidRDefault="002D5097" w:rsidP="002D5097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ไทย</w:t>
            </w:r>
          </w:p>
        </w:tc>
        <w:tc>
          <w:tcPr>
            <w:tcW w:w="33" w:type="pct"/>
          </w:tcPr>
          <w:p w14:paraId="5687F573" w14:textId="77777777" w:rsidR="002D5097" w:rsidRPr="004517A7" w:rsidRDefault="002D5097" w:rsidP="002D5097">
            <w:pPr>
              <w:tabs>
                <w:tab w:val="decimal" w:pos="584"/>
              </w:tabs>
              <w:ind w:left="-25" w:right="-6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96" w:type="pct"/>
            <w:vAlign w:val="bottom"/>
          </w:tcPr>
          <w:p w14:paraId="38E02EE5" w14:textId="29277AF0" w:rsidR="002D5097" w:rsidRPr="004517A7" w:rsidRDefault="00C16F7D" w:rsidP="002D5097">
            <w:pPr>
              <w:tabs>
                <w:tab w:val="decimal" w:pos="626"/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/>
                <w:color w:val="000000"/>
                <w:sz w:val="28"/>
              </w:rPr>
              <w:t>49.99</w:t>
            </w:r>
          </w:p>
        </w:tc>
        <w:tc>
          <w:tcPr>
            <w:tcW w:w="30" w:type="pct"/>
            <w:vAlign w:val="bottom"/>
          </w:tcPr>
          <w:p w14:paraId="0B73D32C" w14:textId="77777777" w:rsidR="002D5097" w:rsidRPr="004517A7" w:rsidRDefault="002D5097" w:rsidP="002D5097">
            <w:pPr>
              <w:tabs>
                <w:tab w:val="decimal" w:pos="584"/>
                <w:tab w:val="decimal" w:pos="742"/>
              </w:tabs>
              <w:ind w:left="-25"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05" w:type="pct"/>
            <w:gridSpan w:val="2"/>
            <w:vAlign w:val="bottom"/>
          </w:tcPr>
          <w:p w14:paraId="7578F980" w14:textId="7C48033B" w:rsidR="002D5097" w:rsidRPr="004517A7" w:rsidRDefault="002D5097" w:rsidP="002D509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49.99</w:t>
            </w:r>
          </w:p>
        </w:tc>
        <w:tc>
          <w:tcPr>
            <w:tcW w:w="34" w:type="pct"/>
            <w:vAlign w:val="bottom"/>
          </w:tcPr>
          <w:p w14:paraId="3D089E62" w14:textId="77777777" w:rsidR="002D5097" w:rsidRPr="004517A7" w:rsidRDefault="002D5097" w:rsidP="002D5097">
            <w:pPr>
              <w:tabs>
                <w:tab w:val="decimal" w:pos="853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04" w:type="pct"/>
            <w:gridSpan w:val="2"/>
            <w:vAlign w:val="bottom"/>
          </w:tcPr>
          <w:p w14:paraId="0EB0EB3F" w14:textId="28CBAFE0" w:rsidR="002D5097" w:rsidRPr="004517A7" w:rsidRDefault="00C16F7D" w:rsidP="002D5097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/>
                <w:color w:val="000000"/>
                <w:sz w:val="28"/>
              </w:rPr>
              <w:t>20,000</w:t>
            </w:r>
          </w:p>
        </w:tc>
        <w:tc>
          <w:tcPr>
            <w:tcW w:w="33" w:type="pct"/>
            <w:vAlign w:val="bottom"/>
          </w:tcPr>
          <w:p w14:paraId="343D9AF7" w14:textId="77777777" w:rsidR="002D5097" w:rsidRPr="004517A7" w:rsidRDefault="002D5097" w:rsidP="002D5097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2" w:type="pct"/>
            <w:vAlign w:val="bottom"/>
          </w:tcPr>
          <w:p w14:paraId="3A6ECFB8" w14:textId="1A9DD72B" w:rsidR="002D5097" w:rsidRPr="004517A7" w:rsidRDefault="002D5097" w:rsidP="002D5097">
            <w:pPr>
              <w:tabs>
                <w:tab w:val="decimal" w:pos="674"/>
                <w:tab w:val="decimal" w:pos="792"/>
                <w:tab w:val="decimal" w:pos="853"/>
              </w:tabs>
              <w:ind w:right="10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/>
                <w:color w:val="000000"/>
                <w:sz w:val="28"/>
              </w:rPr>
              <w:t>20,000</w:t>
            </w:r>
          </w:p>
        </w:tc>
        <w:tc>
          <w:tcPr>
            <w:tcW w:w="33" w:type="pct"/>
            <w:vAlign w:val="bottom"/>
          </w:tcPr>
          <w:p w14:paraId="4823A574" w14:textId="77777777" w:rsidR="002D5097" w:rsidRPr="004517A7" w:rsidRDefault="002D5097" w:rsidP="002D5097">
            <w:pPr>
              <w:tabs>
                <w:tab w:val="decimal" w:pos="720"/>
              </w:tabs>
              <w:ind w:left="-20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30" w:type="pct"/>
            <w:vAlign w:val="bottom"/>
          </w:tcPr>
          <w:p w14:paraId="1A8F244A" w14:textId="33E79185" w:rsidR="002D5097" w:rsidRPr="004517A7" w:rsidRDefault="00C16F7D" w:rsidP="002D5097">
            <w:pPr>
              <w:tabs>
                <w:tab w:val="decimal" w:pos="68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/>
                <w:color w:val="000000"/>
                <w:sz w:val="28"/>
              </w:rPr>
              <w:t>20,000</w:t>
            </w:r>
          </w:p>
        </w:tc>
        <w:tc>
          <w:tcPr>
            <w:tcW w:w="28" w:type="pct"/>
            <w:vAlign w:val="bottom"/>
          </w:tcPr>
          <w:p w14:paraId="006FF9DD" w14:textId="77777777" w:rsidR="002D5097" w:rsidRPr="004517A7" w:rsidRDefault="002D5097" w:rsidP="002D509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62D131A1" w14:textId="50B7C84D" w:rsidR="002D5097" w:rsidRPr="004517A7" w:rsidRDefault="002D5097" w:rsidP="002D5097">
            <w:pPr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/>
                <w:color w:val="000000"/>
                <w:sz w:val="28"/>
              </w:rPr>
              <w:t>20,000</w:t>
            </w:r>
          </w:p>
        </w:tc>
      </w:tr>
      <w:tr w:rsidR="002D5097" w:rsidRPr="004517A7" w14:paraId="6C63CD32" w14:textId="23F3295D" w:rsidTr="003319F8">
        <w:trPr>
          <w:trHeight w:val="144"/>
        </w:trPr>
        <w:tc>
          <w:tcPr>
            <w:tcW w:w="999" w:type="pct"/>
          </w:tcPr>
          <w:p w14:paraId="59E9D4D6" w14:textId="77777777" w:rsidR="002D5097" w:rsidRPr="004517A7" w:rsidRDefault="002D5097" w:rsidP="002D5097">
            <w:pPr>
              <w:ind w:right="-486"/>
              <w:jc w:val="both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 xml:space="preserve">บริษัท ซิสเต็ม แอนด์ ซอฟท์แวร์ </w:t>
            </w:r>
          </w:p>
          <w:p w14:paraId="0E4F7948" w14:textId="5904141E" w:rsidR="002D5097" w:rsidRPr="004517A7" w:rsidRDefault="002D5097" w:rsidP="003319F8">
            <w:pPr>
              <w:ind w:left="377" w:right="-486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เซอร์วิสเซส จำกัด</w:t>
            </w:r>
          </w:p>
        </w:tc>
        <w:tc>
          <w:tcPr>
            <w:tcW w:w="997" w:type="pct"/>
            <w:vAlign w:val="bottom"/>
          </w:tcPr>
          <w:p w14:paraId="09E341C4" w14:textId="77777777" w:rsidR="002D5097" w:rsidRPr="004517A7" w:rsidRDefault="002D5097" w:rsidP="002D5097">
            <w:pPr>
              <w:ind w:left="180" w:right="-68" w:hanging="104"/>
              <w:jc w:val="both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ให้บริการและจำหน่ายอุปกรณ์ต่าง ๆ</w:t>
            </w:r>
          </w:p>
          <w:p w14:paraId="19EC6872" w14:textId="37F33FCC" w:rsidR="002D5097" w:rsidRPr="004517A7" w:rsidRDefault="002D5097" w:rsidP="003319F8">
            <w:pPr>
              <w:ind w:left="436" w:right="-68" w:firstLine="8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ที่เกี่ยวข้องกับเกมส์วีอาร์</w:t>
            </w:r>
          </w:p>
        </w:tc>
        <w:tc>
          <w:tcPr>
            <w:tcW w:w="372" w:type="pct"/>
          </w:tcPr>
          <w:p w14:paraId="2FDFABFA" w14:textId="77777777" w:rsidR="002D5097" w:rsidRPr="004517A7" w:rsidRDefault="002D5097" w:rsidP="002D5097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14:paraId="1D6F941D" w14:textId="744FAE53" w:rsidR="002D5097" w:rsidRPr="004517A7" w:rsidRDefault="002D5097" w:rsidP="002D5097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ไทย</w:t>
            </w:r>
          </w:p>
        </w:tc>
        <w:tc>
          <w:tcPr>
            <w:tcW w:w="33" w:type="pct"/>
          </w:tcPr>
          <w:p w14:paraId="5C91E6F0" w14:textId="77777777" w:rsidR="002D5097" w:rsidRPr="004517A7" w:rsidRDefault="002D5097" w:rsidP="002D5097">
            <w:pPr>
              <w:tabs>
                <w:tab w:val="decimal" w:pos="626"/>
              </w:tabs>
              <w:ind w:left="-25" w:right="-6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96" w:type="pct"/>
            <w:vAlign w:val="bottom"/>
          </w:tcPr>
          <w:p w14:paraId="64556D30" w14:textId="773DCF78" w:rsidR="002D5097" w:rsidRPr="004517A7" w:rsidRDefault="00C16F7D" w:rsidP="003319F8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/>
                <w:color w:val="000000"/>
                <w:sz w:val="28"/>
              </w:rPr>
              <w:t>35</w:t>
            </w:r>
          </w:p>
        </w:tc>
        <w:tc>
          <w:tcPr>
            <w:tcW w:w="30" w:type="pct"/>
            <w:vAlign w:val="center"/>
          </w:tcPr>
          <w:p w14:paraId="3C4AA8C6" w14:textId="77777777" w:rsidR="002D5097" w:rsidRPr="004517A7" w:rsidRDefault="002D5097" w:rsidP="002D5097">
            <w:pPr>
              <w:tabs>
                <w:tab w:val="decimal" w:pos="742"/>
              </w:tabs>
              <w:ind w:left="-25"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05" w:type="pct"/>
            <w:gridSpan w:val="2"/>
            <w:vAlign w:val="center"/>
          </w:tcPr>
          <w:p w14:paraId="2CF626FF" w14:textId="77777777" w:rsidR="002D5097" w:rsidRPr="004517A7" w:rsidRDefault="002D5097" w:rsidP="002D509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14:paraId="173981B5" w14:textId="7A42CDFD" w:rsidR="002D5097" w:rsidRPr="004517A7" w:rsidRDefault="002D5097" w:rsidP="002D509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35</w:t>
            </w:r>
          </w:p>
        </w:tc>
        <w:tc>
          <w:tcPr>
            <w:tcW w:w="34" w:type="pct"/>
          </w:tcPr>
          <w:p w14:paraId="1431C510" w14:textId="77777777" w:rsidR="002D5097" w:rsidRPr="004517A7" w:rsidRDefault="002D5097" w:rsidP="002D5097">
            <w:pPr>
              <w:tabs>
                <w:tab w:val="decimal" w:pos="853"/>
              </w:tabs>
              <w:ind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04" w:type="pct"/>
            <w:gridSpan w:val="2"/>
            <w:vAlign w:val="bottom"/>
          </w:tcPr>
          <w:p w14:paraId="5461B527" w14:textId="39C9A0DE" w:rsidR="002D5097" w:rsidRPr="004517A7" w:rsidRDefault="00C16F7D" w:rsidP="002D5097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/>
                <w:color w:val="000000"/>
                <w:sz w:val="28"/>
              </w:rPr>
              <w:t>3,500</w:t>
            </w:r>
          </w:p>
        </w:tc>
        <w:tc>
          <w:tcPr>
            <w:tcW w:w="33" w:type="pct"/>
            <w:vAlign w:val="bottom"/>
          </w:tcPr>
          <w:p w14:paraId="436F77CD" w14:textId="77777777" w:rsidR="002D5097" w:rsidRPr="004517A7" w:rsidRDefault="002D5097" w:rsidP="002D5097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2" w:type="pct"/>
            <w:vAlign w:val="bottom"/>
          </w:tcPr>
          <w:p w14:paraId="2653DD20" w14:textId="1E3A5B9F" w:rsidR="002D5097" w:rsidRPr="004517A7" w:rsidRDefault="002D5097" w:rsidP="002D5097">
            <w:pPr>
              <w:tabs>
                <w:tab w:val="decimal" w:pos="720"/>
                <w:tab w:val="decimal" w:pos="792"/>
              </w:tabs>
              <w:ind w:left="-200" w:right="10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3,500</w:t>
            </w:r>
          </w:p>
        </w:tc>
        <w:tc>
          <w:tcPr>
            <w:tcW w:w="33" w:type="pct"/>
            <w:vAlign w:val="bottom"/>
          </w:tcPr>
          <w:p w14:paraId="7A56CC71" w14:textId="77777777" w:rsidR="002D5097" w:rsidRPr="004517A7" w:rsidRDefault="002D5097" w:rsidP="002D5097">
            <w:pPr>
              <w:tabs>
                <w:tab w:val="decimal" w:pos="720"/>
              </w:tabs>
              <w:ind w:left="-20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30" w:type="pct"/>
            <w:tcBorders>
              <w:bottom w:val="single" w:sz="4" w:space="0" w:color="auto"/>
            </w:tcBorders>
            <w:vAlign w:val="bottom"/>
          </w:tcPr>
          <w:p w14:paraId="6EEE179D" w14:textId="747B6D92" w:rsidR="002D5097" w:rsidRPr="004517A7" w:rsidRDefault="00C16F7D" w:rsidP="002D5097">
            <w:pPr>
              <w:tabs>
                <w:tab w:val="decimal" w:pos="68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/>
                <w:color w:val="000000"/>
                <w:sz w:val="28"/>
              </w:rPr>
              <w:t>3,500</w:t>
            </w:r>
          </w:p>
        </w:tc>
        <w:tc>
          <w:tcPr>
            <w:tcW w:w="28" w:type="pct"/>
            <w:vAlign w:val="bottom"/>
          </w:tcPr>
          <w:p w14:paraId="3F0CD8F2" w14:textId="77777777" w:rsidR="002D5097" w:rsidRPr="004517A7" w:rsidRDefault="002D5097" w:rsidP="002D509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6AEB9FF1" w14:textId="589428DC" w:rsidR="002D5097" w:rsidRPr="004517A7" w:rsidRDefault="002D5097" w:rsidP="002D5097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3,500</w:t>
            </w:r>
          </w:p>
        </w:tc>
      </w:tr>
      <w:tr w:rsidR="002D5097" w:rsidRPr="004517A7" w14:paraId="44586A7D" w14:textId="77777777" w:rsidTr="002D5097">
        <w:trPr>
          <w:trHeight w:val="144"/>
        </w:trPr>
        <w:tc>
          <w:tcPr>
            <w:tcW w:w="999" w:type="pct"/>
          </w:tcPr>
          <w:p w14:paraId="4943F725" w14:textId="77777777" w:rsidR="002D5097" w:rsidRPr="004517A7" w:rsidRDefault="002D5097" w:rsidP="002D5097">
            <w:pPr>
              <w:ind w:right="-486"/>
              <w:rPr>
                <w:rFonts w:ascii="Angsana New" w:hAnsi="Angsana New"/>
                <w:color w:val="000000"/>
                <w:sz w:val="28"/>
                <w:cs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997" w:type="pct"/>
            <w:vAlign w:val="bottom"/>
          </w:tcPr>
          <w:p w14:paraId="4F6D1E68" w14:textId="77777777" w:rsidR="002D5097" w:rsidRPr="004517A7" w:rsidRDefault="002D5097" w:rsidP="002D5097">
            <w:pPr>
              <w:ind w:left="180" w:right="-68" w:hanging="104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72" w:type="pct"/>
          </w:tcPr>
          <w:p w14:paraId="28345F10" w14:textId="77777777" w:rsidR="002D5097" w:rsidRPr="004517A7" w:rsidRDefault="002D5097" w:rsidP="002D5097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3" w:type="pct"/>
          </w:tcPr>
          <w:p w14:paraId="7C2FB623" w14:textId="77777777" w:rsidR="002D5097" w:rsidRPr="004517A7" w:rsidRDefault="002D5097" w:rsidP="002D5097">
            <w:pPr>
              <w:tabs>
                <w:tab w:val="decimal" w:pos="716"/>
              </w:tabs>
              <w:ind w:left="-25" w:right="-6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96" w:type="pct"/>
          </w:tcPr>
          <w:p w14:paraId="4D6B47F0" w14:textId="77777777" w:rsidR="002D5097" w:rsidRPr="004517A7" w:rsidRDefault="002D5097" w:rsidP="002D509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" w:type="pct"/>
          </w:tcPr>
          <w:p w14:paraId="27B39955" w14:textId="77777777" w:rsidR="002D5097" w:rsidRPr="004517A7" w:rsidRDefault="002D5097" w:rsidP="002D5097">
            <w:pPr>
              <w:tabs>
                <w:tab w:val="decimal" w:pos="742"/>
              </w:tabs>
              <w:ind w:left="-25"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05" w:type="pct"/>
            <w:gridSpan w:val="2"/>
          </w:tcPr>
          <w:p w14:paraId="300E0EDF" w14:textId="77777777" w:rsidR="002D5097" w:rsidRPr="004517A7" w:rsidRDefault="002D5097" w:rsidP="002D509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" w:type="pct"/>
          </w:tcPr>
          <w:p w14:paraId="265D554F" w14:textId="77777777" w:rsidR="002D5097" w:rsidRPr="004517A7" w:rsidRDefault="002D5097" w:rsidP="002D5097">
            <w:pPr>
              <w:tabs>
                <w:tab w:val="decimal" w:pos="853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04" w:type="pct"/>
            <w:gridSpan w:val="2"/>
          </w:tcPr>
          <w:p w14:paraId="659E786F" w14:textId="77777777" w:rsidR="002D5097" w:rsidRPr="004517A7" w:rsidRDefault="002D5097" w:rsidP="002D5097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" w:type="pct"/>
          </w:tcPr>
          <w:p w14:paraId="0B7F3822" w14:textId="77777777" w:rsidR="002D5097" w:rsidRPr="004517A7" w:rsidRDefault="002D5097" w:rsidP="002D5097">
            <w:pPr>
              <w:tabs>
                <w:tab w:val="decimal" w:pos="621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2" w:type="pct"/>
          </w:tcPr>
          <w:p w14:paraId="2A9922DB" w14:textId="77777777" w:rsidR="002D5097" w:rsidRPr="004517A7" w:rsidRDefault="002D5097" w:rsidP="002D5097">
            <w:pPr>
              <w:tabs>
                <w:tab w:val="decimal" w:pos="720"/>
              </w:tabs>
              <w:ind w:left="-20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" w:type="pct"/>
          </w:tcPr>
          <w:p w14:paraId="4FDAEF5E" w14:textId="77777777" w:rsidR="002D5097" w:rsidRPr="004517A7" w:rsidRDefault="002D5097" w:rsidP="002D5097">
            <w:pPr>
              <w:tabs>
                <w:tab w:val="decimal" w:pos="720"/>
              </w:tabs>
              <w:ind w:left="-20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vAlign w:val="bottom"/>
          </w:tcPr>
          <w:p w14:paraId="1D1DD1C0" w14:textId="71604C30" w:rsidR="002D5097" w:rsidRPr="004517A7" w:rsidRDefault="00C16F7D" w:rsidP="002D5097">
            <w:pPr>
              <w:tabs>
                <w:tab w:val="decimal" w:pos="68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/>
                <w:color w:val="000000"/>
                <w:sz w:val="28"/>
              </w:rPr>
              <w:t>23,500</w:t>
            </w:r>
          </w:p>
        </w:tc>
        <w:tc>
          <w:tcPr>
            <w:tcW w:w="28" w:type="pct"/>
          </w:tcPr>
          <w:p w14:paraId="1C047C1B" w14:textId="77777777" w:rsidR="002D5097" w:rsidRPr="004517A7" w:rsidRDefault="002D5097" w:rsidP="002D509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7319EAFA" w14:textId="5B126BA7" w:rsidR="002D5097" w:rsidRPr="004517A7" w:rsidRDefault="002D5097" w:rsidP="002D5097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/>
                <w:color w:val="000000"/>
                <w:sz w:val="28"/>
              </w:rPr>
              <w:t>23,500</w:t>
            </w:r>
          </w:p>
        </w:tc>
      </w:tr>
      <w:tr w:rsidR="002D5097" w:rsidRPr="004517A7" w14:paraId="0171D7D5" w14:textId="77777777" w:rsidTr="003319F8">
        <w:trPr>
          <w:trHeight w:val="144"/>
        </w:trPr>
        <w:tc>
          <w:tcPr>
            <w:tcW w:w="999" w:type="pct"/>
          </w:tcPr>
          <w:p w14:paraId="0EFA0605" w14:textId="77777777" w:rsidR="002D5097" w:rsidRPr="004517A7" w:rsidRDefault="002D5097" w:rsidP="002D5097">
            <w:pPr>
              <w:ind w:right="-486"/>
              <w:rPr>
                <w:rFonts w:ascii="Angsana New" w:hAnsi="Angsana New"/>
                <w:color w:val="000000"/>
                <w:sz w:val="28"/>
                <w:cs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หัก</w:t>
            </w:r>
            <w:r w:rsidRPr="004517A7">
              <w:rPr>
                <w:rFonts w:ascii="Angsana New" w:hAnsi="Angsana New" w:hint="cs"/>
                <w:color w:val="000000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ค่าเผื่อการด้อยค่า</w:t>
            </w:r>
          </w:p>
        </w:tc>
        <w:tc>
          <w:tcPr>
            <w:tcW w:w="997" w:type="pct"/>
            <w:vAlign w:val="bottom"/>
          </w:tcPr>
          <w:p w14:paraId="28C5A1AB" w14:textId="77777777" w:rsidR="002D5097" w:rsidRPr="004517A7" w:rsidRDefault="002D5097" w:rsidP="002D5097">
            <w:pPr>
              <w:ind w:left="180" w:right="-68" w:hanging="104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72" w:type="pct"/>
          </w:tcPr>
          <w:p w14:paraId="40D7EB46" w14:textId="77777777" w:rsidR="002D5097" w:rsidRPr="004517A7" w:rsidRDefault="002D5097" w:rsidP="002D5097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3" w:type="pct"/>
          </w:tcPr>
          <w:p w14:paraId="3669A137" w14:textId="77777777" w:rsidR="002D5097" w:rsidRPr="004517A7" w:rsidRDefault="002D5097" w:rsidP="002D5097">
            <w:pPr>
              <w:tabs>
                <w:tab w:val="decimal" w:pos="623"/>
              </w:tabs>
              <w:ind w:left="-25" w:right="-68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396" w:type="pct"/>
          </w:tcPr>
          <w:p w14:paraId="0D5A8B15" w14:textId="77777777" w:rsidR="002D5097" w:rsidRPr="004517A7" w:rsidRDefault="002D5097" w:rsidP="002D509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0" w:type="pct"/>
          </w:tcPr>
          <w:p w14:paraId="65965EC5" w14:textId="77777777" w:rsidR="002D5097" w:rsidRPr="004517A7" w:rsidRDefault="002D5097" w:rsidP="002D5097">
            <w:pPr>
              <w:tabs>
                <w:tab w:val="decimal" w:pos="742"/>
              </w:tabs>
              <w:ind w:left="-25"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05" w:type="pct"/>
            <w:gridSpan w:val="2"/>
          </w:tcPr>
          <w:p w14:paraId="54BEA9F8" w14:textId="77777777" w:rsidR="002D5097" w:rsidRPr="004517A7" w:rsidRDefault="002D5097" w:rsidP="002D5097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4" w:type="pct"/>
          </w:tcPr>
          <w:p w14:paraId="318B7958" w14:textId="77777777" w:rsidR="002D5097" w:rsidRPr="004517A7" w:rsidRDefault="002D5097" w:rsidP="002D5097">
            <w:pPr>
              <w:tabs>
                <w:tab w:val="decimal" w:pos="853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04" w:type="pct"/>
            <w:gridSpan w:val="2"/>
          </w:tcPr>
          <w:p w14:paraId="4EBAEE2C" w14:textId="77777777" w:rsidR="002D5097" w:rsidRPr="004517A7" w:rsidRDefault="002D5097" w:rsidP="002D5097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" w:type="pct"/>
          </w:tcPr>
          <w:p w14:paraId="744FF994" w14:textId="77777777" w:rsidR="002D5097" w:rsidRPr="004517A7" w:rsidRDefault="002D5097" w:rsidP="002D5097">
            <w:pPr>
              <w:tabs>
                <w:tab w:val="decimal" w:pos="621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2" w:type="pct"/>
          </w:tcPr>
          <w:p w14:paraId="3B269CAD" w14:textId="77777777" w:rsidR="002D5097" w:rsidRPr="004517A7" w:rsidRDefault="002D5097" w:rsidP="002D5097">
            <w:pPr>
              <w:tabs>
                <w:tab w:val="decimal" w:pos="720"/>
              </w:tabs>
              <w:ind w:left="-200"/>
              <w:jc w:val="center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33" w:type="pct"/>
          </w:tcPr>
          <w:p w14:paraId="535560B4" w14:textId="77777777" w:rsidR="002D5097" w:rsidRPr="004517A7" w:rsidRDefault="002D5097" w:rsidP="002D5097">
            <w:pPr>
              <w:tabs>
                <w:tab w:val="decimal" w:pos="720"/>
              </w:tabs>
              <w:ind w:left="-200"/>
              <w:jc w:val="center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430" w:type="pct"/>
            <w:vAlign w:val="bottom"/>
          </w:tcPr>
          <w:p w14:paraId="0D6BBAA7" w14:textId="4DD4BEF1" w:rsidR="002D5097" w:rsidRPr="004517A7" w:rsidRDefault="00C16F7D" w:rsidP="002D5097">
            <w:pPr>
              <w:tabs>
                <w:tab w:val="decimal" w:pos="68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/>
                <w:color w:val="000000"/>
                <w:sz w:val="28"/>
              </w:rPr>
              <w:t>(3,500)</w:t>
            </w:r>
          </w:p>
        </w:tc>
        <w:tc>
          <w:tcPr>
            <w:tcW w:w="28" w:type="pct"/>
          </w:tcPr>
          <w:p w14:paraId="78E4434D" w14:textId="77777777" w:rsidR="002D5097" w:rsidRPr="004517A7" w:rsidRDefault="002D5097" w:rsidP="002D509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67F6C85F" w14:textId="074CC7C1" w:rsidR="002D5097" w:rsidRPr="004517A7" w:rsidRDefault="002D5097" w:rsidP="002D5097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</w:rPr>
              <w:t>(3,500)</w:t>
            </w:r>
          </w:p>
        </w:tc>
      </w:tr>
      <w:tr w:rsidR="002D5097" w:rsidRPr="004517A7" w14:paraId="1109544E" w14:textId="77777777" w:rsidTr="003319F8">
        <w:trPr>
          <w:trHeight w:val="144"/>
        </w:trPr>
        <w:tc>
          <w:tcPr>
            <w:tcW w:w="999" w:type="pct"/>
          </w:tcPr>
          <w:p w14:paraId="0771A866" w14:textId="77777777" w:rsidR="002D5097" w:rsidRPr="004517A7" w:rsidRDefault="002D5097" w:rsidP="002D5097">
            <w:pPr>
              <w:tabs>
                <w:tab w:val="left" w:pos="1710"/>
              </w:tabs>
              <w:ind w:right="-48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เงินลงทุนในบริษัทร่วม </w:t>
            </w:r>
            <w:r w:rsidRPr="004517A7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- </w:t>
            </w:r>
            <w:r w:rsidRPr="004517A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997" w:type="pct"/>
          </w:tcPr>
          <w:p w14:paraId="2E56165E" w14:textId="77777777" w:rsidR="002D5097" w:rsidRPr="004517A7" w:rsidRDefault="002D5097" w:rsidP="002D5097">
            <w:pPr>
              <w:tabs>
                <w:tab w:val="decimal" w:pos="486"/>
              </w:tabs>
              <w:ind w:left="180" w:right="-68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72" w:type="pct"/>
            <w:vAlign w:val="bottom"/>
          </w:tcPr>
          <w:p w14:paraId="37A4D3CD" w14:textId="77777777" w:rsidR="002D5097" w:rsidRPr="004517A7" w:rsidRDefault="002D5097" w:rsidP="002D5097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3" w:type="pct"/>
          </w:tcPr>
          <w:p w14:paraId="495E31C8" w14:textId="77777777" w:rsidR="002D5097" w:rsidRPr="004517A7" w:rsidRDefault="002D5097" w:rsidP="002D5097">
            <w:pPr>
              <w:tabs>
                <w:tab w:val="decimal" w:pos="486"/>
              </w:tabs>
              <w:ind w:left="-25" w:right="-6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96" w:type="pct"/>
            <w:vAlign w:val="bottom"/>
          </w:tcPr>
          <w:p w14:paraId="3DA8A0C5" w14:textId="77777777" w:rsidR="002D5097" w:rsidRPr="004517A7" w:rsidRDefault="002D5097" w:rsidP="002D509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" w:type="pct"/>
            <w:vAlign w:val="bottom"/>
          </w:tcPr>
          <w:p w14:paraId="092C7A9D" w14:textId="77777777" w:rsidR="002D5097" w:rsidRPr="004517A7" w:rsidRDefault="002D5097" w:rsidP="002D5097">
            <w:pPr>
              <w:tabs>
                <w:tab w:val="decimal" w:pos="742"/>
              </w:tabs>
              <w:ind w:left="-25"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05" w:type="pct"/>
            <w:gridSpan w:val="2"/>
            <w:vAlign w:val="bottom"/>
          </w:tcPr>
          <w:p w14:paraId="0A6892BC" w14:textId="77777777" w:rsidR="002D5097" w:rsidRPr="004517A7" w:rsidRDefault="002D5097" w:rsidP="002D5097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" w:type="pct"/>
          </w:tcPr>
          <w:p w14:paraId="68D1E487" w14:textId="77777777" w:rsidR="002D5097" w:rsidRPr="004517A7" w:rsidRDefault="002D5097" w:rsidP="002D5097">
            <w:pPr>
              <w:tabs>
                <w:tab w:val="decimal" w:pos="720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04" w:type="pct"/>
            <w:gridSpan w:val="2"/>
            <w:vAlign w:val="bottom"/>
          </w:tcPr>
          <w:p w14:paraId="5738EBA7" w14:textId="77777777" w:rsidR="002D5097" w:rsidRPr="004517A7" w:rsidRDefault="002D5097" w:rsidP="002D509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" w:type="pct"/>
            <w:vAlign w:val="bottom"/>
          </w:tcPr>
          <w:p w14:paraId="3DB552FD" w14:textId="77777777" w:rsidR="002D5097" w:rsidRPr="004517A7" w:rsidRDefault="002D5097" w:rsidP="002D5097">
            <w:pPr>
              <w:tabs>
                <w:tab w:val="decimal" w:pos="720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2" w:type="pct"/>
          </w:tcPr>
          <w:p w14:paraId="703D8E45" w14:textId="77777777" w:rsidR="002D5097" w:rsidRPr="004517A7" w:rsidRDefault="002D5097" w:rsidP="002D5097">
            <w:pPr>
              <w:tabs>
                <w:tab w:val="decimal" w:pos="720"/>
              </w:tabs>
              <w:ind w:left="-20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3" w:type="pct"/>
          </w:tcPr>
          <w:p w14:paraId="0487EF85" w14:textId="77777777" w:rsidR="002D5097" w:rsidRPr="004517A7" w:rsidRDefault="002D5097" w:rsidP="002D5097">
            <w:pPr>
              <w:tabs>
                <w:tab w:val="decimal" w:pos="720"/>
              </w:tabs>
              <w:ind w:left="-20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430" w:type="pct"/>
            <w:shd w:val="clear" w:color="auto" w:fill="auto"/>
            <w:vAlign w:val="bottom"/>
          </w:tcPr>
          <w:p w14:paraId="6DFC7DEE" w14:textId="606EB201" w:rsidR="002D5097" w:rsidRPr="004517A7" w:rsidRDefault="00C16F7D" w:rsidP="002D50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color w:val="000000"/>
                <w:sz w:val="28"/>
              </w:rPr>
              <w:t>20,000</w:t>
            </w:r>
          </w:p>
        </w:tc>
        <w:tc>
          <w:tcPr>
            <w:tcW w:w="28" w:type="pct"/>
          </w:tcPr>
          <w:p w14:paraId="0A7811A5" w14:textId="77777777" w:rsidR="002D5097" w:rsidRPr="004517A7" w:rsidRDefault="002D5097" w:rsidP="002D509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435" w:type="pct"/>
            <w:vAlign w:val="bottom"/>
          </w:tcPr>
          <w:p w14:paraId="3B4995EC" w14:textId="0B5725CA" w:rsidR="002D5097" w:rsidRPr="004517A7" w:rsidRDefault="002D5097" w:rsidP="002D50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color w:val="000000"/>
                <w:sz w:val="28"/>
              </w:rPr>
              <w:t>20,000</w:t>
            </w:r>
          </w:p>
        </w:tc>
      </w:tr>
    </w:tbl>
    <w:p w14:paraId="2DF3F872" w14:textId="77777777" w:rsidR="005505FE" w:rsidRPr="004517A7" w:rsidRDefault="005505FE" w:rsidP="005505FE">
      <w:pPr>
        <w:tabs>
          <w:tab w:val="left" w:pos="709"/>
        </w:tabs>
        <w:spacing w:before="120"/>
        <w:ind w:right="-43"/>
        <w:jc w:val="thaiDistribute"/>
        <w:rPr>
          <w:rFonts w:ascii="Angsana New" w:hAnsi="Angsana New"/>
          <w:sz w:val="28"/>
        </w:rPr>
        <w:sectPr w:rsidR="005505FE" w:rsidRPr="004517A7" w:rsidSect="00964A95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936" w:left="720" w:header="864" w:footer="432" w:gutter="0"/>
          <w:cols w:space="720"/>
          <w:docGrid w:linePitch="326"/>
        </w:sectPr>
      </w:pPr>
    </w:p>
    <w:p w14:paraId="772A2774" w14:textId="08717686" w:rsidR="0043742A" w:rsidRPr="004517A7" w:rsidRDefault="0043742A" w:rsidP="00431AA6">
      <w:pPr>
        <w:spacing w:before="120" w:after="12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/>
          <w:color w:val="000000"/>
          <w:spacing w:val="-2"/>
          <w:sz w:val="28"/>
        </w:rPr>
        <w:lastRenderedPageBreak/>
        <w:t>1</w:t>
      </w:r>
      <w:r w:rsidR="00130D0F" w:rsidRPr="004517A7">
        <w:rPr>
          <w:rFonts w:ascii="Angsana New" w:hAnsi="Angsana New"/>
          <w:color w:val="000000"/>
          <w:spacing w:val="-2"/>
          <w:sz w:val="28"/>
        </w:rPr>
        <w:t>5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.2 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>การจำหน่ายเงินลงทุนในบริษัทร่วม</w:t>
      </w:r>
    </w:p>
    <w:p w14:paraId="2738846E" w14:textId="77777777" w:rsidR="0043742A" w:rsidRPr="004517A7" w:rsidRDefault="0043742A" w:rsidP="0043742A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เมื่อวันที่ </w:t>
      </w:r>
      <w:r w:rsidRPr="004517A7">
        <w:rPr>
          <w:rFonts w:ascii="Angsana New" w:hAnsi="Angsana New"/>
          <w:color w:val="000000"/>
          <w:spacing w:val="-2"/>
          <w:sz w:val="28"/>
        </w:rPr>
        <w:t>10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มีนาคม </w:t>
      </w:r>
      <w:r w:rsidRPr="004517A7">
        <w:rPr>
          <w:rFonts w:ascii="Angsana New" w:hAnsi="Angsana New"/>
          <w:color w:val="000000"/>
          <w:spacing w:val="-2"/>
          <w:sz w:val="28"/>
        </w:rPr>
        <w:t>2564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ที่ประชุมคณะกรรมการบริษัท ครั้งที่ </w:t>
      </w:r>
      <w:r w:rsidRPr="004517A7">
        <w:rPr>
          <w:rFonts w:ascii="Angsana New" w:hAnsi="Angsana New"/>
          <w:color w:val="000000"/>
          <w:spacing w:val="-2"/>
          <w:sz w:val="28"/>
        </w:rPr>
        <w:t>3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>/</w:t>
      </w:r>
      <w:r w:rsidRPr="004517A7">
        <w:rPr>
          <w:rFonts w:ascii="Angsana New" w:hAnsi="Angsana New"/>
          <w:color w:val="000000"/>
          <w:spacing w:val="-2"/>
          <w:sz w:val="28"/>
        </w:rPr>
        <w:t>2564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ของ บริษัท </w:t>
      </w:r>
      <w:bookmarkStart w:id="7" w:name="_Hlk86766443"/>
      <w:r w:rsidRPr="004517A7">
        <w:rPr>
          <w:rFonts w:ascii="Angsana New" w:hAnsi="Angsana New"/>
          <w:color w:val="000000"/>
          <w:spacing w:val="-2"/>
          <w:sz w:val="28"/>
          <w:cs/>
        </w:rPr>
        <w:t>เซเว่น ยูทิลิตี้ส์ แอนด์ พาวเวอร์ จำกัด (มหาชน) ได้มีมติอนุมัติให้</w:t>
      </w:r>
      <w:bookmarkEnd w:id="7"/>
      <w:r w:rsidRPr="004517A7">
        <w:rPr>
          <w:rFonts w:ascii="Angsana New" w:hAnsi="Angsana New"/>
          <w:color w:val="000000"/>
          <w:spacing w:val="-2"/>
          <w:sz w:val="28"/>
          <w:cs/>
        </w:rPr>
        <w:t>ขายหุ้นสามัญของ บริษัท ยูนิเวอร์แซล เวสต์ แมเนจเม้นท์ จำกัด (“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UWM”) 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>ซึ่งเป็นบริษัทที่ บริษัท เฟอร์รั่ม เอ็นเนอร์ยี่ จำกัด (“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FER-EN”) 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ถือหุ้นอยู่ในสัดส่วนร้อยละ </w:t>
      </w:r>
      <w:r w:rsidRPr="004517A7">
        <w:rPr>
          <w:rFonts w:ascii="Angsana New" w:hAnsi="Angsana New"/>
          <w:color w:val="000000"/>
          <w:spacing w:val="-2"/>
          <w:sz w:val="28"/>
        </w:rPr>
        <w:t>30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>.</w:t>
      </w:r>
      <w:r w:rsidRPr="004517A7">
        <w:rPr>
          <w:rFonts w:ascii="Angsana New" w:hAnsi="Angsana New"/>
          <w:color w:val="000000"/>
          <w:spacing w:val="-2"/>
          <w:sz w:val="28"/>
        </w:rPr>
        <w:t>00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โดย 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FER-EN 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>เป็นบริษัทที่ บริษัท เฟอร์รั่ม แคปปิตอล จำกัด (“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FER-CAP”) 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ถือหุ้นอยู่ในสัดส่วนร้อยละ </w:t>
      </w:r>
      <w:r w:rsidRPr="004517A7">
        <w:rPr>
          <w:rFonts w:ascii="Angsana New" w:hAnsi="Angsana New"/>
          <w:color w:val="000000"/>
          <w:spacing w:val="-2"/>
          <w:sz w:val="28"/>
        </w:rPr>
        <w:t>99.99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และ 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FER-CAP 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เป็นบริษัทที่ 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7UP 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ถือหุ้นอยู่ในสัดส่วนร้อยละ </w:t>
      </w:r>
      <w:r w:rsidRPr="004517A7">
        <w:rPr>
          <w:rFonts w:ascii="Angsana New" w:hAnsi="Angsana New"/>
          <w:color w:val="000000"/>
          <w:spacing w:val="-2"/>
          <w:sz w:val="28"/>
        </w:rPr>
        <w:t>99.99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โดยขายหุ้นสามัญของ 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UWM 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ในสัดส่วนร้อยละ </w:t>
      </w:r>
      <w:r w:rsidRPr="004517A7">
        <w:rPr>
          <w:rFonts w:ascii="Angsana New" w:hAnsi="Angsana New"/>
          <w:color w:val="000000"/>
          <w:spacing w:val="-2"/>
          <w:sz w:val="28"/>
        </w:rPr>
        <w:t>30.00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ของทุนจดทะเบียน หรือจำนวน </w:t>
      </w:r>
      <w:r w:rsidRPr="004517A7">
        <w:rPr>
          <w:rFonts w:ascii="Angsana New" w:hAnsi="Angsana New"/>
          <w:color w:val="000000"/>
          <w:spacing w:val="-2"/>
          <w:sz w:val="28"/>
        </w:rPr>
        <w:t>1,350,000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หุ้น ในมูลค่า </w:t>
      </w:r>
      <w:r w:rsidRPr="004517A7">
        <w:rPr>
          <w:rFonts w:ascii="Angsana New" w:hAnsi="Angsana New"/>
          <w:color w:val="000000"/>
          <w:spacing w:val="-2"/>
          <w:sz w:val="28"/>
        </w:rPr>
        <w:t>270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ล้านบาท ให้แก่บุคคลภายนอกเมื่อวันที่ 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31 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มีนาคม </w:t>
      </w:r>
      <w:r w:rsidRPr="004517A7">
        <w:rPr>
          <w:rFonts w:ascii="Angsana New" w:hAnsi="Angsana New"/>
          <w:color w:val="000000"/>
          <w:spacing w:val="-2"/>
          <w:sz w:val="28"/>
        </w:rPr>
        <w:t>2564</w:t>
      </w:r>
    </w:p>
    <w:p w14:paraId="3E3D2A08" w14:textId="4349796B" w:rsidR="0043742A" w:rsidRPr="004517A7" w:rsidRDefault="0043742A" w:rsidP="00431AA6">
      <w:pPr>
        <w:spacing w:before="120" w:after="120"/>
        <w:jc w:val="thaiDistribute"/>
        <w:rPr>
          <w:rFonts w:ascii="Angsana New" w:hAnsi="Angsana New"/>
          <w:color w:val="000000"/>
          <w:spacing w:val="-2"/>
          <w:sz w:val="28"/>
          <w:cs/>
        </w:rPr>
      </w:pPr>
      <w:r w:rsidRPr="004517A7">
        <w:rPr>
          <w:rFonts w:ascii="Angsana New" w:hAnsi="Angsana New"/>
          <w:color w:val="000000"/>
          <w:spacing w:val="-2"/>
          <w:sz w:val="28"/>
        </w:rPr>
        <w:t>1</w:t>
      </w:r>
      <w:r w:rsidR="00130D0F" w:rsidRPr="004517A7">
        <w:rPr>
          <w:rFonts w:ascii="Angsana New" w:hAnsi="Angsana New"/>
          <w:color w:val="000000"/>
          <w:spacing w:val="-2"/>
          <w:sz w:val="28"/>
        </w:rPr>
        <w:t>5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.3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การเปลี่ยนแปลงวัตถุประสงค์การเข้าลงทุนและอนุมัติการเข้าซื้อหุ้นในบริษัทร่วม</w:t>
      </w:r>
    </w:p>
    <w:p w14:paraId="4B8245FA" w14:textId="77777777" w:rsidR="0043742A" w:rsidRPr="004517A7" w:rsidRDefault="0043742A" w:rsidP="0043742A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/>
          <w:color w:val="000000"/>
          <w:spacing w:val="-2"/>
          <w:sz w:val="28"/>
          <w:cs/>
        </w:rPr>
        <w:t>เมื่อวันที่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22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กันยายน 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2564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ที่ประชุมคณะกรรมการบริษัท ครั้งที่ 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11/2564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ของบริษัท เซเว่น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ยูทิลิตี้ส์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แอนด์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พาวเวอร์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จำกัด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(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มหาชน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)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ได้มีมติอนุมัติให้เปลี่ยนวัตถุประสงค์การเข้าลงทุนจากเดิมที่เป็นการลงทุนในสิทธิการเช่าเพื่อการบริหารกิจการโรงแรมระยะยาวเปลี่ยนเป็นการเข้าลงทุนโดยการซื้อหุ้นจาก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บริษัท กรุงไทย แลนด์ ดีวีลอปเม้นท์ จำกัด ซึ่ง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บริษัท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อี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อาร์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วี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อินเตอร์เนชั่นแนล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จำกัด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ถือหุ้นในสัดส่วนร้อยละ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27.84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ของทุนจดทะเบียน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หรือจำนวน 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135,000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หุ้น ในมูลค่า 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350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ล้านบาท ซึ่งจดทะเบียนโอนหุ้นในวันที่ 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22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กันยายน </w:t>
      </w:r>
      <w:r w:rsidRPr="004517A7">
        <w:rPr>
          <w:rFonts w:ascii="Angsana New" w:hAnsi="Angsana New"/>
          <w:color w:val="000000"/>
          <w:spacing w:val="-2"/>
          <w:sz w:val="28"/>
        </w:rPr>
        <w:t>2564</w:t>
      </w:r>
    </w:p>
    <w:p w14:paraId="08B3E865" w14:textId="6D0BF661" w:rsidR="008278B8" w:rsidRPr="004517A7" w:rsidRDefault="008278B8" w:rsidP="00383CC0">
      <w:pPr>
        <w:pStyle w:val="ListParagraph"/>
        <w:numPr>
          <w:ilvl w:val="0"/>
          <w:numId w:val="1"/>
        </w:numPr>
        <w:tabs>
          <w:tab w:val="left" w:pos="360"/>
        </w:tabs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เงินลงทุนในการร่วมค้า</w:t>
      </w:r>
    </w:p>
    <w:p w14:paraId="6DA411A0" w14:textId="184B51E3" w:rsidR="007D04D3" w:rsidRPr="004517A7" w:rsidRDefault="00431AA6" w:rsidP="005B655B">
      <w:pPr>
        <w:spacing w:before="120" w:after="120"/>
        <w:ind w:left="360" w:hanging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/>
          <w:color w:val="000000"/>
          <w:spacing w:val="-2"/>
          <w:sz w:val="28"/>
        </w:rPr>
        <w:t>1</w:t>
      </w:r>
      <w:r w:rsidR="00130D0F" w:rsidRPr="004517A7">
        <w:rPr>
          <w:rFonts w:ascii="Angsana New" w:hAnsi="Angsana New"/>
          <w:color w:val="000000"/>
          <w:spacing w:val="-2"/>
          <w:sz w:val="28"/>
        </w:rPr>
        <w:t>6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.1 </w:t>
      </w:r>
      <w:r w:rsidR="008278B8" w:rsidRPr="004517A7">
        <w:rPr>
          <w:rFonts w:ascii="Angsana New" w:hAnsi="Angsana New" w:hint="cs"/>
          <w:color w:val="000000"/>
          <w:spacing w:val="-2"/>
          <w:sz w:val="28"/>
          <w:cs/>
        </w:rPr>
        <w:t>เงินลงทุนในการร่วมค้าซึ่งเป็นเงินลงทุนในกิจการที่บริษัทและบริษัทอื่นควบคุมร่วมกัน</w:t>
      </w:r>
      <w:r w:rsidR="005B655B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ณ วันที่ </w:t>
      </w:r>
      <w:r w:rsidR="005B655B" w:rsidRPr="004517A7">
        <w:rPr>
          <w:rFonts w:ascii="Angsana New" w:hAnsi="Angsana New"/>
          <w:color w:val="000000"/>
          <w:spacing w:val="-2"/>
          <w:sz w:val="28"/>
        </w:rPr>
        <w:t>31</w:t>
      </w:r>
      <w:r w:rsidR="005B655B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ธันวาคม </w:t>
      </w:r>
      <w:r w:rsidR="005B655B" w:rsidRPr="004517A7">
        <w:rPr>
          <w:rFonts w:ascii="Angsana New" w:hAnsi="Angsana New"/>
          <w:color w:val="000000"/>
          <w:spacing w:val="-2"/>
          <w:sz w:val="28"/>
        </w:rPr>
        <w:t>2564</w:t>
      </w:r>
      <w:r w:rsidR="008278B8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มีรายละเอียดดังต่อไปนี้</w:t>
      </w:r>
    </w:p>
    <w:tbl>
      <w:tblPr>
        <w:tblW w:w="9180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93"/>
        <w:gridCol w:w="987"/>
        <w:gridCol w:w="90"/>
        <w:gridCol w:w="990"/>
        <w:gridCol w:w="90"/>
        <w:gridCol w:w="900"/>
        <w:gridCol w:w="90"/>
        <w:gridCol w:w="810"/>
        <w:gridCol w:w="90"/>
        <w:gridCol w:w="900"/>
        <w:gridCol w:w="90"/>
        <w:gridCol w:w="900"/>
        <w:gridCol w:w="90"/>
        <w:gridCol w:w="990"/>
      </w:tblGrid>
      <w:tr w:rsidR="007D04D3" w:rsidRPr="004517A7" w14:paraId="70709D9F" w14:textId="77777777" w:rsidTr="0072672F">
        <w:tc>
          <w:tcPr>
            <w:tcW w:w="2070" w:type="dxa"/>
          </w:tcPr>
          <w:p w14:paraId="03BC032F" w14:textId="77777777" w:rsidR="007D04D3" w:rsidRPr="004517A7" w:rsidRDefault="007D04D3" w:rsidP="0072672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" w:type="dxa"/>
          </w:tcPr>
          <w:p w14:paraId="5ED2C8D0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87" w:type="dxa"/>
          </w:tcPr>
          <w:p w14:paraId="576EA9E1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</w:pPr>
          </w:p>
        </w:tc>
        <w:tc>
          <w:tcPr>
            <w:tcW w:w="90" w:type="dxa"/>
          </w:tcPr>
          <w:p w14:paraId="4B78002B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5AB4CE2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0" w:type="dxa"/>
          </w:tcPr>
          <w:p w14:paraId="27B15D15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A4CC672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4E65D8C2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800" w:type="dxa"/>
            <w:gridSpan w:val="3"/>
            <w:tcBorders>
              <w:bottom w:val="nil"/>
            </w:tcBorders>
            <w:vAlign w:val="bottom"/>
          </w:tcPr>
          <w:p w14:paraId="3439600C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18267079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980" w:type="dxa"/>
            <w:gridSpan w:val="3"/>
            <w:tcBorders>
              <w:bottom w:val="nil"/>
            </w:tcBorders>
            <w:vAlign w:val="bottom"/>
          </w:tcPr>
          <w:p w14:paraId="15B589B5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(</w:t>
            </w:r>
            <w:r w:rsidRPr="004517A7">
              <w:rPr>
                <w:rFonts w:asciiTheme="majorBidi" w:hAnsiTheme="majorBidi" w:cstheme="majorBidi"/>
                <w:szCs w:val="24"/>
                <w:cs/>
                <w:lang w:val="en-GB"/>
              </w:rPr>
              <w:t>หน่วย</w:t>
            </w:r>
            <w:r w:rsidRPr="004517A7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4517A7">
              <w:rPr>
                <w:rFonts w:asciiTheme="majorBidi" w:hAnsiTheme="majorBidi" w:cstheme="majorBidi"/>
                <w:szCs w:val="24"/>
                <w:cs/>
                <w:lang w:val="en-GB"/>
              </w:rPr>
              <w:t>พันบาท)</w:t>
            </w:r>
          </w:p>
        </w:tc>
      </w:tr>
      <w:tr w:rsidR="007D04D3" w:rsidRPr="004517A7" w14:paraId="24EAFD6B" w14:textId="77777777" w:rsidTr="0072672F">
        <w:tc>
          <w:tcPr>
            <w:tcW w:w="2070" w:type="dxa"/>
            <w:tcBorders>
              <w:bottom w:val="nil"/>
            </w:tcBorders>
          </w:tcPr>
          <w:p w14:paraId="2B5BD7CC" w14:textId="77777777" w:rsidR="007D04D3" w:rsidRPr="004517A7" w:rsidRDefault="007D04D3" w:rsidP="0072672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" w:type="dxa"/>
            <w:tcBorders>
              <w:bottom w:val="nil"/>
            </w:tcBorders>
          </w:tcPr>
          <w:p w14:paraId="7D726A79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87" w:type="dxa"/>
            <w:tcBorders>
              <w:bottom w:val="nil"/>
            </w:tcBorders>
          </w:tcPr>
          <w:p w14:paraId="296B9B18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</w:pPr>
          </w:p>
        </w:tc>
        <w:tc>
          <w:tcPr>
            <w:tcW w:w="90" w:type="dxa"/>
          </w:tcPr>
          <w:p w14:paraId="2029BA5E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BDF6908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44CD63A6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1674A801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145DF9E5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vAlign w:val="bottom"/>
          </w:tcPr>
          <w:p w14:paraId="74487D43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1BFA6096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vAlign w:val="bottom"/>
          </w:tcPr>
          <w:p w14:paraId="6F582E09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7D04D3" w:rsidRPr="004517A7" w14:paraId="45D6348D" w14:textId="77777777" w:rsidTr="0072672F">
        <w:tc>
          <w:tcPr>
            <w:tcW w:w="2070" w:type="dxa"/>
            <w:tcBorders>
              <w:bottom w:val="nil"/>
            </w:tcBorders>
            <w:vAlign w:val="bottom"/>
          </w:tcPr>
          <w:p w14:paraId="6608A5F2" w14:textId="77777777" w:rsidR="007D04D3" w:rsidRPr="004517A7" w:rsidRDefault="007D04D3" w:rsidP="0072672F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14:paraId="74D317F7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87" w:type="dxa"/>
            <w:tcBorders>
              <w:bottom w:val="nil"/>
            </w:tcBorders>
            <w:vAlign w:val="bottom"/>
          </w:tcPr>
          <w:p w14:paraId="614B63E0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0" w:type="dxa"/>
            <w:vAlign w:val="bottom"/>
          </w:tcPr>
          <w:p w14:paraId="2443800A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vAlign w:val="bottom"/>
          </w:tcPr>
          <w:p w14:paraId="4C93B62E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  <w:lang w:val="en-GB"/>
              </w:rPr>
              <w:t>สัดส่วนเงินลงทุน</w:t>
            </w:r>
            <w:r w:rsidRPr="004517A7">
              <w:rPr>
                <w:rFonts w:asciiTheme="majorBidi" w:hAnsiTheme="majorBidi" w:cstheme="majorBidi"/>
                <w:szCs w:val="24"/>
              </w:rPr>
              <w:t xml:space="preserve"> </w:t>
            </w:r>
          </w:p>
          <w:p w14:paraId="59C0E58A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(</w:t>
            </w:r>
            <w:r w:rsidRPr="004517A7">
              <w:rPr>
                <w:rFonts w:asciiTheme="majorBidi" w:hAnsiTheme="majorBidi" w:cstheme="majorBidi"/>
                <w:szCs w:val="24"/>
                <w:cs/>
                <w:lang w:val="en-GB"/>
              </w:rPr>
              <w:t>ร้อยละ</w:t>
            </w:r>
            <w:r w:rsidRPr="004517A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5832CF60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A7376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  <w:lang w:val="en-GB"/>
              </w:rPr>
              <w:t>มูลค่าตามบัญชี</w:t>
            </w:r>
          </w:p>
          <w:p w14:paraId="333C4AB0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90" w:type="dxa"/>
            <w:vAlign w:val="bottom"/>
          </w:tcPr>
          <w:p w14:paraId="2B0A0D18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A50C50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  <w:lang w:val="en-GB"/>
              </w:rPr>
              <w:t>ราคาทุน</w:t>
            </w:r>
          </w:p>
        </w:tc>
      </w:tr>
      <w:tr w:rsidR="007D04D3" w:rsidRPr="004517A7" w14:paraId="0427C3A7" w14:textId="77777777" w:rsidTr="0072672F">
        <w:trPr>
          <w:trHeight w:val="188"/>
        </w:trPr>
        <w:tc>
          <w:tcPr>
            <w:tcW w:w="2070" w:type="dxa"/>
            <w:tcBorders>
              <w:bottom w:val="single" w:sz="4" w:space="0" w:color="auto"/>
            </w:tcBorders>
          </w:tcPr>
          <w:p w14:paraId="0C41188F" w14:textId="77777777" w:rsidR="007D04D3" w:rsidRPr="004517A7" w:rsidRDefault="007D04D3" w:rsidP="0072672F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93" w:type="dxa"/>
          </w:tcPr>
          <w:p w14:paraId="3857D215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1C2348F2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  <w:lang w:val="en-GB"/>
              </w:rPr>
              <w:t>ลักษณะธุรกิจ</w:t>
            </w:r>
          </w:p>
        </w:tc>
        <w:tc>
          <w:tcPr>
            <w:tcW w:w="90" w:type="dxa"/>
          </w:tcPr>
          <w:p w14:paraId="10B2332D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F61EEDC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90" w:type="dxa"/>
          </w:tcPr>
          <w:p w14:paraId="0B153987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84CAE15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90" w:type="dxa"/>
          </w:tcPr>
          <w:p w14:paraId="40BF44C1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4BD73E3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90" w:type="dxa"/>
          </w:tcPr>
          <w:p w14:paraId="731381C9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E66F04F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90" w:type="dxa"/>
          </w:tcPr>
          <w:p w14:paraId="5E1DDCF1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AB1E603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90" w:type="dxa"/>
          </w:tcPr>
          <w:p w14:paraId="55D1E079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F9D648F" w14:textId="77777777" w:rsidR="007D04D3" w:rsidRPr="004517A7" w:rsidRDefault="007D04D3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</w:tr>
      <w:tr w:rsidR="00264E5A" w:rsidRPr="004517A7" w14:paraId="65284C7B" w14:textId="77777777" w:rsidTr="0072672F">
        <w:tc>
          <w:tcPr>
            <w:tcW w:w="2070" w:type="dxa"/>
          </w:tcPr>
          <w:p w14:paraId="0489A155" w14:textId="77777777" w:rsidR="00264E5A" w:rsidRPr="004517A7" w:rsidRDefault="00264E5A" w:rsidP="00264E5A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เอ็มลิ้งค์</w:t>
            </w:r>
            <w:r w:rsidRPr="004517A7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4517A7">
              <w:rPr>
                <w:rFonts w:asciiTheme="majorBidi" w:hAnsiTheme="majorBidi" w:cstheme="majorBidi"/>
                <w:szCs w:val="24"/>
                <w:cs/>
                <w:lang w:val="en-GB"/>
              </w:rPr>
              <w:t>คิวไออาร์ จำกัด</w:t>
            </w:r>
          </w:p>
        </w:tc>
        <w:tc>
          <w:tcPr>
            <w:tcW w:w="93" w:type="dxa"/>
          </w:tcPr>
          <w:p w14:paraId="2EFEEE2E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87" w:type="dxa"/>
          </w:tcPr>
          <w:p w14:paraId="05042C50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left="-624" w:right="1" w:firstLine="624"/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  <w:lang w:val="en-GB"/>
              </w:rPr>
              <w:t>อยู่ระหว่างการ</w:t>
            </w:r>
          </w:p>
          <w:p w14:paraId="0C24A520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left="-624" w:right="1" w:firstLine="624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  <w:lang w:val="en-GB"/>
              </w:rPr>
              <w:t>ชำระบัญชี</w:t>
            </w:r>
          </w:p>
        </w:tc>
        <w:tc>
          <w:tcPr>
            <w:tcW w:w="90" w:type="dxa"/>
          </w:tcPr>
          <w:p w14:paraId="74DF689B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BCF40D" w14:textId="2F8F4B12" w:rsidR="00264E5A" w:rsidRPr="004517A7" w:rsidRDefault="003319F8" w:rsidP="00264E5A">
            <w:pPr>
              <w:tabs>
                <w:tab w:val="right" w:pos="7200"/>
                <w:tab w:val="right" w:pos="8540"/>
              </w:tabs>
              <w:ind w:right="7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60.00</w:t>
            </w:r>
          </w:p>
        </w:tc>
        <w:tc>
          <w:tcPr>
            <w:tcW w:w="90" w:type="dxa"/>
            <w:vAlign w:val="bottom"/>
          </w:tcPr>
          <w:p w14:paraId="20EB6660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right="7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C32794" w14:textId="109CA075" w:rsidR="00264E5A" w:rsidRPr="004517A7" w:rsidRDefault="003319F8" w:rsidP="00264E5A">
            <w:pPr>
              <w:tabs>
                <w:tab w:val="right" w:pos="7200"/>
                <w:tab w:val="right" w:pos="8540"/>
              </w:tabs>
              <w:ind w:right="7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60.00</w:t>
            </w:r>
          </w:p>
        </w:tc>
        <w:tc>
          <w:tcPr>
            <w:tcW w:w="90" w:type="dxa"/>
            <w:vAlign w:val="bottom"/>
          </w:tcPr>
          <w:p w14:paraId="36D1FCCF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30DC52D7" w14:textId="2B145D3B" w:rsidR="00264E5A" w:rsidRPr="004517A7" w:rsidRDefault="003319F8" w:rsidP="00264E5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(6,451)</w:t>
            </w:r>
          </w:p>
        </w:tc>
        <w:tc>
          <w:tcPr>
            <w:tcW w:w="90" w:type="dxa"/>
            <w:vAlign w:val="bottom"/>
          </w:tcPr>
          <w:p w14:paraId="0F62D115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right="7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CFBD756" w14:textId="69495393" w:rsidR="00264E5A" w:rsidRPr="004517A7" w:rsidRDefault="003319F8" w:rsidP="00264E5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(6,451)</w:t>
            </w:r>
          </w:p>
        </w:tc>
        <w:tc>
          <w:tcPr>
            <w:tcW w:w="90" w:type="dxa"/>
            <w:vAlign w:val="bottom"/>
          </w:tcPr>
          <w:p w14:paraId="4480EDBC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212D29EE" w14:textId="590244B6" w:rsidR="00264E5A" w:rsidRPr="004517A7" w:rsidRDefault="003319F8" w:rsidP="00264E5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9,000</w:t>
            </w:r>
          </w:p>
        </w:tc>
        <w:tc>
          <w:tcPr>
            <w:tcW w:w="90" w:type="dxa"/>
            <w:vAlign w:val="bottom"/>
          </w:tcPr>
          <w:p w14:paraId="5CAE40C3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right="7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3F7669D" w14:textId="228E0662" w:rsidR="00264E5A" w:rsidRPr="004517A7" w:rsidRDefault="003319F8" w:rsidP="00264E5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9,000</w:t>
            </w:r>
          </w:p>
        </w:tc>
      </w:tr>
      <w:tr w:rsidR="00264E5A" w:rsidRPr="004517A7" w14:paraId="7F4BFD0F" w14:textId="77777777" w:rsidTr="0072672F">
        <w:trPr>
          <w:trHeight w:val="306"/>
        </w:trPr>
        <w:tc>
          <w:tcPr>
            <w:tcW w:w="2070" w:type="dxa"/>
            <w:tcBorders>
              <w:bottom w:val="nil"/>
            </w:tcBorders>
          </w:tcPr>
          <w:p w14:paraId="560AF468" w14:textId="77777777" w:rsidR="00264E5A" w:rsidRPr="004517A7" w:rsidRDefault="00264E5A" w:rsidP="00264E5A">
            <w:pPr>
              <w:ind w:left="540" w:hanging="54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4517A7"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  <w:t>หัก</w:t>
            </w:r>
            <w:r w:rsidRPr="004517A7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4517A7">
              <w:rPr>
                <w:rFonts w:asciiTheme="majorBidi" w:hAnsiTheme="majorBidi" w:cstheme="majorBidi"/>
                <w:szCs w:val="24"/>
                <w:cs/>
                <w:lang w:val="en-GB"/>
              </w:rPr>
              <w:t>ค่าเผื่อการด้อยค่าเงินลงทุน</w:t>
            </w:r>
          </w:p>
        </w:tc>
        <w:tc>
          <w:tcPr>
            <w:tcW w:w="93" w:type="dxa"/>
            <w:tcBorders>
              <w:bottom w:val="nil"/>
            </w:tcBorders>
          </w:tcPr>
          <w:p w14:paraId="7D4F1EEE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87" w:type="dxa"/>
            <w:tcBorders>
              <w:bottom w:val="nil"/>
            </w:tcBorders>
          </w:tcPr>
          <w:p w14:paraId="5F6298E7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490CD47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2200432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414DBF1E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5EA9AA47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2DF65177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DA01CBE" w14:textId="02D98BAF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627B8F0C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92B9A06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58C0A9C7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23E09B6" w14:textId="3235A4BD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(9,000)</w:t>
            </w:r>
          </w:p>
        </w:tc>
        <w:tc>
          <w:tcPr>
            <w:tcW w:w="90" w:type="dxa"/>
            <w:tcBorders>
              <w:bottom w:val="nil"/>
            </w:tcBorders>
          </w:tcPr>
          <w:p w14:paraId="510783D3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592778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(9,000)</w:t>
            </w:r>
          </w:p>
        </w:tc>
      </w:tr>
      <w:tr w:rsidR="00264E5A" w:rsidRPr="004517A7" w14:paraId="532F8F9F" w14:textId="77777777" w:rsidTr="0072672F">
        <w:tc>
          <w:tcPr>
            <w:tcW w:w="2070" w:type="dxa"/>
            <w:tcBorders>
              <w:bottom w:val="nil"/>
            </w:tcBorders>
          </w:tcPr>
          <w:p w14:paraId="213819D1" w14:textId="77777777" w:rsidR="00264E5A" w:rsidRPr="004517A7" w:rsidRDefault="00264E5A" w:rsidP="00264E5A">
            <w:pPr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  <w:r w:rsidRPr="004517A7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สุทธิ</w:t>
            </w:r>
          </w:p>
        </w:tc>
        <w:tc>
          <w:tcPr>
            <w:tcW w:w="93" w:type="dxa"/>
            <w:tcBorders>
              <w:bottom w:val="nil"/>
            </w:tcBorders>
          </w:tcPr>
          <w:p w14:paraId="00433A07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87" w:type="dxa"/>
            <w:tcBorders>
              <w:bottom w:val="nil"/>
            </w:tcBorders>
          </w:tcPr>
          <w:p w14:paraId="2E15BC84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12EDE09C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ACE7B91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E673AAC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0942BFE4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0C8346A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8FB540" w14:textId="6ED06694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right="84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517A7">
              <w:rPr>
                <w:rFonts w:asciiTheme="majorBidi" w:hAnsiTheme="majorBidi" w:cstheme="majorBidi"/>
                <w:b/>
                <w:bCs/>
                <w:szCs w:val="24"/>
              </w:rPr>
              <w:t>(6,451)</w:t>
            </w:r>
          </w:p>
        </w:tc>
        <w:tc>
          <w:tcPr>
            <w:tcW w:w="90" w:type="dxa"/>
            <w:tcBorders>
              <w:bottom w:val="nil"/>
            </w:tcBorders>
          </w:tcPr>
          <w:p w14:paraId="532943EC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11F8F52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517A7">
              <w:rPr>
                <w:rFonts w:asciiTheme="majorBidi" w:hAnsiTheme="majorBidi" w:cstheme="majorBidi"/>
                <w:b/>
                <w:bCs/>
                <w:szCs w:val="24"/>
              </w:rPr>
              <w:t>(6,451)</w:t>
            </w:r>
          </w:p>
        </w:tc>
        <w:tc>
          <w:tcPr>
            <w:tcW w:w="90" w:type="dxa"/>
            <w:tcBorders>
              <w:bottom w:val="nil"/>
            </w:tcBorders>
          </w:tcPr>
          <w:p w14:paraId="62CA2DC7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4B2834" w14:textId="7575FB33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517A7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3B51FE80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9D4366" w14:textId="77777777" w:rsidR="00264E5A" w:rsidRPr="004517A7" w:rsidRDefault="00264E5A" w:rsidP="00264E5A">
            <w:pPr>
              <w:tabs>
                <w:tab w:val="right" w:pos="7200"/>
                <w:tab w:val="right" w:pos="85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517A7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</w:tr>
    </w:tbl>
    <w:p w14:paraId="09B846F8" w14:textId="77777777" w:rsidR="007D04D3" w:rsidRPr="004517A7" w:rsidRDefault="007D04D3" w:rsidP="007D04D3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บริษัท เอ็มลิงค์ คิวไออาร์ จำกัด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ได้จดทะเบียนเลิกกิจการกับกระทรวงพาณิชย์เมื่อวันที่ 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19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กุมภาพันธ์ 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2561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และปัจจุบันอยู่ระหว่างการชำระบัญชี</w:t>
      </w:r>
    </w:p>
    <w:p w14:paraId="6F8D4D10" w14:textId="08A1B373" w:rsidR="007D04D3" w:rsidRPr="004517A7" w:rsidRDefault="00AD5DC0" w:rsidP="00F0719D">
      <w:pPr>
        <w:pStyle w:val="ListParagraph"/>
        <w:spacing w:before="120" w:line="240" w:lineRule="atLeast"/>
        <w:ind w:left="360" w:hanging="360"/>
        <w:jc w:val="thaiDistribute"/>
        <w:rPr>
          <w:rFonts w:asciiTheme="majorBidi" w:hAnsiTheme="majorBidi" w:cstheme="majorBidi"/>
          <w:sz w:val="28"/>
          <w:lang w:eastAsia="en-GB"/>
        </w:rPr>
      </w:pPr>
      <w:r w:rsidRPr="004517A7">
        <w:rPr>
          <w:rFonts w:asciiTheme="majorBidi" w:hAnsiTheme="majorBidi" w:cstheme="majorBidi"/>
          <w:sz w:val="28"/>
          <w:lang w:eastAsia="en-GB"/>
        </w:rPr>
        <w:t>1</w:t>
      </w:r>
      <w:r w:rsidR="00130D0F" w:rsidRPr="004517A7">
        <w:rPr>
          <w:rFonts w:asciiTheme="majorBidi" w:hAnsiTheme="majorBidi" w:cstheme="majorBidi"/>
          <w:sz w:val="28"/>
          <w:lang w:eastAsia="en-GB"/>
        </w:rPr>
        <w:t>6</w:t>
      </w:r>
      <w:r w:rsidRPr="004517A7">
        <w:rPr>
          <w:rFonts w:asciiTheme="majorBidi" w:hAnsiTheme="majorBidi" w:cstheme="majorBidi"/>
          <w:sz w:val="28"/>
          <w:lang w:eastAsia="en-GB"/>
        </w:rPr>
        <w:t>.2</w:t>
      </w:r>
      <w:r w:rsidR="00F0719D" w:rsidRPr="004517A7">
        <w:rPr>
          <w:rFonts w:asciiTheme="majorBidi" w:hAnsiTheme="majorBidi" w:cstheme="majorBidi"/>
          <w:sz w:val="28"/>
          <w:lang w:eastAsia="en-GB"/>
        </w:rPr>
        <w:t xml:space="preserve"> </w:t>
      </w:r>
      <w:r w:rsidR="00264E5A" w:rsidRPr="004517A7">
        <w:rPr>
          <w:rFonts w:asciiTheme="majorBidi" w:hAnsiTheme="majorBidi" w:cstheme="majorBidi"/>
          <w:sz w:val="28"/>
          <w:cs/>
          <w:lang w:eastAsia="en-GB"/>
        </w:rPr>
        <w:t xml:space="preserve">กิจการร่วมค้าเอ็มเซ็ท </w:t>
      </w:r>
      <w:r w:rsidR="00264E5A" w:rsidRPr="004517A7">
        <w:rPr>
          <w:rFonts w:asciiTheme="majorBidi" w:hAnsiTheme="majorBidi" w:cstheme="majorBidi"/>
          <w:sz w:val="28"/>
          <w:lang w:eastAsia="en-GB"/>
        </w:rPr>
        <w:t xml:space="preserve">(“MSET Joint Venture”) </w:t>
      </w:r>
      <w:r w:rsidR="00264E5A" w:rsidRPr="004517A7">
        <w:rPr>
          <w:rFonts w:asciiTheme="majorBidi" w:hAnsiTheme="majorBidi" w:cstheme="majorBidi"/>
          <w:sz w:val="28"/>
          <w:cs/>
          <w:lang w:eastAsia="en-GB"/>
        </w:rPr>
        <w:t xml:space="preserve">เป็นการดำเนินงานร่วมกัน </w:t>
      </w:r>
      <w:r w:rsidR="00264E5A" w:rsidRPr="004517A7">
        <w:rPr>
          <w:rFonts w:asciiTheme="majorBidi" w:hAnsiTheme="majorBidi" w:cstheme="majorBidi"/>
          <w:sz w:val="28"/>
          <w:lang w:eastAsia="en-GB"/>
        </w:rPr>
        <w:t xml:space="preserve">(Joint Operation) </w:t>
      </w:r>
      <w:r w:rsidR="00264E5A" w:rsidRPr="004517A7">
        <w:rPr>
          <w:rFonts w:asciiTheme="majorBidi" w:hAnsiTheme="majorBidi" w:cstheme="majorBidi"/>
          <w:sz w:val="28"/>
          <w:cs/>
          <w:lang w:eastAsia="en-GB"/>
        </w:rPr>
        <w:t xml:space="preserve">จากการทำสัญญา เมื่อวันที่ </w:t>
      </w:r>
      <w:r w:rsidR="00264E5A" w:rsidRPr="004517A7">
        <w:rPr>
          <w:rFonts w:asciiTheme="majorBidi" w:hAnsiTheme="majorBidi" w:cstheme="majorBidi" w:hint="cs"/>
          <w:sz w:val="28"/>
          <w:cs/>
          <w:lang w:eastAsia="en-GB"/>
        </w:rPr>
        <w:t xml:space="preserve">         </w:t>
      </w:r>
      <w:r w:rsidR="00264E5A" w:rsidRPr="004517A7">
        <w:rPr>
          <w:rFonts w:asciiTheme="majorBidi" w:hAnsiTheme="majorBidi" w:cstheme="majorBidi"/>
          <w:sz w:val="28"/>
          <w:lang w:eastAsia="en-GB"/>
        </w:rPr>
        <w:t xml:space="preserve">1 </w:t>
      </w:r>
      <w:r w:rsidR="00264E5A" w:rsidRPr="004517A7">
        <w:rPr>
          <w:rFonts w:asciiTheme="majorBidi" w:hAnsiTheme="majorBidi" w:cstheme="majorBidi"/>
          <w:sz w:val="28"/>
          <w:cs/>
          <w:lang w:eastAsia="en-GB"/>
        </w:rPr>
        <w:t xml:space="preserve">ธันวาคม </w:t>
      </w:r>
      <w:r w:rsidR="00264E5A" w:rsidRPr="004517A7">
        <w:rPr>
          <w:rFonts w:asciiTheme="majorBidi" w:hAnsiTheme="majorBidi" w:cstheme="majorBidi"/>
          <w:sz w:val="28"/>
          <w:lang w:eastAsia="en-GB"/>
        </w:rPr>
        <w:t xml:space="preserve">2563 </w:t>
      </w:r>
      <w:r w:rsidR="00264E5A" w:rsidRPr="004517A7">
        <w:rPr>
          <w:rFonts w:asciiTheme="majorBidi" w:hAnsiTheme="majorBidi" w:cstheme="majorBidi"/>
          <w:sz w:val="28"/>
          <w:cs/>
          <w:lang w:eastAsia="en-GB"/>
        </w:rPr>
        <w:t xml:space="preserve">โดยมีวัตถุประสงค์เพื่อดำเนินการเข้าร่วมเสนอราคาและรับงานโครงการ งานก่อสร้าง งานปรับปรุง และติดตั้งทดแทนระบบวิทยุสื่อสารดิจิตอล บนทางหลวงพิเศษหมายเลข </w:t>
      </w:r>
      <w:r w:rsidR="00264E5A" w:rsidRPr="004517A7">
        <w:rPr>
          <w:rFonts w:asciiTheme="majorBidi" w:hAnsiTheme="majorBidi" w:cstheme="majorBidi"/>
          <w:sz w:val="28"/>
          <w:lang w:eastAsia="en-GB"/>
        </w:rPr>
        <w:t xml:space="preserve">7 </w:t>
      </w:r>
      <w:r w:rsidR="00264E5A" w:rsidRPr="004517A7">
        <w:rPr>
          <w:rFonts w:asciiTheme="majorBidi" w:hAnsiTheme="majorBidi" w:cstheme="majorBidi"/>
          <w:sz w:val="28"/>
          <w:cs/>
          <w:lang w:eastAsia="en-GB"/>
        </w:rPr>
        <w:t xml:space="preserve">และหมายเลข </w:t>
      </w:r>
      <w:r w:rsidR="00264E5A" w:rsidRPr="004517A7">
        <w:rPr>
          <w:rFonts w:asciiTheme="majorBidi" w:hAnsiTheme="majorBidi" w:cstheme="majorBidi"/>
          <w:sz w:val="28"/>
          <w:lang w:eastAsia="en-GB"/>
        </w:rPr>
        <w:t xml:space="preserve">9 </w:t>
      </w:r>
      <w:r w:rsidR="00264E5A" w:rsidRPr="004517A7">
        <w:rPr>
          <w:rFonts w:asciiTheme="majorBidi" w:hAnsiTheme="majorBidi" w:cstheme="majorBidi"/>
          <w:sz w:val="28"/>
          <w:cs/>
          <w:lang w:eastAsia="en-GB"/>
        </w:rPr>
        <w:t xml:space="preserve">ด้วยวิธีประกวดราคาอิเล็กทรอนิกส์ </w:t>
      </w:r>
      <w:r w:rsidR="00264E5A" w:rsidRPr="004517A7">
        <w:rPr>
          <w:rFonts w:asciiTheme="majorBidi" w:hAnsiTheme="majorBidi" w:cstheme="majorBidi"/>
          <w:sz w:val="28"/>
          <w:lang w:eastAsia="en-GB"/>
        </w:rPr>
        <w:t xml:space="preserve">   </w:t>
      </w:r>
      <w:r w:rsidR="00264E5A" w:rsidRPr="004517A7">
        <w:rPr>
          <w:rFonts w:asciiTheme="majorBidi" w:hAnsiTheme="majorBidi" w:cstheme="majorBidi"/>
          <w:sz w:val="28"/>
          <w:cs/>
          <w:lang w:eastAsia="en-GB"/>
        </w:rPr>
        <w:t>(</w:t>
      </w:r>
      <w:r w:rsidR="00264E5A" w:rsidRPr="004517A7">
        <w:rPr>
          <w:rFonts w:asciiTheme="majorBidi" w:hAnsiTheme="majorBidi" w:cstheme="majorBidi"/>
          <w:sz w:val="28"/>
          <w:lang w:eastAsia="en-GB"/>
        </w:rPr>
        <w:t xml:space="preserve">e-bidding) </w:t>
      </w:r>
      <w:r w:rsidR="00264E5A" w:rsidRPr="004517A7">
        <w:rPr>
          <w:rFonts w:asciiTheme="majorBidi" w:hAnsiTheme="majorBidi" w:cstheme="majorBidi"/>
          <w:sz w:val="28"/>
          <w:cs/>
          <w:lang w:eastAsia="en-GB"/>
        </w:rPr>
        <w:t>โดยผู้ร่วมดำเนินงานของกิจการร่วมค้าเอ็มเซ็ท ได้แก่ บริษัท เอ็ม โซลูชั่น จำกัด ซึ่งเป็นบริษัทย่อยของบริษัท และผู้ร่วมดำเนินงานอีกรายคือ บริษัท เซ็ท กรุ๊ป โซลูชั่น จำกั</w:t>
      </w:r>
      <w:r w:rsidR="00264E5A" w:rsidRPr="004517A7">
        <w:rPr>
          <w:rFonts w:asciiTheme="majorBidi" w:hAnsiTheme="majorBidi" w:cstheme="majorBidi" w:hint="cs"/>
          <w:sz w:val="28"/>
          <w:cs/>
          <w:lang w:eastAsia="en-GB"/>
        </w:rPr>
        <w:t>ด</w:t>
      </w:r>
    </w:p>
    <w:p w14:paraId="1AD253EE" w14:textId="77777777" w:rsidR="007D04D3" w:rsidRPr="004517A7" w:rsidRDefault="007D04D3" w:rsidP="007D04D3">
      <w:pPr>
        <w:pStyle w:val="ListParagraph"/>
        <w:spacing w:before="120" w:line="240" w:lineRule="atLeast"/>
        <w:ind w:left="360"/>
        <w:jc w:val="thaiDistribute"/>
        <w:rPr>
          <w:rFonts w:asciiTheme="majorBidi" w:hAnsiTheme="majorBidi" w:cstheme="majorBidi"/>
          <w:spacing w:val="-6"/>
          <w:sz w:val="28"/>
        </w:rPr>
      </w:pPr>
      <w:r w:rsidRPr="004517A7">
        <w:rPr>
          <w:rFonts w:asciiTheme="majorBidi" w:hAnsiTheme="majorBidi" w:cstheme="majorBidi"/>
          <w:sz w:val="28"/>
          <w:cs/>
          <w:lang w:eastAsia="en-GB"/>
        </w:rPr>
        <w:lastRenderedPageBreak/>
        <w:t>ทั้งนี้ผู้ร่วมดำเนินงานของกิจการร่วมค้าเอ็มเซ็ทได้แบ่งส่วนร่วมในความรับผิดชอบที่เกิดขึ้นหรือที่เกี่ยวข้องกับการลงทุน ดังนี้</w:t>
      </w:r>
    </w:p>
    <w:tbl>
      <w:tblPr>
        <w:tblW w:w="0" w:type="auto"/>
        <w:tblInd w:w="1075" w:type="dxa"/>
        <w:tblLook w:val="04A0" w:firstRow="1" w:lastRow="0" w:firstColumn="1" w:lastColumn="0" w:noHBand="0" w:noVBand="1"/>
      </w:tblPr>
      <w:tblGrid>
        <w:gridCol w:w="2610"/>
        <w:gridCol w:w="270"/>
        <w:gridCol w:w="5040"/>
      </w:tblGrid>
      <w:tr w:rsidR="007D04D3" w:rsidRPr="004517A7" w14:paraId="53532593" w14:textId="77777777" w:rsidTr="0072672F">
        <w:tc>
          <w:tcPr>
            <w:tcW w:w="2610" w:type="dxa"/>
            <w:tcBorders>
              <w:bottom w:val="single" w:sz="4" w:space="0" w:color="auto"/>
            </w:tcBorders>
            <w:hideMark/>
          </w:tcPr>
          <w:p w14:paraId="11EA8158" w14:textId="77777777" w:rsidR="007D04D3" w:rsidRPr="004517A7" w:rsidRDefault="007D04D3" w:rsidP="007267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en-GB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  <w:t>ผู้ร่วมดำเนินงานของ</w:t>
            </w:r>
          </w:p>
          <w:p w14:paraId="6C70C311" w14:textId="77777777" w:rsidR="007D04D3" w:rsidRPr="004517A7" w:rsidRDefault="007D04D3" w:rsidP="007267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en-GB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  <w:t>กิจการร่วมค้าเอ็มเซ็ท</w:t>
            </w:r>
          </w:p>
        </w:tc>
        <w:tc>
          <w:tcPr>
            <w:tcW w:w="270" w:type="dxa"/>
          </w:tcPr>
          <w:p w14:paraId="3CF8428F" w14:textId="77777777" w:rsidR="007D04D3" w:rsidRPr="004517A7" w:rsidRDefault="007D04D3" w:rsidP="007267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</w:pPr>
          </w:p>
        </w:tc>
        <w:tc>
          <w:tcPr>
            <w:tcW w:w="5040" w:type="dxa"/>
            <w:tcBorders>
              <w:bottom w:val="single" w:sz="4" w:space="0" w:color="auto"/>
            </w:tcBorders>
            <w:hideMark/>
          </w:tcPr>
          <w:p w14:paraId="1B1E4AA2" w14:textId="77777777" w:rsidR="007D04D3" w:rsidRPr="004517A7" w:rsidRDefault="007D04D3" w:rsidP="007267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en-GB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  <w:t>ส่วนร่วมในความรับผิดชอบที่เกิดขึ้น</w:t>
            </w:r>
          </w:p>
          <w:p w14:paraId="7421E4CB" w14:textId="77777777" w:rsidR="007D04D3" w:rsidRPr="004517A7" w:rsidRDefault="007D04D3" w:rsidP="007267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en-GB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  <w:t>หรือที่เกี่ยวข้องกับการลงทุน</w:t>
            </w:r>
          </w:p>
        </w:tc>
      </w:tr>
      <w:tr w:rsidR="007D04D3" w:rsidRPr="004517A7" w14:paraId="4C0A7767" w14:textId="77777777" w:rsidTr="0072672F">
        <w:tc>
          <w:tcPr>
            <w:tcW w:w="2610" w:type="dxa"/>
            <w:tcBorders>
              <w:top w:val="single" w:sz="4" w:space="0" w:color="auto"/>
            </w:tcBorders>
            <w:hideMark/>
          </w:tcPr>
          <w:p w14:paraId="37D54C8C" w14:textId="77777777" w:rsidR="007D04D3" w:rsidRPr="004517A7" w:rsidRDefault="007D04D3" w:rsidP="0072672F">
            <w:pPr>
              <w:rPr>
                <w:rFonts w:asciiTheme="majorBidi" w:hAnsiTheme="majorBidi" w:cstheme="majorBidi"/>
                <w:sz w:val="28"/>
                <w:lang w:eastAsia="en-GB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  <w:lang w:eastAsia="en-GB"/>
              </w:rPr>
              <w:t>บริษัท เอ็ม โซลูชั่น จำกัด</w:t>
            </w:r>
          </w:p>
        </w:tc>
        <w:tc>
          <w:tcPr>
            <w:tcW w:w="270" w:type="dxa"/>
          </w:tcPr>
          <w:p w14:paraId="0CE67007" w14:textId="77777777" w:rsidR="007D04D3" w:rsidRPr="004517A7" w:rsidRDefault="007D04D3" w:rsidP="0072672F">
            <w:pPr>
              <w:rPr>
                <w:rFonts w:asciiTheme="majorBidi" w:hAnsiTheme="majorBidi" w:cstheme="majorBidi"/>
                <w:sz w:val="28"/>
                <w:cs/>
                <w:lang w:eastAsia="en-GB"/>
              </w:rPr>
            </w:pPr>
          </w:p>
        </w:tc>
        <w:tc>
          <w:tcPr>
            <w:tcW w:w="5040" w:type="dxa"/>
            <w:tcBorders>
              <w:top w:val="single" w:sz="4" w:space="0" w:color="auto"/>
            </w:tcBorders>
            <w:hideMark/>
          </w:tcPr>
          <w:p w14:paraId="7F6475DC" w14:textId="77777777" w:rsidR="007D04D3" w:rsidRPr="004517A7" w:rsidRDefault="007D04D3" w:rsidP="0072672F">
            <w:pPr>
              <w:rPr>
                <w:rFonts w:asciiTheme="majorBidi" w:hAnsiTheme="majorBidi" w:cstheme="majorBidi"/>
                <w:sz w:val="28"/>
                <w:lang w:eastAsia="en-GB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  <w:lang w:eastAsia="en-GB"/>
              </w:rPr>
              <w:t xml:space="preserve">ลงทุนในสัดส่วนร้อยละ </w:t>
            </w:r>
            <w:r w:rsidRPr="004517A7">
              <w:rPr>
                <w:rFonts w:asciiTheme="majorBidi" w:hAnsiTheme="majorBidi" w:cstheme="majorBidi"/>
                <w:sz w:val="28"/>
                <w:lang w:eastAsia="en-GB"/>
              </w:rPr>
              <w:t xml:space="preserve">100 </w:t>
            </w:r>
          </w:p>
        </w:tc>
      </w:tr>
      <w:tr w:rsidR="007D04D3" w:rsidRPr="004517A7" w14:paraId="0729B857" w14:textId="77777777" w:rsidTr="0072672F">
        <w:tc>
          <w:tcPr>
            <w:tcW w:w="2610" w:type="dxa"/>
            <w:hideMark/>
          </w:tcPr>
          <w:p w14:paraId="48937545" w14:textId="77777777" w:rsidR="007D04D3" w:rsidRPr="004517A7" w:rsidRDefault="007D04D3" w:rsidP="0072672F">
            <w:pPr>
              <w:rPr>
                <w:rFonts w:asciiTheme="majorBidi" w:hAnsiTheme="majorBidi" w:cstheme="majorBidi"/>
                <w:sz w:val="28"/>
                <w:cs/>
                <w:lang w:eastAsia="en-GB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  <w:lang w:eastAsia="en-GB"/>
              </w:rPr>
              <w:t>บริษัท เซ็ท กรุ๊ป โซลูชั่น จำกัด</w:t>
            </w:r>
          </w:p>
        </w:tc>
        <w:tc>
          <w:tcPr>
            <w:tcW w:w="270" w:type="dxa"/>
          </w:tcPr>
          <w:p w14:paraId="5C06C383" w14:textId="77777777" w:rsidR="007D04D3" w:rsidRPr="004517A7" w:rsidRDefault="007D04D3" w:rsidP="0072672F">
            <w:pPr>
              <w:rPr>
                <w:rFonts w:asciiTheme="majorBidi" w:hAnsiTheme="majorBidi" w:cstheme="majorBidi"/>
                <w:sz w:val="28"/>
                <w:cs/>
                <w:lang w:eastAsia="en-GB"/>
              </w:rPr>
            </w:pPr>
          </w:p>
        </w:tc>
        <w:tc>
          <w:tcPr>
            <w:tcW w:w="5040" w:type="dxa"/>
            <w:hideMark/>
          </w:tcPr>
          <w:p w14:paraId="0A876491" w14:textId="77777777" w:rsidR="007D04D3" w:rsidRPr="004517A7" w:rsidRDefault="007D04D3" w:rsidP="0072672F">
            <w:pPr>
              <w:rPr>
                <w:rFonts w:asciiTheme="majorBidi" w:hAnsiTheme="majorBidi" w:cstheme="majorBidi"/>
                <w:sz w:val="28"/>
                <w:lang w:eastAsia="en-GB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  <w:lang w:eastAsia="en-GB"/>
              </w:rPr>
              <w:t xml:space="preserve">มีหน้าที่รับผิดชอบงานติดตั้งเชื่อมต่อระบบ </w:t>
            </w:r>
            <w:r w:rsidRPr="004517A7">
              <w:rPr>
                <w:rFonts w:asciiTheme="majorBidi" w:hAnsiTheme="majorBidi" w:cstheme="majorBidi"/>
                <w:sz w:val="28"/>
                <w:lang w:eastAsia="en-GB"/>
              </w:rPr>
              <w:t xml:space="preserve">ATMS </w:t>
            </w:r>
            <w:r w:rsidRPr="004517A7">
              <w:rPr>
                <w:rFonts w:asciiTheme="majorBidi" w:hAnsiTheme="majorBidi" w:cstheme="majorBidi"/>
                <w:sz w:val="28"/>
                <w:cs/>
                <w:lang w:eastAsia="en-GB"/>
              </w:rPr>
              <w:t xml:space="preserve">กับระบบวิทยุ </w:t>
            </w:r>
          </w:p>
        </w:tc>
      </w:tr>
    </w:tbl>
    <w:p w14:paraId="14E6C768" w14:textId="77777777" w:rsidR="00C82517" w:rsidRPr="004517A7" w:rsidRDefault="00C82517" w:rsidP="00264E5A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8"/>
          <w:szCs w:val="8"/>
          <w:lang w:eastAsia="en-GB"/>
        </w:rPr>
      </w:pPr>
    </w:p>
    <w:p w14:paraId="6B62DAE1" w14:textId="39ABF51A" w:rsidR="00264E5A" w:rsidRPr="004517A7" w:rsidRDefault="00264E5A" w:rsidP="00264E5A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  <w:lang w:eastAsia="en-GB"/>
        </w:rPr>
      </w:pPr>
      <w:r w:rsidRPr="004517A7">
        <w:rPr>
          <w:rFonts w:asciiTheme="majorBidi" w:hAnsiTheme="majorBidi" w:cstheme="majorBidi"/>
          <w:sz w:val="28"/>
          <w:cs/>
          <w:lang w:eastAsia="en-GB"/>
        </w:rPr>
        <w:t xml:space="preserve">ผู้ร่วมดำเนินงานตกลงให้ </w:t>
      </w:r>
      <w:r w:rsidRPr="004517A7">
        <w:rPr>
          <w:rFonts w:asciiTheme="majorBidi" w:hAnsiTheme="majorBidi" w:cstheme="majorBidi"/>
          <w:spacing w:val="-4"/>
          <w:sz w:val="28"/>
          <w:cs/>
          <w:lang w:eastAsia="en-GB"/>
        </w:rPr>
        <w:t>บริษัท เอ็ม โซลูชั่น จำกัด เป็นผู้รับผิดชอบในด้านการทำบัญชีและการเงินของกิจการร่วมค้าเอ็มเซ็ท</w:t>
      </w:r>
      <w:r w:rsidRPr="004517A7">
        <w:rPr>
          <w:rFonts w:asciiTheme="majorBidi" w:hAnsiTheme="majorBidi" w:cstheme="majorBidi"/>
          <w:sz w:val="28"/>
          <w:cs/>
          <w:lang w:eastAsia="en-GB"/>
        </w:rPr>
        <w:t xml:space="preserve"> และเป็นผู้เข้ายื่นข้อเสนอกับหน่วยงานของรัฐ และรับผิดชอบในการออกหนังสือค้ำประกันซอง หนังสือค้ำประกันสัญญา และหนังสือค้ำประกันการเบิกเงินล่วงหน้าโดยใช้วงเงิน และ/หรือ หลักทรัพย์ ของ บริษัท เอ็ม โซลูชั่น จำกัด </w:t>
      </w:r>
    </w:p>
    <w:p w14:paraId="4A73D004" w14:textId="77777777" w:rsidR="00264E5A" w:rsidRPr="004517A7" w:rsidRDefault="00264E5A" w:rsidP="00264E5A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  <w:lang w:eastAsia="en-GB"/>
        </w:rPr>
      </w:pPr>
      <w:r w:rsidRPr="004517A7">
        <w:rPr>
          <w:rFonts w:asciiTheme="majorBidi" w:hAnsiTheme="majorBidi" w:cstheme="majorBidi"/>
          <w:sz w:val="28"/>
          <w:cs/>
          <w:lang w:eastAsia="en-GB"/>
        </w:rPr>
        <w:t>กรณีที่เกิดความเสียหายกับกิจการร่วมค้าเอ็มเซ็ท ทาง บริษัท เอ็ม โซลูชั่น จำกัด ตกลงรับผิดชอบความเสียหายทั้งหมดแต่เพียงผู้เดียว เว้นแต่ในกรณีที่เป็นความเสียหายที่เกิดขึ้นจากงานในส่วนที่ บริษัท เซ็ท กรุ๊ป โซลูชั่น จำกัด มีหน้าที่รับผิดชอบ</w:t>
      </w:r>
    </w:p>
    <w:p w14:paraId="5800010B" w14:textId="77777777" w:rsidR="00264E5A" w:rsidRPr="004517A7" w:rsidRDefault="00264E5A" w:rsidP="00264E5A">
      <w:pPr>
        <w:pStyle w:val="ListParagraph"/>
        <w:ind w:left="360"/>
        <w:jc w:val="thaiDistribute"/>
        <w:rPr>
          <w:rFonts w:asciiTheme="majorBidi" w:hAnsiTheme="majorBidi"/>
          <w:sz w:val="18"/>
          <w:szCs w:val="18"/>
          <w:lang w:eastAsia="en-GB"/>
        </w:rPr>
      </w:pPr>
    </w:p>
    <w:p w14:paraId="629B4C46" w14:textId="119E6547" w:rsidR="007D04D3" w:rsidRPr="004517A7" w:rsidRDefault="00264E5A" w:rsidP="00264E5A">
      <w:pPr>
        <w:pStyle w:val="ListParagraph"/>
        <w:ind w:left="360"/>
        <w:jc w:val="thaiDistribute"/>
        <w:rPr>
          <w:rFonts w:asciiTheme="majorBidi" w:hAnsiTheme="majorBidi" w:cstheme="majorBidi"/>
          <w:sz w:val="28"/>
          <w:lang w:eastAsia="en-GB"/>
        </w:rPr>
      </w:pPr>
      <w:r w:rsidRPr="004517A7">
        <w:rPr>
          <w:rFonts w:asciiTheme="majorBidi" w:hAnsiTheme="majorBidi" w:hint="cs"/>
          <w:sz w:val="28"/>
          <w:cs/>
          <w:lang w:eastAsia="en-GB"/>
        </w:rPr>
        <w:t>เมื่อวันที่</w:t>
      </w:r>
      <w:r w:rsidRPr="004517A7">
        <w:rPr>
          <w:rFonts w:asciiTheme="majorBidi" w:hAnsiTheme="majorBidi"/>
          <w:sz w:val="28"/>
          <w:cs/>
          <w:lang w:eastAsia="en-GB"/>
        </w:rPr>
        <w:t xml:space="preserve"> </w:t>
      </w:r>
      <w:r w:rsidRPr="004517A7">
        <w:rPr>
          <w:rFonts w:asciiTheme="majorBidi" w:hAnsiTheme="majorBidi" w:cstheme="majorBidi"/>
          <w:sz w:val="28"/>
          <w:lang w:eastAsia="en-GB"/>
        </w:rPr>
        <w:t>29</w:t>
      </w:r>
      <w:r w:rsidRPr="004517A7">
        <w:rPr>
          <w:rFonts w:asciiTheme="majorBidi" w:hAnsiTheme="majorBidi"/>
          <w:sz w:val="28"/>
          <w:cs/>
          <w:lang w:eastAsia="en-GB"/>
        </w:rPr>
        <w:t xml:space="preserve"> </w:t>
      </w:r>
      <w:r w:rsidRPr="004517A7">
        <w:rPr>
          <w:rFonts w:asciiTheme="majorBidi" w:hAnsiTheme="majorBidi" w:hint="cs"/>
          <w:sz w:val="28"/>
          <w:cs/>
          <w:lang w:eastAsia="en-GB"/>
        </w:rPr>
        <w:t>มิถุนายน</w:t>
      </w:r>
      <w:r w:rsidRPr="004517A7">
        <w:rPr>
          <w:rFonts w:asciiTheme="majorBidi" w:hAnsiTheme="majorBidi"/>
          <w:sz w:val="28"/>
          <w:cs/>
          <w:lang w:eastAsia="en-GB"/>
        </w:rPr>
        <w:t xml:space="preserve"> </w:t>
      </w:r>
      <w:r w:rsidRPr="004517A7">
        <w:rPr>
          <w:rFonts w:asciiTheme="majorBidi" w:hAnsiTheme="majorBidi" w:cstheme="majorBidi"/>
          <w:sz w:val="28"/>
          <w:lang w:eastAsia="en-GB"/>
        </w:rPr>
        <w:t>2564</w:t>
      </w:r>
      <w:r w:rsidRPr="004517A7">
        <w:rPr>
          <w:rFonts w:asciiTheme="majorBidi" w:hAnsiTheme="majorBidi"/>
          <w:sz w:val="28"/>
          <w:cs/>
          <w:lang w:eastAsia="en-GB"/>
        </w:rPr>
        <w:t xml:space="preserve"> </w:t>
      </w:r>
      <w:r w:rsidRPr="004517A7">
        <w:rPr>
          <w:rFonts w:asciiTheme="majorBidi" w:hAnsiTheme="majorBidi" w:hint="cs"/>
          <w:sz w:val="28"/>
          <w:cs/>
          <w:lang w:eastAsia="en-GB"/>
        </w:rPr>
        <w:t>ที่ประชุมคณะกรรมการบริษัท</w:t>
      </w:r>
      <w:r w:rsidRPr="004517A7">
        <w:rPr>
          <w:rFonts w:asciiTheme="majorBidi" w:hAnsiTheme="majorBidi"/>
          <w:sz w:val="28"/>
          <w:cs/>
          <w:lang w:eastAsia="en-GB"/>
        </w:rPr>
        <w:t xml:space="preserve"> </w:t>
      </w:r>
      <w:r w:rsidRPr="004517A7">
        <w:rPr>
          <w:rFonts w:asciiTheme="majorBidi" w:hAnsiTheme="majorBidi" w:hint="cs"/>
          <w:sz w:val="28"/>
          <w:cs/>
          <w:lang w:eastAsia="en-GB"/>
        </w:rPr>
        <w:t>ครั้งที่</w:t>
      </w:r>
      <w:r w:rsidRPr="004517A7">
        <w:rPr>
          <w:rFonts w:asciiTheme="majorBidi" w:hAnsiTheme="majorBidi"/>
          <w:sz w:val="28"/>
          <w:cs/>
          <w:lang w:eastAsia="en-GB"/>
        </w:rPr>
        <w:t xml:space="preserve"> </w:t>
      </w:r>
      <w:r w:rsidRPr="004517A7">
        <w:rPr>
          <w:rFonts w:asciiTheme="majorBidi" w:hAnsiTheme="majorBidi" w:cstheme="majorBidi"/>
          <w:sz w:val="28"/>
          <w:lang w:eastAsia="en-GB"/>
        </w:rPr>
        <w:t>8/2564</w:t>
      </w:r>
      <w:r w:rsidRPr="004517A7">
        <w:rPr>
          <w:rFonts w:asciiTheme="majorBidi" w:hAnsiTheme="majorBidi"/>
          <w:sz w:val="28"/>
          <w:cs/>
          <w:lang w:eastAsia="en-GB"/>
        </w:rPr>
        <w:t xml:space="preserve"> </w:t>
      </w:r>
      <w:r w:rsidRPr="004517A7">
        <w:rPr>
          <w:rFonts w:asciiTheme="majorBidi" w:hAnsiTheme="majorBidi" w:hint="cs"/>
          <w:sz w:val="28"/>
          <w:cs/>
          <w:lang w:eastAsia="en-GB"/>
        </w:rPr>
        <w:t>ของบริษัท</w:t>
      </w:r>
      <w:r w:rsidRPr="004517A7">
        <w:rPr>
          <w:rFonts w:asciiTheme="majorBidi" w:hAnsiTheme="majorBidi"/>
          <w:sz w:val="28"/>
          <w:cs/>
          <w:lang w:eastAsia="en-GB"/>
        </w:rPr>
        <w:t xml:space="preserve"> </w:t>
      </w:r>
      <w:r w:rsidRPr="004517A7">
        <w:rPr>
          <w:rFonts w:asciiTheme="majorBidi" w:hAnsiTheme="majorBidi" w:hint="cs"/>
          <w:sz w:val="28"/>
          <w:cs/>
          <w:lang w:eastAsia="en-GB"/>
        </w:rPr>
        <w:t>เซเว่น</w:t>
      </w:r>
      <w:r w:rsidRPr="004517A7">
        <w:rPr>
          <w:rFonts w:asciiTheme="majorBidi" w:hAnsiTheme="majorBidi"/>
          <w:sz w:val="28"/>
          <w:cs/>
          <w:lang w:eastAsia="en-GB"/>
        </w:rPr>
        <w:t xml:space="preserve"> </w:t>
      </w:r>
      <w:r w:rsidRPr="004517A7">
        <w:rPr>
          <w:rFonts w:asciiTheme="majorBidi" w:hAnsiTheme="majorBidi" w:hint="cs"/>
          <w:sz w:val="28"/>
          <w:cs/>
          <w:lang w:eastAsia="en-GB"/>
        </w:rPr>
        <w:t>ยูทิลิตี้ส์</w:t>
      </w:r>
      <w:r w:rsidRPr="004517A7">
        <w:rPr>
          <w:rFonts w:asciiTheme="majorBidi" w:hAnsiTheme="majorBidi"/>
          <w:sz w:val="28"/>
          <w:cs/>
          <w:lang w:eastAsia="en-GB"/>
        </w:rPr>
        <w:t xml:space="preserve"> </w:t>
      </w:r>
      <w:r w:rsidRPr="004517A7">
        <w:rPr>
          <w:rFonts w:asciiTheme="majorBidi" w:hAnsiTheme="majorBidi" w:hint="cs"/>
          <w:sz w:val="28"/>
          <w:cs/>
          <w:lang w:eastAsia="en-GB"/>
        </w:rPr>
        <w:t>แอนด์</w:t>
      </w:r>
      <w:r w:rsidRPr="004517A7">
        <w:rPr>
          <w:rFonts w:asciiTheme="majorBidi" w:hAnsiTheme="majorBidi"/>
          <w:sz w:val="28"/>
          <w:cs/>
          <w:lang w:eastAsia="en-GB"/>
        </w:rPr>
        <w:t xml:space="preserve"> </w:t>
      </w:r>
      <w:r w:rsidRPr="004517A7">
        <w:rPr>
          <w:rFonts w:asciiTheme="majorBidi" w:hAnsiTheme="majorBidi" w:hint="cs"/>
          <w:sz w:val="28"/>
          <w:cs/>
          <w:lang w:eastAsia="en-GB"/>
        </w:rPr>
        <w:t>พาวเวอร์</w:t>
      </w:r>
      <w:r w:rsidRPr="004517A7">
        <w:rPr>
          <w:rFonts w:asciiTheme="majorBidi" w:hAnsiTheme="majorBidi"/>
          <w:sz w:val="28"/>
          <w:cs/>
          <w:lang w:eastAsia="en-GB"/>
        </w:rPr>
        <w:t xml:space="preserve"> </w:t>
      </w:r>
      <w:r w:rsidRPr="004517A7">
        <w:rPr>
          <w:rFonts w:asciiTheme="majorBidi" w:hAnsiTheme="majorBidi" w:hint="cs"/>
          <w:sz w:val="28"/>
          <w:cs/>
          <w:lang w:eastAsia="en-GB"/>
        </w:rPr>
        <w:t>จำกัด</w:t>
      </w:r>
      <w:r w:rsidRPr="004517A7">
        <w:rPr>
          <w:rFonts w:asciiTheme="majorBidi" w:hAnsiTheme="majorBidi"/>
          <w:sz w:val="28"/>
          <w:cs/>
          <w:lang w:eastAsia="en-GB"/>
        </w:rPr>
        <w:t xml:space="preserve"> (</w:t>
      </w:r>
      <w:r w:rsidRPr="004517A7">
        <w:rPr>
          <w:rFonts w:asciiTheme="majorBidi" w:hAnsiTheme="majorBidi" w:hint="cs"/>
          <w:sz w:val="28"/>
          <w:cs/>
          <w:lang w:eastAsia="en-GB"/>
        </w:rPr>
        <w:t>มหาชน</w:t>
      </w:r>
      <w:r w:rsidRPr="004517A7">
        <w:rPr>
          <w:rFonts w:asciiTheme="majorBidi" w:hAnsiTheme="majorBidi"/>
          <w:sz w:val="28"/>
          <w:cs/>
          <w:lang w:eastAsia="en-GB"/>
        </w:rPr>
        <w:t xml:space="preserve">) </w:t>
      </w:r>
      <w:r w:rsidRPr="004517A7">
        <w:rPr>
          <w:rFonts w:asciiTheme="majorBidi" w:hAnsiTheme="majorBidi" w:hint="cs"/>
          <w:sz w:val="28"/>
          <w:cs/>
          <w:lang w:eastAsia="en-GB"/>
        </w:rPr>
        <w:t>ได้มีมติอนุมัติให้จำหน่ายเงินลงทุนทั้งหมดใน</w:t>
      </w:r>
      <w:r w:rsidRPr="004517A7">
        <w:rPr>
          <w:rFonts w:asciiTheme="majorBidi" w:hAnsiTheme="majorBidi"/>
          <w:sz w:val="28"/>
          <w:cs/>
          <w:lang w:eastAsia="en-GB"/>
        </w:rPr>
        <w:t xml:space="preserve"> </w:t>
      </w:r>
      <w:r w:rsidRPr="004517A7">
        <w:rPr>
          <w:rFonts w:asciiTheme="majorBidi" w:hAnsiTheme="majorBidi" w:hint="cs"/>
          <w:sz w:val="28"/>
          <w:cs/>
          <w:lang w:eastAsia="en-GB"/>
        </w:rPr>
        <w:t>บริษัท</w:t>
      </w:r>
      <w:r w:rsidRPr="004517A7">
        <w:rPr>
          <w:rFonts w:asciiTheme="majorBidi" w:hAnsiTheme="majorBidi"/>
          <w:sz w:val="28"/>
          <w:cs/>
          <w:lang w:eastAsia="en-GB"/>
        </w:rPr>
        <w:t xml:space="preserve"> </w:t>
      </w:r>
      <w:r w:rsidRPr="004517A7">
        <w:rPr>
          <w:rFonts w:asciiTheme="majorBidi" w:hAnsiTheme="majorBidi" w:hint="cs"/>
          <w:sz w:val="28"/>
          <w:cs/>
          <w:lang w:eastAsia="en-GB"/>
        </w:rPr>
        <w:t>เอ็ม</w:t>
      </w:r>
      <w:r w:rsidRPr="004517A7">
        <w:rPr>
          <w:rFonts w:asciiTheme="majorBidi" w:hAnsiTheme="majorBidi"/>
          <w:sz w:val="28"/>
          <w:cs/>
          <w:lang w:eastAsia="en-GB"/>
        </w:rPr>
        <w:t xml:space="preserve"> </w:t>
      </w:r>
      <w:r w:rsidRPr="004517A7">
        <w:rPr>
          <w:rFonts w:asciiTheme="majorBidi" w:hAnsiTheme="majorBidi" w:hint="cs"/>
          <w:sz w:val="28"/>
          <w:cs/>
          <w:lang w:eastAsia="en-GB"/>
        </w:rPr>
        <w:t>โซลูชั่น</w:t>
      </w:r>
      <w:r w:rsidRPr="004517A7">
        <w:rPr>
          <w:rFonts w:asciiTheme="majorBidi" w:hAnsiTheme="majorBidi"/>
          <w:sz w:val="28"/>
          <w:cs/>
          <w:lang w:eastAsia="en-GB"/>
        </w:rPr>
        <w:t xml:space="preserve"> </w:t>
      </w:r>
      <w:r w:rsidRPr="004517A7">
        <w:rPr>
          <w:rFonts w:asciiTheme="majorBidi" w:hAnsiTheme="majorBidi" w:hint="cs"/>
          <w:sz w:val="28"/>
          <w:cs/>
          <w:lang w:eastAsia="en-GB"/>
        </w:rPr>
        <w:t>จำกัด ให้แก่บุคคลภายนอกซึ่งไม่มีความสัมพันธ์และ</w:t>
      </w:r>
      <w:r w:rsidRPr="004517A7">
        <w:rPr>
          <w:rFonts w:asciiTheme="majorBidi" w:hAnsiTheme="majorBidi"/>
          <w:sz w:val="28"/>
          <w:cs/>
          <w:lang w:eastAsia="en-GB"/>
        </w:rPr>
        <w:t>/</w:t>
      </w:r>
      <w:r w:rsidRPr="004517A7">
        <w:rPr>
          <w:rFonts w:asciiTheme="majorBidi" w:hAnsiTheme="majorBidi" w:hint="cs"/>
          <w:sz w:val="28"/>
          <w:cs/>
          <w:lang w:eastAsia="en-GB"/>
        </w:rPr>
        <w:t>หรือความเกี่ยวโยงใด</w:t>
      </w:r>
      <w:r w:rsidRPr="004517A7">
        <w:rPr>
          <w:rFonts w:asciiTheme="majorBidi" w:hAnsiTheme="majorBidi"/>
          <w:sz w:val="28"/>
          <w:cs/>
          <w:lang w:eastAsia="en-GB"/>
        </w:rPr>
        <w:t xml:space="preserve"> </w:t>
      </w:r>
      <w:r w:rsidRPr="004517A7">
        <w:rPr>
          <w:rFonts w:asciiTheme="majorBidi" w:hAnsiTheme="majorBidi" w:hint="cs"/>
          <w:sz w:val="28"/>
          <w:cs/>
          <w:lang w:eastAsia="en-GB"/>
        </w:rPr>
        <w:t>ๆ</w:t>
      </w:r>
      <w:r w:rsidRPr="004517A7">
        <w:rPr>
          <w:rFonts w:asciiTheme="majorBidi" w:hAnsiTheme="majorBidi"/>
          <w:sz w:val="28"/>
          <w:cs/>
          <w:lang w:eastAsia="en-GB"/>
        </w:rPr>
        <w:t xml:space="preserve"> </w:t>
      </w:r>
      <w:r w:rsidRPr="004517A7">
        <w:rPr>
          <w:rFonts w:asciiTheme="majorBidi" w:hAnsiTheme="majorBidi" w:hint="cs"/>
          <w:sz w:val="28"/>
          <w:cs/>
          <w:lang w:eastAsia="en-GB"/>
        </w:rPr>
        <w:t>กับผู้บริหาร</w:t>
      </w:r>
      <w:r w:rsidRPr="004517A7">
        <w:rPr>
          <w:rFonts w:asciiTheme="majorBidi" w:hAnsiTheme="majorBidi"/>
          <w:sz w:val="28"/>
          <w:cs/>
          <w:lang w:eastAsia="en-GB"/>
        </w:rPr>
        <w:t xml:space="preserve"> </w:t>
      </w:r>
      <w:r w:rsidRPr="004517A7">
        <w:rPr>
          <w:rFonts w:asciiTheme="majorBidi" w:hAnsiTheme="majorBidi" w:hint="cs"/>
          <w:sz w:val="28"/>
          <w:cs/>
          <w:lang w:eastAsia="en-GB"/>
        </w:rPr>
        <w:t>กรรมการ</w:t>
      </w:r>
      <w:r w:rsidRPr="004517A7">
        <w:rPr>
          <w:rFonts w:asciiTheme="majorBidi" w:hAnsiTheme="majorBidi"/>
          <w:sz w:val="28"/>
          <w:cs/>
          <w:lang w:eastAsia="en-GB"/>
        </w:rPr>
        <w:t xml:space="preserve"> </w:t>
      </w:r>
      <w:r w:rsidRPr="004517A7">
        <w:rPr>
          <w:rFonts w:asciiTheme="majorBidi" w:hAnsiTheme="majorBidi" w:hint="cs"/>
          <w:sz w:val="28"/>
          <w:cs/>
          <w:lang w:eastAsia="en-GB"/>
        </w:rPr>
        <w:t>ผู้ถือหุ้นรายใหญ่</w:t>
      </w:r>
      <w:r w:rsidRPr="004517A7">
        <w:rPr>
          <w:rFonts w:asciiTheme="majorBidi" w:hAnsiTheme="majorBidi"/>
          <w:sz w:val="28"/>
          <w:cs/>
          <w:lang w:eastAsia="en-GB"/>
        </w:rPr>
        <w:t xml:space="preserve"> </w:t>
      </w:r>
      <w:r w:rsidRPr="004517A7">
        <w:rPr>
          <w:rFonts w:asciiTheme="majorBidi" w:hAnsiTheme="majorBidi" w:hint="cs"/>
          <w:sz w:val="28"/>
          <w:cs/>
          <w:lang w:eastAsia="en-GB"/>
        </w:rPr>
        <w:t>และผู้มีอำนาจควบคุมของ</w:t>
      </w:r>
      <w:r w:rsidR="004065DD" w:rsidRPr="004517A7">
        <w:rPr>
          <w:rFonts w:ascii="Angsana New" w:hAnsi="Angsana New" w:hint="cs"/>
          <w:sz w:val="28"/>
          <w:cs/>
        </w:rPr>
        <w:t>กลุ่มบริษัท</w:t>
      </w:r>
      <w:r w:rsidRPr="004517A7">
        <w:rPr>
          <w:rFonts w:asciiTheme="majorBidi" w:hAnsiTheme="majorBidi"/>
          <w:sz w:val="28"/>
          <w:cs/>
          <w:lang w:eastAsia="en-GB"/>
        </w:rPr>
        <w:t xml:space="preserve"> </w:t>
      </w:r>
      <w:r w:rsidRPr="004517A7">
        <w:rPr>
          <w:rFonts w:asciiTheme="majorBidi" w:hAnsiTheme="majorBidi" w:hint="cs"/>
          <w:sz w:val="28"/>
          <w:cs/>
          <w:lang w:eastAsia="en-GB"/>
        </w:rPr>
        <w:t>โดยได้มีการจำหน่ายออกไปในวันที่</w:t>
      </w:r>
      <w:r w:rsidRPr="004517A7">
        <w:rPr>
          <w:rFonts w:asciiTheme="majorBidi" w:hAnsiTheme="majorBidi"/>
          <w:sz w:val="28"/>
          <w:cs/>
          <w:lang w:eastAsia="en-GB"/>
        </w:rPr>
        <w:t xml:space="preserve"> </w:t>
      </w:r>
      <w:r w:rsidRPr="004517A7">
        <w:rPr>
          <w:rFonts w:asciiTheme="majorBidi" w:hAnsiTheme="majorBidi" w:cstheme="majorBidi"/>
          <w:sz w:val="28"/>
          <w:lang w:eastAsia="en-GB"/>
        </w:rPr>
        <w:t>30</w:t>
      </w:r>
      <w:r w:rsidRPr="004517A7">
        <w:rPr>
          <w:rFonts w:asciiTheme="majorBidi" w:hAnsiTheme="majorBidi"/>
          <w:sz w:val="28"/>
          <w:cs/>
          <w:lang w:eastAsia="en-GB"/>
        </w:rPr>
        <w:t xml:space="preserve"> </w:t>
      </w:r>
      <w:r w:rsidRPr="004517A7">
        <w:rPr>
          <w:rFonts w:asciiTheme="majorBidi" w:hAnsiTheme="majorBidi" w:hint="cs"/>
          <w:sz w:val="28"/>
          <w:cs/>
          <w:lang w:eastAsia="en-GB"/>
        </w:rPr>
        <w:t>มิถุนายน</w:t>
      </w:r>
      <w:r w:rsidRPr="004517A7">
        <w:rPr>
          <w:rFonts w:asciiTheme="majorBidi" w:hAnsiTheme="majorBidi"/>
          <w:sz w:val="28"/>
          <w:cs/>
          <w:lang w:eastAsia="en-GB"/>
        </w:rPr>
        <w:t xml:space="preserve"> </w:t>
      </w:r>
      <w:r w:rsidRPr="004517A7">
        <w:rPr>
          <w:rFonts w:asciiTheme="majorBidi" w:hAnsiTheme="majorBidi" w:cstheme="majorBidi"/>
          <w:sz w:val="28"/>
          <w:lang w:eastAsia="en-GB"/>
        </w:rPr>
        <w:t>2564</w:t>
      </w:r>
      <w:r w:rsidR="007D04D3" w:rsidRPr="004517A7">
        <w:rPr>
          <w:rFonts w:asciiTheme="majorBidi" w:hAnsiTheme="majorBidi" w:cstheme="majorBidi"/>
          <w:sz w:val="28"/>
          <w:lang w:eastAsia="en-GB"/>
        </w:rPr>
        <w:t xml:space="preserve"> </w:t>
      </w:r>
    </w:p>
    <w:p w14:paraId="7AC9FA3C" w14:textId="77777777" w:rsidR="007D04D3" w:rsidRPr="004517A7" w:rsidRDefault="007D04D3" w:rsidP="007D04D3">
      <w:pPr>
        <w:pStyle w:val="ListParagraph"/>
        <w:ind w:left="360"/>
        <w:jc w:val="thaiDistribute"/>
        <w:rPr>
          <w:rFonts w:asciiTheme="majorBidi" w:hAnsiTheme="majorBidi" w:cstheme="majorBidi"/>
          <w:sz w:val="18"/>
          <w:szCs w:val="18"/>
          <w:lang w:eastAsia="en-GB"/>
        </w:rPr>
      </w:pPr>
    </w:p>
    <w:p w14:paraId="3191C3B6" w14:textId="423EB369" w:rsidR="007D04D3" w:rsidRPr="004517A7" w:rsidRDefault="007D04D3" w:rsidP="007D04D3">
      <w:pPr>
        <w:pStyle w:val="ListParagraph"/>
        <w:ind w:left="360"/>
        <w:jc w:val="thaiDistribute"/>
        <w:rPr>
          <w:rFonts w:asciiTheme="majorBidi" w:hAnsiTheme="majorBidi" w:cstheme="majorBidi"/>
          <w:sz w:val="28"/>
          <w:lang w:eastAsia="en-GB"/>
        </w:rPr>
      </w:pPr>
      <w:r w:rsidRPr="004517A7">
        <w:rPr>
          <w:rFonts w:asciiTheme="majorBidi" w:hAnsiTheme="majorBidi" w:hint="cs"/>
          <w:sz w:val="28"/>
          <w:cs/>
          <w:lang w:eastAsia="en-GB"/>
        </w:rPr>
        <w:t>ดังนั้นกิจการร่วมค้าเอ็มเซ็ท</w:t>
      </w:r>
      <w:r w:rsidRPr="004517A7">
        <w:rPr>
          <w:rFonts w:asciiTheme="majorBidi" w:hAnsiTheme="majorBidi"/>
          <w:sz w:val="28"/>
          <w:cs/>
          <w:lang w:eastAsia="en-GB"/>
        </w:rPr>
        <w:t xml:space="preserve"> (</w:t>
      </w:r>
      <w:r w:rsidRPr="004517A7">
        <w:rPr>
          <w:rFonts w:asciiTheme="majorBidi" w:hAnsiTheme="majorBidi" w:hint="eastAsia"/>
          <w:sz w:val="28"/>
          <w:cs/>
          <w:lang w:eastAsia="en-GB"/>
        </w:rPr>
        <w:t>“</w:t>
      </w:r>
      <w:r w:rsidRPr="004517A7">
        <w:rPr>
          <w:rFonts w:asciiTheme="majorBidi" w:hAnsiTheme="majorBidi" w:cstheme="majorBidi"/>
          <w:sz w:val="28"/>
          <w:lang w:eastAsia="en-GB"/>
        </w:rPr>
        <w:t xml:space="preserve">MSET Joint Venture”) </w:t>
      </w:r>
      <w:r w:rsidRPr="004517A7">
        <w:rPr>
          <w:rFonts w:asciiTheme="majorBidi" w:hAnsiTheme="majorBidi" w:hint="cs"/>
          <w:sz w:val="28"/>
          <w:cs/>
          <w:lang w:eastAsia="en-GB"/>
        </w:rPr>
        <w:t>ภายใต้การดำเนินงานร่วมกัน</w:t>
      </w:r>
      <w:r w:rsidRPr="004517A7">
        <w:rPr>
          <w:rFonts w:asciiTheme="majorBidi" w:hAnsiTheme="majorBidi"/>
          <w:sz w:val="28"/>
          <w:cs/>
          <w:lang w:eastAsia="en-GB"/>
        </w:rPr>
        <w:t xml:space="preserve"> (</w:t>
      </w:r>
      <w:r w:rsidRPr="004517A7">
        <w:rPr>
          <w:rFonts w:asciiTheme="majorBidi" w:hAnsiTheme="majorBidi" w:cstheme="majorBidi"/>
          <w:sz w:val="28"/>
          <w:lang w:eastAsia="en-GB"/>
        </w:rPr>
        <w:t xml:space="preserve">Joint Operation) </w:t>
      </w:r>
      <w:r w:rsidRPr="004517A7">
        <w:rPr>
          <w:rFonts w:asciiTheme="majorBidi" w:hAnsiTheme="majorBidi" w:hint="cs"/>
          <w:sz w:val="28"/>
          <w:cs/>
          <w:lang w:eastAsia="en-GB"/>
        </w:rPr>
        <w:t>กับบริษัท</w:t>
      </w:r>
      <w:r w:rsidRPr="004517A7">
        <w:rPr>
          <w:rFonts w:asciiTheme="majorBidi" w:hAnsiTheme="majorBidi"/>
          <w:sz w:val="28"/>
          <w:cs/>
          <w:lang w:eastAsia="en-GB"/>
        </w:rPr>
        <w:t xml:space="preserve"> </w:t>
      </w:r>
      <w:r w:rsidRPr="004517A7">
        <w:rPr>
          <w:rFonts w:asciiTheme="majorBidi" w:hAnsiTheme="majorBidi" w:hint="cs"/>
          <w:sz w:val="28"/>
          <w:cs/>
          <w:lang w:eastAsia="en-GB"/>
        </w:rPr>
        <w:t>เอ็ม</w:t>
      </w:r>
      <w:r w:rsidRPr="004517A7">
        <w:rPr>
          <w:rFonts w:asciiTheme="majorBidi" w:hAnsiTheme="majorBidi"/>
          <w:sz w:val="28"/>
          <w:cs/>
          <w:lang w:eastAsia="en-GB"/>
        </w:rPr>
        <w:t xml:space="preserve"> </w:t>
      </w:r>
      <w:r w:rsidRPr="004517A7">
        <w:rPr>
          <w:rFonts w:asciiTheme="majorBidi" w:hAnsiTheme="majorBidi" w:hint="cs"/>
          <w:sz w:val="28"/>
          <w:cs/>
          <w:lang w:eastAsia="en-GB"/>
        </w:rPr>
        <w:t>โซลูชั่น</w:t>
      </w:r>
      <w:r w:rsidRPr="004517A7">
        <w:rPr>
          <w:rFonts w:asciiTheme="majorBidi" w:hAnsiTheme="majorBidi"/>
          <w:sz w:val="28"/>
          <w:cs/>
          <w:lang w:eastAsia="en-GB"/>
        </w:rPr>
        <w:t xml:space="preserve"> </w:t>
      </w:r>
      <w:r w:rsidRPr="004517A7">
        <w:rPr>
          <w:rFonts w:asciiTheme="majorBidi" w:hAnsiTheme="majorBidi" w:hint="cs"/>
          <w:sz w:val="28"/>
          <w:cs/>
          <w:lang w:eastAsia="en-GB"/>
        </w:rPr>
        <w:t>จำกัด</w:t>
      </w:r>
      <w:r w:rsidRPr="004517A7">
        <w:rPr>
          <w:rFonts w:asciiTheme="majorBidi" w:hAnsiTheme="majorBidi"/>
          <w:sz w:val="28"/>
          <w:cs/>
          <w:lang w:eastAsia="en-GB"/>
        </w:rPr>
        <w:t xml:space="preserve"> </w:t>
      </w:r>
      <w:r w:rsidRPr="004517A7">
        <w:rPr>
          <w:rFonts w:asciiTheme="majorBidi" w:hAnsiTheme="majorBidi" w:hint="cs"/>
          <w:sz w:val="28"/>
          <w:cs/>
          <w:lang w:eastAsia="en-GB"/>
        </w:rPr>
        <w:t>ซึ่งเป็นบริษัทย่อยของบริษัท</w:t>
      </w:r>
      <w:r w:rsidRPr="004517A7">
        <w:rPr>
          <w:rFonts w:asciiTheme="majorBidi" w:hAnsiTheme="majorBidi"/>
          <w:sz w:val="28"/>
          <w:cs/>
          <w:lang w:eastAsia="en-GB"/>
        </w:rPr>
        <w:t xml:space="preserve"> </w:t>
      </w:r>
      <w:r w:rsidRPr="004517A7">
        <w:rPr>
          <w:rFonts w:asciiTheme="majorBidi" w:hAnsiTheme="majorBidi" w:hint="cs"/>
          <w:sz w:val="28"/>
          <w:cs/>
          <w:lang w:eastAsia="en-GB"/>
        </w:rPr>
        <w:t>จึงไม่ถือเป็นกิจการร่วมค้าของบริษัท</w:t>
      </w:r>
      <w:r w:rsidRPr="004517A7">
        <w:rPr>
          <w:rFonts w:asciiTheme="majorBidi" w:hAnsiTheme="majorBidi"/>
          <w:sz w:val="28"/>
          <w:cs/>
          <w:lang w:eastAsia="en-GB"/>
        </w:rPr>
        <w:t xml:space="preserve"> </w:t>
      </w:r>
      <w:r w:rsidRPr="004517A7">
        <w:rPr>
          <w:rFonts w:asciiTheme="majorBidi" w:hAnsiTheme="majorBidi" w:hint="cs"/>
          <w:sz w:val="28"/>
          <w:cs/>
          <w:lang w:eastAsia="en-GB"/>
        </w:rPr>
        <w:t>เซเว่น</w:t>
      </w:r>
      <w:r w:rsidRPr="004517A7">
        <w:rPr>
          <w:rFonts w:asciiTheme="majorBidi" w:hAnsiTheme="majorBidi"/>
          <w:sz w:val="28"/>
          <w:cs/>
          <w:lang w:eastAsia="en-GB"/>
        </w:rPr>
        <w:t xml:space="preserve"> </w:t>
      </w:r>
      <w:r w:rsidRPr="004517A7">
        <w:rPr>
          <w:rFonts w:asciiTheme="majorBidi" w:hAnsiTheme="majorBidi" w:hint="cs"/>
          <w:sz w:val="28"/>
          <w:cs/>
          <w:lang w:eastAsia="en-GB"/>
        </w:rPr>
        <w:t>ยูทิลิตี้ส์</w:t>
      </w:r>
      <w:r w:rsidRPr="004517A7">
        <w:rPr>
          <w:rFonts w:asciiTheme="majorBidi" w:hAnsiTheme="majorBidi"/>
          <w:sz w:val="28"/>
          <w:cs/>
          <w:lang w:eastAsia="en-GB"/>
        </w:rPr>
        <w:t xml:space="preserve"> </w:t>
      </w:r>
      <w:r w:rsidRPr="004517A7">
        <w:rPr>
          <w:rFonts w:asciiTheme="majorBidi" w:hAnsiTheme="majorBidi" w:hint="cs"/>
          <w:sz w:val="28"/>
          <w:cs/>
          <w:lang w:eastAsia="en-GB"/>
        </w:rPr>
        <w:t>แอนด์</w:t>
      </w:r>
      <w:r w:rsidRPr="004517A7">
        <w:rPr>
          <w:rFonts w:asciiTheme="majorBidi" w:hAnsiTheme="majorBidi"/>
          <w:sz w:val="28"/>
          <w:cs/>
          <w:lang w:eastAsia="en-GB"/>
        </w:rPr>
        <w:t xml:space="preserve"> </w:t>
      </w:r>
      <w:r w:rsidRPr="004517A7">
        <w:rPr>
          <w:rFonts w:asciiTheme="majorBidi" w:hAnsiTheme="majorBidi" w:hint="cs"/>
          <w:sz w:val="28"/>
          <w:cs/>
          <w:lang w:eastAsia="en-GB"/>
        </w:rPr>
        <w:t>พาวเวอร์</w:t>
      </w:r>
      <w:r w:rsidRPr="004517A7">
        <w:rPr>
          <w:rFonts w:asciiTheme="majorBidi" w:hAnsiTheme="majorBidi"/>
          <w:sz w:val="28"/>
          <w:cs/>
          <w:lang w:eastAsia="en-GB"/>
        </w:rPr>
        <w:t xml:space="preserve"> </w:t>
      </w:r>
      <w:r w:rsidRPr="004517A7">
        <w:rPr>
          <w:rFonts w:asciiTheme="majorBidi" w:hAnsiTheme="majorBidi" w:hint="cs"/>
          <w:sz w:val="28"/>
          <w:cs/>
          <w:lang w:eastAsia="en-GB"/>
        </w:rPr>
        <w:t>จำกัด</w:t>
      </w:r>
      <w:r w:rsidRPr="004517A7">
        <w:rPr>
          <w:rFonts w:asciiTheme="majorBidi" w:hAnsiTheme="majorBidi"/>
          <w:sz w:val="28"/>
          <w:cs/>
          <w:lang w:eastAsia="en-GB"/>
        </w:rPr>
        <w:t>(</w:t>
      </w:r>
      <w:r w:rsidRPr="004517A7">
        <w:rPr>
          <w:rFonts w:asciiTheme="majorBidi" w:hAnsiTheme="majorBidi" w:hint="cs"/>
          <w:sz w:val="28"/>
          <w:cs/>
          <w:lang w:eastAsia="en-GB"/>
        </w:rPr>
        <w:t>มหาชน</w:t>
      </w:r>
      <w:r w:rsidRPr="004517A7">
        <w:rPr>
          <w:rFonts w:asciiTheme="majorBidi" w:hAnsiTheme="majorBidi"/>
          <w:sz w:val="28"/>
          <w:cs/>
          <w:lang w:eastAsia="en-GB"/>
        </w:rPr>
        <w:t xml:space="preserve">)  </w:t>
      </w:r>
      <w:r w:rsidRPr="004517A7">
        <w:rPr>
          <w:rFonts w:asciiTheme="majorBidi" w:hAnsiTheme="majorBidi" w:hint="cs"/>
          <w:sz w:val="28"/>
          <w:cs/>
          <w:lang w:eastAsia="en-GB"/>
        </w:rPr>
        <w:t>นับตั้งแต่ได้มีการจำหน่ายบริษัท เอ็ม โซลูชั่น จำกัด ออกไปในวันที่</w:t>
      </w:r>
      <w:r w:rsidRPr="004517A7">
        <w:rPr>
          <w:rFonts w:asciiTheme="majorBidi" w:hAnsiTheme="majorBidi"/>
          <w:sz w:val="28"/>
          <w:cs/>
          <w:lang w:eastAsia="en-GB"/>
        </w:rPr>
        <w:t xml:space="preserve"> </w:t>
      </w:r>
      <w:r w:rsidRPr="004517A7">
        <w:rPr>
          <w:rFonts w:asciiTheme="majorBidi" w:hAnsiTheme="majorBidi" w:cstheme="majorBidi"/>
          <w:sz w:val="28"/>
          <w:lang w:eastAsia="en-GB"/>
        </w:rPr>
        <w:t>30</w:t>
      </w:r>
      <w:r w:rsidRPr="004517A7">
        <w:rPr>
          <w:rFonts w:asciiTheme="majorBidi" w:hAnsiTheme="majorBidi"/>
          <w:sz w:val="28"/>
          <w:cs/>
          <w:lang w:eastAsia="en-GB"/>
        </w:rPr>
        <w:t xml:space="preserve"> </w:t>
      </w:r>
      <w:r w:rsidRPr="004517A7">
        <w:rPr>
          <w:rFonts w:asciiTheme="majorBidi" w:hAnsiTheme="majorBidi" w:hint="cs"/>
          <w:sz w:val="28"/>
          <w:cs/>
          <w:lang w:eastAsia="en-GB"/>
        </w:rPr>
        <w:t>มิถุนายน</w:t>
      </w:r>
      <w:r w:rsidRPr="004517A7">
        <w:rPr>
          <w:rFonts w:asciiTheme="majorBidi" w:hAnsiTheme="majorBidi"/>
          <w:sz w:val="28"/>
          <w:cs/>
          <w:lang w:eastAsia="en-GB"/>
        </w:rPr>
        <w:t xml:space="preserve"> </w:t>
      </w:r>
      <w:r w:rsidRPr="004517A7">
        <w:rPr>
          <w:rFonts w:asciiTheme="majorBidi" w:hAnsiTheme="majorBidi" w:cstheme="majorBidi"/>
          <w:sz w:val="28"/>
          <w:lang w:eastAsia="en-GB"/>
        </w:rPr>
        <w:t>2564</w:t>
      </w:r>
    </w:p>
    <w:p w14:paraId="400DF6F5" w14:textId="77777777" w:rsidR="007D04D3" w:rsidRPr="004517A7" w:rsidRDefault="007D04D3" w:rsidP="007D04D3">
      <w:pPr>
        <w:pStyle w:val="ListParagraph"/>
        <w:ind w:left="360"/>
        <w:jc w:val="thaiDistribute"/>
        <w:rPr>
          <w:rFonts w:asciiTheme="majorBidi" w:hAnsiTheme="majorBidi" w:cstheme="majorBidi"/>
          <w:sz w:val="18"/>
          <w:szCs w:val="18"/>
          <w:lang w:eastAsia="en-GB"/>
        </w:rPr>
      </w:pPr>
    </w:p>
    <w:p w14:paraId="72C7E6AC" w14:textId="77777777" w:rsidR="007D04D3" w:rsidRPr="004517A7" w:rsidRDefault="007D04D3" w:rsidP="007D04D3">
      <w:pPr>
        <w:pStyle w:val="ListParagraph"/>
        <w:overflowPunct/>
        <w:autoSpaceDE/>
        <w:autoSpaceDN/>
        <w:adjustRightInd/>
        <w:ind w:left="360"/>
        <w:jc w:val="thaiDistribute"/>
        <w:textAlignment w:val="auto"/>
        <w:rPr>
          <w:rFonts w:asciiTheme="majorBidi" w:hAnsiTheme="majorBidi"/>
          <w:sz w:val="28"/>
          <w:lang w:eastAsia="en-GB"/>
        </w:rPr>
      </w:pPr>
      <w:r w:rsidRPr="004517A7">
        <w:rPr>
          <w:rFonts w:asciiTheme="majorBidi" w:hAnsiTheme="majorBidi" w:hint="cs"/>
          <w:sz w:val="28"/>
          <w:cs/>
          <w:lang w:eastAsia="en-GB"/>
        </w:rPr>
        <w:t>กรณีที่เกิดความเสียหายกับกิจการร่วมค้าเอ็มเซ็ทในภายหลัง</w:t>
      </w:r>
      <w:r w:rsidRPr="004517A7">
        <w:rPr>
          <w:rFonts w:asciiTheme="majorBidi" w:hAnsiTheme="majorBidi"/>
          <w:sz w:val="28"/>
          <w:cs/>
          <w:lang w:eastAsia="en-GB"/>
        </w:rPr>
        <w:t xml:space="preserve"> </w:t>
      </w:r>
      <w:r w:rsidRPr="004517A7">
        <w:rPr>
          <w:rFonts w:asciiTheme="majorBidi" w:hAnsiTheme="majorBidi" w:hint="cs"/>
          <w:sz w:val="28"/>
          <w:cs/>
          <w:lang w:eastAsia="en-GB"/>
        </w:rPr>
        <w:t>ทางบริษัท</w:t>
      </w:r>
      <w:r w:rsidRPr="004517A7">
        <w:rPr>
          <w:rFonts w:asciiTheme="majorBidi" w:hAnsiTheme="majorBidi"/>
          <w:sz w:val="28"/>
          <w:cs/>
          <w:lang w:eastAsia="en-GB"/>
        </w:rPr>
        <w:t xml:space="preserve"> </w:t>
      </w:r>
      <w:r w:rsidRPr="004517A7">
        <w:rPr>
          <w:rFonts w:asciiTheme="majorBidi" w:hAnsiTheme="majorBidi" w:hint="cs"/>
          <w:sz w:val="28"/>
          <w:cs/>
          <w:lang w:eastAsia="en-GB"/>
        </w:rPr>
        <w:t>เซเว่น</w:t>
      </w:r>
      <w:r w:rsidRPr="004517A7">
        <w:rPr>
          <w:rFonts w:asciiTheme="majorBidi" w:hAnsiTheme="majorBidi"/>
          <w:sz w:val="28"/>
          <w:cs/>
          <w:lang w:eastAsia="en-GB"/>
        </w:rPr>
        <w:t xml:space="preserve"> </w:t>
      </w:r>
      <w:r w:rsidRPr="004517A7">
        <w:rPr>
          <w:rFonts w:asciiTheme="majorBidi" w:hAnsiTheme="majorBidi" w:hint="cs"/>
          <w:sz w:val="28"/>
          <w:cs/>
          <w:lang w:eastAsia="en-GB"/>
        </w:rPr>
        <w:t>ยูทิลิตี้ส์</w:t>
      </w:r>
      <w:r w:rsidRPr="004517A7">
        <w:rPr>
          <w:rFonts w:asciiTheme="majorBidi" w:hAnsiTheme="majorBidi"/>
          <w:sz w:val="28"/>
          <w:cs/>
          <w:lang w:eastAsia="en-GB"/>
        </w:rPr>
        <w:t xml:space="preserve"> </w:t>
      </w:r>
      <w:r w:rsidRPr="004517A7">
        <w:rPr>
          <w:rFonts w:asciiTheme="majorBidi" w:hAnsiTheme="majorBidi" w:hint="cs"/>
          <w:sz w:val="28"/>
          <w:cs/>
          <w:lang w:eastAsia="en-GB"/>
        </w:rPr>
        <w:t>แอนด์</w:t>
      </w:r>
      <w:r w:rsidRPr="004517A7">
        <w:rPr>
          <w:rFonts w:asciiTheme="majorBidi" w:hAnsiTheme="majorBidi"/>
          <w:sz w:val="28"/>
          <w:cs/>
          <w:lang w:eastAsia="en-GB"/>
        </w:rPr>
        <w:t xml:space="preserve"> </w:t>
      </w:r>
      <w:r w:rsidRPr="004517A7">
        <w:rPr>
          <w:rFonts w:asciiTheme="majorBidi" w:hAnsiTheme="majorBidi" w:hint="cs"/>
          <w:sz w:val="28"/>
          <w:cs/>
          <w:lang w:eastAsia="en-GB"/>
        </w:rPr>
        <w:t>พาวเวอร์</w:t>
      </w:r>
      <w:r w:rsidRPr="004517A7">
        <w:rPr>
          <w:rFonts w:asciiTheme="majorBidi" w:hAnsiTheme="majorBidi"/>
          <w:sz w:val="28"/>
          <w:cs/>
          <w:lang w:eastAsia="en-GB"/>
        </w:rPr>
        <w:t xml:space="preserve"> </w:t>
      </w:r>
      <w:r w:rsidRPr="004517A7">
        <w:rPr>
          <w:rFonts w:asciiTheme="majorBidi" w:hAnsiTheme="majorBidi" w:hint="cs"/>
          <w:sz w:val="28"/>
          <w:cs/>
          <w:lang w:eastAsia="en-GB"/>
        </w:rPr>
        <w:t>จำกัด</w:t>
      </w:r>
      <w:r w:rsidRPr="004517A7">
        <w:rPr>
          <w:rFonts w:asciiTheme="majorBidi" w:hAnsiTheme="majorBidi"/>
          <w:sz w:val="28"/>
          <w:cs/>
          <w:lang w:eastAsia="en-GB"/>
        </w:rPr>
        <w:t xml:space="preserve"> (</w:t>
      </w:r>
      <w:r w:rsidRPr="004517A7">
        <w:rPr>
          <w:rFonts w:asciiTheme="majorBidi" w:hAnsiTheme="majorBidi" w:hint="cs"/>
          <w:sz w:val="28"/>
          <w:cs/>
          <w:lang w:eastAsia="en-GB"/>
        </w:rPr>
        <w:t>มหาชน</w:t>
      </w:r>
      <w:r w:rsidRPr="004517A7">
        <w:rPr>
          <w:rFonts w:asciiTheme="majorBidi" w:hAnsiTheme="majorBidi"/>
          <w:sz w:val="28"/>
          <w:cs/>
          <w:lang w:eastAsia="en-GB"/>
        </w:rPr>
        <w:t xml:space="preserve">) </w:t>
      </w:r>
      <w:r w:rsidRPr="004517A7">
        <w:rPr>
          <w:rFonts w:asciiTheme="majorBidi" w:hAnsiTheme="majorBidi" w:hint="cs"/>
          <w:sz w:val="28"/>
          <w:cs/>
          <w:lang w:eastAsia="en-GB"/>
        </w:rPr>
        <w:t>ปราศจากภาระผูกพันและไม่ต้องรับผิดชอบต่อความเสียหายที่เกิดขึ้น</w:t>
      </w:r>
    </w:p>
    <w:p w14:paraId="180CC3FF" w14:textId="77432512" w:rsidR="003D506E" w:rsidRPr="004517A7" w:rsidRDefault="003D506E" w:rsidP="003D506E">
      <w:pPr>
        <w:overflowPunct/>
        <w:autoSpaceDE/>
        <w:autoSpaceDN/>
        <w:adjustRightInd/>
        <w:ind w:left="360"/>
        <w:jc w:val="thaiDistribute"/>
        <w:textAlignment w:val="auto"/>
        <w:rPr>
          <w:rFonts w:asciiTheme="majorBidi" w:hAnsiTheme="majorBidi"/>
          <w:sz w:val="28"/>
          <w:lang w:eastAsia="en-GB"/>
        </w:rPr>
      </w:pPr>
    </w:p>
    <w:p w14:paraId="002CE810" w14:textId="78DB4E01" w:rsidR="003D506E" w:rsidRPr="004517A7" w:rsidRDefault="003D506E" w:rsidP="008278B8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cs/>
        </w:rPr>
        <w:sectPr w:rsidR="003D506E" w:rsidRPr="004517A7" w:rsidSect="00964A95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109" w:bottom="720" w:left="1440" w:header="864" w:footer="432" w:gutter="0"/>
          <w:cols w:space="720"/>
          <w:docGrid w:linePitch="326"/>
        </w:sectPr>
      </w:pPr>
    </w:p>
    <w:p w14:paraId="42E8227B" w14:textId="77777777" w:rsidR="00E47B0D" w:rsidRPr="004517A7" w:rsidRDefault="00E47B0D" w:rsidP="00C82517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lastRenderedPageBreak/>
        <w:t>อสังหาริมทรัพย์เพื่อการลงทุน</w:t>
      </w:r>
      <w:r w:rsidRPr="004517A7">
        <w:rPr>
          <w:rFonts w:ascii="Angsana New" w:hAnsi="Angsana New" w:hint="cs"/>
          <w:b/>
          <w:bCs/>
          <w:sz w:val="28"/>
        </w:rPr>
        <w:t xml:space="preserve"> </w:t>
      </w:r>
    </w:p>
    <w:p w14:paraId="5E7FAB36" w14:textId="04C63526" w:rsidR="00E47B0D" w:rsidRPr="004517A7" w:rsidRDefault="00E47B0D" w:rsidP="00E47B0D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รายการเปลี่ยนแปลงของบัญชีอสังหาริมทรัพย์เพื่อการลงทุน สำหรับปีสิ้นสุดวันที่ 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31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ธันวาคม 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>256</w:t>
      </w:r>
      <w:r w:rsidR="000E4FDC" w:rsidRPr="004517A7">
        <w:rPr>
          <w:rFonts w:ascii="Angsana New" w:hAnsi="Angsana New"/>
          <w:color w:val="000000"/>
          <w:spacing w:val="-2"/>
          <w:sz w:val="28"/>
          <w:lang w:val="en-GB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และ 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>256</w:t>
      </w:r>
      <w:r w:rsidR="000E4FDC" w:rsidRPr="004517A7">
        <w:rPr>
          <w:rFonts w:ascii="Angsana New" w:hAnsi="Angsana New"/>
          <w:color w:val="000000"/>
          <w:spacing w:val="-2"/>
          <w:sz w:val="28"/>
          <w:lang w:val="en-GB"/>
        </w:rPr>
        <w:t>3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ดังนี้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180"/>
        <w:gridCol w:w="1260"/>
        <w:gridCol w:w="180"/>
        <w:gridCol w:w="1260"/>
        <w:gridCol w:w="180"/>
        <w:gridCol w:w="1260"/>
      </w:tblGrid>
      <w:tr w:rsidR="002A7F12" w:rsidRPr="004517A7" w14:paraId="36D4B987" w14:textId="77777777" w:rsidTr="0072672F">
        <w:trPr>
          <w:trHeight w:val="20"/>
        </w:trPr>
        <w:tc>
          <w:tcPr>
            <w:tcW w:w="3510" w:type="dxa"/>
            <w:vAlign w:val="bottom"/>
          </w:tcPr>
          <w:p w14:paraId="180A0BAD" w14:textId="77777777" w:rsidR="002A7F12" w:rsidRPr="004517A7" w:rsidRDefault="002A7F12" w:rsidP="0072672F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546EB534" w14:textId="77777777" w:rsidR="002A7F12" w:rsidRPr="004517A7" w:rsidRDefault="002A7F12" w:rsidP="0072672F">
            <w:pPr>
              <w:ind w:left="420" w:firstLine="980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362A5F10" w14:textId="77777777" w:rsidR="002A7F12" w:rsidRPr="004517A7" w:rsidRDefault="002A7F12" w:rsidP="0072672F">
            <w:pPr>
              <w:ind w:left="420" w:firstLine="980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260" w:type="dxa"/>
          </w:tcPr>
          <w:p w14:paraId="128DB41E" w14:textId="77777777" w:rsidR="002A7F12" w:rsidRPr="004517A7" w:rsidRDefault="002A7F12" w:rsidP="0072672F">
            <w:pPr>
              <w:ind w:left="420" w:firstLine="980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6143AB6D" w14:textId="77777777" w:rsidR="002A7F12" w:rsidRPr="004517A7" w:rsidRDefault="002A7F12" w:rsidP="0072672F">
            <w:pPr>
              <w:ind w:left="420" w:firstLine="980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C146E34" w14:textId="77777777" w:rsidR="002A7F12" w:rsidRPr="004517A7" w:rsidRDefault="002A7F12" w:rsidP="0072672F">
            <w:pPr>
              <w:ind w:left="420" w:firstLine="9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4517A7">
              <w:rPr>
                <w:rFonts w:asciiTheme="majorBidi" w:hAnsiTheme="majorBidi" w:cstheme="majorBidi"/>
                <w:sz w:val="28"/>
              </w:rPr>
              <w:t>: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2A7F12" w:rsidRPr="004517A7" w14:paraId="315C815C" w14:textId="77777777" w:rsidTr="0072672F">
        <w:trPr>
          <w:trHeight w:val="20"/>
        </w:trPr>
        <w:tc>
          <w:tcPr>
            <w:tcW w:w="3510" w:type="dxa"/>
            <w:vAlign w:val="bottom"/>
          </w:tcPr>
          <w:p w14:paraId="19DE349B" w14:textId="77777777" w:rsidR="002A7F12" w:rsidRPr="004517A7" w:rsidRDefault="002A7F12" w:rsidP="0072672F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0" w:type="dxa"/>
            <w:gridSpan w:val="3"/>
          </w:tcPr>
          <w:p w14:paraId="7C94D980" w14:textId="77777777" w:rsidR="002A7F12" w:rsidRPr="004517A7" w:rsidRDefault="002A7F12" w:rsidP="0072672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568F05E" w14:textId="77777777" w:rsidR="002A7F12" w:rsidRPr="004517A7" w:rsidRDefault="002A7F12" w:rsidP="0072672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55DA4381" w14:textId="77777777" w:rsidR="002A7F12" w:rsidRPr="004517A7" w:rsidRDefault="002A7F12" w:rsidP="0072672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10D93" w:rsidRPr="004517A7" w14:paraId="0CA66053" w14:textId="77777777" w:rsidTr="0072672F">
        <w:trPr>
          <w:trHeight w:val="20"/>
        </w:trPr>
        <w:tc>
          <w:tcPr>
            <w:tcW w:w="3510" w:type="dxa"/>
          </w:tcPr>
          <w:p w14:paraId="44DB6390" w14:textId="77777777" w:rsidR="00F10D93" w:rsidRPr="004517A7" w:rsidRDefault="00F10D93" w:rsidP="00F10D93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24C5A" w14:textId="0E01079B" w:rsidR="00F10D93" w:rsidRPr="004517A7" w:rsidRDefault="00F10D93" w:rsidP="00F10D93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</w:t>
            </w:r>
            <w:r w:rsidRPr="004517A7"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6B81741" w14:textId="77777777" w:rsidR="00F10D93" w:rsidRPr="004517A7" w:rsidRDefault="00F10D93" w:rsidP="00F10D93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1ADBD" w14:textId="4407F507" w:rsidR="00F10D93" w:rsidRPr="004517A7" w:rsidRDefault="00F10D93" w:rsidP="00F10D93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0" w:type="dxa"/>
          </w:tcPr>
          <w:p w14:paraId="0E82ED87" w14:textId="77777777" w:rsidR="00F10D93" w:rsidRPr="004517A7" w:rsidRDefault="00F10D93" w:rsidP="00F10D93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F015D" w14:textId="6B006C3D" w:rsidR="00F10D93" w:rsidRPr="004517A7" w:rsidRDefault="00F10D93" w:rsidP="00F10D93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</w:t>
            </w:r>
            <w:r w:rsidRPr="004517A7"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180" w:type="dxa"/>
          </w:tcPr>
          <w:p w14:paraId="64241637" w14:textId="77777777" w:rsidR="00F10D93" w:rsidRPr="004517A7" w:rsidRDefault="00F10D93" w:rsidP="00F10D93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E6A72" w14:textId="77777777" w:rsidR="00F10D93" w:rsidRPr="004517A7" w:rsidRDefault="00F10D93" w:rsidP="00F10D9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2A7F12" w:rsidRPr="004517A7" w14:paraId="4E22B5F9" w14:textId="77777777" w:rsidTr="0072672F">
        <w:trPr>
          <w:trHeight w:val="20"/>
        </w:trPr>
        <w:tc>
          <w:tcPr>
            <w:tcW w:w="3510" w:type="dxa"/>
          </w:tcPr>
          <w:p w14:paraId="65C9F983" w14:textId="4B43443B" w:rsidR="002A7F12" w:rsidRPr="004517A7" w:rsidRDefault="002A7F12" w:rsidP="0072672F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มูลค่าสุทธิตามบัญชีต้น</w:t>
            </w:r>
            <w:r w:rsidR="005A6BC9" w:rsidRPr="004517A7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075FA9F" w14:textId="43AF1E17" w:rsidR="002A7F12" w:rsidRPr="004517A7" w:rsidRDefault="005A6BC9" w:rsidP="0072672F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sz w:val="28"/>
                <w:szCs w:val="28"/>
              </w:rPr>
              <w:t>113,965</w:t>
            </w:r>
          </w:p>
        </w:tc>
        <w:tc>
          <w:tcPr>
            <w:tcW w:w="180" w:type="dxa"/>
          </w:tcPr>
          <w:p w14:paraId="191C6C0C" w14:textId="77777777" w:rsidR="002A7F12" w:rsidRPr="004517A7" w:rsidRDefault="002A7F12" w:rsidP="007267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69CA5E" w14:textId="77777777" w:rsidR="002A7F12" w:rsidRPr="004517A7" w:rsidRDefault="002A7F12" w:rsidP="0072672F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F857953" w14:textId="77777777" w:rsidR="002A7F12" w:rsidRPr="004517A7" w:rsidRDefault="002A7F12" w:rsidP="007267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E8C44B0" w14:textId="17F89F0E" w:rsidR="002A7F12" w:rsidRPr="004517A7" w:rsidRDefault="00F10D93" w:rsidP="0072672F">
            <w:pPr>
              <w:pStyle w:val="BodyText2"/>
              <w:tabs>
                <w:tab w:val="decimal" w:pos="1081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sz w:val="28"/>
                <w:szCs w:val="28"/>
              </w:rPr>
              <w:t>209,800</w:t>
            </w:r>
          </w:p>
        </w:tc>
        <w:tc>
          <w:tcPr>
            <w:tcW w:w="180" w:type="dxa"/>
          </w:tcPr>
          <w:p w14:paraId="0633DE1F" w14:textId="77777777" w:rsidR="002A7F12" w:rsidRPr="004517A7" w:rsidRDefault="002A7F12" w:rsidP="007267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DCF7FF" w14:textId="77777777" w:rsidR="002A7F12" w:rsidRPr="004517A7" w:rsidRDefault="002A7F12" w:rsidP="0072672F">
            <w:pPr>
              <w:pStyle w:val="BodyText2"/>
              <w:tabs>
                <w:tab w:val="decimal" w:pos="1081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sz w:val="28"/>
                <w:szCs w:val="28"/>
              </w:rPr>
              <w:t>204,680</w:t>
            </w:r>
          </w:p>
        </w:tc>
      </w:tr>
      <w:tr w:rsidR="002A7F12" w:rsidRPr="004517A7" w14:paraId="16ABE574" w14:textId="77777777" w:rsidTr="0072672F">
        <w:tc>
          <w:tcPr>
            <w:tcW w:w="3510" w:type="dxa"/>
            <w:vAlign w:val="bottom"/>
          </w:tcPr>
          <w:p w14:paraId="24ABDE1C" w14:textId="77777777" w:rsidR="002A7F12" w:rsidRPr="004517A7" w:rsidRDefault="002A7F12" w:rsidP="0072672F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กำไรจากการวัดมูลค่า</w:t>
            </w:r>
          </w:p>
        </w:tc>
        <w:tc>
          <w:tcPr>
            <w:tcW w:w="1260" w:type="dxa"/>
          </w:tcPr>
          <w:p w14:paraId="7074AB0A" w14:textId="30223F88" w:rsidR="002A7F12" w:rsidRPr="004517A7" w:rsidRDefault="005A6BC9" w:rsidP="0072672F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6D29ACA" w14:textId="77777777" w:rsidR="002A7F12" w:rsidRPr="004517A7" w:rsidRDefault="002A7F12" w:rsidP="0072672F">
            <w:pPr>
              <w:pStyle w:val="BodyText2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89107A" w14:textId="77777777" w:rsidR="002A7F12" w:rsidRPr="004517A7" w:rsidRDefault="002A7F12" w:rsidP="0072672F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D49CAAC" w14:textId="77777777" w:rsidR="002A7F12" w:rsidRPr="004517A7" w:rsidRDefault="002A7F12" w:rsidP="0072672F">
            <w:pPr>
              <w:pStyle w:val="BodyText2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F104B8" w14:textId="37FA88AB" w:rsidR="002A7F12" w:rsidRPr="004517A7" w:rsidRDefault="00F10D93" w:rsidP="0072672F">
            <w:pPr>
              <w:pStyle w:val="BodyText2"/>
              <w:tabs>
                <w:tab w:val="decimal" w:pos="1081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34EF7B0" w14:textId="77777777" w:rsidR="002A7F12" w:rsidRPr="004517A7" w:rsidRDefault="002A7F12" w:rsidP="007267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80E3B2" w14:textId="77777777" w:rsidR="002A7F12" w:rsidRPr="004517A7" w:rsidRDefault="002A7F12" w:rsidP="0072672F">
            <w:pPr>
              <w:pStyle w:val="BodyText2"/>
              <w:tabs>
                <w:tab w:val="decimal" w:pos="1081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sz w:val="28"/>
                <w:szCs w:val="28"/>
              </w:rPr>
              <w:t>5,120</w:t>
            </w:r>
          </w:p>
        </w:tc>
      </w:tr>
      <w:tr w:rsidR="00F10D93" w:rsidRPr="004517A7" w14:paraId="5796146F" w14:textId="77777777" w:rsidTr="0072672F">
        <w:tc>
          <w:tcPr>
            <w:tcW w:w="3510" w:type="dxa"/>
            <w:vAlign w:val="bottom"/>
          </w:tcPr>
          <w:p w14:paraId="537F12A8" w14:textId="54D32585" w:rsidR="00F10D93" w:rsidRPr="004517A7" w:rsidRDefault="00F10D93" w:rsidP="0072672F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17A7">
              <w:rPr>
                <w:rFonts w:asciiTheme="majorBidi" w:hAnsiTheme="majorBidi" w:hint="cs"/>
                <w:sz w:val="28"/>
                <w:szCs w:val="28"/>
                <w:cs/>
              </w:rPr>
              <w:t>ลดลงจากการวัดมูลค่า</w:t>
            </w:r>
          </w:p>
        </w:tc>
        <w:tc>
          <w:tcPr>
            <w:tcW w:w="1260" w:type="dxa"/>
          </w:tcPr>
          <w:p w14:paraId="4CFB8F12" w14:textId="074254DB" w:rsidR="00F10D93" w:rsidRPr="004517A7" w:rsidRDefault="005A6BC9" w:rsidP="0072672F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sz w:val="28"/>
                <w:szCs w:val="28"/>
              </w:rPr>
              <w:t>(111,</w:t>
            </w:r>
            <w:r w:rsidR="00787D68" w:rsidRPr="004517A7">
              <w:rPr>
                <w:rFonts w:asciiTheme="majorBidi" w:hAnsiTheme="majorBidi" w:cstheme="majorBidi"/>
                <w:sz w:val="28"/>
                <w:szCs w:val="28"/>
              </w:rPr>
              <w:t>852</w:t>
            </w:r>
            <w:r w:rsidRPr="004517A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9AC8FC9" w14:textId="77777777" w:rsidR="00F10D93" w:rsidRPr="004517A7" w:rsidRDefault="00F10D93" w:rsidP="0072672F">
            <w:pPr>
              <w:pStyle w:val="BodyText2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C150197" w14:textId="2CEC22D1" w:rsidR="00F10D93" w:rsidRPr="004517A7" w:rsidRDefault="005A6BC9" w:rsidP="0072672F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CEAC316" w14:textId="77777777" w:rsidR="00F10D93" w:rsidRPr="004517A7" w:rsidRDefault="00F10D93" w:rsidP="0072672F">
            <w:pPr>
              <w:pStyle w:val="BodyText2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4B1CE8" w14:textId="095FDC8D" w:rsidR="00F10D93" w:rsidRPr="004517A7" w:rsidRDefault="00F10D93" w:rsidP="0072672F">
            <w:pPr>
              <w:pStyle w:val="BodyText2"/>
              <w:tabs>
                <w:tab w:val="decimal" w:pos="1081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sz w:val="28"/>
                <w:szCs w:val="28"/>
              </w:rPr>
              <w:t>(206,5</w:t>
            </w:r>
            <w:r w:rsidR="00787D68" w:rsidRPr="004517A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517A7">
              <w:rPr>
                <w:rFonts w:asciiTheme="majorBidi" w:hAnsiTheme="majorBidi" w:cstheme="majorBidi"/>
                <w:sz w:val="28"/>
                <w:szCs w:val="28"/>
              </w:rPr>
              <w:t>0)</w:t>
            </w:r>
          </w:p>
        </w:tc>
        <w:tc>
          <w:tcPr>
            <w:tcW w:w="180" w:type="dxa"/>
          </w:tcPr>
          <w:p w14:paraId="2DA091C7" w14:textId="77777777" w:rsidR="00F10D93" w:rsidRPr="004517A7" w:rsidRDefault="00F10D93" w:rsidP="007267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053A31" w14:textId="7A0080AB" w:rsidR="00F10D93" w:rsidRPr="004517A7" w:rsidRDefault="005A6BC9" w:rsidP="0072672F">
            <w:pPr>
              <w:pStyle w:val="BodyText2"/>
              <w:tabs>
                <w:tab w:val="decimal" w:pos="1081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7F12" w:rsidRPr="004517A7" w14:paraId="62AE4051" w14:textId="77777777" w:rsidTr="0072672F">
        <w:tc>
          <w:tcPr>
            <w:tcW w:w="3510" w:type="dxa"/>
            <w:vAlign w:val="bottom"/>
          </w:tcPr>
          <w:p w14:paraId="5B8E590C" w14:textId="77777777" w:rsidR="002A7F12" w:rsidRPr="004517A7" w:rsidRDefault="002A7F12" w:rsidP="0072672F">
            <w:pPr>
              <w:pStyle w:val="BodyText2"/>
              <w:spacing w:after="0" w:line="240" w:lineRule="auto"/>
              <w:ind w:left="263" w:right="-4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จัดประเภทมายังอสังหาริมทรัพย์เพื่อการลงทุน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7EFB0D41" w14:textId="04D97911" w:rsidR="002A7F12" w:rsidRPr="004517A7" w:rsidRDefault="005A6BC9" w:rsidP="0072672F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0386609" w14:textId="77777777" w:rsidR="002A7F12" w:rsidRPr="004517A7" w:rsidRDefault="002A7F12" w:rsidP="0072672F">
            <w:pPr>
              <w:pStyle w:val="BodyText2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AF1EA5" w14:textId="77777777" w:rsidR="002A7F12" w:rsidRPr="004517A7" w:rsidRDefault="002A7F12" w:rsidP="0072672F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sz w:val="28"/>
                <w:szCs w:val="28"/>
              </w:rPr>
              <w:t>113,965</w:t>
            </w:r>
          </w:p>
        </w:tc>
        <w:tc>
          <w:tcPr>
            <w:tcW w:w="180" w:type="dxa"/>
            <w:vAlign w:val="bottom"/>
          </w:tcPr>
          <w:p w14:paraId="6F375C55" w14:textId="77777777" w:rsidR="002A7F12" w:rsidRPr="004517A7" w:rsidRDefault="002A7F12" w:rsidP="0072672F">
            <w:pPr>
              <w:pStyle w:val="BodyText2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DE2085" w14:textId="5560CF91" w:rsidR="002A7F12" w:rsidRPr="004517A7" w:rsidRDefault="00F10D93" w:rsidP="0072672F">
            <w:pPr>
              <w:pStyle w:val="BodyText2"/>
              <w:tabs>
                <w:tab w:val="decimal" w:pos="1081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9927319" w14:textId="77777777" w:rsidR="002A7F12" w:rsidRPr="004517A7" w:rsidRDefault="002A7F12" w:rsidP="007267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564553" w14:textId="77777777" w:rsidR="002A7F12" w:rsidRPr="004517A7" w:rsidRDefault="002A7F12" w:rsidP="0072672F">
            <w:pPr>
              <w:pStyle w:val="BodyText2"/>
              <w:tabs>
                <w:tab w:val="decimal" w:pos="1081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7F12" w:rsidRPr="004517A7" w14:paraId="29528337" w14:textId="77777777" w:rsidTr="0072672F">
        <w:tc>
          <w:tcPr>
            <w:tcW w:w="3510" w:type="dxa"/>
            <w:vAlign w:val="bottom"/>
          </w:tcPr>
          <w:p w14:paraId="51E641FC" w14:textId="3E50D18E" w:rsidR="002A7F12" w:rsidRPr="004517A7" w:rsidRDefault="002A7F12" w:rsidP="0072672F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มูลค่าสุทธิตามบัญชีปลาย</w:t>
            </w:r>
            <w:r w:rsidR="005A6BC9" w:rsidRPr="004517A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7E433B" w14:textId="3CECEA53" w:rsidR="002A7F12" w:rsidRPr="004517A7" w:rsidRDefault="005A6BC9" w:rsidP="0072672F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787D68" w:rsidRPr="004517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Pr="004517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4BE5EA60" w14:textId="77777777" w:rsidR="002A7F12" w:rsidRPr="004517A7" w:rsidRDefault="002A7F12" w:rsidP="0072672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E5D4AB4" w14:textId="77777777" w:rsidR="002A7F12" w:rsidRPr="004517A7" w:rsidRDefault="002A7F12" w:rsidP="0072672F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113,965</w:t>
            </w:r>
          </w:p>
        </w:tc>
        <w:tc>
          <w:tcPr>
            <w:tcW w:w="180" w:type="dxa"/>
          </w:tcPr>
          <w:p w14:paraId="6C07AF75" w14:textId="77777777" w:rsidR="002A7F12" w:rsidRPr="004517A7" w:rsidRDefault="002A7F12" w:rsidP="0072672F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E3140F" w14:textId="6F97B9F8" w:rsidR="002A7F12" w:rsidRPr="004517A7" w:rsidRDefault="00F10D93" w:rsidP="0072672F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="00787D68" w:rsidRPr="004517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4517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0B858DB2" w14:textId="77777777" w:rsidR="002A7F12" w:rsidRPr="004517A7" w:rsidRDefault="002A7F12" w:rsidP="0072672F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999E16" w14:textId="77777777" w:rsidR="002A7F12" w:rsidRPr="004517A7" w:rsidRDefault="002A7F12" w:rsidP="0072672F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209,800</w:t>
            </w:r>
          </w:p>
        </w:tc>
      </w:tr>
    </w:tbl>
    <w:p w14:paraId="49860ED7" w14:textId="77777777" w:rsidR="0025459C" w:rsidRPr="004517A7" w:rsidRDefault="0025459C" w:rsidP="00623387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บริษัทมีพื้นที่อาคารสำนักงานให้เช่า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จึงจัดประเภทรายการพื้นที่อาคารให้เช่าเป็นอสังหาริมทรัพย์เพื่อการลงทุนในงบการเงินเฉพาะกิจการ</w:t>
      </w:r>
    </w:p>
    <w:p w14:paraId="6928DED9" w14:textId="36F43BF4" w:rsidR="008278B8" w:rsidRPr="004517A7" w:rsidRDefault="0025459C" w:rsidP="0025459C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  <w:sectPr w:rsidR="008278B8" w:rsidRPr="004517A7" w:rsidSect="00964A95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109" w:bottom="720" w:left="1440" w:header="864" w:footer="432" w:gutter="0"/>
          <w:cols w:space="720"/>
          <w:docGrid w:linePitch="326"/>
        </w:sect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มูลค่ายุติธรรมประเมินโดยผู้ประเมินราคาอิสระโดยใช้เกณฑ์วิธีวิเคราะห์จากรายได้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(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Income Approach)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สำหรับอาคารสำนักงานให้เช่า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ข้อสมมติฐานหลักที่ใช้ในการประเมินมูลค่ายุติธรรมของอาคารดังกล่าว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ประกอบด้วย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อัตราผลตอบแทน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อัตราเงินเฟ้อ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อัตราการเช่าพื้นที่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และอัตราการเติบโตระยะยาวของค่าเช่า</w:t>
      </w:r>
    </w:p>
    <w:p w14:paraId="7CD5CFC6" w14:textId="77777777" w:rsidR="00C5158A" w:rsidRPr="004517A7" w:rsidRDefault="00C5158A" w:rsidP="00C82517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lastRenderedPageBreak/>
        <w:t>ที่ดิน อาคารและอุปกรณ์</w:t>
      </w:r>
      <w:r w:rsidRPr="004517A7">
        <w:rPr>
          <w:rFonts w:ascii="Angsana New" w:hAnsi="Angsana New" w:hint="cs"/>
          <w:b/>
          <w:bCs/>
          <w:sz w:val="28"/>
        </w:rPr>
        <w:t xml:space="preserve"> </w:t>
      </w:r>
    </w:p>
    <w:p w14:paraId="3190E966" w14:textId="7E355AA2" w:rsidR="00C5158A" w:rsidRPr="004517A7" w:rsidRDefault="00C5158A" w:rsidP="00C5158A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  <w:lang w:val="en-GB"/>
        </w:rPr>
        <w:t>รายการเปลี่ยนแปลงของบัญชีที่ดิน อาคารและอุปกรณ์</w:t>
      </w:r>
      <w:r w:rsidRPr="004517A7">
        <w:rPr>
          <w:rFonts w:ascii="Angsana New" w:hAnsi="Angsana New" w:hint="cs"/>
          <w:sz w:val="28"/>
          <w:cs/>
          <w:lang w:val="en-GB"/>
        </w:rPr>
        <w:t>สำหรับปีสิ้นสุดวันที่</w:t>
      </w:r>
      <w:r w:rsidRPr="004517A7">
        <w:rPr>
          <w:rFonts w:ascii="Angsana New" w:hAnsi="Angsana New" w:hint="cs"/>
          <w:sz w:val="28"/>
          <w:lang w:val="en-GB"/>
        </w:rPr>
        <w:t xml:space="preserve"> </w:t>
      </w:r>
      <w:r w:rsidRPr="004517A7">
        <w:rPr>
          <w:rFonts w:ascii="Angsana New" w:hAnsi="Angsana New" w:hint="cs"/>
          <w:sz w:val="28"/>
        </w:rPr>
        <w:t>31</w:t>
      </w:r>
      <w:r w:rsidRPr="004517A7">
        <w:rPr>
          <w:rFonts w:ascii="Angsana New" w:hAnsi="Angsana New" w:hint="cs"/>
          <w:sz w:val="28"/>
          <w:cs/>
        </w:rPr>
        <w:t xml:space="preserve"> ธันวาคม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A12CB0" w:rsidRPr="004517A7">
        <w:rPr>
          <w:rFonts w:ascii="Angsana New" w:hAnsi="Angsana New"/>
          <w:color w:val="000000"/>
          <w:spacing w:val="-2"/>
          <w:sz w:val="28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A12CB0" w:rsidRPr="004517A7">
        <w:rPr>
          <w:rFonts w:ascii="Angsana New" w:hAnsi="Angsana New"/>
          <w:color w:val="000000"/>
          <w:spacing w:val="-2"/>
          <w:sz w:val="28"/>
        </w:rPr>
        <w:t>3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สรุปได้ดังนี้</w:t>
      </w:r>
    </w:p>
    <w:tbl>
      <w:tblPr>
        <w:tblW w:w="1503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101"/>
        <w:gridCol w:w="1879"/>
        <w:gridCol w:w="101"/>
        <w:gridCol w:w="979"/>
        <w:gridCol w:w="101"/>
        <w:gridCol w:w="979"/>
        <w:gridCol w:w="101"/>
        <w:gridCol w:w="1069"/>
        <w:gridCol w:w="120"/>
        <w:gridCol w:w="1410"/>
        <w:gridCol w:w="90"/>
        <w:gridCol w:w="1530"/>
        <w:gridCol w:w="90"/>
        <w:gridCol w:w="1351"/>
      </w:tblGrid>
      <w:tr w:rsidR="00C5158A" w:rsidRPr="004517A7" w14:paraId="703F0DBF" w14:textId="77777777" w:rsidTr="00A70D8E">
        <w:trPr>
          <w:trHeight w:val="141"/>
        </w:trPr>
        <w:tc>
          <w:tcPr>
            <w:tcW w:w="3870" w:type="dxa"/>
          </w:tcPr>
          <w:p w14:paraId="1F56BB4F" w14:textId="77777777" w:rsidR="00C5158A" w:rsidRPr="004517A7" w:rsidRDefault="00C5158A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5D5C8397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" w:type="dxa"/>
          </w:tcPr>
          <w:p w14:paraId="4131130B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</w:tcPr>
          <w:p w14:paraId="12B46903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" w:type="dxa"/>
          </w:tcPr>
          <w:p w14:paraId="2E2D4DAA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79" w:type="dxa"/>
          </w:tcPr>
          <w:p w14:paraId="1B0947BB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" w:type="dxa"/>
          </w:tcPr>
          <w:p w14:paraId="4E1183A9" w14:textId="77777777" w:rsidR="00C5158A" w:rsidRPr="004517A7" w:rsidRDefault="00C5158A" w:rsidP="000D313F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</w:tcPr>
          <w:p w14:paraId="10F4C31D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" w:type="dxa"/>
          </w:tcPr>
          <w:p w14:paraId="18EDE569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</w:tcPr>
          <w:p w14:paraId="7986B79F" w14:textId="77777777" w:rsidR="00C5158A" w:rsidRPr="004517A7" w:rsidRDefault="00C5158A" w:rsidP="000D313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" w:type="dxa"/>
          </w:tcPr>
          <w:p w14:paraId="403F3DBB" w14:textId="77777777" w:rsidR="00C5158A" w:rsidRPr="004517A7" w:rsidRDefault="00C5158A" w:rsidP="000D313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</w:tcPr>
          <w:p w14:paraId="55300939" w14:textId="77777777" w:rsidR="00C5158A" w:rsidRPr="004517A7" w:rsidRDefault="00C5158A" w:rsidP="000D313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2EDEA4D4" w14:textId="77777777" w:rsidR="00C5158A" w:rsidRPr="004517A7" w:rsidRDefault="00C5158A" w:rsidP="000D313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2E6619AE" w14:textId="77777777" w:rsidR="00C5158A" w:rsidRPr="004517A7" w:rsidRDefault="00C5158A" w:rsidP="000D313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1DF3F8B0" w14:textId="77777777" w:rsidR="00C5158A" w:rsidRPr="004517A7" w:rsidRDefault="00C5158A" w:rsidP="000D313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</w:tcPr>
          <w:p w14:paraId="33982E90" w14:textId="77777777" w:rsidR="00C5158A" w:rsidRPr="004517A7" w:rsidRDefault="00C5158A" w:rsidP="000D313F">
            <w:pPr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5158A" w:rsidRPr="004517A7" w14:paraId="21AD9B9C" w14:textId="77777777" w:rsidTr="00A70D8E">
        <w:trPr>
          <w:trHeight w:val="141"/>
        </w:trPr>
        <w:tc>
          <w:tcPr>
            <w:tcW w:w="3870" w:type="dxa"/>
          </w:tcPr>
          <w:p w14:paraId="3DFF4482" w14:textId="77777777" w:rsidR="00C5158A" w:rsidRPr="004517A7" w:rsidRDefault="00C5158A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161" w:type="dxa"/>
            <w:gridSpan w:val="15"/>
            <w:tcBorders>
              <w:bottom w:val="single" w:sz="4" w:space="0" w:color="auto"/>
            </w:tcBorders>
          </w:tcPr>
          <w:p w14:paraId="04F40D44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C5158A" w:rsidRPr="004517A7" w14:paraId="152B5749" w14:textId="77777777" w:rsidTr="00A70D8E">
        <w:trPr>
          <w:trHeight w:val="1205"/>
        </w:trPr>
        <w:tc>
          <w:tcPr>
            <w:tcW w:w="3870" w:type="dxa"/>
          </w:tcPr>
          <w:p w14:paraId="1C37621A" w14:textId="77777777" w:rsidR="00C5158A" w:rsidRPr="004517A7" w:rsidRDefault="00C5158A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3BB3C4A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  <w:p w14:paraId="1104A93E" w14:textId="42F14C3A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4517A7">
              <w:rPr>
                <w:rFonts w:ascii="Angsana New" w:hAnsi="Angsana New"/>
                <w:sz w:val="28"/>
              </w:rPr>
              <w:t xml:space="preserve">      </w:t>
            </w:r>
            <w:r w:rsidRPr="004517A7">
              <w:rPr>
                <w:rFonts w:ascii="Angsana New" w:hAnsi="Angsana New" w:hint="cs"/>
                <w:sz w:val="28"/>
              </w:rPr>
              <w:t>1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4517A7">
              <w:rPr>
                <w:rFonts w:ascii="Angsana New" w:hAnsi="Angsana New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D17FF0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01" w:type="dxa"/>
            <w:tcBorders>
              <w:top w:val="single" w:sz="4" w:space="0" w:color="auto"/>
            </w:tcBorders>
          </w:tcPr>
          <w:p w14:paraId="7ADD7880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1D64C38F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ผลกระทบจาก</w:t>
            </w:r>
          </w:p>
          <w:p w14:paraId="3DAEFE92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มาตรฐานการรายงาน</w:t>
            </w:r>
            <w:r w:rsidRPr="004517A7">
              <w:rPr>
                <w:rFonts w:ascii="Angsana New" w:hAnsi="Angsana New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ทางการเงิน ฉบับที่ </w:t>
            </w:r>
            <w:r w:rsidRPr="004517A7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01" w:type="dxa"/>
            <w:tcBorders>
              <w:top w:val="single" w:sz="4" w:space="0" w:color="auto"/>
            </w:tcBorders>
          </w:tcPr>
          <w:p w14:paraId="7D68F4A9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3E7EFE7E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01" w:type="dxa"/>
            <w:tcBorders>
              <w:top w:val="single" w:sz="4" w:space="0" w:color="auto"/>
            </w:tcBorders>
          </w:tcPr>
          <w:p w14:paraId="28F5EE6F" w14:textId="77777777" w:rsidR="00C5158A" w:rsidRPr="004517A7" w:rsidRDefault="00C5158A" w:rsidP="000D313F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7DC8D6D0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ลดลง)</w:t>
            </w:r>
          </w:p>
        </w:tc>
        <w:tc>
          <w:tcPr>
            <w:tcW w:w="101" w:type="dxa"/>
            <w:tcBorders>
              <w:top w:val="single" w:sz="4" w:space="0" w:color="auto"/>
            </w:tcBorders>
          </w:tcPr>
          <w:p w14:paraId="1CE5D623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3854B7D6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โอนเข้า</w:t>
            </w:r>
          </w:p>
          <w:p w14:paraId="251D4C49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โอนออก)</w:t>
            </w:r>
          </w:p>
        </w:tc>
        <w:tc>
          <w:tcPr>
            <w:tcW w:w="120" w:type="dxa"/>
            <w:tcBorders>
              <w:top w:val="single" w:sz="4" w:space="0" w:color="auto"/>
            </w:tcBorders>
          </w:tcPr>
          <w:p w14:paraId="70044131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6E45E93D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เพิ่มขึ้นจากการ</w:t>
            </w:r>
            <w:r w:rsidRPr="004517A7">
              <w:rPr>
                <w:rFonts w:ascii="Angsana New" w:hAnsi="Angsana New"/>
                <w:sz w:val="28"/>
              </w:rPr>
              <w:t xml:space="preserve">  </w:t>
            </w:r>
            <w:r w:rsidRPr="004517A7">
              <w:rPr>
                <w:rFonts w:ascii="Angsana New" w:hAnsi="Angsana New" w:hint="cs"/>
                <w:sz w:val="28"/>
                <w:cs/>
              </w:rPr>
              <w:t>ซื้อธุรกิจ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B11AD7E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03976A4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ลดลงจากการขาย</w:t>
            </w:r>
          </w:p>
          <w:p w14:paraId="7789506F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ธุรกิจ</w:t>
            </w:r>
          </w:p>
          <w:p w14:paraId="69DFB0E0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59179A3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78F42A25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  <w:p w14:paraId="4A01B5AB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EA32E13" w14:textId="0B12C136" w:rsidR="00C5158A" w:rsidRPr="004517A7" w:rsidRDefault="00C5158A" w:rsidP="000D313F">
            <w:pPr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31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4517A7">
              <w:rPr>
                <w:rFonts w:ascii="Angsana New" w:hAnsi="Angsana New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D17FF0" w:rsidRPr="004517A7">
              <w:rPr>
                <w:rFonts w:ascii="Angsana New" w:hAnsi="Angsana New"/>
                <w:sz w:val="28"/>
              </w:rPr>
              <w:t>4</w:t>
            </w:r>
          </w:p>
        </w:tc>
      </w:tr>
      <w:tr w:rsidR="00C5158A" w:rsidRPr="004517A7" w14:paraId="6922953F" w14:textId="77777777" w:rsidTr="00D00221">
        <w:trPr>
          <w:trHeight w:val="141"/>
        </w:trPr>
        <w:tc>
          <w:tcPr>
            <w:tcW w:w="3870" w:type="dxa"/>
            <w:vAlign w:val="bottom"/>
          </w:tcPr>
          <w:p w14:paraId="3AC050D4" w14:textId="77777777" w:rsidR="00C5158A" w:rsidRPr="004517A7" w:rsidRDefault="00C5158A" w:rsidP="00D00221">
            <w:pPr>
              <w:ind w:left="532" w:hanging="35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ราคาทุน: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EE9AF87" w14:textId="77777777" w:rsidR="00C5158A" w:rsidRPr="004517A7" w:rsidRDefault="00C5158A" w:rsidP="000D313F">
            <w:pPr>
              <w:tabs>
                <w:tab w:val="decimal" w:pos="105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" w:type="dxa"/>
          </w:tcPr>
          <w:p w14:paraId="65FFB811" w14:textId="77777777" w:rsidR="00C5158A" w:rsidRPr="004517A7" w:rsidRDefault="00C5158A" w:rsidP="000D313F">
            <w:pPr>
              <w:ind w:left="-7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1E453EEB" w14:textId="77777777" w:rsidR="00C5158A" w:rsidRPr="004517A7" w:rsidRDefault="00C5158A" w:rsidP="000D313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" w:type="dxa"/>
          </w:tcPr>
          <w:p w14:paraId="618B6F92" w14:textId="77777777" w:rsidR="00C5158A" w:rsidRPr="004517A7" w:rsidRDefault="00C5158A" w:rsidP="000D313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3D4428B4" w14:textId="77777777" w:rsidR="00C5158A" w:rsidRPr="004517A7" w:rsidRDefault="00C5158A" w:rsidP="000D313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" w:type="dxa"/>
          </w:tcPr>
          <w:p w14:paraId="7ADA541C" w14:textId="77777777" w:rsidR="00C5158A" w:rsidRPr="004517A7" w:rsidRDefault="00C5158A" w:rsidP="000D313F">
            <w:pPr>
              <w:ind w:left="-7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24D9A465" w14:textId="77777777" w:rsidR="00C5158A" w:rsidRPr="004517A7" w:rsidRDefault="00C5158A" w:rsidP="000D313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" w:type="dxa"/>
          </w:tcPr>
          <w:p w14:paraId="4C8471A9" w14:textId="77777777" w:rsidR="00C5158A" w:rsidRPr="004517A7" w:rsidRDefault="00C5158A" w:rsidP="000D313F">
            <w:pPr>
              <w:ind w:left="-7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1009385D" w14:textId="77777777" w:rsidR="00C5158A" w:rsidRPr="004517A7" w:rsidRDefault="00C5158A" w:rsidP="000D313F">
            <w:pPr>
              <w:ind w:left="-288" w:firstLine="213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0" w:type="dxa"/>
          </w:tcPr>
          <w:p w14:paraId="4CC404B4" w14:textId="77777777" w:rsidR="00C5158A" w:rsidRPr="004517A7" w:rsidRDefault="00C5158A" w:rsidP="000D313F">
            <w:pPr>
              <w:ind w:left="-288" w:firstLine="213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16F53AB8" w14:textId="7D8F5178" w:rsidR="00C5158A" w:rsidRPr="004517A7" w:rsidRDefault="00C5158A" w:rsidP="00C82517">
            <w:pPr>
              <w:ind w:left="-288" w:firstLine="213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 w:hint="cs"/>
                <w:spacing w:val="-4"/>
                <w:sz w:val="28"/>
              </w:rPr>
              <w:t>(</w:t>
            </w:r>
            <w:r w:rsidRPr="004517A7">
              <w:rPr>
                <w:rFonts w:ascii="Angsana New" w:hAnsi="Angsana New" w:hint="cs"/>
                <w:spacing w:val="-4"/>
                <w:sz w:val="28"/>
                <w:cs/>
              </w:rPr>
              <w:t xml:space="preserve">ดูหมายเหตุข้อ </w:t>
            </w:r>
            <w:r w:rsidR="003319F8" w:rsidRPr="004517A7">
              <w:rPr>
                <w:rFonts w:ascii="Angsana New" w:hAnsi="Angsana New"/>
                <w:spacing w:val="-4"/>
                <w:sz w:val="28"/>
              </w:rPr>
              <w:t>4</w:t>
            </w:r>
            <w:r w:rsidRPr="004517A7">
              <w:rPr>
                <w:rFonts w:ascii="Angsana New" w:hAnsi="Angsana New" w:hint="cs"/>
                <w:spacing w:val="-4"/>
                <w:sz w:val="28"/>
              </w:rPr>
              <w:t>)</w:t>
            </w:r>
          </w:p>
        </w:tc>
        <w:tc>
          <w:tcPr>
            <w:tcW w:w="90" w:type="dxa"/>
          </w:tcPr>
          <w:p w14:paraId="58DA69B4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C100DC8" w14:textId="77777777" w:rsidR="00D00221" w:rsidRPr="004517A7" w:rsidRDefault="00C5158A" w:rsidP="00687240">
            <w:pPr>
              <w:ind w:left="-288" w:right="-236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 w:hint="cs"/>
                <w:spacing w:val="-4"/>
                <w:sz w:val="28"/>
              </w:rPr>
              <w:t>(</w:t>
            </w:r>
            <w:r w:rsidRPr="004517A7">
              <w:rPr>
                <w:rFonts w:ascii="Angsana New" w:hAnsi="Angsana New" w:hint="cs"/>
                <w:spacing w:val="-4"/>
                <w:sz w:val="28"/>
                <w:cs/>
              </w:rPr>
              <w:t>ดูหมายเหตุ</w:t>
            </w:r>
          </w:p>
          <w:p w14:paraId="4E15F575" w14:textId="3A54A378" w:rsidR="00C5158A" w:rsidRPr="004517A7" w:rsidRDefault="00C5158A" w:rsidP="00687240">
            <w:pPr>
              <w:ind w:left="-288" w:right="-236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 w:hint="cs"/>
                <w:spacing w:val="-4"/>
                <w:sz w:val="28"/>
                <w:cs/>
              </w:rPr>
              <w:t xml:space="preserve">ข้อ </w:t>
            </w:r>
            <w:r w:rsidRPr="004517A7">
              <w:rPr>
                <w:rFonts w:ascii="Angsana New" w:hAnsi="Angsana New"/>
                <w:spacing w:val="-4"/>
                <w:sz w:val="28"/>
              </w:rPr>
              <w:t>1</w:t>
            </w:r>
            <w:r w:rsidR="00B14D0D" w:rsidRPr="004517A7">
              <w:rPr>
                <w:rFonts w:ascii="Angsana New" w:hAnsi="Angsana New"/>
                <w:spacing w:val="-4"/>
                <w:sz w:val="28"/>
              </w:rPr>
              <w:t>4</w:t>
            </w:r>
            <w:r w:rsidRPr="004517A7">
              <w:rPr>
                <w:rFonts w:ascii="Angsana New" w:hAnsi="Angsana New"/>
                <w:spacing w:val="-4"/>
                <w:sz w:val="28"/>
              </w:rPr>
              <w:t>.3</w:t>
            </w:r>
            <w:r w:rsidR="002963D6" w:rsidRPr="004517A7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90" w:type="dxa"/>
          </w:tcPr>
          <w:p w14:paraId="3B7665E4" w14:textId="77777777" w:rsidR="00C5158A" w:rsidRPr="004517A7" w:rsidRDefault="00C5158A" w:rsidP="000D313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482FB43E" w14:textId="77777777" w:rsidR="00C5158A" w:rsidRPr="004517A7" w:rsidRDefault="00C5158A" w:rsidP="000D313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57079D" w:rsidRPr="004517A7" w14:paraId="35BE30C3" w14:textId="77777777" w:rsidTr="00A70D8E">
        <w:trPr>
          <w:trHeight w:val="141"/>
        </w:trPr>
        <w:tc>
          <w:tcPr>
            <w:tcW w:w="3870" w:type="dxa"/>
          </w:tcPr>
          <w:p w14:paraId="6EC49336" w14:textId="77777777" w:rsidR="0057079D" w:rsidRPr="004517A7" w:rsidRDefault="0057079D" w:rsidP="0057079D">
            <w:pPr>
              <w:ind w:left="712" w:hanging="361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ที่ดินและส่วนปรับปรุงที่ดิน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506C17" w14:textId="50EE9C85" w:rsidR="0057079D" w:rsidRPr="004517A7" w:rsidRDefault="0057079D" w:rsidP="0057079D">
            <w:pPr>
              <w:tabs>
                <w:tab w:val="decimal" w:pos="900"/>
              </w:tabs>
              <w:ind w:right="85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hAnsi="Angsana New"/>
                <w:sz w:val="28"/>
              </w:rPr>
              <w:t>151,711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564F705E" w14:textId="77777777" w:rsidR="0057079D" w:rsidRPr="004517A7" w:rsidRDefault="0057079D" w:rsidP="0057079D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vAlign w:val="bottom"/>
          </w:tcPr>
          <w:p w14:paraId="4096A0F6" w14:textId="48D0BA88" w:rsidR="0057079D" w:rsidRPr="004517A7" w:rsidRDefault="0057079D" w:rsidP="0057079D">
            <w:pPr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vAlign w:val="bottom"/>
          </w:tcPr>
          <w:p w14:paraId="6DA9DCE6" w14:textId="77777777" w:rsidR="0057079D" w:rsidRPr="004517A7" w:rsidRDefault="0057079D" w:rsidP="005707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88C5419" w14:textId="76676D4F" w:rsidR="0057079D" w:rsidRPr="004517A7" w:rsidRDefault="0057079D" w:rsidP="0057079D">
            <w:pPr>
              <w:ind w:right="9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2A831654" w14:textId="77777777" w:rsidR="0057079D" w:rsidRPr="004517A7" w:rsidRDefault="0057079D" w:rsidP="0057079D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1FC66CA" w14:textId="132C8F02" w:rsidR="0057079D" w:rsidRPr="004517A7" w:rsidRDefault="0057079D" w:rsidP="0057079D">
            <w:pPr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4B0017CB" w14:textId="77777777" w:rsidR="0057079D" w:rsidRPr="004517A7" w:rsidRDefault="0057079D" w:rsidP="0057079D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vAlign w:val="bottom"/>
          </w:tcPr>
          <w:p w14:paraId="5D9D9A5E" w14:textId="1D6669E3" w:rsidR="0057079D" w:rsidRPr="004517A7" w:rsidRDefault="0057079D" w:rsidP="0057079D">
            <w:pPr>
              <w:tabs>
                <w:tab w:val="decimal" w:pos="957"/>
              </w:tabs>
              <w:ind w:right="12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" w:type="dxa"/>
            <w:vAlign w:val="bottom"/>
          </w:tcPr>
          <w:p w14:paraId="0237EDE8" w14:textId="77777777" w:rsidR="0057079D" w:rsidRPr="004517A7" w:rsidRDefault="0057079D" w:rsidP="0057079D">
            <w:pPr>
              <w:tabs>
                <w:tab w:val="decimal" w:pos="95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36AE8405" w14:textId="61016880" w:rsidR="0057079D" w:rsidRPr="004517A7" w:rsidRDefault="0057079D" w:rsidP="0057079D">
            <w:pPr>
              <w:tabs>
                <w:tab w:val="decimal" w:pos="957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298,425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0B8A22" w14:textId="77777777" w:rsidR="0057079D" w:rsidRPr="004517A7" w:rsidRDefault="0057079D" w:rsidP="0057079D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5BF34C9" w14:textId="6A07028D" w:rsidR="0057079D" w:rsidRPr="004517A7" w:rsidRDefault="00AE03A5" w:rsidP="0057079D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358D538" w14:textId="77777777" w:rsidR="0057079D" w:rsidRPr="004517A7" w:rsidRDefault="0057079D" w:rsidP="0057079D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01F882CA" w14:textId="43D40A86" w:rsidR="0057079D" w:rsidRPr="004517A7" w:rsidRDefault="00AE03A5" w:rsidP="0057079D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450,136</w:t>
            </w:r>
          </w:p>
        </w:tc>
      </w:tr>
      <w:tr w:rsidR="0057079D" w:rsidRPr="004517A7" w14:paraId="41909C49" w14:textId="77777777" w:rsidTr="00A70D8E">
        <w:trPr>
          <w:trHeight w:val="141"/>
        </w:trPr>
        <w:tc>
          <w:tcPr>
            <w:tcW w:w="3870" w:type="dxa"/>
          </w:tcPr>
          <w:p w14:paraId="5C617737" w14:textId="77777777" w:rsidR="0057079D" w:rsidRPr="004517A7" w:rsidRDefault="0057079D" w:rsidP="0057079D">
            <w:pPr>
              <w:ind w:left="712" w:hanging="361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2769AD" w14:textId="6F96ED04" w:rsidR="0057079D" w:rsidRPr="004517A7" w:rsidRDefault="0057079D" w:rsidP="0057079D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404,481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5D0DCC84" w14:textId="77777777" w:rsidR="0057079D" w:rsidRPr="004517A7" w:rsidRDefault="0057079D" w:rsidP="0057079D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vAlign w:val="bottom"/>
          </w:tcPr>
          <w:p w14:paraId="756BC668" w14:textId="0A90BD97" w:rsidR="0057079D" w:rsidRPr="004517A7" w:rsidRDefault="0057079D" w:rsidP="0057079D">
            <w:pPr>
              <w:tabs>
                <w:tab w:val="decimal" w:pos="793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vAlign w:val="bottom"/>
          </w:tcPr>
          <w:p w14:paraId="42A7778C" w14:textId="77777777" w:rsidR="0057079D" w:rsidRPr="004517A7" w:rsidRDefault="0057079D" w:rsidP="0057079D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DA201C3" w14:textId="78D95CCB" w:rsidR="0057079D" w:rsidRPr="004517A7" w:rsidRDefault="0057079D" w:rsidP="0057079D">
            <w:pPr>
              <w:tabs>
                <w:tab w:val="decimal" w:pos="793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3B2A6FC1" w14:textId="77777777" w:rsidR="0057079D" w:rsidRPr="004517A7" w:rsidRDefault="0057079D" w:rsidP="0057079D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60E17C0" w14:textId="2358401D" w:rsidR="0057079D" w:rsidRPr="004517A7" w:rsidRDefault="0057079D" w:rsidP="0057079D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(17,287)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45B21C62" w14:textId="77777777" w:rsidR="0057079D" w:rsidRPr="004517A7" w:rsidRDefault="0057079D" w:rsidP="0057079D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vAlign w:val="bottom"/>
          </w:tcPr>
          <w:p w14:paraId="5CF7AA33" w14:textId="68DFD385" w:rsidR="0057079D" w:rsidRPr="004517A7" w:rsidRDefault="0057079D" w:rsidP="0057079D">
            <w:pPr>
              <w:ind w:right="12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28,222</w:t>
            </w:r>
          </w:p>
        </w:tc>
        <w:tc>
          <w:tcPr>
            <w:tcW w:w="120" w:type="dxa"/>
            <w:vAlign w:val="bottom"/>
          </w:tcPr>
          <w:p w14:paraId="24495520" w14:textId="77777777" w:rsidR="0057079D" w:rsidRPr="004517A7" w:rsidRDefault="0057079D" w:rsidP="005707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2C536400" w14:textId="0D73D750" w:rsidR="0057079D" w:rsidRPr="004517A7" w:rsidRDefault="0057079D" w:rsidP="0057079D">
            <w:pPr>
              <w:ind w:right="13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105,19</w:t>
            </w:r>
            <w:r w:rsidR="00D5243E" w:rsidRPr="004517A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6301065" w14:textId="77777777" w:rsidR="0057079D" w:rsidRPr="004517A7" w:rsidRDefault="0057079D" w:rsidP="0057079D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CF1B59A" w14:textId="506A5CF6" w:rsidR="0057079D" w:rsidRPr="004517A7" w:rsidRDefault="00AE03A5" w:rsidP="0057079D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(214)</w:t>
            </w:r>
          </w:p>
        </w:tc>
        <w:tc>
          <w:tcPr>
            <w:tcW w:w="90" w:type="dxa"/>
            <w:vAlign w:val="bottom"/>
          </w:tcPr>
          <w:p w14:paraId="6FD0B6A6" w14:textId="77777777" w:rsidR="0057079D" w:rsidRPr="004517A7" w:rsidRDefault="0057079D" w:rsidP="0057079D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34FBF91D" w14:textId="60DA51F0" w:rsidR="0057079D" w:rsidRPr="004517A7" w:rsidRDefault="00AE03A5" w:rsidP="0057079D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520,394</w:t>
            </w:r>
          </w:p>
        </w:tc>
      </w:tr>
      <w:tr w:rsidR="0057079D" w:rsidRPr="004517A7" w14:paraId="52ED91B2" w14:textId="77777777" w:rsidTr="00A70D8E">
        <w:trPr>
          <w:trHeight w:val="141"/>
        </w:trPr>
        <w:tc>
          <w:tcPr>
            <w:tcW w:w="3870" w:type="dxa"/>
          </w:tcPr>
          <w:p w14:paraId="63C872AF" w14:textId="77777777" w:rsidR="0057079D" w:rsidRPr="004517A7" w:rsidRDefault="0057079D" w:rsidP="0057079D">
            <w:pPr>
              <w:ind w:left="712" w:hanging="361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ระบบผลิตไฟฟ้าจากก๊าซชีวภาพ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E49F6F" w14:textId="4E0F8DC4" w:rsidR="0057079D" w:rsidRPr="004517A7" w:rsidRDefault="0057079D" w:rsidP="0057079D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112,067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2CC52278" w14:textId="77777777" w:rsidR="0057079D" w:rsidRPr="004517A7" w:rsidRDefault="0057079D" w:rsidP="0057079D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vAlign w:val="bottom"/>
          </w:tcPr>
          <w:p w14:paraId="21C81177" w14:textId="6DC5F696" w:rsidR="0057079D" w:rsidRPr="004517A7" w:rsidRDefault="0057079D" w:rsidP="0057079D">
            <w:pPr>
              <w:tabs>
                <w:tab w:val="decimal" w:pos="793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vAlign w:val="bottom"/>
          </w:tcPr>
          <w:p w14:paraId="1352BABB" w14:textId="77777777" w:rsidR="0057079D" w:rsidRPr="004517A7" w:rsidRDefault="0057079D" w:rsidP="0057079D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7D249C2" w14:textId="45C9C391" w:rsidR="0057079D" w:rsidRPr="004517A7" w:rsidRDefault="0057079D" w:rsidP="0057079D">
            <w:pPr>
              <w:tabs>
                <w:tab w:val="decimal" w:pos="793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09648FAA" w14:textId="77777777" w:rsidR="0057079D" w:rsidRPr="004517A7" w:rsidRDefault="0057079D" w:rsidP="0057079D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1E82DB8" w14:textId="0BA0605C" w:rsidR="0057079D" w:rsidRPr="004517A7" w:rsidRDefault="0057079D" w:rsidP="0057079D">
            <w:pPr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732ED830" w14:textId="77777777" w:rsidR="0057079D" w:rsidRPr="004517A7" w:rsidRDefault="0057079D" w:rsidP="0057079D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vAlign w:val="bottom"/>
          </w:tcPr>
          <w:p w14:paraId="67289C73" w14:textId="6DC27838" w:rsidR="0057079D" w:rsidRPr="004517A7" w:rsidRDefault="0057079D" w:rsidP="0057079D">
            <w:pPr>
              <w:ind w:right="12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" w:type="dxa"/>
            <w:vAlign w:val="bottom"/>
          </w:tcPr>
          <w:p w14:paraId="1C06E117" w14:textId="77777777" w:rsidR="0057079D" w:rsidRPr="004517A7" w:rsidRDefault="0057079D" w:rsidP="005707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4EF5E5C1" w14:textId="633FF89E" w:rsidR="0057079D" w:rsidRPr="004517A7" w:rsidRDefault="0057079D" w:rsidP="0057079D">
            <w:pPr>
              <w:ind w:right="13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7BF202" w14:textId="77777777" w:rsidR="0057079D" w:rsidRPr="004517A7" w:rsidRDefault="0057079D" w:rsidP="0057079D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100008DA" w14:textId="1B7D3125" w:rsidR="0057079D" w:rsidRPr="004517A7" w:rsidRDefault="00AE03A5" w:rsidP="0057079D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C6049AA" w14:textId="77777777" w:rsidR="0057079D" w:rsidRPr="004517A7" w:rsidRDefault="0057079D" w:rsidP="0057079D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44F700FC" w14:textId="003592D4" w:rsidR="0057079D" w:rsidRPr="004517A7" w:rsidRDefault="00AE03A5" w:rsidP="0057079D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112,067</w:t>
            </w:r>
          </w:p>
        </w:tc>
      </w:tr>
      <w:tr w:rsidR="0057079D" w:rsidRPr="004517A7" w14:paraId="6D13F59A" w14:textId="77777777" w:rsidTr="00A70D8E">
        <w:trPr>
          <w:trHeight w:val="141"/>
        </w:trPr>
        <w:tc>
          <w:tcPr>
            <w:tcW w:w="3870" w:type="dxa"/>
          </w:tcPr>
          <w:p w14:paraId="7EFB44CF" w14:textId="77777777" w:rsidR="0057079D" w:rsidRPr="004517A7" w:rsidRDefault="0057079D" w:rsidP="0057079D">
            <w:pPr>
              <w:ind w:left="712" w:hanging="361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8BAFAA" w14:textId="358BC8C8" w:rsidR="0057079D" w:rsidRPr="004517A7" w:rsidRDefault="0057079D" w:rsidP="0057079D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295,993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71DEC6F9" w14:textId="77777777" w:rsidR="0057079D" w:rsidRPr="004517A7" w:rsidRDefault="0057079D" w:rsidP="0057079D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vAlign w:val="bottom"/>
          </w:tcPr>
          <w:p w14:paraId="0A8443D5" w14:textId="0907202A" w:rsidR="0057079D" w:rsidRPr="004517A7" w:rsidRDefault="0057079D" w:rsidP="0057079D">
            <w:pPr>
              <w:tabs>
                <w:tab w:val="decimal" w:pos="793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vAlign w:val="bottom"/>
          </w:tcPr>
          <w:p w14:paraId="0F2B0225" w14:textId="77777777" w:rsidR="0057079D" w:rsidRPr="004517A7" w:rsidRDefault="0057079D" w:rsidP="0057079D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FFE0F04" w14:textId="68607A33" w:rsidR="0057079D" w:rsidRPr="004517A7" w:rsidRDefault="0057079D" w:rsidP="0057079D">
            <w:pPr>
              <w:tabs>
                <w:tab w:val="decimal" w:pos="793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1,972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50931AE4" w14:textId="77777777" w:rsidR="0057079D" w:rsidRPr="004517A7" w:rsidRDefault="0057079D" w:rsidP="0057079D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67B8235" w14:textId="6033F8AC" w:rsidR="0057079D" w:rsidRPr="004517A7" w:rsidRDefault="0057079D" w:rsidP="0057079D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(17,909)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3B3EFBE1" w14:textId="77777777" w:rsidR="0057079D" w:rsidRPr="004517A7" w:rsidRDefault="0057079D" w:rsidP="0057079D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vAlign w:val="bottom"/>
          </w:tcPr>
          <w:p w14:paraId="7A51AB4B" w14:textId="1F1B79F3" w:rsidR="0057079D" w:rsidRPr="004517A7" w:rsidRDefault="0057079D" w:rsidP="0057079D">
            <w:pPr>
              <w:tabs>
                <w:tab w:val="decimal" w:pos="957"/>
              </w:tabs>
              <w:ind w:right="12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51,83</w:t>
            </w:r>
            <w:r w:rsidR="00D5243E" w:rsidRPr="004517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0" w:type="dxa"/>
            <w:vAlign w:val="bottom"/>
          </w:tcPr>
          <w:p w14:paraId="2A25642B" w14:textId="77777777" w:rsidR="0057079D" w:rsidRPr="004517A7" w:rsidRDefault="0057079D" w:rsidP="0057079D">
            <w:pPr>
              <w:tabs>
                <w:tab w:val="decimal" w:pos="95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77808C47" w14:textId="19F98DAF" w:rsidR="0057079D" w:rsidRPr="004517A7" w:rsidRDefault="0057079D" w:rsidP="0057079D">
            <w:pPr>
              <w:tabs>
                <w:tab w:val="decimal" w:pos="957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706,57</w:t>
            </w:r>
            <w:r w:rsidR="00AA2FD6" w:rsidRPr="004517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9264A6" w14:textId="77777777" w:rsidR="0057079D" w:rsidRPr="004517A7" w:rsidRDefault="0057079D" w:rsidP="0057079D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202BFAAA" w14:textId="2CD321DF" w:rsidR="0057079D" w:rsidRPr="004517A7" w:rsidRDefault="00AE03A5" w:rsidP="0057079D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23C14BD" w14:textId="77777777" w:rsidR="0057079D" w:rsidRPr="004517A7" w:rsidRDefault="0057079D" w:rsidP="0057079D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65F46D5A" w14:textId="7ACDED23" w:rsidR="0057079D" w:rsidRPr="004517A7" w:rsidRDefault="00AE03A5" w:rsidP="0057079D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1,038,462</w:t>
            </w:r>
          </w:p>
        </w:tc>
      </w:tr>
      <w:tr w:rsidR="0057079D" w:rsidRPr="004517A7" w14:paraId="52462AC4" w14:textId="77777777" w:rsidTr="00A70D8E">
        <w:trPr>
          <w:trHeight w:val="141"/>
        </w:trPr>
        <w:tc>
          <w:tcPr>
            <w:tcW w:w="3870" w:type="dxa"/>
          </w:tcPr>
          <w:p w14:paraId="31C201F8" w14:textId="77777777" w:rsidR="0057079D" w:rsidRPr="004517A7" w:rsidRDefault="0057079D" w:rsidP="0057079D">
            <w:pPr>
              <w:ind w:left="712" w:hanging="361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เครื่องใช้สำนักงาน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D245A8" w14:textId="49A9D2AA" w:rsidR="0057079D" w:rsidRPr="004517A7" w:rsidRDefault="0057079D" w:rsidP="0057079D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39,207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6FC73191" w14:textId="77777777" w:rsidR="0057079D" w:rsidRPr="004517A7" w:rsidRDefault="0057079D" w:rsidP="0057079D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vAlign w:val="bottom"/>
          </w:tcPr>
          <w:p w14:paraId="47C58B79" w14:textId="2A1DEB6E" w:rsidR="0057079D" w:rsidRPr="004517A7" w:rsidRDefault="0057079D" w:rsidP="0057079D">
            <w:pPr>
              <w:tabs>
                <w:tab w:val="decimal" w:pos="793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vAlign w:val="bottom"/>
          </w:tcPr>
          <w:p w14:paraId="00848E48" w14:textId="77777777" w:rsidR="0057079D" w:rsidRPr="004517A7" w:rsidRDefault="0057079D" w:rsidP="0057079D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8531427" w14:textId="583CDF47" w:rsidR="0057079D" w:rsidRPr="004517A7" w:rsidRDefault="0057079D" w:rsidP="0057079D">
            <w:pPr>
              <w:tabs>
                <w:tab w:val="decimal" w:pos="793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314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26391E9F" w14:textId="77777777" w:rsidR="0057079D" w:rsidRPr="004517A7" w:rsidRDefault="0057079D" w:rsidP="0057079D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85881EA" w14:textId="445B4F15" w:rsidR="0057079D" w:rsidRPr="004517A7" w:rsidRDefault="0057079D" w:rsidP="0057079D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(1,57</w:t>
            </w:r>
            <w:r w:rsidR="00D5243E" w:rsidRPr="004517A7">
              <w:rPr>
                <w:rFonts w:ascii="Angsana New" w:hAnsi="Angsana New"/>
                <w:sz w:val="28"/>
              </w:rPr>
              <w:t>5</w:t>
            </w:r>
            <w:r w:rsidRPr="004517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767CEB23" w14:textId="77777777" w:rsidR="0057079D" w:rsidRPr="004517A7" w:rsidRDefault="0057079D" w:rsidP="0057079D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vAlign w:val="bottom"/>
          </w:tcPr>
          <w:p w14:paraId="315584BE" w14:textId="08460C2F" w:rsidR="0057079D" w:rsidRPr="004517A7" w:rsidRDefault="0057079D" w:rsidP="0057079D">
            <w:pPr>
              <w:tabs>
                <w:tab w:val="decimal" w:pos="957"/>
              </w:tabs>
              <w:ind w:right="12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" w:type="dxa"/>
            <w:vAlign w:val="bottom"/>
          </w:tcPr>
          <w:p w14:paraId="38D23D92" w14:textId="77777777" w:rsidR="0057079D" w:rsidRPr="004517A7" w:rsidRDefault="0057079D" w:rsidP="0057079D">
            <w:pPr>
              <w:tabs>
                <w:tab w:val="decimal" w:pos="95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7490EDFE" w14:textId="4F0D69AD" w:rsidR="0057079D" w:rsidRPr="004517A7" w:rsidRDefault="0057079D" w:rsidP="0057079D">
            <w:pPr>
              <w:tabs>
                <w:tab w:val="decimal" w:pos="957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2,639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070EF3" w14:textId="77777777" w:rsidR="0057079D" w:rsidRPr="004517A7" w:rsidRDefault="0057079D" w:rsidP="0057079D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64D56CD9" w14:textId="295E974E" w:rsidR="0057079D" w:rsidRPr="004517A7" w:rsidRDefault="00AE03A5" w:rsidP="0057079D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(2,724)</w:t>
            </w:r>
          </w:p>
        </w:tc>
        <w:tc>
          <w:tcPr>
            <w:tcW w:w="90" w:type="dxa"/>
            <w:vAlign w:val="bottom"/>
          </w:tcPr>
          <w:p w14:paraId="6ABDA250" w14:textId="77777777" w:rsidR="0057079D" w:rsidRPr="004517A7" w:rsidRDefault="0057079D" w:rsidP="0057079D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0808BCF8" w14:textId="14443414" w:rsidR="0057079D" w:rsidRPr="004517A7" w:rsidRDefault="00AE03A5" w:rsidP="0057079D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37,86</w:t>
            </w:r>
            <w:r w:rsidR="00AA2FD6" w:rsidRPr="004517A7">
              <w:rPr>
                <w:rFonts w:ascii="Angsana New" w:hAnsi="Angsana New"/>
                <w:sz w:val="28"/>
              </w:rPr>
              <w:t>1</w:t>
            </w:r>
          </w:p>
        </w:tc>
      </w:tr>
      <w:tr w:rsidR="0057079D" w:rsidRPr="004517A7" w14:paraId="6506A7A2" w14:textId="77777777" w:rsidTr="00A70D8E">
        <w:trPr>
          <w:trHeight w:val="141"/>
        </w:trPr>
        <w:tc>
          <w:tcPr>
            <w:tcW w:w="3870" w:type="dxa"/>
          </w:tcPr>
          <w:p w14:paraId="68E395A4" w14:textId="77777777" w:rsidR="0057079D" w:rsidRPr="004517A7" w:rsidRDefault="0057079D" w:rsidP="0057079D">
            <w:pPr>
              <w:ind w:left="712" w:hanging="361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F098C1" w14:textId="0AED3D56" w:rsidR="0057079D" w:rsidRPr="004517A7" w:rsidRDefault="0057079D" w:rsidP="0057079D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4,562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12211EB3" w14:textId="77777777" w:rsidR="0057079D" w:rsidRPr="004517A7" w:rsidRDefault="0057079D" w:rsidP="0057079D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vAlign w:val="bottom"/>
          </w:tcPr>
          <w:p w14:paraId="1BA372CD" w14:textId="7F5B984C" w:rsidR="0057079D" w:rsidRPr="004517A7" w:rsidRDefault="0057079D" w:rsidP="0057079D">
            <w:pPr>
              <w:tabs>
                <w:tab w:val="decimal" w:pos="793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vAlign w:val="bottom"/>
          </w:tcPr>
          <w:p w14:paraId="6877D7AB" w14:textId="77777777" w:rsidR="0057079D" w:rsidRPr="004517A7" w:rsidRDefault="0057079D" w:rsidP="0057079D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899B9F9" w14:textId="324E7E16" w:rsidR="0057079D" w:rsidRPr="004517A7" w:rsidRDefault="0057079D" w:rsidP="0057079D">
            <w:pPr>
              <w:tabs>
                <w:tab w:val="decimal" w:pos="793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288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1C807328" w14:textId="77777777" w:rsidR="0057079D" w:rsidRPr="004517A7" w:rsidRDefault="0057079D" w:rsidP="0057079D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6CE7604" w14:textId="5AD34F04" w:rsidR="0057079D" w:rsidRPr="004517A7" w:rsidRDefault="0057079D" w:rsidP="0057079D">
            <w:pPr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(29)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39921892" w14:textId="77777777" w:rsidR="0057079D" w:rsidRPr="004517A7" w:rsidRDefault="0057079D" w:rsidP="0057079D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vAlign w:val="bottom"/>
          </w:tcPr>
          <w:p w14:paraId="34C57DD2" w14:textId="3BB7FBE1" w:rsidR="0057079D" w:rsidRPr="004517A7" w:rsidRDefault="0057079D" w:rsidP="0057079D">
            <w:pPr>
              <w:tabs>
                <w:tab w:val="decimal" w:pos="957"/>
              </w:tabs>
              <w:ind w:right="12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3,721</w:t>
            </w:r>
          </w:p>
        </w:tc>
        <w:tc>
          <w:tcPr>
            <w:tcW w:w="120" w:type="dxa"/>
            <w:vAlign w:val="bottom"/>
          </w:tcPr>
          <w:p w14:paraId="1778A088" w14:textId="77777777" w:rsidR="0057079D" w:rsidRPr="004517A7" w:rsidRDefault="0057079D" w:rsidP="0057079D">
            <w:pPr>
              <w:tabs>
                <w:tab w:val="decimal" w:pos="95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09B34093" w14:textId="20EEB917" w:rsidR="0057079D" w:rsidRPr="004517A7" w:rsidRDefault="0057079D" w:rsidP="0057079D">
            <w:pPr>
              <w:tabs>
                <w:tab w:val="decimal" w:pos="957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690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C0FF99" w14:textId="77777777" w:rsidR="0057079D" w:rsidRPr="004517A7" w:rsidRDefault="0057079D" w:rsidP="0057079D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531A7343" w14:textId="2CDF4DB9" w:rsidR="0057079D" w:rsidRPr="004517A7" w:rsidRDefault="00AE03A5" w:rsidP="0057079D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8C4B3A6" w14:textId="77777777" w:rsidR="0057079D" w:rsidRPr="004517A7" w:rsidRDefault="0057079D" w:rsidP="0057079D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6D2CA6C4" w14:textId="5BB9A13C" w:rsidR="0057079D" w:rsidRPr="004517A7" w:rsidRDefault="00AE03A5" w:rsidP="0057079D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9,23</w:t>
            </w:r>
            <w:r w:rsidR="00CE2C9C" w:rsidRPr="004517A7">
              <w:rPr>
                <w:rFonts w:ascii="Angsana New" w:hAnsi="Angsana New"/>
                <w:sz w:val="28"/>
              </w:rPr>
              <w:t>2</w:t>
            </w:r>
          </w:p>
        </w:tc>
      </w:tr>
      <w:tr w:rsidR="0057079D" w:rsidRPr="004517A7" w14:paraId="54356AE2" w14:textId="77777777" w:rsidTr="00A70D8E">
        <w:trPr>
          <w:trHeight w:val="141"/>
        </w:trPr>
        <w:tc>
          <w:tcPr>
            <w:tcW w:w="3870" w:type="dxa"/>
          </w:tcPr>
          <w:p w14:paraId="4B59EA90" w14:textId="77777777" w:rsidR="0057079D" w:rsidRPr="004517A7" w:rsidRDefault="0057079D" w:rsidP="0057079D">
            <w:pPr>
              <w:ind w:left="712" w:hanging="361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ยานพาหนะ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8861B1" w14:textId="7FE2C689" w:rsidR="0057079D" w:rsidRPr="004517A7" w:rsidRDefault="0057079D" w:rsidP="0057079D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8,198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321892CD" w14:textId="77777777" w:rsidR="0057079D" w:rsidRPr="004517A7" w:rsidRDefault="0057079D" w:rsidP="0057079D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vAlign w:val="bottom"/>
          </w:tcPr>
          <w:p w14:paraId="73C49198" w14:textId="5B775105" w:rsidR="0057079D" w:rsidRPr="004517A7" w:rsidRDefault="0057079D" w:rsidP="0057079D">
            <w:pPr>
              <w:tabs>
                <w:tab w:val="decimal" w:pos="793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vAlign w:val="bottom"/>
          </w:tcPr>
          <w:p w14:paraId="57126D3A" w14:textId="77777777" w:rsidR="0057079D" w:rsidRPr="004517A7" w:rsidRDefault="0057079D" w:rsidP="0057079D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8F53165" w14:textId="0847DCED" w:rsidR="0057079D" w:rsidRPr="004517A7" w:rsidRDefault="0057079D" w:rsidP="0057079D">
            <w:pPr>
              <w:tabs>
                <w:tab w:val="decimal" w:pos="793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7174DC09" w14:textId="77777777" w:rsidR="0057079D" w:rsidRPr="004517A7" w:rsidRDefault="0057079D" w:rsidP="0057079D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B2A3849" w14:textId="778B43A9" w:rsidR="0057079D" w:rsidRPr="004517A7" w:rsidRDefault="0057079D" w:rsidP="0057079D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0DBE1B78" w14:textId="77777777" w:rsidR="0057079D" w:rsidRPr="004517A7" w:rsidRDefault="0057079D" w:rsidP="0057079D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vAlign w:val="bottom"/>
          </w:tcPr>
          <w:p w14:paraId="513080FE" w14:textId="1C46AD9F" w:rsidR="0057079D" w:rsidRPr="004517A7" w:rsidRDefault="0057079D" w:rsidP="0057079D">
            <w:pPr>
              <w:ind w:right="12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" w:type="dxa"/>
            <w:vAlign w:val="bottom"/>
          </w:tcPr>
          <w:p w14:paraId="4CD1652B" w14:textId="77777777" w:rsidR="0057079D" w:rsidRPr="004517A7" w:rsidRDefault="0057079D" w:rsidP="005707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1822F4BF" w14:textId="3D7698DC" w:rsidR="0057079D" w:rsidRPr="004517A7" w:rsidRDefault="0057079D" w:rsidP="0057079D">
            <w:pPr>
              <w:ind w:right="13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13,105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13F9DD" w14:textId="77777777" w:rsidR="0057079D" w:rsidRPr="004517A7" w:rsidRDefault="0057079D" w:rsidP="0057079D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696548C8" w14:textId="2307DDF3" w:rsidR="0057079D" w:rsidRPr="004517A7" w:rsidRDefault="00AE03A5" w:rsidP="0057079D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(499)</w:t>
            </w:r>
          </w:p>
        </w:tc>
        <w:tc>
          <w:tcPr>
            <w:tcW w:w="90" w:type="dxa"/>
            <w:vAlign w:val="bottom"/>
          </w:tcPr>
          <w:p w14:paraId="6DA61504" w14:textId="77777777" w:rsidR="0057079D" w:rsidRPr="004517A7" w:rsidRDefault="0057079D" w:rsidP="0057079D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17813E08" w14:textId="74DE34DC" w:rsidR="0057079D" w:rsidRPr="004517A7" w:rsidRDefault="00AE03A5" w:rsidP="0057079D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20,804</w:t>
            </w:r>
          </w:p>
        </w:tc>
      </w:tr>
      <w:tr w:rsidR="0057079D" w:rsidRPr="004517A7" w14:paraId="3B6E2450" w14:textId="77777777" w:rsidTr="00A70D8E">
        <w:trPr>
          <w:trHeight w:val="141"/>
        </w:trPr>
        <w:tc>
          <w:tcPr>
            <w:tcW w:w="3870" w:type="dxa"/>
          </w:tcPr>
          <w:p w14:paraId="20523FDD" w14:textId="77777777" w:rsidR="0057079D" w:rsidRPr="004517A7" w:rsidRDefault="0057079D" w:rsidP="0057079D">
            <w:pPr>
              <w:ind w:left="540" w:hanging="189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68BA02" w14:textId="7D529DE5" w:rsidR="0057079D" w:rsidRPr="004517A7" w:rsidRDefault="0057079D" w:rsidP="0057079D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11,363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62B4A575" w14:textId="77777777" w:rsidR="0057079D" w:rsidRPr="004517A7" w:rsidRDefault="0057079D" w:rsidP="0057079D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  <w:vAlign w:val="bottom"/>
          </w:tcPr>
          <w:p w14:paraId="473C6553" w14:textId="656C9B66" w:rsidR="0057079D" w:rsidRPr="004517A7" w:rsidRDefault="0057079D" w:rsidP="0057079D">
            <w:pPr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vAlign w:val="bottom"/>
          </w:tcPr>
          <w:p w14:paraId="73080999" w14:textId="77777777" w:rsidR="0057079D" w:rsidRPr="004517A7" w:rsidRDefault="0057079D" w:rsidP="005707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6653ABB" w14:textId="47F315C9" w:rsidR="0057079D" w:rsidRPr="004517A7" w:rsidRDefault="0057079D" w:rsidP="0057079D">
            <w:pPr>
              <w:ind w:right="9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312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448ACD0F" w14:textId="77777777" w:rsidR="0057079D" w:rsidRPr="004517A7" w:rsidRDefault="0057079D" w:rsidP="0057079D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BE989F9" w14:textId="2F0D5B5B" w:rsidR="0057079D" w:rsidRPr="004517A7" w:rsidRDefault="0057079D" w:rsidP="0057079D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(71)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695EE0E8" w14:textId="77777777" w:rsidR="0057079D" w:rsidRPr="004517A7" w:rsidRDefault="0057079D" w:rsidP="0057079D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77E7211C" w14:textId="11935B32" w:rsidR="0057079D" w:rsidRPr="004517A7" w:rsidRDefault="0057079D" w:rsidP="0057079D">
            <w:pPr>
              <w:ind w:right="12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257</w:t>
            </w:r>
          </w:p>
        </w:tc>
        <w:tc>
          <w:tcPr>
            <w:tcW w:w="120" w:type="dxa"/>
            <w:vAlign w:val="bottom"/>
          </w:tcPr>
          <w:p w14:paraId="78EE2089" w14:textId="77777777" w:rsidR="0057079D" w:rsidRPr="004517A7" w:rsidRDefault="0057079D" w:rsidP="005707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6263213A" w14:textId="71BF351A" w:rsidR="0057079D" w:rsidRPr="004517A7" w:rsidRDefault="0057079D" w:rsidP="0057079D">
            <w:pPr>
              <w:ind w:right="13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9,705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FE98D9" w14:textId="77777777" w:rsidR="0057079D" w:rsidRPr="004517A7" w:rsidRDefault="0057079D" w:rsidP="0057079D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53A6A17" w14:textId="6CA7F8A7" w:rsidR="0057079D" w:rsidRPr="004517A7" w:rsidRDefault="00AE03A5" w:rsidP="0057079D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(7,742)</w:t>
            </w:r>
          </w:p>
        </w:tc>
        <w:tc>
          <w:tcPr>
            <w:tcW w:w="90" w:type="dxa"/>
            <w:vAlign w:val="bottom"/>
          </w:tcPr>
          <w:p w14:paraId="1D04C31C" w14:textId="77777777" w:rsidR="0057079D" w:rsidRPr="004517A7" w:rsidRDefault="0057079D" w:rsidP="0057079D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5ABDB8FA" w14:textId="63779666" w:rsidR="0057079D" w:rsidRPr="004517A7" w:rsidRDefault="00CE2C9C" w:rsidP="0057079D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13,824</w:t>
            </w:r>
          </w:p>
        </w:tc>
      </w:tr>
      <w:tr w:rsidR="0057079D" w:rsidRPr="004517A7" w14:paraId="21589EB5" w14:textId="77777777" w:rsidTr="00A70D8E">
        <w:trPr>
          <w:trHeight w:val="141"/>
        </w:trPr>
        <w:tc>
          <w:tcPr>
            <w:tcW w:w="3870" w:type="dxa"/>
          </w:tcPr>
          <w:p w14:paraId="0B73F492" w14:textId="77777777" w:rsidR="0057079D" w:rsidRPr="004517A7" w:rsidRDefault="0057079D" w:rsidP="0057079D">
            <w:pPr>
              <w:ind w:left="1072" w:hanging="505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รวมราคาทุน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A40E7" w14:textId="096337A5" w:rsidR="0057079D" w:rsidRPr="004517A7" w:rsidRDefault="0057079D" w:rsidP="0057079D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1,027,582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3F18E324" w14:textId="77777777" w:rsidR="0057079D" w:rsidRPr="004517A7" w:rsidRDefault="0057079D" w:rsidP="0057079D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EB46B" w14:textId="08F3FC8E" w:rsidR="0057079D" w:rsidRPr="004517A7" w:rsidRDefault="0057079D" w:rsidP="0057079D">
            <w:pPr>
              <w:tabs>
                <w:tab w:val="decimal" w:pos="793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vAlign w:val="bottom"/>
          </w:tcPr>
          <w:p w14:paraId="6CEC4CA1" w14:textId="77777777" w:rsidR="0057079D" w:rsidRPr="004517A7" w:rsidRDefault="0057079D" w:rsidP="0057079D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49B93" w14:textId="5397A7DF" w:rsidR="0057079D" w:rsidRPr="004517A7" w:rsidRDefault="0057079D" w:rsidP="0057079D">
            <w:pPr>
              <w:tabs>
                <w:tab w:val="decimal" w:pos="793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2,886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23111D36" w14:textId="77777777" w:rsidR="0057079D" w:rsidRPr="004517A7" w:rsidRDefault="0057079D" w:rsidP="0057079D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9A6D0B" w14:textId="0FFCBE02" w:rsidR="0057079D" w:rsidRPr="004517A7" w:rsidRDefault="0057079D" w:rsidP="0057079D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(36,87</w:t>
            </w:r>
            <w:r w:rsidR="007A7594" w:rsidRPr="004517A7">
              <w:rPr>
                <w:rFonts w:ascii="Angsana New" w:hAnsi="Angsana New"/>
                <w:sz w:val="28"/>
              </w:rPr>
              <w:t>1</w:t>
            </w:r>
            <w:r w:rsidRPr="004517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59562353" w14:textId="77777777" w:rsidR="0057079D" w:rsidRPr="004517A7" w:rsidRDefault="0057079D" w:rsidP="0057079D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6094F" w14:textId="4650B5DF" w:rsidR="0057079D" w:rsidRPr="004517A7" w:rsidRDefault="0057079D" w:rsidP="0057079D">
            <w:pPr>
              <w:tabs>
                <w:tab w:val="decimal" w:pos="957"/>
              </w:tabs>
              <w:ind w:right="12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84,03</w:t>
            </w:r>
            <w:r w:rsidR="007A7594" w:rsidRPr="004517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0" w:type="dxa"/>
            <w:vAlign w:val="bottom"/>
          </w:tcPr>
          <w:p w14:paraId="0EEFF398" w14:textId="77777777" w:rsidR="0057079D" w:rsidRPr="004517A7" w:rsidRDefault="0057079D" w:rsidP="0057079D">
            <w:pPr>
              <w:tabs>
                <w:tab w:val="decimal" w:pos="95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60C42B" w14:textId="2DF3DACD" w:rsidR="0057079D" w:rsidRPr="004517A7" w:rsidRDefault="00AE03A5" w:rsidP="0057079D">
            <w:pPr>
              <w:tabs>
                <w:tab w:val="decimal" w:pos="957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1,136,3</w:t>
            </w:r>
            <w:r w:rsidR="00854799" w:rsidRPr="004517A7">
              <w:rPr>
                <w:rFonts w:ascii="Angsana New" w:hAnsi="Angsana New"/>
                <w:sz w:val="28"/>
              </w:rPr>
              <w:t>2</w:t>
            </w:r>
            <w:r w:rsidR="007A7594" w:rsidRPr="004517A7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527711" w14:textId="77777777" w:rsidR="0057079D" w:rsidRPr="004517A7" w:rsidRDefault="0057079D" w:rsidP="0057079D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EB207" w14:textId="7CA36FC7" w:rsidR="0057079D" w:rsidRPr="004517A7" w:rsidRDefault="00AE03A5" w:rsidP="0057079D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(11,179)</w:t>
            </w:r>
          </w:p>
        </w:tc>
        <w:tc>
          <w:tcPr>
            <w:tcW w:w="90" w:type="dxa"/>
            <w:vAlign w:val="bottom"/>
          </w:tcPr>
          <w:p w14:paraId="17F06AC5" w14:textId="77777777" w:rsidR="0057079D" w:rsidRPr="004517A7" w:rsidRDefault="0057079D" w:rsidP="0057079D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3CD231" w14:textId="1CC2F7BF" w:rsidR="0057079D" w:rsidRPr="004517A7" w:rsidRDefault="00CE2C9C" w:rsidP="0057079D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2,202,7</w:t>
            </w:r>
            <w:r w:rsidR="00854799" w:rsidRPr="004517A7">
              <w:rPr>
                <w:rFonts w:ascii="Angsana New" w:hAnsi="Angsana New"/>
                <w:sz w:val="28"/>
              </w:rPr>
              <w:t>80</w:t>
            </w:r>
          </w:p>
        </w:tc>
      </w:tr>
    </w:tbl>
    <w:p w14:paraId="5FCD57CC" w14:textId="77777777" w:rsidR="00C5158A" w:rsidRPr="004517A7" w:rsidRDefault="00C5158A" w:rsidP="00C5158A">
      <w:pPr>
        <w:spacing w:before="120" w:after="120"/>
        <w:jc w:val="both"/>
        <w:rPr>
          <w:rFonts w:ascii="Angsana New" w:hAnsi="Angsana New"/>
          <w:color w:val="000000"/>
          <w:spacing w:val="-2"/>
          <w:sz w:val="28"/>
          <w:lang w:val="en-GB"/>
        </w:rPr>
        <w:sectPr w:rsidR="00C5158A" w:rsidRPr="004517A7" w:rsidSect="00964A95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1199" w:left="720" w:header="864" w:footer="432" w:gutter="0"/>
          <w:cols w:space="720"/>
          <w:docGrid w:linePitch="326"/>
        </w:sectPr>
      </w:pPr>
    </w:p>
    <w:tbl>
      <w:tblPr>
        <w:tblW w:w="149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106"/>
        <w:gridCol w:w="1694"/>
        <w:gridCol w:w="102"/>
        <w:gridCol w:w="1067"/>
        <w:gridCol w:w="106"/>
        <w:gridCol w:w="1067"/>
        <w:gridCol w:w="99"/>
        <w:gridCol w:w="1081"/>
        <w:gridCol w:w="77"/>
        <w:gridCol w:w="1363"/>
        <w:gridCol w:w="106"/>
        <w:gridCol w:w="1232"/>
        <w:gridCol w:w="90"/>
        <w:gridCol w:w="1620"/>
      </w:tblGrid>
      <w:tr w:rsidR="00C5158A" w:rsidRPr="004517A7" w14:paraId="6A6EA543" w14:textId="77777777" w:rsidTr="000D313F">
        <w:trPr>
          <w:trHeight w:val="101"/>
        </w:trPr>
        <w:tc>
          <w:tcPr>
            <w:tcW w:w="3690" w:type="dxa"/>
          </w:tcPr>
          <w:p w14:paraId="3B26447B" w14:textId="77777777" w:rsidR="00C5158A" w:rsidRPr="004517A7" w:rsidRDefault="00C5158A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</w:tcPr>
          <w:p w14:paraId="461E036A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" w:type="dxa"/>
          </w:tcPr>
          <w:p w14:paraId="0875E675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94" w:type="dxa"/>
          </w:tcPr>
          <w:p w14:paraId="2E16CE07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" w:type="dxa"/>
          </w:tcPr>
          <w:p w14:paraId="3BEAACDF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7" w:type="dxa"/>
          </w:tcPr>
          <w:p w14:paraId="34F6C80B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" w:type="dxa"/>
          </w:tcPr>
          <w:p w14:paraId="7A653073" w14:textId="77777777" w:rsidR="00C5158A" w:rsidRPr="004517A7" w:rsidRDefault="00C5158A" w:rsidP="000D313F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</w:tcPr>
          <w:p w14:paraId="17009F8B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" w:type="dxa"/>
          </w:tcPr>
          <w:p w14:paraId="0DF56367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</w:tcPr>
          <w:p w14:paraId="19F319F9" w14:textId="77777777" w:rsidR="00C5158A" w:rsidRPr="004517A7" w:rsidRDefault="00C5158A" w:rsidP="000D313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dxa"/>
          </w:tcPr>
          <w:p w14:paraId="1E3817BC" w14:textId="77777777" w:rsidR="00C5158A" w:rsidRPr="004517A7" w:rsidRDefault="00C5158A" w:rsidP="000D313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</w:tcPr>
          <w:p w14:paraId="68F35C90" w14:textId="77777777" w:rsidR="00C5158A" w:rsidRPr="004517A7" w:rsidRDefault="00C5158A" w:rsidP="000D313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" w:type="dxa"/>
          </w:tcPr>
          <w:p w14:paraId="5B32F546" w14:textId="77777777" w:rsidR="00C5158A" w:rsidRPr="004517A7" w:rsidRDefault="00C5158A" w:rsidP="000D313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</w:tcPr>
          <w:p w14:paraId="4CF86D06" w14:textId="77777777" w:rsidR="00C5158A" w:rsidRPr="004517A7" w:rsidRDefault="00C5158A" w:rsidP="000D313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717B5CEA" w14:textId="77777777" w:rsidR="00C5158A" w:rsidRPr="004517A7" w:rsidRDefault="00C5158A" w:rsidP="000D313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24A85FC4" w14:textId="77777777" w:rsidR="00C5158A" w:rsidRPr="004517A7" w:rsidRDefault="00C5158A" w:rsidP="00674240">
            <w:pPr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5158A" w:rsidRPr="004517A7" w14:paraId="03B1422E" w14:textId="77777777" w:rsidTr="000D313F">
        <w:trPr>
          <w:trHeight w:val="101"/>
        </w:trPr>
        <w:tc>
          <w:tcPr>
            <w:tcW w:w="3690" w:type="dxa"/>
          </w:tcPr>
          <w:p w14:paraId="31C6EAFC" w14:textId="77777777" w:rsidR="00C5158A" w:rsidRPr="004517A7" w:rsidRDefault="00C5158A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250" w:type="dxa"/>
            <w:gridSpan w:val="15"/>
            <w:tcBorders>
              <w:bottom w:val="single" w:sz="4" w:space="0" w:color="auto"/>
            </w:tcBorders>
          </w:tcPr>
          <w:p w14:paraId="373191C0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C5158A" w:rsidRPr="004517A7" w14:paraId="63C8C65B" w14:textId="77777777" w:rsidTr="000D313F">
        <w:trPr>
          <w:trHeight w:val="1124"/>
        </w:trPr>
        <w:tc>
          <w:tcPr>
            <w:tcW w:w="3690" w:type="dxa"/>
          </w:tcPr>
          <w:p w14:paraId="42448081" w14:textId="77777777" w:rsidR="00C5158A" w:rsidRPr="004517A7" w:rsidRDefault="00C5158A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02ABA1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  <w:p w14:paraId="567F265D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6EFA6AF" w14:textId="2FDD4B1C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1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4517A7">
              <w:rPr>
                <w:rFonts w:ascii="Angsana New" w:hAnsi="Angsana New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D17FF0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12DA6CCE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14:paraId="608CDD85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ผลกระทบจากมาตรฐานการรายงานทางการเงิน ฉบับที่ </w:t>
            </w:r>
            <w:r w:rsidRPr="004517A7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02" w:type="dxa"/>
            <w:tcBorders>
              <w:top w:val="single" w:sz="4" w:space="0" w:color="auto"/>
            </w:tcBorders>
          </w:tcPr>
          <w:p w14:paraId="171B2A7C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0839917F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238F5C54" w14:textId="77777777" w:rsidR="00C5158A" w:rsidRPr="004517A7" w:rsidRDefault="00C5158A" w:rsidP="000D313F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4DD5B5EA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ลดลง)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1AB0C314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0A388D6B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โอนเข้า</w:t>
            </w:r>
          </w:p>
          <w:p w14:paraId="3695E95C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โอนออก)</w:t>
            </w:r>
          </w:p>
        </w:tc>
        <w:tc>
          <w:tcPr>
            <w:tcW w:w="77" w:type="dxa"/>
            <w:tcBorders>
              <w:top w:val="single" w:sz="4" w:space="0" w:color="auto"/>
            </w:tcBorders>
          </w:tcPr>
          <w:p w14:paraId="30263DB3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4619B63F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เพิ่มขึ้นจากการ</w:t>
            </w:r>
            <w:r w:rsidRPr="004517A7">
              <w:rPr>
                <w:rFonts w:ascii="Angsana New" w:hAnsi="Angsana New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ซื้อธุรกิจ</w:t>
            </w:r>
          </w:p>
          <w:p w14:paraId="63716DE5" w14:textId="77777777" w:rsidR="00C5158A" w:rsidRPr="004517A7" w:rsidRDefault="00C5158A" w:rsidP="000D313F">
            <w:pPr>
              <w:tabs>
                <w:tab w:val="left" w:pos="934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1191D052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</w:tcPr>
          <w:p w14:paraId="21F1A35F" w14:textId="77777777" w:rsidR="00C5158A" w:rsidRPr="004517A7" w:rsidRDefault="00C5158A" w:rsidP="000D313F">
            <w:pPr>
              <w:ind w:left="165" w:hanging="165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ลดลงจากการขายธุรกิจ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E153539" w14:textId="77777777" w:rsidR="00C5158A" w:rsidRPr="004517A7" w:rsidRDefault="00C5158A" w:rsidP="000D313F">
            <w:pPr>
              <w:ind w:left="165" w:hanging="16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EA7B103" w14:textId="77777777" w:rsidR="00C5158A" w:rsidRPr="004517A7" w:rsidRDefault="00C5158A" w:rsidP="000D313F">
            <w:pPr>
              <w:ind w:left="165" w:hanging="165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  <w:p w14:paraId="223E89BF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4372D11" w14:textId="5F934160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31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4517A7">
              <w:rPr>
                <w:rFonts w:ascii="Angsana New" w:hAnsi="Angsana New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D17FF0" w:rsidRPr="004517A7">
              <w:rPr>
                <w:rFonts w:ascii="Angsana New" w:hAnsi="Angsana New"/>
                <w:sz w:val="28"/>
              </w:rPr>
              <w:t>4</w:t>
            </w:r>
          </w:p>
        </w:tc>
      </w:tr>
      <w:tr w:rsidR="00C5158A" w:rsidRPr="004517A7" w14:paraId="1C096CAB" w14:textId="77777777" w:rsidTr="000D313F">
        <w:trPr>
          <w:trHeight w:val="101"/>
        </w:trPr>
        <w:tc>
          <w:tcPr>
            <w:tcW w:w="3690" w:type="dxa"/>
          </w:tcPr>
          <w:p w14:paraId="286E8174" w14:textId="77777777" w:rsidR="00C5158A" w:rsidRPr="004517A7" w:rsidRDefault="00C5158A" w:rsidP="000D313F">
            <w:pPr>
              <w:ind w:left="532" w:hanging="352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br w:type="page"/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ค่าเสื่อมราคาสะสม: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69044D" w14:textId="77777777" w:rsidR="00C5158A" w:rsidRPr="004517A7" w:rsidRDefault="00C5158A" w:rsidP="000D313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01D6CA8E" w14:textId="77777777" w:rsidR="00C5158A" w:rsidRPr="004517A7" w:rsidRDefault="00C5158A" w:rsidP="000D313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94" w:type="dxa"/>
          </w:tcPr>
          <w:p w14:paraId="28254F20" w14:textId="77777777" w:rsidR="00C5158A" w:rsidRPr="004517A7" w:rsidRDefault="00C5158A" w:rsidP="000D313F">
            <w:pPr>
              <w:tabs>
                <w:tab w:val="decimal" w:pos="918"/>
              </w:tabs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2" w:type="dxa"/>
          </w:tcPr>
          <w:p w14:paraId="3A59588B" w14:textId="77777777" w:rsidR="00C5158A" w:rsidRPr="004517A7" w:rsidRDefault="00C5158A" w:rsidP="000D313F">
            <w:pPr>
              <w:tabs>
                <w:tab w:val="decimal" w:pos="918"/>
              </w:tabs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0A695C7" w14:textId="77777777" w:rsidR="00C5158A" w:rsidRPr="004517A7" w:rsidRDefault="00C5158A" w:rsidP="000D313F">
            <w:pPr>
              <w:tabs>
                <w:tab w:val="decimal" w:pos="918"/>
              </w:tabs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61CCBF7E" w14:textId="77777777" w:rsidR="00C5158A" w:rsidRPr="004517A7" w:rsidRDefault="00C5158A" w:rsidP="000D313F">
            <w:pPr>
              <w:ind w:left="-28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6DB3A91" w14:textId="77777777" w:rsidR="00C5158A" w:rsidRPr="004517A7" w:rsidRDefault="00C5158A" w:rsidP="000D313F">
            <w:pPr>
              <w:tabs>
                <w:tab w:val="decimal" w:pos="909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" w:type="dxa"/>
            <w:shd w:val="clear" w:color="auto" w:fill="auto"/>
          </w:tcPr>
          <w:p w14:paraId="23626E78" w14:textId="77777777" w:rsidR="00C5158A" w:rsidRPr="004517A7" w:rsidRDefault="00C5158A" w:rsidP="000D313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</w:tcPr>
          <w:p w14:paraId="1234C85D" w14:textId="77777777" w:rsidR="00C5158A" w:rsidRPr="004517A7" w:rsidRDefault="00C5158A" w:rsidP="000D313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dxa"/>
          </w:tcPr>
          <w:p w14:paraId="0DF7584D" w14:textId="77777777" w:rsidR="00C5158A" w:rsidRPr="004517A7" w:rsidRDefault="00C5158A" w:rsidP="000D313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shd w:val="clear" w:color="auto" w:fill="auto"/>
          </w:tcPr>
          <w:p w14:paraId="65034482" w14:textId="77777777" w:rsidR="00C5158A" w:rsidRPr="004517A7" w:rsidRDefault="00C5158A" w:rsidP="000D313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49681474" w14:textId="77777777" w:rsidR="00C5158A" w:rsidRPr="004517A7" w:rsidRDefault="00C5158A" w:rsidP="000D313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</w:tcPr>
          <w:p w14:paraId="38E58F31" w14:textId="77777777" w:rsidR="00C5158A" w:rsidRPr="004517A7" w:rsidRDefault="00C5158A" w:rsidP="000D313F">
            <w:pPr>
              <w:tabs>
                <w:tab w:val="decimal" w:pos="103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59B3179A" w14:textId="77777777" w:rsidR="00C5158A" w:rsidRPr="004517A7" w:rsidRDefault="00C5158A" w:rsidP="000D313F">
            <w:pPr>
              <w:tabs>
                <w:tab w:val="decimal" w:pos="103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69D4FC1" w14:textId="77777777" w:rsidR="00C5158A" w:rsidRPr="004517A7" w:rsidRDefault="00C5158A" w:rsidP="000D313F">
            <w:pPr>
              <w:tabs>
                <w:tab w:val="decimal" w:pos="103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17FF0" w:rsidRPr="004517A7" w14:paraId="53429946" w14:textId="77777777" w:rsidTr="000D313F">
        <w:trPr>
          <w:trHeight w:val="101"/>
        </w:trPr>
        <w:tc>
          <w:tcPr>
            <w:tcW w:w="3690" w:type="dxa"/>
          </w:tcPr>
          <w:p w14:paraId="309A8F86" w14:textId="77777777" w:rsidR="00D17FF0" w:rsidRPr="004517A7" w:rsidRDefault="00D17FF0" w:rsidP="00D17FF0">
            <w:pPr>
              <w:ind w:left="712" w:hanging="361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ส่วนปรับปรุงที่ดิน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80D262" w14:textId="7D3414A8" w:rsidR="00D17FF0" w:rsidRPr="004517A7" w:rsidRDefault="00D17FF0" w:rsidP="00D17FF0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(4,539)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D13D71D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94" w:type="dxa"/>
            <w:vAlign w:val="bottom"/>
          </w:tcPr>
          <w:p w14:paraId="0D304164" w14:textId="7DD1A264" w:rsidR="00D17FF0" w:rsidRPr="004517A7" w:rsidRDefault="00CE2C9C" w:rsidP="00D17FF0">
            <w:pPr>
              <w:tabs>
                <w:tab w:val="decimal" w:pos="793"/>
              </w:tabs>
              <w:ind w:right="9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" w:type="dxa"/>
            <w:vAlign w:val="bottom"/>
          </w:tcPr>
          <w:p w14:paraId="0F49423E" w14:textId="77777777" w:rsidR="00D17FF0" w:rsidRPr="004517A7" w:rsidRDefault="00D17FF0" w:rsidP="00D17FF0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087EFEBF" w14:textId="1F5561FB" w:rsidR="00D17FF0" w:rsidRPr="004517A7" w:rsidRDefault="00361AC4" w:rsidP="00D17FF0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(46</w:t>
            </w:r>
            <w:r w:rsidR="00DD59EC" w:rsidRPr="004517A7">
              <w:rPr>
                <w:rFonts w:ascii="Angsana New" w:hAnsi="Angsana New"/>
                <w:sz w:val="28"/>
              </w:rPr>
              <w:t>9</w:t>
            </w:r>
            <w:r w:rsidRPr="004517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0AFF9E09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0B5E7F09" w14:textId="139D8512" w:rsidR="00D17FF0" w:rsidRPr="004517A7" w:rsidRDefault="00480BCC" w:rsidP="00D17FF0">
            <w:pPr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433C45D9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vAlign w:val="bottom"/>
          </w:tcPr>
          <w:p w14:paraId="7A507DE7" w14:textId="1AC04E38" w:rsidR="00D17FF0" w:rsidRPr="004517A7" w:rsidRDefault="00480BCC" w:rsidP="00D17FF0">
            <w:pPr>
              <w:ind w:right="10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dxa"/>
            <w:vAlign w:val="bottom"/>
          </w:tcPr>
          <w:p w14:paraId="7CFB1295" w14:textId="77777777" w:rsidR="00D17FF0" w:rsidRPr="004517A7" w:rsidRDefault="00D17FF0" w:rsidP="00D17FF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4704CE26" w14:textId="304FE11E" w:rsidR="00D17FF0" w:rsidRPr="004517A7" w:rsidRDefault="00480BCC" w:rsidP="00D17FF0">
            <w:pPr>
              <w:ind w:right="10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E655090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  <w:vAlign w:val="bottom"/>
          </w:tcPr>
          <w:p w14:paraId="2FD0661A" w14:textId="3B38D4A1" w:rsidR="00D17FF0" w:rsidRPr="004517A7" w:rsidRDefault="00480BCC" w:rsidP="00D17FF0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8E9B95A" w14:textId="77777777" w:rsidR="00D17FF0" w:rsidRPr="004517A7" w:rsidRDefault="00D17FF0" w:rsidP="00D17FF0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9789D97" w14:textId="3A22A0EE" w:rsidR="00D17FF0" w:rsidRPr="004517A7" w:rsidRDefault="00480BCC" w:rsidP="00D17FF0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(5,008)</w:t>
            </w:r>
          </w:p>
        </w:tc>
      </w:tr>
      <w:tr w:rsidR="00D17FF0" w:rsidRPr="004517A7" w14:paraId="1DA9BB7A" w14:textId="77777777" w:rsidTr="000D313F">
        <w:trPr>
          <w:trHeight w:val="101"/>
        </w:trPr>
        <w:tc>
          <w:tcPr>
            <w:tcW w:w="3690" w:type="dxa"/>
          </w:tcPr>
          <w:p w14:paraId="3CFEF017" w14:textId="77777777" w:rsidR="00D17FF0" w:rsidRPr="004517A7" w:rsidRDefault="00D17FF0" w:rsidP="00D17FF0">
            <w:pPr>
              <w:ind w:left="712" w:hanging="361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4D7E25" w14:textId="4EE540FF" w:rsidR="00D17FF0" w:rsidRPr="004517A7" w:rsidRDefault="00D17FF0" w:rsidP="00D17FF0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(229,049)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06ED187A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94" w:type="dxa"/>
            <w:vAlign w:val="bottom"/>
          </w:tcPr>
          <w:p w14:paraId="50D0BB4A" w14:textId="6E4FC046" w:rsidR="00D17FF0" w:rsidRPr="004517A7" w:rsidRDefault="00CE2C9C" w:rsidP="00D17FF0">
            <w:pPr>
              <w:tabs>
                <w:tab w:val="decimal" w:pos="793"/>
              </w:tabs>
              <w:ind w:right="9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" w:type="dxa"/>
            <w:vAlign w:val="bottom"/>
          </w:tcPr>
          <w:p w14:paraId="72ADDDD9" w14:textId="77777777" w:rsidR="00D17FF0" w:rsidRPr="004517A7" w:rsidRDefault="00D17FF0" w:rsidP="00D17FF0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1324B11D" w14:textId="711DD39D" w:rsidR="00D17FF0" w:rsidRPr="004517A7" w:rsidRDefault="00361AC4" w:rsidP="00D17FF0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(16,728)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01AB72F1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29652D04" w14:textId="28AFB6EC" w:rsidR="00D17FF0" w:rsidRPr="004517A7" w:rsidRDefault="00480BCC" w:rsidP="00D17FF0">
            <w:pPr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6,351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297CC567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vAlign w:val="bottom"/>
          </w:tcPr>
          <w:p w14:paraId="32ADCDD2" w14:textId="5E8568CC" w:rsidR="00D17FF0" w:rsidRPr="004517A7" w:rsidRDefault="00480BCC" w:rsidP="00D17FF0">
            <w:pPr>
              <w:ind w:right="10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dxa"/>
            <w:vAlign w:val="bottom"/>
          </w:tcPr>
          <w:p w14:paraId="50BDBD1E" w14:textId="77777777" w:rsidR="00D17FF0" w:rsidRPr="004517A7" w:rsidRDefault="00D17FF0" w:rsidP="00D17FF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1A0CFAD9" w14:textId="5C532612" w:rsidR="00D17FF0" w:rsidRPr="004517A7" w:rsidRDefault="00480BCC" w:rsidP="00D17FF0">
            <w:pPr>
              <w:ind w:right="10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(13,914)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F000D3A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  <w:vAlign w:val="bottom"/>
          </w:tcPr>
          <w:p w14:paraId="40086554" w14:textId="3262F476" w:rsidR="00D17FF0" w:rsidRPr="004517A7" w:rsidRDefault="00480BCC" w:rsidP="00D17FF0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12</w:t>
            </w:r>
            <w:r w:rsidR="00DD59EC" w:rsidRPr="004517A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0" w:type="dxa"/>
            <w:vAlign w:val="bottom"/>
          </w:tcPr>
          <w:p w14:paraId="1D2419B7" w14:textId="77777777" w:rsidR="00D17FF0" w:rsidRPr="004517A7" w:rsidRDefault="00D17FF0" w:rsidP="00D17FF0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CFB3EED" w14:textId="271F8F1C" w:rsidR="00D17FF0" w:rsidRPr="004517A7" w:rsidRDefault="00480BCC" w:rsidP="00D17FF0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(253,21</w:t>
            </w:r>
            <w:r w:rsidR="00DD59EC" w:rsidRPr="004517A7">
              <w:rPr>
                <w:rFonts w:ascii="Angsana New" w:hAnsi="Angsana New"/>
                <w:sz w:val="28"/>
              </w:rPr>
              <w:t>5</w:t>
            </w:r>
            <w:r w:rsidRPr="004517A7">
              <w:rPr>
                <w:rFonts w:ascii="Angsana New" w:hAnsi="Angsana New"/>
                <w:sz w:val="28"/>
              </w:rPr>
              <w:t>)</w:t>
            </w:r>
          </w:p>
        </w:tc>
      </w:tr>
      <w:tr w:rsidR="00D17FF0" w:rsidRPr="004517A7" w14:paraId="54AD3413" w14:textId="77777777" w:rsidTr="000D313F">
        <w:trPr>
          <w:trHeight w:val="101"/>
        </w:trPr>
        <w:tc>
          <w:tcPr>
            <w:tcW w:w="3690" w:type="dxa"/>
          </w:tcPr>
          <w:p w14:paraId="138A05B3" w14:textId="77777777" w:rsidR="00D17FF0" w:rsidRPr="004517A7" w:rsidRDefault="00D17FF0" w:rsidP="00D17FF0">
            <w:pPr>
              <w:ind w:left="712" w:hanging="361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ระบบผลิตไฟฟ้าจากก๊าซชีวภาพ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09575B" w14:textId="01D85AAE" w:rsidR="00D17FF0" w:rsidRPr="004517A7" w:rsidRDefault="00D17FF0" w:rsidP="00D17FF0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(26,414)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E6901CB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94" w:type="dxa"/>
            <w:vAlign w:val="bottom"/>
          </w:tcPr>
          <w:p w14:paraId="2D76AA61" w14:textId="049037A4" w:rsidR="00D17FF0" w:rsidRPr="004517A7" w:rsidRDefault="00CE2C9C" w:rsidP="00D17FF0">
            <w:pPr>
              <w:tabs>
                <w:tab w:val="decimal" w:pos="793"/>
              </w:tabs>
              <w:ind w:right="9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" w:type="dxa"/>
            <w:vAlign w:val="bottom"/>
          </w:tcPr>
          <w:p w14:paraId="3C7318B7" w14:textId="77777777" w:rsidR="00D17FF0" w:rsidRPr="004517A7" w:rsidRDefault="00D17FF0" w:rsidP="00D17FF0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2687F747" w14:textId="18DED777" w:rsidR="00D17FF0" w:rsidRPr="004517A7" w:rsidRDefault="00361AC4" w:rsidP="00D17FF0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(6,273)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9262D9E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58B0E388" w14:textId="40CDB56F" w:rsidR="00D17FF0" w:rsidRPr="004517A7" w:rsidRDefault="00480BCC" w:rsidP="00D17FF0">
            <w:pPr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68</w:t>
            </w:r>
            <w:r w:rsidR="0063294A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1515D025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vAlign w:val="bottom"/>
          </w:tcPr>
          <w:p w14:paraId="00DED8F6" w14:textId="3F124BA0" w:rsidR="00D17FF0" w:rsidRPr="004517A7" w:rsidRDefault="00480BCC" w:rsidP="00D17FF0">
            <w:pPr>
              <w:ind w:right="10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dxa"/>
            <w:vAlign w:val="bottom"/>
          </w:tcPr>
          <w:p w14:paraId="00360DB8" w14:textId="77777777" w:rsidR="00D17FF0" w:rsidRPr="004517A7" w:rsidRDefault="00D17FF0" w:rsidP="00D17FF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34B8EFBD" w14:textId="7CE86FE1" w:rsidR="00D17FF0" w:rsidRPr="004517A7" w:rsidRDefault="00480BCC" w:rsidP="00D17FF0">
            <w:pPr>
              <w:ind w:right="10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35D1E4DC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  <w:vAlign w:val="bottom"/>
          </w:tcPr>
          <w:p w14:paraId="5045AD07" w14:textId="61B825DB" w:rsidR="00D17FF0" w:rsidRPr="004517A7" w:rsidRDefault="00480BCC" w:rsidP="00D17FF0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C0BCEF8" w14:textId="77777777" w:rsidR="00D17FF0" w:rsidRPr="004517A7" w:rsidRDefault="00D17FF0" w:rsidP="00D17FF0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C0FC961" w14:textId="29D77080" w:rsidR="00D17FF0" w:rsidRPr="004517A7" w:rsidRDefault="00480BCC" w:rsidP="00D17FF0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(32,00</w:t>
            </w:r>
            <w:r w:rsidR="00DD59EC" w:rsidRPr="004517A7">
              <w:rPr>
                <w:rFonts w:ascii="Angsana New" w:hAnsi="Angsana New"/>
                <w:sz w:val="28"/>
              </w:rPr>
              <w:t>3</w:t>
            </w:r>
            <w:r w:rsidRPr="004517A7">
              <w:rPr>
                <w:rFonts w:ascii="Angsana New" w:hAnsi="Angsana New"/>
                <w:sz w:val="28"/>
              </w:rPr>
              <w:t>)</w:t>
            </w:r>
          </w:p>
        </w:tc>
      </w:tr>
      <w:tr w:rsidR="00D17FF0" w:rsidRPr="004517A7" w14:paraId="32DDA33E" w14:textId="77777777" w:rsidTr="000D313F">
        <w:trPr>
          <w:trHeight w:val="101"/>
        </w:trPr>
        <w:tc>
          <w:tcPr>
            <w:tcW w:w="3690" w:type="dxa"/>
          </w:tcPr>
          <w:p w14:paraId="13B3B2B1" w14:textId="77777777" w:rsidR="00D17FF0" w:rsidRPr="004517A7" w:rsidRDefault="00D17FF0" w:rsidP="00D17FF0">
            <w:pPr>
              <w:ind w:left="712" w:hanging="361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DAF874" w14:textId="0C0EB3D5" w:rsidR="00D17FF0" w:rsidRPr="004517A7" w:rsidRDefault="00D17FF0" w:rsidP="00D17FF0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(79,478)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3E7A7745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94" w:type="dxa"/>
            <w:vAlign w:val="bottom"/>
          </w:tcPr>
          <w:p w14:paraId="7B3E7917" w14:textId="2BB34BF2" w:rsidR="00D17FF0" w:rsidRPr="004517A7" w:rsidRDefault="00CE2C9C" w:rsidP="00D17FF0">
            <w:pPr>
              <w:tabs>
                <w:tab w:val="decimal" w:pos="793"/>
              </w:tabs>
              <w:ind w:right="9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" w:type="dxa"/>
            <w:vAlign w:val="bottom"/>
          </w:tcPr>
          <w:p w14:paraId="26B85E32" w14:textId="77777777" w:rsidR="00D17FF0" w:rsidRPr="004517A7" w:rsidRDefault="00D17FF0" w:rsidP="00D17FF0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0A025AF1" w14:textId="087AEC6E" w:rsidR="00D17FF0" w:rsidRPr="004517A7" w:rsidRDefault="00361AC4" w:rsidP="00D17FF0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(26,428)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7677A90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77D5A3D3" w14:textId="203B6719" w:rsidR="00D17FF0" w:rsidRPr="004517A7" w:rsidRDefault="00480BCC" w:rsidP="00D17FF0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7,46</w:t>
            </w:r>
            <w:r w:rsidR="0063294A" w:rsidRPr="004517A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59FADAB9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vAlign w:val="bottom"/>
          </w:tcPr>
          <w:p w14:paraId="07A5DBD4" w14:textId="3BEC1A15" w:rsidR="00D17FF0" w:rsidRPr="004517A7" w:rsidRDefault="00480BCC" w:rsidP="00D17FF0">
            <w:pPr>
              <w:tabs>
                <w:tab w:val="decimal" w:pos="980"/>
              </w:tabs>
              <w:ind w:right="10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dxa"/>
            <w:vAlign w:val="bottom"/>
          </w:tcPr>
          <w:p w14:paraId="00EF07B8" w14:textId="77777777" w:rsidR="00D17FF0" w:rsidRPr="004517A7" w:rsidRDefault="00D17FF0" w:rsidP="00D17FF0">
            <w:pPr>
              <w:tabs>
                <w:tab w:val="decimal" w:pos="9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6D07DE0E" w14:textId="46C7168A" w:rsidR="00D17FF0" w:rsidRPr="004517A7" w:rsidRDefault="00480BCC" w:rsidP="00D17FF0">
            <w:pPr>
              <w:tabs>
                <w:tab w:val="decimal" w:pos="980"/>
              </w:tabs>
              <w:ind w:right="10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(61,814)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61DEB27A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  <w:vAlign w:val="bottom"/>
          </w:tcPr>
          <w:p w14:paraId="3771CD36" w14:textId="709136EB" w:rsidR="00D17FF0" w:rsidRPr="004517A7" w:rsidRDefault="00480BCC" w:rsidP="00D17FF0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3DA50C2" w14:textId="77777777" w:rsidR="00D17FF0" w:rsidRPr="004517A7" w:rsidRDefault="00D17FF0" w:rsidP="00D17FF0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958E88A" w14:textId="21F112BB" w:rsidR="00D17FF0" w:rsidRPr="004517A7" w:rsidRDefault="00480BCC" w:rsidP="00D17FF0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(160,25</w:t>
            </w:r>
            <w:r w:rsidR="0063294A" w:rsidRPr="004517A7">
              <w:rPr>
                <w:rFonts w:ascii="Angsana New" w:hAnsi="Angsana New"/>
                <w:sz w:val="28"/>
              </w:rPr>
              <w:t>9</w:t>
            </w:r>
            <w:r w:rsidRPr="004517A7">
              <w:rPr>
                <w:rFonts w:ascii="Angsana New" w:hAnsi="Angsana New"/>
                <w:sz w:val="28"/>
              </w:rPr>
              <w:t>)</w:t>
            </w:r>
          </w:p>
        </w:tc>
      </w:tr>
      <w:tr w:rsidR="00D17FF0" w:rsidRPr="004517A7" w14:paraId="23D6AAA3" w14:textId="77777777" w:rsidTr="000D313F">
        <w:trPr>
          <w:trHeight w:val="101"/>
        </w:trPr>
        <w:tc>
          <w:tcPr>
            <w:tcW w:w="3690" w:type="dxa"/>
          </w:tcPr>
          <w:p w14:paraId="7BCC4255" w14:textId="77777777" w:rsidR="00D17FF0" w:rsidRPr="004517A7" w:rsidRDefault="00D17FF0" w:rsidP="00D17FF0">
            <w:pPr>
              <w:ind w:left="712" w:hanging="361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เครื่องใช้สำนักงาน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19BBA6" w14:textId="78F5CF50" w:rsidR="00D17FF0" w:rsidRPr="004517A7" w:rsidRDefault="00D17FF0" w:rsidP="00D17FF0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(34,607)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0440CA6A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94" w:type="dxa"/>
            <w:vAlign w:val="bottom"/>
          </w:tcPr>
          <w:p w14:paraId="44A208B1" w14:textId="187553B1" w:rsidR="00D17FF0" w:rsidRPr="004517A7" w:rsidRDefault="00CE2C9C" w:rsidP="00D17FF0">
            <w:pPr>
              <w:tabs>
                <w:tab w:val="decimal" w:pos="793"/>
              </w:tabs>
              <w:ind w:right="9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" w:type="dxa"/>
            <w:vAlign w:val="bottom"/>
          </w:tcPr>
          <w:p w14:paraId="17345362" w14:textId="77777777" w:rsidR="00D17FF0" w:rsidRPr="004517A7" w:rsidRDefault="00D17FF0" w:rsidP="00D17FF0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4D6F8B5A" w14:textId="49AB66D5" w:rsidR="00D17FF0" w:rsidRPr="004517A7" w:rsidRDefault="00361AC4" w:rsidP="00D17FF0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(2,196)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B41D0BD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36F1C2B8" w14:textId="3A2F0541" w:rsidR="00D17FF0" w:rsidRPr="004517A7" w:rsidRDefault="00480BCC" w:rsidP="00D17FF0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1,383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73C7E16F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vAlign w:val="bottom"/>
          </w:tcPr>
          <w:p w14:paraId="5620624C" w14:textId="6BB1731D" w:rsidR="00D17FF0" w:rsidRPr="004517A7" w:rsidRDefault="00480BCC" w:rsidP="00D17FF0">
            <w:pPr>
              <w:tabs>
                <w:tab w:val="decimal" w:pos="980"/>
              </w:tabs>
              <w:ind w:right="10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dxa"/>
            <w:vAlign w:val="bottom"/>
          </w:tcPr>
          <w:p w14:paraId="3367EAEE" w14:textId="77777777" w:rsidR="00D17FF0" w:rsidRPr="004517A7" w:rsidRDefault="00D17FF0" w:rsidP="00D17FF0">
            <w:pPr>
              <w:tabs>
                <w:tab w:val="decimal" w:pos="9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34AC86D3" w14:textId="6009F193" w:rsidR="00D17FF0" w:rsidRPr="004517A7" w:rsidRDefault="00480BCC" w:rsidP="00D17FF0">
            <w:pPr>
              <w:tabs>
                <w:tab w:val="decimal" w:pos="980"/>
              </w:tabs>
              <w:ind w:right="10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(2,019)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59BD28BD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  <w:vAlign w:val="bottom"/>
          </w:tcPr>
          <w:p w14:paraId="48D0BD91" w14:textId="14EB7A7A" w:rsidR="00D17FF0" w:rsidRPr="004517A7" w:rsidRDefault="00480BCC" w:rsidP="00D17FF0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2,30</w:t>
            </w:r>
            <w:r w:rsidR="00EE0613" w:rsidRPr="004517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0" w:type="dxa"/>
            <w:vAlign w:val="bottom"/>
          </w:tcPr>
          <w:p w14:paraId="0B053487" w14:textId="77777777" w:rsidR="00D17FF0" w:rsidRPr="004517A7" w:rsidRDefault="00D17FF0" w:rsidP="00D17FF0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1BCD224" w14:textId="1371D926" w:rsidR="00D17FF0" w:rsidRPr="004517A7" w:rsidRDefault="00480BCC" w:rsidP="00D17FF0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(35,13</w:t>
            </w:r>
            <w:r w:rsidR="007A72BA" w:rsidRPr="004517A7">
              <w:rPr>
                <w:rFonts w:ascii="Angsana New" w:hAnsi="Angsana New"/>
                <w:sz w:val="28"/>
              </w:rPr>
              <w:t>6</w:t>
            </w:r>
            <w:r w:rsidRPr="004517A7">
              <w:rPr>
                <w:rFonts w:ascii="Angsana New" w:hAnsi="Angsana New"/>
                <w:sz w:val="28"/>
              </w:rPr>
              <w:t>)</w:t>
            </w:r>
          </w:p>
        </w:tc>
      </w:tr>
      <w:tr w:rsidR="00D17FF0" w:rsidRPr="004517A7" w14:paraId="2DE959BD" w14:textId="77777777" w:rsidTr="000D313F">
        <w:trPr>
          <w:trHeight w:val="101"/>
        </w:trPr>
        <w:tc>
          <w:tcPr>
            <w:tcW w:w="3690" w:type="dxa"/>
          </w:tcPr>
          <w:p w14:paraId="7D5CF6D8" w14:textId="77777777" w:rsidR="00D17FF0" w:rsidRPr="004517A7" w:rsidRDefault="00D17FF0" w:rsidP="00D17FF0">
            <w:pPr>
              <w:ind w:left="712" w:hanging="361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76AF2E" w14:textId="0C0178A9" w:rsidR="00D17FF0" w:rsidRPr="004517A7" w:rsidRDefault="00D17FF0" w:rsidP="00D17FF0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(1,595)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E2B7B82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94" w:type="dxa"/>
            <w:vAlign w:val="bottom"/>
          </w:tcPr>
          <w:p w14:paraId="752E178B" w14:textId="6818596E" w:rsidR="00D17FF0" w:rsidRPr="004517A7" w:rsidRDefault="00CE2C9C" w:rsidP="00D17FF0">
            <w:pPr>
              <w:tabs>
                <w:tab w:val="decimal" w:pos="793"/>
              </w:tabs>
              <w:ind w:right="9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" w:type="dxa"/>
            <w:vAlign w:val="bottom"/>
          </w:tcPr>
          <w:p w14:paraId="044A303A" w14:textId="77777777" w:rsidR="00D17FF0" w:rsidRPr="004517A7" w:rsidRDefault="00D17FF0" w:rsidP="00D17FF0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2D28D6F2" w14:textId="2F8D3512" w:rsidR="00D17FF0" w:rsidRPr="004517A7" w:rsidRDefault="00361AC4" w:rsidP="00D17FF0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(1,174)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2CACC65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0910074D" w14:textId="6A3CBFA2" w:rsidR="00D17FF0" w:rsidRPr="004517A7" w:rsidRDefault="00480BCC" w:rsidP="00D17FF0">
            <w:pPr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46F4C8D3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vAlign w:val="bottom"/>
          </w:tcPr>
          <w:p w14:paraId="37C914CE" w14:textId="119A176C" w:rsidR="00D17FF0" w:rsidRPr="004517A7" w:rsidRDefault="00480BCC" w:rsidP="00D17FF0">
            <w:pPr>
              <w:tabs>
                <w:tab w:val="decimal" w:pos="980"/>
              </w:tabs>
              <w:ind w:right="10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dxa"/>
            <w:vAlign w:val="bottom"/>
          </w:tcPr>
          <w:p w14:paraId="382FE79F" w14:textId="77777777" w:rsidR="00D17FF0" w:rsidRPr="004517A7" w:rsidRDefault="00D17FF0" w:rsidP="00D17FF0">
            <w:pPr>
              <w:tabs>
                <w:tab w:val="decimal" w:pos="9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20D58EDD" w14:textId="710283AA" w:rsidR="00D17FF0" w:rsidRPr="004517A7" w:rsidRDefault="00480BCC" w:rsidP="00D17FF0">
            <w:pPr>
              <w:tabs>
                <w:tab w:val="decimal" w:pos="980"/>
              </w:tabs>
              <w:ind w:right="10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(368)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3BD66E6E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  <w:vAlign w:val="bottom"/>
          </w:tcPr>
          <w:p w14:paraId="2C574A01" w14:textId="4CC164E2" w:rsidR="00D17FF0" w:rsidRPr="004517A7" w:rsidRDefault="00480BCC" w:rsidP="00D17FF0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BBECC40" w14:textId="77777777" w:rsidR="00D17FF0" w:rsidRPr="004517A7" w:rsidRDefault="00D17FF0" w:rsidP="00D17FF0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1AE7C74" w14:textId="07116570" w:rsidR="00D17FF0" w:rsidRPr="004517A7" w:rsidRDefault="00480BCC" w:rsidP="00D17FF0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(3,119)</w:t>
            </w:r>
          </w:p>
        </w:tc>
      </w:tr>
      <w:tr w:rsidR="00D17FF0" w:rsidRPr="004517A7" w14:paraId="5D84040B" w14:textId="77777777" w:rsidTr="000D313F">
        <w:trPr>
          <w:trHeight w:val="101"/>
        </w:trPr>
        <w:tc>
          <w:tcPr>
            <w:tcW w:w="3690" w:type="dxa"/>
          </w:tcPr>
          <w:p w14:paraId="6C247B34" w14:textId="77777777" w:rsidR="00D17FF0" w:rsidRPr="004517A7" w:rsidRDefault="00D17FF0" w:rsidP="00D17FF0">
            <w:pPr>
              <w:ind w:left="712" w:hanging="361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976809" w14:textId="2981AD16" w:rsidR="00D17FF0" w:rsidRPr="004517A7" w:rsidRDefault="00D17FF0" w:rsidP="00D17FF0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(7,394)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217EFBB6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94" w:type="dxa"/>
            <w:vAlign w:val="bottom"/>
          </w:tcPr>
          <w:p w14:paraId="1F8B31D0" w14:textId="092BD0A4" w:rsidR="00D17FF0" w:rsidRPr="004517A7" w:rsidRDefault="00CE2C9C" w:rsidP="00D17FF0">
            <w:pPr>
              <w:tabs>
                <w:tab w:val="decimal" w:pos="793"/>
              </w:tabs>
              <w:ind w:right="9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" w:type="dxa"/>
            <w:vAlign w:val="bottom"/>
          </w:tcPr>
          <w:p w14:paraId="3A02B0FC" w14:textId="77777777" w:rsidR="00D17FF0" w:rsidRPr="004517A7" w:rsidRDefault="00D17FF0" w:rsidP="00D17FF0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144C84C6" w14:textId="70A46BD3" w:rsidR="00D17FF0" w:rsidRPr="004517A7" w:rsidRDefault="00361AC4" w:rsidP="00D17FF0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(609)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568E4F82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2C8D152E" w14:textId="3790A03D" w:rsidR="00D17FF0" w:rsidRPr="004517A7" w:rsidRDefault="00480BCC" w:rsidP="00D17FF0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3B724F37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vAlign w:val="bottom"/>
          </w:tcPr>
          <w:p w14:paraId="2B55D217" w14:textId="5F8155B0" w:rsidR="00D17FF0" w:rsidRPr="004517A7" w:rsidRDefault="00480BCC" w:rsidP="00D17FF0">
            <w:pPr>
              <w:ind w:right="10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dxa"/>
            <w:vAlign w:val="bottom"/>
          </w:tcPr>
          <w:p w14:paraId="16697F6B" w14:textId="77777777" w:rsidR="00D17FF0" w:rsidRPr="004517A7" w:rsidRDefault="00D17FF0" w:rsidP="00D17FF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6849F526" w14:textId="1730C270" w:rsidR="00D17FF0" w:rsidRPr="004517A7" w:rsidRDefault="00480BCC" w:rsidP="00D17FF0">
            <w:pPr>
              <w:ind w:right="10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(7,396)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84EA55E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  <w:vAlign w:val="bottom"/>
          </w:tcPr>
          <w:p w14:paraId="7C2AFCEF" w14:textId="53CDE230" w:rsidR="00D17FF0" w:rsidRPr="004517A7" w:rsidRDefault="00EE0613" w:rsidP="00D17FF0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90" w:type="dxa"/>
            <w:vAlign w:val="bottom"/>
          </w:tcPr>
          <w:p w14:paraId="18364B59" w14:textId="77777777" w:rsidR="00D17FF0" w:rsidRPr="004517A7" w:rsidRDefault="00D17FF0" w:rsidP="00D17FF0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5F545CF" w14:textId="28AAD968" w:rsidR="00D17FF0" w:rsidRPr="004517A7" w:rsidRDefault="00480BCC" w:rsidP="00D17FF0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(14,</w:t>
            </w:r>
            <w:r w:rsidR="00DD59EC" w:rsidRPr="004517A7">
              <w:rPr>
                <w:rFonts w:ascii="Angsana New" w:hAnsi="Angsana New"/>
                <w:sz w:val="28"/>
              </w:rPr>
              <w:t>89</w:t>
            </w:r>
            <w:r w:rsidRPr="004517A7">
              <w:rPr>
                <w:rFonts w:ascii="Angsana New" w:hAnsi="Angsana New"/>
                <w:sz w:val="28"/>
              </w:rPr>
              <w:t>9)</w:t>
            </w:r>
          </w:p>
        </w:tc>
      </w:tr>
      <w:tr w:rsidR="00D17FF0" w:rsidRPr="004517A7" w14:paraId="5DA2F769" w14:textId="77777777" w:rsidTr="000D313F">
        <w:trPr>
          <w:trHeight w:val="101"/>
        </w:trPr>
        <w:tc>
          <w:tcPr>
            <w:tcW w:w="3690" w:type="dxa"/>
          </w:tcPr>
          <w:p w14:paraId="2C9BFEED" w14:textId="77777777" w:rsidR="00D17FF0" w:rsidRPr="004517A7" w:rsidRDefault="00D17FF0" w:rsidP="00D17FF0">
            <w:pPr>
              <w:ind w:left="540" w:hanging="189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8F9745" w14:textId="3C59DFD1" w:rsidR="00D17FF0" w:rsidRPr="004517A7" w:rsidRDefault="00D17FF0" w:rsidP="00D17FF0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(7,693)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5AAB35B7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vAlign w:val="bottom"/>
          </w:tcPr>
          <w:p w14:paraId="75388CDC" w14:textId="70EFEAD5" w:rsidR="00D17FF0" w:rsidRPr="004517A7" w:rsidRDefault="00CE2C9C" w:rsidP="00D17FF0">
            <w:pPr>
              <w:tabs>
                <w:tab w:val="decimal" w:pos="793"/>
              </w:tabs>
              <w:ind w:right="9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" w:type="dxa"/>
            <w:vAlign w:val="bottom"/>
          </w:tcPr>
          <w:p w14:paraId="1580DCE5" w14:textId="77777777" w:rsidR="00D17FF0" w:rsidRPr="004517A7" w:rsidRDefault="00D17FF0" w:rsidP="00D17FF0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0BA6F22B" w14:textId="37743DFD" w:rsidR="00D17FF0" w:rsidRPr="004517A7" w:rsidRDefault="00361AC4" w:rsidP="00D17FF0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(645)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EA51F35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3FAB07F3" w14:textId="7C603830" w:rsidR="00D17FF0" w:rsidRPr="004517A7" w:rsidRDefault="00480BCC" w:rsidP="00D17FF0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1F5CCAFF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45E46AAF" w14:textId="7FC11767" w:rsidR="00D17FF0" w:rsidRPr="004517A7" w:rsidRDefault="00480BCC" w:rsidP="00D17FF0">
            <w:pPr>
              <w:ind w:right="10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dxa"/>
            <w:vAlign w:val="bottom"/>
          </w:tcPr>
          <w:p w14:paraId="66DD9171" w14:textId="77777777" w:rsidR="00D17FF0" w:rsidRPr="004517A7" w:rsidRDefault="00D17FF0" w:rsidP="00D17FF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17C08" w14:textId="3E17360D" w:rsidR="00D17FF0" w:rsidRPr="004517A7" w:rsidRDefault="00480BCC" w:rsidP="00D17FF0">
            <w:pPr>
              <w:ind w:right="10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(3,544)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68A032E5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64CD5BEC" w14:textId="3F08EC1B" w:rsidR="00D17FF0" w:rsidRPr="004517A7" w:rsidRDefault="00480BCC" w:rsidP="00D17FF0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5,167</w:t>
            </w:r>
          </w:p>
        </w:tc>
        <w:tc>
          <w:tcPr>
            <w:tcW w:w="90" w:type="dxa"/>
            <w:vAlign w:val="bottom"/>
          </w:tcPr>
          <w:p w14:paraId="354C59AE" w14:textId="77777777" w:rsidR="00D17FF0" w:rsidRPr="004517A7" w:rsidRDefault="00D17FF0" w:rsidP="00D17FF0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D194618" w14:textId="38B7E174" w:rsidR="00D17FF0" w:rsidRPr="004517A7" w:rsidRDefault="00480BCC" w:rsidP="00D17FF0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(6,662)</w:t>
            </w:r>
          </w:p>
        </w:tc>
      </w:tr>
      <w:tr w:rsidR="00D17FF0" w:rsidRPr="004517A7" w14:paraId="61C0D177" w14:textId="77777777" w:rsidTr="000D313F">
        <w:trPr>
          <w:trHeight w:val="101"/>
        </w:trPr>
        <w:tc>
          <w:tcPr>
            <w:tcW w:w="3690" w:type="dxa"/>
          </w:tcPr>
          <w:p w14:paraId="4FFA582D" w14:textId="77777777" w:rsidR="00D17FF0" w:rsidRPr="004517A7" w:rsidRDefault="00D17FF0" w:rsidP="00D17FF0">
            <w:pPr>
              <w:ind w:left="1072" w:hanging="505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1598CD" w14:textId="278B52B4" w:rsidR="00D17FF0" w:rsidRPr="004517A7" w:rsidRDefault="00D17FF0" w:rsidP="00D17FF0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(390,769)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2193E43D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7C3FD" w14:textId="3F10E39E" w:rsidR="00D17FF0" w:rsidRPr="004517A7" w:rsidRDefault="00CE2C9C" w:rsidP="00D17FF0">
            <w:pPr>
              <w:tabs>
                <w:tab w:val="decimal" w:pos="793"/>
              </w:tabs>
              <w:ind w:right="9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" w:type="dxa"/>
            <w:vAlign w:val="bottom"/>
          </w:tcPr>
          <w:p w14:paraId="5C1693DB" w14:textId="77777777" w:rsidR="00D17FF0" w:rsidRPr="004517A7" w:rsidRDefault="00D17FF0" w:rsidP="00D17FF0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31551" w14:textId="7882CC14" w:rsidR="00D17FF0" w:rsidRPr="004517A7" w:rsidRDefault="00480BCC" w:rsidP="00D17FF0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(54,52</w:t>
            </w:r>
            <w:r w:rsidR="00DD59EC" w:rsidRPr="004517A7">
              <w:rPr>
                <w:rFonts w:ascii="Angsana New" w:hAnsi="Angsana New"/>
                <w:sz w:val="28"/>
              </w:rPr>
              <w:t>2</w:t>
            </w:r>
            <w:r w:rsidRPr="004517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67C5BFAE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576EB3" w14:textId="63746B98" w:rsidR="00D17FF0" w:rsidRPr="004517A7" w:rsidRDefault="00480BCC" w:rsidP="00D17FF0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15,95</w:t>
            </w:r>
            <w:r w:rsidR="0063294A" w:rsidRPr="004517A7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3D3E7F80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E2D5D" w14:textId="2DABBBC9" w:rsidR="00D17FF0" w:rsidRPr="004517A7" w:rsidRDefault="00480BCC" w:rsidP="00D17FF0">
            <w:pPr>
              <w:tabs>
                <w:tab w:val="decimal" w:pos="980"/>
              </w:tabs>
              <w:ind w:right="10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dxa"/>
            <w:vAlign w:val="bottom"/>
          </w:tcPr>
          <w:p w14:paraId="320F16C9" w14:textId="77777777" w:rsidR="00D17FF0" w:rsidRPr="004517A7" w:rsidRDefault="00D17FF0" w:rsidP="00D17FF0">
            <w:pPr>
              <w:tabs>
                <w:tab w:val="decimal" w:pos="9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E9FA3C" w14:textId="7002EC86" w:rsidR="00D17FF0" w:rsidRPr="004517A7" w:rsidRDefault="00480BCC" w:rsidP="00D17FF0">
            <w:pPr>
              <w:tabs>
                <w:tab w:val="decimal" w:pos="980"/>
              </w:tabs>
              <w:ind w:right="10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(89,055)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363181C6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C68B1" w14:textId="0C106F9A" w:rsidR="00D17FF0" w:rsidRPr="004517A7" w:rsidRDefault="00480BCC" w:rsidP="00D17FF0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8,09</w:t>
            </w:r>
            <w:r w:rsidR="00210A1F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0" w:type="dxa"/>
            <w:vAlign w:val="bottom"/>
          </w:tcPr>
          <w:p w14:paraId="22590706" w14:textId="77777777" w:rsidR="00D17FF0" w:rsidRPr="004517A7" w:rsidRDefault="00D17FF0" w:rsidP="00D17FF0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F37E9" w14:textId="43B7B833" w:rsidR="00D17FF0" w:rsidRPr="004517A7" w:rsidRDefault="00480BCC" w:rsidP="00D17FF0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(510,30</w:t>
            </w:r>
            <w:r w:rsidR="007A72BA" w:rsidRPr="004517A7">
              <w:rPr>
                <w:rFonts w:ascii="Angsana New" w:hAnsi="Angsana New"/>
                <w:sz w:val="28"/>
              </w:rPr>
              <w:t>1</w:t>
            </w:r>
            <w:r w:rsidRPr="004517A7">
              <w:rPr>
                <w:rFonts w:ascii="Angsana New" w:hAnsi="Angsana New"/>
                <w:sz w:val="28"/>
              </w:rPr>
              <w:t>)</w:t>
            </w:r>
          </w:p>
        </w:tc>
      </w:tr>
      <w:tr w:rsidR="00D17FF0" w:rsidRPr="004517A7" w14:paraId="4A3AAF81" w14:textId="77777777" w:rsidTr="000D313F">
        <w:trPr>
          <w:trHeight w:val="101"/>
        </w:trPr>
        <w:tc>
          <w:tcPr>
            <w:tcW w:w="3690" w:type="dxa"/>
          </w:tcPr>
          <w:p w14:paraId="3D30AAAE" w14:textId="77777777" w:rsidR="00D17FF0" w:rsidRPr="004517A7" w:rsidRDefault="00D17FF0" w:rsidP="00D17FF0">
            <w:pPr>
              <w:ind w:left="532" w:hanging="352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ที่ดิน อาคารและอุปกรณ์</w:t>
            </w:r>
            <w:r w:rsidRPr="004517A7">
              <w:rPr>
                <w:rFonts w:ascii="Angsana New" w:hAnsi="Angsana New" w:hint="cs"/>
                <w:sz w:val="28"/>
              </w:rPr>
              <w:t xml:space="preserve"> - </w:t>
            </w:r>
            <w:r w:rsidRPr="004517A7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10B6FF" w14:textId="7360250F" w:rsidR="00D17FF0" w:rsidRPr="004517A7" w:rsidRDefault="00D17FF0" w:rsidP="00D17FF0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636,813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0F4909B0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94" w:type="dxa"/>
            <w:tcBorders>
              <w:top w:val="single" w:sz="4" w:space="0" w:color="auto"/>
            </w:tcBorders>
            <w:vAlign w:val="bottom"/>
          </w:tcPr>
          <w:p w14:paraId="00056F7F" w14:textId="3F2DD11F" w:rsidR="00D17FF0" w:rsidRPr="004517A7" w:rsidRDefault="00D17FF0" w:rsidP="00D17FF0">
            <w:pPr>
              <w:tabs>
                <w:tab w:val="decimal" w:pos="918"/>
              </w:tabs>
              <w:ind w:right="9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2" w:type="dxa"/>
            <w:vAlign w:val="bottom"/>
          </w:tcPr>
          <w:p w14:paraId="6B930458" w14:textId="77777777" w:rsidR="00D17FF0" w:rsidRPr="004517A7" w:rsidRDefault="00D17FF0" w:rsidP="00D17FF0">
            <w:pPr>
              <w:tabs>
                <w:tab w:val="decimal" w:pos="91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021AA06E" w14:textId="77777777" w:rsidR="00D17FF0" w:rsidRPr="004517A7" w:rsidRDefault="00D17FF0" w:rsidP="00D17FF0">
            <w:pPr>
              <w:tabs>
                <w:tab w:val="decimal" w:pos="91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528951FC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791B08F6" w14:textId="77777777" w:rsidR="00D17FF0" w:rsidRPr="004517A7" w:rsidRDefault="00D17FF0" w:rsidP="00D17FF0">
            <w:pPr>
              <w:ind w:right="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14:paraId="1D33C319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65D06820" w14:textId="77777777" w:rsidR="00D17FF0" w:rsidRPr="004517A7" w:rsidRDefault="00D17FF0" w:rsidP="00D17FF0">
            <w:pPr>
              <w:tabs>
                <w:tab w:val="decimal" w:pos="944"/>
              </w:tabs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dxa"/>
            <w:vAlign w:val="bottom"/>
          </w:tcPr>
          <w:p w14:paraId="07378FDC" w14:textId="77777777" w:rsidR="00D17FF0" w:rsidRPr="004517A7" w:rsidRDefault="00D17FF0" w:rsidP="00D17FF0">
            <w:pPr>
              <w:tabs>
                <w:tab w:val="decimal" w:pos="94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7996A48A" w14:textId="77777777" w:rsidR="00D17FF0" w:rsidRPr="004517A7" w:rsidRDefault="00D17FF0" w:rsidP="00D17FF0">
            <w:pPr>
              <w:tabs>
                <w:tab w:val="decimal" w:pos="944"/>
              </w:tabs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23333620" w14:textId="77777777" w:rsidR="00D17FF0" w:rsidRPr="004517A7" w:rsidRDefault="00D17FF0" w:rsidP="00D17FF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7EB023FE" w14:textId="77777777" w:rsidR="00D17FF0" w:rsidRPr="004517A7" w:rsidRDefault="00D17FF0" w:rsidP="00D17FF0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661B438" w14:textId="77777777" w:rsidR="00D17FF0" w:rsidRPr="004517A7" w:rsidRDefault="00D17FF0" w:rsidP="00D17FF0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D4BA661" w14:textId="6A817AF3" w:rsidR="00D17FF0" w:rsidRPr="004517A7" w:rsidRDefault="00025917" w:rsidP="00D17FF0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1,692,479</w:t>
            </w:r>
          </w:p>
        </w:tc>
      </w:tr>
      <w:tr w:rsidR="00D17FF0" w:rsidRPr="004517A7" w14:paraId="32187169" w14:textId="77777777" w:rsidTr="000D313F">
        <w:trPr>
          <w:trHeight w:val="101"/>
        </w:trPr>
        <w:tc>
          <w:tcPr>
            <w:tcW w:w="3690" w:type="dxa"/>
          </w:tcPr>
          <w:p w14:paraId="486BC0A7" w14:textId="77777777" w:rsidR="00D17FF0" w:rsidRPr="004517A7" w:rsidRDefault="00D17FF0" w:rsidP="00D17FF0">
            <w:pPr>
              <w:ind w:left="532" w:hanging="352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CAA9DF" w14:textId="5BE3F5F0" w:rsidR="00D17FF0" w:rsidRPr="004517A7" w:rsidRDefault="00D17FF0" w:rsidP="00D17FF0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112,417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1E3BCBC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94" w:type="dxa"/>
            <w:vAlign w:val="bottom"/>
          </w:tcPr>
          <w:p w14:paraId="58CC4147" w14:textId="72909FBB" w:rsidR="00D17FF0" w:rsidRPr="004517A7" w:rsidRDefault="00706D58" w:rsidP="00D17FF0">
            <w:pPr>
              <w:tabs>
                <w:tab w:val="decimal" w:pos="793"/>
              </w:tabs>
              <w:ind w:right="9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" w:type="dxa"/>
            <w:vAlign w:val="bottom"/>
          </w:tcPr>
          <w:p w14:paraId="2EF1177D" w14:textId="77777777" w:rsidR="00D17FF0" w:rsidRPr="004517A7" w:rsidRDefault="00D17FF0" w:rsidP="00D17FF0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721ECFF4" w14:textId="5FC71AA9" w:rsidR="00D17FF0" w:rsidRPr="004517A7" w:rsidRDefault="00480BCC" w:rsidP="00D17FF0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168,359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231CB0AA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1EB22853" w14:textId="40F276EB" w:rsidR="00D17FF0" w:rsidRPr="004517A7" w:rsidRDefault="00480BCC" w:rsidP="00D17FF0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33C1C554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vAlign w:val="bottom"/>
          </w:tcPr>
          <w:p w14:paraId="2BBC04CE" w14:textId="27216BD1" w:rsidR="00D17FF0" w:rsidRPr="004517A7" w:rsidRDefault="00480BCC" w:rsidP="00D17FF0">
            <w:pPr>
              <w:tabs>
                <w:tab w:val="decimal" w:pos="944"/>
              </w:tabs>
              <w:ind w:right="10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(84,03</w:t>
            </w:r>
            <w:r w:rsidR="00571CC6" w:rsidRPr="004517A7">
              <w:rPr>
                <w:rFonts w:ascii="Angsana New" w:hAnsi="Angsana New"/>
                <w:sz w:val="28"/>
              </w:rPr>
              <w:t>2</w:t>
            </w:r>
            <w:r w:rsidRPr="004517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7" w:type="dxa"/>
            <w:vAlign w:val="bottom"/>
          </w:tcPr>
          <w:p w14:paraId="67110BC8" w14:textId="77777777" w:rsidR="00D17FF0" w:rsidRPr="004517A7" w:rsidRDefault="00D17FF0" w:rsidP="00D17FF0">
            <w:pPr>
              <w:tabs>
                <w:tab w:val="decimal" w:pos="94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13FDD34C" w14:textId="170445F6" w:rsidR="00D17FF0" w:rsidRPr="004517A7" w:rsidRDefault="00480BCC" w:rsidP="00D17FF0">
            <w:pPr>
              <w:tabs>
                <w:tab w:val="decimal" w:pos="944"/>
              </w:tabs>
              <w:ind w:right="10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423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0B9FC3B5" w14:textId="77777777" w:rsidR="00D17FF0" w:rsidRPr="004517A7" w:rsidRDefault="00D17FF0" w:rsidP="00D17FF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  <w:vAlign w:val="bottom"/>
          </w:tcPr>
          <w:p w14:paraId="0B23B9F8" w14:textId="13FBCA6F" w:rsidR="00D17FF0" w:rsidRPr="004517A7" w:rsidRDefault="00480BCC" w:rsidP="00D17FF0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(99,731)</w:t>
            </w:r>
          </w:p>
        </w:tc>
        <w:tc>
          <w:tcPr>
            <w:tcW w:w="90" w:type="dxa"/>
            <w:vAlign w:val="bottom"/>
          </w:tcPr>
          <w:p w14:paraId="74A20FF2" w14:textId="77777777" w:rsidR="00D17FF0" w:rsidRPr="004517A7" w:rsidRDefault="00D17FF0" w:rsidP="00D17FF0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84AA13E" w14:textId="22D98A1E" w:rsidR="00D17FF0" w:rsidRPr="004517A7" w:rsidRDefault="00480BCC" w:rsidP="00D17FF0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97,43</w:t>
            </w:r>
            <w:r w:rsidR="00DD59EC" w:rsidRPr="004517A7">
              <w:rPr>
                <w:rFonts w:ascii="Angsana New" w:hAnsi="Angsana New"/>
                <w:sz w:val="28"/>
              </w:rPr>
              <w:t>6</w:t>
            </w:r>
          </w:p>
        </w:tc>
      </w:tr>
      <w:tr w:rsidR="00D17FF0" w:rsidRPr="004517A7" w:rsidDel="00993BC2" w14:paraId="65CAB69D" w14:textId="77777777" w:rsidTr="000D313F">
        <w:trPr>
          <w:trHeight w:val="101"/>
        </w:trPr>
        <w:tc>
          <w:tcPr>
            <w:tcW w:w="3690" w:type="dxa"/>
          </w:tcPr>
          <w:p w14:paraId="6EC39139" w14:textId="77777777" w:rsidR="00D17FF0" w:rsidRPr="004517A7" w:rsidRDefault="00D17FF0" w:rsidP="00D17FF0">
            <w:pPr>
              <w:ind w:left="532" w:hanging="352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4517A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ค่าเผื่อการลดลงของมูลค่า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72DDE" w14:textId="77924960" w:rsidR="00D17FF0" w:rsidRPr="004517A7" w:rsidDel="00FB326F" w:rsidRDefault="00D17FF0" w:rsidP="00D17FF0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(1,142)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2B9788B9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vAlign w:val="bottom"/>
          </w:tcPr>
          <w:p w14:paraId="6F64EA56" w14:textId="314CC910" w:rsidR="00D17FF0" w:rsidRPr="004517A7" w:rsidDel="00993BC2" w:rsidRDefault="00706D58" w:rsidP="00D17FF0">
            <w:pPr>
              <w:ind w:right="9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" w:type="dxa"/>
            <w:vAlign w:val="bottom"/>
          </w:tcPr>
          <w:p w14:paraId="0D7EC9E0" w14:textId="77777777" w:rsidR="00D17FF0" w:rsidRPr="004517A7" w:rsidDel="00993BC2" w:rsidRDefault="00D17FF0" w:rsidP="00D17FF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347C0" w14:textId="18A65AB4" w:rsidR="00D17FF0" w:rsidRPr="004517A7" w:rsidDel="00993BC2" w:rsidRDefault="00480BCC" w:rsidP="00D17FF0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(650)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02B4857E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1E619" w14:textId="592AC8AB" w:rsidR="00D17FF0" w:rsidRPr="004517A7" w:rsidDel="00993BC2" w:rsidRDefault="00480BCC" w:rsidP="00D17FF0">
            <w:pPr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</w:t>
            </w:r>
            <w:r w:rsidR="00594945" w:rsidRPr="004517A7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4695372F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6572D858" w14:textId="191AAA8F" w:rsidR="00D17FF0" w:rsidRPr="004517A7" w:rsidDel="00993BC2" w:rsidRDefault="00480BCC" w:rsidP="00D17FF0">
            <w:pPr>
              <w:ind w:right="10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dxa"/>
            <w:vAlign w:val="bottom"/>
          </w:tcPr>
          <w:p w14:paraId="01E292BF" w14:textId="77777777" w:rsidR="00D17FF0" w:rsidRPr="004517A7" w:rsidDel="00993BC2" w:rsidRDefault="00D17FF0" w:rsidP="00D17FF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456A4" w14:textId="341E0746" w:rsidR="00D17FF0" w:rsidRPr="004517A7" w:rsidDel="00993BC2" w:rsidRDefault="00480BCC" w:rsidP="00D17FF0">
            <w:pPr>
              <w:ind w:right="10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(423)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91CC6B1" w14:textId="77777777" w:rsidR="00D17FF0" w:rsidRPr="004517A7" w:rsidRDefault="00D17FF0" w:rsidP="00D17FF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6FFF6178" w14:textId="34793A5F" w:rsidR="00D17FF0" w:rsidRPr="004517A7" w:rsidDel="00993BC2" w:rsidRDefault="00480BCC" w:rsidP="00D17FF0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1,78</w:t>
            </w:r>
            <w:r w:rsidR="00D24974" w:rsidRPr="004517A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90" w:type="dxa"/>
            <w:vAlign w:val="bottom"/>
          </w:tcPr>
          <w:p w14:paraId="334B2B63" w14:textId="77777777" w:rsidR="00D17FF0" w:rsidRPr="004517A7" w:rsidDel="00993BC2" w:rsidRDefault="00D17FF0" w:rsidP="00D17FF0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C32EE" w14:textId="4A49FDE1" w:rsidR="00D17FF0" w:rsidRPr="004517A7" w:rsidDel="00993BC2" w:rsidRDefault="00480BCC" w:rsidP="00D17FF0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(423)</w:t>
            </w:r>
          </w:p>
        </w:tc>
      </w:tr>
      <w:tr w:rsidR="00D17FF0" w:rsidRPr="004517A7" w14:paraId="0C315C5A" w14:textId="77777777" w:rsidTr="000D313F">
        <w:trPr>
          <w:trHeight w:val="101"/>
        </w:trPr>
        <w:tc>
          <w:tcPr>
            <w:tcW w:w="3690" w:type="dxa"/>
          </w:tcPr>
          <w:p w14:paraId="2CCCA34A" w14:textId="77777777" w:rsidR="00D17FF0" w:rsidRPr="004517A7" w:rsidRDefault="00D17FF0" w:rsidP="00D17FF0">
            <w:pPr>
              <w:ind w:left="532" w:hanging="352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รวมที่ดิน อาคารและอุปกรณ์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A12A32" w14:textId="5D32FBE9" w:rsidR="00D17FF0" w:rsidRPr="004517A7" w:rsidRDefault="00D17FF0" w:rsidP="00D17FF0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748,088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5EDC919C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94" w:type="dxa"/>
            <w:tcBorders>
              <w:top w:val="single" w:sz="4" w:space="0" w:color="auto"/>
            </w:tcBorders>
            <w:vAlign w:val="bottom"/>
          </w:tcPr>
          <w:p w14:paraId="4ECAF885" w14:textId="77777777" w:rsidR="00D17FF0" w:rsidRPr="004517A7" w:rsidRDefault="00D17FF0" w:rsidP="00D17FF0">
            <w:pPr>
              <w:tabs>
                <w:tab w:val="center" w:pos="389"/>
              </w:tabs>
              <w:ind w:left="-28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2" w:type="dxa"/>
            <w:vAlign w:val="bottom"/>
          </w:tcPr>
          <w:p w14:paraId="5BACE0E7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CEEEA" w14:textId="77777777" w:rsidR="00D17FF0" w:rsidRPr="004517A7" w:rsidRDefault="00D17FF0" w:rsidP="00D17FF0">
            <w:pPr>
              <w:ind w:left="-28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46A63730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FFE68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14:paraId="21EFD10C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0833772E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7" w:type="dxa"/>
            <w:vAlign w:val="bottom"/>
          </w:tcPr>
          <w:p w14:paraId="396FCD91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E13D0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2FBAC7C3" w14:textId="77777777" w:rsidR="00D17FF0" w:rsidRPr="004517A7" w:rsidRDefault="00D17FF0" w:rsidP="00D17FF0">
            <w:pPr>
              <w:ind w:left="-28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2B8E5C55" w14:textId="77777777" w:rsidR="00D17FF0" w:rsidRPr="004517A7" w:rsidRDefault="00D17FF0" w:rsidP="00D17FF0">
            <w:pPr>
              <w:tabs>
                <w:tab w:val="decimal" w:pos="908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0F78F037" w14:textId="77777777" w:rsidR="00D17FF0" w:rsidRPr="004517A7" w:rsidRDefault="00D17FF0" w:rsidP="00D17FF0">
            <w:pPr>
              <w:tabs>
                <w:tab w:val="decimal" w:pos="908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A41E76" w14:textId="56698AE1" w:rsidR="00D17FF0" w:rsidRPr="004517A7" w:rsidRDefault="00480BCC" w:rsidP="00D17FF0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1,789,49</w:t>
            </w:r>
            <w:r w:rsidR="00594945" w:rsidRPr="004517A7">
              <w:rPr>
                <w:rFonts w:ascii="Angsana New" w:hAnsi="Angsana New"/>
                <w:b/>
                <w:bCs/>
                <w:sz w:val="28"/>
              </w:rPr>
              <w:t>1</w:t>
            </w:r>
          </w:p>
        </w:tc>
      </w:tr>
    </w:tbl>
    <w:p w14:paraId="5CB0A71C" w14:textId="77777777" w:rsidR="00C5158A" w:rsidRPr="004517A7" w:rsidRDefault="00C5158A" w:rsidP="00E47B0D">
      <w:pPr>
        <w:spacing w:before="120" w:after="120"/>
        <w:jc w:val="both"/>
        <w:rPr>
          <w:rFonts w:ascii="Angsana New" w:hAnsi="Angsana New"/>
          <w:color w:val="000000"/>
          <w:spacing w:val="-2"/>
          <w:sz w:val="16"/>
          <w:szCs w:val="16"/>
          <w:lang w:val="en-GB"/>
        </w:rPr>
        <w:sectPr w:rsidR="00C5158A" w:rsidRPr="004517A7" w:rsidSect="00964A95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1195" w:left="720" w:header="864" w:footer="432" w:gutter="0"/>
          <w:cols w:space="720"/>
          <w:docGrid w:linePitch="326"/>
        </w:sectPr>
      </w:pPr>
    </w:p>
    <w:tbl>
      <w:tblPr>
        <w:tblW w:w="1497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101"/>
        <w:gridCol w:w="1879"/>
        <w:gridCol w:w="101"/>
        <w:gridCol w:w="979"/>
        <w:gridCol w:w="101"/>
        <w:gridCol w:w="979"/>
        <w:gridCol w:w="101"/>
        <w:gridCol w:w="1106"/>
        <w:gridCol w:w="120"/>
        <w:gridCol w:w="1410"/>
        <w:gridCol w:w="90"/>
        <w:gridCol w:w="1440"/>
        <w:gridCol w:w="90"/>
        <w:gridCol w:w="1347"/>
      </w:tblGrid>
      <w:tr w:rsidR="009C1E53" w:rsidRPr="004517A7" w14:paraId="7FDD7258" w14:textId="77777777" w:rsidTr="0072672F">
        <w:trPr>
          <w:trHeight w:val="141"/>
        </w:trPr>
        <w:tc>
          <w:tcPr>
            <w:tcW w:w="3870" w:type="dxa"/>
          </w:tcPr>
          <w:p w14:paraId="622A8330" w14:textId="77777777" w:rsidR="009C1E53" w:rsidRPr="004517A7" w:rsidRDefault="009C1E53" w:rsidP="0072672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13F7A19B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" w:type="dxa"/>
          </w:tcPr>
          <w:p w14:paraId="1DFF70A2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</w:tcPr>
          <w:p w14:paraId="6B90A89A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" w:type="dxa"/>
          </w:tcPr>
          <w:p w14:paraId="27A10D2A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79" w:type="dxa"/>
          </w:tcPr>
          <w:p w14:paraId="6882C96A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" w:type="dxa"/>
          </w:tcPr>
          <w:p w14:paraId="7C75DA72" w14:textId="77777777" w:rsidR="009C1E53" w:rsidRPr="004517A7" w:rsidRDefault="009C1E53" w:rsidP="0072672F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</w:tcPr>
          <w:p w14:paraId="504A39AE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" w:type="dxa"/>
          </w:tcPr>
          <w:p w14:paraId="4A93A233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</w:tcPr>
          <w:p w14:paraId="1CC25E23" w14:textId="77777777" w:rsidR="009C1E53" w:rsidRPr="004517A7" w:rsidRDefault="009C1E53" w:rsidP="0072672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" w:type="dxa"/>
          </w:tcPr>
          <w:p w14:paraId="67A235DC" w14:textId="77777777" w:rsidR="009C1E53" w:rsidRPr="004517A7" w:rsidRDefault="009C1E53" w:rsidP="0072672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</w:tcPr>
          <w:p w14:paraId="54F92E42" w14:textId="77777777" w:rsidR="009C1E53" w:rsidRPr="004517A7" w:rsidRDefault="009C1E53" w:rsidP="0072672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7670850C" w14:textId="77777777" w:rsidR="009C1E53" w:rsidRPr="004517A7" w:rsidRDefault="009C1E53" w:rsidP="0072672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5AD0CDA" w14:textId="77777777" w:rsidR="009C1E53" w:rsidRPr="004517A7" w:rsidRDefault="009C1E53" w:rsidP="0072672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6AD2EBD2" w14:textId="77777777" w:rsidR="009C1E53" w:rsidRPr="004517A7" w:rsidRDefault="009C1E53" w:rsidP="0072672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</w:tcPr>
          <w:p w14:paraId="38ADD552" w14:textId="77777777" w:rsidR="009C1E53" w:rsidRPr="004517A7" w:rsidRDefault="009C1E53" w:rsidP="0072672F">
            <w:pPr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9C1E53" w:rsidRPr="004517A7" w14:paraId="1D1AE917" w14:textId="77777777" w:rsidTr="0072672F">
        <w:trPr>
          <w:trHeight w:val="141"/>
        </w:trPr>
        <w:tc>
          <w:tcPr>
            <w:tcW w:w="3870" w:type="dxa"/>
          </w:tcPr>
          <w:p w14:paraId="6D7885B7" w14:textId="77777777" w:rsidR="009C1E53" w:rsidRPr="004517A7" w:rsidRDefault="009C1E53" w:rsidP="0072672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104" w:type="dxa"/>
            <w:gridSpan w:val="15"/>
            <w:tcBorders>
              <w:bottom w:val="single" w:sz="4" w:space="0" w:color="auto"/>
            </w:tcBorders>
          </w:tcPr>
          <w:p w14:paraId="43AE9F1D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9C1E53" w:rsidRPr="004517A7" w14:paraId="3527EF89" w14:textId="77777777" w:rsidTr="0072672F">
        <w:trPr>
          <w:trHeight w:val="1205"/>
        </w:trPr>
        <w:tc>
          <w:tcPr>
            <w:tcW w:w="3870" w:type="dxa"/>
          </w:tcPr>
          <w:p w14:paraId="2C6CCAC2" w14:textId="77777777" w:rsidR="009C1E53" w:rsidRPr="004517A7" w:rsidRDefault="009C1E53" w:rsidP="0072672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4AB3F2E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  <w:p w14:paraId="18A3A539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4517A7">
              <w:rPr>
                <w:rFonts w:ascii="Angsana New" w:hAnsi="Angsana New"/>
                <w:sz w:val="28"/>
              </w:rPr>
              <w:t xml:space="preserve">      </w:t>
            </w:r>
            <w:r w:rsidRPr="004517A7">
              <w:rPr>
                <w:rFonts w:ascii="Angsana New" w:hAnsi="Angsana New" w:hint="cs"/>
                <w:sz w:val="28"/>
              </w:rPr>
              <w:t>1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4517A7">
              <w:rPr>
                <w:rFonts w:ascii="Angsana New" w:hAnsi="Angsana New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01" w:type="dxa"/>
            <w:tcBorders>
              <w:top w:val="single" w:sz="4" w:space="0" w:color="auto"/>
            </w:tcBorders>
          </w:tcPr>
          <w:p w14:paraId="5906498E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6140C239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ผลกระทบจาก</w:t>
            </w:r>
          </w:p>
          <w:p w14:paraId="0C67E54B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มาตรฐานการรายงาน</w:t>
            </w:r>
            <w:r w:rsidRPr="004517A7">
              <w:rPr>
                <w:rFonts w:ascii="Angsana New" w:hAnsi="Angsana New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ทางการเงิน ฉบับที่ </w:t>
            </w:r>
            <w:r w:rsidRPr="004517A7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01" w:type="dxa"/>
            <w:tcBorders>
              <w:top w:val="single" w:sz="4" w:space="0" w:color="auto"/>
            </w:tcBorders>
          </w:tcPr>
          <w:p w14:paraId="08D426E5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4DE4DEF4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01" w:type="dxa"/>
            <w:tcBorders>
              <w:top w:val="single" w:sz="4" w:space="0" w:color="auto"/>
            </w:tcBorders>
          </w:tcPr>
          <w:p w14:paraId="604A2695" w14:textId="77777777" w:rsidR="009C1E53" w:rsidRPr="004517A7" w:rsidRDefault="009C1E53" w:rsidP="0072672F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17B70A35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ลดลง)</w:t>
            </w:r>
          </w:p>
        </w:tc>
        <w:tc>
          <w:tcPr>
            <w:tcW w:w="101" w:type="dxa"/>
            <w:tcBorders>
              <w:top w:val="single" w:sz="4" w:space="0" w:color="auto"/>
            </w:tcBorders>
          </w:tcPr>
          <w:p w14:paraId="640F5231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3AD111D2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โอนเข้า</w:t>
            </w:r>
          </w:p>
          <w:p w14:paraId="01A56DF9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โอนออก)</w:t>
            </w:r>
          </w:p>
        </w:tc>
        <w:tc>
          <w:tcPr>
            <w:tcW w:w="120" w:type="dxa"/>
            <w:tcBorders>
              <w:top w:val="single" w:sz="4" w:space="0" w:color="auto"/>
            </w:tcBorders>
          </w:tcPr>
          <w:p w14:paraId="4278A447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294301D3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เพิ่มขึ้นจากการ</w:t>
            </w:r>
            <w:r w:rsidRPr="004517A7">
              <w:rPr>
                <w:rFonts w:ascii="Angsana New" w:hAnsi="Angsana New"/>
                <w:sz w:val="28"/>
              </w:rPr>
              <w:t xml:space="preserve">  </w:t>
            </w:r>
            <w:r w:rsidRPr="004517A7">
              <w:rPr>
                <w:rFonts w:ascii="Angsana New" w:hAnsi="Angsana New" w:hint="cs"/>
                <w:sz w:val="28"/>
                <w:cs/>
              </w:rPr>
              <w:t>ซื้อธุรกิจ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AA9CC47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0E845B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ลดลงจากการขาย</w:t>
            </w:r>
          </w:p>
          <w:p w14:paraId="5AF85240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ธุรกิจ</w:t>
            </w:r>
          </w:p>
          <w:p w14:paraId="03784E20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959D22E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45E0FD29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  <w:p w14:paraId="635CEE8D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F387D32" w14:textId="77777777" w:rsidR="009C1E53" w:rsidRPr="004517A7" w:rsidRDefault="009C1E53" w:rsidP="0072672F">
            <w:pPr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31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4517A7">
              <w:rPr>
                <w:rFonts w:ascii="Angsana New" w:hAnsi="Angsana New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</w:rPr>
              <w:t>2563</w:t>
            </w:r>
          </w:p>
        </w:tc>
      </w:tr>
      <w:tr w:rsidR="009C1E53" w:rsidRPr="004517A7" w14:paraId="034A9F72" w14:textId="77777777" w:rsidTr="00D00221">
        <w:trPr>
          <w:trHeight w:val="141"/>
        </w:trPr>
        <w:tc>
          <w:tcPr>
            <w:tcW w:w="3870" w:type="dxa"/>
            <w:vAlign w:val="bottom"/>
          </w:tcPr>
          <w:p w14:paraId="581D24B9" w14:textId="77777777" w:rsidR="009C1E53" w:rsidRPr="004517A7" w:rsidRDefault="009C1E53" w:rsidP="00D00221">
            <w:pPr>
              <w:ind w:left="532" w:hanging="352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ราคาทุน: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116B1C2" w14:textId="77777777" w:rsidR="009C1E53" w:rsidRPr="004517A7" w:rsidRDefault="009C1E53" w:rsidP="0072672F">
            <w:pPr>
              <w:tabs>
                <w:tab w:val="decimal" w:pos="105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" w:type="dxa"/>
          </w:tcPr>
          <w:p w14:paraId="0EAE568A" w14:textId="77777777" w:rsidR="009C1E53" w:rsidRPr="004517A7" w:rsidRDefault="009C1E53" w:rsidP="0072672F">
            <w:pPr>
              <w:ind w:left="-7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513AB7BC" w14:textId="77777777" w:rsidR="009C1E53" w:rsidRPr="004517A7" w:rsidRDefault="009C1E53" w:rsidP="0072672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" w:type="dxa"/>
          </w:tcPr>
          <w:p w14:paraId="54A78BB3" w14:textId="77777777" w:rsidR="009C1E53" w:rsidRPr="004517A7" w:rsidRDefault="009C1E53" w:rsidP="0072672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3AA73B27" w14:textId="77777777" w:rsidR="009C1E53" w:rsidRPr="004517A7" w:rsidRDefault="009C1E53" w:rsidP="0072672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" w:type="dxa"/>
          </w:tcPr>
          <w:p w14:paraId="3C951AF0" w14:textId="77777777" w:rsidR="009C1E53" w:rsidRPr="004517A7" w:rsidRDefault="009C1E53" w:rsidP="0072672F">
            <w:pPr>
              <w:ind w:left="-7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3F3745E0" w14:textId="77777777" w:rsidR="009C1E53" w:rsidRPr="004517A7" w:rsidRDefault="009C1E53" w:rsidP="0072672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" w:type="dxa"/>
          </w:tcPr>
          <w:p w14:paraId="4680704D" w14:textId="77777777" w:rsidR="009C1E53" w:rsidRPr="004517A7" w:rsidRDefault="009C1E53" w:rsidP="0072672F">
            <w:pPr>
              <w:ind w:left="-7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48611037" w14:textId="77777777" w:rsidR="009C1E53" w:rsidRPr="004517A7" w:rsidRDefault="009C1E53" w:rsidP="0072672F">
            <w:pPr>
              <w:ind w:left="-288" w:firstLine="213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0" w:type="dxa"/>
          </w:tcPr>
          <w:p w14:paraId="4EB7EA71" w14:textId="77777777" w:rsidR="009C1E53" w:rsidRPr="004517A7" w:rsidRDefault="009C1E53" w:rsidP="0072672F">
            <w:pPr>
              <w:ind w:left="-288" w:firstLine="213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00A9D070" w14:textId="1E600387" w:rsidR="009C1E53" w:rsidRPr="004517A7" w:rsidRDefault="009C1E53" w:rsidP="00026CC1">
            <w:pPr>
              <w:ind w:left="-288" w:firstLine="213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 w:hint="cs"/>
                <w:spacing w:val="-4"/>
                <w:sz w:val="28"/>
              </w:rPr>
              <w:t>(</w:t>
            </w:r>
            <w:r w:rsidRPr="004517A7">
              <w:rPr>
                <w:rFonts w:ascii="Angsana New" w:hAnsi="Angsana New" w:hint="cs"/>
                <w:spacing w:val="-4"/>
                <w:sz w:val="28"/>
                <w:cs/>
              </w:rPr>
              <w:t xml:space="preserve">ดูหมายเหตุข้อ </w:t>
            </w:r>
            <w:r w:rsidR="003319F8" w:rsidRPr="004517A7">
              <w:rPr>
                <w:rFonts w:ascii="Angsana New" w:hAnsi="Angsana New"/>
                <w:spacing w:val="-4"/>
                <w:sz w:val="28"/>
              </w:rPr>
              <w:t>4</w:t>
            </w:r>
            <w:r w:rsidRPr="004517A7">
              <w:rPr>
                <w:rFonts w:ascii="Angsana New" w:hAnsi="Angsana New" w:hint="cs"/>
                <w:spacing w:val="-4"/>
                <w:sz w:val="28"/>
              </w:rPr>
              <w:t>)</w:t>
            </w:r>
          </w:p>
        </w:tc>
        <w:tc>
          <w:tcPr>
            <w:tcW w:w="90" w:type="dxa"/>
          </w:tcPr>
          <w:p w14:paraId="0DAE14EF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137AA3" w14:textId="77777777" w:rsidR="00D00221" w:rsidRPr="004517A7" w:rsidRDefault="009C1E53" w:rsidP="0072672F">
            <w:pPr>
              <w:ind w:left="-288" w:right="-236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 w:hint="cs"/>
                <w:spacing w:val="-4"/>
                <w:sz w:val="28"/>
              </w:rPr>
              <w:t>(</w:t>
            </w:r>
            <w:r w:rsidRPr="004517A7">
              <w:rPr>
                <w:rFonts w:ascii="Angsana New" w:hAnsi="Angsana New" w:hint="cs"/>
                <w:spacing w:val="-4"/>
                <w:sz w:val="28"/>
                <w:cs/>
              </w:rPr>
              <w:t>ดูหมายเหตุ</w:t>
            </w:r>
          </w:p>
          <w:p w14:paraId="6A65C9CC" w14:textId="041566C0" w:rsidR="009C1E53" w:rsidRPr="004517A7" w:rsidRDefault="009C1E53" w:rsidP="0072672F">
            <w:pPr>
              <w:ind w:left="-288" w:right="-2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pacing w:val="-4"/>
                <w:sz w:val="28"/>
                <w:cs/>
              </w:rPr>
              <w:t xml:space="preserve">ข้อ </w:t>
            </w:r>
            <w:r w:rsidRPr="004517A7">
              <w:rPr>
                <w:rFonts w:ascii="Angsana New" w:hAnsi="Angsana New"/>
                <w:spacing w:val="-4"/>
                <w:sz w:val="28"/>
              </w:rPr>
              <w:t>1</w:t>
            </w:r>
            <w:r w:rsidR="00025917" w:rsidRPr="004517A7">
              <w:rPr>
                <w:rFonts w:ascii="Angsana New" w:hAnsi="Angsana New"/>
                <w:spacing w:val="-4"/>
                <w:sz w:val="28"/>
              </w:rPr>
              <w:t>4</w:t>
            </w:r>
            <w:r w:rsidRPr="004517A7">
              <w:rPr>
                <w:rFonts w:ascii="Angsana New" w:hAnsi="Angsana New"/>
                <w:spacing w:val="-4"/>
                <w:sz w:val="28"/>
              </w:rPr>
              <w:t>.3</w:t>
            </w:r>
            <w:r w:rsidRPr="004517A7">
              <w:rPr>
                <w:rFonts w:ascii="Angsana New" w:hAnsi="Angsana New" w:hint="cs"/>
                <w:spacing w:val="-4"/>
                <w:sz w:val="28"/>
              </w:rPr>
              <w:t>)</w:t>
            </w:r>
          </w:p>
        </w:tc>
        <w:tc>
          <w:tcPr>
            <w:tcW w:w="90" w:type="dxa"/>
          </w:tcPr>
          <w:p w14:paraId="5DFB8C8F" w14:textId="77777777" w:rsidR="009C1E53" w:rsidRPr="004517A7" w:rsidRDefault="009C1E53" w:rsidP="0072672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164C2C42" w14:textId="77777777" w:rsidR="009C1E53" w:rsidRPr="004517A7" w:rsidRDefault="009C1E53" w:rsidP="0072672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C1E53" w:rsidRPr="004517A7" w14:paraId="5F4B814E" w14:textId="77777777" w:rsidTr="0072672F">
        <w:trPr>
          <w:trHeight w:val="141"/>
        </w:trPr>
        <w:tc>
          <w:tcPr>
            <w:tcW w:w="3870" w:type="dxa"/>
          </w:tcPr>
          <w:p w14:paraId="60D3861E" w14:textId="77777777" w:rsidR="009C1E53" w:rsidRPr="004517A7" w:rsidRDefault="009C1E53" w:rsidP="0072672F">
            <w:pPr>
              <w:ind w:left="712" w:hanging="361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ที่ดินและส่วนปรับปรุงที่ดิน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CD2576" w14:textId="77777777" w:rsidR="009C1E53" w:rsidRPr="004517A7" w:rsidRDefault="009C1E53" w:rsidP="0072672F">
            <w:pPr>
              <w:tabs>
                <w:tab w:val="decimal" w:pos="900"/>
              </w:tabs>
              <w:ind w:right="85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hAnsi="Angsana New" w:hint="eastAsia"/>
                <w:sz w:val="28"/>
              </w:rPr>
              <w:t>132,760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3222F450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vAlign w:val="bottom"/>
          </w:tcPr>
          <w:p w14:paraId="02036FBE" w14:textId="77777777" w:rsidR="009C1E53" w:rsidRPr="004517A7" w:rsidRDefault="009C1E53" w:rsidP="0072672F">
            <w:pPr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vAlign w:val="bottom"/>
          </w:tcPr>
          <w:p w14:paraId="58E274DC" w14:textId="77777777" w:rsidR="009C1E53" w:rsidRPr="004517A7" w:rsidRDefault="009C1E53" w:rsidP="0072672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2A9F58B" w14:textId="77777777" w:rsidR="009C1E53" w:rsidRPr="004517A7" w:rsidRDefault="009C1E53" w:rsidP="0072672F">
            <w:pPr>
              <w:ind w:right="9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19</w:t>
            </w:r>
            <w:r w:rsidRPr="004517A7">
              <w:rPr>
                <w:rFonts w:ascii="Angsana New" w:hAnsi="Angsana New"/>
                <w:sz w:val="28"/>
              </w:rPr>
              <w:t>,250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4D3D82E7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BD3B49B" w14:textId="77777777" w:rsidR="009C1E53" w:rsidRPr="004517A7" w:rsidRDefault="009C1E53" w:rsidP="0072672F">
            <w:pPr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13C4833D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vAlign w:val="bottom"/>
          </w:tcPr>
          <w:p w14:paraId="74EB8855" w14:textId="77777777" w:rsidR="009C1E53" w:rsidRPr="004517A7" w:rsidRDefault="009C1E53" w:rsidP="0072672F">
            <w:pPr>
              <w:tabs>
                <w:tab w:val="decimal" w:pos="957"/>
              </w:tabs>
              <w:ind w:right="12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(299)</w:t>
            </w:r>
          </w:p>
        </w:tc>
        <w:tc>
          <w:tcPr>
            <w:tcW w:w="120" w:type="dxa"/>
            <w:vAlign w:val="bottom"/>
          </w:tcPr>
          <w:p w14:paraId="0ADA2888" w14:textId="77777777" w:rsidR="009C1E53" w:rsidRPr="004517A7" w:rsidRDefault="009C1E53" w:rsidP="0072672F">
            <w:pPr>
              <w:tabs>
                <w:tab w:val="decimal" w:pos="95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6E51A26D" w14:textId="77777777" w:rsidR="009C1E53" w:rsidRPr="004517A7" w:rsidRDefault="009C1E53" w:rsidP="0072672F">
            <w:pPr>
              <w:tabs>
                <w:tab w:val="decimal" w:pos="957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D11234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BB4303B" w14:textId="77777777" w:rsidR="009C1E53" w:rsidRPr="004517A7" w:rsidRDefault="009C1E53" w:rsidP="0072672F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AAB0B06" w14:textId="77777777" w:rsidR="009C1E53" w:rsidRPr="004517A7" w:rsidRDefault="009C1E53" w:rsidP="0072672F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2ED29283" w14:textId="77777777" w:rsidR="009C1E53" w:rsidRPr="004517A7" w:rsidRDefault="009C1E53" w:rsidP="0072672F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151,711</w:t>
            </w:r>
          </w:p>
        </w:tc>
      </w:tr>
      <w:tr w:rsidR="009C1E53" w:rsidRPr="004517A7" w14:paraId="44F27702" w14:textId="77777777" w:rsidTr="0072672F">
        <w:trPr>
          <w:trHeight w:val="141"/>
        </w:trPr>
        <w:tc>
          <w:tcPr>
            <w:tcW w:w="3870" w:type="dxa"/>
          </w:tcPr>
          <w:p w14:paraId="6EAC85BE" w14:textId="77777777" w:rsidR="009C1E53" w:rsidRPr="004517A7" w:rsidRDefault="009C1E53" w:rsidP="0072672F">
            <w:pPr>
              <w:ind w:left="712" w:hanging="361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93C641" w14:textId="77777777" w:rsidR="009C1E53" w:rsidRPr="004517A7" w:rsidRDefault="009C1E53" w:rsidP="0072672F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484,333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1F298BC0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vAlign w:val="bottom"/>
          </w:tcPr>
          <w:p w14:paraId="17E2FA07" w14:textId="77777777" w:rsidR="009C1E53" w:rsidRPr="004517A7" w:rsidRDefault="009C1E53" w:rsidP="0072672F">
            <w:pPr>
              <w:tabs>
                <w:tab w:val="decimal" w:pos="793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vAlign w:val="bottom"/>
          </w:tcPr>
          <w:p w14:paraId="799E97A3" w14:textId="77777777" w:rsidR="009C1E53" w:rsidRPr="004517A7" w:rsidRDefault="009C1E53" w:rsidP="0072672F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42C31CA" w14:textId="77777777" w:rsidR="009C1E53" w:rsidRPr="004517A7" w:rsidRDefault="009C1E53" w:rsidP="0072672F">
            <w:pPr>
              <w:tabs>
                <w:tab w:val="decimal" w:pos="793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33,916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3E7EE9AD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5D75CC7" w14:textId="77777777" w:rsidR="009C1E53" w:rsidRPr="004517A7" w:rsidRDefault="009C1E53" w:rsidP="0072672F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(64,109)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520F0A58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vAlign w:val="bottom"/>
          </w:tcPr>
          <w:p w14:paraId="260CB9D2" w14:textId="77777777" w:rsidR="009C1E53" w:rsidRPr="004517A7" w:rsidRDefault="009C1E53" w:rsidP="0072672F">
            <w:pPr>
              <w:ind w:right="12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(49,589)</w:t>
            </w:r>
          </w:p>
        </w:tc>
        <w:tc>
          <w:tcPr>
            <w:tcW w:w="120" w:type="dxa"/>
            <w:vAlign w:val="bottom"/>
          </w:tcPr>
          <w:p w14:paraId="51417DB0" w14:textId="77777777" w:rsidR="009C1E53" w:rsidRPr="004517A7" w:rsidRDefault="009C1E53" w:rsidP="0072672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587F9EF4" w14:textId="77777777" w:rsidR="009C1E53" w:rsidRPr="004517A7" w:rsidRDefault="009C1E53" w:rsidP="0072672F">
            <w:pPr>
              <w:ind w:right="13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01E490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AAA2DB2" w14:textId="77777777" w:rsidR="009C1E53" w:rsidRPr="004517A7" w:rsidRDefault="009C1E53" w:rsidP="0072672F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(70)</w:t>
            </w:r>
          </w:p>
        </w:tc>
        <w:tc>
          <w:tcPr>
            <w:tcW w:w="90" w:type="dxa"/>
            <w:vAlign w:val="bottom"/>
          </w:tcPr>
          <w:p w14:paraId="1DA7E726" w14:textId="77777777" w:rsidR="009C1E53" w:rsidRPr="004517A7" w:rsidRDefault="009C1E53" w:rsidP="0072672F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4D5B5C58" w14:textId="77777777" w:rsidR="009C1E53" w:rsidRPr="004517A7" w:rsidRDefault="009C1E53" w:rsidP="0072672F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404,481</w:t>
            </w:r>
          </w:p>
        </w:tc>
      </w:tr>
      <w:tr w:rsidR="009C1E53" w:rsidRPr="004517A7" w14:paraId="142FF1AF" w14:textId="77777777" w:rsidTr="0072672F">
        <w:trPr>
          <w:trHeight w:val="141"/>
        </w:trPr>
        <w:tc>
          <w:tcPr>
            <w:tcW w:w="3870" w:type="dxa"/>
          </w:tcPr>
          <w:p w14:paraId="24CC55CE" w14:textId="77777777" w:rsidR="009C1E53" w:rsidRPr="004517A7" w:rsidRDefault="009C1E53" w:rsidP="0072672F">
            <w:pPr>
              <w:ind w:left="712" w:hanging="361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ระบบผลิตไฟฟ้าจากก๊าซชีวภาพ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047DA7" w14:textId="77777777" w:rsidR="009C1E53" w:rsidRPr="004517A7" w:rsidRDefault="009C1E53" w:rsidP="0072672F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147,595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1D5543E4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vAlign w:val="bottom"/>
          </w:tcPr>
          <w:p w14:paraId="6B1A3B98" w14:textId="77777777" w:rsidR="009C1E53" w:rsidRPr="004517A7" w:rsidRDefault="009C1E53" w:rsidP="0072672F">
            <w:pPr>
              <w:tabs>
                <w:tab w:val="decimal" w:pos="793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vAlign w:val="bottom"/>
          </w:tcPr>
          <w:p w14:paraId="686D3824" w14:textId="77777777" w:rsidR="009C1E53" w:rsidRPr="004517A7" w:rsidRDefault="009C1E53" w:rsidP="0072672F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10FBC15" w14:textId="77777777" w:rsidR="009C1E53" w:rsidRPr="004517A7" w:rsidRDefault="009C1E53" w:rsidP="0072672F">
            <w:pPr>
              <w:tabs>
                <w:tab w:val="decimal" w:pos="793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13AF46E6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63FB428" w14:textId="77777777" w:rsidR="009C1E53" w:rsidRPr="004517A7" w:rsidRDefault="009C1E53" w:rsidP="0072672F">
            <w:pPr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(125)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14EF2AC4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vAlign w:val="bottom"/>
          </w:tcPr>
          <w:p w14:paraId="36485893" w14:textId="77777777" w:rsidR="009C1E53" w:rsidRPr="004517A7" w:rsidRDefault="009C1E53" w:rsidP="0072672F">
            <w:pPr>
              <w:ind w:right="12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(35,403)</w:t>
            </w:r>
          </w:p>
        </w:tc>
        <w:tc>
          <w:tcPr>
            <w:tcW w:w="120" w:type="dxa"/>
            <w:vAlign w:val="bottom"/>
          </w:tcPr>
          <w:p w14:paraId="107AE229" w14:textId="77777777" w:rsidR="009C1E53" w:rsidRPr="004517A7" w:rsidRDefault="009C1E53" w:rsidP="0072672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554301CE" w14:textId="77777777" w:rsidR="009C1E53" w:rsidRPr="004517A7" w:rsidRDefault="009C1E53" w:rsidP="0072672F">
            <w:pPr>
              <w:ind w:right="13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A91D8C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0DF31F1" w14:textId="77777777" w:rsidR="009C1E53" w:rsidRPr="004517A7" w:rsidRDefault="009C1E53" w:rsidP="0072672F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D8BB93A" w14:textId="77777777" w:rsidR="009C1E53" w:rsidRPr="004517A7" w:rsidRDefault="009C1E53" w:rsidP="0072672F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644DB545" w14:textId="77777777" w:rsidR="009C1E53" w:rsidRPr="004517A7" w:rsidRDefault="009C1E53" w:rsidP="0072672F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112,067</w:t>
            </w:r>
          </w:p>
        </w:tc>
      </w:tr>
      <w:tr w:rsidR="009C1E53" w:rsidRPr="004517A7" w14:paraId="7330539E" w14:textId="77777777" w:rsidTr="0072672F">
        <w:trPr>
          <w:trHeight w:val="141"/>
        </w:trPr>
        <w:tc>
          <w:tcPr>
            <w:tcW w:w="3870" w:type="dxa"/>
          </w:tcPr>
          <w:p w14:paraId="0E578358" w14:textId="77777777" w:rsidR="009C1E53" w:rsidRPr="004517A7" w:rsidRDefault="009C1E53" w:rsidP="0072672F">
            <w:pPr>
              <w:ind w:left="712" w:hanging="361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56865C" w14:textId="77777777" w:rsidR="009C1E53" w:rsidRPr="004517A7" w:rsidRDefault="009C1E53" w:rsidP="0072672F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343,939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686D4485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vAlign w:val="bottom"/>
          </w:tcPr>
          <w:p w14:paraId="42EA9EFF" w14:textId="77777777" w:rsidR="009C1E53" w:rsidRPr="004517A7" w:rsidRDefault="009C1E53" w:rsidP="0072672F">
            <w:pPr>
              <w:tabs>
                <w:tab w:val="decimal" w:pos="793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vAlign w:val="bottom"/>
          </w:tcPr>
          <w:p w14:paraId="3DE28011" w14:textId="77777777" w:rsidR="009C1E53" w:rsidRPr="004517A7" w:rsidRDefault="009C1E53" w:rsidP="0072672F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557E770" w14:textId="77777777" w:rsidR="009C1E53" w:rsidRPr="004517A7" w:rsidRDefault="009C1E53" w:rsidP="0072672F">
            <w:pPr>
              <w:tabs>
                <w:tab w:val="decimal" w:pos="793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913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085696AC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CDEF5EF" w14:textId="77777777" w:rsidR="009C1E53" w:rsidRPr="004517A7" w:rsidRDefault="009C1E53" w:rsidP="0072672F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(37,051)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108DCD89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vAlign w:val="bottom"/>
          </w:tcPr>
          <w:p w14:paraId="2B12B00D" w14:textId="77777777" w:rsidR="009C1E53" w:rsidRPr="004517A7" w:rsidRDefault="009C1E53" w:rsidP="0072672F">
            <w:pPr>
              <w:tabs>
                <w:tab w:val="decimal" w:pos="957"/>
              </w:tabs>
              <w:ind w:right="12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(10,590)</w:t>
            </w:r>
          </w:p>
        </w:tc>
        <w:tc>
          <w:tcPr>
            <w:tcW w:w="120" w:type="dxa"/>
            <w:vAlign w:val="bottom"/>
          </w:tcPr>
          <w:p w14:paraId="06F8ADCE" w14:textId="77777777" w:rsidR="009C1E53" w:rsidRPr="004517A7" w:rsidRDefault="009C1E53" w:rsidP="0072672F">
            <w:pPr>
              <w:tabs>
                <w:tab w:val="decimal" w:pos="95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0D306B77" w14:textId="77777777" w:rsidR="009C1E53" w:rsidRPr="004517A7" w:rsidRDefault="009C1E53" w:rsidP="0072672F">
            <w:pPr>
              <w:tabs>
                <w:tab w:val="decimal" w:pos="957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976D7B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D4FB277" w14:textId="77777777" w:rsidR="009C1E53" w:rsidRPr="004517A7" w:rsidRDefault="009C1E53" w:rsidP="0072672F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(1,218)</w:t>
            </w:r>
          </w:p>
        </w:tc>
        <w:tc>
          <w:tcPr>
            <w:tcW w:w="90" w:type="dxa"/>
            <w:vAlign w:val="bottom"/>
          </w:tcPr>
          <w:p w14:paraId="257E7492" w14:textId="77777777" w:rsidR="009C1E53" w:rsidRPr="004517A7" w:rsidRDefault="009C1E53" w:rsidP="0072672F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7F4AC9E5" w14:textId="77777777" w:rsidR="009C1E53" w:rsidRPr="004517A7" w:rsidRDefault="009C1E53" w:rsidP="0072672F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295,993</w:t>
            </w:r>
          </w:p>
        </w:tc>
      </w:tr>
      <w:tr w:rsidR="009C1E53" w:rsidRPr="004517A7" w14:paraId="1C9F0342" w14:textId="77777777" w:rsidTr="0072672F">
        <w:trPr>
          <w:trHeight w:val="141"/>
        </w:trPr>
        <w:tc>
          <w:tcPr>
            <w:tcW w:w="3870" w:type="dxa"/>
          </w:tcPr>
          <w:p w14:paraId="2004D74D" w14:textId="77777777" w:rsidR="009C1E53" w:rsidRPr="004517A7" w:rsidRDefault="009C1E53" w:rsidP="0072672F">
            <w:pPr>
              <w:ind w:left="712" w:hanging="361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เครื่องใช้สำนักงาน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C46509" w14:textId="77777777" w:rsidR="009C1E53" w:rsidRPr="004517A7" w:rsidRDefault="009C1E53" w:rsidP="0072672F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42,798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2D64EFB9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vAlign w:val="bottom"/>
          </w:tcPr>
          <w:p w14:paraId="144D63F3" w14:textId="77777777" w:rsidR="009C1E53" w:rsidRPr="004517A7" w:rsidRDefault="009C1E53" w:rsidP="0072672F">
            <w:pPr>
              <w:tabs>
                <w:tab w:val="decimal" w:pos="793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vAlign w:val="bottom"/>
          </w:tcPr>
          <w:p w14:paraId="78002FA6" w14:textId="77777777" w:rsidR="009C1E53" w:rsidRPr="004517A7" w:rsidRDefault="009C1E53" w:rsidP="0072672F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A30F35C" w14:textId="77777777" w:rsidR="009C1E53" w:rsidRPr="004517A7" w:rsidRDefault="009C1E53" w:rsidP="0072672F">
            <w:pPr>
              <w:tabs>
                <w:tab w:val="decimal" w:pos="793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471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02F4D43C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57EC40A" w14:textId="77777777" w:rsidR="009C1E53" w:rsidRPr="004517A7" w:rsidRDefault="009C1E53" w:rsidP="0072672F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(519)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6B3356A0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vAlign w:val="bottom"/>
          </w:tcPr>
          <w:p w14:paraId="2B8F224A" w14:textId="77777777" w:rsidR="009C1E53" w:rsidRPr="004517A7" w:rsidRDefault="009C1E53" w:rsidP="0072672F">
            <w:pPr>
              <w:tabs>
                <w:tab w:val="decimal" w:pos="957"/>
              </w:tabs>
              <w:ind w:right="12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(3,172)</w:t>
            </w:r>
          </w:p>
        </w:tc>
        <w:tc>
          <w:tcPr>
            <w:tcW w:w="120" w:type="dxa"/>
            <w:vAlign w:val="bottom"/>
          </w:tcPr>
          <w:p w14:paraId="2D234A46" w14:textId="77777777" w:rsidR="009C1E53" w:rsidRPr="004517A7" w:rsidRDefault="009C1E53" w:rsidP="0072672F">
            <w:pPr>
              <w:tabs>
                <w:tab w:val="decimal" w:pos="95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3DE52DA8" w14:textId="77777777" w:rsidR="009C1E53" w:rsidRPr="004517A7" w:rsidRDefault="009C1E53" w:rsidP="0072672F">
            <w:pPr>
              <w:tabs>
                <w:tab w:val="decimal" w:pos="957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1551C9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8EF57FE" w14:textId="77777777" w:rsidR="009C1E53" w:rsidRPr="004517A7" w:rsidRDefault="009C1E53" w:rsidP="0072672F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(371)</w:t>
            </w:r>
          </w:p>
        </w:tc>
        <w:tc>
          <w:tcPr>
            <w:tcW w:w="90" w:type="dxa"/>
            <w:vAlign w:val="bottom"/>
          </w:tcPr>
          <w:p w14:paraId="110FB286" w14:textId="77777777" w:rsidR="009C1E53" w:rsidRPr="004517A7" w:rsidRDefault="009C1E53" w:rsidP="0072672F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22406CEA" w14:textId="77777777" w:rsidR="009C1E53" w:rsidRPr="004517A7" w:rsidRDefault="009C1E53" w:rsidP="0072672F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39,207</w:t>
            </w:r>
          </w:p>
        </w:tc>
      </w:tr>
      <w:tr w:rsidR="009C1E53" w:rsidRPr="004517A7" w14:paraId="05CA392E" w14:textId="77777777" w:rsidTr="0072672F">
        <w:trPr>
          <w:trHeight w:val="141"/>
        </w:trPr>
        <w:tc>
          <w:tcPr>
            <w:tcW w:w="3870" w:type="dxa"/>
          </w:tcPr>
          <w:p w14:paraId="1B4CC1F0" w14:textId="77777777" w:rsidR="009C1E53" w:rsidRPr="004517A7" w:rsidRDefault="009C1E53" w:rsidP="0072672F">
            <w:pPr>
              <w:ind w:left="712" w:hanging="361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B8C82F" w14:textId="77777777" w:rsidR="009C1E53" w:rsidRPr="004517A7" w:rsidRDefault="009C1E53" w:rsidP="0072672F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18,350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4DE4B586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vAlign w:val="bottom"/>
          </w:tcPr>
          <w:p w14:paraId="5A14B895" w14:textId="77777777" w:rsidR="009C1E53" w:rsidRPr="004517A7" w:rsidRDefault="009C1E53" w:rsidP="0072672F">
            <w:pPr>
              <w:tabs>
                <w:tab w:val="decimal" w:pos="793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vAlign w:val="bottom"/>
          </w:tcPr>
          <w:p w14:paraId="67FA2356" w14:textId="77777777" w:rsidR="009C1E53" w:rsidRPr="004517A7" w:rsidRDefault="009C1E53" w:rsidP="0072672F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22A9A13" w14:textId="77777777" w:rsidR="009C1E53" w:rsidRPr="004517A7" w:rsidRDefault="009C1E53" w:rsidP="0072672F">
            <w:pPr>
              <w:tabs>
                <w:tab w:val="decimal" w:pos="793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376579BC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AFBE8EE" w14:textId="77777777" w:rsidR="009C1E53" w:rsidRPr="004517A7" w:rsidRDefault="009C1E53" w:rsidP="0072672F">
            <w:pPr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(347)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3D23D5D1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vAlign w:val="bottom"/>
          </w:tcPr>
          <w:p w14:paraId="22CE8739" w14:textId="77777777" w:rsidR="009C1E53" w:rsidRPr="004517A7" w:rsidRDefault="009C1E53" w:rsidP="0072672F">
            <w:pPr>
              <w:tabs>
                <w:tab w:val="decimal" w:pos="957"/>
              </w:tabs>
              <w:ind w:right="12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(13,355)</w:t>
            </w:r>
          </w:p>
        </w:tc>
        <w:tc>
          <w:tcPr>
            <w:tcW w:w="120" w:type="dxa"/>
            <w:vAlign w:val="bottom"/>
          </w:tcPr>
          <w:p w14:paraId="68265671" w14:textId="77777777" w:rsidR="009C1E53" w:rsidRPr="004517A7" w:rsidRDefault="009C1E53" w:rsidP="0072672F">
            <w:pPr>
              <w:tabs>
                <w:tab w:val="decimal" w:pos="95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21CF2ADC" w14:textId="77777777" w:rsidR="009C1E53" w:rsidRPr="004517A7" w:rsidRDefault="009C1E53" w:rsidP="0072672F">
            <w:pPr>
              <w:tabs>
                <w:tab w:val="decimal" w:pos="957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ABEC6D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599D569" w14:textId="77777777" w:rsidR="009C1E53" w:rsidRPr="004517A7" w:rsidRDefault="009C1E53" w:rsidP="0072672F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(103)</w:t>
            </w:r>
          </w:p>
        </w:tc>
        <w:tc>
          <w:tcPr>
            <w:tcW w:w="90" w:type="dxa"/>
            <w:vAlign w:val="bottom"/>
          </w:tcPr>
          <w:p w14:paraId="499CDF62" w14:textId="77777777" w:rsidR="009C1E53" w:rsidRPr="004517A7" w:rsidRDefault="009C1E53" w:rsidP="0072672F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22327BF5" w14:textId="77777777" w:rsidR="009C1E53" w:rsidRPr="004517A7" w:rsidRDefault="009C1E53" w:rsidP="0072672F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4,562</w:t>
            </w:r>
          </w:p>
        </w:tc>
      </w:tr>
      <w:tr w:rsidR="009C1E53" w:rsidRPr="004517A7" w14:paraId="6E018FF3" w14:textId="77777777" w:rsidTr="0072672F">
        <w:trPr>
          <w:trHeight w:val="141"/>
        </w:trPr>
        <w:tc>
          <w:tcPr>
            <w:tcW w:w="3870" w:type="dxa"/>
          </w:tcPr>
          <w:p w14:paraId="3A003EA7" w14:textId="77777777" w:rsidR="009C1E53" w:rsidRPr="004517A7" w:rsidRDefault="009C1E53" w:rsidP="0072672F">
            <w:pPr>
              <w:ind w:left="712" w:hanging="361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ยานพาหนะ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705533" w14:textId="77777777" w:rsidR="009C1E53" w:rsidRPr="004517A7" w:rsidRDefault="009C1E53" w:rsidP="0072672F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25,366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0E8158C7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vAlign w:val="bottom"/>
          </w:tcPr>
          <w:p w14:paraId="13377634" w14:textId="77777777" w:rsidR="009C1E53" w:rsidRPr="004517A7" w:rsidRDefault="009C1E53" w:rsidP="0072672F">
            <w:pPr>
              <w:tabs>
                <w:tab w:val="decimal" w:pos="793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(17,007)</w:t>
            </w:r>
          </w:p>
        </w:tc>
        <w:tc>
          <w:tcPr>
            <w:tcW w:w="101" w:type="dxa"/>
            <w:vAlign w:val="bottom"/>
          </w:tcPr>
          <w:p w14:paraId="51BE6D4D" w14:textId="77777777" w:rsidR="009C1E53" w:rsidRPr="004517A7" w:rsidRDefault="009C1E53" w:rsidP="0072672F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173F699" w14:textId="77777777" w:rsidR="009C1E53" w:rsidRPr="004517A7" w:rsidRDefault="009C1E53" w:rsidP="0072672F">
            <w:pPr>
              <w:tabs>
                <w:tab w:val="decimal" w:pos="793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28C7F3F8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9E74744" w14:textId="77777777" w:rsidR="009C1E53" w:rsidRPr="004517A7" w:rsidRDefault="009C1E53" w:rsidP="0072672F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58A5AAD5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vAlign w:val="bottom"/>
          </w:tcPr>
          <w:p w14:paraId="669790E2" w14:textId="77777777" w:rsidR="009C1E53" w:rsidRPr="004517A7" w:rsidRDefault="009C1E53" w:rsidP="0072672F">
            <w:pPr>
              <w:ind w:right="12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663</w:t>
            </w:r>
          </w:p>
        </w:tc>
        <w:tc>
          <w:tcPr>
            <w:tcW w:w="120" w:type="dxa"/>
            <w:vAlign w:val="bottom"/>
          </w:tcPr>
          <w:p w14:paraId="5F9E1055" w14:textId="77777777" w:rsidR="009C1E53" w:rsidRPr="004517A7" w:rsidRDefault="009C1E53" w:rsidP="0072672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4DE56BBD" w14:textId="77777777" w:rsidR="009C1E53" w:rsidRPr="004517A7" w:rsidRDefault="009C1E53" w:rsidP="0072672F">
            <w:pPr>
              <w:ind w:right="13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6309D9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37DC204" w14:textId="77777777" w:rsidR="009C1E53" w:rsidRPr="004517A7" w:rsidRDefault="009C1E53" w:rsidP="0072672F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(824)</w:t>
            </w:r>
          </w:p>
        </w:tc>
        <w:tc>
          <w:tcPr>
            <w:tcW w:w="90" w:type="dxa"/>
            <w:vAlign w:val="bottom"/>
          </w:tcPr>
          <w:p w14:paraId="3A88FAC8" w14:textId="77777777" w:rsidR="009C1E53" w:rsidRPr="004517A7" w:rsidRDefault="009C1E53" w:rsidP="0072672F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340990B7" w14:textId="77777777" w:rsidR="009C1E53" w:rsidRPr="004517A7" w:rsidRDefault="009C1E53" w:rsidP="0072672F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8,198</w:t>
            </w:r>
          </w:p>
        </w:tc>
      </w:tr>
      <w:tr w:rsidR="009C1E53" w:rsidRPr="004517A7" w14:paraId="59C2CB1C" w14:textId="77777777" w:rsidTr="0072672F">
        <w:trPr>
          <w:trHeight w:val="141"/>
        </w:trPr>
        <w:tc>
          <w:tcPr>
            <w:tcW w:w="3870" w:type="dxa"/>
          </w:tcPr>
          <w:p w14:paraId="4CFC4474" w14:textId="77777777" w:rsidR="009C1E53" w:rsidRPr="004517A7" w:rsidRDefault="009C1E53" w:rsidP="0072672F">
            <w:pPr>
              <w:ind w:left="540" w:hanging="189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DAF4A1" w14:textId="77777777" w:rsidR="009C1E53" w:rsidRPr="004517A7" w:rsidRDefault="009C1E53" w:rsidP="0072672F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4,482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5EE779D6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  <w:vAlign w:val="bottom"/>
          </w:tcPr>
          <w:p w14:paraId="7139ED2B" w14:textId="77777777" w:rsidR="009C1E53" w:rsidRPr="004517A7" w:rsidRDefault="009C1E53" w:rsidP="0072672F">
            <w:pPr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vAlign w:val="bottom"/>
          </w:tcPr>
          <w:p w14:paraId="564C7013" w14:textId="77777777" w:rsidR="009C1E53" w:rsidRPr="004517A7" w:rsidRDefault="009C1E53" w:rsidP="0072672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D7460A5" w14:textId="77777777" w:rsidR="009C1E53" w:rsidRPr="004517A7" w:rsidRDefault="009C1E53" w:rsidP="0072672F">
            <w:pPr>
              <w:ind w:right="9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04AC6852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52AC51D" w14:textId="77777777" w:rsidR="009C1E53" w:rsidRPr="004517A7" w:rsidRDefault="009C1E53" w:rsidP="0072672F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(7)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34D8D3A2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7D3BCF7B" w14:textId="77777777" w:rsidR="009C1E53" w:rsidRPr="004517A7" w:rsidRDefault="009C1E53" w:rsidP="0072672F">
            <w:pPr>
              <w:ind w:right="12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6,879</w:t>
            </w:r>
          </w:p>
        </w:tc>
        <w:tc>
          <w:tcPr>
            <w:tcW w:w="120" w:type="dxa"/>
            <w:vAlign w:val="bottom"/>
          </w:tcPr>
          <w:p w14:paraId="7A939585" w14:textId="77777777" w:rsidR="009C1E53" w:rsidRPr="004517A7" w:rsidRDefault="009C1E53" w:rsidP="0072672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0ADC08A1" w14:textId="77777777" w:rsidR="009C1E53" w:rsidRPr="004517A7" w:rsidRDefault="009C1E53" w:rsidP="0072672F">
            <w:pPr>
              <w:ind w:right="13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43BEF6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01BF3A" w14:textId="77777777" w:rsidR="009C1E53" w:rsidRPr="004517A7" w:rsidRDefault="009C1E53" w:rsidP="0072672F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E12086F" w14:textId="77777777" w:rsidR="009C1E53" w:rsidRPr="004517A7" w:rsidRDefault="009C1E53" w:rsidP="0072672F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54DA6789" w14:textId="77777777" w:rsidR="009C1E53" w:rsidRPr="004517A7" w:rsidRDefault="009C1E53" w:rsidP="0072672F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11,363</w:t>
            </w:r>
          </w:p>
        </w:tc>
      </w:tr>
      <w:tr w:rsidR="009C1E53" w:rsidRPr="004517A7" w14:paraId="72E329C5" w14:textId="77777777" w:rsidTr="0072672F">
        <w:trPr>
          <w:trHeight w:val="141"/>
        </w:trPr>
        <w:tc>
          <w:tcPr>
            <w:tcW w:w="3870" w:type="dxa"/>
          </w:tcPr>
          <w:p w14:paraId="20F6D0EF" w14:textId="77777777" w:rsidR="009C1E53" w:rsidRPr="004517A7" w:rsidRDefault="009C1E53" w:rsidP="0072672F">
            <w:pPr>
              <w:ind w:left="1072" w:hanging="505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รวมราคาทุน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BA198C" w14:textId="77777777" w:rsidR="009C1E53" w:rsidRPr="004517A7" w:rsidRDefault="009C1E53" w:rsidP="0072672F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1,199,623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7972D697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F4AAD" w14:textId="77777777" w:rsidR="009C1E53" w:rsidRPr="004517A7" w:rsidRDefault="009C1E53" w:rsidP="0072672F">
            <w:pPr>
              <w:tabs>
                <w:tab w:val="decimal" w:pos="793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(17,007</w:t>
            </w:r>
            <w:r w:rsidRPr="004517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1" w:type="dxa"/>
            <w:vAlign w:val="bottom"/>
          </w:tcPr>
          <w:p w14:paraId="0B00B760" w14:textId="77777777" w:rsidR="009C1E53" w:rsidRPr="004517A7" w:rsidRDefault="009C1E53" w:rsidP="0072672F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7A043" w14:textId="77777777" w:rsidR="009C1E53" w:rsidRPr="004517A7" w:rsidRDefault="009C1E53" w:rsidP="0072672F">
            <w:pPr>
              <w:tabs>
                <w:tab w:val="decimal" w:pos="793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54,576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2F1C01A2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76EC7" w14:textId="77777777" w:rsidR="009C1E53" w:rsidRPr="004517A7" w:rsidRDefault="009C1E53" w:rsidP="0072672F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(102,158)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60E1BAB5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4999B" w14:textId="77777777" w:rsidR="009C1E53" w:rsidRPr="004517A7" w:rsidRDefault="009C1E53" w:rsidP="0072672F">
            <w:pPr>
              <w:tabs>
                <w:tab w:val="decimal" w:pos="957"/>
              </w:tabs>
              <w:ind w:right="12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(104,866)</w:t>
            </w:r>
          </w:p>
        </w:tc>
        <w:tc>
          <w:tcPr>
            <w:tcW w:w="120" w:type="dxa"/>
            <w:vAlign w:val="bottom"/>
          </w:tcPr>
          <w:p w14:paraId="67459FB4" w14:textId="77777777" w:rsidR="009C1E53" w:rsidRPr="004517A7" w:rsidRDefault="009C1E53" w:rsidP="0072672F">
            <w:pPr>
              <w:tabs>
                <w:tab w:val="decimal" w:pos="95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CB8C5" w14:textId="77777777" w:rsidR="009C1E53" w:rsidRPr="004517A7" w:rsidRDefault="009C1E53" w:rsidP="0072672F">
            <w:pPr>
              <w:tabs>
                <w:tab w:val="decimal" w:pos="957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194B7D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1BFDE" w14:textId="77777777" w:rsidR="009C1E53" w:rsidRPr="004517A7" w:rsidRDefault="009C1E53" w:rsidP="0072672F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(2,586)</w:t>
            </w:r>
          </w:p>
        </w:tc>
        <w:tc>
          <w:tcPr>
            <w:tcW w:w="90" w:type="dxa"/>
            <w:vAlign w:val="bottom"/>
          </w:tcPr>
          <w:p w14:paraId="7BDA9018" w14:textId="77777777" w:rsidR="009C1E53" w:rsidRPr="004517A7" w:rsidRDefault="009C1E53" w:rsidP="0072672F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D6F0DE" w14:textId="77777777" w:rsidR="009C1E53" w:rsidRPr="004517A7" w:rsidRDefault="009C1E53" w:rsidP="0072672F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1,027,582</w:t>
            </w:r>
          </w:p>
        </w:tc>
      </w:tr>
    </w:tbl>
    <w:p w14:paraId="0007C2C7" w14:textId="77777777" w:rsidR="00C5158A" w:rsidRPr="004517A7" w:rsidRDefault="00C5158A" w:rsidP="00E47B0D">
      <w:pPr>
        <w:spacing w:before="120" w:after="120"/>
        <w:jc w:val="both"/>
        <w:rPr>
          <w:rFonts w:ascii="Angsana New" w:hAnsi="Angsana New"/>
          <w:color w:val="000000"/>
          <w:spacing w:val="-2"/>
          <w:sz w:val="16"/>
          <w:szCs w:val="16"/>
          <w:lang w:val="en-GB"/>
        </w:rPr>
      </w:pPr>
    </w:p>
    <w:p w14:paraId="05E827D4" w14:textId="77777777" w:rsidR="00C5158A" w:rsidRPr="004517A7" w:rsidRDefault="00C5158A" w:rsidP="00C5158A">
      <w:pPr>
        <w:spacing w:before="120" w:after="120"/>
        <w:ind w:firstLine="720"/>
        <w:jc w:val="both"/>
        <w:rPr>
          <w:rFonts w:ascii="Angsana New" w:hAnsi="Angsana New"/>
          <w:color w:val="000000"/>
          <w:spacing w:val="-2"/>
          <w:sz w:val="16"/>
          <w:szCs w:val="16"/>
          <w:lang w:val="en-GB"/>
        </w:rPr>
      </w:pPr>
    </w:p>
    <w:p w14:paraId="364CB4F3" w14:textId="77777777" w:rsidR="00C5158A" w:rsidRPr="004517A7" w:rsidRDefault="00C5158A" w:rsidP="00C5158A">
      <w:pPr>
        <w:spacing w:before="120" w:after="120"/>
        <w:ind w:firstLine="720"/>
        <w:jc w:val="both"/>
        <w:rPr>
          <w:rFonts w:ascii="Angsana New" w:hAnsi="Angsana New"/>
          <w:color w:val="000000"/>
          <w:spacing w:val="-2"/>
          <w:sz w:val="16"/>
          <w:szCs w:val="16"/>
          <w:lang w:val="en-GB"/>
        </w:rPr>
      </w:pPr>
    </w:p>
    <w:p w14:paraId="37C6AC50" w14:textId="77777777" w:rsidR="00C5158A" w:rsidRPr="004517A7" w:rsidRDefault="00C5158A" w:rsidP="00C5158A">
      <w:pPr>
        <w:spacing w:before="120" w:after="120"/>
        <w:ind w:firstLine="720"/>
        <w:jc w:val="both"/>
        <w:rPr>
          <w:rFonts w:ascii="Angsana New" w:hAnsi="Angsana New"/>
          <w:color w:val="000000"/>
          <w:spacing w:val="-2"/>
          <w:sz w:val="16"/>
          <w:szCs w:val="16"/>
          <w:lang w:val="en-GB"/>
        </w:rPr>
      </w:pPr>
    </w:p>
    <w:p w14:paraId="5BCD5154" w14:textId="77777777" w:rsidR="00C5158A" w:rsidRPr="004517A7" w:rsidRDefault="00C5158A" w:rsidP="00C5158A">
      <w:pPr>
        <w:spacing w:before="120" w:after="120"/>
        <w:ind w:firstLine="720"/>
        <w:jc w:val="both"/>
        <w:rPr>
          <w:rFonts w:ascii="Angsana New" w:hAnsi="Angsana New"/>
          <w:color w:val="000000"/>
          <w:spacing w:val="-2"/>
          <w:sz w:val="16"/>
          <w:szCs w:val="16"/>
          <w:lang w:val="en-GB"/>
        </w:rPr>
      </w:pPr>
    </w:p>
    <w:p w14:paraId="6EB5DC4E" w14:textId="77777777" w:rsidR="00C5158A" w:rsidRPr="004517A7" w:rsidRDefault="00C5158A" w:rsidP="00C5158A">
      <w:pPr>
        <w:spacing w:before="120" w:after="120"/>
        <w:ind w:firstLine="720"/>
        <w:jc w:val="both"/>
        <w:rPr>
          <w:rFonts w:ascii="Angsana New" w:hAnsi="Angsana New"/>
          <w:color w:val="000000"/>
          <w:spacing w:val="-2"/>
          <w:sz w:val="16"/>
          <w:szCs w:val="16"/>
          <w:lang w:val="en-GB"/>
        </w:rPr>
      </w:pPr>
    </w:p>
    <w:tbl>
      <w:tblPr>
        <w:tblW w:w="1491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106"/>
        <w:gridCol w:w="524"/>
        <w:gridCol w:w="1170"/>
        <w:gridCol w:w="102"/>
        <w:gridCol w:w="258"/>
        <w:gridCol w:w="146"/>
        <w:gridCol w:w="663"/>
        <w:gridCol w:w="106"/>
        <w:gridCol w:w="885"/>
        <w:gridCol w:w="146"/>
        <w:gridCol w:w="36"/>
        <w:gridCol w:w="99"/>
        <w:gridCol w:w="1146"/>
        <w:gridCol w:w="77"/>
        <w:gridCol w:w="459"/>
        <w:gridCol w:w="117"/>
        <w:gridCol w:w="829"/>
        <w:gridCol w:w="106"/>
        <w:gridCol w:w="1234"/>
        <w:gridCol w:w="8"/>
        <w:gridCol w:w="82"/>
        <w:gridCol w:w="8"/>
        <w:gridCol w:w="1474"/>
      </w:tblGrid>
      <w:tr w:rsidR="009C1E53" w:rsidRPr="004517A7" w14:paraId="4E18E194" w14:textId="77777777" w:rsidTr="00026CC1">
        <w:trPr>
          <w:trHeight w:val="101"/>
        </w:trPr>
        <w:tc>
          <w:tcPr>
            <w:tcW w:w="3690" w:type="dxa"/>
          </w:tcPr>
          <w:p w14:paraId="3A2AA6EA" w14:textId="77777777" w:rsidR="009C1E53" w:rsidRPr="004517A7" w:rsidRDefault="009C1E53" w:rsidP="0072672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1523CAC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1AEE47E9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4" w:type="dxa"/>
            <w:gridSpan w:val="2"/>
          </w:tcPr>
          <w:p w14:paraId="42497CAD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" w:type="dxa"/>
          </w:tcPr>
          <w:p w14:paraId="1840DA2F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7" w:type="dxa"/>
            <w:gridSpan w:val="3"/>
          </w:tcPr>
          <w:p w14:paraId="0AFEEEAE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71174620" w14:textId="77777777" w:rsidR="009C1E53" w:rsidRPr="004517A7" w:rsidRDefault="009C1E53" w:rsidP="0072672F">
            <w:pPr>
              <w:ind w:left="-198" w:firstLine="46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gridSpan w:val="3"/>
          </w:tcPr>
          <w:p w14:paraId="24EA2D51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" w:type="dxa"/>
          </w:tcPr>
          <w:p w14:paraId="46D94149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</w:tcPr>
          <w:p w14:paraId="17AA6497" w14:textId="77777777" w:rsidR="009C1E53" w:rsidRPr="004517A7" w:rsidRDefault="009C1E53" w:rsidP="0072672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" w:type="dxa"/>
          </w:tcPr>
          <w:p w14:paraId="7EE1AAE0" w14:textId="77777777" w:rsidR="009C1E53" w:rsidRPr="004517A7" w:rsidRDefault="009C1E53" w:rsidP="0072672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gridSpan w:val="3"/>
          </w:tcPr>
          <w:p w14:paraId="32655228" w14:textId="77777777" w:rsidR="009C1E53" w:rsidRPr="004517A7" w:rsidRDefault="009C1E53" w:rsidP="0072672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740D88E4" w14:textId="77777777" w:rsidR="009C1E53" w:rsidRPr="004517A7" w:rsidRDefault="009C1E53" w:rsidP="0072672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</w:tcPr>
          <w:p w14:paraId="46499428" w14:textId="77777777" w:rsidR="009C1E53" w:rsidRPr="004517A7" w:rsidRDefault="009C1E53" w:rsidP="0072672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gridSpan w:val="2"/>
          </w:tcPr>
          <w:p w14:paraId="0FC589CB" w14:textId="77777777" w:rsidR="009C1E53" w:rsidRPr="004517A7" w:rsidRDefault="009C1E53" w:rsidP="0072672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gridSpan w:val="2"/>
          </w:tcPr>
          <w:p w14:paraId="2843DA42" w14:textId="77777777" w:rsidR="009C1E53" w:rsidRPr="004517A7" w:rsidRDefault="009C1E53" w:rsidP="00731B20">
            <w:pPr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9C1E53" w:rsidRPr="004517A7" w14:paraId="5AA4AC28" w14:textId="77777777" w:rsidTr="00026CC1">
        <w:trPr>
          <w:trHeight w:val="101"/>
        </w:trPr>
        <w:tc>
          <w:tcPr>
            <w:tcW w:w="3690" w:type="dxa"/>
          </w:tcPr>
          <w:p w14:paraId="2B92CF2C" w14:textId="77777777" w:rsidR="009C1E53" w:rsidRPr="004517A7" w:rsidRDefault="009C1E53" w:rsidP="0072672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21" w:type="dxa"/>
            <w:gridSpan w:val="24"/>
            <w:tcBorders>
              <w:bottom w:val="single" w:sz="4" w:space="0" w:color="auto"/>
            </w:tcBorders>
          </w:tcPr>
          <w:p w14:paraId="3A228DBF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9C1E53" w:rsidRPr="004517A7" w14:paraId="09A6D2CE" w14:textId="77777777" w:rsidTr="00026CC1">
        <w:trPr>
          <w:trHeight w:val="1124"/>
        </w:trPr>
        <w:tc>
          <w:tcPr>
            <w:tcW w:w="3690" w:type="dxa"/>
          </w:tcPr>
          <w:p w14:paraId="7A6D5737" w14:textId="77777777" w:rsidR="009C1E53" w:rsidRPr="004517A7" w:rsidRDefault="009C1E53" w:rsidP="0072672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B7CD45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ยอดยกมา</w:t>
            </w:r>
          </w:p>
          <w:p w14:paraId="594AA64F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1FDB012A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</w:t>
            </w:r>
            <w:r w:rsidRPr="004517A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2FC86148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48C366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 xml:space="preserve">ผลกระทบจากมาตรฐานการรายงานทางการเงิน ฉบับที่ </w:t>
            </w:r>
            <w:r w:rsidRPr="004517A7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02" w:type="dxa"/>
            <w:tcBorders>
              <w:top w:val="single" w:sz="4" w:space="0" w:color="auto"/>
            </w:tcBorders>
          </w:tcPr>
          <w:p w14:paraId="437CFB64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C51547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1FCE187D" w14:textId="77777777" w:rsidR="009C1E53" w:rsidRPr="004517A7" w:rsidRDefault="009C1E53" w:rsidP="0072672F">
            <w:pPr>
              <w:ind w:left="-198" w:firstLine="46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8E4921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ลดลง)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2D984909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4636B423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โอนเข้า</w:t>
            </w:r>
          </w:p>
          <w:p w14:paraId="3BA982B3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โอนออก)</w:t>
            </w:r>
          </w:p>
        </w:tc>
        <w:tc>
          <w:tcPr>
            <w:tcW w:w="77" w:type="dxa"/>
            <w:tcBorders>
              <w:top w:val="single" w:sz="4" w:space="0" w:color="auto"/>
            </w:tcBorders>
          </w:tcPr>
          <w:p w14:paraId="7107DAA6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5C1966" w14:textId="35C23914" w:rsidR="009C1E53" w:rsidRPr="004517A7" w:rsidRDefault="009C1E53" w:rsidP="0072672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เพิ่มขึ้นจากการซื้อธุรกิจ</w:t>
            </w:r>
          </w:p>
          <w:p w14:paraId="49474B13" w14:textId="77777777" w:rsidR="009C1E53" w:rsidRPr="004517A7" w:rsidRDefault="009C1E53" w:rsidP="0072672F">
            <w:pPr>
              <w:tabs>
                <w:tab w:val="left" w:pos="93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4F17FCC1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</w:tcPr>
          <w:p w14:paraId="664864AF" w14:textId="77777777" w:rsidR="009C1E53" w:rsidRPr="004517A7" w:rsidRDefault="009C1E53" w:rsidP="0072672F">
            <w:pPr>
              <w:ind w:left="165" w:hanging="16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ลดลงจากการขายธุรกิจ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</w:tcPr>
          <w:p w14:paraId="024B6EFC" w14:textId="77777777" w:rsidR="009C1E53" w:rsidRPr="004517A7" w:rsidRDefault="009C1E53" w:rsidP="0072672F">
            <w:pPr>
              <w:ind w:left="165" w:hanging="16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ED721F" w14:textId="77777777" w:rsidR="009C1E53" w:rsidRPr="004517A7" w:rsidRDefault="009C1E53" w:rsidP="0072672F">
            <w:pPr>
              <w:ind w:left="165" w:hanging="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  <w:p w14:paraId="0A3FC810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4BEACC27" w14:textId="77777777" w:rsidR="009C1E53" w:rsidRPr="004517A7" w:rsidRDefault="009C1E53" w:rsidP="0072672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4517A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9C1E53" w:rsidRPr="004517A7" w14:paraId="5159B98E" w14:textId="77777777" w:rsidTr="00026CC1">
        <w:trPr>
          <w:trHeight w:val="101"/>
        </w:trPr>
        <w:tc>
          <w:tcPr>
            <w:tcW w:w="3690" w:type="dxa"/>
          </w:tcPr>
          <w:p w14:paraId="5FF1EC1F" w14:textId="77777777" w:rsidR="009C1E53" w:rsidRPr="004517A7" w:rsidRDefault="009C1E53" w:rsidP="0072672F">
            <w:pPr>
              <w:ind w:left="532" w:hanging="35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ค่าเสื่อมราคาสะสม: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FC3F72" w14:textId="77777777" w:rsidR="009C1E53" w:rsidRPr="004517A7" w:rsidRDefault="009C1E53" w:rsidP="0072672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14:paraId="0E1ADE9F" w14:textId="77777777" w:rsidR="009C1E53" w:rsidRPr="004517A7" w:rsidRDefault="009C1E53" w:rsidP="0072672F">
            <w:pPr>
              <w:ind w:left="-28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4" w:type="dxa"/>
            <w:gridSpan w:val="2"/>
          </w:tcPr>
          <w:p w14:paraId="37DB23F2" w14:textId="77777777" w:rsidR="009C1E53" w:rsidRPr="004517A7" w:rsidRDefault="009C1E53" w:rsidP="0072672F">
            <w:pPr>
              <w:tabs>
                <w:tab w:val="decimal" w:pos="918"/>
              </w:tabs>
              <w:ind w:left="-28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" w:type="dxa"/>
          </w:tcPr>
          <w:p w14:paraId="6CFEDEDE" w14:textId="77777777" w:rsidR="009C1E53" w:rsidRPr="004517A7" w:rsidRDefault="009C1E53" w:rsidP="0072672F">
            <w:pPr>
              <w:tabs>
                <w:tab w:val="decimal" w:pos="918"/>
              </w:tabs>
              <w:ind w:left="-28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gridSpan w:val="3"/>
            <w:shd w:val="clear" w:color="auto" w:fill="auto"/>
          </w:tcPr>
          <w:p w14:paraId="08B8D054" w14:textId="77777777" w:rsidR="009C1E53" w:rsidRPr="004517A7" w:rsidRDefault="009C1E53" w:rsidP="0072672F">
            <w:pPr>
              <w:tabs>
                <w:tab w:val="decimal" w:pos="918"/>
              </w:tabs>
              <w:ind w:left="-28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14:paraId="351CECB9" w14:textId="77777777" w:rsidR="009C1E53" w:rsidRPr="004517A7" w:rsidRDefault="009C1E53" w:rsidP="0072672F">
            <w:pPr>
              <w:ind w:left="-28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gridSpan w:val="3"/>
            <w:shd w:val="clear" w:color="auto" w:fill="auto"/>
          </w:tcPr>
          <w:p w14:paraId="31B2569D" w14:textId="77777777" w:rsidR="009C1E53" w:rsidRPr="004517A7" w:rsidRDefault="009C1E53" w:rsidP="0072672F">
            <w:pPr>
              <w:tabs>
                <w:tab w:val="decimal" w:pos="90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" w:type="dxa"/>
            <w:shd w:val="clear" w:color="auto" w:fill="auto"/>
          </w:tcPr>
          <w:p w14:paraId="21B1A3F9" w14:textId="77777777" w:rsidR="009C1E53" w:rsidRPr="004517A7" w:rsidRDefault="009C1E53" w:rsidP="0072672F">
            <w:pPr>
              <w:ind w:left="-28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</w:tcPr>
          <w:p w14:paraId="36EC4041" w14:textId="77777777" w:rsidR="009C1E53" w:rsidRPr="004517A7" w:rsidRDefault="009C1E53" w:rsidP="0072672F">
            <w:pPr>
              <w:ind w:left="-28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" w:type="dxa"/>
          </w:tcPr>
          <w:p w14:paraId="2069CB51" w14:textId="77777777" w:rsidR="009C1E53" w:rsidRPr="004517A7" w:rsidRDefault="009C1E53" w:rsidP="0072672F">
            <w:pPr>
              <w:ind w:left="-28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15A9A3C4" w14:textId="77777777" w:rsidR="009C1E53" w:rsidRPr="004517A7" w:rsidRDefault="009C1E53" w:rsidP="0072672F">
            <w:pPr>
              <w:ind w:left="-28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14:paraId="27FC58AB" w14:textId="77777777" w:rsidR="009C1E53" w:rsidRPr="004517A7" w:rsidRDefault="009C1E53" w:rsidP="0072672F">
            <w:pPr>
              <w:ind w:left="-28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</w:tcPr>
          <w:p w14:paraId="16E25005" w14:textId="77777777" w:rsidR="009C1E53" w:rsidRPr="004517A7" w:rsidRDefault="009C1E53" w:rsidP="0072672F">
            <w:pPr>
              <w:tabs>
                <w:tab w:val="decimal" w:pos="10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gridSpan w:val="2"/>
          </w:tcPr>
          <w:p w14:paraId="032496A1" w14:textId="77777777" w:rsidR="009C1E53" w:rsidRPr="004517A7" w:rsidRDefault="009C1E53" w:rsidP="0072672F">
            <w:pPr>
              <w:tabs>
                <w:tab w:val="decimal" w:pos="10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gridSpan w:val="2"/>
            <w:shd w:val="clear" w:color="auto" w:fill="auto"/>
          </w:tcPr>
          <w:p w14:paraId="2DB3448E" w14:textId="77777777" w:rsidR="009C1E53" w:rsidRPr="004517A7" w:rsidRDefault="009C1E53" w:rsidP="0072672F">
            <w:pPr>
              <w:tabs>
                <w:tab w:val="decimal" w:pos="10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C1E53" w:rsidRPr="004517A7" w14:paraId="5F7EE9A4" w14:textId="77777777" w:rsidTr="00026CC1">
        <w:trPr>
          <w:trHeight w:val="101"/>
        </w:trPr>
        <w:tc>
          <w:tcPr>
            <w:tcW w:w="3690" w:type="dxa"/>
          </w:tcPr>
          <w:p w14:paraId="7A304F61" w14:textId="77777777" w:rsidR="009C1E53" w:rsidRPr="004517A7" w:rsidRDefault="009C1E53" w:rsidP="0072672F">
            <w:pPr>
              <w:ind w:left="712" w:hanging="36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62316E" w14:textId="77777777" w:rsidR="009C1E53" w:rsidRPr="004517A7" w:rsidRDefault="009C1E53" w:rsidP="0072672F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(4,069)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40EFFBD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4" w:type="dxa"/>
            <w:gridSpan w:val="2"/>
            <w:vAlign w:val="bottom"/>
          </w:tcPr>
          <w:p w14:paraId="1E75A0AC" w14:textId="77777777" w:rsidR="009C1E53" w:rsidRPr="004517A7" w:rsidRDefault="009C1E53" w:rsidP="0072672F">
            <w:pPr>
              <w:tabs>
                <w:tab w:val="decimal" w:pos="793"/>
              </w:tabs>
              <w:ind w:right="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" w:type="dxa"/>
            <w:vAlign w:val="bottom"/>
          </w:tcPr>
          <w:p w14:paraId="21A1A401" w14:textId="77777777" w:rsidR="009C1E53" w:rsidRPr="004517A7" w:rsidRDefault="009C1E53" w:rsidP="0072672F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gridSpan w:val="3"/>
            <w:shd w:val="clear" w:color="auto" w:fill="auto"/>
            <w:vAlign w:val="bottom"/>
          </w:tcPr>
          <w:p w14:paraId="511D72B5" w14:textId="77777777" w:rsidR="009C1E53" w:rsidRPr="004517A7" w:rsidRDefault="009C1E53" w:rsidP="0072672F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(469)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1C67A5E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gridSpan w:val="3"/>
            <w:shd w:val="clear" w:color="auto" w:fill="auto"/>
            <w:vAlign w:val="bottom"/>
          </w:tcPr>
          <w:p w14:paraId="66516893" w14:textId="77777777" w:rsidR="009C1E53" w:rsidRPr="004517A7" w:rsidRDefault="009C1E53" w:rsidP="0072672F">
            <w:pPr>
              <w:ind w:right="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5C25B621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2DC8EAF4" w14:textId="77777777" w:rsidR="009C1E53" w:rsidRPr="004517A7" w:rsidRDefault="009C1E53" w:rsidP="0072672F">
            <w:pPr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77" w:type="dxa"/>
            <w:vAlign w:val="bottom"/>
          </w:tcPr>
          <w:p w14:paraId="0FEA59C0" w14:textId="77777777" w:rsidR="009C1E53" w:rsidRPr="004517A7" w:rsidRDefault="009C1E53" w:rsidP="0072672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2C81DCB0" w14:textId="77777777" w:rsidR="009C1E53" w:rsidRPr="004517A7" w:rsidRDefault="009C1E53" w:rsidP="0072672F">
            <w:pPr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0CFC1FC9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3F5C1F50" w14:textId="77777777" w:rsidR="009C1E53" w:rsidRPr="004517A7" w:rsidRDefault="009C1E53" w:rsidP="0072672F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4C2A09DE" w14:textId="77777777" w:rsidR="009C1E53" w:rsidRPr="004517A7" w:rsidRDefault="009C1E53" w:rsidP="0072672F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03C96045" w14:textId="77777777" w:rsidR="009C1E53" w:rsidRPr="004517A7" w:rsidRDefault="009C1E53" w:rsidP="0072672F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(4,539)</w:t>
            </w:r>
          </w:p>
        </w:tc>
      </w:tr>
      <w:tr w:rsidR="009C1E53" w:rsidRPr="004517A7" w14:paraId="261DE49F" w14:textId="77777777" w:rsidTr="00026CC1">
        <w:trPr>
          <w:trHeight w:val="101"/>
        </w:trPr>
        <w:tc>
          <w:tcPr>
            <w:tcW w:w="3690" w:type="dxa"/>
          </w:tcPr>
          <w:p w14:paraId="22D629B9" w14:textId="77777777" w:rsidR="009C1E53" w:rsidRPr="004517A7" w:rsidRDefault="009C1E53" w:rsidP="0072672F">
            <w:pPr>
              <w:ind w:left="712" w:hanging="36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0B5C53" w14:textId="77777777" w:rsidR="009C1E53" w:rsidRPr="004517A7" w:rsidRDefault="009C1E53" w:rsidP="0072672F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(2</w:t>
            </w:r>
            <w:r w:rsidRPr="004517A7">
              <w:rPr>
                <w:rFonts w:ascii="Angsana New" w:hAnsi="Angsana New"/>
                <w:sz w:val="26"/>
                <w:szCs w:val="26"/>
              </w:rPr>
              <w:t>70,867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07E1A5E3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4" w:type="dxa"/>
            <w:gridSpan w:val="2"/>
            <w:vAlign w:val="bottom"/>
          </w:tcPr>
          <w:p w14:paraId="76A59EBF" w14:textId="77777777" w:rsidR="009C1E53" w:rsidRPr="004517A7" w:rsidRDefault="009C1E53" w:rsidP="0072672F">
            <w:pPr>
              <w:tabs>
                <w:tab w:val="decimal" w:pos="793"/>
              </w:tabs>
              <w:ind w:right="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" w:type="dxa"/>
            <w:vAlign w:val="bottom"/>
          </w:tcPr>
          <w:p w14:paraId="4AC808D0" w14:textId="77777777" w:rsidR="009C1E53" w:rsidRPr="004517A7" w:rsidRDefault="009C1E53" w:rsidP="0072672F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gridSpan w:val="3"/>
            <w:shd w:val="clear" w:color="auto" w:fill="auto"/>
            <w:vAlign w:val="bottom"/>
          </w:tcPr>
          <w:p w14:paraId="7706DE1D" w14:textId="77777777" w:rsidR="009C1E53" w:rsidRPr="004517A7" w:rsidRDefault="009C1E53" w:rsidP="0072672F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(17,650)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5D83F479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gridSpan w:val="3"/>
            <w:shd w:val="clear" w:color="auto" w:fill="auto"/>
            <w:vAlign w:val="bottom"/>
          </w:tcPr>
          <w:p w14:paraId="2A469C33" w14:textId="77777777" w:rsidR="009C1E53" w:rsidRPr="004517A7" w:rsidRDefault="009C1E53" w:rsidP="0072672F">
            <w:pPr>
              <w:ind w:right="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4,621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71E32CFC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3341C54C" w14:textId="77777777" w:rsidR="009C1E53" w:rsidRPr="004517A7" w:rsidRDefault="009C1E53" w:rsidP="0072672F">
            <w:pPr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54,777</w:t>
            </w:r>
          </w:p>
        </w:tc>
        <w:tc>
          <w:tcPr>
            <w:tcW w:w="77" w:type="dxa"/>
            <w:vAlign w:val="bottom"/>
          </w:tcPr>
          <w:p w14:paraId="7D3AB0EC" w14:textId="77777777" w:rsidR="009C1E53" w:rsidRPr="004517A7" w:rsidRDefault="009C1E53" w:rsidP="0072672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4FA25667" w14:textId="77777777" w:rsidR="009C1E53" w:rsidRPr="004517A7" w:rsidRDefault="009C1E53" w:rsidP="0072672F">
            <w:pPr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21D9933F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32F2ABF5" w14:textId="77777777" w:rsidR="009C1E53" w:rsidRPr="004517A7" w:rsidRDefault="009C1E53" w:rsidP="0072672F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90" w:type="dxa"/>
            <w:gridSpan w:val="2"/>
            <w:vAlign w:val="bottom"/>
          </w:tcPr>
          <w:p w14:paraId="22BBA834" w14:textId="77777777" w:rsidR="009C1E53" w:rsidRPr="004517A7" w:rsidRDefault="009C1E53" w:rsidP="0072672F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14309056" w14:textId="77777777" w:rsidR="009C1E53" w:rsidRPr="004517A7" w:rsidRDefault="009C1E53" w:rsidP="0072672F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(229,049)</w:t>
            </w:r>
          </w:p>
        </w:tc>
      </w:tr>
      <w:tr w:rsidR="009C1E53" w:rsidRPr="004517A7" w14:paraId="578BCC07" w14:textId="77777777" w:rsidTr="00026CC1">
        <w:trPr>
          <w:trHeight w:val="101"/>
        </w:trPr>
        <w:tc>
          <w:tcPr>
            <w:tcW w:w="3690" w:type="dxa"/>
          </w:tcPr>
          <w:p w14:paraId="63D87623" w14:textId="77777777" w:rsidR="009C1E53" w:rsidRPr="004517A7" w:rsidRDefault="009C1E53" w:rsidP="0072672F">
            <w:pPr>
              <w:ind w:left="712" w:hanging="36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ระบบผลิตไฟฟ้าจากก๊าซชีวภาพ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38F668" w14:textId="77777777" w:rsidR="009C1E53" w:rsidRPr="004517A7" w:rsidRDefault="009C1E53" w:rsidP="0072672F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(56,722)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5E51B784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4" w:type="dxa"/>
            <w:gridSpan w:val="2"/>
            <w:vAlign w:val="bottom"/>
          </w:tcPr>
          <w:p w14:paraId="7FFA2495" w14:textId="77777777" w:rsidR="009C1E53" w:rsidRPr="004517A7" w:rsidRDefault="009C1E53" w:rsidP="0072672F">
            <w:pPr>
              <w:tabs>
                <w:tab w:val="decimal" w:pos="793"/>
              </w:tabs>
              <w:ind w:right="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" w:type="dxa"/>
            <w:vAlign w:val="bottom"/>
          </w:tcPr>
          <w:p w14:paraId="3A5A72F9" w14:textId="77777777" w:rsidR="009C1E53" w:rsidRPr="004517A7" w:rsidRDefault="009C1E53" w:rsidP="0072672F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gridSpan w:val="3"/>
            <w:shd w:val="clear" w:color="auto" w:fill="auto"/>
            <w:vAlign w:val="bottom"/>
          </w:tcPr>
          <w:p w14:paraId="3AF98443" w14:textId="77777777" w:rsidR="009C1E53" w:rsidRPr="004517A7" w:rsidRDefault="009C1E53" w:rsidP="0072672F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(6,386)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153D4F6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gridSpan w:val="3"/>
            <w:shd w:val="clear" w:color="auto" w:fill="auto"/>
            <w:vAlign w:val="bottom"/>
          </w:tcPr>
          <w:p w14:paraId="581D93F1" w14:textId="77777777" w:rsidR="009C1E53" w:rsidRPr="004517A7" w:rsidRDefault="009C1E53" w:rsidP="0072672F">
            <w:pPr>
              <w:ind w:right="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967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01C175B2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75CCEBC7" w14:textId="77777777" w:rsidR="009C1E53" w:rsidRPr="004517A7" w:rsidRDefault="009C1E53" w:rsidP="0072672F">
            <w:pPr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35,727</w:t>
            </w:r>
          </w:p>
        </w:tc>
        <w:tc>
          <w:tcPr>
            <w:tcW w:w="77" w:type="dxa"/>
            <w:vAlign w:val="bottom"/>
          </w:tcPr>
          <w:p w14:paraId="517E2163" w14:textId="77777777" w:rsidR="009C1E53" w:rsidRPr="004517A7" w:rsidRDefault="009C1E53" w:rsidP="0072672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6ED3B9B0" w14:textId="77777777" w:rsidR="009C1E53" w:rsidRPr="004517A7" w:rsidRDefault="009C1E53" w:rsidP="0072672F">
            <w:pPr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B879643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2B9C75F6" w14:textId="77777777" w:rsidR="009C1E53" w:rsidRPr="004517A7" w:rsidRDefault="009C1E53" w:rsidP="0072672F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2C662E3E" w14:textId="77777777" w:rsidR="009C1E53" w:rsidRPr="004517A7" w:rsidRDefault="009C1E53" w:rsidP="0072672F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6708CC20" w14:textId="77777777" w:rsidR="009C1E53" w:rsidRPr="004517A7" w:rsidRDefault="009C1E53" w:rsidP="0072672F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(26,414)</w:t>
            </w:r>
          </w:p>
        </w:tc>
      </w:tr>
      <w:tr w:rsidR="009C1E53" w:rsidRPr="004517A7" w14:paraId="7B98C776" w14:textId="77777777" w:rsidTr="00026CC1">
        <w:trPr>
          <w:trHeight w:val="101"/>
        </w:trPr>
        <w:tc>
          <w:tcPr>
            <w:tcW w:w="3690" w:type="dxa"/>
          </w:tcPr>
          <w:p w14:paraId="291F11AB" w14:textId="77777777" w:rsidR="009C1E53" w:rsidRPr="004517A7" w:rsidRDefault="009C1E53" w:rsidP="0072672F">
            <w:pPr>
              <w:ind w:left="712" w:hanging="36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F5A0E5" w14:textId="77777777" w:rsidR="009C1E53" w:rsidRPr="004517A7" w:rsidRDefault="009C1E53" w:rsidP="0072672F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517A7">
              <w:rPr>
                <w:rFonts w:ascii="Angsana New" w:hAnsi="Angsana New"/>
                <w:sz w:val="26"/>
                <w:szCs w:val="26"/>
              </w:rPr>
              <w:t>78,101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52A2784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4" w:type="dxa"/>
            <w:gridSpan w:val="2"/>
            <w:vAlign w:val="bottom"/>
          </w:tcPr>
          <w:p w14:paraId="0D3AC0E2" w14:textId="77777777" w:rsidR="009C1E53" w:rsidRPr="004517A7" w:rsidRDefault="009C1E53" w:rsidP="0072672F">
            <w:pPr>
              <w:tabs>
                <w:tab w:val="decimal" w:pos="793"/>
              </w:tabs>
              <w:ind w:right="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" w:type="dxa"/>
            <w:vAlign w:val="bottom"/>
          </w:tcPr>
          <w:p w14:paraId="22064DFC" w14:textId="77777777" w:rsidR="009C1E53" w:rsidRPr="004517A7" w:rsidRDefault="009C1E53" w:rsidP="0072672F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gridSpan w:val="3"/>
            <w:shd w:val="clear" w:color="auto" w:fill="auto"/>
            <w:vAlign w:val="bottom"/>
          </w:tcPr>
          <w:p w14:paraId="66EA72A5" w14:textId="77777777" w:rsidR="009C1E53" w:rsidRPr="004517A7" w:rsidRDefault="009C1E53" w:rsidP="0072672F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(26,886)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B3D0353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gridSpan w:val="3"/>
            <w:shd w:val="clear" w:color="auto" w:fill="auto"/>
            <w:vAlign w:val="bottom"/>
          </w:tcPr>
          <w:p w14:paraId="7EB569C1" w14:textId="77777777" w:rsidR="009C1E53" w:rsidRPr="004517A7" w:rsidRDefault="009C1E53" w:rsidP="0072672F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8,158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10A712D1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74899F95" w14:textId="77777777" w:rsidR="009C1E53" w:rsidRPr="004517A7" w:rsidRDefault="009C1E53" w:rsidP="0072672F">
            <w:pPr>
              <w:tabs>
                <w:tab w:val="decimal" w:pos="980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16,649</w:t>
            </w:r>
          </w:p>
        </w:tc>
        <w:tc>
          <w:tcPr>
            <w:tcW w:w="77" w:type="dxa"/>
            <w:vAlign w:val="bottom"/>
          </w:tcPr>
          <w:p w14:paraId="5EBC1827" w14:textId="77777777" w:rsidR="009C1E53" w:rsidRPr="004517A7" w:rsidRDefault="009C1E53" w:rsidP="0072672F">
            <w:pPr>
              <w:tabs>
                <w:tab w:val="decimal" w:pos="98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70F78846" w14:textId="77777777" w:rsidR="009C1E53" w:rsidRPr="004517A7" w:rsidRDefault="009C1E53" w:rsidP="0072672F">
            <w:pPr>
              <w:tabs>
                <w:tab w:val="decimal" w:pos="980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6333EC26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59F75E6C" w14:textId="77777777" w:rsidR="009C1E53" w:rsidRPr="004517A7" w:rsidRDefault="009C1E53" w:rsidP="0072672F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702</w:t>
            </w:r>
          </w:p>
        </w:tc>
        <w:tc>
          <w:tcPr>
            <w:tcW w:w="90" w:type="dxa"/>
            <w:gridSpan w:val="2"/>
            <w:vAlign w:val="bottom"/>
          </w:tcPr>
          <w:p w14:paraId="01EE2F4D" w14:textId="77777777" w:rsidR="009C1E53" w:rsidRPr="004517A7" w:rsidRDefault="009C1E53" w:rsidP="0072672F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29995D30" w14:textId="77777777" w:rsidR="009C1E53" w:rsidRPr="004517A7" w:rsidRDefault="009C1E53" w:rsidP="0072672F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(79,478)</w:t>
            </w:r>
          </w:p>
        </w:tc>
      </w:tr>
      <w:tr w:rsidR="009C1E53" w:rsidRPr="004517A7" w14:paraId="12A73220" w14:textId="77777777" w:rsidTr="00026CC1">
        <w:trPr>
          <w:trHeight w:val="101"/>
        </w:trPr>
        <w:tc>
          <w:tcPr>
            <w:tcW w:w="3690" w:type="dxa"/>
          </w:tcPr>
          <w:p w14:paraId="2F290695" w14:textId="77777777" w:rsidR="009C1E53" w:rsidRPr="004517A7" w:rsidRDefault="009C1E53" w:rsidP="0072672F">
            <w:pPr>
              <w:ind w:left="712" w:hanging="36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EE60C3" w14:textId="77777777" w:rsidR="009C1E53" w:rsidRPr="004517A7" w:rsidRDefault="009C1E53" w:rsidP="0072672F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(39,46</w:t>
            </w:r>
            <w:r w:rsidRPr="004517A7">
              <w:rPr>
                <w:rFonts w:ascii="Angsana New" w:hAnsi="Angsana New"/>
                <w:sz w:val="26"/>
                <w:szCs w:val="26"/>
              </w:rPr>
              <w:t>4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B03027C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4" w:type="dxa"/>
            <w:gridSpan w:val="2"/>
            <w:vAlign w:val="bottom"/>
          </w:tcPr>
          <w:p w14:paraId="3D835398" w14:textId="77777777" w:rsidR="009C1E53" w:rsidRPr="004517A7" w:rsidRDefault="009C1E53" w:rsidP="0072672F">
            <w:pPr>
              <w:tabs>
                <w:tab w:val="decimal" w:pos="793"/>
              </w:tabs>
              <w:ind w:right="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" w:type="dxa"/>
            <w:vAlign w:val="bottom"/>
          </w:tcPr>
          <w:p w14:paraId="722AD47E" w14:textId="77777777" w:rsidR="009C1E53" w:rsidRPr="004517A7" w:rsidRDefault="009C1E53" w:rsidP="0072672F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gridSpan w:val="3"/>
            <w:shd w:val="clear" w:color="auto" w:fill="auto"/>
            <w:vAlign w:val="bottom"/>
          </w:tcPr>
          <w:p w14:paraId="7026E3A6" w14:textId="77777777" w:rsidR="009C1E53" w:rsidRPr="004517A7" w:rsidRDefault="009C1E53" w:rsidP="0072672F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(2,898)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EF85D81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gridSpan w:val="3"/>
            <w:shd w:val="clear" w:color="auto" w:fill="auto"/>
            <w:vAlign w:val="bottom"/>
          </w:tcPr>
          <w:p w14:paraId="3927DDA1" w14:textId="77777777" w:rsidR="009C1E53" w:rsidRPr="004517A7" w:rsidRDefault="009C1E53" w:rsidP="0072672F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511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496E3311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23A9FB41" w14:textId="77777777" w:rsidR="009C1E53" w:rsidRPr="004517A7" w:rsidRDefault="009C1E53" w:rsidP="0072672F">
            <w:pPr>
              <w:tabs>
                <w:tab w:val="decimal" w:pos="980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6,874</w:t>
            </w:r>
          </w:p>
        </w:tc>
        <w:tc>
          <w:tcPr>
            <w:tcW w:w="77" w:type="dxa"/>
            <w:vAlign w:val="bottom"/>
          </w:tcPr>
          <w:p w14:paraId="4B18AB8D" w14:textId="77777777" w:rsidR="009C1E53" w:rsidRPr="004517A7" w:rsidRDefault="009C1E53" w:rsidP="0072672F">
            <w:pPr>
              <w:tabs>
                <w:tab w:val="decimal" w:pos="98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0C7A303E" w14:textId="77777777" w:rsidR="009C1E53" w:rsidRPr="004517A7" w:rsidRDefault="009C1E53" w:rsidP="0072672F">
            <w:pPr>
              <w:tabs>
                <w:tab w:val="decimal" w:pos="980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6998334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0A4B4314" w14:textId="77777777" w:rsidR="009C1E53" w:rsidRPr="004517A7" w:rsidRDefault="009C1E53" w:rsidP="0072672F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370</w:t>
            </w:r>
          </w:p>
        </w:tc>
        <w:tc>
          <w:tcPr>
            <w:tcW w:w="90" w:type="dxa"/>
            <w:gridSpan w:val="2"/>
            <w:vAlign w:val="bottom"/>
          </w:tcPr>
          <w:p w14:paraId="0458F9EF" w14:textId="77777777" w:rsidR="009C1E53" w:rsidRPr="004517A7" w:rsidRDefault="009C1E53" w:rsidP="0072672F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64790AFB" w14:textId="77777777" w:rsidR="009C1E53" w:rsidRPr="004517A7" w:rsidRDefault="009C1E53" w:rsidP="0072672F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(34,607)</w:t>
            </w:r>
          </w:p>
        </w:tc>
      </w:tr>
      <w:tr w:rsidR="009C1E53" w:rsidRPr="004517A7" w14:paraId="3AEE1DEF" w14:textId="77777777" w:rsidTr="00026CC1">
        <w:trPr>
          <w:trHeight w:val="101"/>
        </w:trPr>
        <w:tc>
          <w:tcPr>
            <w:tcW w:w="3690" w:type="dxa"/>
          </w:tcPr>
          <w:p w14:paraId="333AC187" w14:textId="77777777" w:rsidR="009C1E53" w:rsidRPr="004517A7" w:rsidRDefault="009C1E53" w:rsidP="0072672F">
            <w:pPr>
              <w:ind w:left="712" w:hanging="36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เครื่องตกแต่งและติดตั้ง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1F31F4" w14:textId="77777777" w:rsidR="009C1E53" w:rsidRPr="004517A7" w:rsidRDefault="009C1E53" w:rsidP="0072672F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(7,174)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7CC5CA4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4" w:type="dxa"/>
            <w:gridSpan w:val="2"/>
            <w:vAlign w:val="bottom"/>
          </w:tcPr>
          <w:p w14:paraId="760AFB48" w14:textId="77777777" w:rsidR="009C1E53" w:rsidRPr="004517A7" w:rsidRDefault="009C1E53" w:rsidP="0072672F">
            <w:pPr>
              <w:tabs>
                <w:tab w:val="decimal" w:pos="793"/>
              </w:tabs>
              <w:ind w:right="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" w:type="dxa"/>
            <w:vAlign w:val="bottom"/>
          </w:tcPr>
          <w:p w14:paraId="1E56F52A" w14:textId="77777777" w:rsidR="009C1E53" w:rsidRPr="004517A7" w:rsidRDefault="009C1E53" w:rsidP="0072672F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gridSpan w:val="3"/>
            <w:shd w:val="clear" w:color="auto" w:fill="auto"/>
            <w:vAlign w:val="bottom"/>
          </w:tcPr>
          <w:p w14:paraId="0908176A" w14:textId="77777777" w:rsidR="009C1E53" w:rsidRPr="004517A7" w:rsidRDefault="009C1E53" w:rsidP="0072672F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(834)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676F81B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gridSpan w:val="3"/>
            <w:shd w:val="clear" w:color="auto" w:fill="auto"/>
            <w:vAlign w:val="bottom"/>
          </w:tcPr>
          <w:p w14:paraId="6D18D8EE" w14:textId="77777777" w:rsidR="009C1E53" w:rsidRPr="004517A7" w:rsidRDefault="009C1E53" w:rsidP="0072672F">
            <w:pPr>
              <w:ind w:right="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347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6D471A58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5BCA93C9" w14:textId="77777777" w:rsidR="009C1E53" w:rsidRPr="004517A7" w:rsidRDefault="009C1E53" w:rsidP="0072672F">
            <w:pPr>
              <w:tabs>
                <w:tab w:val="decimal" w:pos="980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5,968</w:t>
            </w:r>
          </w:p>
        </w:tc>
        <w:tc>
          <w:tcPr>
            <w:tcW w:w="77" w:type="dxa"/>
            <w:vAlign w:val="bottom"/>
          </w:tcPr>
          <w:p w14:paraId="05945C91" w14:textId="77777777" w:rsidR="009C1E53" w:rsidRPr="004517A7" w:rsidRDefault="009C1E53" w:rsidP="0072672F">
            <w:pPr>
              <w:tabs>
                <w:tab w:val="decimal" w:pos="98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27AFD249" w14:textId="77777777" w:rsidR="009C1E53" w:rsidRPr="004517A7" w:rsidRDefault="009C1E53" w:rsidP="0072672F">
            <w:pPr>
              <w:tabs>
                <w:tab w:val="decimal" w:pos="980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F23096C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1E2D31FA" w14:textId="77777777" w:rsidR="009C1E53" w:rsidRPr="004517A7" w:rsidRDefault="009C1E53" w:rsidP="0072672F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90" w:type="dxa"/>
            <w:gridSpan w:val="2"/>
            <w:vAlign w:val="bottom"/>
          </w:tcPr>
          <w:p w14:paraId="46E31112" w14:textId="77777777" w:rsidR="009C1E53" w:rsidRPr="004517A7" w:rsidRDefault="009C1E53" w:rsidP="0072672F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1012C3CC" w14:textId="77777777" w:rsidR="009C1E53" w:rsidRPr="004517A7" w:rsidRDefault="009C1E53" w:rsidP="0072672F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(1,595)</w:t>
            </w:r>
          </w:p>
        </w:tc>
      </w:tr>
      <w:tr w:rsidR="009C1E53" w:rsidRPr="004517A7" w14:paraId="3210E813" w14:textId="77777777" w:rsidTr="00026CC1">
        <w:trPr>
          <w:trHeight w:val="101"/>
        </w:trPr>
        <w:tc>
          <w:tcPr>
            <w:tcW w:w="3690" w:type="dxa"/>
          </w:tcPr>
          <w:p w14:paraId="5BFF35D6" w14:textId="77777777" w:rsidR="009C1E53" w:rsidRPr="004517A7" w:rsidRDefault="009C1E53" w:rsidP="0072672F">
            <w:pPr>
              <w:ind w:left="712" w:hanging="36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C12EAD" w14:textId="77777777" w:rsidR="009C1E53" w:rsidRPr="004517A7" w:rsidRDefault="009C1E53" w:rsidP="0072672F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517A7">
              <w:rPr>
                <w:rFonts w:ascii="Angsana New" w:hAnsi="Angsana New"/>
                <w:sz w:val="26"/>
                <w:szCs w:val="26"/>
              </w:rPr>
              <w:t>12,399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56289E2E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4" w:type="dxa"/>
            <w:gridSpan w:val="2"/>
            <w:vAlign w:val="bottom"/>
          </w:tcPr>
          <w:p w14:paraId="6F4923CC" w14:textId="77777777" w:rsidR="009C1E53" w:rsidRPr="004517A7" w:rsidRDefault="009C1E53" w:rsidP="0072672F">
            <w:pPr>
              <w:tabs>
                <w:tab w:val="decimal" w:pos="793"/>
              </w:tabs>
              <w:ind w:right="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5,044</w:t>
            </w:r>
          </w:p>
        </w:tc>
        <w:tc>
          <w:tcPr>
            <w:tcW w:w="102" w:type="dxa"/>
            <w:vAlign w:val="bottom"/>
          </w:tcPr>
          <w:p w14:paraId="63EF4830" w14:textId="77777777" w:rsidR="009C1E53" w:rsidRPr="004517A7" w:rsidRDefault="009C1E53" w:rsidP="0072672F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gridSpan w:val="3"/>
            <w:shd w:val="clear" w:color="auto" w:fill="auto"/>
            <w:vAlign w:val="bottom"/>
          </w:tcPr>
          <w:p w14:paraId="6DB135AC" w14:textId="77777777" w:rsidR="009C1E53" w:rsidRPr="004517A7" w:rsidRDefault="009C1E53" w:rsidP="0072672F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(405)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264F854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gridSpan w:val="3"/>
            <w:shd w:val="clear" w:color="auto" w:fill="auto"/>
            <w:vAlign w:val="bottom"/>
          </w:tcPr>
          <w:p w14:paraId="36977746" w14:textId="77777777" w:rsidR="009C1E53" w:rsidRPr="004517A7" w:rsidRDefault="009C1E53" w:rsidP="0072672F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6BC77A37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5EA87C40" w14:textId="77777777" w:rsidR="009C1E53" w:rsidRPr="004517A7" w:rsidRDefault="009C1E53" w:rsidP="0072672F">
            <w:pPr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(458)</w:t>
            </w:r>
          </w:p>
        </w:tc>
        <w:tc>
          <w:tcPr>
            <w:tcW w:w="77" w:type="dxa"/>
            <w:vAlign w:val="bottom"/>
          </w:tcPr>
          <w:p w14:paraId="00B38F3A" w14:textId="77777777" w:rsidR="009C1E53" w:rsidRPr="004517A7" w:rsidRDefault="009C1E53" w:rsidP="0072672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038A4DBC" w14:textId="77777777" w:rsidR="009C1E53" w:rsidRPr="004517A7" w:rsidRDefault="009C1E53" w:rsidP="0072672F">
            <w:pPr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6BD4D879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5F81819D" w14:textId="77777777" w:rsidR="009C1E53" w:rsidRPr="004517A7" w:rsidRDefault="009C1E53" w:rsidP="0072672F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824</w:t>
            </w:r>
          </w:p>
        </w:tc>
        <w:tc>
          <w:tcPr>
            <w:tcW w:w="90" w:type="dxa"/>
            <w:gridSpan w:val="2"/>
            <w:vAlign w:val="bottom"/>
          </w:tcPr>
          <w:p w14:paraId="065654F5" w14:textId="77777777" w:rsidR="009C1E53" w:rsidRPr="004517A7" w:rsidRDefault="009C1E53" w:rsidP="0072672F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3905E437" w14:textId="77777777" w:rsidR="009C1E53" w:rsidRPr="004517A7" w:rsidRDefault="009C1E53" w:rsidP="0072672F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(7,394)</w:t>
            </w:r>
          </w:p>
        </w:tc>
      </w:tr>
      <w:tr w:rsidR="009C1E53" w:rsidRPr="004517A7" w14:paraId="52D1BB02" w14:textId="77777777" w:rsidTr="00026CC1">
        <w:trPr>
          <w:trHeight w:val="101"/>
        </w:trPr>
        <w:tc>
          <w:tcPr>
            <w:tcW w:w="3690" w:type="dxa"/>
          </w:tcPr>
          <w:p w14:paraId="4DA3EF6D" w14:textId="0A3DC6BD" w:rsidR="009C1E53" w:rsidRPr="004517A7" w:rsidRDefault="009C1E53" w:rsidP="0072672F">
            <w:pPr>
              <w:ind w:left="540" w:hanging="18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เครื่องมือในการซ่อมแซมโทรศัพท์แล</w:t>
            </w:r>
            <w:r w:rsidR="00813DF8" w:rsidRPr="004517A7">
              <w:rPr>
                <w:rFonts w:ascii="Angsana New" w:hAnsi="Angsana New" w:hint="cs"/>
                <w:sz w:val="26"/>
                <w:szCs w:val="26"/>
                <w:cs/>
              </w:rPr>
              <w:t>ะ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25103A" w14:textId="77777777" w:rsidR="009C1E53" w:rsidRPr="004517A7" w:rsidRDefault="009C1E53" w:rsidP="0072672F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(3</w:t>
            </w:r>
            <w:r w:rsidRPr="004517A7">
              <w:rPr>
                <w:rFonts w:ascii="Angsana New" w:hAnsi="Angsana New"/>
                <w:sz w:val="26"/>
                <w:szCs w:val="26"/>
              </w:rPr>
              <w:t>,697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9EC3C91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4" w:type="dxa"/>
            <w:gridSpan w:val="2"/>
            <w:tcBorders>
              <w:bottom w:val="single" w:sz="4" w:space="0" w:color="auto"/>
            </w:tcBorders>
            <w:vAlign w:val="bottom"/>
          </w:tcPr>
          <w:p w14:paraId="16DC42B2" w14:textId="77777777" w:rsidR="009C1E53" w:rsidRPr="004517A7" w:rsidRDefault="009C1E53" w:rsidP="0072672F">
            <w:pPr>
              <w:tabs>
                <w:tab w:val="decimal" w:pos="793"/>
              </w:tabs>
              <w:ind w:right="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" w:type="dxa"/>
            <w:vAlign w:val="bottom"/>
          </w:tcPr>
          <w:p w14:paraId="1AF76D19" w14:textId="77777777" w:rsidR="009C1E53" w:rsidRPr="004517A7" w:rsidRDefault="009C1E53" w:rsidP="0072672F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gridSpan w:val="3"/>
            <w:shd w:val="clear" w:color="auto" w:fill="auto"/>
            <w:vAlign w:val="bottom"/>
          </w:tcPr>
          <w:p w14:paraId="21212808" w14:textId="77777777" w:rsidR="009C1E53" w:rsidRPr="004517A7" w:rsidRDefault="009C1E53" w:rsidP="0072672F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(1,522)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0098D7B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gridSpan w:val="3"/>
            <w:shd w:val="clear" w:color="auto" w:fill="auto"/>
            <w:vAlign w:val="bottom"/>
          </w:tcPr>
          <w:p w14:paraId="5985619A" w14:textId="77777777" w:rsidR="009C1E53" w:rsidRPr="004517A7" w:rsidRDefault="009C1E53" w:rsidP="0072672F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6CFE3A71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7014F7A9" w14:textId="77777777" w:rsidR="009C1E53" w:rsidRPr="004517A7" w:rsidRDefault="009C1E53" w:rsidP="0072672F">
            <w:pPr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(2,481)</w:t>
            </w:r>
          </w:p>
        </w:tc>
        <w:tc>
          <w:tcPr>
            <w:tcW w:w="77" w:type="dxa"/>
            <w:vAlign w:val="bottom"/>
          </w:tcPr>
          <w:p w14:paraId="6F6DFCE9" w14:textId="77777777" w:rsidR="009C1E53" w:rsidRPr="004517A7" w:rsidRDefault="009C1E53" w:rsidP="0072672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C73D9" w14:textId="77777777" w:rsidR="009C1E53" w:rsidRPr="004517A7" w:rsidRDefault="009C1E53" w:rsidP="0072672F">
            <w:pPr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C4539C0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14:paraId="16C56680" w14:textId="77777777" w:rsidR="009C1E53" w:rsidRPr="004517A7" w:rsidRDefault="009C1E53" w:rsidP="0072672F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2DF9F79F" w14:textId="77777777" w:rsidR="009C1E53" w:rsidRPr="004517A7" w:rsidRDefault="009C1E53" w:rsidP="0072672F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699D4E4C" w14:textId="77777777" w:rsidR="009C1E53" w:rsidRPr="004517A7" w:rsidRDefault="009C1E53" w:rsidP="0072672F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(7,693)</w:t>
            </w:r>
          </w:p>
        </w:tc>
      </w:tr>
      <w:tr w:rsidR="009C1E53" w:rsidRPr="004517A7" w14:paraId="0382E1AA" w14:textId="77777777" w:rsidTr="00026CC1">
        <w:trPr>
          <w:trHeight w:val="101"/>
        </w:trPr>
        <w:tc>
          <w:tcPr>
            <w:tcW w:w="3690" w:type="dxa"/>
          </w:tcPr>
          <w:p w14:paraId="5300302A" w14:textId="77777777" w:rsidR="009C1E53" w:rsidRPr="004517A7" w:rsidRDefault="009C1E53" w:rsidP="0072672F">
            <w:pPr>
              <w:ind w:left="1072" w:hanging="50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รวมค่าเสื่อมราคาสะสม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49F70" w14:textId="77777777" w:rsidR="009C1E53" w:rsidRPr="004517A7" w:rsidRDefault="009C1E53" w:rsidP="0072672F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(47</w:t>
            </w:r>
            <w:r w:rsidRPr="004517A7">
              <w:rPr>
                <w:rFonts w:ascii="Angsana New" w:hAnsi="Angsana New"/>
                <w:sz w:val="26"/>
                <w:szCs w:val="26"/>
              </w:rPr>
              <w:t>2,493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68A55FE8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5D276A" w14:textId="77777777" w:rsidR="009C1E53" w:rsidRPr="004517A7" w:rsidRDefault="009C1E53" w:rsidP="0072672F">
            <w:pPr>
              <w:tabs>
                <w:tab w:val="decimal" w:pos="793"/>
              </w:tabs>
              <w:ind w:right="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5,044</w:t>
            </w:r>
          </w:p>
        </w:tc>
        <w:tc>
          <w:tcPr>
            <w:tcW w:w="102" w:type="dxa"/>
            <w:vAlign w:val="bottom"/>
          </w:tcPr>
          <w:p w14:paraId="2FBDE912" w14:textId="77777777" w:rsidR="009C1E53" w:rsidRPr="004517A7" w:rsidRDefault="009C1E53" w:rsidP="0072672F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A33008" w14:textId="77777777" w:rsidR="009C1E53" w:rsidRPr="004517A7" w:rsidRDefault="009C1E53" w:rsidP="0072672F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(57,050)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6766A3D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67D00" w14:textId="77777777" w:rsidR="009C1E53" w:rsidRPr="004517A7" w:rsidRDefault="009C1E53" w:rsidP="0072672F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14,611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0A8656D9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E813F" w14:textId="77777777" w:rsidR="009C1E53" w:rsidRPr="004517A7" w:rsidRDefault="009C1E53" w:rsidP="0072672F">
            <w:pPr>
              <w:tabs>
                <w:tab w:val="decimal" w:pos="980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117,055</w:t>
            </w:r>
          </w:p>
        </w:tc>
        <w:tc>
          <w:tcPr>
            <w:tcW w:w="77" w:type="dxa"/>
            <w:vAlign w:val="bottom"/>
          </w:tcPr>
          <w:p w14:paraId="4D71337D" w14:textId="77777777" w:rsidR="009C1E53" w:rsidRPr="004517A7" w:rsidRDefault="009C1E53" w:rsidP="0072672F">
            <w:pPr>
              <w:tabs>
                <w:tab w:val="decimal" w:pos="98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D127F1" w14:textId="77777777" w:rsidR="009C1E53" w:rsidRPr="004517A7" w:rsidRDefault="009C1E53" w:rsidP="0072672F">
            <w:pPr>
              <w:tabs>
                <w:tab w:val="decimal" w:pos="980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4F600C0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78211" w14:textId="77777777" w:rsidR="009C1E53" w:rsidRPr="004517A7" w:rsidRDefault="009C1E53" w:rsidP="0072672F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2,064</w:t>
            </w:r>
          </w:p>
        </w:tc>
        <w:tc>
          <w:tcPr>
            <w:tcW w:w="90" w:type="dxa"/>
            <w:gridSpan w:val="2"/>
            <w:vAlign w:val="bottom"/>
          </w:tcPr>
          <w:p w14:paraId="3595A87C" w14:textId="77777777" w:rsidR="009C1E53" w:rsidRPr="004517A7" w:rsidRDefault="009C1E53" w:rsidP="0072672F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D5C83" w14:textId="77777777" w:rsidR="009C1E53" w:rsidRPr="004517A7" w:rsidRDefault="009C1E53" w:rsidP="0072672F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(390,769)</w:t>
            </w:r>
          </w:p>
        </w:tc>
      </w:tr>
      <w:tr w:rsidR="009C1E53" w:rsidRPr="004517A7" w14:paraId="7F3B4B54" w14:textId="77777777" w:rsidTr="00026CC1">
        <w:trPr>
          <w:trHeight w:val="101"/>
        </w:trPr>
        <w:tc>
          <w:tcPr>
            <w:tcW w:w="3690" w:type="dxa"/>
          </w:tcPr>
          <w:p w14:paraId="4F17E297" w14:textId="77777777" w:rsidR="009C1E53" w:rsidRPr="004517A7" w:rsidRDefault="009C1E53" w:rsidP="0072672F">
            <w:pPr>
              <w:ind w:left="532" w:hanging="3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อาคารและอุปกรณ์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5C9EA8" w14:textId="77777777" w:rsidR="009C1E53" w:rsidRPr="004517A7" w:rsidRDefault="009C1E53" w:rsidP="0072672F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727,130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63F9123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</w:tcBorders>
            <w:vAlign w:val="bottom"/>
          </w:tcPr>
          <w:p w14:paraId="1FAFBA18" w14:textId="77777777" w:rsidR="009C1E53" w:rsidRPr="004517A7" w:rsidRDefault="009C1E53" w:rsidP="0072672F">
            <w:pPr>
              <w:tabs>
                <w:tab w:val="decimal" w:pos="918"/>
              </w:tabs>
              <w:ind w:right="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" w:type="dxa"/>
            <w:vAlign w:val="bottom"/>
          </w:tcPr>
          <w:p w14:paraId="3382DE0C" w14:textId="77777777" w:rsidR="009C1E53" w:rsidRPr="004517A7" w:rsidRDefault="009C1E53" w:rsidP="0072672F">
            <w:pPr>
              <w:tabs>
                <w:tab w:val="decimal" w:pos="91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gridSpan w:val="3"/>
            <w:shd w:val="clear" w:color="auto" w:fill="auto"/>
            <w:vAlign w:val="bottom"/>
          </w:tcPr>
          <w:p w14:paraId="3E8D3618" w14:textId="77777777" w:rsidR="009C1E53" w:rsidRPr="004517A7" w:rsidRDefault="009C1E53" w:rsidP="0072672F">
            <w:pPr>
              <w:tabs>
                <w:tab w:val="decimal" w:pos="918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4A61185A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gridSpan w:val="3"/>
            <w:shd w:val="clear" w:color="auto" w:fill="auto"/>
            <w:vAlign w:val="bottom"/>
          </w:tcPr>
          <w:p w14:paraId="09F0022D" w14:textId="77777777" w:rsidR="009C1E53" w:rsidRPr="004517A7" w:rsidRDefault="009C1E53" w:rsidP="0072672F">
            <w:pPr>
              <w:ind w:right="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14:paraId="579024C7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4FDFDB7B" w14:textId="77777777" w:rsidR="009C1E53" w:rsidRPr="004517A7" w:rsidRDefault="009C1E53" w:rsidP="0072672F">
            <w:pPr>
              <w:tabs>
                <w:tab w:val="decimal" w:pos="944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" w:type="dxa"/>
            <w:vAlign w:val="bottom"/>
          </w:tcPr>
          <w:p w14:paraId="59F3DAD1" w14:textId="77777777" w:rsidR="009C1E53" w:rsidRPr="004517A7" w:rsidRDefault="009C1E53" w:rsidP="0072672F">
            <w:pPr>
              <w:tabs>
                <w:tab w:val="decimal" w:pos="94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7B1E7BA8" w14:textId="77777777" w:rsidR="009C1E53" w:rsidRPr="004517A7" w:rsidRDefault="009C1E53" w:rsidP="0072672F">
            <w:pPr>
              <w:tabs>
                <w:tab w:val="decimal" w:pos="944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5B7AE646" w14:textId="77777777" w:rsidR="009C1E53" w:rsidRPr="004517A7" w:rsidRDefault="009C1E53" w:rsidP="0072672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14E0EA38" w14:textId="77777777" w:rsidR="009C1E53" w:rsidRPr="004517A7" w:rsidRDefault="009C1E53" w:rsidP="0072672F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13861135" w14:textId="77777777" w:rsidR="009C1E53" w:rsidRPr="004517A7" w:rsidRDefault="009C1E53" w:rsidP="0072672F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194ECDD6" w14:textId="77777777" w:rsidR="009C1E53" w:rsidRPr="004517A7" w:rsidRDefault="009C1E53" w:rsidP="0072672F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636,813</w:t>
            </w:r>
          </w:p>
        </w:tc>
      </w:tr>
      <w:tr w:rsidR="009C1E53" w:rsidRPr="004517A7" w14:paraId="1442809B" w14:textId="77777777" w:rsidTr="00717785">
        <w:trPr>
          <w:trHeight w:val="101"/>
        </w:trPr>
        <w:tc>
          <w:tcPr>
            <w:tcW w:w="3690" w:type="dxa"/>
          </w:tcPr>
          <w:p w14:paraId="20C5C563" w14:textId="77777777" w:rsidR="009C1E53" w:rsidRPr="004517A7" w:rsidRDefault="009C1E53" w:rsidP="0072672F">
            <w:pPr>
              <w:ind w:left="532" w:hanging="35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3221C8" w14:textId="77777777" w:rsidR="009C1E53" w:rsidRPr="004517A7" w:rsidRDefault="009C1E53" w:rsidP="0072672F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11,333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446E60C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4" w:type="dxa"/>
            <w:gridSpan w:val="2"/>
            <w:vAlign w:val="bottom"/>
          </w:tcPr>
          <w:p w14:paraId="6EF445E1" w14:textId="77777777" w:rsidR="009C1E53" w:rsidRPr="004517A7" w:rsidRDefault="009C1E53" w:rsidP="0072672F">
            <w:pPr>
              <w:tabs>
                <w:tab w:val="decimal" w:pos="793"/>
              </w:tabs>
              <w:ind w:right="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" w:type="dxa"/>
            <w:vAlign w:val="bottom"/>
          </w:tcPr>
          <w:p w14:paraId="2C29BBAE" w14:textId="77777777" w:rsidR="009C1E53" w:rsidRPr="004517A7" w:rsidRDefault="009C1E53" w:rsidP="0072672F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gridSpan w:val="3"/>
            <w:shd w:val="clear" w:color="auto" w:fill="auto"/>
            <w:vAlign w:val="bottom"/>
          </w:tcPr>
          <w:p w14:paraId="5811CE43" w14:textId="77777777" w:rsidR="009C1E53" w:rsidRPr="004517A7" w:rsidRDefault="009C1E53" w:rsidP="0072672F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12,881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3E22C831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gridSpan w:val="3"/>
            <w:shd w:val="clear" w:color="auto" w:fill="auto"/>
            <w:vAlign w:val="bottom"/>
          </w:tcPr>
          <w:p w14:paraId="5766D033" w14:textId="77777777" w:rsidR="009C1E53" w:rsidRPr="004517A7" w:rsidRDefault="009C1E53" w:rsidP="0072672F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1E4E0A8C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32F7646B" w14:textId="77777777" w:rsidR="009C1E53" w:rsidRPr="004517A7" w:rsidRDefault="009C1E53" w:rsidP="0072672F">
            <w:pPr>
              <w:tabs>
                <w:tab w:val="decimal" w:pos="944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(11,528)</w:t>
            </w:r>
          </w:p>
        </w:tc>
        <w:tc>
          <w:tcPr>
            <w:tcW w:w="77" w:type="dxa"/>
            <w:vAlign w:val="bottom"/>
          </w:tcPr>
          <w:p w14:paraId="57D42241" w14:textId="77777777" w:rsidR="009C1E53" w:rsidRPr="004517A7" w:rsidRDefault="009C1E53" w:rsidP="0072672F">
            <w:pPr>
              <w:tabs>
                <w:tab w:val="decimal" w:pos="94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0032F919" w14:textId="77777777" w:rsidR="009C1E53" w:rsidRPr="004517A7" w:rsidRDefault="009C1E53" w:rsidP="0072672F">
            <w:pPr>
              <w:tabs>
                <w:tab w:val="decimal" w:pos="944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99,731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3E8AF39F" w14:textId="77777777" w:rsidR="009C1E53" w:rsidRPr="004517A7" w:rsidRDefault="009C1E53" w:rsidP="0072672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73B0F5CC" w14:textId="77777777" w:rsidR="009C1E53" w:rsidRPr="004517A7" w:rsidRDefault="009C1E53" w:rsidP="0072672F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66D295EF" w14:textId="77777777" w:rsidR="009C1E53" w:rsidRPr="004517A7" w:rsidRDefault="009C1E53" w:rsidP="0072672F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37CED15C" w14:textId="77777777" w:rsidR="009C1E53" w:rsidRPr="004517A7" w:rsidRDefault="009C1E53" w:rsidP="0072672F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112,417</w:t>
            </w:r>
          </w:p>
        </w:tc>
      </w:tr>
      <w:tr w:rsidR="009C1E53" w:rsidRPr="004517A7" w:rsidDel="00993BC2" w14:paraId="09911861" w14:textId="77777777" w:rsidTr="00717785">
        <w:trPr>
          <w:trHeight w:val="101"/>
        </w:trPr>
        <w:tc>
          <w:tcPr>
            <w:tcW w:w="3690" w:type="dxa"/>
          </w:tcPr>
          <w:p w14:paraId="564C670A" w14:textId="77777777" w:rsidR="009C1E53" w:rsidRPr="004517A7" w:rsidRDefault="009C1E53" w:rsidP="0072672F">
            <w:pPr>
              <w:ind w:left="532" w:hanging="352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ค่าเผื่อการลดลงของมูลค่า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9D555" w14:textId="77777777" w:rsidR="009C1E53" w:rsidRPr="004517A7" w:rsidDel="00FB326F" w:rsidRDefault="009C1E53" w:rsidP="0072672F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(676)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619EA89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4" w:type="dxa"/>
            <w:gridSpan w:val="2"/>
            <w:tcBorders>
              <w:bottom w:val="single" w:sz="4" w:space="0" w:color="auto"/>
            </w:tcBorders>
            <w:vAlign w:val="bottom"/>
          </w:tcPr>
          <w:p w14:paraId="7B473646" w14:textId="77777777" w:rsidR="009C1E53" w:rsidRPr="004517A7" w:rsidDel="00993BC2" w:rsidRDefault="009C1E53" w:rsidP="0072672F">
            <w:pPr>
              <w:ind w:right="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" w:type="dxa"/>
            <w:vAlign w:val="bottom"/>
          </w:tcPr>
          <w:p w14:paraId="75FA1795" w14:textId="77777777" w:rsidR="009C1E53" w:rsidRPr="004517A7" w:rsidDel="00993BC2" w:rsidRDefault="009C1E53" w:rsidP="0072672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7AE96" w14:textId="77777777" w:rsidR="009C1E53" w:rsidRPr="004517A7" w:rsidDel="00993BC2" w:rsidRDefault="009C1E53" w:rsidP="0072672F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(474)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22A162EC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CB494" w14:textId="77777777" w:rsidR="009C1E53" w:rsidRPr="004517A7" w:rsidDel="00993BC2" w:rsidRDefault="009C1E53" w:rsidP="0072672F">
            <w:pPr>
              <w:ind w:right="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13885820" w14:textId="77777777" w:rsidR="009C1E53" w:rsidRPr="004517A7" w:rsidRDefault="009C1E53" w:rsidP="0072672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70A98C9A" w14:textId="77777777" w:rsidR="009C1E53" w:rsidRPr="004517A7" w:rsidDel="00993BC2" w:rsidRDefault="009C1E53" w:rsidP="0072672F">
            <w:pPr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77" w:type="dxa"/>
            <w:vAlign w:val="bottom"/>
          </w:tcPr>
          <w:p w14:paraId="3383ED00" w14:textId="77777777" w:rsidR="009C1E53" w:rsidRPr="004517A7" w:rsidDel="00993BC2" w:rsidRDefault="009C1E53" w:rsidP="0072672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7F8FB" w14:textId="77777777" w:rsidR="009C1E53" w:rsidRPr="004517A7" w:rsidDel="00993BC2" w:rsidRDefault="009C1E53" w:rsidP="0072672F">
            <w:pPr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0387A92D" w14:textId="77777777" w:rsidR="009C1E53" w:rsidRPr="004517A7" w:rsidRDefault="009C1E53" w:rsidP="0072672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14:paraId="0671DDB8" w14:textId="77777777" w:rsidR="009C1E53" w:rsidRPr="004517A7" w:rsidDel="00993BC2" w:rsidRDefault="009C1E53" w:rsidP="0072672F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5953A26D" w14:textId="77777777" w:rsidR="009C1E53" w:rsidRPr="004517A7" w:rsidDel="00993BC2" w:rsidRDefault="009C1E53" w:rsidP="0072672F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B0D7B" w14:textId="77777777" w:rsidR="009C1E53" w:rsidRPr="004517A7" w:rsidDel="00993BC2" w:rsidRDefault="009C1E53" w:rsidP="0072672F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(1,142)</w:t>
            </w:r>
          </w:p>
        </w:tc>
      </w:tr>
      <w:tr w:rsidR="00583BDF" w:rsidRPr="004517A7" w14:paraId="0274BAF3" w14:textId="77777777" w:rsidTr="00717785">
        <w:trPr>
          <w:trHeight w:val="101"/>
        </w:trPr>
        <w:tc>
          <w:tcPr>
            <w:tcW w:w="3690" w:type="dxa"/>
          </w:tcPr>
          <w:p w14:paraId="1E60FBE9" w14:textId="77777777" w:rsidR="00583BDF" w:rsidRPr="004517A7" w:rsidRDefault="00583BDF" w:rsidP="0072672F">
            <w:pPr>
              <w:ind w:left="532" w:hanging="35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รวมที่ดิน อาคารและอุปกรณ์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ACD5BE" w14:textId="77777777" w:rsidR="00583BDF" w:rsidRPr="004517A7" w:rsidRDefault="00583BDF" w:rsidP="0072672F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517A7">
              <w:rPr>
                <w:rFonts w:ascii="Angsana New" w:hAnsi="Angsana New"/>
                <w:b/>
                <w:bCs/>
                <w:sz w:val="26"/>
                <w:szCs w:val="26"/>
              </w:rPr>
              <w:t>737,787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6908110" w14:textId="77777777" w:rsidR="00583BDF" w:rsidRPr="004517A7" w:rsidRDefault="00583BDF" w:rsidP="0072672F">
            <w:pPr>
              <w:ind w:left="-28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94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30B40EA4" w14:textId="77777777" w:rsidR="00583BDF" w:rsidRPr="004517A7" w:rsidRDefault="00583BDF" w:rsidP="0072672F">
            <w:pPr>
              <w:tabs>
                <w:tab w:val="center" w:pos="389"/>
              </w:tabs>
              <w:ind w:left="-28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" w:type="dxa"/>
            <w:vAlign w:val="bottom"/>
          </w:tcPr>
          <w:p w14:paraId="06A27C87" w14:textId="77777777" w:rsidR="00583BDF" w:rsidRPr="004517A7" w:rsidRDefault="00583BDF" w:rsidP="0072672F">
            <w:pPr>
              <w:ind w:left="-28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FFD71" w14:textId="77777777" w:rsidR="00583BDF" w:rsidRPr="004517A7" w:rsidRDefault="00583BDF" w:rsidP="0072672F">
            <w:pPr>
              <w:ind w:left="-288"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08FAACF3" w14:textId="77777777" w:rsidR="00583BDF" w:rsidRPr="004517A7" w:rsidRDefault="00583BDF" w:rsidP="0072672F">
            <w:pPr>
              <w:ind w:left="-28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9920A" w14:textId="77777777" w:rsidR="00583BDF" w:rsidRPr="004517A7" w:rsidRDefault="00583BDF" w:rsidP="0072672F">
            <w:pPr>
              <w:ind w:left="-28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14:paraId="36F4401B" w14:textId="77777777" w:rsidR="00583BDF" w:rsidRPr="004517A7" w:rsidRDefault="00583BDF" w:rsidP="0072672F">
            <w:pPr>
              <w:ind w:left="-28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6" w:type="dxa"/>
            <w:vMerge w:val="restart"/>
            <w:tcBorders>
              <w:top w:val="single" w:sz="4" w:space="0" w:color="auto"/>
            </w:tcBorders>
            <w:vAlign w:val="bottom"/>
          </w:tcPr>
          <w:p w14:paraId="534C27AB" w14:textId="77777777" w:rsidR="00583BDF" w:rsidRPr="004517A7" w:rsidRDefault="00583BDF" w:rsidP="0072672F">
            <w:pPr>
              <w:ind w:left="-28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7" w:type="dxa"/>
            <w:vAlign w:val="bottom"/>
          </w:tcPr>
          <w:p w14:paraId="2B9ABF7C" w14:textId="77777777" w:rsidR="00583BDF" w:rsidRPr="004517A7" w:rsidRDefault="00583BDF" w:rsidP="0072672F">
            <w:pPr>
              <w:ind w:left="-28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0D541" w14:textId="77777777" w:rsidR="00583BDF" w:rsidRPr="004517A7" w:rsidRDefault="00583BDF" w:rsidP="0072672F">
            <w:pPr>
              <w:ind w:left="-28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1CF21D52" w14:textId="77777777" w:rsidR="00583BDF" w:rsidRPr="004517A7" w:rsidRDefault="00583BDF" w:rsidP="0072672F">
            <w:pPr>
              <w:ind w:left="-28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34" w:type="dxa"/>
            <w:vMerge w:val="restart"/>
            <w:tcBorders>
              <w:top w:val="single" w:sz="4" w:space="0" w:color="auto"/>
            </w:tcBorders>
            <w:vAlign w:val="bottom"/>
          </w:tcPr>
          <w:p w14:paraId="0F5B8C30" w14:textId="77777777" w:rsidR="00583BDF" w:rsidRPr="004517A7" w:rsidRDefault="00583BDF" w:rsidP="0072672F">
            <w:pPr>
              <w:tabs>
                <w:tab w:val="decimal" w:pos="908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461DC628" w14:textId="77777777" w:rsidR="00583BDF" w:rsidRPr="004517A7" w:rsidRDefault="00583BDF" w:rsidP="0072672F">
            <w:pPr>
              <w:tabs>
                <w:tab w:val="decimal" w:pos="908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47D9A0" w14:textId="77777777" w:rsidR="00583BDF" w:rsidRPr="004517A7" w:rsidRDefault="00583BDF" w:rsidP="0072672F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/>
                <w:b/>
                <w:bCs/>
                <w:sz w:val="26"/>
                <w:szCs w:val="26"/>
              </w:rPr>
              <w:t>748,088</w:t>
            </w:r>
          </w:p>
        </w:tc>
      </w:tr>
      <w:tr w:rsidR="00583BDF" w:rsidRPr="004517A7" w14:paraId="1083C3EB" w14:textId="77777777" w:rsidTr="00026CC1">
        <w:trPr>
          <w:trHeight w:val="101"/>
        </w:trPr>
        <w:tc>
          <w:tcPr>
            <w:tcW w:w="3690" w:type="dxa"/>
          </w:tcPr>
          <w:p w14:paraId="58153BDA" w14:textId="77777777" w:rsidR="00583BDF" w:rsidRPr="004517A7" w:rsidRDefault="00583BDF" w:rsidP="0072672F">
            <w:pPr>
              <w:ind w:left="532" w:hanging="35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5EE7D" w14:textId="77777777" w:rsidR="00583BDF" w:rsidRPr="004517A7" w:rsidRDefault="00583BDF" w:rsidP="0072672F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15BB1884" w14:textId="77777777" w:rsidR="00583BDF" w:rsidRPr="004517A7" w:rsidRDefault="00583BDF" w:rsidP="0072672F">
            <w:pPr>
              <w:ind w:left="-28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94" w:type="dxa"/>
            <w:gridSpan w:val="2"/>
            <w:vMerge/>
            <w:vAlign w:val="bottom"/>
          </w:tcPr>
          <w:p w14:paraId="45A83108" w14:textId="77777777" w:rsidR="00583BDF" w:rsidRPr="004517A7" w:rsidRDefault="00583BDF" w:rsidP="0072672F">
            <w:pPr>
              <w:tabs>
                <w:tab w:val="center" w:pos="389"/>
              </w:tabs>
              <w:ind w:left="-28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" w:type="dxa"/>
            <w:vAlign w:val="bottom"/>
          </w:tcPr>
          <w:p w14:paraId="606DD8C5" w14:textId="77777777" w:rsidR="00583BDF" w:rsidRPr="004517A7" w:rsidRDefault="00583BDF" w:rsidP="0072672F">
            <w:pPr>
              <w:ind w:left="-28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gridSpan w:val="3"/>
            <w:vMerge/>
            <w:shd w:val="clear" w:color="auto" w:fill="auto"/>
            <w:vAlign w:val="bottom"/>
          </w:tcPr>
          <w:p w14:paraId="7121E7BD" w14:textId="77777777" w:rsidR="00583BDF" w:rsidRPr="004517A7" w:rsidRDefault="00583BDF" w:rsidP="0072672F">
            <w:pPr>
              <w:ind w:left="-288"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3CC42643" w14:textId="77777777" w:rsidR="00583BDF" w:rsidRPr="004517A7" w:rsidRDefault="00583BDF" w:rsidP="0072672F">
            <w:pPr>
              <w:ind w:left="-28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gridSpan w:val="3"/>
            <w:vMerge/>
            <w:shd w:val="clear" w:color="auto" w:fill="auto"/>
            <w:vAlign w:val="bottom"/>
          </w:tcPr>
          <w:p w14:paraId="4BFCA1B2" w14:textId="77777777" w:rsidR="00583BDF" w:rsidRPr="004517A7" w:rsidRDefault="00583BDF" w:rsidP="0072672F">
            <w:pPr>
              <w:ind w:left="-28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14:paraId="35D3FCD6" w14:textId="77777777" w:rsidR="00583BDF" w:rsidRPr="004517A7" w:rsidRDefault="00583BDF" w:rsidP="0072672F">
            <w:pPr>
              <w:ind w:left="-28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6" w:type="dxa"/>
            <w:vMerge/>
            <w:vAlign w:val="bottom"/>
          </w:tcPr>
          <w:p w14:paraId="2097690C" w14:textId="77777777" w:rsidR="00583BDF" w:rsidRPr="004517A7" w:rsidRDefault="00583BDF" w:rsidP="0072672F">
            <w:pPr>
              <w:ind w:left="-28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7" w:type="dxa"/>
            <w:vAlign w:val="bottom"/>
          </w:tcPr>
          <w:p w14:paraId="6BA5B9E3" w14:textId="77777777" w:rsidR="00583BDF" w:rsidRPr="004517A7" w:rsidRDefault="00583BDF" w:rsidP="0072672F">
            <w:pPr>
              <w:ind w:left="-28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gridSpan w:val="3"/>
            <w:vMerge/>
            <w:shd w:val="clear" w:color="auto" w:fill="auto"/>
            <w:vAlign w:val="bottom"/>
          </w:tcPr>
          <w:p w14:paraId="4FD93313" w14:textId="77777777" w:rsidR="00583BDF" w:rsidRPr="004517A7" w:rsidRDefault="00583BDF" w:rsidP="0072672F">
            <w:pPr>
              <w:ind w:left="-28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5A89323F" w14:textId="77777777" w:rsidR="00583BDF" w:rsidRPr="004517A7" w:rsidRDefault="00583BDF" w:rsidP="0072672F">
            <w:pPr>
              <w:ind w:left="-28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34" w:type="dxa"/>
            <w:vMerge/>
            <w:vAlign w:val="bottom"/>
          </w:tcPr>
          <w:p w14:paraId="5C598CA0" w14:textId="77777777" w:rsidR="00583BDF" w:rsidRPr="004517A7" w:rsidRDefault="00583BDF" w:rsidP="0072672F">
            <w:pPr>
              <w:tabs>
                <w:tab w:val="decimal" w:pos="908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7274CBFC" w14:textId="77777777" w:rsidR="00583BDF" w:rsidRPr="004517A7" w:rsidRDefault="00583BDF" w:rsidP="0072672F">
            <w:pPr>
              <w:tabs>
                <w:tab w:val="decimal" w:pos="908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2780A" w14:textId="77777777" w:rsidR="00583BDF" w:rsidRPr="004517A7" w:rsidRDefault="00583BDF" w:rsidP="0072672F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5158A" w:rsidRPr="004517A7" w14:paraId="5BCE384E" w14:textId="77777777" w:rsidTr="00026CC1">
        <w:trPr>
          <w:trHeight w:val="137"/>
        </w:trPr>
        <w:tc>
          <w:tcPr>
            <w:tcW w:w="5760" w:type="dxa"/>
            <w:gridSpan w:val="4"/>
          </w:tcPr>
          <w:p w14:paraId="6B049BC8" w14:textId="77777777" w:rsidR="00C5158A" w:rsidRPr="004517A7" w:rsidRDefault="00C5158A" w:rsidP="000D313F">
            <w:pPr>
              <w:ind w:left="532" w:hanging="35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ค่าเสื่อมราคาสำหรับปีสิ้นสุดวันที่ </w:t>
            </w: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</w:rPr>
              <w:t>31</w:t>
            </w: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2AD93760" w14:textId="77777777" w:rsidR="00C5158A" w:rsidRPr="004517A7" w:rsidRDefault="00C5158A" w:rsidP="000D313F">
            <w:pPr>
              <w:tabs>
                <w:tab w:val="decimal" w:pos="900"/>
              </w:tabs>
              <w:ind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6A2E311E" w14:textId="77777777" w:rsidR="00C5158A" w:rsidRPr="004517A7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54" w:type="dxa"/>
            <w:gridSpan w:val="3"/>
            <w:shd w:val="clear" w:color="auto" w:fill="auto"/>
            <w:vAlign w:val="bottom"/>
          </w:tcPr>
          <w:p w14:paraId="091F4489" w14:textId="77777777" w:rsidR="00C5158A" w:rsidRPr="004517A7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0F95002F" w14:textId="77777777" w:rsidR="00C5158A" w:rsidRPr="004517A7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17" w:type="dxa"/>
            <w:gridSpan w:val="5"/>
            <w:shd w:val="clear" w:color="auto" w:fill="auto"/>
            <w:vAlign w:val="bottom"/>
          </w:tcPr>
          <w:p w14:paraId="6234B854" w14:textId="77777777" w:rsidR="00C5158A" w:rsidRPr="004517A7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bottom"/>
          </w:tcPr>
          <w:p w14:paraId="1B9063A2" w14:textId="77777777" w:rsidR="00C5158A" w:rsidRPr="004517A7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77" w:type="dxa"/>
            <w:gridSpan w:val="4"/>
            <w:shd w:val="clear" w:color="auto" w:fill="auto"/>
            <w:vAlign w:val="bottom"/>
          </w:tcPr>
          <w:p w14:paraId="0D4AEDA9" w14:textId="77777777" w:rsidR="00C5158A" w:rsidRPr="004517A7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E8C1B87" w14:textId="77777777" w:rsidR="00C5158A" w:rsidRPr="004517A7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008C730" w14:textId="77777777" w:rsidR="00C5158A" w:rsidRPr="004517A7" w:rsidRDefault="00C5158A" w:rsidP="000D313F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5158A" w:rsidRPr="004517A7" w14:paraId="631BE912" w14:textId="77777777" w:rsidTr="00026CC1">
        <w:trPr>
          <w:trHeight w:val="137"/>
        </w:trPr>
        <w:tc>
          <w:tcPr>
            <w:tcW w:w="5760" w:type="dxa"/>
            <w:gridSpan w:val="4"/>
          </w:tcPr>
          <w:p w14:paraId="1152E733" w14:textId="5240349B" w:rsidR="00C5158A" w:rsidRPr="004517A7" w:rsidRDefault="00C5158A" w:rsidP="000D313F">
            <w:pPr>
              <w:ind w:left="532" w:hanging="35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25</w:t>
            </w:r>
            <w:r w:rsidR="005C4FFF" w:rsidRPr="004517A7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347C415B" w14:textId="77777777" w:rsidR="00C5158A" w:rsidRPr="004517A7" w:rsidRDefault="00C5158A" w:rsidP="000D313F">
            <w:pPr>
              <w:tabs>
                <w:tab w:val="decimal" w:pos="900"/>
              </w:tabs>
              <w:ind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1DE411E2" w14:textId="77777777" w:rsidR="00C5158A" w:rsidRPr="004517A7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54" w:type="dxa"/>
            <w:gridSpan w:val="3"/>
            <w:shd w:val="clear" w:color="auto" w:fill="auto"/>
            <w:vAlign w:val="bottom"/>
          </w:tcPr>
          <w:p w14:paraId="518ECC10" w14:textId="77777777" w:rsidR="00C5158A" w:rsidRPr="004517A7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6E376E28" w14:textId="77777777" w:rsidR="00C5158A" w:rsidRPr="004517A7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17" w:type="dxa"/>
            <w:gridSpan w:val="5"/>
            <w:shd w:val="clear" w:color="auto" w:fill="auto"/>
            <w:vAlign w:val="bottom"/>
          </w:tcPr>
          <w:p w14:paraId="5F89E765" w14:textId="77777777" w:rsidR="00C5158A" w:rsidRPr="004517A7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bottom"/>
          </w:tcPr>
          <w:p w14:paraId="487EF910" w14:textId="77777777" w:rsidR="00C5158A" w:rsidRPr="004517A7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77" w:type="dxa"/>
            <w:gridSpan w:val="4"/>
            <w:shd w:val="clear" w:color="auto" w:fill="auto"/>
          </w:tcPr>
          <w:p w14:paraId="4A25BFD1" w14:textId="77777777" w:rsidR="00C5158A" w:rsidRPr="004517A7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53C8912" w14:textId="77777777" w:rsidR="00C5158A" w:rsidRPr="004517A7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6350B5" w14:textId="37435F5C" w:rsidR="00C5158A" w:rsidRPr="004517A7" w:rsidRDefault="00E273FA" w:rsidP="000D313F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54,522</w:t>
            </w:r>
          </w:p>
        </w:tc>
      </w:tr>
      <w:tr w:rsidR="00C5158A" w:rsidRPr="004517A7" w14:paraId="72B4A29F" w14:textId="77777777" w:rsidTr="00026CC1">
        <w:trPr>
          <w:trHeight w:val="137"/>
        </w:trPr>
        <w:tc>
          <w:tcPr>
            <w:tcW w:w="5760" w:type="dxa"/>
            <w:gridSpan w:val="4"/>
          </w:tcPr>
          <w:p w14:paraId="40C95605" w14:textId="00A6CB18" w:rsidR="00C5158A" w:rsidRPr="004517A7" w:rsidRDefault="00C5158A" w:rsidP="000D313F">
            <w:pPr>
              <w:ind w:left="532" w:hanging="35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25</w:t>
            </w:r>
            <w:r w:rsidR="000833CA" w:rsidRPr="004517A7">
              <w:rPr>
                <w:rFonts w:ascii="Angsana New" w:hAnsi="Angsana New"/>
                <w:sz w:val="26"/>
                <w:szCs w:val="26"/>
              </w:rPr>
              <w:t>6</w:t>
            </w:r>
            <w:r w:rsidR="005C4FFF" w:rsidRPr="004517A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06F5C8AC" w14:textId="77777777" w:rsidR="00C5158A" w:rsidRPr="004517A7" w:rsidRDefault="00C5158A" w:rsidP="000D313F">
            <w:pPr>
              <w:tabs>
                <w:tab w:val="decimal" w:pos="900"/>
              </w:tabs>
              <w:ind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1E203392" w14:textId="77777777" w:rsidR="00C5158A" w:rsidRPr="004517A7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54" w:type="dxa"/>
            <w:gridSpan w:val="3"/>
            <w:shd w:val="clear" w:color="auto" w:fill="auto"/>
            <w:vAlign w:val="bottom"/>
          </w:tcPr>
          <w:p w14:paraId="54672DA6" w14:textId="77777777" w:rsidR="00C5158A" w:rsidRPr="004517A7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154F0955" w14:textId="77777777" w:rsidR="00C5158A" w:rsidRPr="004517A7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17" w:type="dxa"/>
            <w:gridSpan w:val="5"/>
            <w:shd w:val="clear" w:color="auto" w:fill="auto"/>
            <w:vAlign w:val="bottom"/>
          </w:tcPr>
          <w:p w14:paraId="1425B50F" w14:textId="77777777" w:rsidR="00C5158A" w:rsidRPr="004517A7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bottom"/>
          </w:tcPr>
          <w:p w14:paraId="059FB640" w14:textId="77777777" w:rsidR="00C5158A" w:rsidRPr="004517A7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77" w:type="dxa"/>
            <w:gridSpan w:val="4"/>
            <w:shd w:val="clear" w:color="auto" w:fill="auto"/>
          </w:tcPr>
          <w:p w14:paraId="5B1F78C2" w14:textId="77777777" w:rsidR="00C5158A" w:rsidRPr="004517A7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1689D91" w14:textId="77777777" w:rsidR="00C5158A" w:rsidRPr="004517A7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719D85" w14:textId="66BFEF63" w:rsidR="00C5158A" w:rsidRPr="004517A7" w:rsidRDefault="00C67A83" w:rsidP="000D313F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57,050</w:t>
            </w:r>
          </w:p>
        </w:tc>
      </w:tr>
    </w:tbl>
    <w:p w14:paraId="16CFAD84" w14:textId="77777777" w:rsidR="00C5158A" w:rsidRPr="004517A7" w:rsidRDefault="00C5158A" w:rsidP="00C5158A">
      <w:pPr>
        <w:spacing w:before="120" w:after="120"/>
        <w:jc w:val="both"/>
        <w:rPr>
          <w:rFonts w:ascii="Angsana New" w:hAnsi="Angsana New"/>
          <w:color w:val="000000"/>
          <w:spacing w:val="-2"/>
          <w:sz w:val="28"/>
          <w:lang w:val="en-GB"/>
        </w:rPr>
        <w:sectPr w:rsidR="00C5158A" w:rsidRPr="004517A7" w:rsidSect="00964A95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1195" w:left="720" w:header="864" w:footer="432" w:gutter="0"/>
          <w:cols w:space="720"/>
          <w:docGrid w:linePitch="326"/>
        </w:sectPr>
      </w:pPr>
    </w:p>
    <w:tbl>
      <w:tblPr>
        <w:tblW w:w="1449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4"/>
        <w:gridCol w:w="1047"/>
        <w:gridCol w:w="1615"/>
        <w:gridCol w:w="1207"/>
        <w:gridCol w:w="1743"/>
        <w:gridCol w:w="141"/>
        <w:gridCol w:w="76"/>
        <w:gridCol w:w="1469"/>
        <w:gridCol w:w="141"/>
        <w:gridCol w:w="1246"/>
        <w:gridCol w:w="180"/>
        <w:gridCol w:w="1170"/>
        <w:gridCol w:w="180"/>
        <w:gridCol w:w="1211"/>
        <w:gridCol w:w="180"/>
        <w:gridCol w:w="1786"/>
        <w:gridCol w:w="25"/>
      </w:tblGrid>
      <w:tr w:rsidR="00C5158A" w:rsidRPr="004517A7" w14:paraId="3EB07759" w14:textId="77777777" w:rsidTr="00C35BFC">
        <w:trPr>
          <w:gridAfter w:val="1"/>
          <w:wAfter w:w="25" w:type="dxa"/>
          <w:trHeight w:val="132"/>
        </w:trPr>
        <w:tc>
          <w:tcPr>
            <w:tcW w:w="1075" w:type="dxa"/>
          </w:tcPr>
          <w:p w14:paraId="38406F41" w14:textId="77777777" w:rsidR="00C5158A" w:rsidRPr="004517A7" w:rsidRDefault="00C5158A" w:rsidP="000D313F">
            <w:pPr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7" w:type="dxa"/>
          </w:tcPr>
          <w:p w14:paraId="1AF8E356" w14:textId="77777777" w:rsidR="00C5158A" w:rsidRPr="004517A7" w:rsidRDefault="00C5158A" w:rsidP="000D313F">
            <w:pPr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5" w:type="dxa"/>
          </w:tcPr>
          <w:p w14:paraId="59362219" w14:textId="77777777" w:rsidR="00C5158A" w:rsidRPr="004517A7" w:rsidRDefault="00C5158A" w:rsidP="000D313F">
            <w:pPr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7" w:type="dxa"/>
            <w:gridSpan w:val="4"/>
          </w:tcPr>
          <w:p w14:paraId="0CC6FA58" w14:textId="77777777" w:rsidR="00C5158A" w:rsidRPr="004517A7" w:rsidRDefault="00C5158A" w:rsidP="000D313F">
            <w:pPr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2" w:type="dxa"/>
            <w:gridSpan w:val="9"/>
          </w:tcPr>
          <w:p w14:paraId="487EAC9A" w14:textId="77777777" w:rsidR="00C5158A" w:rsidRPr="004517A7" w:rsidRDefault="00C5158A" w:rsidP="000D313F">
            <w:pPr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C5158A" w:rsidRPr="004517A7" w14:paraId="53E4093A" w14:textId="77777777" w:rsidTr="00C35BFC">
        <w:trPr>
          <w:trHeight w:val="132"/>
        </w:trPr>
        <w:tc>
          <w:tcPr>
            <w:tcW w:w="4944" w:type="dxa"/>
            <w:gridSpan w:val="4"/>
          </w:tcPr>
          <w:p w14:paraId="12DF5E49" w14:textId="77777777" w:rsidR="00C5158A" w:rsidRPr="004517A7" w:rsidRDefault="00C5158A" w:rsidP="000D313F">
            <w:pPr>
              <w:ind w:left="532" w:firstLine="8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47" w:type="dxa"/>
            <w:gridSpan w:val="13"/>
            <w:tcBorders>
              <w:bottom w:val="single" w:sz="4" w:space="0" w:color="auto"/>
            </w:tcBorders>
          </w:tcPr>
          <w:p w14:paraId="1E30DEE7" w14:textId="77777777" w:rsidR="00C5158A" w:rsidRPr="004517A7" w:rsidRDefault="00C5158A" w:rsidP="000D313F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158A" w:rsidRPr="004517A7" w14:paraId="320AEB8C" w14:textId="77777777" w:rsidTr="00C35BFC">
        <w:trPr>
          <w:gridAfter w:val="1"/>
          <w:wAfter w:w="24" w:type="dxa"/>
          <w:trHeight w:val="132"/>
        </w:trPr>
        <w:tc>
          <w:tcPr>
            <w:tcW w:w="4944" w:type="dxa"/>
            <w:gridSpan w:val="4"/>
          </w:tcPr>
          <w:p w14:paraId="6E42D095" w14:textId="77777777" w:rsidR="00C5158A" w:rsidRPr="004517A7" w:rsidRDefault="00C5158A" w:rsidP="000D313F">
            <w:pPr>
              <w:ind w:left="532" w:firstLine="8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  <w:vAlign w:val="center"/>
          </w:tcPr>
          <w:p w14:paraId="1448CE28" w14:textId="77777777" w:rsidR="00C5158A" w:rsidRPr="004517A7" w:rsidRDefault="00C5158A" w:rsidP="000D313F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 </w:t>
            </w:r>
          </w:p>
          <w:p w14:paraId="481988E8" w14:textId="77777777" w:rsidR="00C5158A" w:rsidRPr="004517A7" w:rsidRDefault="00C5158A" w:rsidP="000D313F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16A604D9" w14:textId="3FAE0544" w:rsidR="00C5158A" w:rsidRPr="004517A7" w:rsidRDefault="00C5158A" w:rsidP="000D313F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6B6E74" w:rsidRPr="004517A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1" w:type="dxa"/>
          </w:tcPr>
          <w:p w14:paraId="7A14C721" w14:textId="77777777" w:rsidR="00C5158A" w:rsidRPr="004517A7" w:rsidRDefault="00C5158A" w:rsidP="000D313F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gridSpan w:val="2"/>
            <w:tcBorders>
              <w:bottom w:val="single" w:sz="4" w:space="0" w:color="auto"/>
            </w:tcBorders>
          </w:tcPr>
          <w:p w14:paraId="6DB66022" w14:textId="77777777" w:rsidR="009907FA" w:rsidRPr="004517A7" w:rsidRDefault="00C5158A" w:rsidP="000D313F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ผลกระทบจาก</w:t>
            </w:r>
          </w:p>
          <w:p w14:paraId="350779BC" w14:textId="64842F31" w:rsidR="00C5158A" w:rsidRPr="004517A7" w:rsidRDefault="00C5158A" w:rsidP="009907FA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>16</w:t>
            </w:r>
          </w:p>
        </w:tc>
        <w:tc>
          <w:tcPr>
            <w:tcW w:w="141" w:type="dxa"/>
          </w:tcPr>
          <w:p w14:paraId="7AD5F24B" w14:textId="77777777" w:rsidR="00C5158A" w:rsidRPr="004517A7" w:rsidRDefault="00C5158A" w:rsidP="000D313F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7CBD0EA5" w14:textId="77777777" w:rsidR="00C5158A" w:rsidRPr="004517A7" w:rsidRDefault="00C5158A" w:rsidP="000D313F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7BE7C341" w14:textId="77777777" w:rsidR="00C5158A" w:rsidRPr="004517A7" w:rsidRDefault="00C5158A" w:rsidP="000D313F">
            <w:pPr>
              <w:ind w:left="-198" w:firstLine="46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3A8370" w14:textId="77777777" w:rsidR="00C5158A" w:rsidRPr="004517A7" w:rsidRDefault="00C5158A" w:rsidP="000D313F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ลดลง)</w:t>
            </w:r>
          </w:p>
        </w:tc>
        <w:tc>
          <w:tcPr>
            <w:tcW w:w="180" w:type="dxa"/>
          </w:tcPr>
          <w:p w14:paraId="30D105AD" w14:textId="77777777" w:rsidR="00C5158A" w:rsidRPr="004517A7" w:rsidRDefault="00C5158A" w:rsidP="000D313F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7A834B27" w14:textId="3D991B89" w:rsidR="001C7A44" w:rsidRPr="004517A7" w:rsidRDefault="00C5158A" w:rsidP="000D313F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โอนเข้า</w:t>
            </w:r>
          </w:p>
          <w:p w14:paraId="5DD39B35" w14:textId="733605A4" w:rsidR="00C5158A" w:rsidRPr="004517A7" w:rsidRDefault="00C5158A" w:rsidP="000D313F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(โอนออก)</w:t>
            </w:r>
          </w:p>
        </w:tc>
        <w:tc>
          <w:tcPr>
            <w:tcW w:w="180" w:type="dxa"/>
          </w:tcPr>
          <w:p w14:paraId="19F62689" w14:textId="77777777" w:rsidR="00C5158A" w:rsidRPr="004517A7" w:rsidRDefault="00C5158A" w:rsidP="000D313F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  <w:vAlign w:val="center"/>
          </w:tcPr>
          <w:p w14:paraId="133106ED" w14:textId="77777777" w:rsidR="00C5158A" w:rsidRPr="004517A7" w:rsidRDefault="00C5158A" w:rsidP="000D313F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</w:t>
            </w:r>
            <w:r w:rsidRPr="004517A7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  <w:p w14:paraId="5AE36B91" w14:textId="77777777" w:rsidR="00C5158A" w:rsidRPr="004517A7" w:rsidRDefault="00C5158A" w:rsidP="000D313F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61A27FBA" w14:textId="12691402" w:rsidR="00C5158A" w:rsidRPr="004517A7" w:rsidRDefault="00C5158A" w:rsidP="000D313F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6B6E74" w:rsidRPr="004517A7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C5158A" w:rsidRPr="004517A7" w14:paraId="56816B0B" w14:textId="77777777" w:rsidTr="00C35BFC">
        <w:trPr>
          <w:gridAfter w:val="1"/>
          <w:wAfter w:w="24" w:type="dxa"/>
          <w:trHeight w:val="132"/>
        </w:trPr>
        <w:tc>
          <w:tcPr>
            <w:tcW w:w="4944" w:type="dxa"/>
            <w:gridSpan w:val="4"/>
          </w:tcPr>
          <w:p w14:paraId="67FB1FB1" w14:textId="77777777" w:rsidR="00C5158A" w:rsidRPr="004517A7" w:rsidRDefault="00C5158A" w:rsidP="0030571C">
            <w:pPr>
              <w:ind w:left="532" w:hanging="352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ราคาทุน:</w:t>
            </w:r>
          </w:p>
        </w:tc>
        <w:tc>
          <w:tcPr>
            <w:tcW w:w="1743" w:type="dxa"/>
            <w:tcBorders>
              <w:top w:val="single" w:sz="4" w:space="0" w:color="auto"/>
            </w:tcBorders>
          </w:tcPr>
          <w:p w14:paraId="27FBAE3B" w14:textId="77777777" w:rsidR="00C5158A" w:rsidRPr="004517A7" w:rsidRDefault="00C5158A" w:rsidP="000D313F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D57DA9B" w14:textId="77777777" w:rsidR="00C5158A" w:rsidRPr="004517A7" w:rsidRDefault="00C5158A" w:rsidP="000D313F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gridSpan w:val="2"/>
          </w:tcPr>
          <w:p w14:paraId="2E6A6FF6" w14:textId="77777777" w:rsidR="00C5158A" w:rsidRPr="004517A7" w:rsidRDefault="00C5158A" w:rsidP="000D313F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4455E963" w14:textId="77777777" w:rsidR="00C5158A" w:rsidRPr="004517A7" w:rsidRDefault="00C5158A" w:rsidP="000D313F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2EE75D92" w14:textId="77777777" w:rsidR="00C5158A" w:rsidRPr="004517A7" w:rsidRDefault="00C5158A" w:rsidP="000D313F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CFD8560" w14:textId="77777777" w:rsidR="00C5158A" w:rsidRPr="004517A7" w:rsidRDefault="00C5158A" w:rsidP="000D313F">
            <w:pPr>
              <w:ind w:left="-198" w:firstLine="46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F29DD3" w14:textId="77777777" w:rsidR="00C5158A" w:rsidRPr="004517A7" w:rsidRDefault="00C5158A" w:rsidP="000D313F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A9D7B80" w14:textId="77777777" w:rsidR="00C5158A" w:rsidRPr="004517A7" w:rsidRDefault="00C5158A" w:rsidP="000D313F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56979ACA" w14:textId="77777777" w:rsidR="00C5158A" w:rsidRPr="004517A7" w:rsidRDefault="00C5158A" w:rsidP="000D313F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11A278E" w14:textId="77777777" w:rsidR="00C5158A" w:rsidRPr="004517A7" w:rsidRDefault="00C5158A" w:rsidP="000D313F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6" w:type="dxa"/>
          </w:tcPr>
          <w:p w14:paraId="336C22D7" w14:textId="77777777" w:rsidR="00C5158A" w:rsidRPr="004517A7" w:rsidRDefault="00C5158A" w:rsidP="000D313F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B6E74" w:rsidRPr="004517A7" w14:paraId="0098BAEE" w14:textId="77777777" w:rsidTr="00C35BFC">
        <w:trPr>
          <w:gridAfter w:val="1"/>
          <w:wAfter w:w="24" w:type="dxa"/>
          <w:trHeight w:val="132"/>
        </w:trPr>
        <w:tc>
          <w:tcPr>
            <w:tcW w:w="4944" w:type="dxa"/>
            <w:gridSpan w:val="4"/>
          </w:tcPr>
          <w:p w14:paraId="3DF47623" w14:textId="77777777" w:rsidR="006B6E74" w:rsidRPr="004517A7" w:rsidRDefault="006B6E74" w:rsidP="006B6E74">
            <w:pPr>
              <w:ind w:left="360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743" w:type="dxa"/>
            <w:shd w:val="clear" w:color="auto" w:fill="auto"/>
            <w:vAlign w:val="bottom"/>
          </w:tcPr>
          <w:p w14:paraId="66650131" w14:textId="7BDA0B69" w:rsidR="006B6E74" w:rsidRPr="004517A7" w:rsidRDefault="006B6E74" w:rsidP="006B6E74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130,900</w:t>
            </w:r>
          </w:p>
        </w:tc>
        <w:tc>
          <w:tcPr>
            <w:tcW w:w="141" w:type="dxa"/>
            <w:vAlign w:val="bottom"/>
          </w:tcPr>
          <w:p w14:paraId="4BEBA4E5" w14:textId="77777777" w:rsidR="006B6E74" w:rsidRPr="004517A7" w:rsidRDefault="006B6E74" w:rsidP="006B6E74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45" w:type="dxa"/>
            <w:gridSpan w:val="2"/>
            <w:vAlign w:val="bottom"/>
          </w:tcPr>
          <w:p w14:paraId="2A21B4D8" w14:textId="2894176F" w:rsidR="006B6E74" w:rsidRPr="004517A7" w:rsidRDefault="001C7A44" w:rsidP="006B6E74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517A7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6A23792A" w14:textId="77777777" w:rsidR="006B6E74" w:rsidRPr="004517A7" w:rsidRDefault="006B6E74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6DEC3106" w14:textId="64330647" w:rsidR="006B6E74" w:rsidRPr="004517A7" w:rsidRDefault="001C7A44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219B2F" w14:textId="77777777" w:rsidR="006B6E74" w:rsidRPr="004517A7" w:rsidRDefault="006B6E74" w:rsidP="006B6E74">
            <w:pPr>
              <w:ind w:left="-198" w:right="93" w:firstLine="468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4B120C" w14:textId="0DED32F9" w:rsidR="006B6E74" w:rsidRPr="004517A7" w:rsidRDefault="001C7A44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002423" w14:textId="77777777" w:rsidR="006B6E74" w:rsidRPr="004517A7" w:rsidRDefault="006B6E74" w:rsidP="006B6E74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</w:tcPr>
          <w:p w14:paraId="70771B05" w14:textId="5FC92E02" w:rsidR="006B6E74" w:rsidRPr="004517A7" w:rsidRDefault="001C7A44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4547386" w14:textId="77777777" w:rsidR="006B6E74" w:rsidRPr="004517A7" w:rsidRDefault="006B6E74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14:paraId="56E093F3" w14:textId="40A5F0EF" w:rsidR="006B6E74" w:rsidRPr="004517A7" w:rsidRDefault="001C7A44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130,900</w:t>
            </w:r>
          </w:p>
        </w:tc>
      </w:tr>
      <w:tr w:rsidR="006B6E74" w:rsidRPr="004517A7" w14:paraId="474E9CFB" w14:textId="77777777" w:rsidTr="00C35BFC">
        <w:trPr>
          <w:gridAfter w:val="1"/>
          <w:wAfter w:w="24" w:type="dxa"/>
          <w:trHeight w:val="132"/>
        </w:trPr>
        <w:tc>
          <w:tcPr>
            <w:tcW w:w="4944" w:type="dxa"/>
            <w:gridSpan w:val="4"/>
          </w:tcPr>
          <w:p w14:paraId="7E47F447" w14:textId="77777777" w:rsidR="006B6E74" w:rsidRPr="004517A7" w:rsidRDefault="006B6E74" w:rsidP="006B6E74">
            <w:pPr>
              <w:ind w:left="360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743" w:type="dxa"/>
            <w:shd w:val="clear" w:color="auto" w:fill="auto"/>
            <w:vAlign w:val="bottom"/>
          </w:tcPr>
          <w:p w14:paraId="2973545C" w14:textId="7B91EF3E" w:rsidR="006B6E74" w:rsidRPr="004517A7" w:rsidRDefault="006B6E74" w:rsidP="006B6E74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212,95</w:t>
            </w:r>
            <w:r w:rsidR="001C7A44" w:rsidRPr="004517A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1" w:type="dxa"/>
            <w:vAlign w:val="bottom"/>
          </w:tcPr>
          <w:p w14:paraId="48782982" w14:textId="77777777" w:rsidR="006B6E74" w:rsidRPr="004517A7" w:rsidRDefault="006B6E74" w:rsidP="006B6E74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45" w:type="dxa"/>
            <w:gridSpan w:val="2"/>
            <w:vAlign w:val="bottom"/>
          </w:tcPr>
          <w:p w14:paraId="44DD4322" w14:textId="5453C52E" w:rsidR="006B6E74" w:rsidRPr="004517A7" w:rsidRDefault="001C7A44" w:rsidP="006B6E74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517A7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77654032" w14:textId="77777777" w:rsidR="006B6E74" w:rsidRPr="004517A7" w:rsidRDefault="006B6E74" w:rsidP="006B6E74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025CBDFF" w14:textId="1484AC4F" w:rsidR="006B6E74" w:rsidRPr="004517A7" w:rsidRDefault="001C7A44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F18E9E" w14:textId="77777777" w:rsidR="006B6E74" w:rsidRPr="004517A7" w:rsidRDefault="006B6E74" w:rsidP="006B6E74">
            <w:pPr>
              <w:ind w:left="-198" w:right="93" w:firstLine="468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F918F8" w14:textId="42AD5045" w:rsidR="006B6E74" w:rsidRPr="004517A7" w:rsidRDefault="001C7A44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3FBD34" w14:textId="77777777" w:rsidR="006B6E74" w:rsidRPr="004517A7" w:rsidRDefault="006B6E74" w:rsidP="006B6E74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</w:tcPr>
          <w:p w14:paraId="124A6F4D" w14:textId="43F6DB5E" w:rsidR="006B6E74" w:rsidRPr="004517A7" w:rsidRDefault="001C7A44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C9C96BE" w14:textId="77777777" w:rsidR="006B6E74" w:rsidRPr="004517A7" w:rsidRDefault="006B6E74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14:paraId="2E4FD296" w14:textId="79BFB2F4" w:rsidR="006B6E74" w:rsidRPr="004517A7" w:rsidRDefault="00B51E4B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212,958</w:t>
            </w:r>
          </w:p>
        </w:tc>
      </w:tr>
      <w:tr w:rsidR="006B6E74" w:rsidRPr="004517A7" w14:paraId="31F1926C" w14:textId="77777777" w:rsidTr="00C35BFC">
        <w:trPr>
          <w:gridAfter w:val="1"/>
          <w:wAfter w:w="24" w:type="dxa"/>
          <w:trHeight w:val="132"/>
        </w:trPr>
        <w:tc>
          <w:tcPr>
            <w:tcW w:w="4944" w:type="dxa"/>
            <w:gridSpan w:val="4"/>
          </w:tcPr>
          <w:p w14:paraId="2DE936E1" w14:textId="77777777" w:rsidR="006B6E74" w:rsidRPr="004517A7" w:rsidRDefault="006B6E74" w:rsidP="006B6E74">
            <w:pPr>
              <w:ind w:left="360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743" w:type="dxa"/>
            <w:shd w:val="clear" w:color="auto" w:fill="auto"/>
            <w:vAlign w:val="bottom"/>
          </w:tcPr>
          <w:p w14:paraId="66EB2C94" w14:textId="123AD9B7" w:rsidR="006B6E74" w:rsidRPr="004517A7" w:rsidRDefault="006B6E74" w:rsidP="006B6E74">
            <w:pPr>
              <w:tabs>
                <w:tab w:val="decimal" w:pos="1053"/>
              </w:tabs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28,968</w:t>
            </w:r>
          </w:p>
        </w:tc>
        <w:tc>
          <w:tcPr>
            <w:tcW w:w="141" w:type="dxa"/>
            <w:vAlign w:val="bottom"/>
          </w:tcPr>
          <w:p w14:paraId="671A179C" w14:textId="77777777" w:rsidR="006B6E74" w:rsidRPr="004517A7" w:rsidRDefault="006B6E74" w:rsidP="006B6E74">
            <w:pPr>
              <w:ind w:left="-72"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gridSpan w:val="2"/>
            <w:vAlign w:val="bottom"/>
          </w:tcPr>
          <w:p w14:paraId="6F08A073" w14:textId="2CC056F8" w:rsidR="006B6E74" w:rsidRPr="004517A7" w:rsidRDefault="001C7A44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39004161" w14:textId="77777777" w:rsidR="006B6E74" w:rsidRPr="004517A7" w:rsidRDefault="006B6E74" w:rsidP="006B6E74">
            <w:pPr>
              <w:ind w:left="-288" w:right="93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59D90BC4" w14:textId="0F0FF798" w:rsidR="006B6E74" w:rsidRPr="004517A7" w:rsidRDefault="001C7A44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162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A53CC2" w14:textId="77777777" w:rsidR="006B6E74" w:rsidRPr="004517A7" w:rsidRDefault="006B6E74" w:rsidP="006B6E74">
            <w:pPr>
              <w:ind w:left="-72"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18E785" w14:textId="0DE75B70" w:rsidR="006B6E74" w:rsidRPr="004517A7" w:rsidRDefault="001C7A44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(205)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76BBB3" w14:textId="77777777" w:rsidR="006B6E74" w:rsidRPr="004517A7" w:rsidRDefault="006B6E74" w:rsidP="006B6E74">
            <w:pPr>
              <w:ind w:left="-72"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</w:tcPr>
          <w:p w14:paraId="400B8876" w14:textId="704A7A6A" w:rsidR="006B6E74" w:rsidRPr="004517A7" w:rsidRDefault="001C7A44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57EE6D2" w14:textId="77777777" w:rsidR="006B6E74" w:rsidRPr="004517A7" w:rsidRDefault="006B6E74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14:paraId="4069B27F" w14:textId="3AC9B1E9" w:rsidR="006B6E74" w:rsidRPr="004517A7" w:rsidRDefault="00B51E4B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28,925</w:t>
            </w:r>
          </w:p>
        </w:tc>
      </w:tr>
      <w:tr w:rsidR="006B6E74" w:rsidRPr="004517A7" w14:paraId="42596FE7" w14:textId="77777777" w:rsidTr="00C35BFC">
        <w:trPr>
          <w:gridAfter w:val="1"/>
          <w:wAfter w:w="24" w:type="dxa"/>
          <w:trHeight w:val="132"/>
        </w:trPr>
        <w:tc>
          <w:tcPr>
            <w:tcW w:w="4944" w:type="dxa"/>
            <w:gridSpan w:val="4"/>
          </w:tcPr>
          <w:p w14:paraId="1B8AFC5F" w14:textId="77777777" w:rsidR="006B6E74" w:rsidRPr="004517A7" w:rsidRDefault="006B6E74" w:rsidP="006B6E74">
            <w:pPr>
              <w:ind w:left="360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เครื่องตกแต่งและติดตั้ง</w:t>
            </w:r>
          </w:p>
        </w:tc>
        <w:tc>
          <w:tcPr>
            <w:tcW w:w="1743" w:type="dxa"/>
            <w:shd w:val="clear" w:color="auto" w:fill="auto"/>
            <w:vAlign w:val="bottom"/>
          </w:tcPr>
          <w:p w14:paraId="3E0098C3" w14:textId="19015312" w:rsidR="006B6E74" w:rsidRPr="004517A7" w:rsidRDefault="006B6E74" w:rsidP="006B6E74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871</w:t>
            </w:r>
          </w:p>
        </w:tc>
        <w:tc>
          <w:tcPr>
            <w:tcW w:w="141" w:type="dxa"/>
            <w:vAlign w:val="bottom"/>
          </w:tcPr>
          <w:p w14:paraId="37F138EC" w14:textId="77777777" w:rsidR="006B6E74" w:rsidRPr="004517A7" w:rsidRDefault="006B6E74" w:rsidP="006B6E74">
            <w:pPr>
              <w:ind w:left="-288"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gridSpan w:val="2"/>
            <w:vAlign w:val="bottom"/>
          </w:tcPr>
          <w:p w14:paraId="3C218589" w14:textId="69D53917" w:rsidR="006B6E74" w:rsidRPr="004517A7" w:rsidRDefault="001C7A44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6D0C9D67" w14:textId="77777777" w:rsidR="006B6E74" w:rsidRPr="004517A7" w:rsidRDefault="006B6E74" w:rsidP="006B6E74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17FF60F2" w14:textId="63A2A434" w:rsidR="006B6E74" w:rsidRPr="004517A7" w:rsidRDefault="001C7A44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36E660" w14:textId="77777777" w:rsidR="006B6E74" w:rsidRPr="004517A7" w:rsidRDefault="006B6E74" w:rsidP="006B6E74">
            <w:pPr>
              <w:tabs>
                <w:tab w:val="decimal" w:pos="714"/>
              </w:tabs>
              <w:ind w:left="-288" w:right="93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30CF23" w14:textId="7B6DD221" w:rsidR="006B6E74" w:rsidRPr="004517A7" w:rsidRDefault="001C7A44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(29)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873886" w14:textId="77777777" w:rsidR="006B6E74" w:rsidRPr="004517A7" w:rsidRDefault="006B6E74" w:rsidP="006B6E74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</w:tcPr>
          <w:p w14:paraId="2190391C" w14:textId="74472978" w:rsidR="006B6E74" w:rsidRPr="004517A7" w:rsidRDefault="001C7A44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4EBA523" w14:textId="77777777" w:rsidR="006B6E74" w:rsidRPr="004517A7" w:rsidRDefault="006B6E74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14:paraId="4F2B11DF" w14:textId="0C4E09F0" w:rsidR="006B6E74" w:rsidRPr="004517A7" w:rsidRDefault="00B51E4B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875</w:t>
            </w:r>
          </w:p>
        </w:tc>
      </w:tr>
      <w:tr w:rsidR="006B6E74" w:rsidRPr="004517A7" w14:paraId="16EFF3D3" w14:textId="77777777" w:rsidTr="00C35BFC">
        <w:trPr>
          <w:gridAfter w:val="1"/>
          <w:wAfter w:w="24" w:type="dxa"/>
          <w:trHeight w:val="132"/>
        </w:trPr>
        <w:tc>
          <w:tcPr>
            <w:tcW w:w="4944" w:type="dxa"/>
            <w:gridSpan w:val="4"/>
          </w:tcPr>
          <w:p w14:paraId="7C26CD3A" w14:textId="77777777" w:rsidR="006B6E74" w:rsidRPr="004517A7" w:rsidRDefault="006B6E74" w:rsidP="006B6E74">
            <w:pPr>
              <w:ind w:left="360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743" w:type="dxa"/>
            <w:shd w:val="clear" w:color="auto" w:fill="auto"/>
            <w:vAlign w:val="bottom"/>
          </w:tcPr>
          <w:p w14:paraId="779C21E1" w14:textId="463C7488" w:rsidR="006B6E74" w:rsidRPr="004517A7" w:rsidRDefault="006B6E74" w:rsidP="006B6E74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4,029</w:t>
            </w:r>
          </w:p>
        </w:tc>
        <w:tc>
          <w:tcPr>
            <w:tcW w:w="141" w:type="dxa"/>
            <w:vAlign w:val="bottom"/>
          </w:tcPr>
          <w:p w14:paraId="3BCC9FA9" w14:textId="77777777" w:rsidR="006B6E74" w:rsidRPr="004517A7" w:rsidRDefault="006B6E74" w:rsidP="006B6E74">
            <w:pPr>
              <w:ind w:left="-288"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gridSpan w:val="2"/>
            <w:vAlign w:val="bottom"/>
          </w:tcPr>
          <w:p w14:paraId="3415F807" w14:textId="33FC0EC2" w:rsidR="006B6E74" w:rsidRPr="004517A7" w:rsidRDefault="001C7A44" w:rsidP="006B6E74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49D8F205" w14:textId="77777777" w:rsidR="006B6E74" w:rsidRPr="004517A7" w:rsidRDefault="006B6E74" w:rsidP="006B6E74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22C97C9D" w14:textId="71825101" w:rsidR="006B6E74" w:rsidRPr="004517A7" w:rsidRDefault="001C7A44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BE61DD" w14:textId="77777777" w:rsidR="006B6E74" w:rsidRPr="004517A7" w:rsidRDefault="006B6E74" w:rsidP="006B6E74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BD120E" w14:textId="3F2330CD" w:rsidR="006B6E74" w:rsidRPr="004517A7" w:rsidRDefault="001C7A44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6A9AD3" w14:textId="77777777" w:rsidR="006B6E74" w:rsidRPr="004517A7" w:rsidRDefault="006B6E74" w:rsidP="006B6E74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</w:tcPr>
          <w:p w14:paraId="34C24E52" w14:textId="690ECF43" w:rsidR="006B6E74" w:rsidRPr="004517A7" w:rsidRDefault="001C7A44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D436613" w14:textId="77777777" w:rsidR="006B6E74" w:rsidRPr="004517A7" w:rsidRDefault="006B6E74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14:paraId="3DAFA8EA" w14:textId="000BD4E3" w:rsidR="006B6E74" w:rsidRPr="004517A7" w:rsidRDefault="00B51E4B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4,029</w:t>
            </w:r>
          </w:p>
        </w:tc>
      </w:tr>
      <w:tr w:rsidR="00C35BFC" w:rsidRPr="004517A7" w14:paraId="4BA4D241" w14:textId="77777777" w:rsidTr="00C35BFC">
        <w:trPr>
          <w:gridAfter w:val="1"/>
          <w:wAfter w:w="24" w:type="dxa"/>
          <w:trHeight w:val="132"/>
        </w:trPr>
        <w:tc>
          <w:tcPr>
            <w:tcW w:w="4944" w:type="dxa"/>
            <w:gridSpan w:val="4"/>
          </w:tcPr>
          <w:p w14:paraId="0E699ED3" w14:textId="77777777" w:rsidR="00C35BFC" w:rsidRPr="004517A7" w:rsidRDefault="00C35BFC" w:rsidP="006B6E74">
            <w:pPr>
              <w:ind w:left="360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1743" w:type="dxa"/>
            <w:shd w:val="clear" w:color="auto" w:fill="auto"/>
            <w:vAlign w:val="bottom"/>
          </w:tcPr>
          <w:p w14:paraId="04FECED6" w14:textId="3AA6674C" w:rsidR="00C35BFC" w:rsidRPr="004517A7" w:rsidRDefault="00C35BFC" w:rsidP="006B6E74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2,50</w:t>
            </w:r>
            <w:r w:rsidRPr="004517A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" w:type="dxa"/>
            <w:vAlign w:val="bottom"/>
          </w:tcPr>
          <w:p w14:paraId="3E51947A" w14:textId="77777777" w:rsidR="00C35BFC" w:rsidRPr="004517A7" w:rsidRDefault="00C35BFC" w:rsidP="006B6E74">
            <w:pPr>
              <w:tabs>
                <w:tab w:val="decimal" w:pos="1062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gridSpan w:val="2"/>
            <w:tcBorders>
              <w:bottom w:val="single" w:sz="4" w:space="0" w:color="auto"/>
            </w:tcBorders>
            <w:vAlign w:val="bottom"/>
          </w:tcPr>
          <w:p w14:paraId="5AB9D0A7" w14:textId="67CEF56D" w:rsidR="00C35BFC" w:rsidRPr="004517A7" w:rsidRDefault="001C7A44" w:rsidP="006B6E74">
            <w:pPr>
              <w:ind w:right="93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Merge w:val="restart"/>
          </w:tcPr>
          <w:p w14:paraId="258689AF" w14:textId="77777777" w:rsidR="00C35BFC" w:rsidRPr="004517A7" w:rsidRDefault="00C35BFC" w:rsidP="006B6E74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355CD172" w14:textId="2F6A85B5" w:rsidR="00C35BFC" w:rsidRPr="004517A7" w:rsidRDefault="001C7A44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DBD835" w14:textId="77777777" w:rsidR="00C35BFC" w:rsidRPr="004517A7" w:rsidRDefault="00C35BFC" w:rsidP="006B6E74">
            <w:pPr>
              <w:ind w:left="-288" w:right="93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024245" w14:textId="44140935" w:rsidR="00C35BFC" w:rsidRPr="004517A7" w:rsidRDefault="001C7A44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B522D1" w14:textId="77777777" w:rsidR="00C35BFC" w:rsidRPr="004517A7" w:rsidRDefault="00C35BFC" w:rsidP="006B6E74">
            <w:pPr>
              <w:ind w:left="-288" w:right="93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560565EB" w14:textId="7832221E" w:rsidR="00C35BFC" w:rsidRPr="004517A7" w:rsidRDefault="001C7A44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823D8D7" w14:textId="77777777" w:rsidR="00C35BFC" w:rsidRPr="004517A7" w:rsidRDefault="00C35BFC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14:paraId="02427C3D" w14:textId="50C278B0" w:rsidR="00C35BFC" w:rsidRPr="004517A7" w:rsidRDefault="00B51E4B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2,505</w:t>
            </w:r>
          </w:p>
        </w:tc>
      </w:tr>
      <w:tr w:rsidR="00C35BFC" w:rsidRPr="004517A7" w14:paraId="0BE817EE" w14:textId="77777777" w:rsidTr="00C35BFC">
        <w:trPr>
          <w:gridAfter w:val="1"/>
          <w:wAfter w:w="24" w:type="dxa"/>
          <w:trHeight w:val="132"/>
        </w:trPr>
        <w:tc>
          <w:tcPr>
            <w:tcW w:w="4944" w:type="dxa"/>
            <w:gridSpan w:val="4"/>
          </w:tcPr>
          <w:p w14:paraId="0D22D3E5" w14:textId="77777777" w:rsidR="00C35BFC" w:rsidRPr="004517A7" w:rsidRDefault="00C35BFC" w:rsidP="006B6E74">
            <w:pPr>
              <w:ind w:left="360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7BF3A" w14:textId="4AD19F47" w:rsidR="00C35BFC" w:rsidRPr="004517A7" w:rsidRDefault="00C35BFC" w:rsidP="006B6E74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380,231</w:t>
            </w:r>
          </w:p>
        </w:tc>
        <w:tc>
          <w:tcPr>
            <w:tcW w:w="141" w:type="dxa"/>
            <w:vAlign w:val="bottom"/>
          </w:tcPr>
          <w:p w14:paraId="6BDFCF09" w14:textId="77777777" w:rsidR="00C35BFC" w:rsidRPr="004517A7" w:rsidRDefault="00C35BFC" w:rsidP="006B6E74">
            <w:pPr>
              <w:tabs>
                <w:tab w:val="decimal" w:pos="1062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68A9A" w14:textId="09AA4558" w:rsidR="00C35BFC" w:rsidRPr="004517A7" w:rsidRDefault="001C7A44" w:rsidP="006B6E74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Merge/>
          </w:tcPr>
          <w:p w14:paraId="6FCFF302" w14:textId="77777777" w:rsidR="00C35BFC" w:rsidRPr="004517A7" w:rsidRDefault="00C35BFC" w:rsidP="006B6E74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AA955B" w14:textId="6D7543B3" w:rsidR="00C35BFC" w:rsidRPr="004517A7" w:rsidRDefault="001C7A44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195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3080D4" w14:textId="77777777" w:rsidR="00C35BFC" w:rsidRPr="004517A7" w:rsidRDefault="00C35BFC" w:rsidP="006B6E74">
            <w:pPr>
              <w:ind w:left="-288" w:right="93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CB0469" w14:textId="7CB4E475" w:rsidR="00C35BFC" w:rsidRPr="004517A7" w:rsidRDefault="001C7A44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(234)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74D6E2" w14:textId="77777777" w:rsidR="00C35BFC" w:rsidRPr="004517A7" w:rsidRDefault="00C35BFC" w:rsidP="006B6E74">
            <w:pPr>
              <w:ind w:left="-288" w:right="93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5D64726B" w14:textId="3653BE81" w:rsidR="00C35BFC" w:rsidRPr="004517A7" w:rsidRDefault="001C7A44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186564C" w14:textId="77777777" w:rsidR="00C35BFC" w:rsidRPr="004517A7" w:rsidRDefault="00C35BFC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A9A33C" w14:textId="506C59C0" w:rsidR="00C35BFC" w:rsidRPr="004517A7" w:rsidRDefault="00B51E4B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380,192</w:t>
            </w:r>
          </w:p>
        </w:tc>
      </w:tr>
      <w:tr w:rsidR="00C35BFC" w:rsidRPr="004517A7" w14:paraId="31662CB8" w14:textId="77777777" w:rsidTr="00C35BFC">
        <w:trPr>
          <w:gridAfter w:val="1"/>
          <w:wAfter w:w="24" w:type="dxa"/>
          <w:trHeight w:val="132"/>
        </w:trPr>
        <w:tc>
          <w:tcPr>
            <w:tcW w:w="4944" w:type="dxa"/>
            <w:gridSpan w:val="4"/>
          </w:tcPr>
          <w:p w14:paraId="61EAC4D9" w14:textId="77777777" w:rsidR="00C35BFC" w:rsidRPr="004517A7" w:rsidRDefault="00C35BFC" w:rsidP="006B6E74">
            <w:pPr>
              <w:ind w:left="712" w:hanging="532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ค่าเสื่อมราคาสะสม:</w:t>
            </w:r>
          </w:p>
        </w:tc>
        <w:tc>
          <w:tcPr>
            <w:tcW w:w="1743" w:type="dxa"/>
            <w:shd w:val="clear" w:color="auto" w:fill="auto"/>
            <w:vAlign w:val="bottom"/>
          </w:tcPr>
          <w:p w14:paraId="068EAC4D" w14:textId="77777777" w:rsidR="00C35BFC" w:rsidRPr="004517A7" w:rsidRDefault="00C35BFC" w:rsidP="006B6E74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A74B5EE" w14:textId="77777777" w:rsidR="00C35BFC" w:rsidRPr="004517A7" w:rsidRDefault="00C35BFC" w:rsidP="006B6E74">
            <w:pPr>
              <w:tabs>
                <w:tab w:val="decimal" w:pos="1062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gridSpan w:val="2"/>
            <w:tcBorders>
              <w:top w:val="single" w:sz="4" w:space="0" w:color="auto"/>
            </w:tcBorders>
            <w:vAlign w:val="bottom"/>
          </w:tcPr>
          <w:p w14:paraId="5A742887" w14:textId="77777777" w:rsidR="00C35BFC" w:rsidRPr="004517A7" w:rsidRDefault="00C35BFC" w:rsidP="006B6E74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1" w:type="dxa"/>
            <w:vMerge/>
          </w:tcPr>
          <w:p w14:paraId="35439E4E" w14:textId="77777777" w:rsidR="00C35BFC" w:rsidRPr="004517A7" w:rsidRDefault="00C35BFC" w:rsidP="006B6E74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7E1CF950" w14:textId="77777777" w:rsidR="00C35BFC" w:rsidRPr="004517A7" w:rsidRDefault="00C35BFC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95703E" w14:textId="77777777" w:rsidR="00C35BFC" w:rsidRPr="004517A7" w:rsidRDefault="00C35BFC" w:rsidP="006B6E74">
            <w:pPr>
              <w:ind w:left="-288" w:right="93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FFCFDE" w14:textId="77777777" w:rsidR="00C35BFC" w:rsidRPr="004517A7" w:rsidRDefault="00C35BFC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BD64D38" w14:textId="77777777" w:rsidR="00C35BFC" w:rsidRPr="004517A7" w:rsidRDefault="00C35BFC" w:rsidP="006B6E74">
            <w:pPr>
              <w:ind w:left="-288" w:right="93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375D2174" w14:textId="77777777" w:rsidR="00C35BFC" w:rsidRPr="004517A7" w:rsidRDefault="00C35BFC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AD93D41" w14:textId="77777777" w:rsidR="00C35BFC" w:rsidRPr="004517A7" w:rsidRDefault="00C35BFC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14:paraId="4B0F9F7C" w14:textId="77777777" w:rsidR="00C35BFC" w:rsidRPr="004517A7" w:rsidRDefault="00C35BFC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6E74" w:rsidRPr="004517A7" w14:paraId="7DACD64E" w14:textId="77777777" w:rsidTr="00C35BFC">
        <w:trPr>
          <w:gridAfter w:val="1"/>
          <w:wAfter w:w="24" w:type="dxa"/>
          <w:trHeight w:val="132"/>
        </w:trPr>
        <w:tc>
          <w:tcPr>
            <w:tcW w:w="4944" w:type="dxa"/>
            <w:gridSpan w:val="4"/>
          </w:tcPr>
          <w:p w14:paraId="37CE4C10" w14:textId="77777777" w:rsidR="006B6E74" w:rsidRPr="004517A7" w:rsidRDefault="006B6E74" w:rsidP="006B6E74">
            <w:pPr>
              <w:ind w:left="450" w:hanging="90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743" w:type="dxa"/>
            <w:shd w:val="clear" w:color="auto" w:fill="auto"/>
            <w:vAlign w:val="bottom"/>
          </w:tcPr>
          <w:p w14:paraId="0048C4A7" w14:textId="12148E70" w:rsidR="006B6E74" w:rsidRPr="004517A7" w:rsidRDefault="006B6E74" w:rsidP="006B6E74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(170,846)</w:t>
            </w:r>
          </w:p>
        </w:tc>
        <w:tc>
          <w:tcPr>
            <w:tcW w:w="141" w:type="dxa"/>
            <w:vAlign w:val="bottom"/>
          </w:tcPr>
          <w:p w14:paraId="02ACEF0C" w14:textId="77777777" w:rsidR="006B6E74" w:rsidRPr="004517A7" w:rsidRDefault="006B6E74" w:rsidP="006B6E74">
            <w:pPr>
              <w:tabs>
                <w:tab w:val="decimal" w:pos="1062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gridSpan w:val="2"/>
            <w:vAlign w:val="bottom"/>
          </w:tcPr>
          <w:p w14:paraId="3F5B5190" w14:textId="67BBE946" w:rsidR="006B6E74" w:rsidRPr="004517A7" w:rsidRDefault="00B51E4B" w:rsidP="006B6E74">
            <w:pPr>
              <w:tabs>
                <w:tab w:val="decimal" w:pos="549"/>
              </w:tabs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" w:type="dxa"/>
          </w:tcPr>
          <w:p w14:paraId="2D54DDFD" w14:textId="77777777" w:rsidR="006B6E74" w:rsidRPr="004517A7" w:rsidRDefault="006B6E74" w:rsidP="006B6E74">
            <w:pPr>
              <w:tabs>
                <w:tab w:val="decimal" w:pos="549"/>
              </w:tabs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2BD500E9" w14:textId="625C19DA" w:rsidR="006B6E74" w:rsidRPr="004517A7" w:rsidRDefault="00B51E4B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(3,204)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90C7DB" w14:textId="77777777" w:rsidR="006B6E74" w:rsidRPr="004517A7" w:rsidRDefault="006B6E74" w:rsidP="006B6E74">
            <w:pPr>
              <w:ind w:left="-288" w:right="9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4FF4E6" w14:textId="136552AA" w:rsidR="006B6E74" w:rsidRPr="004517A7" w:rsidRDefault="00B51E4B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72FB51" w14:textId="77777777" w:rsidR="006B6E74" w:rsidRPr="004517A7" w:rsidRDefault="006B6E74" w:rsidP="006B6E74">
            <w:pPr>
              <w:ind w:left="-288" w:right="9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211" w:type="dxa"/>
          </w:tcPr>
          <w:p w14:paraId="02200B27" w14:textId="3D73E58E" w:rsidR="006B6E74" w:rsidRPr="004517A7" w:rsidRDefault="00B51E4B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258778A" w14:textId="77777777" w:rsidR="006B6E74" w:rsidRPr="004517A7" w:rsidRDefault="006B6E74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14:paraId="36EEAE98" w14:textId="6B8C26D2" w:rsidR="006B6E74" w:rsidRPr="004517A7" w:rsidRDefault="00B51E4B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(174,050)</w:t>
            </w:r>
          </w:p>
        </w:tc>
      </w:tr>
      <w:tr w:rsidR="006B6E74" w:rsidRPr="004517A7" w14:paraId="30C885F1" w14:textId="77777777" w:rsidTr="00C35BFC">
        <w:trPr>
          <w:gridAfter w:val="1"/>
          <w:wAfter w:w="24" w:type="dxa"/>
          <w:trHeight w:val="132"/>
        </w:trPr>
        <w:tc>
          <w:tcPr>
            <w:tcW w:w="4944" w:type="dxa"/>
            <w:gridSpan w:val="4"/>
          </w:tcPr>
          <w:p w14:paraId="6AA66D69" w14:textId="77777777" w:rsidR="006B6E74" w:rsidRPr="004517A7" w:rsidRDefault="006B6E74" w:rsidP="006B6E74">
            <w:pPr>
              <w:ind w:left="450" w:hanging="90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743" w:type="dxa"/>
            <w:shd w:val="clear" w:color="auto" w:fill="auto"/>
            <w:vAlign w:val="bottom"/>
          </w:tcPr>
          <w:p w14:paraId="0DC057BF" w14:textId="29AB7E95" w:rsidR="006B6E74" w:rsidRPr="004517A7" w:rsidRDefault="006B6E74" w:rsidP="006B6E74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(26,956)</w:t>
            </w:r>
          </w:p>
        </w:tc>
        <w:tc>
          <w:tcPr>
            <w:tcW w:w="141" w:type="dxa"/>
            <w:vAlign w:val="bottom"/>
          </w:tcPr>
          <w:p w14:paraId="26F304DE" w14:textId="77777777" w:rsidR="006B6E74" w:rsidRPr="004517A7" w:rsidRDefault="006B6E74" w:rsidP="006B6E74">
            <w:pPr>
              <w:tabs>
                <w:tab w:val="decimal" w:pos="1062"/>
              </w:tabs>
              <w:ind w:left="712" w:right="93" w:hanging="3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gridSpan w:val="2"/>
            <w:vAlign w:val="bottom"/>
          </w:tcPr>
          <w:p w14:paraId="540E8141" w14:textId="2EF10A0F" w:rsidR="006B6E74" w:rsidRPr="004517A7" w:rsidRDefault="00B51E4B" w:rsidP="006B6E74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" w:type="dxa"/>
          </w:tcPr>
          <w:p w14:paraId="4B8174D4" w14:textId="77777777" w:rsidR="006B6E74" w:rsidRPr="004517A7" w:rsidRDefault="006B6E74" w:rsidP="006B6E74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406BB72B" w14:textId="47E45BD2" w:rsidR="006B6E74" w:rsidRPr="004517A7" w:rsidRDefault="00B51E4B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(1,025)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5EB167" w14:textId="77777777" w:rsidR="006B6E74" w:rsidRPr="004517A7" w:rsidRDefault="006B6E74" w:rsidP="006B6E74">
            <w:pPr>
              <w:ind w:left="712" w:right="93" w:hanging="388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C8B2E1" w14:textId="5AC02FB0" w:rsidR="006B6E74" w:rsidRPr="004517A7" w:rsidRDefault="00B51E4B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202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834253" w14:textId="77777777" w:rsidR="006B6E74" w:rsidRPr="004517A7" w:rsidRDefault="006B6E74" w:rsidP="006B6E74">
            <w:pPr>
              <w:ind w:left="712" w:right="93" w:hanging="388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211" w:type="dxa"/>
          </w:tcPr>
          <w:p w14:paraId="5A9422DF" w14:textId="085B9BC7" w:rsidR="006B6E74" w:rsidRPr="004517A7" w:rsidRDefault="00B51E4B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00AB21D" w14:textId="77777777" w:rsidR="006B6E74" w:rsidRPr="004517A7" w:rsidRDefault="006B6E74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14:paraId="355FA1A2" w14:textId="16918041" w:rsidR="006B6E74" w:rsidRPr="004517A7" w:rsidRDefault="00B51E4B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(27,779)</w:t>
            </w:r>
          </w:p>
        </w:tc>
      </w:tr>
      <w:tr w:rsidR="006B6E74" w:rsidRPr="004517A7" w14:paraId="2EC3B12E" w14:textId="77777777" w:rsidTr="00C35BFC">
        <w:trPr>
          <w:gridAfter w:val="1"/>
          <w:wAfter w:w="24" w:type="dxa"/>
          <w:trHeight w:val="132"/>
        </w:trPr>
        <w:tc>
          <w:tcPr>
            <w:tcW w:w="4944" w:type="dxa"/>
            <w:gridSpan w:val="4"/>
          </w:tcPr>
          <w:p w14:paraId="17C7379C" w14:textId="77777777" w:rsidR="006B6E74" w:rsidRPr="004517A7" w:rsidRDefault="006B6E74" w:rsidP="006B6E74">
            <w:pPr>
              <w:ind w:left="450" w:hanging="90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เครื่องตกแต่งและติดตั้ง</w:t>
            </w:r>
          </w:p>
        </w:tc>
        <w:tc>
          <w:tcPr>
            <w:tcW w:w="1743" w:type="dxa"/>
            <w:shd w:val="clear" w:color="auto" w:fill="auto"/>
            <w:vAlign w:val="bottom"/>
          </w:tcPr>
          <w:p w14:paraId="50AD12F8" w14:textId="024B25B0" w:rsidR="006B6E74" w:rsidRPr="004517A7" w:rsidRDefault="006B6E74" w:rsidP="006B6E74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(482)</w:t>
            </w:r>
          </w:p>
        </w:tc>
        <w:tc>
          <w:tcPr>
            <w:tcW w:w="141" w:type="dxa"/>
            <w:vAlign w:val="bottom"/>
          </w:tcPr>
          <w:p w14:paraId="1ABD8FE2" w14:textId="77777777" w:rsidR="006B6E74" w:rsidRPr="004517A7" w:rsidRDefault="006B6E74" w:rsidP="006B6E74">
            <w:pPr>
              <w:tabs>
                <w:tab w:val="decimal" w:pos="1098"/>
              </w:tabs>
              <w:ind w:left="-288"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gridSpan w:val="2"/>
            <w:vAlign w:val="bottom"/>
          </w:tcPr>
          <w:p w14:paraId="75459821" w14:textId="701B9CF1" w:rsidR="006B6E74" w:rsidRPr="004517A7" w:rsidRDefault="00B51E4B" w:rsidP="006B6E74">
            <w:pPr>
              <w:tabs>
                <w:tab w:val="decimal" w:pos="714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09EA31B0" w14:textId="77777777" w:rsidR="006B6E74" w:rsidRPr="004517A7" w:rsidRDefault="006B6E74" w:rsidP="006B6E74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7880DE9D" w14:textId="20EF4062" w:rsidR="006B6E74" w:rsidRPr="004517A7" w:rsidRDefault="00B51E4B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(173)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E9174A" w14:textId="77777777" w:rsidR="006B6E74" w:rsidRPr="004517A7" w:rsidRDefault="006B6E74" w:rsidP="006B6E74">
            <w:pPr>
              <w:tabs>
                <w:tab w:val="decimal" w:pos="714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2F14E0" w14:textId="02E7D865" w:rsidR="006B6E74" w:rsidRPr="004517A7" w:rsidRDefault="00B51E4B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40A88D" w14:textId="77777777" w:rsidR="006B6E74" w:rsidRPr="004517A7" w:rsidRDefault="006B6E74" w:rsidP="006B6E74">
            <w:pPr>
              <w:tabs>
                <w:tab w:val="decimal" w:pos="714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</w:tcPr>
          <w:p w14:paraId="4B8EE52A" w14:textId="47685397" w:rsidR="006B6E74" w:rsidRPr="004517A7" w:rsidRDefault="00B51E4B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3FA6216" w14:textId="77777777" w:rsidR="006B6E74" w:rsidRPr="004517A7" w:rsidRDefault="006B6E74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14:paraId="7791C872" w14:textId="460DE6EF" w:rsidR="006B6E74" w:rsidRPr="004517A7" w:rsidRDefault="00B51E4B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(637)</w:t>
            </w:r>
          </w:p>
        </w:tc>
      </w:tr>
      <w:tr w:rsidR="006B6E74" w:rsidRPr="004517A7" w14:paraId="0176B20C" w14:textId="77777777" w:rsidTr="00C35BFC">
        <w:trPr>
          <w:gridAfter w:val="1"/>
          <w:wAfter w:w="24" w:type="dxa"/>
          <w:trHeight w:val="132"/>
        </w:trPr>
        <w:tc>
          <w:tcPr>
            <w:tcW w:w="4944" w:type="dxa"/>
            <w:gridSpan w:val="4"/>
          </w:tcPr>
          <w:p w14:paraId="2470FD9E" w14:textId="77777777" w:rsidR="006B6E74" w:rsidRPr="004517A7" w:rsidRDefault="006B6E74" w:rsidP="006B6E74">
            <w:pPr>
              <w:ind w:left="450" w:hanging="90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743" w:type="dxa"/>
            <w:shd w:val="clear" w:color="auto" w:fill="auto"/>
            <w:vAlign w:val="bottom"/>
          </w:tcPr>
          <w:p w14:paraId="1DBE49F4" w14:textId="276628B3" w:rsidR="006B6E74" w:rsidRPr="004517A7" w:rsidRDefault="006B6E74" w:rsidP="006B6E74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(3,708)</w:t>
            </w:r>
          </w:p>
        </w:tc>
        <w:tc>
          <w:tcPr>
            <w:tcW w:w="141" w:type="dxa"/>
            <w:vAlign w:val="bottom"/>
          </w:tcPr>
          <w:p w14:paraId="2827C7EB" w14:textId="77777777" w:rsidR="006B6E74" w:rsidRPr="004517A7" w:rsidRDefault="006B6E74" w:rsidP="006B6E74">
            <w:pPr>
              <w:ind w:left="-288"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gridSpan w:val="2"/>
            <w:vAlign w:val="bottom"/>
          </w:tcPr>
          <w:p w14:paraId="192D57A4" w14:textId="6E60ABEE" w:rsidR="006B6E74" w:rsidRPr="004517A7" w:rsidRDefault="00B51E4B" w:rsidP="006B6E74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7B87FD2D" w14:textId="77777777" w:rsidR="006B6E74" w:rsidRPr="004517A7" w:rsidRDefault="006B6E74" w:rsidP="006B6E74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2B0895F2" w14:textId="3649CF4A" w:rsidR="006B6E74" w:rsidRPr="004517A7" w:rsidRDefault="00B51E4B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(309)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6D1C4A" w14:textId="77777777" w:rsidR="006B6E74" w:rsidRPr="004517A7" w:rsidRDefault="006B6E74" w:rsidP="006B6E74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E2FF47" w14:textId="31211189" w:rsidR="006B6E74" w:rsidRPr="004517A7" w:rsidRDefault="00B51E4B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6809B5" w14:textId="77777777" w:rsidR="006B6E74" w:rsidRPr="004517A7" w:rsidRDefault="006B6E74" w:rsidP="006B6E74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</w:tcPr>
          <w:p w14:paraId="1849201A" w14:textId="4C5080C1" w:rsidR="006B6E74" w:rsidRPr="004517A7" w:rsidRDefault="00B51E4B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8613387" w14:textId="77777777" w:rsidR="006B6E74" w:rsidRPr="004517A7" w:rsidRDefault="006B6E74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14:paraId="540290B7" w14:textId="4A9BB3F8" w:rsidR="006B6E74" w:rsidRPr="004517A7" w:rsidRDefault="00B51E4B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(4,017)</w:t>
            </w:r>
          </w:p>
        </w:tc>
      </w:tr>
      <w:tr w:rsidR="00C35BFC" w:rsidRPr="004517A7" w14:paraId="3D72C279" w14:textId="77777777" w:rsidTr="00C35BFC">
        <w:trPr>
          <w:gridAfter w:val="1"/>
          <w:wAfter w:w="24" w:type="dxa"/>
          <w:trHeight w:val="132"/>
        </w:trPr>
        <w:tc>
          <w:tcPr>
            <w:tcW w:w="4944" w:type="dxa"/>
            <w:gridSpan w:val="4"/>
          </w:tcPr>
          <w:p w14:paraId="4199299C" w14:textId="77777777" w:rsidR="00C35BFC" w:rsidRPr="004517A7" w:rsidRDefault="00C35BFC" w:rsidP="006B6E74">
            <w:pPr>
              <w:ind w:left="450" w:hanging="90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1743" w:type="dxa"/>
            <w:shd w:val="clear" w:color="auto" w:fill="auto"/>
            <w:vAlign w:val="bottom"/>
          </w:tcPr>
          <w:p w14:paraId="2BDE28CE" w14:textId="0EF6D929" w:rsidR="00C35BFC" w:rsidRPr="004517A7" w:rsidRDefault="00C35BFC" w:rsidP="006B6E74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(2,496)</w:t>
            </w:r>
          </w:p>
        </w:tc>
        <w:tc>
          <w:tcPr>
            <w:tcW w:w="141" w:type="dxa"/>
            <w:vAlign w:val="bottom"/>
          </w:tcPr>
          <w:p w14:paraId="04D031B1" w14:textId="77777777" w:rsidR="00C35BFC" w:rsidRPr="004517A7" w:rsidRDefault="00C35BFC" w:rsidP="006B6E74">
            <w:pPr>
              <w:ind w:left="-288"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gridSpan w:val="2"/>
            <w:tcBorders>
              <w:bottom w:val="single" w:sz="4" w:space="0" w:color="auto"/>
            </w:tcBorders>
            <w:vAlign w:val="bottom"/>
          </w:tcPr>
          <w:p w14:paraId="420F1863" w14:textId="0DB0B656" w:rsidR="00C35BFC" w:rsidRPr="004517A7" w:rsidRDefault="00B51E4B" w:rsidP="006B6E74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Merge w:val="restart"/>
          </w:tcPr>
          <w:p w14:paraId="58275392" w14:textId="77777777" w:rsidR="00C35BFC" w:rsidRPr="004517A7" w:rsidRDefault="00C35BFC" w:rsidP="006B6E74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77BDFE6C" w14:textId="0CF81403" w:rsidR="00C35BFC" w:rsidRPr="004517A7" w:rsidRDefault="00B51E4B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D67523" w14:textId="48DC54DD" w:rsidR="00C35BFC" w:rsidRPr="004517A7" w:rsidRDefault="00C35BFC" w:rsidP="006B6E74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589BF4" w14:textId="5CAA9414" w:rsidR="00C35BFC" w:rsidRPr="004517A7" w:rsidRDefault="00B51E4B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63AA1F" w14:textId="77777777" w:rsidR="00C35BFC" w:rsidRPr="004517A7" w:rsidRDefault="00C35BFC" w:rsidP="006B6E74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58822FDE" w14:textId="172D9F99" w:rsidR="00C35BFC" w:rsidRPr="004517A7" w:rsidRDefault="00B51E4B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57331DD" w14:textId="77777777" w:rsidR="00C35BFC" w:rsidRPr="004517A7" w:rsidRDefault="00C35BFC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6" w:type="dxa"/>
            <w:shd w:val="clear" w:color="auto" w:fill="auto"/>
            <w:vAlign w:val="bottom"/>
          </w:tcPr>
          <w:p w14:paraId="7F4CB96F" w14:textId="125D4EDA" w:rsidR="00C35BFC" w:rsidRPr="004517A7" w:rsidRDefault="00B51E4B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(2,500)</w:t>
            </w:r>
          </w:p>
        </w:tc>
      </w:tr>
      <w:tr w:rsidR="00C35BFC" w:rsidRPr="004517A7" w14:paraId="0183F71C" w14:textId="77777777" w:rsidTr="00C35BFC">
        <w:trPr>
          <w:gridAfter w:val="1"/>
          <w:wAfter w:w="24" w:type="dxa"/>
          <w:trHeight w:val="132"/>
        </w:trPr>
        <w:tc>
          <w:tcPr>
            <w:tcW w:w="4944" w:type="dxa"/>
            <w:gridSpan w:val="4"/>
          </w:tcPr>
          <w:p w14:paraId="769B6C34" w14:textId="77777777" w:rsidR="00C35BFC" w:rsidRPr="004517A7" w:rsidRDefault="00C35BFC" w:rsidP="006B6E74">
            <w:pPr>
              <w:ind w:left="450" w:hanging="90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รวมค่าเสื่อมราคาสะสม</w:t>
            </w: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92F556" w14:textId="222885C3" w:rsidR="00C35BFC" w:rsidRPr="004517A7" w:rsidRDefault="00C35BFC" w:rsidP="006B6E74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(204,48</w:t>
            </w:r>
            <w:r w:rsidRPr="004517A7">
              <w:rPr>
                <w:rFonts w:ascii="Angsana New" w:hAnsi="Angsana New"/>
                <w:sz w:val="26"/>
                <w:szCs w:val="26"/>
              </w:rPr>
              <w:t>8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41" w:type="dxa"/>
            <w:vAlign w:val="bottom"/>
          </w:tcPr>
          <w:p w14:paraId="77DAB430" w14:textId="77777777" w:rsidR="00C35BFC" w:rsidRPr="004517A7" w:rsidRDefault="00C35BFC" w:rsidP="006B6E74">
            <w:pPr>
              <w:ind w:left="-288"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F8E60" w14:textId="4F4FB1DF" w:rsidR="00C35BFC" w:rsidRPr="004517A7" w:rsidRDefault="00B51E4B" w:rsidP="006B6E74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Merge/>
          </w:tcPr>
          <w:p w14:paraId="4D45B2F2" w14:textId="77777777" w:rsidR="00C35BFC" w:rsidRPr="004517A7" w:rsidRDefault="00C35BFC" w:rsidP="006B6E74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EEBEFE" w14:textId="11B9A19E" w:rsidR="00C35BFC" w:rsidRPr="004517A7" w:rsidRDefault="00B51E4B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(4,715)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21B7EB" w14:textId="77777777" w:rsidR="00C35BFC" w:rsidRPr="004517A7" w:rsidRDefault="00C35BFC" w:rsidP="006B6E74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997B34" w14:textId="3042C373" w:rsidR="00C35BFC" w:rsidRPr="004517A7" w:rsidRDefault="00B51E4B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220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1842A6" w14:textId="77777777" w:rsidR="00C35BFC" w:rsidRPr="004517A7" w:rsidRDefault="00C35BFC" w:rsidP="006B6E74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73C19C17" w14:textId="0C50E9FF" w:rsidR="00C35BFC" w:rsidRPr="004517A7" w:rsidRDefault="00B51E4B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58E0AA0" w14:textId="77777777" w:rsidR="00C35BFC" w:rsidRPr="004517A7" w:rsidRDefault="00C35BFC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A8819" w14:textId="6C865A71" w:rsidR="00C35BFC" w:rsidRPr="004517A7" w:rsidRDefault="00B51E4B" w:rsidP="006B6E74">
            <w:pPr>
              <w:ind w:right="9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(208,983)</w:t>
            </w:r>
          </w:p>
        </w:tc>
      </w:tr>
      <w:tr w:rsidR="00C35BFC" w:rsidRPr="004517A7" w14:paraId="70F2B88F" w14:textId="77777777" w:rsidTr="00C35BFC">
        <w:trPr>
          <w:gridAfter w:val="1"/>
          <w:wAfter w:w="24" w:type="dxa"/>
          <w:trHeight w:val="132"/>
        </w:trPr>
        <w:tc>
          <w:tcPr>
            <w:tcW w:w="4944" w:type="dxa"/>
            <w:gridSpan w:val="4"/>
          </w:tcPr>
          <w:p w14:paraId="3EABA059" w14:textId="77777777" w:rsidR="00C35BFC" w:rsidRPr="004517A7" w:rsidRDefault="00C35BFC" w:rsidP="006B6E74">
            <w:pPr>
              <w:ind w:left="180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รวมที่ดิน อาคารและอุปกรณ์</w:t>
            </w:r>
          </w:p>
        </w:tc>
        <w:tc>
          <w:tcPr>
            <w:tcW w:w="17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33527E" w14:textId="2E0048B0" w:rsidR="00C35BFC" w:rsidRPr="004517A7" w:rsidRDefault="00C35BFC" w:rsidP="006B6E74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</w:rPr>
              <w:t>175,74</w:t>
            </w:r>
            <w:r w:rsidRPr="004517A7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41" w:type="dxa"/>
            <w:vAlign w:val="bottom"/>
          </w:tcPr>
          <w:p w14:paraId="20F0A11D" w14:textId="77777777" w:rsidR="00C35BFC" w:rsidRPr="004517A7" w:rsidRDefault="00C35BFC" w:rsidP="006B6E74">
            <w:pPr>
              <w:ind w:left="-288" w:right="9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45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4A619A3E" w14:textId="77777777" w:rsidR="00C35BFC" w:rsidRPr="004517A7" w:rsidRDefault="00C35BFC" w:rsidP="006B6E74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  <w:vMerge/>
          </w:tcPr>
          <w:p w14:paraId="1D672C05" w14:textId="77777777" w:rsidR="00C35BFC" w:rsidRPr="004517A7" w:rsidRDefault="00C35BFC" w:rsidP="006B6E74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1A107A16" w14:textId="77777777" w:rsidR="00C35BFC" w:rsidRPr="004517A7" w:rsidRDefault="00C35BFC" w:rsidP="006B6E74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284F4D" w14:textId="77777777" w:rsidR="00C35BFC" w:rsidRPr="004517A7" w:rsidRDefault="00C35BFC" w:rsidP="006B6E74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76DE03" w14:textId="77777777" w:rsidR="00C35BFC" w:rsidRPr="004517A7" w:rsidRDefault="00C35BFC" w:rsidP="006B6E74">
            <w:pPr>
              <w:tabs>
                <w:tab w:val="decimal" w:pos="870"/>
              </w:tabs>
              <w:ind w:right="93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301D43" w14:textId="77777777" w:rsidR="00C35BFC" w:rsidRPr="004517A7" w:rsidRDefault="00C35BFC" w:rsidP="006B6E74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55DF7D10" w14:textId="77777777" w:rsidR="00C35BFC" w:rsidRPr="004517A7" w:rsidRDefault="00C35BFC" w:rsidP="006B6E74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9CDB3F6" w14:textId="77777777" w:rsidR="00C35BFC" w:rsidRPr="004517A7" w:rsidRDefault="00C35BFC" w:rsidP="006B6E74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7DECCF" w14:textId="0A6A2796" w:rsidR="00C35BFC" w:rsidRPr="004517A7" w:rsidRDefault="00B51E4B" w:rsidP="006B6E74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/>
                <w:b/>
                <w:bCs/>
                <w:sz w:val="26"/>
                <w:szCs w:val="26"/>
              </w:rPr>
              <w:t>171,209</w:t>
            </w:r>
          </w:p>
        </w:tc>
      </w:tr>
    </w:tbl>
    <w:p w14:paraId="2A9F2D5A" w14:textId="77777777" w:rsidR="00C5158A" w:rsidRPr="004517A7" w:rsidRDefault="00C5158A" w:rsidP="00C5158A">
      <w:pPr>
        <w:spacing w:before="120" w:after="120"/>
        <w:jc w:val="both"/>
        <w:rPr>
          <w:rFonts w:ascii="Angsana New" w:hAnsi="Angsana New"/>
          <w:color w:val="000000"/>
          <w:spacing w:val="-2"/>
          <w:sz w:val="26"/>
          <w:szCs w:val="26"/>
          <w:lang w:val="en-GB"/>
        </w:rPr>
      </w:pPr>
    </w:p>
    <w:tbl>
      <w:tblPr>
        <w:tblW w:w="1444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7"/>
        <w:gridCol w:w="1049"/>
        <w:gridCol w:w="1617"/>
        <w:gridCol w:w="1207"/>
        <w:gridCol w:w="1740"/>
        <w:gridCol w:w="141"/>
        <w:gridCol w:w="64"/>
        <w:gridCol w:w="1496"/>
        <w:gridCol w:w="141"/>
        <w:gridCol w:w="1246"/>
        <w:gridCol w:w="180"/>
        <w:gridCol w:w="1170"/>
        <w:gridCol w:w="180"/>
        <w:gridCol w:w="1335"/>
        <w:gridCol w:w="142"/>
        <w:gridCol w:w="1664"/>
      </w:tblGrid>
      <w:tr w:rsidR="006B6E74" w:rsidRPr="004517A7" w14:paraId="6665FA28" w14:textId="77777777" w:rsidTr="006A7AF6">
        <w:trPr>
          <w:trHeight w:val="171"/>
        </w:trPr>
        <w:tc>
          <w:tcPr>
            <w:tcW w:w="1077" w:type="dxa"/>
          </w:tcPr>
          <w:p w14:paraId="32B34F18" w14:textId="77777777" w:rsidR="006B6E74" w:rsidRPr="004517A7" w:rsidRDefault="006B6E74" w:rsidP="0072672F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49" w:type="dxa"/>
          </w:tcPr>
          <w:p w14:paraId="23EE2928" w14:textId="77777777" w:rsidR="006B6E74" w:rsidRPr="004517A7" w:rsidRDefault="006B6E74" w:rsidP="0072672F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617" w:type="dxa"/>
          </w:tcPr>
          <w:p w14:paraId="02ADAA6B" w14:textId="77777777" w:rsidR="006B6E74" w:rsidRPr="004517A7" w:rsidRDefault="006B6E74" w:rsidP="0072672F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3152" w:type="dxa"/>
            <w:gridSpan w:val="4"/>
          </w:tcPr>
          <w:p w14:paraId="5B6F77E7" w14:textId="77777777" w:rsidR="006B6E74" w:rsidRPr="004517A7" w:rsidRDefault="006B6E74" w:rsidP="0072672F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554" w:type="dxa"/>
            <w:gridSpan w:val="9"/>
          </w:tcPr>
          <w:p w14:paraId="5E57B920" w14:textId="05ECE3FC" w:rsidR="006B6E74" w:rsidRPr="004517A7" w:rsidRDefault="006B6E74" w:rsidP="0072672F">
            <w:pPr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(</w:t>
            </w:r>
            <w:r w:rsidRPr="004517A7">
              <w:rPr>
                <w:rFonts w:ascii="Angsana New" w:hAnsi="Angsana New" w:hint="cs"/>
                <w:szCs w:val="24"/>
                <w:cs/>
              </w:rPr>
              <w:t>หน่วย</w:t>
            </w:r>
            <w:r w:rsidRPr="004517A7">
              <w:rPr>
                <w:rFonts w:ascii="Angsana New" w:hAnsi="Angsana New" w:hint="cs"/>
                <w:szCs w:val="24"/>
              </w:rPr>
              <w:t xml:space="preserve">: </w:t>
            </w:r>
            <w:r w:rsidRPr="004517A7">
              <w:rPr>
                <w:rFonts w:ascii="Angsana New" w:hAnsi="Angsana New" w:hint="cs"/>
                <w:szCs w:val="24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Cs w:val="24"/>
              </w:rPr>
              <w:t>)</w:t>
            </w:r>
          </w:p>
        </w:tc>
      </w:tr>
      <w:tr w:rsidR="006B6E74" w:rsidRPr="004517A7" w14:paraId="0004FDB3" w14:textId="77777777" w:rsidTr="00EB684C">
        <w:trPr>
          <w:trHeight w:val="132"/>
        </w:trPr>
        <w:tc>
          <w:tcPr>
            <w:tcW w:w="4950" w:type="dxa"/>
            <w:gridSpan w:val="4"/>
          </w:tcPr>
          <w:p w14:paraId="713AC232" w14:textId="77777777" w:rsidR="006B6E74" w:rsidRPr="004517A7" w:rsidRDefault="006B6E74" w:rsidP="0072672F">
            <w:pPr>
              <w:ind w:left="532" w:firstLine="8"/>
              <w:contextualSpacing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99" w:type="dxa"/>
            <w:gridSpan w:val="12"/>
            <w:tcBorders>
              <w:bottom w:val="single" w:sz="4" w:space="0" w:color="auto"/>
            </w:tcBorders>
          </w:tcPr>
          <w:p w14:paraId="7638E70E" w14:textId="77777777" w:rsidR="006B6E74" w:rsidRPr="004517A7" w:rsidRDefault="006B6E74" w:rsidP="0072672F">
            <w:pPr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6B6E74" w:rsidRPr="004517A7" w14:paraId="219EF2FF" w14:textId="77777777" w:rsidTr="00EB684C">
        <w:trPr>
          <w:trHeight w:val="132"/>
        </w:trPr>
        <w:tc>
          <w:tcPr>
            <w:tcW w:w="4950" w:type="dxa"/>
            <w:gridSpan w:val="4"/>
          </w:tcPr>
          <w:p w14:paraId="5A856802" w14:textId="77777777" w:rsidR="006B6E74" w:rsidRPr="004517A7" w:rsidRDefault="006B6E74" w:rsidP="0072672F">
            <w:pPr>
              <w:ind w:left="532" w:firstLine="8"/>
              <w:contextualSpacing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40" w:type="dxa"/>
            <w:tcBorders>
              <w:bottom w:val="single" w:sz="4" w:space="0" w:color="auto"/>
            </w:tcBorders>
            <w:vAlign w:val="center"/>
          </w:tcPr>
          <w:p w14:paraId="4AF40678" w14:textId="77777777" w:rsidR="006B6E74" w:rsidRPr="004517A7" w:rsidRDefault="006B6E74" w:rsidP="0072672F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 xml:space="preserve">ยอดยกมา </w:t>
            </w:r>
          </w:p>
          <w:p w14:paraId="0EA906F5" w14:textId="77777777" w:rsidR="006B6E74" w:rsidRPr="004517A7" w:rsidRDefault="006B6E74" w:rsidP="0072672F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</w:p>
          <w:p w14:paraId="057CA4EC" w14:textId="77777777" w:rsidR="006B6E74" w:rsidRPr="004517A7" w:rsidRDefault="006B6E74" w:rsidP="0072672F">
            <w:pPr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</w:rPr>
              <w:t>1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 มกราคม </w:t>
            </w:r>
            <w:r w:rsidRPr="004517A7">
              <w:rPr>
                <w:rFonts w:ascii="Angsana New" w:hAnsi="Angsana New" w:hint="cs"/>
                <w:szCs w:val="24"/>
              </w:rPr>
              <w:t>2563</w:t>
            </w:r>
          </w:p>
        </w:tc>
        <w:tc>
          <w:tcPr>
            <w:tcW w:w="141" w:type="dxa"/>
          </w:tcPr>
          <w:p w14:paraId="19CFA2E4" w14:textId="77777777" w:rsidR="006B6E74" w:rsidRPr="004517A7" w:rsidRDefault="006B6E74" w:rsidP="0072672F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DA8BE4C" w14:textId="77777777" w:rsidR="006B6E74" w:rsidRPr="004517A7" w:rsidRDefault="006B6E74" w:rsidP="0072672F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ผลกระทบจาก</w:t>
            </w:r>
          </w:p>
          <w:p w14:paraId="5D994FA9" w14:textId="77777777" w:rsidR="006B6E74" w:rsidRPr="004517A7" w:rsidRDefault="006B6E74" w:rsidP="0072672F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 xml:space="preserve">มาตรฐานการรายงาน         ทางการเงินฉบับที่ </w:t>
            </w:r>
            <w:r w:rsidRPr="004517A7">
              <w:rPr>
                <w:rFonts w:ascii="Angsana New" w:hAnsi="Angsana New" w:hint="cs"/>
                <w:szCs w:val="24"/>
              </w:rPr>
              <w:t>16</w:t>
            </w:r>
          </w:p>
        </w:tc>
        <w:tc>
          <w:tcPr>
            <w:tcW w:w="141" w:type="dxa"/>
          </w:tcPr>
          <w:p w14:paraId="5D91EF5E" w14:textId="77777777" w:rsidR="006B6E74" w:rsidRPr="004517A7" w:rsidRDefault="006B6E74" w:rsidP="0072672F">
            <w:pPr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4298D558" w14:textId="77777777" w:rsidR="006B6E74" w:rsidRPr="004517A7" w:rsidRDefault="006B6E74" w:rsidP="0072672F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7C3D75E5" w14:textId="77777777" w:rsidR="006B6E74" w:rsidRPr="004517A7" w:rsidRDefault="006B6E74" w:rsidP="0072672F">
            <w:pPr>
              <w:ind w:left="-198" w:firstLine="468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E0C5BB" w14:textId="77777777" w:rsidR="006B6E74" w:rsidRPr="004517A7" w:rsidRDefault="006B6E74" w:rsidP="0072672F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(</w:t>
            </w:r>
            <w:r w:rsidRPr="004517A7">
              <w:rPr>
                <w:rFonts w:ascii="Angsana New" w:hAnsi="Angsana New" w:hint="cs"/>
                <w:szCs w:val="24"/>
                <w:cs/>
              </w:rPr>
              <w:t>ลดลง)</w:t>
            </w:r>
          </w:p>
        </w:tc>
        <w:tc>
          <w:tcPr>
            <w:tcW w:w="180" w:type="dxa"/>
          </w:tcPr>
          <w:p w14:paraId="360E745F" w14:textId="77777777" w:rsidR="006B6E74" w:rsidRPr="004517A7" w:rsidRDefault="006B6E74" w:rsidP="0072672F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6042E7BA" w14:textId="16C27898" w:rsidR="001C7A44" w:rsidRPr="004517A7" w:rsidRDefault="006B6E74" w:rsidP="0072672F">
            <w:pPr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โอนเข้า</w:t>
            </w:r>
          </w:p>
          <w:p w14:paraId="63932764" w14:textId="56D90FE0" w:rsidR="006B6E74" w:rsidRPr="004517A7" w:rsidRDefault="006B6E74" w:rsidP="0072672F">
            <w:pPr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(โอนออก)</w:t>
            </w:r>
          </w:p>
        </w:tc>
        <w:tc>
          <w:tcPr>
            <w:tcW w:w="142" w:type="dxa"/>
          </w:tcPr>
          <w:p w14:paraId="1F5B2117" w14:textId="77777777" w:rsidR="006B6E74" w:rsidRPr="004517A7" w:rsidRDefault="006B6E74" w:rsidP="0072672F">
            <w:pPr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  <w:vAlign w:val="center"/>
          </w:tcPr>
          <w:p w14:paraId="06112934" w14:textId="77777777" w:rsidR="006B6E74" w:rsidRPr="004517A7" w:rsidRDefault="006B6E74" w:rsidP="0072672F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 xml:space="preserve">ยอดคงเหลือ </w:t>
            </w:r>
            <w:r w:rsidRPr="004517A7">
              <w:rPr>
                <w:rFonts w:ascii="Angsana New" w:hAnsi="Angsana New"/>
                <w:szCs w:val="24"/>
              </w:rPr>
              <w:t xml:space="preserve">   </w:t>
            </w:r>
          </w:p>
          <w:p w14:paraId="5B666C0F" w14:textId="77777777" w:rsidR="006B6E74" w:rsidRPr="004517A7" w:rsidRDefault="006B6E74" w:rsidP="0072672F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</w:p>
          <w:p w14:paraId="034C4FD3" w14:textId="77777777" w:rsidR="006B6E74" w:rsidRPr="004517A7" w:rsidRDefault="006B6E74" w:rsidP="0072672F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31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 ธันวาคม </w:t>
            </w:r>
            <w:r w:rsidRPr="004517A7">
              <w:rPr>
                <w:rFonts w:ascii="Angsana New" w:hAnsi="Angsana New" w:hint="cs"/>
                <w:szCs w:val="24"/>
              </w:rPr>
              <w:t>2563</w:t>
            </w:r>
          </w:p>
        </w:tc>
      </w:tr>
      <w:tr w:rsidR="006B6E74" w:rsidRPr="004517A7" w14:paraId="119D4770" w14:textId="77777777" w:rsidTr="00EB684C">
        <w:trPr>
          <w:trHeight w:val="132"/>
        </w:trPr>
        <w:tc>
          <w:tcPr>
            <w:tcW w:w="4950" w:type="dxa"/>
            <w:gridSpan w:val="4"/>
          </w:tcPr>
          <w:p w14:paraId="69DCF3F5" w14:textId="77777777" w:rsidR="006B6E74" w:rsidRPr="004517A7" w:rsidRDefault="006B6E74" w:rsidP="0072672F">
            <w:pPr>
              <w:ind w:left="532" w:hanging="352"/>
              <w:contextualSpacing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Cs w:val="24"/>
                <w:cs/>
              </w:rPr>
              <w:t>ราคาทุน:</w:t>
            </w:r>
          </w:p>
        </w:tc>
        <w:tc>
          <w:tcPr>
            <w:tcW w:w="1740" w:type="dxa"/>
            <w:tcBorders>
              <w:top w:val="single" w:sz="4" w:space="0" w:color="auto"/>
            </w:tcBorders>
          </w:tcPr>
          <w:p w14:paraId="5C87EE3F" w14:textId="77777777" w:rsidR="006B6E74" w:rsidRPr="004517A7" w:rsidRDefault="006B6E74" w:rsidP="0072672F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1" w:type="dxa"/>
          </w:tcPr>
          <w:p w14:paraId="65CBC478" w14:textId="77777777" w:rsidR="006B6E74" w:rsidRPr="004517A7" w:rsidRDefault="006B6E74" w:rsidP="0072672F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553D2AC6" w14:textId="77777777" w:rsidR="006B6E74" w:rsidRPr="004517A7" w:rsidRDefault="006B6E74" w:rsidP="0072672F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1" w:type="dxa"/>
          </w:tcPr>
          <w:p w14:paraId="269EDF73" w14:textId="77777777" w:rsidR="006B6E74" w:rsidRPr="004517A7" w:rsidRDefault="006B6E74" w:rsidP="0072672F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46" w:type="dxa"/>
          </w:tcPr>
          <w:p w14:paraId="37EEF95F" w14:textId="77777777" w:rsidR="006B6E74" w:rsidRPr="004517A7" w:rsidRDefault="006B6E74" w:rsidP="0072672F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0" w:type="dxa"/>
          </w:tcPr>
          <w:p w14:paraId="65E18CFF" w14:textId="77777777" w:rsidR="006B6E74" w:rsidRPr="004517A7" w:rsidRDefault="006B6E74" w:rsidP="0072672F">
            <w:pPr>
              <w:ind w:left="-198" w:firstLine="468"/>
              <w:contextualSpacing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18EB0A86" w14:textId="77777777" w:rsidR="006B6E74" w:rsidRPr="004517A7" w:rsidRDefault="006B6E74" w:rsidP="0072672F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0" w:type="dxa"/>
          </w:tcPr>
          <w:p w14:paraId="0BFF8223" w14:textId="77777777" w:rsidR="006B6E74" w:rsidRPr="004517A7" w:rsidRDefault="006B6E74" w:rsidP="0072672F">
            <w:pPr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643028D1" w14:textId="77777777" w:rsidR="006B6E74" w:rsidRPr="004517A7" w:rsidRDefault="006B6E74" w:rsidP="0072672F">
            <w:pPr>
              <w:contextualSpacing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2" w:type="dxa"/>
          </w:tcPr>
          <w:p w14:paraId="269ACB4B" w14:textId="77777777" w:rsidR="006B6E74" w:rsidRPr="004517A7" w:rsidRDefault="006B6E74" w:rsidP="0072672F">
            <w:pPr>
              <w:contextualSpacing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663" w:type="dxa"/>
          </w:tcPr>
          <w:p w14:paraId="1B75CF45" w14:textId="77777777" w:rsidR="006B6E74" w:rsidRPr="004517A7" w:rsidRDefault="006B6E74" w:rsidP="0072672F">
            <w:pPr>
              <w:contextualSpacing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6B6E74" w:rsidRPr="004517A7" w14:paraId="5F1CA471" w14:textId="77777777" w:rsidTr="00EB684C">
        <w:trPr>
          <w:trHeight w:val="132"/>
        </w:trPr>
        <w:tc>
          <w:tcPr>
            <w:tcW w:w="4950" w:type="dxa"/>
            <w:gridSpan w:val="4"/>
          </w:tcPr>
          <w:p w14:paraId="59CA3E18" w14:textId="77777777" w:rsidR="006B6E74" w:rsidRPr="004517A7" w:rsidRDefault="006B6E74" w:rsidP="0072672F">
            <w:pPr>
              <w:ind w:left="360"/>
              <w:contextualSpacing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ที่ดิน</w:t>
            </w:r>
          </w:p>
        </w:tc>
        <w:tc>
          <w:tcPr>
            <w:tcW w:w="1740" w:type="dxa"/>
            <w:vAlign w:val="bottom"/>
          </w:tcPr>
          <w:p w14:paraId="3EBD1794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</w:rPr>
              <w:t>111,650</w:t>
            </w:r>
          </w:p>
        </w:tc>
        <w:tc>
          <w:tcPr>
            <w:tcW w:w="141" w:type="dxa"/>
            <w:vAlign w:val="bottom"/>
          </w:tcPr>
          <w:p w14:paraId="773E6214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2F4586E3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41" w:type="dxa"/>
          </w:tcPr>
          <w:p w14:paraId="1954826B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5A1BEF14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</w:rPr>
              <w:t>19,250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AFB28C" w14:textId="77777777" w:rsidR="006B6E74" w:rsidRPr="004517A7" w:rsidRDefault="006B6E74" w:rsidP="0072672F">
            <w:pPr>
              <w:ind w:left="-198" w:right="93" w:firstLine="468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618E5B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9F2FAB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5" w:type="dxa"/>
          </w:tcPr>
          <w:p w14:paraId="3DF4A1A4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6CE9E758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663" w:type="dxa"/>
            <w:shd w:val="clear" w:color="auto" w:fill="auto"/>
            <w:vAlign w:val="bottom"/>
          </w:tcPr>
          <w:p w14:paraId="645D01D8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</w:rPr>
              <w:t>130,900</w:t>
            </w:r>
          </w:p>
        </w:tc>
      </w:tr>
      <w:tr w:rsidR="006B6E74" w:rsidRPr="004517A7" w14:paraId="0A7FFE71" w14:textId="77777777" w:rsidTr="00EB684C">
        <w:trPr>
          <w:trHeight w:val="132"/>
        </w:trPr>
        <w:tc>
          <w:tcPr>
            <w:tcW w:w="4950" w:type="dxa"/>
            <w:gridSpan w:val="4"/>
          </w:tcPr>
          <w:p w14:paraId="68DD6F3F" w14:textId="77777777" w:rsidR="006B6E74" w:rsidRPr="004517A7" w:rsidRDefault="006B6E74" w:rsidP="0072672F">
            <w:pPr>
              <w:ind w:left="360"/>
              <w:contextualSpacing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740" w:type="dxa"/>
            <w:vAlign w:val="bottom"/>
          </w:tcPr>
          <w:p w14:paraId="1201A8D1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246,53</w:t>
            </w:r>
            <w:r w:rsidRPr="004517A7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41" w:type="dxa"/>
            <w:vAlign w:val="bottom"/>
          </w:tcPr>
          <w:p w14:paraId="64B6271A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3B06EDBB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517A7">
              <w:rPr>
                <w:rFonts w:ascii="Angsana New" w:eastAsia="Times New Roman" w:hAnsi="Angsana New" w:hint="cs"/>
                <w:szCs w:val="24"/>
              </w:rPr>
              <w:t>-</w:t>
            </w:r>
          </w:p>
        </w:tc>
        <w:tc>
          <w:tcPr>
            <w:tcW w:w="141" w:type="dxa"/>
          </w:tcPr>
          <w:p w14:paraId="13DAFE3F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53586C29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3A405B" w14:textId="77777777" w:rsidR="006B6E74" w:rsidRPr="004517A7" w:rsidRDefault="006B6E74" w:rsidP="0072672F">
            <w:pPr>
              <w:ind w:left="-198" w:right="93" w:firstLine="468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C3A646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(33,573)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CE7C49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5" w:type="dxa"/>
          </w:tcPr>
          <w:p w14:paraId="0F82D77C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29917728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663" w:type="dxa"/>
            <w:shd w:val="clear" w:color="auto" w:fill="auto"/>
            <w:vAlign w:val="bottom"/>
          </w:tcPr>
          <w:p w14:paraId="4C94FB78" w14:textId="56AE33C5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212,95</w:t>
            </w:r>
            <w:r w:rsidR="001C7A44" w:rsidRPr="004517A7">
              <w:rPr>
                <w:rFonts w:ascii="Angsana New" w:hAnsi="Angsana New"/>
                <w:szCs w:val="24"/>
              </w:rPr>
              <w:t>8</w:t>
            </w:r>
          </w:p>
        </w:tc>
      </w:tr>
      <w:tr w:rsidR="006B6E74" w:rsidRPr="004517A7" w14:paraId="46245C61" w14:textId="77777777" w:rsidTr="00EB684C">
        <w:trPr>
          <w:trHeight w:val="132"/>
        </w:trPr>
        <w:tc>
          <w:tcPr>
            <w:tcW w:w="4950" w:type="dxa"/>
            <w:gridSpan w:val="4"/>
          </w:tcPr>
          <w:p w14:paraId="6B50F257" w14:textId="77777777" w:rsidR="006B6E74" w:rsidRPr="004517A7" w:rsidRDefault="006B6E74" w:rsidP="0072672F">
            <w:pPr>
              <w:ind w:left="360"/>
              <w:contextualSpacing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เครื่องใช้สำนักงาน</w:t>
            </w:r>
          </w:p>
        </w:tc>
        <w:tc>
          <w:tcPr>
            <w:tcW w:w="1740" w:type="dxa"/>
            <w:vAlign w:val="bottom"/>
          </w:tcPr>
          <w:p w14:paraId="1B6DE3C7" w14:textId="77777777" w:rsidR="006B6E74" w:rsidRPr="004517A7" w:rsidRDefault="006B6E74" w:rsidP="0072672F">
            <w:pPr>
              <w:tabs>
                <w:tab w:val="decimal" w:pos="1053"/>
              </w:tabs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29,047</w:t>
            </w:r>
          </w:p>
        </w:tc>
        <w:tc>
          <w:tcPr>
            <w:tcW w:w="141" w:type="dxa"/>
            <w:vAlign w:val="bottom"/>
          </w:tcPr>
          <w:p w14:paraId="61C7F99F" w14:textId="77777777" w:rsidR="006B6E74" w:rsidRPr="004517A7" w:rsidRDefault="006B6E74" w:rsidP="0072672F">
            <w:pPr>
              <w:ind w:left="-72" w:right="93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4FC028AB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41" w:type="dxa"/>
          </w:tcPr>
          <w:p w14:paraId="19E51525" w14:textId="77777777" w:rsidR="006B6E74" w:rsidRPr="004517A7" w:rsidRDefault="006B6E74" w:rsidP="0072672F">
            <w:pPr>
              <w:ind w:left="-288" w:right="93"/>
              <w:contextualSpacing/>
              <w:jc w:val="righ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0468EAF0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122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099908" w14:textId="77777777" w:rsidR="006B6E74" w:rsidRPr="004517A7" w:rsidRDefault="006B6E74" w:rsidP="0072672F">
            <w:pPr>
              <w:ind w:left="-72" w:right="93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40A950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(201</w:t>
            </w:r>
            <w:r w:rsidRPr="004517A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AC40FF" w14:textId="77777777" w:rsidR="006B6E74" w:rsidRPr="004517A7" w:rsidRDefault="006B6E74" w:rsidP="0072672F">
            <w:pPr>
              <w:ind w:left="-72" w:right="93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35" w:type="dxa"/>
          </w:tcPr>
          <w:p w14:paraId="354655CC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665640CF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663" w:type="dxa"/>
            <w:shd w:val="clear" w:color="auto" w:fill="auto"/>
            <w:vAlign w:val="bottom"/>
          </w:tcPr>
          <w:p w14:paraId="16012CE7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28,968</w:t>
            </w:r>
          </w:p>
        </w:tc>
      </w:tr>
      <w:tr w:rsidR="006B6E74" w:rsidRPr="004517A7" w14:paraId="796B5A57" w14:textId="77777777" w:rsidTr="00EB684C">
        <w:trPr>
          <w:trHeight w:val="132"/>
        </w:trPr>
        <w:tc>
          <w:tcPr>
            <w:tcW w:w="4950" w:type="dxa"/>
            <w:gridSpan w:val="4"/>
          </w:tcPr>
          <w:p w14:paraId="7BF8D37F" w14:textId="77777777" w:rsidR="006B6E74" w:rsidRPr="004517A7" w:rsidRDefault="006B6E74" w:rsidP="0072672F">
            <w:pPr>
              <w:ind w:left="360"/>
              <w:contextualSpacing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740" w:type="dxa"/>
            <w:vAlign w:val="bottom"/>
          </w:tcPr>
          <w:p w14:paraId="13D69C4F" w14:textId="77777777" w:rsidR="006B6E74" w:rsidRPr="004517A7" w:rsidRDefault="006B6E74" w:rsidP="0072672F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871</w:t>
            </w:r>
          </w:p>
        </w:tc>
        <w:tc>
          <w:tcPr>
            <w:tcW w:w="141" w:type="dxa"/>
            <w:vAlign w:val="bottom"/>
          </w:tcPr>
          <w:p w14:paraId="2B374F34" w14:textId="77777777" w:rsidR="006B6E74" w:rsidRPr="004517A7" w:rsidRDefault="006B6E74" w:rsidP="0072672F">
            <w:pPr>
              <w:ind w:left="-288" w:right="9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03E642D4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41" w:type="dxa"/>
          </w:tcPr>
          <w:p w14:paraId="339E76B0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613C1634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2CA1AE" w14:textId="77777777" w:rsidR="006B6E74" w:rsidRPr="004517A7" w:rsidRDefault="006B6E74" w:rsidP="0072672F">
            <w:pPr>
              <w:tabs>
                <w:tab w:val="decimal" w:pos="714"/>
              </w:tabs>
              <w:ind w:left="-288"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43736B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AF963A" w14:textId="77777777" w:rsidR="006B6E74" w:rsidRPr="004517A7" w:rsidRDefault="006B6E74" w:rsidP="0072672F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35" w:type="dxa"/>
          </w:tcPr>
          <w:p w14:paraId="29231E6A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43529F33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663" w:type="dxa"/>
            <w:shd w:val="clear" w:color="auto" w:fill="auto"/>
            <w:vAlign w:val="bottom"/>
          </w:tcPr>
          <w:p w14:paraId="53B2476F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871</w:t>
            </w:r>
          </w:p>
        </w:tc>
      </w:tr>
      <w:tr w:rsidR="006B6E74" w:rsidRPr="004517A7" w14:paraId="05D7BD14" w14:textId="77777777" w:rsidTr="00EB684C">
        <w:trPr>
          <w:trHeight w:val="132"/>
        </w:trPr>
        <w:tc>
          <w:tcPr>
            <w:tcW w:w="4950" w:type="dxa"/>
            <w:gridSpan w:val="4"/>
          </w:tcPr>
          <w:p w14:paraId="2675C6D3" w14:textId="77777777" w:rsidR="006B6E74" w:rsidRPr="004517A7" w:rsidRDefault="006B6E74" w:rsidP="0072672F">
            <w:pPr>
              <w:ind w:left="360"/>
              <w:contextualSpacing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ยานพาหนะ</w:t>
            </w:r>
          </w:p>
        </w:tc>
        <w:tc>
          <w:tcPr>
            <w:tcW w:w="1740" w:type="dxa"/>
            <w:vAlign w:val="bottom"/>
          </w:tcPr>
          <w:p w14:paraId="0F595303" w14:textId="77777777" w:rsidR="006B6E74" w:rsidRPr="004517A7" w:rsidRDefault="006B6E74" w:rsidP="0072672F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17,698</w:t>
            </w:r>
          </w:p>
        </w:tc>
        <w:tc>
          <w:tcPr>
            <w:tcW w:w="141" w:type="dxa"/>
            <w:vAlign w:val="bottom"/>
          </w:tcPr>
          <w:p w14:paraId="70D26311" w14:textId="77777777" w:rsidR="006B6E74" w:rsidRPr="004517A7" w:rsidRDefault="006B6E74" w:rsidP="0072672F">
            <w:pPr>
              <w:ind w:left="-288" w:right="9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522F803B" w14:textId="77777777" w:rsidR="006B6E74" w:rsidRPr="004517A7" w:rsidRDefault="006B6E74" w:rsidP="0072672F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Cs w:val="24"/>
              </w:rPr>
            </w:pPr>
            <w:r w:rsidRPr="004517A7">
              <w:rPr>
                <w:rFonts w:ascii="Angsana New" w:eastAsia="Times New Roman" w:hAnsi="Angsana New" w:hint="cs"/>
                <w:szCs w:val="24"/>
              </w:rPr>
              <w:t>(15,061)</w:t>
            </w:r>
          </w:p>
        </w:tc>
        <w:tc>
          <w:tcPr>
            <w:tcW w:w="141" w:type="dxa"/>
          </w:tcPr>
          <w:p w14:paraId="0357376C" w14:textId="77777777" w:rsidR="006B6E74" w:rsidRPr="004517A7" w:rsidRDefault="006B6E74" w:rsidP="0072672F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43F5D17F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72D5DE" w14:textId="77777777" w:rsidR="006B6E74" w:rsidRPr="004517A7" w:rsidRDefault="006B6E74" w:rsidP="0072672F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839297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9BAF1A" w14:textId="77777777" w:rsidR="006B6E74" w:rsidRPr="004517A7" w:rsidRDefault="006B6E74" w:rsidP="0072672F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35" w:type="dxa"/>
          </w:tcPr>
          <w:p w14:paraId="71996936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1,392</w:t>
            </w:r>
          </w:p>
        </w:tc>
        <w:tc>
          <w:tcPr>
            <w:tcW w:w="142" w:type="dxa"/>
          </w:tcPr>
          <w:p w14:paraId="2566249F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663" w:type="dxa"/>
            <w:shd w:val="clear" w:color="auto" w:fill="auto"/>
            <w:vAlign w:val="bottom"/>
          </w:tcPr>
          <w:p w14:paraId="5A979FBB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4,029</w:t>
            </w:r>
          </w:p>
        </w:tc>
      </w:tr>
      <w:tr w:rsidR="006B6E74" w:rsidRPr="004517A7" w14:paraId="1C2E6ED3" w14:textId="77777777" w:rsidTr="00EB684C">
        <w:trPr>
          <w:trHeight w:val="132"/>
        </w:trPr>
        <w:tc>
          <w:tcPr>
            <w:tcW w:w="4950" w:type="dxa"/>
            <w:gridSpan w:val="4"/>
          </w:tcPr>
          <w:p w14:paraId="407D4A35" w14:textId="77777777" w:rsidR="006B6E74" w:rsidRPr="004517A7" w:rsidRDefault="006B6E74" w:rsidP="0072672F">
            <w:pPr>
              <w:ind w:left="360"/>
              <w:contextualSpacing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1740" w:type="dxa"/>
            <w:vAlign w:val="bottom"/>
          </w:tcPr>
          <w:p w14:paraId="2194B7F6" w14:textId="77777777" w:rsidR="006B6E74" w:rsidRPr="004517A7" w:rsidRDefault="006B6E74" w:rsidP="0072672F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2,50</w:t>
            </w:r>
            <w:r w:rsidRPr="004517A7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41" w:type="dxa"/>
            <w:vAlign w:val="bottom"/>
          </w:tcPr>
          <w:p w14:paraId="616210A3" w14:textId="77777777" w:rsidR="006B6E74" w:rsidRPr="004517A7" w:rsidRDefault="006B6E74" w:rsidP="0072672F">
            <w:pPr>
              <w:tabs>
                <w:tab w:val="decimal" w:pos="1062"/>
              </w:tabs>
              <w:ind w:right="9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bottom"/>
          </w:tcPr>
          <w:p w14:paraId="0A2526DE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eastAsia="Times New Roman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41" w:type="dxa"/>
          </w:tcPr>
          <w:p w14:paraId="4E50CA78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0C7443CD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59B9A8" w14:textId="77777777" w:rsidR="006B6E74" w:rsidRPr="004517A7" w:rsidRDefault="006B6E74" w:rsidP="0072672F">
            <w:pPr>
              <w:ind w:left="-288" w:right="93"/>
              <w:contextualSpacing/>
              <w:jc w:val="right"/>
              <w:rPr>
                <w:rFonts w:ascii="Angsana New" w:eastAsia="Times New Roman" w:hAnsi="Angsana New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3445FD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6DBA39" w14:textId="77777777" w:rsidR="006B6E74" w:rsidRPr="004517A7" w:rsidRDefault="006B6E74" w:rsidP="0072672F">
            <w:pPr>
              <w:ind w:left="-288" w:right="93"/>
              <w:contextualSpacing/>
              <w:jc w:val="right"/>
              <w:rPr>
                <w:rFonts w:ascii="Angsana New" w:eastAsia="Times New Roman" w:hAnsi="Angsana New"/>
                <w:szCs w:val="24"/>
                <w:lang w:val="en-GB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608E0934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4403EA54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663" w:type="dxa"/>
            <w:shd w:val="clear" w:color="auto" w:fill="auto"/>
            <w:vAlign w:val="bottom"/>
          </w:tcPr>
          <w:p w14:paraId="65417B92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2,50</w:t>
            </w:r>
            <w:r w:rsidRPr="004517A7">
              <w:rPr>
                <w:rFonts w:ascii="Angsana New" w:hAnsi="Angsana New"/>
                <w:szCs w:val="24"/>
              </w:rPr>
              <w:t>5</w:t>
            </w:r>
          </w:p>
        </w:tc>
      </w:tr>
      <w:tr w:rsidR="006B6E74" w:rsidRPr="004517A7" w14:paraId="5D4307CD" w14:textId="77777777" w:rsidTr="00EB684C">
        <w:trPr>
          <w:trHeight w:val="132"/>
        </w:trPr>
        <w:tc>
          <w:tcPr>
            <w:tcW w:w="4950" w:type="dxa"/>
            <w:gridSpan w:val="4"/>
          </w:tcPr>
          <w:p w14:paraId="3C5E65E0" w14:textId="77777777" w:rsidR="006B6E74" w:rsidRPr="004517A7" w:rsidRDefault="006B6E74" w:rsidP="0072672F">
            <w:pPr>
              <w:ind w:left="360"/>
              <w:contextualSpacing/>
              <w:jc w:val="thaiDistribute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รวมราคาทุน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771852" w14:textId="77777777" w:rsidR="006B6E74" w:rsidRPr="004517A7" w:rsidRDefault="006B6E74" w:rsidP="0072672F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408,302</w:t>
            </w:r>
          </w:p>
        </w:tc>
        <w:tc>
          <w:tcPr>
            <w:tcW w:w="141" w:type="dxa"/>
            <w:vAlign w:val="bottom"/>
          </w:tcPr>
          <w:p w14:paraId="4FECC260" w14:textId="77777777" w:rsidR="006B6E74" w:rsidRPr="004517A7" w:rsidRDefault="006B6E74" w:rsidP="0072672F">
            <w:pPr>
              <w:tabs>
                <w:tab w:val="decimal" w:pos="1062"/>
              </w:tabs>
              <w:ind w:right="9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E9CCBE" w14:textId="77777777" w:rsidR="006B6E74" w:rsidRPr="004517A7" w:rsidRDefault="006B6E74" w:rsidP="0072672F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Cs w:val="24"/>
              </w:rPr>
            </w:pPr>
            <w:r w:rsidRPr="004517A7">
              <w:rPr>
                <w:rFonts w:ascii="Angsana New" w:eastAsia="Times New Roman" w:hAnsi="Angsana New" w:hint="cs"/>
                <w:szCs w:val="24"/>
                <w:lang w:val="en-GB"/>
              </w:rPr>
              <w:t>(15,061)</w:t>
            </w:r>
          </w:p>
        </w:tc>
        <w:tc>
          <w:tcPr>
            <w:tcW w:w="141" w:type="dxa"/>
            <w:tcBorders>
              <w:top w:val="single" w:sz="4" w:space="0" w:color="auto"/>
              <w:bottom w:val="single" w:sz="4" w:space="0" w:color="auto"/>
            </w:tcBorders>
          </w:tcPr>
          <w:p w14:paraId="4C607621" w14:textId="77777777" w:rsidR="006B6E74" w:rsidRPr="004517A7" w:rsidRDefault="006B6E74" w:rsidP="0072672F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Cs w:val="24"/>
                <w:lang w:val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0B96A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19,372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F5E0C9" w14:textId="77777777" w:rsidR="006B6E74" w:rsidRPr="004517A7" w:rsidRDefault="006B6E74" w:rsidP="0072672F">
            <w:pPr>
              <w:ind w:left="-288" w:right="93"/>
              <w:contextualSpacing/>
              <w:jc w:val="right"/>
              <w:rPr>
                <w:rFonts w:ascii="Angsana New" w:eastAsia="Times New Roman" w:hAnsi="Angsana New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BD7196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(</w:t>
            </w:r>
            <w:r w:rsidRPr="004517A7">
              <w:rPr>
                <w:rFonts w:ascii="Angsana New" w:hAnsi="Angsana New"/>
                <w:szCs w:val="24"/>
              </w:rPr>
              <w:t>33,774</w:t>
            </w:r>
            <w:r w:rsidRPr="004517A7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BB56EA" w14:textId="77777777" w:rsidR="006B6E74" w:rsidRPr="004517A7" w:rsidRDefault="006B6E74" w:rsidP="0072672F">
            <w:pPr>
              <w:ind w:left="-288" w:right="93"/>
              <w:contextualSpacing/>
              <w:jc w:val="right"/>
              <w:rPr>
                <w:rFonts w:ascii="Angsana New" w:eastAsia="Times New Roman" w:hAnsi="Angsana New"/>
                <w:szCs w:val="24"/>
                <w:lang w:val="en-GB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4A023D87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1,392</w:t>
            </w:r>
          </w:p>
        </w:tc>
        <w:tc>
          <w:tcPr>
            <w:tcW w:w="142" w:type="dxa"/>
          </w:tcPr>
          <w:p w14:paraId="52FF3ACF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FFE14" w14:textId="7B36BBAA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380,23</w:t>
            </w:r>
            <w:r w:rsidR="001C7A44" w:rsidRPr="004517A7">
              <w:rPr>
                <w:rFonts w:ascii="Angsana New" w:hAnsi="Angsana New"/>
                <w:szCs w:val="24"/>
              </w:rPr>
              <w:t>1</w:t>
            </w:r>
          </w:p>
        </w:tc>
      </w:tr>
      <w:tr w:rsidR="006B6E74" w:rsidRPr="004517A7" w14:paraId="1A530D6F" w14:textId="77777777" w:rsidTr="00EB684C">
        <w:trPr>
          <w:trHeight w:val="132"/>
        </w:trPr>
        <w:tc>
          <w:tcPr>
            <w:tcW w:w="4950" w:type="dxa"/>
            <w:gridSpan w:val="4"/>
          </w:tcPr>
          <w:p w14:paraId="6F8F28B3" w14:textId="77777777" w:rsidR="006B6E74" w:rsidRPr="004517A7" w:rsidRDefault="006B6E74" w:rsidP="0072672F">
            <w:pPr>
              <w:ind w:left="712" w:hanging="532"/>
              <w:contextualSpacing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br w:type="page"/>
            </w:r>
            <w:r w:rsidRPr="004517A7">
              <w:rPr>
                <w:rFonts w:ascii="Angsana New" w:hAnsi="Angsana New" w:hint="cs"/>
                <w:b/>
                <w:bCs/>
                <w:szCs w:val="24"/>
                <w:cs/>
              </w:rPr>
              <w:t>ค่าเสื่อมราคาสะสม:</w:t>
            </w:r>
          </w:p>
        </w:tc>
        <w:tc>
          <w:tcPr>
            <w:tcW w:w="1740" w:type="dxa"/>
            <w:vAlign w:val="bottom"/>
          </w:tcPr>
          <w:p w14:paraId="62194413" w14:textId="77777777" w:rsidR="006B6E74" w:rsidRPr="004517A7" w:rsidRDefault="006B6E74" w:rsidP="0072672F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E558037" w14:textId="77777777" w:rsidR="006B6E74" w:rsidRPr="004517A7" w:rsidRDefault="006B6E74" w:rsidP="0072672F">
            <w:pPr>
              <w:tabs>
                <w:tab w:val="decimal" w:pos="1062"/>
              </w:tabs>
              <w:ind w:right="9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vAlign w:val="bottom"/>
          </w:tcPr>
          <w:p w14:paraId="3124ACBA" w14:textId="77777777" w:rsidR="006B6E74" w:rsidRPr="004517A7" w:rsidRDefault="006B6E74" w:rsidP="0072672F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41" w:type="dxa"/>
          </w:tcPr>
          <w:p w14:paraId="67032107" w14:textId="77777777" w:rsidR="006B6E74" w:rsidRPr="004517A7" w:rsidRDefault="006B6E74" w:rsidP="0072672F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7E16F1FD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4E7F0E" w14:textId="77777777" w:rsidR="006B6E74" w:rsidRPr="004517A7" w:rsidRDefault="006B6E74" w:rsidP="0072672F">
            <w:pPr>
              <w:ind w:left="-288" w:right="93"/>
              <w:contextualSpacing/>
              <w:jc w:val="right"/>
              <w:rPr>
                <w:rFonts w:ascii="Angsana New" w:eastAsia="Times New Roman" w:hAnsi="Angsana New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6D1793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2E33ED" w14:textId="77777777" w:rsidR="006B6E74" w:rsidRPr="004517A7" w:rsidRDefault="006B6E74" w:rsidP="0072672F">
            <w:pPr>
              <w:ind w:left="-288" w:right="93"/>
              <w:contextualSpacing/>
              <w:jc w:val="right"/>
              <w:rPr>
                <w:rFonts w:ascii="Angsana New" w:eastAsia="Times New Roman" w:hAnsi="Angsana New"/>
                <w:szCs w:val="24"/>
                <w:lang w:val="en-GB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0E8AD68E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7F55B5B0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663" w:type="dxa"/>
            <w:shd w:val="clear" w:color="auto" w:fill="auto"/>
            <w:vAlign w:val="bottom"/>
          </w:tcPr>
          <w:p w14:paraId="1628124F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B6E74" w:rsidRPr="004517A7" w14:paraId="463A3F7F" w14:textId="77777777" w:rsidTr="00EB684C">
        <w:trPr>
          <w:trHeight w:val="132"/>
        </w:trPr>
        <w:tc>
          <w:tcPr>
            <w:tcW w:w="4950" w:type="dxa"/>
            <w:gridSpan w:val="4"/>
          </w:tcPr>
          <w:p w14:paraId="7F371FA8" w14:textId="77777777" w:rsidR="006B6E74" w:rsidRPr="004517A7" w:rsidRDefault="006B6E74" w:rsidP="0072672F">
            <w:pPr>
              <w:ind w:left="450" w:hanging="90"/>
              <w:contextualSpacing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740" w:type="dxa"/>
            <w:vAlign w:val="bottom"/>
          </w:tcPr>
          <w:p w14:paraId="00C6630D" w14:textId="77777777" w:rsidR="006B6E74" w:rsidRPr="004517A7" w:rsidRDefault="006B6E74" w:rsidP="0072672F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(165,858)</w:t>
            </w:r>
          </w:p>
        </w:tc>
        <w:tc>
          <w:tcPr>
            <w:tcW w:w="141" w:type="dxa"/>
            <w:vAlign w:val="bottom"/>
          </w:tcPr>
          <w:p w14:paraId="55D2964E" w14:textId="77777777" w:rsidR="006B6E74" w:rsidRPr="004517A7" w:rsidRDefault="006B6E74" w:rsidP="0072672F">
            <w:pPr>
              <w:tabs>
                <w:tab w:val="decimal" w:pos="1062"/>
              </w:tabs>
              <w:ind w:right="9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0ADD0B1A" w14:textId="77777777" w:rsidR="006B6E74" w:rsidRPr="004517A7" w:rsidRDefault="006B6E74" w:rsidP="0072672F">
            <w:pPr>
              <w:tabs>
                <w:tab w:val="decimal" w:pos="549"/>
              </w:tabs>
              <w:ind w:right="93"/>
              <w:jc w:val="right"/>
              <w:rPr>
                <w:rFonts w:ascii="Angsana New" w:eastAsia="Times New Roman" w:hAnsi="Angsana New"/>
                <w:szCs w:val="24"/>
                <w:lang w:val="en-GB"/>
              </w:rPr>
            </w:pPr>
            <w:r w:rsidRPr="004517A7">
              <w:rPr>
                <w:rFonts w:ascii="Angsana New" w:eastAsia="Times New Roman" w:hAnsi="Angsana New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14:paraId="5CFF9E70" w14:textId="77777777" w:rsidR="006B6E74" w:rsidRPr="004517A7" w:rsidRDefault="006B6E74" w:rsidP="0072672F">
            <w:pPr>
              <w:tabs>
                <w:tab w:val="decimal" w:pos="549"/>
              </w:tabs>
              <w:ind w:right="93"/>
              <w:jc w:val="righ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556E1F27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(4,988)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AE0DA8" w14:textId="77777777" w:rsidR="006B6E74" w:rsidRPr="004517A7" w:rsidRDefault="006B6E74" w:rsidP="0072672F">
            <w:pPr>
              <w:ind w:left="-288" w:right="93"/>
              <w:jc w:val="right"/>
              <w:rPr>
                <w:rFonts w:ascii="Angsana New" w:eastAsia="Times New Roman" w:hAnsi="Angsana New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4ED4DA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487B8C" w14:textId="77777777" w:rsidR="006B6E74" w:rsidRPr="004517A7" w:rsidRDefault="006B6E74" w:rsidP="0072672F">
            <w:pPr>
              <w:ind w:left="-288" w:right="93"/>
              <w:jc w:val="right"/>
              <w:rPr>
                <w:rFonts w:ascii="Angsana New" w:eastAsia="Times New Roman" w:hAnsi="Angsana New"/>
                <w:szCs w:val="24"/>
                <w:lang w:val="en-GB"/>
              </w:rPr>
            </w:pPr>
          </w:p>
        </w:tc>
        <w:tc>
          <w:tcPr>
            <w:tcW w:w="1335" w:type="dxa"/>
          </w:tcPr>
          <w:p w14:paraId="72B88738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2C28559F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663" w:type="dxa"/>
            <w:shd w:val="clear" w:color="auto" w:fill="auto"/>
            <w:vAlign w:val="bottom"/>
          </w:tcPr>
          <w:p w14:paraId="22698C5B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(170,846)</w:t>
            </w:r>
          </w:p>
        </w:tc>
      </w:tr>
      <w:tr w:rsidR="006B6E74" w:rsidRPr="004517A7" w14:paraId="106FCD89" w14:textId="77777777" w:rsidTr="00EB684C">
        <w:trPr>
          <w:trHeight w:val="132"/>
        </w:trPr>
        <w:tc>
          <w:tcPr>
            <w:tcW w:w="4950" w:type="dxa"/>
            <w:gridSpan w:val="4"/>
          </w:tcPr>
          <w:p w14:paraId="43A2CD11" w14:textId="77777777" w:rsidR="006B6E74" w:rsidRPr="004517A7" w:rsidRDefault="006B6E74" w:rsidP="0072672F">
            <w:pPr>
              <w:ind w:left="450" w:hanging="90"/>
              <w:contextualSpacing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เครื่องใช้สำนักงาน</w:t>
            </w:r>
          </w:p>
        </w:tc>
        <w:tc>
          <w:tcPr>
            <w:tcW w:w="1740" w:type="dxa"/>
            <w:vAlign w:val="bottom"/>
          </w:tcPr>
          <w:p w14:paraId="57A1EE86" w14:textId="77777777" w:rsidR="006B6E74" w:rsidRPr="004517A7" w:rsidRDefault="006B6E74" w:rsidP="0072672F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(26,069)</w:t>
            </w:r>
          </w:p>
        </w:tc>
        <w:tc>
          <w:tcPr>
            <w:tcW w:w="141" w:type="dxa"/>
            <w:vAlign w:val="bottom"/>
          </w:tcPr>
          <w:p w14:paraId="7A48735A" w14:textId="77777777" w:rsidR="006B6E74" w:rsidRPr="004517A7" w:rsidRDefault="006B6E74" w:rsidP="0072672F">
            <w:pPr>
              <w:tabs>
                <w:tab w:val="decimal" w:pos="1062"/>
              </w:tabs>
              <w:ind w:left="712" w:right="93" w:hanging="38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487E3A62" w14:textId="77777777" w:rsidR="006B6E74" w:rsidRPr="004517A7" w:rsidRDefault="006B6E74" w:rsidP="0072672F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Cs w:val="24"/>
                <w:lang w:val="en-GB"/>
              </w:rPr>
            </w:pPr>
            <w:r w:rsidRPr="004517A7">
              <w:rPr>
                <w:rFonts w:ascii="Angsana New" w:eastAsia="Times New Roman" w:hAnsi="Angsana New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14:paraId="2D9290A7" w14:textId="77777777" w:rsidR="006B6E74" w:rsidRPr="004517A7" w:rsidRDefault="006B6E74" w:rsidP="0072672F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6AC42258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(1,083)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667558" w14:textId="77777777" w:rsidR="006B6E74" w:rsidRPr="004517A7" w:rsidRDefault="006B6E74" w:rsidP="0072672F">
            <w:pPr>
              <w:ind w:left="712" w:right="93" w:hanging="388"/>
              <w:contextualSpacing/>
              <w:jc w:val="right"/>
              <w:rPr>
                <w:rFonts w:ascii="Angsana New" w:eastAsia="Times New Roman" w:hAnsi="Angsana New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B06FAF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196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B967B0" w14:textId="77777777" w:rsidR="006B6E74" w:rsidRPr="004517A7" w:rsidRDefault="006B6E74" w:rsidP="0072672F">
            <w:pPr>
              <w:ind w:left="712" w:right="93" w:hanging="388"/>
              <w:contextualSpacing/>
              <w:jc w:val="right"/>
              <w:rPr>
                <w:rFonts w:ascii="Angsana New" w:eastAsia="Times New Roman" w:hAnsi="Angsana New"/>
                <w:szCs w:val="24"/>
                <w:lang w:val="en-GB"/>
              </w:rPr>
            </w:pPr>
          </w:p>
        </w:tc>
        <w:tc>
          <w:tcPr>
            <w:tcW w:w="1335" w:type="dxa"/>
          </w:tcPr>
          <w:p w14:paraId="44CBAB72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547D0C74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663" w:type="dxa"/>
            <w:shd w:val="clear" w:color="auto" w:fill="auto"/>
            <w:vAlign w:val="bottom"/>
          </w:tcPr>
          <w:p w14:paraId="5C53A863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(26,956)</w:t>
            </w:r>
          </w:p>
        </w:tc>
      </w:tr>
      <w:tr w:rsidR="006B6E74" w:rsidRPr="004517A7" w14:paraId="13E5EDF6" w14:textId="77777777" w:rsidTr="00EB684C">
        <w:trPr>
          <w:trHeight w:val="132"/>
        </w:trPr>
        <w:tc>
          <w:tcPr>
            <w:tcW w:w="4950" w:type="dxa"/>
            <w:gridSpan w:val="4"/>
          </w:tcPr>
          <w:p w14:paraId="2C2CC601" w14:textId="77777777" w:rsidR="006B6E74" w:rsidRPr="004517A7" w:rsidRDefault="006B6E74" w:rsidP="0072672F">
            <w:pPr>
              <w:ind w:left="450" w:hanging="90"/>
              <w:contextualSpacing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740" w:type="dxa"/>
            <w:vAlign w:val="bottom"/>
          </w:tcPr>
          <w:p w14:paraId="4CB4E7E8" w14:textId="77777777" w:rsidR="006B6E74" w:rsidRPr="004517A7" w:rsidRDefault="006B6E74" w:rsidP="0072672F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(307)</w:t>
            </w:r>
          </w:p>
        </w:tc>
        <w:tc>
          <w:tcPr>
            <w:tcW w:w="141" w:type="dxa"/>
            <w:vAlign w:val="bottom"/>
          </w:tcPr>
          <w:p w14:paraId="53319D6D" w14:textId="77777777" w:rsidR="006B6E74" w:rsidRPr="004517A7" w:rsidRDefault="006B6E74" w:rsidP="0072672F">
            <w:pPr>
              <w:tabs>
                <w:tab w:val="decimal" w:pos="1098"/>
              </w:tabs>
              <w:ind w:left="-288" w:right="9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317138E3" w14:textId="77777777" w:rsidR="006B6E74" w:rsidRPr="004517A7" w:rsidRDefault="006B6E74" w:rsidP="0072672F">
            <w:pPr>
              <w:tabs>
                <w:tab w:val="decimal" w:pos="714"/>
              </w:tabs>
              <w:ind w:right="93"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" w:type="dxa"/>
          </w:tcPr>
          <w:p w14:paraId="5FA03195" w14:textId="77777777" w:rsidR="006B6E74" w:rsidRPr="004517A7" w:rsidRDefault="006B6E74" w:rsidP="0072672F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1F9B0828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(175)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94B702" w14:textId="77777777" w:rsidR="006B6E74" w:rsidRPr="004517A7" w:rsidRDefault="006B6E74" w:rsidP="0072672F">
            <w:pPr>
              <w:tabs>
                <w:tab w:val="decimal" w:pos="714"/>
              </w:tabs>
              <w:ind w:right="9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3D7E59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250621" w14:textId="77777777" w:rsidR="006B6E74" w:rsidRPr="004517A7" w:rsidRDefault="006B6E74" w:rsidP="0072672F">
            <w:pPr>
              <w:tabs>
                <w:tab w:val="decimal" w:pos="714"/>
              </w:tabs>
              <w:ind w:right="9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35" w:type="dxa"/>
          </w:tcPr>
          <w:p w14:paraId="72690C1B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43026C22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663" w:type="dxa"/>
            <w:shd w:val="clear" w:color="auto" w:fill="auto"/>
            <w:vAlign w:val="bottom"/>
          </w:tcPr>
          <w:p w14:paraId="4EFB25CC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(482)</w:t>
            </w:r>
          </w:p>
        </w:tc>
      </w:tr>
      <w:tr w:rsidR="006B6E74" w:rsidRPr="004517A7" w14:paraId="6751C2E9" w14:textId="77777777" w:rsidTr="00EB684C">
        <w:trPr>
          <w:trHeight w:val="132"/>
        </w:trPr>
        <w:tc>
          <w:tcPr>
            <w:tcW w:w="4950" w:type="dxa"/>
            <w:gridSpan w:val="4"/>
          </w:tcPr>
          <w:p w14:paraId="76E6AA97" w14:textId="77777777" w:rsidR="006B6E74" w:rsidRPr="004517A7" w:rsidRDefault="006B6E74" w:rsidP="0072672F">
            <w:pPr>
              <w:ind w:left="450" w:hanging="90"/>
              <w:contextualSpacing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ยานพาหนะ</w:t>
            </w:r>
          </w:p>
        </w:tc>
        <w:tc>
          <w:tcPr>
            <w:tcW w:w="1740" w:type="dxa"/>
            <w:vAlign w:val="bottom"/>
          </w:tcPr>
          <w:p w14:paraId="0A2B53DA" w14:textId="77777777" w:rsidR="006B6E74" w:rsidRPr="004517A7" w:rsidRDefault="006B6E74" w:rsidP="0072672F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(7,089)</w:t>
            </w:r>
          </w:p>
        </w:tc>
        <w:tc>
          <w:tcPr>
            <w:tcW w:w="141" w:type="dxa"/>
            <w:vAlign w:val="bottom"/>
          </w:tcPr>
          <w:p w14:paraId="3B3C8260" w14:textId="77777777" w:rsidR="006B6E74" w:rsidRPr="004517A7" w:rsidRDefault="006B6E74" w:rsidP="0072672F">
            <w:pPr>
              <w:ind w:left="-288" w:right="9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1B626ED9" w14:textId="77777777" w:rsidR="006B6E74" w:rsidRPr="004517A7" w:rsidRDefault="006B6E74" w:rsidP="0072672F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Cs w:val="24"/>
              </w:rPr>
            </w:pPr>
            <w:r w:rsidRPr="004517A7">
              <w:rPr>
                <w:rFonts w:ascii="Angsana New" w:eastAsia="Times New Roman" w:hAnsi="Angsana New" w:hint="cs"/>
                <w:szCs w:val="24"/>
              </w:rPr>
              <w:t>4,598</w:t>
            </w:r>
          </w:p>
        </w:tc>
        <w:tc>
          <w:tcPr>
            <w:tcW w:w="141" w:type="dxa"/>
          </w:tcPr>
          <w:p w14:paraId="2A4349BC" w14:textId="77777777" w:rsidR="006B6E74" w:rsidRPr="004517A7" w:rsidRDefault="006B6E74" w:rsidP="0072672F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72706F09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(</w:t>
            </w:r>
            <w:r w:rsidRPr="004517A7">
              <w:rPr>
                <w:rFonts w:ascii="Angsana New" w:hAnsi="Angsana New"/>
                <w:szCs w:val="24"/>
              </w:rPr>
              <w:t>88</w:t>
            </w:r>
            <w:r w:rsidRPr="004517A7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609FE2" w14:textId="77777777" w:rsidR="006B6E74" w:rsidRPr="004517A7" w:rsidRDefault="006B6E74" w:rsidP="0072672F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E2856E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25AF1D" w14:textId="77777777" w:rsidR="006B6E74" w:rsidRPr="004517A7" w:rsidRDefault="006B6E74" w:rsidP="0072672F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35" w:type="dxa"/>
          </w:tcPr>
          <w:p w14:paraId="4CBBE9CA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</w:rPr>
              <w:t>(1</w:t>
            </w:r>
            <w:r w:rsidRPr="004517A7">
              <w:rPr>
                <w:rFonts w:ascii="Angsana New" w:hAnsi="Angsana New"/>
                <w:szCs w:val="24"/>
              </w:rPr>
              <w:t>,129</w:t>
            </w:r>
            <w:r w:rsidRPr="004517A7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42" w:type="dxa"/>
          </w:tcPr>
          <w:p w14:paraId="6004C6C5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663" w:type="dxa"/>
            <w:shd w:val="clear" w:color="auto" w:fill="auto"/>
            <w:vAlign w:val="bottom"/>
          </w:tcPr>
          <w:p w14:paraId="324A4BFC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(3,708)</w:t>
            </w:r>
          </w:p>
        </w:tc>
      </w:tr>
      <w:tr w:rsidR="006B6E74" w:rsidRPr="004517A7" w14:paraId="06F699D7" w14:textId="77777777" w:rsidTr="00EB684C">
        <w:trPr>
          <w:trHeight w:val="132"/>
        </w:trPr>
        <w:tc>
          <w:tcPr>
            <w:tcW w:w="4950" w:type="dxa"/>
            <w:gridSpan w:val="4"/>
          </w:tcPr>
          <w:p w14:paraId="46AF3F9B" w14:textId="77777777" w:rsidR="006B6E74" w:rsidRPr="004517A7" w:rsidRDefault="006B6E74" w:rsidP="0072672F">
            <w:pPr>
              <w:ind w:left="450" w:hanging="90"/>
              <w:contextualSpacing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1740" w:type="dxa"/>
            <w:vAlign w:val="bottom"/>
          </w:tcPr>
          <w:p w14:paraId="4C280AC7" w14:textId="77777777" w:rsidR="006B6E74" w:rsidRPr="004517A7" w:rsidRDefault="006B6E74" w:rsidP="0072672F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(2,492)</w:t>
            </w:r>
          </w:p>
        </w:tc>
        <w:tc>
          <w:tcPr>
            <w:tcW w:w="141" w:type="dxa"/>
            <w:vAlign w:val="bottom"/>
          </w:tcPr>
          <w:p w14:paraId="37325C98" w14:textId="77777777" w:rsidR="006B6E74" w:rsidRPr="004517A7" w:rsidRDefault="006B6E74" w:rsidP="0072672F">
            <w:pPr>
              <w:ind w:left="-288" w:right="9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bottom"/>
          </w:tcPr>
          <w:p w14:paraId="22170711" w14:textId="77777777" w:rsidR="006B6E74" w:rsidRPr="004517A7" w:rsidRDefault="006B6E74" w:rsidP="0072672F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Cs w:val="24"/>
              </w:rPr>
            </w:pPr>
            <w:r w:rsidRPr="004517A7">
              <w:rPr>
                <w:rFonts w:ascii="Angsana New" w:eastAsia="Times New Roman" w:hAnsi="Angsana New"/>
                <w:szCs w:val="24"/>
              </w:rPr>
              <w:t>-</w:t>
            </w:r>
          </w:p>
        </w:tc>
        <w:tc>
          <w:tcPr>
            <w:tcW w:w="141" w:type="dxa"/>
          </w:tcPr>
          <w:p w14:paraId="6876D477" w14:textId="77777777" w:rsidR="006B6E74" w:rsidRPr="004517A7" w:rsidRDefault="006B6E74" w:rsidP="0072672F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31C1C966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(4)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5824AB" w14:textId="77777777" w:rsidR="006B6E74" w:rsidRPr="004517A7" w:rsidRDefault="006B6E74" w:rsidP="0072672F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83B36D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872773" w14:textId="77777777" w:rsidR="006B6E74" w:rsidRPr="004517A7" w:rsidRDefault="006B6E74" w:rsidP="0072672F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0101523B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42" w:type="dxa"/>
          </w:tcPr>
          <w:p w14:paraId="2ABC40AE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663" w:type="dxa"/>
            <w:shd w:val="clear" w:color="auto" w:fill="auto"/>
            <w:vAlign w:val="bottom"/>
          </w:tcPr>
          <w:p w14:paraId="130A233D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(2,496)</w:t>
            </w:r>
          </w:p>
        </w:tc>
      </w:tr>
      <w:tr w:rsidR="006B6E74" w:rsidRPr="004517A7" w14:paraId="7E5FF91A" w14:textId="77777777" w:rsidTr="00EB684C">
        <w:trPr>
          <w:trHeight w:val="132"/>
        </w:trPr>
        <w:tc>
          <w:tcPr>
            <w:tcW w:w="4950" w:type="dxa"/>
            <w:gridSpan w:val="4"/>
          </w:tcPr>
          <w:p w14:paraId="3D78918E" w14:textId="77777777" w:rsidR="006B6E74" w:rsidRPr="004517A7" w:rsidRDefault="006B6E74" w:rsidP="0072672F">
            <w:pPr>
              <w:ind w:left="450" w:hanging="90"/>
              <w:contextualSpacing/>
              <w:jc w:val="thaiDistribute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4B882" w14:textId="77777777" w:rsidR="006B6E74" w:rsidRPr="004517A7" w:rsidRDefault="006B6E74" w:rsidP="0072672F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(201,815)</w:t>
            </w:r>
          </w:p>
        </w:tc>
        <w:tc>
          <w:tcPr>
            <w:tcW w:w="141" w:type="dxa"/>
            <w:vAlign w:val="bottom"/>
          </w:tcPr>
          <w:p w14:paraId="79D73322" w14:textId="77777777" w:rsidR="006B6E74" w:rsidRPr="004517A7" w:rsidRDefault="006B6E74" w:rsidP="0072672F">
            <w:pPr>
              <w:ind w:left="-288" w:right="9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18C5F" w14:textId="77777777" w:rsidR="006B6E74" w:rsidRPr="004517A7" w:rsidRDefault="006B6E74" w:rsidP="0072672F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Cs w:val="24"/>
              </w:rPr>
            </w:pPr>
            <w:r w:rsidRPr="004517A7">
              <w:rPr>
                <w:rFonts w:ascii="Angsana New" w:eastAsia="Times New Roman" w:hAnsi="Angsana New" w:hint="cs"/>
                <w:szCs w:val="24"/>
              </w:rPr>
              <w:t>4,598</w:t>
            </w:r>
          </w:p>
        </w:tc>
        <w:tc>
          <w:tcPr>
            <w:tcW w:w="141" w:type="dxa"/>
            <w:tcBorders>
              <w:top w:val="single" w:sz="4" w:space="0" w:color="auto"/>
              <w:bottom w:val="single" w:sz="4" w:space="0" w:color="auto"/>
            </w:tcBorders>
          </w:tcPr>
          <w:p w14:paraId="3502FD71" w14:textId="77777777" w:rsidR="006B6E74" w:rsidRPr="004517A7" w:rsidRDefault="006B6E74" w:rsidP="0072672F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C1A53A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(</w:t>
            </w:r>
            <w:r w:rsidRPr="004517A7">
              <w:rPr>
                <w:rFonts w:ascii="Angsana New" w:hAnsi="Angsana New"/>
                <w:szCs w:val="24"/>
              </w:rPr>
              <w:t>6,338</w:t>
            </w:r>
            <w:r w:rsidRPr="004517A7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EC7F5A" w14:textId="77777777" w:rsidR="006B6E74" w:rsidRPr="004517A7" w:rsidRDefault="006B6E74" w:rsidP="0072672F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DEA55F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196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7AE2C9" w14:textId="77777777" w:rsidR="006B6E74" w:rsidRPr="004517A7" w:rsidRDefault="006B6E74" w:rsidP="0072672F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095B187B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</w:rPr>
              <w:t>(</w:t>
            </w:r>
            <w:r w:rsidRPr="004517A7">
              <w:rPr>
                <w:rFonts w:ascii="Angsana New" w:hAnsi="Angsana New"/>
                <w:szCs w:val="24"/>
              </w:rPr>
              <w:t>1,129</w:t>
            </w:r>
            <w:r w:rsidRPr="004517A7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42" w:type="dxa"/>
          </w:tcPr>
          <w:p w14:paraId="06C6E9E6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7CD69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(204,48</w:t>
            </w:r>
            <w:r w:rsidRPr="004517A7">
              <w:rPr>
                <w:rFonts w:ascii="Angsana New" w:hAnsi="Angsana New"/>
                <w:szCs w:val="24"/>
              </w:rPr>
              <w:t>8</w:t>
            </w:r>
            <w:r w:rsidRPr="004517A7">
              <w:rPr>
                <w:rFonts w:ascii="Angsana New" w:hAnsi="Angsana New" w:hint="cs"/>
                <w:szCs w:val="24"/>
              </w:rPr>
              <w:t>)</w:t>
            </w:r>
          </w:p>
        </w:tc>
      </w:tr>
      <w:tr w:rsidR="006B6E74" w:rsidRPr="004517A7" w14:paraId="0BFEDB99" w14:textId="77777777" w:rsidTr="00EB684C">
        <w:trPr>
          <w:trHeight w:val="132"/>
        </w:trPr>
        <w:tc>
          <w:tcPr>
            <w:tcW w:w="4950" w:type="dxa"/>
            <w:gridSpan w:val="4"/>
          </w:tcPr>
          <w:p w14:paraId="42E450FB" w14:textId="77777777" w:rsidR="006B6E74" w:rsidRPr="004517A7" w:rsidRDefault="006B6E74" w:rsidP="0072672F">
            <w:pPr>
              <w:ind w:left="180"/>
              <w:contextualSpacing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4517A7">
              <w:rPr>
                <w:rFonts w:ascii="Angsana New" w:hAnsi="Angsana New" w:hint="cs"/>
                <w:b/>
                <w:bCs/>
                <w:szCs w:val="24"/>
                <w:cs/>
              </w:rPr>
              <w:t>รวมที่ดิน อาคารและอุปกรณ์</w:t>
            </w:r>
          </w:p>
        </w:tc>
        <w:tc>
          <w:tcPr>
            <w:tcW w:w="17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394CF" w14:textId="77777777" w:rsidR="006B6E74" w:rsidRPr="004517A7" w:rsidRDefault="006B6E74" w:rsidP="0072672F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4517A7">
              <w:rPr>
                <w:rFonts w:ascii="Angsana New" w:hAnsi="Angsana New" w:hint="cs"/>
                <w:b/>
                <w:bCs/>
                <w:szCs w:val="24"/>
              </w:rPr>
              <w:t>206,487</w:t>
            </w:r>
          </w:p>
        </w:tc>
        <w:tc>
          <w:tcPr>
            <w:tcW w:w="141" w:type="dxa"/>
            <w:vAlign w:val="bottom"/>
          </w:tcPr>
          <w:p w14:paraId="4070AB0E" w14:textId="77777777" w:rsidR="006B6E74" w:rsidRPr="004517A7" w:rsidRDefault="006B6E74" w:rsidP="0072672F">
            <w:pPr>
              <w:ind w:left="-288"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vAlign w:val="bottom"/>
          </w:tcPr>
          <w:p w14:paraId="3D5F1A78" w14:textId="77777777" w:rsidR="006B6E74" w:rsidRPr="004517A7" w:rsidRDefault="006B6E74" w:rsidP="0072672F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b/>
                <w:bCs/>
                <w:szCs w:val="24"/>
              </w:rPr>
            </w:pPr>
          </w:p>
        </w:tc>
        <w:tc>
          <w:tcPr>
            <w:tcW w:w="141" w:type="dxa"/>
          </w:tcPr>
          <w:p w14:paraId="04873408" w14:textId="77777777" w:rsidR="006B6E74" w:rsidRPr="004517A7" w:rsidRDefault="006B6E74" w:rsidP="0072672F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b/>
                <w:bCs/>
                <w:szCs w:val="24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51E3C07E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5C7459" w14:textId="77777777" w:rsidR="006B6E74" w:rsidRPr="004517A7" w:rsidRDefault="006B6E74" w:rsidP="0072672F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E83440" w14:textId="77777777" w:rsidR="006B6E74" w:rsidRPr="004517A7" w:rsidRDefault="006B6E74" w:rsidP="0072672F">
            <w:pPr>
              <w:tabs>
                <w:tab w:val="decimal" w:pos="870"/>
              </w:tabs>
              <w:ind w:right="93"/>
              <w:jc w:val="right"/>
              <w:rPr>
                <w:rFonts w:ascii="Angsana New" w:eastAsia="Times New Roman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2964C0" w14:textId="77777777" w:rsidR="006B6E74" w:rsidRPr="004517A7" w:rsidRDefault="006B6E74" w:rsidP="0072672F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640AE9FF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2" w:type="dxa"/>
          </w:tcPr>
          <w:p w14:paraId="11BFCA16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B8576E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4517A7">
              <w:rPr>
                <w:rFonts w:ascii="Angsana New" w:hAnsi="Angsana New" w:hint="cs"/>
                <w:b/>
                <w:bCs/>
                <w:szCs w:val="24"/>
              </w:rPr>
              <w:t>175,74</w:t>
            </w:r>
            <w:r w:rsidRPr="004517A7">
              <w:rPr>
                <w:rFonts w:ascii="Angsana New" w:hAnsi="Angsana New"/>
                <w:b/>
                <w:bCs/>
                <w:szCs w:val="24"/>
              </w:rPr>
              <w:t>3</w:t>
            </w:r>
          </w:p>
        </w:tc>
      </w:tr>
      <w:tr w:rsidR="00D17FF0" w:rsidRPr="004517A7" w14:paraId="15328CAA" w14:textId="77777777" w:rsidTr="00EB684C">
        <w:trPr>
          <w:trHeight w:val="132"/>
        </w:trPr>
        <w:tc>
          <w:tcPr>
            <w:tcW w:w="4950" w:type="dxa"/>
            <w:gridSpan w:val="4"/>
          </w:tcPr>
          <w:p w14:paraId="03B9ED8D" w14:textId="77777777" w:rsidR="00D17FF0" w:rsidRPr="004517A7" w:rsidRDefault="00D17FF0" w:rsidP="0072672F">
            <w:pPr>
              <w:ind w:left="180"/>
              <w:contextualSpacing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740" w:type="dxa"/>
            <w:tcBorders>
              <w:top w:val="double" w:sz="4" w:space="0" w:color="auto"/>
            </w:tcBorders>
            <w:vAlign w:val="bottom"/>
          </w:tcPr>
          <w:p w14:paraId="0EDAE6BC" w14:textId="77777777" w:rsidR="00D17FF0" w:rsidRPr="004517A7" w:rsidRDefault="00D17FF0" w:rsidP="0072672F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ED269B9" w14:textId="77777777" w:rsidR="00D17FF0" w:rsidRPr="004517A7" w:rsidRDefault="00D17FF0" w:rsidP="0072672F">
            <w:pPr>
              <w:ind w:left="-288"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692EDD95" w14:textId="77777777" w:rsidR="00D17FF0" w:rsidRPr="004517A7" w:rsidRDefault="00D17FF0" w:rsidP="0072672F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b/>
                <w:bCs/>
                <w:szCs w:val="24"/>
              </w:rPr>
            </w:pPr>
          </w:p>
        </w:tc>
        <w:tc>
          <w:tcPr>
            <w:tcW w:w="141" w:type="dxa"/>
          </w:tcPr>
          <w:p w14:paraId="45F7953D" w14:textId="77777777" w:rsidR="00D17FF0" w:rsidRPr="004517A7" w:rsidRDefault="00D17FF0" w:rsidP="0072672F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b/>
                <w:bCs/>
                <w:szCs w:val="24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46252585" w14:textId="77777777" w:rsidR="00D17FF0" w:rsidRPr="004517A7" w:rsidRDefault="00D17FF0" w:rsidP="0072672F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1D296C" w14:textId="77777777" w:rsidR="00D17FF0" w:rsidRPr="004517A7" w:rsidRDefault="00D17FF0" w:rsidP="0072672F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CAE05C" w14:textId="77777777" w:rsidR="00D17FF0" w:rsidRPr="004517A7" w:rsidRDefault="00D17FF0" w:rsidP="0072672F">
            <w:pPr>
              <w:tabs>
                <w:tab w:val="decimal" w:pos="870"/>
              </w:tabs>
              <w:ind w:right="93"/>
              <w:jc w:val="right"/>
              <w:rPr>
                <w:rFonts w:ascii="Angsana New" w:eastAsia="Times New Roman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0E183D" w14:textId="77777777" w:rsidR="00D17FF0" w:rsidRPr="004517A7" w:rsidRDefault="00D17FF0" w:rsidP="0072672F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5" w:type="dxa"/>
          </w:tcPr>
          <w:p w14:paraId="74C4CEDF" w14:textId="77777777" w:rsidR="00D17FF0" w:rsidRPr="004517A7" w:rsidRDefault="00D17FF0" w:rsidP="0072672F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2" w:type="dxa"/>
          </w:tcPr>
          <w:p w14:paraId="3D4144BC" w14:textId="77777777" w:rsidR="00D17FF0" w:rsidRPr="004517A7" w:rsidRDefault="00D17FF0" w:rsidP="0072672F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66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F6C6BA" w14:textId="77777777" w:rsidR="00D17FF0" w:rsidRPr="004517A7" w:rsidRDefault="00D17FF0" w:rsidP="0072672F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6B6E74" w:rsidRPr="004517A7" w14:paraId="32B7984D" w14:textId="77777777" w:rsidTr="00EB684C">
        <w:trPr>
          <w:trHeight w:val="132"/>
        </w:trPr>
        <w:tc>
          <w:tcPr>
            <w:tcW w:w="4950" w:type="dxa"/>
            <w:gridSpan w:val="4"/>
          </w:tcPr>
          <w:p w14:paraId="4B3B3EBE" w14:textId="77777777" w:rsidR="006B6E74" w:rsidRPr="004517A7" w:rsidRDefault="006B6E74" w:rsidP="0072672F">
            <w:pPr>
              <w:ind w:left="180"/>
              <w:contextualSpacing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Pr="004517A7">
              <w:rPr>
                <w:rFonts w:ascii="Angsana New" w:hAnsi="Angsana New" w:hint="cs"/>
                <w:b/>
                <w:bCs/>
                <w:szCs w:val="24"/>
              </w:rPr>
              <w:t>31</w:t>
            </w:r>
            <w:r w:rsidRPr="004517A7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1740" w:type="dxa"/>
            <w:vAlign w:val="bottom"/>
          </w:tcPr>
          <w:p w14:paraId="3AE2E7C6" w14:textId="77777777" w:rsidR="006B6E74" w:rsidRPr="004517A7" w:rsidRDefault="006B6E74" w:rsidP="0072672F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DE26E39" w14:textId="77777777" w:rsidR="006B6E74" w:rsidRPr="004517A7" w:rsidRDefault="006B6E74" w:rsidP="0072672F">
            <w:pPr>
              <w:ind w:left="-288"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62AB4BA2" w14:textId="77777777" w:rsidR="006B6E74" w:rsidRPr="004517A7" w:rsidRDefault="006B6E74" w:rsidP="0072672F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b/>
                <w:bCs/>
                <w:szCs w:val="24"/>
              </w:rPr>
            </w:pPr>
          </w:p>
        </w:tc>
        <w:tc>
          <w:tcPr>
            <w:tcW w:w="141" w:type="dxa"/>
          </w:tcPr>
          <w:p w14:paraId="60817844" w14:textId="77777777" w:rsidR="006B6E74" w:rsidRPr="004517A7" w:rsidRDefault="006B6E74" w:rsidP="0072672F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b/>
                <w:bCs/>
                <w:szCs w:val="24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61EFB08D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5507FC" w14:textId="77777777" w:rsidR="006B6E74" w:rsidRPr="004517A7" w:rsidRDefault="006B6E74" w:rsidP="0072672F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202491" w14:textId="77777777" w:rsidR="006B6E74" w:rsidRPr="004517A7" w:rsidRDefault="006B6E74" w:rsidP="0072672F">
            <w:pPr>
              <w:tabs>
                <w:tab w:val="decimal" w:pos="870"/>
              </w:tabs>
              <w:ind w:right="93"/>
              <w:jc w:val="right"/>
              <w:rPr>
                <w:rFonts w:ascii="Angsana New" w:eastAsia="Times New Roman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27963B" w14:textId="77777777" w:rsidR="006B6E74" w:rsidRPr="004517A7" w:rsidRDefault="006B6E74" w:rsidP="0072672F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5" w:type="dxa"/>
          </w:tcPr>
          <w:p w14:paraId="75BB412D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2" w:type="dxa"/>
          </w:tcPr>
          <w:p w14:paraId="2BC06332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663" w:type="dxa"/>
            <w:shd w:val="clear" w:color="auto" w:fill="auto"/>
            <w:vAlign w:val="bottom"/>
          </w:tcPr>
          <w:p w14:paraId="0EAA34C8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6B6E74" w:rsidRPr="004517A7" w14:paraId="4C3376D5" w14:textId="77777777" w:rsidTr="00EB684C">
        <w:trPr>
          <w:trHeight w:val="132"/>
        </w:trPr>
        <w:tc>
          <w:tcPr>
            <w:tcW w:w="4950" w:type="dxa"/>
            <w:gridSpan w:val="4"/>
          </w:tcPr>
          <w:p w14:paraId="485A8BED" w14:textId="77777777" w:rsidR="006B6E74" w:rsidRPr="004517A7" w:rsidRDefault="006B6E74" w:rsidP="0072672F">
            <w:pPr>
              <w:ind w:left="180"/>
              <w:contextualSpacing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</w:rPr>
              <w:t>256</w:t>
            </w:r>
            <w:r w:rsidRPr="004517A7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740" w:type="dxa"/>
            <w:vAlign w:val="bottom"/>
          </w:tcPr>
          <w:p w14:paraId="54B6E7A7" w14:textId="77777777" w:rsidR="006B6E74" w:rsidRPr="004517A7" w:rsidRDefault="006B6E74" w:rsidP="0072672F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7E1C25F" w14:textId="77777777" w:rsidR="006B6E74" w:rsidRPr="004517A7" w:rsidRDefault="006B6E74" w:rsidP="0072672F">
            <w:pPr>
              <w:ind w:left="-288"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7AEA5BAC" w14:textId="77777777" w:rsidR="006B6E74" w:rsidRPr="004517A7" w:rsidRDefault="006B6E74" w:rsidP="0072672F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b/>
                <w:bCs/>
                <w:szCs w:val="24"/>
              </w:rPr>
            </w:pPr>
          </w:p>
        </w:tc>
        <w:tc>
          <w:tcPr>
            <w:tcW w:w="141" w:type="dxa"/>
          </w:tcPr>
          <w:p w14:paraId="0BCBD949" w14:textId="77777777" w:rsidR="006B6E74" w:rsidRPr="004517A7" w:rsidRDefault="006B6E74" w:rsidP="0072672F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b/>
                <w:bCs/>
                <w:szCs w:val="24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265B8C7B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28FEB0" w14:textId="77777777" w:rsidR="006B6E74" w:rsidRPr="004517A7" w:rsidRDefault="006B6E74" w:rsidP="0072672F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BF5BA9" w14:textId="77777777" w:rsidR="006B6E74" w:rsidRPr="004517A7" w:rsidRDefault="006B6E74" w:rsidP="0072672F">
            <w:pPr>
              <w:tabs>
                <w:tab w:val="decimal" w:pos="870"/>
              </w:tabs>
              <w:ind w:right="93"/>
              <w:jc w:val="right"/>
              <w:rPr>
                <w:rFonts w:ascii="Angsana New" w:eastAsia="Times New Roman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2C454E" w14:textId="77777777" w:rsidR="006B6E74" w:rsidRPr="004517A7" w:rsidRDefault="006B6E74" w:rsidP="0072672F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5" w:type="dxa"/>
            <w:shd w:val="clear" w:color="auto" w:fill="auto"/>
          </w:tcPr>
          <w:p w14:paraId="016B6BD3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4517A7">
              <w:rPr>
                <w:rFonts w:ascii="Angsana New" w:hAnsi="Angsana New" w:hint="cs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2" w:type="dxa"/>
          </w:tcPr>
          <w:p w14:paraId="111430C2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6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9F314F" w14:textId="418AC84F" w:rsidR="006B6E74" w:rsidRPr="004517A7" w:rsidRDefault="00B51E4B" w:rsidP="0072672F">
            <w:pPr>
              <w:ind w:right="9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4,715</w:t>
            </w:r>
          </w:p>
        </w:tc>
      </w:tr>
      <w:tr w:rsidR="006B6E74" w:rsidRPr="004517A7" w14:paraId="1B510B41" w14:textId="77777777" w:rsidTr="00EB684C">
        <w:trPr>
          <w:trHeight w:val="132"/>
        </w:trPr>
        <w:tc>
          <w:tcPr>
            <w:tcW w:w="4950" w:type="dxa"/>
            <w:gridSpan w:val="4"/>
          </w:tcPr>
          <w:p w14:paraId="6D62A457" w14:textId="77777777" w:rsidR="006B6E74" w:rsidRPr="004517A7" w:rsidRDefault="006B6E74" w:rsidP="0072672F">
            <w:pPr>
              <w:ind w:left="180"/>
              <w:contextualSpacing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</w:rPr>
              <w:t>256</w:t>
            </w:r>
            <w:r w:rsidRPr="004517A7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740" w:type="dxa"/>
            <w:vAlign w:val="bottom"/>
          </w:tcPr>
          <w:p w14:paraId="7C478B13" w14:textId="77777777" w:rsidR="006B6E74" w:rsidRPr="004517A7" w:rsidRDefault="006B6E74" w:rsidP="0072672F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FAF4047" w14:textId="77777777" w:rsidR="006B6E74" w:rsidRPr="004517A7" w:rsidRDefault="006B6E74" w:rsidP="0072672F">
            <w:pPr>
              <w:ind w:left="-288"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6141BEAE" w14:textId="77777777" w:rsidR="006B6E74" w:rsidRPr="004517A7" w:rsidRDefault="006B6E74" w:rsidP="0072672F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b/>
                <w:bCs/>
                <w:szCs w:val="24"/>
              </w:rPr>
            </w:pPr>
          </w:p>
        </w:tc>
        <w:tc>
          <w:tcPr>
            <w:tcW w:w="141" w:type="dxa"/>
          </w:tcPr>
          <w:p w14:paraId="323CFFB7" w14:textId="77777777" w:rsidR="006B6E74" w:rsidRPr="004517A7" w:rsidRDefault="006B6E74" w:rsidP="0072672F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b/>
                <w:bCs/>
                <w:szCs w:val="24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692AD589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4EE29B" w14:textId="77777777" w:rsidR="006B6E74" w:rsidRPr="004517A7" w:rsidRDefault="006B6E74" w:rsidP="0072672F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581520" w14:textId="77777777" w:rsidR="006B6E74" w:rsidRPr="004517A7" w:rsidRDefault="006B6E74" w:rsidP="0072672F">
            <w:pPr>
              <w:tabs>
                <w:tab w:val="decimal" w:pos="870"/>
              </w:tabs>
              <w:ind w:right="93"/>
              <w:jc w:val="right"/>
              <w:rPr>
                <w:rFonts w:ascii="Angsana New" w:eastAsia="Times New Roman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A2F24AC" w14:textId="77777777" w:rsidR="006B6E74" w:rsidRPr="004517A7" w:rsidRDefault="006B6E74" w:rsidP="0072672F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5" w:type="dxa"/>
            <w:shd w:val="clear" w:color="auto" w:fill="auto"/>
          </w:tcPr>
          <w:p w14:paraId="6D9EAF3A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4517A7">
              <w:rPr>
                <w:rFonts w:ascii="Angsana New" w:hAnsi="Angsana New" w:hint="cs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2" w:type="dxa"/>
          </w:tcPr>
          <w:p w14:paraId="7BB52E9D" w14:textId="77777777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66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CA48A0" w14:textId="41C9ECF1" w:rsidR="006B6E74" w:rsidRPr="004517A7" w:rsidRDefault="006B6E74" w:rsidP="0072672F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6,338</w:t>
            </w:r>
          </w:p>
        </w:tc>
      </w:tr>
    </w:tbl>
    <w:p w14:paraId="44C8B0E5" w14:textId="77777777" w:rsidR="00AA50DD" w:rsidRPr="004517A7" w:rsidRDefault="00AA50DD" w:rsidP="00C5158A">
      <w:pPr>
        <w:spacing w:before="120" w:after="120"/>
        <w:ind w:left="720" w:right="454"/>
        <w:jc w:val="both"/>
        <w:rPr>
          <w:rFonts w:ascii="Angsana New" w:hAnsi="Angsana New"/>
          <w:color w:val="000000"/>
          <w:spacing w:val="-2"/>
          <w:sz w:val="28"/>
        </w:rPr>
        <w:sectPr w:rsidR="00AA50DD" w:rsidRPr="004517A7" w:rsidSect="00964A95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1195" w:left="720" w:header="864" w:footer="432" w:gutter="0"/>
          <w:cols w:space="720"/>
          <w:docGrid w:linePitch="326"/>
        </w:sectPr>
      </w:pPr>
    </w:p>
    <w:p w14:paraId="29745244" w14:textId="7EC192E8" w:rsidR="00C5158A" w:rsidRPr="004517A7" w:rsidRDefault="00C5158A" w:rsidP="00F0719D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lastRenderedPageBreak/>
        <w:t>ณ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วันที่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31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ธันวาคม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/>
          <w:color w:val="000000"/>
          <w:spacing w:val="-2"/>
          <w:sz w:val="28"/>
        </w:rPr>
        <w:t>256</w:t>
      </w:r>
      <w:r w:rsidR="002A16D7" w:rsidRPr="004517A7">
        <w:rPr>
          <w:rFonts w:ascii="Angsana New" w:hAnsi="Angsana New"/>
          <w:color w:val="000000"/>
          <w:spacing w:val="-2"/>
          <w:sz w:val="28"/>
        </w:rPr>
        <w:t>4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และ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/>
          <w:color w:val="000000"/>
          <w:spacing w:val="-2"/>
          <w:sz w:val="28"/>
        </w:rPr>
        <w:t>256</w:t>
      </w:r>
      <w:r w:rsidR="002A16D7" w:rsidRPr="004517A7">
        <w:rPr>
          <w:rFonts w:ascii="Angsana New" w:hAnsi="Angsana New"/>
          <w:color w:val="000000"/>
          <w:spacing w:val="-2"/>
          <w:sz w:val="28"/>
        </w:rPr>
        <w:t>3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 </w:t>
      </w:r>
      <w:r w:rsidR="003319F8" w:rsidRPr="004517A7">
        <w:rPr>
          <w:rFonts w:ascii="Angsana New" w:hAnsi="Angsana New" w:hint="cs"/>
          <w:color w:val="000000"/>
          <w:spacing w:val="-2"/>
          <w:sz w:val="28"/>
          <w:cs/>
        </w:rPr>
        <w:t>กลุ่มบริษัท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ได้นำที่ดินพร้อมสิ่งปลูกสร้างและเครื่องจักรมูลค่าสุทธิตามบัญชีจำนวนประมาณ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39369E" w:rsidRPr="004517A7">
        <w:rPr>
          <w:rFonts w:ascii="Angsana New" w:hAnsi="Angsana New"/>
          <w:color w:val="000000"/>
          <w:spacing w:val="-2"/>
          <w:sz w:val="28"/>
        </w:rPr>
        <w:t>302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ล้านบาท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และ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/>
          <w:color w:val="000000"/>
          <w:spacing w:val="-2"/>
          <w:sz w:val="28"/>
        </w:rPr>
        <w:t>3</w:t>
      </w:r>
      <w:r w:rsidR="006B6E74" w:rsidRPr="004517A7">
        <w:rPr>
          <w:rFonts w:ascii="Angsana New" w:hAnsi="Angsana New"/>
          <w:color w:val="000000"/>
          <w:spacing w:val="-2"/>
          <w:sz w:val="28"/>
        </w:rPr>
        <w:t>14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ล้านบาท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ตามลำดับ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โดยเป็นส่วนของงบการเงินเฉพาะกิจการจำนวน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39369E" w:rsidRPr="004517A7">
        <w:rPr>
          <w:rFonts w:ascii="Angsana New" w:hAnsi="Angsana New"/>
          <w:color w:val="000000"/>
          <w:spacing w:val="-2"/>
          <w:sz w:val="28"/>
        </w:rPr>
        <w:t>170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ล้านบาท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และ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/>
          <w:color w:val="000000"/>
          <w:spacing w:val="-2"/>
          <w:sz w:val="28"/>
        </w:rPr>
        <w:t>1</w:t>
      </w:r>
      <w:r w:rsidR="002A16D7" w:rsidRPr="004517A7">
        <w:rPr>
          <w:rFonts w:ascii="Angsana New" w:hAnsi="Angsana New"/>
          <w:color w:val="000000"/>
          <w:spacing w:val="-2"/>
          <w:sz w:val="28"/>
        </w:rPr>
        <w:t>73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ล้านบาท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ตามลำดับ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เป็นหลักประกันวงเงินสินเชื่อเงินกู้ยืมระยะยาวที่ได้รับจากธนาคาร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(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ดูหมายเหตุ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3319F8" w:rsidRPr="004517A7">
        <w:rPr>
          <w:rFonts w:ascii="Angsana New" w:hAnsi="Angsana New"/>
          <w:color w:val="000000"/>
          <w:spacing w:val="-2"/>
          <w:sz w:val="28"/>
        </w:rPr>
        <w:t>2</w:t>
      </w:r>
      <w:r w:rsidR="00025917" w:rsidRPr="004517A7">
        <w:rPr>
          <w:rFonts w:ascii="Angsana New" w:hAnsi="Angsana New"/>
          <w:color w:val="000000"/>
          <w:spacing w:val="-2"/>
          <w:sz w:val="28"/>
        </w:rPr>
        <w:t>8</w:t>
      </w:r>
      <w:r w:rsidRPr="004517A7">
        <w:rPr>
          <w:rFonts w:ascii="Angsana New" w:hAnsi="Angsana New"/>
          <w:color w:val="000000"/>
          <w:spacing w:val="-2"/>
          <w:sz w:val="28"/>
        </w:rPr>
        <w:t>)</w:t>
      </w:r>
    </w:p>
    <w:p w14:paraId="6E84C6E7" w14:textId="4547CE75" w:rsidR="00C5158A" w:rsidRPr="004517A7" w:rsidRDefault="003319F8" w:rsidP="00F0719D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กลุ่มบริษัท</w:t>
      </w:r>
      <w:r w:rsidR="00C5158A" w:rsidRPr="004517A7">
        <w:rPr>
          <w:rFonts w:ascii="Angsana New" w:hAnsi="Angsana New" w:hint="cs"/>
          <w:color w:val="000000"/>
          <w:spacing w:val="-2"/>
          <w:sz w:val="28"/>
          <w:cs/>
        </w:rPr>
        <w:t>ได้จัดให้มีการประเมินราคาสินทรัพย์โดยผู้ประเมินราคาอิสระในปี</w:t>
      </w:r>
      <w:r w:rsidR="005D57C5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="00C5158A" w:rsidRPr="004517A7">
        <w:rPr>
          <w:rFonts w:ascii="Angsana New" w:hAnsi="Angsana New" w:hint="cs"/>
          <w:color w:val="000000"/>
          <w:spacing w:val="-2"/>
          <w:sz w:val="28"/>
        </w:rPr>
        <w:t xml:space="preserve">2563 </w:t>
      </w:r>
      <w:r w:rsidR="00C5158A" w:rsidRPr="004517A7">
        <w:rPr>
          <w:rFonts w:ascii="Angsana New" w:hAnsi="Angsana New" w:hint="cs"/>
          <w:color w:val="000000"/>
          <w:spacing w:val="-2"/>
          <w:sz w:val="28"/>
          <w:cs/>
        </w:rPr>
        <w:t>ตามรายกลุ่มของสินทรัพย์ซึ่งเกณฑ์ที่ใช้ประเมินราคาสินทรัพย์มีดังนี้</w:t>
      </w:r>
      <w:r w:rsidR="00C5158A"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</w:p>
    <w:p w14:paraId="76CF81B4" w14:textId="668B673E" w:rsidR="00C5158A" w:rsidRPr="004517A7" w:rsidRDefault="00C5158A" w:rsidP="00F0719D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cs/>
        </w:rPr>
      </w:pP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- 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ที่ดินประเมินราคาโดยใช้วิธีเปรียบเทียบราคาตลาด </w:t>
      </w:r>
      <w:r w:rsidRPr="004517A7">
        <w:rPr>
          <w:rFonts w:ascii="Angsana New" w:hAnsi="Angsana New" w:hint="cs"/>
          <w:color w:val="000000"/>
          <w:spacing w:val="-2"/>
          <w:sz w:val="28"/>
        </w:rPr>
        <w:t>(Market Appro</w:t>
      </w:r>
      <w:r w:rsidR="00CA0FB8" w:rsidRPr="004517A7">
        <w:rPr>
          <w:rFonts w:ascii="Angsana New" w:hAnsi="Angsana New"/>
          <w:color w:val="000000"/>
          <w:spacing w:val="-2"/>
          <w:sz w:val="28"/>
        </w:rPr>
        <w:t>a</w:t>
      </w:r>
      <w:r w:rsidRPr="004517A7">
        <w:rPr>
          <w:rFonts w:ascii="Angsana New" w:hAnsi="Angsana New" w:hint="cs"/>
          <w:color w:val="000000"/>
          <w:spacing w:val="-2"/>
          <w:sz w:val="28"/>
        </w:rPr>
        <w:t>ch)</w:t>
      </w:r>
    </w:p>
    <w:p w14:paraId="11AFC4EA" w14:textId="05A5F5D0" w:rsidR="00C5158A" w:rsidRPr="004517A7" w:rsidRDefault="00C5158A" w:rsidP="00F0719D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cs/>
        </w:rPr>
      </w:pP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- 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อาคารและส่วนปรับปรุงอาคารประเมินราคาโดยใช้มูลค่าต้นทุน </w:t>
      </w:r>
      <w:r w:rsidRPr="004517A7">
        <w:rPr>
          <w:rFonts w:ascii="Angsana New" w:hAnsi="Angsana New" w:hint="cs"/>
          <w:color w:val="000000"/>
          <w:spacing w:val="-2"/>
          <w:sz w:val="28"/>
        </w:rPr>
        <w:t>(Cost Appro</w:t>
      </w:r>
      <w:r w:rsidR="00CA0FB8" w:rsidRPr="004517A7">
        <w:rPr>
          <w:rFonts w:ascii="Angsana New" w:hAnsi="Angsana New"/>
          <w:color w:val="000000"/>
          <w:spacing w:val="-2"/>
          <w:sz w:val="28"/>
        </w:rPr>
        <w:t>a</w:t>
      </w:r>
      <w:r w:rsidRPr="004517A7">
        <w:rPr>
          <w:rFonts w:ascii="Angsana New" w:hAnsi="Angsana New" w:hint="cs"/>
          <w:color w:val="000000"/>
          <w:spacing w:val="-2"/>
          <w:sz w:val="28"/>
        </w:rPr>
        <w:t>ch)</w:t>
      </w:r>
    </w:p>
    <w:p w14:paraId="1F21F57D" w14:textId="7541E436" w:rsidR="00C5158A" w:rsidRPr="004517A7" w:rsidRDefault="00C5158A" w:rsidP="00F0719D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หาก</w:t>
      </w:r>
      <w:r w:rsidR="003319F8" w:rsidRPr="004517A7">
        <w:rPr>
          <w:rFonts w:ascii="Angsana New" w:hAnsi="Angsana New" w:hint="cs"/>
          <w:color w:val="000000"/>
          <w:spacing w:val="-2"/>
          <w:sz w:val="28"/>
          <w:cs/>
        </w:rPr>
        <w:t>กลุ่มบริษัท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แสดงมูลค่าของที่ดิน อาคารและส่วนปรับปรุงอาคารดังกล่าวด้วยวิธีราคาทุน มูลค่าสุทธิตามบัญชี ณ วันที่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31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ธันวาคม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2A16D7" w:rsidRPr="004517A7">
        <w:rPr>
          <w:rFonts w:ascii="Angsana New" w:hAnsi="Angsana New"/>
          <w:color w:val="000000"/>
          <w:spacing w:val="-2"/>
          <w:sz w:val="28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และ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256</w:t>
      </w:r>
      <w:r w:rsidR="002A16D7" w:rsidRPr="004517A7">
        <w:rPr>
          <w:rFonts w:ascii="Angsana New" w:hAnsi="Angsana New"/>
          <w:color w:val="000000"/>
          <w:spacing w:val="-2"/>
          <w:sz w:val="28"/>
        </w:rPr>
        <w:t>3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จะเป็นดังนี้ </w:t>
      </w:r>
    </w:p>
    <w:tbl>
      <w:tblPr>
        <w:tblW w:w="87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270"/>
        <w:gridCol w:w="1260"/>
        <w:gridCol w:w="270"/>
        <w:gridCol w:w="1350"/>
        <w:gridCol w:w="270"/>
        <w:gridCol w:w="1170"/>
      </w:tblGrid>
      <w:tr w:rsidR="00C5158A" w:rsidRPr="004517A7" w14:paraId="4CE1F63A" w14:textId="77777777" w:rsidTr="00F0719D">
        <w:tc>
          <w:tcPr>
            <w:tcW w:w="2880" w:type="dxa"/>
          </w:tcPr>
          <w:p w14:paraId="74D383E4" w14:textId="77777777" w:rsidR="00C5158A" w:rsidRPr="004517A7" w:rsidRDefault="00C5158A" w:rsidP="000D313F">
            <w:pPr>
              <w:ind w:left="360"/>
              <w:jc w:val="thaiDistribute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260" w:type="dxa"/>
          </w:tcPr>
          <w:p w14:paraId="7177A69B" w14:textId="77777777" w:rsidR="00C5158A" w:rsidRPr="004517A7" w:rsidRDefault="00C5158A" w:rsidP="000D313F">
            <w:pPr>
              <w:ind w:left="360"/>
              <w:jc w:val="thaiDistribute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270" w:type="dxa"/>
          </w:tcPr>
          <w:p w14:paraId="163F6DFD" w14:textId="77777777" w:rsidR="00C5158A" w:rsidRPr="004517A7" w:rsidRDefault="00C5158A" w:rsidP="000D313F">
            <w:pPr>
              <w:ind w:left="360"/>
              <w:jc w:val="thaiDistribute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260" w:type="dxa"/>
          </w:tcPr>
          <w:p w14:paraId="1A6B491F" w14:textId="77777777" w:rsidR="00C5158A" w:rsidRPr="004517A7" w:rsidRDefault="00C5158A" w:rsidP="000D313F">
            <w:pPr>
              <w:ind w:left="360"/>
              <w:jc w:val="thaiDistribute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270" w:type="dxa"/>
          </w:tcPr>
          <w:p w14:paraId="20E0E54F" w14:textId="77777777" w:rsidR="00C5158A" w:rsidRPr="004517A7" w:rsidRDefault="00C5158A" w:rsidP="000D313F">
            <w:pPr>
              <w:ind w:left="360"/>
              <w:jc w:val="thaiDistribute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2790" w:type="dxa"/>
            <w:gridSpan w:val="3"/>
          </w:tcPr>
          <w:p w14:paraId="6EC9C044" w14:textId="77777777" w:rsidR="00C5158A" w:rsidRPr="004517A7" w:rsidRDefault="00C5158A" w:rsidP="000D313F">
            <w:pPr>
              <w:ind w:left="360"/>
              <w:jc w:val="right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color w:val="000000"/>
                <w:spacing w:val="-2"/>
                <w:sz w:val="28"/>
                <w:lang w:val="en-GB"/>
              </w:rPr>
              <w:t>(</w:t>
            </w:r>
            <w:r w:rsidRPr="004517A7"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color w:val="000000"/>
                <w:spacing w:val="-2"/>
                <w:sz w:val="28"/>
                <w:lang w:val="en-GB"/>
              </w:rPr>
              <w:t xml:space="preserve">: </w:t>
            </w:r>
            <w:r w:rsidRPr="004517A7"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color w:val="000000"/>
                <w:spacing w:val="-2"/>
                <w:sz w:val="28"/>
                <w:lang w:val="en-GB"/>
              </w:rPr>
              <w:t>)</w:t>
            </w:r>
          </w:p>
        </w:tc>
      </w:tr>
      <w:tr w:rsidR="00C5158A" w:rsidRPr="004517A7" w14:paraId="3EC098E2" w14:textId="77777777" w:rsidTr="00F0719D">
        <w:tc>
          <w:tcPr>
            <w:tcW w:w="2880" w:type="dxa"/>
          </w:tcPr>
          <w:p w14:paraId="13AFDCED" w14:textId="77777777" w:rsidR="00C5158A" w:rsidRPr="004517A7" w:rsidRDefault="00C5158A" w:rsidP="000D313F">
            <w:pPr>
              <w:ind w:left="360"/>
              <w:jc w:val="thaiDistribute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5CBB1902" w14:textId="77777777" w:rsidR="00C5158A" w:rsidRPr="004517A7" w:rsidRDefault="00C5158A" w:rsidP="000D313F">
            <w:pPr>
              <w:ind w:left="360" w:right="301"/>
              <w:jc w:val="center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BB4250" w14:textId="77777777" w:rsidR="00C5158A" w:rsidRPr="004517A7" w:rsidRDefault="00C5158A" w:rsidP="000D313F">
            <w:pPr>
              <w:ind w:left="360" w:right="301"/>
              <w:jc w:val="center"/>
              <w:rPr>
                <w:rFonts w:ascii="Angsana New" w:hAnsi="Angsana New"/>
                <w:color w:val="000000"/>
                <w:spacing w:val="-2"/>
                <w:sz w:val="28"/>
                <w:cs/>
                <w:lang w:val="en-GB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7AEBAFB4" w14:textId="77777777" w:rsidR="00C5158A" w:rsidRPr="004517A7" w:rsidRDefault="00C5158A" w:rsidP="000D313F">
            <w:pPr>
              <w:ind w:left="360" w:right="301"/>
              <w:jc w:val="center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>งบการเงินเฉพาะกิจการ</w:t>
            </w:r>
          </w:p>
        </w:tc>
      </w:tr>
      <w:tr w:rsidR="002A16D7" w:rsidRPr="004517A7" w14:paraId="017A9EF9" w14:textId="77777777" w:rsidTr="00F0719D">
        <w:tc>
          <w:tcPr>
            <w:tcW w:w="2880" w:type="dxa"/>
          </w:tcPr>
          <w:p w14:paraId="7DB5DFC1" w14:textId="77777777" w:rsidR="002A16D7" w:rsidRPr="004517A7" w:rsidRDefault="002A16D7" w:rsidP="002A16D7">
            <w:pPr>
              <w:ind w:left="360"/>
              <w:jc w:val="thaiDistribute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555DE28" w14:textId="0CBEE0CD" w:rsidR="002A16D7" w:rsidRPr="004517A7" w:rsidRDefault="002A16D7" w:rsidP="002A16D7">
            <w:pPr>
              <w:ind w:left="360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color w:val="000000"/>
                <w:spacing w:val="-2"/>
                <w:sz w:val="28"/>
                <w:lang w:val="en-GB"/>
              </w:rPr>
              <w:t>256</w:t>
            </w:r>
            <w:r w:rsidRPr="004517A7"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A3885DE" w14:textId="77777777" w:rsidR="002A16D7" w:rsidRPr="004517A7" w:rsidRDefault="002A16D7" w:rsidP="002A16D7">
            <w:pPr>
              <w:ind w:left="360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5744740" w14:textId="2EDDF5CE" w:rsidR="002A16D7" w:rsidRPr="004517A7" w:rsidRDefault="002A16D7" w:rsidP="002A16D7">
            <w:pPr>
              <w:ind w:left="360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color w:val="000000"/>
                <w:spacing w:val="-2"/>
                <w:sz w:val="28"/>
                <w:lang w:val="en-GB"/>
              </w:rPr>
              <w:t>2563</w:t>
            </w:r>
          </w:p>
        </w:tc>
        <w:tc>
          <w:tcPr>
            <w:tcW w:w="270" w:type="dxa"/>
          </w:tcPr>
          <w:p w14:paraId="48DE4588" w14:textId="77777777" w:rsidR="002A16D7" w:rsidRPr="004517A7" w:rsidRDefault="002A16D7" w:rsidP="002A16D7">
            <w:pPr>
              <w:ind w:left="360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1E3FBC" w14:textId="77C989F3" w:rsidR="002A16D7" w:rsidRPr="004517A7" w:rsidRDefault="002A16D7" w:rsidP="002A16D7">
            <w:pPr>
              <w:ind w:left="360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color w:val="000000"/>
                <w:spacing w:val="-2"/>
                <w:sz w:val="28"/>
                <w:lang w:val="en-GB"/>
              </w:rPr>
              <w:t>256</w:t>
            </w:r>
            <w:r w:rsidRPr="004517A7"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  <w:t>4</w:t>
            </w:r>
          </w:p>
        </w:tc>
        <w:tc>
          <w:tcPr>
            <w:tcW w:w="270" w:type="dxa"/>
          </w:tcPr>
          <w:p w14:paraId="2D7FD428" w14:textId="77777777" w:rsidR="002A16D7" w:rsidRPr="004517A7" w:rsidRDefault="002A16D7" w:rsidP="002A16D7">
            <w:pPr>
              <w:ind w:left="360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FAD99A" w14:textId="37306013" w:rsidR="002A16D7" w:rsidRPr="004517A7" w:rsidRDefault="002A16D7" w:rsidP="002A16D7">
            <w:pPr>
              <w:ind w:left="360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color w:val="000000"/>
                <w:spacing w:val="-2"/>
                <w:sz w:val="28"/>
                <w:lang w:val="en-GB"/>
              </w:rPr>
              <w:t>2563</w:t>
            </w:r>
          </w:p>
        </w:tc>
      </w:tr>
      <w:tr w:rsidR="002A16D7" w:rsidRPr="004517A7" w14:paraId="6B17B884" w14:textId="77777777" w:rsidTr="004F7489">
        <w:tc>
          <w:tcPr>
            <w:tcW w:w="2880" w:type="dxa"/>
            <w:shd w:val="clear" w:color="auto" w:fill="auto"/>
          </w:tcPr>
          <w:p w14:paraId="58316882" w14:textId="77777777" w:rsidR="002A16D7" w:rsidRPr="004517A7" w:rsidRDefault="002A16D7" w:rsidP="002A16D7">
            <w:pPr>
              <w:ind w:left="-34"/>
              <w:jc w:val="thaiDistribute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A8329F3" w14:textId="368F095F" w:rsidR="002A16D7" w:rsidRPr="004517A7" w:rsidRDefault="004F7489" w:rsidP="002A16D7">
            <w:pPr>
              <w:ind w:left="360"/>
              <w:jc w:val="right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  <w:r w:rsidRPr="004517A7"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  <w:t>77,659</w:t>
            </w:r>
            <w:r w:rsidR="00574D9A" w:rsidRPr="004517A7">
              <w:rPr>
                <w:rFonts w:ascii="Angsana New" w:hAnsi="Angsana New" w:hint="cs"/>
                <w:color w:val="000000"/>
                <w:spacing w:val="-2"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4ED5C12" w14:textId="77777777" w:rsidR="002A16D7" w:rsidRPr="004517A7" w:rsidRDefault="002A16D7" w:rsidP="002A16D7">
            <w:pPr>
              <w:ind w:left="360"/>
              <w:jc w:val="right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0F1DDB3" w14:textId="67D8E90F" w:rsidR="002A16D7" w:rsidRPr="004517A7" w:rsidRDefault="002A16D7" w:rsidP="002A16D7">
            <w:pPr>
              <w:tabs>
                <w:tab w:val="decimal" w:pos="884"/>
              </w:tabs>
              <w:ind w:left="360"/>
              <w:jc w:val="right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  <w:r w:rsidRPr="004517A7"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  <w:t>77,659</w:t>
            </w:r>
          </w:p>
        </w:tc>
        <w:tc>
          <w:tcPr>
            <w:tcW w:w="270" w:type="dxa"/>
          </w:tcPr>
          <w:p w14:paraId="09D320F4" w14:textId="77777777" w:rsidR="002A16D7" w:rsidRPr="004517A7" w:rsidRDefault="002A16D7" w:rsidP="002A16D7">
            <w:pPr>
              <w:ind w:left="360"/>
              <w:jc w:val="right"/>
              <w:rPr>
                <w:rFonts w:ascii="Angsana New" w:hAnsi="Angsana New"/>
                <w:color w:val="000000"/>
                <w:spacing w:val="-2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3A3ED1D" w14:textId="5D048F24" w:rsidR="002A16D7" w:rsidRPr="004517A7" w:rsidRDefault="006E532C" w:rsidP="002A16D7">
            <w:pPr>
              <w:ind w:left="360"/>
              <w:jc w:val="right"/>
              <w:rPr>
                <w:rFonts w:ascii="Angsana New" w:hAnsi="Angsana New"/>
                <w:color w:val="000000"/>
                <w:spacing w:val="-2"/>
                <w:sz w:val="28"/>
              </w:rPr>
            </w:pPr>
            <w:r w:rsidRPr="004517A7">
              <w:rPr>
                <w:rFonts w:ascii="Angsana New" w:hAnsi="Angsana New"/>
                <w:color w:val="000000"/>
                <w:spacing w:val="-2"/>
                <w:sz w:val="28"/>
              </w:rPr>
              <w:t>67,200</w:t>
            </w:r>
          </w:p>
        </w:tc>
        <w:tc>
          <w:tcPr>
            <w:tcW w:w="270" w:type="dxa"/>
          </w:tcPr>
          <w:p w14:paraId="42CC150D" w14:textId="77777777" w:rsidR="002A16D7" w:rsidRPr="004517A7" w:rsidRDefault="002A16D7" w:rsidP="002A16D7">
            <w:pPr>
              <w:tabs>
                <w:tab w:val="decimal" w:pos="884"/>
              </w:tabs>
              <w:ind w:left="360"/>
              <w:jc w:val="right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A50714F" w14:textId="6E558984" w:rsidR="002A16D7" w:rsidRPr="004517A7" w:rsidRDefault="002A16D7" w:rsidP="002A16D7">
            <w:pPr>
              <w:tabs>
                <w:tab w:val="decimal" w:pos="884"/>
              </w:tabs>
              <w:ind w:left="360"/>
              <w:jc w:val="right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color w:val="000000"/>
                <w:spacing w:val="-2"/>
                <w:sz w:val="28"/>
              </w:rPr>
              <w:t>67,200</w:t>
            </w:r>
          </w:p>
        </w:tc>
      </w:tr>
      <w:tr w:rsidR="002A16D7" w:rsidRPr="004517A7" w14:paraId="0036FA35" w14:textId="77777777" w:rsidTr="00F0719D">
        <w:tc>
          <w:tcPr>
            <w:tcW w:w="2880" w:type="dxa"/>
            <w:shd w:val="clear" w:color="auto" w:fill="auto"/>
          </w:tcPr>
          <w:p w14:paraId="080E9179" w14:textId="77777777" w:rsidR="002A16D7" w:rsidRPr="004517A7" w:rsidRDefault="002A16D7" w:rsidP="002A16D7">
            <w:pPr>
              <w:ind w:left="-34"/>
              <w:jc w:val="thaiDistribute"/>
              <w:rPr>
                <w:rFonts w:ascii="Angsana New" w:hAnsi="Angsana New"/>
                <w:color w:val="000000"/>
                <w:spacing w:val="-2"/>
                <w:sz w:val="28"/>
                <w:cs/>
              </w:rPr>
            </w:pPr>
            <w:r w:rsidRPr="004517A7"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</w:tcPr>
          <w:p w14:paraId="31EF89A1" w14:textId="33236A96" w:rsidR="002A16D7" w:rsidRPr="004517A7" w:rsidRDefault="006E532C" w:rsidP="006E532C">
            <w:pPr>
              <w:ind w:left="360"/>
              <w:jc w:val="right"/>
              <w:rPr>
                <w:rFonts w:ascii="Angsana New" w:hAnsi="Angsana New"/>
                <w:color w:val="000000"/>
                <w:spacing w:val="-2"/>
                <w:sz w:val="28"/>
              </w:rPr>
            </w:pPr>
            <w:r w:rsidRPr="004517A7">
              <w:rPr>
                <w:rFonts w:ascii="Angsana New" w:hAnsi="Angsana New"/>
                <w:color w:val="000000"/>
                <w:spacing w:val="-2"/>
                <w:sz w:val="28"/>
              </w:rPr>
              <w:t>186,918</w:t>
            </w:r>
          </w:p>
        </w:tc>
        <w:tc>
          <w:tcPr>
            <w:tcW w:w="270" w:type="dxa"/>
            <w:shd w:val="clear" w:color="auto" w:fill="auto"/>
          </w:tcPr>
          <w:p w14:paraId="4D7FA195" w14:textId="77777777" w:rsidR="002A16D7" w:rsidRPr="004517A7" w:rsidRDefault="002A16D7" w:rsidP="006E532C">
            <w:pPr>
              <w:ind w:left="360"/>
              <w:jc w:val="center"/>
              <w:rPr>
                <w:rFonts w:ascii="Angsana New" w:hAnsi="Angsana New"/>
                <w:color w:val="000000"/>
                <w:spacing w:val="-2"/>
                <w:sz w:val="28"/>
              </w:rPr>
            </w:pPr>
          </w:p>
        </w:tc>
        <w:tc>
          <w:tcPr>
            <w:tcW w:w="1260" w:type="dxa"/>
          </w:tcPr>
          <w:p w14:paraId="34669E88" w14:textId="34445009" w:rsidR="002A16D7" w:rsidRPr="004517A7" w:rsidRDefault="002A16D7" w:rsidP="002A16D7">
            <w:pPr>
              <w:tabs>
                <w:tab w:val="decimal" w:pos="884"/>
              </w:tabs>
              <w:ind w:left="360"/>
              <w:jc w:val="right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  <w:r w:rsidRPr="004517A7"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  <w:t>186,337</w:t>
            </w:r>
          </w:p>
        </w:tc>
        <w:tc>
          <w:tcPr>
            <w:tcW w:w="270" w:type="dxa"/>
          </w:tcPr>
          <w:p w14:paraId="5FDC933B" w14:textId="77777777" w:rsidR="002A16D7" w:rsidRPr="004517A7" w:rsidRDefault="002A16D7" w:rsidP="002A16D7">
            <w:pPr>
              <w:ind w:left="360"/>
              <w:jc w:val="right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C0937BE" w14:textId="2CE8A003" w:rsidR="002A16D7" w:rsidRPr="004517A7" w:rsidRDefault="006E532C" w:rsidP="002A16D7">
            <w:pPr>
              <w:ind w:left="360"/>
              <w:jc w:val="right"/>
              <w:rPr>
                <w:rFonts w:ascii="Angsana New" w:hAnsi="Angsana New"/>
                <w:color w:val="000000"/>
                <w:spacing w:val="-2"/>
                <w:sz w:val="28"/>
                <w:cs/>
              </w:rPr>
            </w:pPr>
            <w:r w:rsidRPr="004517A7">
              <w:rPr>
                <w:rFonts w:ascii="Angsana New" w:hAnsi="Angsana New"/>
                <w:color w:val="000000"/>
                <w:spacing w:val="-2"/>
                <w:sz w:val="28"/>
              </w:rPr>
              <w:t>72,828</w:t>
            </w:r>
          </w:p>
        </w:tc>
        <w:tc>
          <w:tcPr>
            <w:tcW w:w="270" w:type="dxa"/>
          </w:tcPr>
          <w:p w14:paraId="78AC50C8" w14:textId="77777777" w:rsidR="002A16D7" w:rsidRPr="004517A7" w:rsidRDefault="002A16D7" w:rsidP="002A16D7">
            <w:pPr>
              <w:tabs>
                <w:tab w:val="decimal" w:pos="884"/>
              </w:tabs>
              <w:ind w:left="360"/>
              <w:jc w:val="right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5A403EB" w14:textId="4DDA18AA" w:rsidR="002A16D7" w:rsidRPr="004517A7" w:rsidRDefault="002A16D7" w:rsidP="002A16D7">
            <w:pPr>
              <w:tabs>
                <w:tab w:val="decimal" w:pos="884"/>
              </w:tabs>
              <w:ind w:left="360"/>
              <w:jc w:val="right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  <w:r w:rsidRPr="004517A7"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  <w:t>75,687</w:t>
            </w:r>
          </w:p>
        </w:tc>
      </w:tr>
    </w:tbl>
    <w:p w14:paraId="582980B2" w14:textId="62530B6F" w:rsidR="00C5158A" w:rsidRPr="004517A7" w:rsidRDefault="00C5158A" w:rsidP="00F0719D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ณ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วันที่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31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ธันวาคม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/>
          <w:color w:val="000000"/>
          <w:spacing w:val="-2"/>
          <w:sz w:val="28"/>
        </w:rPr>
        <w:t>256</w:t>
      </w:r>
      <w:r w:rsidR="00DA44BF" w:rsidRPr="004517A7">
        <w:rPr>
          <w:rFonts w:ascii="Angsana New" w:hAnsi="Angsana New"/>
          <w:color w:val="000000"/>
          <w:spacing w:val="-2"/>
          <w:sz w:val="28"/>
        </w:rPr>
        <w:t>4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 </w:t>
      </w:r>
      <w:r w:rsidR="003319F8" w:rsidRPr="004517A7">
        <w:rPr>
          <w:rFonts w:ascii="Angsana New" w:hAnsi="Angsana New" w:hint="cs"/>
          <w:color w:val="000000"/>
          <w:spacing w:val="-2"/>
          <w:sz w:val="28"/>
          <w:cs/>
        </w:rPr>
        <w:t>กลุ่มบริษัท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มียอดคงเหลือของยานพาหนะซึ่งได้มาภายใต้สัญญาเช่าทางการเงิน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โดยมีมูลค่าสุทธิตามบัญชีเป็นจำนวนเงิน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DA44BF" w:rsidRPr="004517A7">
        <w:rPr>
          <w:rFonts w:ascii="Angsana New" w:hAnsi="Angsana New"/>
          <w:color w:val="000000"/>
          <w:spacing w:val="-2"/>
          <w:sz w:val="28"/>
        </w:rPr>
        <w:t>4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ล้านบาท</w:t>
      </w:r>
      <w:r w:rsidR="00DA44BF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="00DA44BF" w:rsidRPr="004517A7">
        <w:rPr>
          <w:rFonts w:ascii="Angsana New" w:hAnsi="Angsana New"/>
          <w:color w:val="000000"/>
          <w:spacing w:val="-2"/>
          <w:sz w:val="28"/>
        </w:rPr>
        <w:t xml:space="preserve">(2563: 6 </w:t>
      </w:r>
      <w:r w:rsidR="00DA44BF" w:rsidRPr="004517A7">
        <w:rPr>
          <w:rFonts w:ascii="Angsana New" w:hAnsi="Angsana New" w:hint="cs"/>
          <w:color w:val="000000"/>
          <w:spacing w:val="-2"/>
          <w:sz w:val="28"/>
          <w:cs/>
        </w:rPr>
        <w:t>ล้านบาท</w:t>
      </w:r>
      <w:r w:rsidR="00DA44BF" w:rsidRPr="004517A7">
        <w:rPr>
          <w:rFonts w:ascii="Angsana New" w:hAnsi="Angsana New"/>
          <w:color w:val="000000"/>
          <w:spacing w:val="-2"/>
          <w:sz w:val="28"/>
        </w:rPr>
        <w:t>)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(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งบการเงินเฉพาะกิจการ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: </w:t>
      </w:r>
      <w:r w:rsidR="00DA44BF" w:rsidRPr="004517A7">
        <w:rPr>
          <w:rFonts w:ascii="Angsana New" w:hAnsi="Angsana New"/>
          <w:color w:val="000000"/>
          <w:spacing w:val="-2"/>
          <w:sz w:val="28"/>
        </w:rPr>
        <w:t>2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ล้านบาท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(</w:t>
      </w:r>
      <w:r w:rsidRPr="004517A7">
        <w:rPr>
          <w:rFonts w:ascii="Angsana New" w:hAnsi="Angsana New"/>
          <w:color w:val="000000"/>
          <w:spacing w:val="-2"/>
          <w:sz w:val="28"/>
        </w:rPr>
        <w:t>256</w:t>
      </w:r>
      <w:r w:rsidR="00DA44BF" w:rsidRPr="004517A7">
        <w:rPr>
          <w:rFonts w:ascii="Angsana New" w:hAnsi="Angsana New"/>
          <w:color w:val="000000"/>
          <w:spacing w:val="-2"/>
          <w:sz w:val="28"/>
        </w:rPr>
        <w:t>3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: </w:t>
      </w:r>
      <w:r w:rsidR="00DA44BF" w:rsidRPr="004517A7">
        <w:rPr>
          <w:rFonts w:ascii="Angsana New" w:hAnsi="Angsana New"/>
          <w:color w:val="000000"/>
          <w:spacing w:val="-2"/>
          <w:sz w:val="28"/>
        </w:rPr>
        <w:t xml:space="preserve">4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ล้านบาท</w:t>
      </w:r>
      <w:r w:rsidR="00DA44BF" w:rsidRPr="004517A7">
        <w:rPr>
          <w:rFonts w:ascii="Angsana New" w:hAnsi="Angsana New"/>
          <w:color w:val="000000"/>
          <w:spacing w:val="-2"/>
          <w:sz w:val="28"/>
        </w:rPr>
        <w:t>))</w:t>
      </w:r>
    </w:p>
    <w:p w14:paraId="4B3B0468" w14:textId="06575F2D" w:rsidR="00C5158A" w:rsidRPr="004517A7" w:rsidRDefault="00C5158A" w:rsidP="00F0719D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  <w:sectPr w:rsidR="00C5158A" w:rsidRPr="004517A7" w:rsidSect="00964A95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195" w:bottom="720" w:left="1440" w:header="864" w:footer="432" w:gutter="0"/>
          <w:cols w:space="720"/>
          <w:docGrid w:linePitch="326"/>
        </w:sect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ณ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วันที่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31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ธันวาคม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/>
          <w:color w:val="000000"/>
          <w:spacing w:val="-2"/>
          <w:sz w:val="28"/>
        </w:rPr>
        <w:t>256</w:t>
      </w:r>
      <w:r w:rsidR="00DA44BF" w:rsidRPr="004517A7">
        <w:rPr>
          <w:rFonts w:ascii="Angsana New" w:hAnsi="Angsana New"/>
          <w:color w:val="000000"/>
          <w:spacing w:val="-2"/>
          <w:sz w:val="28"/>
        </w:rPr>
        <w:t>4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 </w:t>
      </w:r>
      <w:r w:rsidR="003319F8" w:rsidRPr="004517A7">
        <w:rPr>
          <w:rFonts w:ascii="Angsana New" w:hAnsi="Angsana New" w:hint="cs"/>
          <w:color w:val="000000"/>
          <w:spacing w:val="-2"/>
          <w:sz w:val="28"/>
          <w:cs/>
        </w:rPr>
        <w:t>กลุ่มบริษัท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มีอาคารและอุปกรณ์จำนวนหนึ่งซึ่งตัดค่าเสื่อมราคาหมดแล้วแต่ยังใช้งานอยู่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มูลค่าตามบัญชีก่อนหักค่าเสื่อมราคาสะสมและค่าเผื่อการด้อยค่าของสินทรัพย์ดังกล่าวมีจำนวนเงินประมาณ</w:t>
      </w:r>
      <w:r w:rsidR="00DA44BF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="00DA44BF" w:rsidRPr="004517A7">
        <w:rPr>
          <w:rFonts w:ascii="Angsana New" w:hAnsi="Angsana New"/>
          <w:color w:val="000000"/>
          <w:spacing w:val="-2"/>
          <w:sz w:val="28"/>
        </w:rPr>
        <w:t>2</w:t>
      </w:r>
      <w:r w:rsidR="00EF5229" w:rsidRPr="004517A7">
        <w:rPr>
          <w:rFonts w:ascii="Angsana New" w:hAnsi="Angsana New"/>
          <w:color w:val="000000"/>
          <w:spacing w:val="-2"/>
          <w:sz w:val="28"/>
        </w:rPr>
        <w:t>32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ล้านบาท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807ACA" w:rsidRPr="004517A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>(</w:t>
      </w:r>
      <w:r w:rsidRPr="004517A7">
        <w:rPr>
          <w:rFonts w:ascii="Angsana New" w:hAnsi="Angsana New"/>
          <w:color w:val="000000"/>
          <w:spacing w:val="-2"/>
          <w:sz w:val="28"/>
        </w:rPr>
        <w:t>256</w:t>
      </w:r>
      <w:r w:rsidR="00DA44BF" w:rsidRPr="004517A7">
        <w:rPr>
          <w:rFonts w:ascii="Angsana New" w:hAnsi="Angsana New"/>
          <w:color w:val="000000"/>
          <w:spacing w:val="-2"/>
          <w:sz w:val="28"/>
        </w:rPr>
        <w:t>3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: </w:t>
      </w:r>
      <w:r w:rsidR="00DA44BF" w:rsidRPr="004517A7">
        <w:rPr>
          <w:rFonts w:ascii="Angsana New" w:hAnsi="Angsana New"/>
          <w:color w:val="000000"/>
          <w:spacing w:val="-2"/>
          <w:sz w:val="28"/>
        </w:rPr>
        <w:t>304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ล้านบาท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>) (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งบการเงินเฉพาะกิจการ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: </w:t>
      </w:r>
      <w:r w:rsidRPr="004517A7">
        <w:rPr>
          <w:rFonts w:ascii="Angsana New" w:hAnsi="Angsana New"/>
          <w:color w:val="000000"/>
          <w:spacing w:val="-2"/>
          <w:sz w:val="28"/>
        </w:rPr>
        <w:t>2</w:t>
      </w:r>
      <w:r w:rsidR="0010432A" w:rsidRPr="004517A7">
        <w:rPr>
          <w:rFonts w:ascii="Angsana New" w:hAnsi="Angsana New"/>
          <w:color w:val="000000"/>
          <w:spacing w:val="-2"/>
          <w:sz w:val="28"/>
        </w:rPr>
        <w:t>20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ล้านบาท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(</w:t>
      </w:r>
      <w:r w:rsidRPr="004517A7">
        <w:rPr>
          <w:rFonts w:ascii="Angsana New" w:hAnsi="Angsana New"/>
          <w:color w:val="000000"/>
          <w:spacing w:val="-2"/>
          <w:sz w:val="28"/>
        </w:rPr>
        <w:t>256</w:t>
      </w:r>
      <w:r w:rsidR="00DA44BF" w:rsidRPr="004517A7">
        <w:rPr>
          <w:rFonts w:ascii="Angsana New" w:hAnsi="Angsana New"/>
          <w:color w:val="000000"/>
          <w:spacing w:val="-2"/>
          <w:sz w:val="28"/>
        </w:rPr>
        <w:t>3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: </w:t>
      </w:r>
      <w:r w:rsidR="00DA44BF" w:rsidRPr="004517A7">
        <w:rPr>
          <w:rFonts w:ascii="Angsana New" w:hAnsi="Angsana New"/>
          <w:color w:val="000000"/>
          <w:spacing w:val="-2"/>
          <w:sz w:val="28"/>
        </w:rPr>
        <w:t>264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ล้านบาท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>)</w:t>
      </w:r>
      <w:r w:rsidR="00DA44BF" w:rsidRPr="004517A7">
        <w:rPr>
          <w:rFonts w:ascii="Angsana New" w:hAnsi="Angsana New"/>
          <w:color w:val="000000"/>
          <w:spacing w:val="-2"/>
          <w:sz w:val="28"/>
        </w:rPr>
        <w:t>)</w:t>
      </w:r>
    </w:p>
    <w:p w14:paraId="605B5F6D" w14:textId="77777777" w:rsidR="00C5158A" w:rsidRPr="004517A7" w:rsidRDefault="00C5158A" w:rsidP="008E79C8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lastRenderedPageBreak/>
        <w:t>สินทรัพย์สิทธิการใช้</w:t>
      </w:r>
    </w:p>
    <w:p w14:paraId="2C68B6EF" w14:textId="6BDD0460" w:rsidR="00C5158A" w:rsidRPr="004517A7" w:rsidRDefault="00C5158A" w:rsidP="00C5158A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  <w:lang w:val="en-GB"/>
        </w:rPr>
        <w:t>รายการเปลี่ยนแปลงของบัญชีสินทรัพย์สิทธิการใช้</w:t>
      </w:r>
      <w:r w:rsidRPr="004517A7">
        <w:rPr>
          <w:rFonts w:ascii="Angsana New" w:hAnsi="Angsana New" w:hint="cs"/>
          <w:sz w:val="28"/>
          <w:cs/>
          <w:lang w:val="en-GB"/>
        </w:rPr>
        <w:t>สำหรับปีสิ้นสุดวันที่</w:t>
      </w:r>
      <w:r w:rsidRPr="004517A7">
        <w:rPr>
          <w:rFonts w:ascii="Angsana New" w:hAnsi="Angsana New" w:hint="cs"/>
          <w:sz w:val="28"/>
          <w:lang w:val="en-GB"/>
        </w:rPr>
        <w:t xml:space="preserve"> </w:t>
      </w:r>
      <w:r w:rsidRPr="004517A7">
        <w:rPr>
          <w:rFonts w:ascii="Angsana New" w:hAnsi="Angsana New" w:hint="cs"/>
          <w:sz w:val="28"/>
        </w:rPr>
        <w:t>31</w:t>
      </w:r>
      <w:r w:rsidRPr="004517A7">
        <w:rPr>
          <w:rFonts w:ascii="Angsana New" w:hAnsi="Angsana New" w:hint="cs"/>
          <w:sz w:val="28"/>
          <w:cs/>
        </w:rPr>
        <w:t xml:space="preserve"> ธันวาคม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27451D" w:rsidRPr="004517A7">
        <w:rPr>
          <w:rFonts w:ascii="Angsana New" w:hAnsi="Angsana New"/>
          <w:color w:val="000000"/>
          <w:spacing w:val="-2"/>
          <w:sz w:val="28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แบ่งตามประเภทสินทรัพย์สรุปได้ดังนี้</w:t>
      </w:r>
    </w:p>
    <w:tbl>
      <w:tblPr>
        <w:tblW w:w="916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5"/>
        <w:gridCol w:w="1418"/>
        <w:gridCol w:w="27"/>
        <w:gridCol w:w="135"/>
        <w:gridCol w:w="857"/>
        <w:gridCol w:w="257"/>
        <w:gridCol w:w="141"/>
        <w:gridCol w:w="993"/>
        <w:gridCol w:w="141"/>
        <w:gridCol w:w="1134"/>
        <w:gridCol w:w="162"/>
        <w:gridCol w:w="25"/>
        <w:gridCol w:w="1396"/>
      </w:tblGrid>
      <w:tr w:rsidR="00B72F3C" w:rsidRPr="004517A7" w14:paraId="576EFD6E" w14:textId="77777777" w:rsidTr="00571E36">
        <w:trPr>
          <w:trHeight w:val="144"/>
        </w:trPr>
        <w:tc>
          <w:tcPr>
            <w:tcW w:w="2475" w:type="dxa"/>
          </w:tcPr>
          <w:p w14:paraId="483EBC9A" w14:textId="77777777" w:rsidR="00B72F3C" w:rsidRPr="004517A7" w:rsidRDefault="00B72F3C" w:rsidP="000D313F">
            <w:pPr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29D62841" w14:textId="77777777" w:rsidR="00B72F3C" w:rsidRPr="004517A7" w:rsidRDefault="00B72F3C" w:rsidP="000D313F">
            <w:pPr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" w:type="dxa"/>
          </w:tcPr>
          <w:p w14:paraId="17D303F5" w14:textId="77777777" w:rsidR="00B72F3C" w:rsidRPr="004517A7" w:rsidRDefault="00B72F3C" w:rsidP="000D313F">
            <w:pPr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3FAF873B" w14:textId="77777777" w:rsidR="00B72F3C" w:rsidRPr="004517A7" w:rsidRDefault="00B72F3C" w:rsidP="000D313F">
            <w:pPr>
              <w:tabs>
                <w:tab w:val="left" w:pos="3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1" w:type="dxa"/>
            <w:gridSpan w:val="3"/>
          </w:tcPr>
          <w:p w14:paraId="154B8647" w14:textId="0043AF7A" w:rsidR="00B72F3C" w:rsidRPr="004517A7" w:rsidRDefault="00B72F3C" w:rsidP="000D313F">
            <w:pPr>
              <w:tabs>
                <w:tab w:val="left" w:pos="3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41" w:type="dxa"/>
          </w:tcPr>
          <w:p w14:paraId="38FEFBB2" w14:textId="77777777" w:rsidR="00B72F3C" w:rsidRPr="004517A7" w:rsidRDefault="00B72F3C" w:rsidP="000D313F">
            <w:pPr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7" w:type="dxa"/>
            <w:gridSpan w:val="4"/>
          </w:tcPr>
          <w:p w14:paraId="5D83E1E3" w14:textId="46DD75DA" w:rsidR="00B72F3C" w:rsidRPr="004517A7" w:rsidRDefault="00B72F3C" w:rsidP="00B72F3C">
            <w:pPr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4517A7"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4517A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1F1C5C" w:rsidRPr="004517A7" w14:paraId="28B927F4" w14:textId="77777777" w:rsidTr="00571E36">
        <w:trPr>
          <w:trHeight w:val="144"/>
        </w:trPr>
        <w:tc>
          <w:tcPr>
            <w:tcW w:w="2475" w:type="dxa"/>
          </w:tcPr>
          <w:p w14:paraId="57FD56B3" w14:textId="77777777" w:rsidR="001F1C5C" w:rsidRPr="004517A7" w:rsidRDefault="001F1C5C" w:rsidP="000D313F">
            <w:pPr>
              <w:ind w:left="532" w:firstLine="8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86" w:type="dxa"/>
            <w:gridSpan w:val="12"/>
            <w:tcBorders>
              <w:bottom w:val="single" w:sz="4" w:space="0" w:color="auto"/>
            </w:tcBorders>
          </w:tcPr>
          <w:p w14:paraId="4CD6016E" w14:textId="290AAACA" w:rsidR="001F1C5C" w:rsidRPr="004517A7" w:rsidRDefault="001F1C5C" w:rsidP="000D313F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B72F3C" w:rsidRPr="004517A7" w14:paraId="39A5B2B9" w14:textId="77777777" w:rsidTr="00571E36">
        <w:trPr>
          <w:trHeight w:val="144"/>
        </w:trPr>
        <w:tc>
          <w:tcPr>
            <w:tcW w:w="2475" w:type="dxa"/>
          </w:tcPr>
          <w:p w14:paraId="623E8E49" w14:textId="77777777" w:rsidR="00B72F3C" w:rsidRPr="004517A7" w:rsidRDefault="00B72F3C" w:rsidP="00B72F3C">
            <w:pPr>
              <w:ind w:left="532" w:firstLine="8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C3A1D5C" w14:textId="77777777" w:rsidR="00B72F3C" w:rsidRPr="004517A7" w:rsidRDefault="00B72F3C" w:rsidP="00B72F3C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ยอดยกมา</w:t>
            </w:r>
          </w:p>
          <w:p w14:paraId="67ED21D7" w14:textId="77777777" w:rsidR="00B72F3C" w:rsidRPr="004517A7" w:rsidRDefault="00B72F3C" w:rsidP="00B72F3C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40B103F2" w14:textId="48866C14" w:rsidR="00B72F3C" w:rsidRPr="004517A7" w:rsidRDefault="00B72F3C" w:rsidP="00B72F3C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517A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" w:type="dxa"/>
          </w:tcPr>
          <w:p w14:paraId="61F12B89" w14:textId="77777777" w:rsidR="00B72F3C" w:rsidRPr="004517A7" w:rsidRDefault="00B72F3C" w:rsidP="00B72F3C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22828295" w14:textId="77777777" w:rsidR="00B72F3C" w:rsidRPr="004517A7" w:rsidRDefault="00B72F3C" w:rsidP="00B72F3C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D84CB3" w14:textId="77777777" w:rsidR="00B72F3C" w:rsidRPr="004517A7" w:rsidRDefault="00B72F3C" w:rsidP="00B72F3C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" w:type="dxa"/>
          </w:tcPr>
          <w:p w14:paraId="37F66A0F" w14:textId="77777777" w:rsidR="00B72F3C" w:rsidRPr="004517A7" w:rsidRDefault="00B72F3C" w:rsidP="00B72F3C">
            <w:pPr>
              <w:ind w:left="-198" w:firstLine="46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C0315D8" w14:textId="5DCCEE85" w:rsidR="00B72F3C" w:rsidRPr="004517A7" w:rsidRDefault="00B72F3C" w:rsidP="00B72F3C">
            <w:pPr>
              <w:ind w:left="-198" w:firstLine="46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ลดลง)</w:t>
            </w:r>
          </w:p>
        </w:tc>
        <w:tc>
          <w:tcPr>
            <w:tcW w:w="141" w:type="dxa"/>
          </w:tcPr>
          <w:p w14:paraId="4EE1C220" w14:textId="77777777" w:rsidR="00B72F3C" w:rsidRPr="004517A7" w:rsidRDefault="00B72F3C" w:rsidP="00B72F3C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D69B664" w14:textId="39746530" w:rsidR="00B72F3C" w:rsidRPr="004517A7" w:rsidRDefault="001F1C5C" w:rsidP="00B72F3C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เพิ่มขึ้นจากการซื้อธุรกิจ</w:t>
            </w:r>
          </w:p>
        </w:tc>
        <w:tc>
          <w:tcPr>
            <w:tcW w:w="162" w:type="dxa"/>
            <w:tcBorders>
              <w:top w:val="single" w:sz="4" w:space="0" w:color="auto"/>
            </w:tcBorders>
          </w:tcPr>
          <w:p w14:paraId="1B86F9A4" w14:textId="77777777" w:rsidR="00B72F3C" w:rsidRPr="004517A7" w:rsidRDefault="00B72F3C" w:rsidP="00B72F3C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" w:type="dxa"/>
            <w:tcBorders>
              <w:top w:val="single" w:sz="4" w:space="0" w:color="auto"/>
            </w:tcBorders>
          </w:tcPr>
          <w:p w14:paraId="0A3733A8" w14:textId="77777777" w:rsidR="00B72F3C" w:rsidRPr="004517A7" w:rsidRDefault="00B72F3C" w:rsidP="00B72F3C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</w:tcPr>
          <w:p w14:paraId="02C5773F" w14:textId="77777777" w:rsidR="00B72F3C" w:rsidRPr="004517A7" w:rsidRDefault="00B72F3C" w:rsidP="00B72F3C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  <w:p w14:paraId="7039FF98" w14:textId="77777777" w:rsidR="00B72F3C" w:rsidRPr="004517A7" w:rsidRDefault="00B72F3C" w:rsidP="00B72F3C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79FEA8FC" w14:textId="76A080E9" w:rsidR="00B72F3C" w:rsidRPr="004517A7" w:rsidRDefault="00B72F3C" w:rsidP="00B72F3C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4517A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517A7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B72F3C" w:rsidRPr="004517A7" w14:paraId="3C9C60BA" w14:textId="77777777" w:rsidTr="00571E36">
        <w:trPr>
          <w:trHeight w:val="144"/>
        </w:trPr>
        <w:tc>
          <w:tcPr>
            <w:tcW w:w="2475" w:type="dxa"/>
          </w:tcPr>
          <w:p w14:paraId="487E2DDD" w14:textId="09AAEC22" w:rsidR="00B72F3C" w:rsidRPr="004517A7" w:rsidRDefault="00FE5A91" w:rsidP="00FE5A91">
            <w:pPr>
              <w:ind w:firstLine="87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ราคาทุน:</w:t>
            </w:r>
          </w:p>
        </w:tc>
        <w:tc>
          <w:tcPr>
            <w:tcW w:w="1418" w:type="dxa"/>
          </w:tcPr>
          <w:p w14:paraId="2BB24F2D" w14:textId="6FE4B878" w:rsidR="00B72F3C" w:rsidRPr="004517A7" w:rsidRDefault="00B72F3C" w:rsidP="00B72F3C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" w:type="dxa"/>
          </w:tcPr>
          <w:p w14:paraId="72944DA8" w14:textId="77777777" w:rsidR="00B72F3C" w:rsidRPr="004517A7" w:rsidRDefault="00B72F3C" w:rsidP="00B72F3C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" w:type="dxa"/>
          </w:tcPr>
          <w:p w14:paraId="07A9AC08" w14:textId="77777777" w:rsidR="00B72F3C" w:rsidRPr="004517A7" w:rsidRDefault="00B72F3C" w:rsidP="00B72F3C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14:paraId="13396A1A" w14:textId="11FB4723" w:rsidR="00B72F3C" w:rsidRPr="004517A7" w:rsidRDefault="00B72F3C" w:rsidP="00B72F3C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2E66152B" w14:textId="77777777" w:rsidR="00B72F3C" w:rsidRPr="004517A7" w:rsidRDefault="00B72F3C" w:rsidP="00B72F3C">
            <w:pPr>
              <w:ind w:left="-198" w:right="90" w:firstLine="468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1CA82DF5" w14:textId="57FCA2B8" w:rsidR="00B72F3C" w:rsidRPr="004517A7" w:rsidRDefault="00B72F3C" w:rsidP="00B72F3C">
            <w:pPr>
              <w:ind w:left="-198" w:right="90" w:firstLine="468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</w:tcPr>
          <w:p w14:paraId="019247FD" w14:textId="77777777" w:rsidR="00B72F3C" w:rsidRPr="004517A7" w:rsidRDefault="00B72F3C" w:rsidP="00B72F3C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AF7C08E" w14:textId="7B53C6C0" w:rsidR="00B72F3C" w:rsidRPr="004517A7" w:rsidRDefault="00B72F3C" w:rsidP="00B72F3C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14:paraId="0DA2FC67" w14:textId="77777777" w:rsidR="00B72F3C" w:rsidRPr="004517A7" w:rsidRDefault="00B72F3C" w:rsidP="00B72F3C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" w:type="dxa"/>
          </w:tcPr>
          <w:p w14:paraId="2F7FCCF7" w14:textId="77777777" w:rsidR="00B72F3C" w:rsidRPr="004517A7" w:rsidRDefault="00B72F3C" w:rsidP="00B72F3C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</w:tcPr>
          <w:p w14:paraId="54E6FD9D" w14:textId="573DDCFD" w:rsidR="00B72F3C" w:rsidRPr="004517A7" w:rsidRDefault="00B72F3C" w:rsidP="00B72F3C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E5A91" w:rsidRPr="004517A7" w14:paraId="6E5C58E0" w14:textId="77777777" w:rsidTr="00571E36">
        <w:trPr>
          <w:trHeight w:val="144"/>
        </w:trPr>
        <w:tc>
          <w:tcPr>
            <w:tcW w:w="2475" w:type="dxa"/>
          </w:tcPr>
          <w:p w14:paraId="38C10DD1" w14:textId="7EB42E69" w:rsidR="00FE5A91" w:rsidRPr="004517A7" w:rsidRDefault="00FE5A91" w:rsidP="00FE5A91">
            <w:pPr>
              <w:ind w:left="182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418" w:type="dxa"/>
          </w:tcPr>
          <w:p w14:paraId="613BEAC2" w14:textId="61656801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221,872</w:t>
            </w:r>
          </w:p>
        </w:tc>
        <w:tc>
          <w:tcPr>
            <w:tcW w:w="27" w:type="dxa"/>
          </w:tcPr>
          <w:p w14:paraId="52A9FA87" w14:textId="77777777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" w:type="dxa"/>
          </w:tcPr>
          <w:p w14:paraId="5DFCF604" w14:textId="77777777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14:paraId="4C76E3A6" w14:textId="0A53E3EE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2,808</w:t>
            </w:r>
          </w:p>
        </w:tc>
        <w:tc>
          <w:tcPr>
            <w:tcW w:w="141" w:type="dxa"/>
          </w:tcPr>
          <w:p w14:paraId="08083C3D" w14:textId="77777777" w:rsidR="00FE5A91" w:rsidRPr="004517A7" w:rsidRDefault="00FE5A91" w:rsidP="00FE5A91">
            <w:pPr>
              <w:ind w:left="-198" w:right="90" w:firstLine="468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3EFB96F9" w14:textId="4F5BD4B6" w:rsidR="00FE5A91" w:rsidRPr="004517A7" w:rsidRDefault="00FE5A91" w:rsidP="00FE5A91">
            <w:pPr>
              <w:ind w:left="-198" w:right="90" w:firstLine="468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(31,988)</w:t>
            </w:r>
          </w:p>
        </w:tc>
        <w:tc>
          <w:tcPr>
            <w:tcW w:w="141" w:type="dxa"/>
          </w:tcPr>
          <w:p w14:paraId="54DBABBE" w14:textId="77777777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A587756" w14:textId="10FC2D40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7EE6D383" w14:textId="77777777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" w:type="dxa"/>
          </w:tcPr>
          <w:p w14:paraId="784D4E69" w14:textId="77777777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</w:tcPr>
          <w:p w14:paraId="48C5FBDE" w14:textId="3560AFA4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192,692</w:t>
            </w:r>
          </w:p>
        </w:tc>
      </w:tr>
      <w:tr w:rsidR="00FE5A91" w:rsidRPr="004517A7" w14:paraId="7C8D73E2" w14:textId="77777777" w:rsidTr="00571E36">
        <w:trPr>
          <w:trHeight w:val="144"/>
        </w:trPr>
        <w:tc>
          <w:tcPr>
            <w:tcW w:w="2475" w:type="dxa"/>
          </w:tcPr>
          <w:p w14:paraId="5637A09A" w14:textId="77777777" w:rsidR="00FE5A91" w:rsidRPr="004517A7" w:rsidRDefault="00FE5A91" w:rsidP="00FE5A91">
            <w:pPr>
              <w:ind w:left="182" w:firstLine="8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18" w:type="dxa"/>
          </w:tcPr>
          <w:p w14:paraId="2F191667" w14:textId="7AC7142C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8,528</w:t>
            </w:r>
          </w:p>
        </w:tc>
        <w:tc>
          <w:tcPr>
            <w:tcW w:w="27" w:type="dxa"/>
          </w:tcPr>
          <w:p w14:paraId="707D3AD1" w14:textId="77777777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" w:type="dxa"/>
          </w:tcPr>
          <w:p w14:paraId="18628FD9" w14:textId="77777777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14:paraId="18352E3C" w14:textId="2989E467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454078A9" w14:textId="77777777" w:rsidR="00FE5A91" w:rsidRPr="004517A7" w:rsidRDefault="00FE5A91" w:rsidP="00FE5A91">
            <w:pPr>
              <w:ind w:left="-198" w:right="90" w:firstLine="468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4B3B6254" w14:textId="5A563306" w:rsidR="00FE5A91" w:rsidRPr="004517A7" w:rsidRDefault="00FE5A91" w:rsidP="00FE5A91">
            <w:pPr>
              <w:ind w:left="-198" w:right="90" w:firstLine="468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32A154AF" w14:textId="77777777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03802A3" w14:textId="0413FE64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3,433</w:t>
            </w:r>
          </w:p>
        </w:tc>
        <w:tc>
          <w:tcPr>
            <w:tcW w:w="162" w:type="dxa"/>
            <w:shd w:val="clear" w:color="auto" w:fill="auto"/>
          </w:tcPr>
          <w:p w14:paraId="3FCA040D" w14:textId="77777777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" w:type="dxa"/>
          </w:tcPr>
          <w:p w14:paraId="58A9427E" w14:textId="77777777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</w:tcPr>
          <w:p w14:paraId="7068B8FB" w14:textId="615C79B1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11,961</w:t>
            </w:r>
          </w:p>
        </w:tc>
      </w:tr>
      <w:tr w:rsidR="00FE5A91" w:rsidRPr="004517A7" w14:paraId="5DC739F4" w14:textId="77777777" w:rsidTr="00571E36">
        <w:trPr>
          <w:trHeight w:val="144"/>
        </w:trPr>
        <w:tc>
          <w:tcPr>
            <w:tcW w:w="2475" w:type="dxa"/>
          </w:tcPr>
          <w:p w14:paraId="59A3AB4C" w14:textId="77777777" w:rsidR="00FE5A91" w:rsidRPr="004517A7" w:rsidRDefault="00FE5A91" w:rsidP="00FE5A91">
            <w:pPr>
              <w:ind w:left="182" w:firstLine="8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418" w:type="dxa"/>
          </w:tcPr>
          <w:p w14:paraId="76EF68BC" w14:textId="255C349E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2,881</w:t>
            </w:r>
          </w:p>
        </w:tc>
        <w:tc>
          <w:tcPr>
            <w:tcW w:w="27" w:type="dxa"/>
          </w:tcPr>
          <w:p w14:paraId="5991E43D" w14:textId="77777777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" w:type="dxa"/>
          </w:tcPr>
          <w:p w14:paraId="5CC602D7" w14:textId="77777777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3367D9E2" w14:textId="633049AD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1,105</w:t>
            </w:r>
          </w:p>
        </w:tc>
        <w:tc>
          <w:tcPr>
            <w:tcW w:w="141" w:type="dxa"/>
          </w:tcPr>
          <w:p w14:paraId="217F6FFD" w14:textId="77777777" w:rsidR="00FE5A91" w:rsidRPr="004517A7" w:rsidRDefault="00FE5A91" w:rsidP="00FE5A91">
            <w:pPr>
              <w:ind w:left="-198" w:right="90" w:firstLine="468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21E7C88" w14:textId="37F0648B" w:rsidR="00FE5A91" w:rsidRPr="004517A7" w:rsidRDefault="00FE5A91" w:rsidP="00FE5A91">
            <w:pPr>
              <w:ind w:left="-198" w:right="90" w:firstLine="468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49CD31D7" w14:textId="77777777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69C478B" w14:textId="723A8354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44718D0B" w14:textId="77777777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" w:type="dxa"/>
          </w:tcPr>
          <w:p w14:paraId="590218A4" w14:textId="77777777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</w:tcPr>
          <w:p w14:paraId="40782F9C" w14:textId="07A6E822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3,986</w:t>
            </w:r>
          </w:p>
        </w:tc>
      </w:tr>
      <w:tr w:rsidR="00FE5A91" w:rsidRPr="004517A7" w14:paraId="15DA5039" w14:textId="77777777" w:rsidTr="00571E36">
        <w:trPr>
          <w:trHeight w:val="144"/>
        </w:trPr>
        <w:tc>
          <w:tcPr>
            <w:tcW w:w="2475" w:type="dxa"/>
          </w:tcPr>
          <w:p w14:paraId="3F072E04" w14:textId="77777777" w:rsidR="00FE5A91" w:rsidRPr="004517A7" w:rsidRDefault="00FE5A91" w:rsidP="00FE5A91">
            <w:pPr>
              <w:ind w:left="182" w:firstLine="8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8" w:type="dxa"/>
            <w:shd w:val="clear" w:color="auto" w:fill="auto"/>
          </w:tcPr>
          <w:p w14:paraId="117D2A45" w14:textId="155949EA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4517A7">
              <w:rPr>
                <w:rFonts w:ascii="Angsana New" w:hAnsi="Angsana New"/>
                <w:sz w:val="26"/>
                <w:szCs w:val="26"/>
              </w:rPr>
              <w:t>1,915</w:t>
            </w:r>
          </w:p>
        </w:tc>
        <w:tc>
          <w:tcPr>
            <w:tcW w:w="27" w:type="dxa"/>
          </w:tcPr>
          <w:p w14:paraId="09CB523E" w14:textId="77777777" w:rsidR="00FE5A91" w:rsidRPr="004517A7" w:rsidRDefault="00FE5A91" w:rsidP="00FE5A91">
            <w:pPr>
              <w:ind w:left="-72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2D92B4B4" w14:textId="77777777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702B21B9" w14:textId="4E87549A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37DB5D71" w14:textId="77777777" w:rsidR="00FE5A91" w:rsidRPr="004517A7" w:rsidRDefault="00FE5A91" w:rsidP="00FE5A91">
            <w:pPr>
              <w:ind w:left="-72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B9A939" w14:textId="1C4DE989" w:rsidR="00FE5A91" w:rsidRPr="004517A7" w:rsidRDefault="00FE5A91" w:rsidP="00FE5A91">
            <w:pPr>
              <w:ind w:left="-72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81CCA12" w14:textId="77777777" w:rsidR="00FE5A91" w:rsidRPr="004517A7" w:rsidRDefault="00FE5A91" w:rsidP="00FE5A91">
            <w:pPr>
              <w:ind w:left="-288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A9DC2A8" w14:textId="1D143E5C" w:rsidR="00FE5A91" w:rsidRPr="004517A7" w:rsidRDefault="00FE5A91" w:rsidP="00FE5A91">
            <w:pPr>
              <w:ind w:left="-288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1,522</w:t>
            </w:r>
          </w:p>
        </w:tc>
        <w:tc>
          <w:tcPr>
            <w:tcW w:w="162" w:type="dxa"/>
            <w:shd w:val="clear" w:color="auto" w:fill="auto"/>
          </w:tcPr>
          <w:p w14:paraId="61415D6D" w14:textId="77777777" w:rsidR="00FE5A91" w:rsidRPr="004517A7" w:rsidRDefault="00FE5A91" w:rsidP="00FE5A91">
            <w:pPr>
              <w:ind w:left="-72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" w:type="dxa"/>
          </w:tcPr>
          <w:p w14:paraId="4FAEB8AE" w14:textId="77777777" w:rsidR="00FE5A91" w:rsidRPr="004517A7" w:rsidRDefault="00FE5A91" w:rsidP="00FE5A91">
            <w:pPr>
              <w:ind w:left="-288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shd w:val="clear" w:color="auto" w:fill="auto"/>
          </w:tcPr>
          <w:p w14:paraId="7CEFC80B" w14:textId="06883D2C" w:rsidR="00FE5A91" w:rsidRPr="004517A7" w:rsidRDefault="00FE5A91" w:rsidP="00FE5A91">
            <w:pPr>
              <w:ind w:left="-288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13,437</w:t>
            </w:r>
          </w:p>
        </w:tc>
      </w:tr>
      <w:tr w:rsidR="00FE5A91" w:rsidRPr="004517A7" w14:paraId="5FA5D598" w14:textId="77777777" w:rsidTr="00571E36">
        <w:trPr>
          <w:trHeight w:val="144"/>
        </w:trPr>
        <w:tc>
          <w:tcPr>
            <w:tcW w:w="2475" w:type="dxa"/>
          </w:tcPr>
          <w:p w14:paraId="734468DB" w14:textId="77777777" w:rsidR="00FE5A91" w:rsidRPr="004517A7" w:rsidRDefault="00FE5A91" w:rsidP="00FE5A91">
            <w:pPr>
              <w:ind w:left="182" w:firstLine="8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784B5" w14:textId="3A6DEABE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245,196</w:t>
            </w:r>
          </w:p>
        </w:tc>
        <w:tc>
          <w:tcPr>
            <w:tcW w:w="27" w:type="dxa"/>
          </w:tcPr>
          <w:p w14:paraId="5E2AE400" w14:textId="77777777" w:rsidR="00FE5A91" w:rsidRPr="004517A7" w:rsidRDefault="00FE5A91" w:rsidP="00FE5A91">
            <w:pPr>
              <w:ind w:left="-288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10255F37" w14:textId="77777777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2859E" w14:textId="355B60CF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3,913</w:t>
            </w:r>
          </w:p>
        </w:tc>
        <w:tc>
          <w:tcPr>
            <w:tcW w:w="141" w:type="dxa"/>
          </w:tcPr>
          <w:p w14:paraId="109040C8" w14:textId="77777777" w:rsidR="00FE5A91" w:rsidRPr="004517A7" w:rsidRDefault="00FE5A91" w:rsidP="00FE5A91">
            <w:pPr>
              <w:tabs>
                <w:tab w:val="decimal" w:pos="714"/>
              </w:tabs>
              <w:ind w:left="-288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CC090" w14:textId="44E524B6" w:rsidR="00FE5A91" w:rsidRPr="004517A7" w:rsidRDefault="00FE5A91" w:rsidP="00FE5A91">
            <w:pPr>
              <w:tabs>
                <w:tab w:val="decimal" w:pos="714"/>
              </w:tabs>
              <w:ind w:left="-288"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(31,988)</w:t>
            </w:r>
          </w:p>
        </w:tc>
        <w:tc>
          <w:tcPr>
            <w:tcW w:w="141" w:type="dxa"/>
          </w:tcPr>
          <w:p w14:paraId="34628F9E" w14:textId="77777777" w:rsidR="00FE5A91" w:rsidRPr="004517A7" w:rsidRDefault="00FE5A91" w:rsidP="00FE5A91">
            <w:pPr>
              <w:tabs>
                <w:tab w:val="decimal" w:pos="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416B2" w14:textId="02AB6112" w:rsidR="00FE5A91" w:rsidRPr="004517A7" w:rsidRDefault="00FE5A91" w:rsidP="00FE5A91">
            <w:pPr>
              <w:tabs>
                <w:tab w:val="decimal" w:pos="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4,955</w:t>
            </w:r>
          </w:p>
        </w:tc>
        <w:tc>
          <w:tcPr>
            <w:tcW w:w="162" w:type="dxa"/>
            <w:shd w:val="clear" w:color="auto" w:fill="auto"/>
          </w:tcPr>
          <w:p w14:paraId="44A7A852" w14:textId="77777777" w:rsidR="00FE5A91" w:rsidRPr="004517A7" w:rsidRDefault="00FE5A91" w:rsidP="00FE5A91">
            <w:pPr>
              <w:tabs>
                <w:tab w:val="decimal" w:pos="714"/>
              </w:tabs>
              <w:ind w:left="-288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" w:type="dxa"/>
          </w:tcPr>
          <w:p w14:paraId="32EA6AC5" w14:textId="77777777" w:rsidR="00FE5A91" w:rsidRPr="004517A7" w:rsidRDefault="00FE5A91" w:rsidP="00FE5A91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EC4EE" w14:textId="60011506" w:rsidR="00FE5A91" w:rsidRPr="004517A7" w:rsidRDefault="00FE5A91" w:rsidP="00FE5A91">
            <w:pPr>
              <w:ind w:left="-288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222,076</w:t>
            </w:r>
          </w:p>
        </w:tc>
      </w:tr>
      <w:tr w:rsidR="00FE5A91" w:rsidRPr="004517A7" w14:paraId="62381C2A" w14:textId="77777777" w:rsidTr="00571E36">
        <w:trPr>
          <w:trHeight w:val="144"/>
        </w:trPr>
        <w:tc>
          <w:tcPr>
            <w:tcW w:w="2475" w:type="dxa"/>
          </w:tcPr>
          <w:p w14:paraId="78002113" w14:textId="77777777" w:rsidR="00FE5A91" w:rsidRPr="004517A7" w:rsidRDefault="00FE5A91" w:rsidP="00D00221">
            <w:pPr>
              <w:ind w:left="90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ค่าเสื่อมราคาสะสม:</w:t>
            </w:r>
          </w:p>
        </w:tc>
        <w:tc>
          <w:tcPr>
            <w:tcW w:w="1418" w:type="dxa"/>
            <w:shd w:val="clear" w:color="auto" w:fill="auto"/>
          </w:tcPr>
          <w:p w14:paraId="3801D595" w14:textId="77777777" w:rsidR="00FE5A91" w:rsidRPr="004517A7" w:rsidRDefault="00FE5A91" w:rsidP="00FE5A91">
            <w:pPr>
              <w:tabs>
                <w:tab w:val="decimal" w:pos="1098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" w:type="dxa"/>
          </w:tcPr>
          <w:p w14:paraId="396B7C63" w14:textId="77777777" w:rsidR="00FE5A91" w:rsidRPr="004517A7" w:rsidRDefault="00FE5A91" w:rsidP="00FE5A91">
            <w:pPr>
              <w:ind w:left="-288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02A650B6" w14:textId="77777777" w:rsidR="00FE5A91" w:rsidRPr="004517A7" w:rsidRDefault="00FE5A91" w:rsidP="00FE5A91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4173143C" w14:textId="77777777" w:rsidR="00FE5A91" w:rsidRPr="004517A7" w:rsidRDefault="00FE5A91" w:rsidP="00FE5A91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17F904D" w14:textId="77777777" w:rsidR="00FE5A91" w:rsidRPr="004517A7" w:rsidRDefault="00FE5A91" w:rsidP="00FE5A91">
            <w:pPr>
              <w:tabs>
                <w:tab w:val="decimal" w:pos="714"/>
              </w:tabs>
              <w:ind w:left="-288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76DC0B87" w14:textId="0911F8B9" w:rsidR="00FE5A91" w:rsidRPr="004517A7" w:rsidRDefault="00FE5A91" w:rsidP="00FE5A91">
            <w:pPr>
              <w:tabs>
                <w:tab w:val="decimal" w:pos="714"/>
              </w:tabs>
              <w:ind w:left="-288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8DBCD85" w14:textId="77777777" w:rsidR="00FE5A91" w:rsidRPr="004517A7" w:rsidRDefault="00FE5A91" w:rsidP="00FE5A91">
            <w:pPr>
              <w:tabs>
                <w:tab w:val="decimal" w:pos="549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2B320B1" w14:textId="442C76F1" w:rsidR="00FE5A91" w:rsidRPr="004517A7" w:rsidRDefault="00FE5A91" w:rsidP="00FE5A91">
            <w:pPr>
              <w:tabs>
                <w:tab w:val="decimal" w:pos="549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62" w:type="dxa"/>
            <w:shd w:val="clear" w:color="auto" w:fill="auto"/>
          </w:tcPr>
          <w:p w14:paraId="5CFA20CF" w14:textId="77777777" w:rsidR="00FE5A91" w:rsidRPr="004517A7" w:rsidRDefault="00FE5A91" w:rsidP="00FE5A91">
            <w:pPr>
              <w:tabs>
                <w:tab w:val="decimal" w:pos="714"/>
              </w:tabs>
              <w:ind w:left="-288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" w:type="dxa"/>
          </w:tcPr>
          <w:p w14:paraId="07047558" w14:textId="77777777" w:rsidR="00FE5A91" w:rsidRPr="004517A7" w:rsidRDefault="00FE5A91" w:rsidP="00FE5A91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shd w:val="clear" w:color="auto" w:fill="auto"/>
          </w:tcPr>
          <w:p w14:paraId="51165E9A" w14:textId="77777777" w:rsidR="00FE5A91" w:rsidRPr="004517A7" w:rsidRDefault="00FE5A91" w:rsidP="00FE5A91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5A91" w:rsidRPr="004517A7" w14:paraId="455649A2" w14:textId="77777777" w:rsidTr="00571E36">
        <w:trPr>
          <w:trHeight w:val="144"/>
        </w:trPr>
        <w:tc>
          <w:tcPr>
            <w:tcW w:w="2475" w:type="dxa"/>
          </w:tcPr>
          <w:p w14:paraId="1D9D6D33" w14:textId="77777777" w:rsidR="00FE5A91" w:rsidRPr="004517A7" w:rsidRDefault="00FE5A91" w:rsidP="00FE5A91">
            <w:pPr>
              <w:ind w:left="182" w:firstLine="8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418" w:type="dxa"/>
            <w:shd w:val="clear" w:color="auto" w:fill="auto"/>
          </w:tcPr>
          <w:p w14:paraId="3B72ED42" w14:textId="35186EBA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(19,603)</w:t>
            </w:r>
          </w:p>
        </w:tc>
        <w:tc>
          <w:tcPr>
            <w:tcW w:w="27" w:type="dxa"/>
          </w:tcPr>
          <w:p w14:paraId="4304CB80" w14:textId="77777777" w:rsidR="00FE5A91" w:rsidRPr="004517A7" w:rsidRDefault="00FE5A91" w:rsidP="00FE5A91">
            <w:pPr>
              <w:tabs>
                <w:tab w:val="decimal" w:pos="1062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56A00E7B" w14:textId="77777777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55586710" w14:textId="16E73F08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(21,289)</w:t>
            </w:r>
          </w:p>
        </w:tc>
        <w:tc>
          <w:tcPr>
            <w:tcW w:w="141" w:type="dxa"/>
          </w:tcPr>
          <w:p w14:paraId="661C0A54" w14:textId="77777777" w:rsidR="00FE5A91" w:rsidRPr="004517A7" w:rsidRDefault="00FE5A91" w:rsidP="00FE5A91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3B76BD9C" w14:textId="507A136E" w:rsidR="00FE5A91" w:rsidRPr="004517A7" w:rsidRDefault="00FE5A91" w:rsidP="00FE5A91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  <w:lang w:val="en-GB"/>
              </w:rPr>
              <w:t>5,788</w:t>
            </w:r>
          </w:p>
        </w:tc>
        <w:tc>
          <w:tcPr>
            <w:tcW w:w="141" w:type="dxa"/>
          </w:tcPr>
          <w:p w14:paraId="75B47DF1" w14:textId="77777777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554D99F" w14:textId="46D6EDDF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332D7B55" w14:textId="77777777" w:rsidR="00FE5A91" w:rsidRPr="004517A7" w:rsidRDefault="00FE5A91" w:rsidP="00FE5A91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25" w:type="dxa"/>
          </w:tcPr>
          <w:p w14:paraId="4833AA65" w14:textId="77777777" w:rsidR="00FE5A91" w:rsidRPr="004517A7" w:rsidRDefault="00FE5A91" w:rsidP="00FE5A91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shd w:val="clear" w:color="auto" w:fill="auto"/>
          </w:tcPr>
          <w:p w14:paraId="011CB4F2" w14:textId="3011047B" w:rsidR="00FE5A91" w:rsidRPr="004517A7" w:rsidRDefault="00FE5A91" w:rsidP="00FE5A91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(35,104)</w:t>
            </w:r>
          </w:p>
        </w:tc>
      </w:tr>
      <w:tr w:rsidR="00FE5A91" w:rsidRPr="004517A7" w14:paraId="33882C0D" w14:textId="77777777" w:rsidTr="00571E36">
        <w:trPr>
          <w:trHeight w:val="144"/>
        </w:trPr>
        <w:tc>
          <w:tcPr>
            <w:tcW w:w="2475" w:type="dxa"/>
          </w:tcPr>
          <w:p w14:paraId="1A539BA7" w14:textId="77777777" w:rsidR="00FE5A91" w:rsidRPr="004517A7" w:rsidRDefault="00FE5A91" w:rsidP="00FE5A91">
            <w:pPr>
              <w:ind w:left="182" w:firstLine="8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18" w:type="dxa"/>
            <w:shd w:val="clear" w:color="auto" w:fill="auto"/>
          </w:tcPr>
          <w:p w14:paraId="148725C5" w14:textId="055CB808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(346)</w:t>
            </w:r>
          </w:p>
        </w:tc>
        <w:tc>
          <w:tcPr>
            <w:tcW w:w="27" w:type="dxa"/>
          </w:tcPr>
          <w:p w14:paraId="1FC0B0B7" w14:textId="77777777" w:rsidR="00FE5A91" w:rsidRPr="004517A7" w:rsidRDefault="00FE5A91" w:rsidP="00FE5A91">
            <w:pPr>
              <w:tabs>
                <w:tab w:val="decimal" w:pos="1062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6D53FEC7" w14:textId="77777777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4A6207DC" w14:textId="65BB7D29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(386)</w:t>
            </w:r>
          </w:p>
        </w:tc>
        <w:tc>
          <w:tcPr>
            <w:tcW w:w="141" w:type="dxa"/>
          </w:tcPr>
          <w:p w14:paraId="109470C4" w14:textId="77777777" w:rsidR="00FE5A91" w:rsidRPr="004517A7" w:rsidRDefault="00FE5A91" w:rsidP="00FE5A91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2DD46E98" w14:textId="0EE7BF74" w:rsidR="00FE5A91" w:rsidRPr="004517A7" w:rsidRDefault="00FE5A91" w:rsidP="00FE5A91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" w:type="dxa"/>
          </w:tcPr>
          <w:p w14:paraId="3376D57C" w14:textId="77777777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9A397BB" w14:textId="183B1A67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(3,433)</w:t>
            </w:r>
          </w:p>
        </w:tc>
        <w:tc>
          <w:tcPr>
            <w:tcW w:w="162" w:type="dxa"/>
            <w:shd w:val="clear" w:color="auto" w:fill="auto"/>
          </w:tcPr>
          <w:p w14:paraId="2400CAF6" w14:textId="77777777" w:rsidR="00FE5A91" w:rsidRPr="004517A7" w:rsidRDefault="00FE5A91" w:rsidP="00FE5A91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25" w:type="dxa"/>
          </w:tcPr>
          <w:p w14:paraId="676EB8B7" w14:textId="77777777" w:rsidR="00FE5A91" w:rsidRPr="004517A7" w:rsidRDefault="00FE5A91" w:rsidP="00FE5A91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shd w:val="clear" w:color="auto" w:fill="auto"/>
          </w:tcPr>
          <w:p w14:paraId="1DB13D44" w14:textId="4C8EAB8F" w:rsidR="00FE5A91" w:rsidRPr="004517A7" w:rsidRDefault="00FE5A91" w:rsidP="00FE5A91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(4,165)</w:t>
            </w:r>
          </w:p>
        </w:tc>
      </w:tr>
      <w:tr w:rsidR="00FE5A91" w:rsidRPr="004517A7" w14:paraId="5040EC11" w14:textId="77777777" w:rsidTr="00571E36">
        <w:trPr>
          <w:trHeight w:val="144"/>
        </w:trPr>
        <w:tc>
          <w:tcPr>
            <w:tcW w:w="2475" w:type="dxa"/>
          </w:tcPr>
          <w:p w14:paraId="0A0EBA1B" w14:textId="77777777" w:rsidR="00FE5A91" w:rsidRPr="004517A7" w:rsidRDefault="00FE5A91" w:rsidP="00FE5A91">
            <w:pPr>
              <w:ind w:left="182" w:firstLine="8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418" w:type="dxa"/>
            <w:shd w:val="clear" w:color="auto" w:fill="auto"/>
          </w:tcPr>
          <w:p w14:paraId="720646F1" w14:textId="6F135CBD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(1,027)</w:t>
            </w:r>
          </w:p>
        </w:tc>
        <w:tc>
          <w:tcPr>
            <w:tcW w:w="27" w:type="dxa"/>
          </w:tcPr>
          <w:p w14:paraId="75DC8109" w14:textId="77777777" w:rsidR="00FE5A91" w:rsidRPr="004517A7" w:rsidRDefault="00FE5A91" w:rsidP="00FE5A91">
            <w:pPr>
              <w:tabs>
                <w:tab w:val="decimal" w:pos="1062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23D59E1F" w14:textId="77777777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551FD13E" w14:textId="28DB9476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(754)</w:t>
            </w:r>
          </w:p>
        </w:tc>
        <w:tc>
          <w:tcPr>
            <w:tcW w:w="141" w:type="dxa"/>
          </w:tcPr>
          <w:p w14:paraId="65908546" w14:textId="77777777" w:rsidR="00FE5A91" w:rsidRPr="004517A7" w:rsidRDefault="00FE5A91" w:rsidP="00FE5A91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40AB2A64" w14:textId="6BA87504" w:rsidR="00FE5A91" w:rsidRPr="004517A7" w:rsidRDefault="00FE5A91" w:rsidP="00FE5A91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" w:type="dxa"/>
          </w:tcPr>
          <w:p w14:paraId="2EBE262A" w14:textId="77777777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1860344" w14:textId="2E709AE4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0D37FF61" w14:textId="77777777" w:rsidR="00FE5A91" w:rsidRPr="004517A7" w:rsidRDefault="00FE5A91" w:rsidP="00FE5A91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25" w:type="dxa"/>
          </w:tcPr>
          <w:p w14:paraId="77F2EF5E" w14:textId="77777777" w:rsidR="00FE5A91" w:rsidRPr="004517A7" w:rsidRDefault="00FE5A91" w:rsidP="00FE5A91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shd w:val="clear" w:color="auto" w:fill="auto"/>
          </w:tcPr>
          <w:p w14:paraId="3DD5DB0A" w14:textId="64436164" w:rsidR="00FE5A91" w:rsidRPr="004517A7" w:rsidRDefault="00FE5A91" w:rsidP="00FE5A91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(1,781)</w:t>
            </w:r>
          </w:p>
        </w:tc>
      </w:tr>
      <w:tr w:rsidR="00FE5A91" w:rsidRPr="004517A7" w14:paraId="7EA69F7B" w14:textId="77777777" w:rsidTr="00571E36">
        <w:trPr>
          <w:trHeight w:val="144"/>
        </w:trPr>
        <w:tc>
          <w:tcPr>
            <w:tcW w:w="2475" w:type="dxa"/>
          </w:tcPr>
          <w:p w14:paraId="65AD356B" w14:textId="77777777" w:rsidR="00FE5A91" w:rsidRPr="004517A7" w:rsidRDefault="00FE5A91" w:rsidP="00FE5A91">
            <w:pPr>
              <w:ind w:left="182" w:firstLine="8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8" w:type="dxa"/>
            <w:shd w:val="clear" w:color="auto" w:fill="auto"/>
          </w:tcPr>
          <w:p w14:paraId="40E743A1" w14:textId="3F7381EE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(6,335)</w:t>
            </w:r>
          </w:p>
        </w:tc>
        <w:tc>
          <w:tcPr>
            <w:tcW w:w="27" w:type="dxa"/>
          </w:tcPr>
          <w:p w14:paraId="031A57B3" w14:textId="77777777" w:rsidR="00FE5A91" w:rsidRPr="004517A7" w:rsidRDefault="00FE5A91" w:rsidP="00FE5A91">
            <w:pPr>
              <w:tabs>
                <w:tab w:val="decimal" w:pos="1062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  <w:vMerge w:val="restart"/>
          </w:tcPr>
          <w:p w14:paraId="2296948A" w14:textId="77777777" w:rsidR="00FE5A91" w:rsidRPr="004517A7" w:rsidRDefault="00FE5A91" w:rsidP="00FE5A91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05CD2A7C" w14:textId="37CF4A36" w:rsidR="00FE5A91" w:rsidRPr="004517A7" w:rsidRDefault="00FE5A91" w:rsidP="00FE5A91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(2,384)</w:t>
            </w:r>
          </w:p>
        </w:tc>
        <w:tc>
          <w:tcPr>
            <w:tcW w:w="141" w:type="dxa"/>
          </w:tcPr>
          <w:p w14:paraId="19470126" w14:textId="77777777" w:rsidR="00FE5A91" w:rsidRPr="004517A7" w:rsidRDefault="00FE5A91" w:rsidP="00FE5A91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AE37AF0" w14:textId="389E1D47" w:rsidR="00FE5A91" w:rsidRPr="004517A7" w:rsidRDefault="00FE5A91" w:rsidP="00FE5A91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" w:type="dxa"/>
          </w:tcPr>
          <w:p w14:paraId="3519B792" w14:textId="77777777" w:rsidR="00FE5A91" w:rsidRPr="004517A7" w:rsidRDefault="00FE5A91" w:rsidP="00FE5A91">
            <w:pPr>
              <w:tabs>
                <w:tab w:val="decimal" w:pos="870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3F02340" w14:textId="7B8AD8C7" w:rsidR="00FE5A91" w:rsidRPr="004517A7" w:rsidRDefault="00FE5A91" w:rsidP="00FE5A91">
            <w:pPr>
              <w:tabs>
                <w:tab w:val="decimal" w:pos="870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  <w:lang w:val="en-GB"/>
              </w:rPr>
              <w:t>(1,070)</w:t>
            </w:r>
          </w:p>
        </w:tc>
        <w:tc>
          <w:tcPr>
            <w:tcW w:w="162" w:type="dxa"/>
            <w:shd w:val="clear" w:color="auto" w:fill="auto"/>
          </w:tcPr>
          <w:p w14:paraId="5E8534D3" w14:textId="77777777" w:rsidR="00FE5A91" w:rsidRPr="004517A7" w:rsidRDefault="00FE5A91" w:rsidP="00FE5A91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25" w:type="dxa"/>
          </w:tcPr>
          <w:p w14:paraId="71E83337" w14:textId="77777777" w:rsidR="00FE5A91" w:rsidRPr="004517A7" w:rsidRDefault="00FE5A91" w:rsidP="00FE5A91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shd w:val="clear" w:color="auto" w:fill="auto"/>
          </w:tcPr>
          <w:p w14:paraId="7401A868" w14:textId="4B0F64A1" w:rsidR="00FE5A91" w:rsidRPr="004517A7" w:rsidRDefault="00FE5A91" w:rsidP="00FE5A91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(9,789)</w:t>
            </w:r>
          </w:p>
        </w:tc>
      </w:tr>
      <w:tr w:rsidR="00FE5A91" w:rsidRPr="004517A7" w14:paraId="09146921" w14:textId="77777777" w:rsidTr="00571E36">
        <w:trPr>
          <w:trHeight w:val="144"/>
        </w:trPr>
        <w:tc>
          <w:tcPr>
            <w:tcW w:w="2475" w:type="dxa"/>
          </w:tcPr>
          <w:p w14:paraId="59411BB5" w14:textId="77777777" w:rsidR="00FE5A91" w:rsidRPr="004517A7" w:rsidRDefault="00FE5A91" w:rsidP="00FE5A91">
            <w:pPr>
              <w:ind w:left="92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รวมค่าเสื่อมราคาสะสม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0C97E" w14:textId="068B3528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(27,311)</w:t>
            </w:r>
          </w:p>
        </w:tc>
        <w:tc>
          <w:tcPr>
            <w:tcW w:w="27" w:type="dxa"/>
          </w:tcPr>
          <w:p w14:paraId="31CEBF57" w14:textId="77777777" w:rsidR="00FE5A91" w:rsidRPr="004517A7" w:rsidRDefault="00FE5A91" w:rsidP="00FE5A91">
            <w:pPr>
              <w:tabs>
                <w:tab w:val="decimal" w:pos="1062"/>
              </w:tabs>
              <w:ind w:left="712" w:right="90" w:hanging="3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  <w:vMerge/>
          </w:tcPr>
          <w:p w14:paraId="08D3A901" w14:textId="77777777" w:rsidR="00FE5A91" w:rsidRPr="004517A7" w:rsidRDefault="00FE5A91" w:rsidP="00FE5A91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75338" w14:textId="3495D791" w:rsidR="00FE5A91" w:rsidRPr="004517A7" w:rsidRDefault="00FE5A91" w:rsidP="00FE5A91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  <w:lang w:val="en-GB"/>
              </w:rPr>
              <w:t>(24,813)</w:t>
            </w:r>
          </w:p>
        </w:tc>
        <w:tc>
          <w:tcPr>
            <w:tcW w:w="141" w:type="dxa"/>
          </w:tcPr>
          <w:p w14:paraId="31E7774F" w14:textId="77777777" w:rsidR="00FE5A91" w:rsidRPr="004517A7" w:rsidRDefault="00FE5A91" w:rsidP="00FE5A91">
            <w:pPr>
              <w:ind w:left="712" w:right="90" w:hanging="388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06C9A" w14:textId="1D08B684" w:rsidR="00FE5A91" w:rsidRPr="004517A7" w:rsidRDefault="00FE5A91" w:rsidP="00FE5A91">
            <w:pPr>
              <w:ind w:left="712" w:right="90" w:hanging="388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  <w:lang w:val="en-GB"/>
              </w:rPr>
              <w:t>5,788</w:t>
            </w:r>
          </w:p>
        </w:tc>
        <w:tc>
          <w:tcPr>
            <w:tcW w:w="141" w:type="dxa"/>
          </w:tcPr>
          <w:p w14:paraId="51557135" w14:textId="77777777" w:rsidR="00FE5A91" w:rsidRPr="004517A7" w:rsidRDefault="00FE5A91" w:rsidP="00FE5A91">
            <w:pPr>
              <w:tabs>
                <w:tab w:val="decimal" w:pos="870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320F1" w14:textId="29916C8A" w:rsidR="00FE5A91" w:rsidRPr="004517A7" w:rsidRDefault="00FE5A91" w:rsidP="00FE5A91">
            <w:pPr>
              <w:tabs>
                <w:tab w:val="decimal" w:pos="870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  <w:lang w:val="en-GB"/>
              </w:rPr>
              <w:t>(4,503)</w:t>
            </w:r>
          </w:p>
        </w:tc>
        <w:tc>
          <w:tcPr>
            <w:tcW w:w="162" w:type="dxa"/>
            <w:shd w:val="clear" w:color="auto" w:fill="auto"/>
          </w:tcPr>
          <w:p w14:paraId="06B3A4F5" w14:textId="77777777" w:rsidR="00FE5A91" w:rsidRPr="004517A7" w:rsidRDefault="00FE5A91" w:rsidP="00FE5A91">
            <w:pPr>
              <w:ind w:left="712" w:right="90" w:hanging="388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25" w:type="dxa"/>
          </w:tcPr>
          <w:p w14:paraId="0F001C9A" w14:textId="77777777" w:rsidR="00FE5A91" w:rsidRPr="004517A7" w:rsidRDefault="00FE5A91" w:rsidP="00FE5A91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60542" w14:textId="5CB03CA2" w:rsidR="00FE5A91" w:rsidRPr="004517A7" w:rsidRDefault="00FE5A91" w:rsidP="00FE5A91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(50,839)</w:t>
            </w:r>
          </w:p>
        </w:tc>
      </w:tr>
      <w:tr w:rsidR="00FE5A91" w:rsidRPr="004517A7" w14:paraId="1B985434" w14:textId="77777777" w:rsidTr="00571E36">
        <w:trPr>
          <w:trHeight w:val="144"/>
        </w:trPr>
        <w:tc>
          <w:tcPr>
            <w:tcW w:w="2475" w:type="dxa"/>
          </w:tcPr>
          <w:p w14:paraId="6F11DAA5" w14:textId="77777777" w:rsidR="00FE5A91" w:rsidRPr="004517A7" w:rsidRDefault="00FE5A91" w:rsidP="00FE5A91">
            <w:pPr>
              <w:ind w:left="182" w:hanging="90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สินทรัพย์สิทธิการใช้สุทธิ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DECF8" w14:textId="2C32BF95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/>
                <w:b/>
                <w:bCs/>
                <w:sz w:val="26"/>
                <w:szCs w:val="26"/>
              </w:rPr>
              <w:t>217,885</w:t>
            </w:r>
          </w:p>
        </w:tc>
        <w:tc>
          <w:tcPr>
            <w:tcW w:w="27" w:type="dxa"/>
          </w:tcPr>
          <w:p w14:paraId="1A78B7D8" w14:textId="77777777" w:rsidR="00FE5A91" w:rsidRPr="004517A7" w:rsidRDefault="00FE5A91" w:rsidP="00FE5A91">
            <w:pPr>
              <w:tabs>
                <w:tab w:val="decimal" w:pos="1098"/>
              </w:tabs>
              <w:ind w:left="-288"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" w:type="dxa"/>
            <w:vMerge/>
          </w:tcPr>
          <w:p w14:paraId="1CF30656" w14:textId="77777777" w:rsidR="00FE5A91" w:rsidRPr="004517A7" w:rsidRDefault="00FE5A91" w:rsidP="00FE5A91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3246DD5F" w14:textId="77777777" w:rsidR="00FE5A91" w:rsidRPr="004517A7" w:rsidRDefault="00FE5A91" w:rsidP="00FE5A91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</w:tcPr>
          <w:p w14:paraId="75BA36DB" w14:textId="77777777" w:rsidR="00FE5A91" w:rsidRPr="004517A7" w:rsidRDefault="00FE5A91" w:rsidP="00FE5A91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63A74DF7" w14:textId="17D8DD9B" w:rsidR="00FE5A91" w:rsidRPr="004517A7" w:rsidRDefault="00FE5A91" w:rsidP="00FE5A91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</w:tcPr>
          <w:p w14:paraId="487F142A" w14:textId="77777777" w:rsidR="00FE5A91" w:rsidRPr="004517A7" w:rsidRDefault="00FE5A91" w:rsidP="00FE5A91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466EF5F" w14:textId="55E4E056" w:rsidR="00FE5A91" w:rsidRPr="004517A7" w:rsidRDefault="00FE5A91" w:rsidP="00FE5A91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1BF9E5E8" w14:textId="77777777" w:rsidR="00FE5A91" w:rsidRPr="004517A7" w:rsidRDefault="00FE5A91" w:rsidP="00FE5A91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" w:type="dxa"/>
          </w:tcPr>
          <w:p w14:paraId="59D32F91" w14:textId="77777777" w:rsidR="00FE5A91" w:rsidRPr="004517A7" w:rsidRDefault="00FE5A91" w:rsidP="00FE5A91">
            <w:pPr>
              <w:tabs>
                <w:tab w:val="decimal" w:pos="1098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D4B109" w14:textId="3A3E0F9E" w:rsidR="00FE5A91" w:rsidRPr="004517A7" w:rsidRDefault="00FE5A91" w:rsidP="00FE5A91">
            <w:pPr>
              <w:tabs>
                <w:tab w:val="decimal" w:pos="1098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/>
                <w:b/>
                <w:bCs/>
                <w:sz w:val="26"/>
                <w:szCs w:val="26"/>
              </w:rPr>
              <w:t>171,237</w:t>
            </w:r>
          </w:p>
        </w:tc>
      </w:tr>
      <w:tr w:rsidR="00FE5A91" w:rsidRPr="004517A7" w14:paraId="2D6090BD" w14:textId="77777777" w:rsidTr="00571E36">
        <w:trPr>
          <w:trHeight w:val="144"/>
        </w:trPr>
        <w:tc>
          <w:tcPr>
            <w:tcW w:w="2475" w:type="dxa"/>
          </w:tcPr>
          <w:p w14:paraId="41309408" w14:textId="77777777" w:rsidR="00FE5A91" w:rsidRPr="004517A7" w:rsidRDefault="00FE5A91" w:rsidP="00FE5A91">
            <w:pPr>
              <w:ind w:left="182" w:hanging="90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FABDB62" w14:textId="77777777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" w:type="dxa"/>
          </w:tcPr>
          <w:p w14:paraId="7F0C2EB1" w14:textId="77777777" w:rsidR="00FE5A91" w:rsidRPr="004517A7" w:rsidRDefault="00FE5A91" w:rsidP="00FE5A91">
            <w:pPr>
              <w:tabs>
                <w:tab w:val="decimal" w:pos="1098"/>
              </w:tabs>
              <w:ind w:left="-288"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" w:type="dxa"/>
          </w:tcPr>
          <w:p w14:paraId="11683251" w14:textId="77777777" w:rsidR="00FE5A91" w:rsidRPr="004517A7" w:rsidRDefault="00FE5A91" w:rsidP="00FE5A91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655F0432" w14:textId="77777777" w:rsidR="00FE5A91" w:rsidRPr="004517A7" w:rsidRDefault="00FE5A91" w:rsidP="00FE5A91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</w:tcPr>
          <w:p w14:paraId="0930E9E7" w14:textId="77777777" w:rsidR="00FE5A91" w:rsidRPr="004517A7" w:rsidRDefault="00FE5A91" w:rsidP="00FE5A91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348A006F" w14:textId="77777777" w:rsidR="00FE5A91" w:rsidRPr="004517A7" w:rsidRDefault="00FE5A91" w:rsidP="00FE5A91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</w:tcPr>
          <w:p w14:paraId="2D3F8109" w14:textId="77777777" w:rsidR="00FE5A91" w:rsidRPr="004517A7" w:rsidRDefault="00FE5A91" w:rsidP="00FE5A91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8460085" w14:textId="77777777" w:rsidR="00FE5A91" w:rsidRPr="004517A7" w:rsidRDefault="00FE5A91" w:rsidP="00FE5A91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308EEEBF" w14:textId="77777777" w:rsidR="00FE5A91" w:rsidRPr="004517A7" w:rsidRDefault="00FE5A91" w:rsidP="00FE5A91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" w:type="dxa"/>
          </w:tcPr>
          <w:p w14:paraId="7669D5BF" w14:textId="77777777" w:rsidR="00FE5A91" w:rsidRPr="004517A7" w:rsidRDefault="00FE5A91" w:rsidP="00FE5A91">
            <w:pPr>
              <w:tabs>
                <w:tab w:val="decimal" w:pos="1098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</w:tcPr>
          <w:p w14:paraId="553A01B6" w14:textId="77777777" w:rsidR="00FE5A91" w:rsidRPr="004517A7" w:rsidRDefault="00FE5A91" w:rsidP="00FE5A91">
            <w:pPr>
              <w:tabs>
                <w:tab w:val="decimal" w:pos="1098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E5A91" w:rsidRPr="004517A7" w14:paraId="6318A29C" w14:textId="77777777" w:rsidTr="00571E36">
        <w:trPr>
          <w:trHeight w:val="144"/>
        </w:trPr>
        <w:tc>
          <w:tcPr>
            <w:tcW w:w="2475" w:type="dxa"/>
          </w:tcPr>
          <w:p w14:paraId="3816441A" w14:textId="77777777" w:rsidR="00FE5A91" w:rsidRPr="004517A7" w:rsidRDefault="00FE5A91" w:rsidP="00FE5A91">
            <w:pPr>
              <w:contextualSpacing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14:paraId="493F7768" w14:textId="77777777" w:rsidR="00FE5A91" w:rsidRPr="004517A7" w:rsidRDefault="00FE5A91" w:rsidP="00FE5A91">
            <w:pPr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" w:type="dxa"/>
          </w:tcPr>
          <w:p w14:paraId="22D4A215" w14:textId="77777777" w:rsidR="00FE5A91" w:rsidRPr="004517A7" w:rsidRDefault="00FE5A91" w:rsidP="00FE5A91">
            <w:pPr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525AB62D" w14:textId="77777777" w:rsidR="00FE5A91" w:rsidRPr="004517A7" w:rsidRDefault="00FE5A91" w:rsidP="00FE5A91">
            <w:pPr>
              <w:tabs>
                <w:tab w:val="left" w:pos="3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1" w:type="dxa"/>
            <w:gridSpan w:val="3"/>
          </w:tcPr>
          <w:p w14:paraId="7D0BBF2D" w14:textId="77777777" w:rsidR="00FE5A91" w:rsidRPr="004517A7" w:rsidRDefault="00FE5A91" w:rsidP="00FE5A91">
            <w:pPr>
              <w:tabs>
                <w:tab w:val="left" w:pos="39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41" w:type="dxa"/>
          </w:tcPr>
          <w:p w14:paraId="46B21197" w14:textId="77777777" w:rsidR="00FE5A91" w:rsidRPr="004517A7" w:rsidRDefault="00FE5A91" w:rsidP="00FE5A91">
            <w:pPr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7" w:type="dxa"/>
            <w:gridSpan w:val="4"/>
          </w:tcPr>
          <w:p w14:paraId="3859AB97" w14:textId="77777777" w:rsidR="00FE5A91" w:rsidRPr="004517A7" w:rsidRDefault="00FE5A91" w:rsidP="00FE5A91">
            <w:pPr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4517A7"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4517A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FE5A91" w:rsidRPr="004517A7" w14:paraId="7C8610A8" w14:textId="77777777" w:rsidTr="00571E36">
        <w:trPr>
          <w:trHeight w:val="144"/>
        </w:trPr>
        <w:tc>
          <w:tcPr>
            <w:tcW w:w="2475" w:type="dxa"/>
          </w:tcPr>
          <w:p w14:paraId="432323F2" w14:textId="77777777" w:rsidR="00FE5A91" w:rsidRPr="004517A7" w:rsidRDefault="00FE5A91" w:rsidP="00FE5A91">
            <w:pPr>
              <w:ind w:left="532" w:firstLine="8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86" w:type="dxa"/>
            <w:gridSpan w:val="12"/>
            <w:tcBorders>
              <w:bottom w:val="single" w:sz="4" w:space="0" w:color="auto"/>
            </w:tcBorders>
          </w:tcPr>
          <w:p w14:paraId="414483EE" w14:textId="7038F290" w:rsidR="00FE5A91" w:rsidRPr="004517A7" w:rsidRDefault="00FE5A91" w:rsidP="00FE5A91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5A91" w:rsidRPr="004517A7" w14:paraId="25FB0A34" w14:textId="77777777" w:rsidTr="00571E36">
        <w:trPr>
          <w:trHeight w:val="144"/>
        </w:trPr>
        <w:tc>
          <w:tcPr>
            <w:tcW w:w="2475" w:type="dxa"/>
          </w:tcPr>
          <w:p w14:paraId="3E39FD02" w14:textId="77777777" w:rsidR="00FE5A91" w:rsidRPr="004517A7" w:rsidRDefault="00FE5A91" w:rsidP="00FE5A91">
            <w:pPr>
              <w:ind w:left="532" w:firstLine="8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1AC18DB" w14:textId="77777777" w:rsidR="00FE5A91" w:rsidRPr="004517A7" w:rsidRDefault="00FE5A91" w:rsidP="00FE5A91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ยอดยกมา</w:t>
            </w:r>
          </w:p>
          <w:p w14:paraId="52426F4F" w14:textId="77777777" w:rsidR="00FE5A91" w:rsidRPr="004517A7" w:rsidRDefault="00FE5A91" w:rsidP="00FE5A91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59B51D2A" w14:textId="77777777" w:rsidR="00FE5A91" w:rsidRPr="004517A7" w:rsidRDefault="00FE5A91" w:rsidP="00FE5A91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517A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" w:type="dxa"/>
          </w:tcPr>
          <w:p w14:paraId="142CAA94" w14:textId="77777777" w:rsidR="00FE5A91" w:rsidRPr="004517A7" w:rsidRDefault="00FE5A91" w:rsidP="00FE5A91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1098ACD6" w14:textId="77777777" w:rsidR="00FE5A91" w:rsidRPr="004517A7" w:rsidRDefault="00FE5A91" w:rsidP="00FE5A91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2B42A4" w14:textId="77777777" w:rsidR="00FE5A91" w:rsidRPr="004517A7" w:rsidRDefault="00FE5A91" w:rsidP="00FE5A91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" w:type="dxa"/>
          </w:tcPr>
          <w:p w14:paraId="32A8708F" w14:textId="77777777" w:rsidR="00FE5A91" w:rsidRPr="004517A7" w:rsidRDefault="00FE5A91" w:rsidP="00FE5A91">
            <w:pPr>
              <w:ind w:left="-198" w:firstLine="46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2F2F5C5" w14:textId="77777777" w:rsidR="00FE5A91" w:rsidRPr="004517A7" w:rsidRDefault="00FE5A91" w:rsidP="00FE5A91">
            <w:pPr>
              <w:ind w:left="-198" w:firstLine="468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ลดลง)</w:t>
            </w:r>
          </w:p>
        </w:tc>
        <w:tc>
          <w:tcPr>
            <w:tcW w:w="141" w:type="dxa"/>
          </w:tcPr>
          <w:p w14:paraId="3DCB358C" w14:textId="77777777" w:rsidR="00FE5A91" w:rsidRPr="004517A7" w:rsidRDefault="00FE5A91" w:rsidP="00FE5A91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7D2116E" w14:textId="42BEA647" w:rsidR="00FE5A91" w:rsidRPr="004517A7" w:rsidRDefault="00FE5A91" w:rsidP="00FE5A91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เพิ่มขึ้นจากการซื้อธุรกิจ</w:t>
            </w:r>
          </w:p>
        </w:tc>
        <w:tc>
          <w:tcPr>
            <w:tcW w:w="162" w:type="dxa"/>
            <w:tcBorders>
              <w:top w:val="single" w:sz="4" w:space="0" w:color="auto"/>
            </w:tcBorders>
          </w:tcPr>
          <w:p w14:paraId="10F38414" w14:textId="77777777" w:rsidR="00FE5A91" w:rsidRPr="004517A7" w:rsidRDefault="00FE5A91" w:rsidP="00FE5A91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" w:type="dxa"/>
            <w:tcBorders>
              <w:top w:val="single" w:sz="4" w:space="0" w:color="auto"/>
            </w:tcBorders>
          </w:tcPr>
          <w:p w14:paraId="691EA1F2" w14:textId="77777777" w:rsidR="00FE5A91" w:rsidRPr="004517A7" w:rsidRDefault="00FE5A91" w:rsidP="00FE5A91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</w:tcPr>
          <w:p w14:paraId="5737A0F9" w14:textId="77777777" w:rsidR="00FE5A91" w:rsidRPr="004517A7" w:rsidRDefault="00FE5A91" w:rsidP="00FE5A91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  <w:p w14:paraId="0C27450E" w14:textId="77777777" w:rsidR="00FE5A91" w:rsidRPr="004517A7" w:rsidRDefault="00FE5A91" w:rsidP="00FE5A91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5990E055" w14:textId="77777777" w:rsidR="00FE5A91" w:rsidRPr="004517A7" w:rsidRDefault="00FE5A91" w:rsidP="00FE5A91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4517A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517A7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E5A91" w:rsidRPr="004517A7" w14:paraId="6FEF8E61" w14:textId="77777777" w:rsidTr="00571E36">
        <w:trPr>
          <w:trHeight w:val="144"/>
        </w:trPr>
        <w:tc>
          <w:tcPr>
            <w:tcW w:w="2475" w:type="dxa"/>
          </w:tcPr>
          <w:p w14:paraId="2AC320E4" w14:textId="77777777" w:rsidR="00FE5A91" w:rsidRPr="004517A7" w:rsidRDefault="00FE5A91" w:rsidP="00FE5A91">
            <w:pPr>
              <w:ind w:left="270" w:hanging="178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ราคาทุน:</w:t>
            </w:r>
          </w:p>
        </w:tc>
        <w:tc>
          <w:tcPr>
            <w:tcW w:w="1418" w:type="dxa"/>
          </w:tcPr>
          <w:p w14:paraId="1AD1A6EB" w14:textId="77777777" w:rsidR="00FE5A91" w:rsidRPr="004517A7" w:rsidRDefault="00FE5A91" w:rsidP="00FE5A91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" w:type="dxa"/>
          </w:tcPr>
          <w:p w14:paraId="77FD41E9" w14:textId="77777777" w:rsidR="00FE5A91" w:rsidRPr="004517A7" w:rsidRDefault="00FE5A91" w:rsidP="00FE5A91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49D67EDB" w14:textId="77777777" w:rsidR="00FE5A91" w:rsidRPr="004517A7" w:rsidRDefault="00FE5A91" w:rsidP="00FE5A91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14:paraId="44CD7119" w14:textId="77777777" w:rsidR="00FE5A91" w:rsidRPr="004517A7" w:rsidRDefault="00FE5A91" w:rsidP="00FE5A91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878A83F" w14:textId="77777777" w:rsidR="00FE5A91" w:rsidRPr="004517A7" w:rsidRDefault="00FE5A91" w:rsidP="00FE5A91">
            <w:pPr>
              <w:ind w:left="-198" w:firstLine="46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67DB3C65" w14:textId="77777777" w:rsidR="00FE5A91" w:rsidRPr="004517A7" w:rsidRDefault="00FE5A91" w:rsidP="00FE5A91">
            <w:pPr>
              <w:ind w:left="-198" w:firstLine="46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</w:tcPr>
          <w:p w14:paraId="60A8E1C8" w14:textId="77777777" w:rsidR="00FE5A91" w:rsidRPr="004517A7" w:rsidRDefault="00FE5A91" w:rsidP="00FE5A91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9EA8F7F" w14:textId="77777777" w:rsidR="00FE5A91" w:rsidRPr="004517A7" w:rsidRDefault="00FE5A91" w:rsidP="00FE5A91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" w:type="dxa"/>
          </w:tcPr>
          <w:p w14:paraId="468FCCCF" w14:textId="77777777" w:rsidR="00FE5A91" w:rsidRPr="004517A7" w:rsidRDefault="00FE5A91" w:rsidP="00FE5A91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" w:type="dxa"/>
          </w:tcPr>
          <w:p w14:paraId="15B0FA97" w14:textId="77777777" w:rsidR="00FE5A91" w:rsidRPr="004517A7" w:rsidRDefault="00FE5A91" w:rsidP="00FE5A91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6" w:type="dxa"/>
          </w:tcPr>
          <w:p w14:paraId="418A4115" w14:textId="77777777" w:rsidR="00FE5A91" w:rsidRPr="004517A7" w:rsidRDefault="00FE5A91" w:rsidP="00FE5A91">
            <w:pPr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E5A91" w:rsidRPr="004517A7" w14:paraId="4A710387" w14:textId="77777777" w:rsidTr="00571E36">
        <w:trPr>
          <w:trHeight w:val="144"/>
        </w:trPr>
        <w:tc>
          <w:tcPr>
            <w:tcW w:w="2475" w:type="dxa"/>
          </w:tcPr>
          <w:p w14:paraId="56FF2CF4" w14:textId="77777777" w:rsidR="00FE5A91" w:rsidRPr="004517A7" w:rsidRDefault="00FE5A91" w:rsidP="00FE5A91">
            <w:pPr>
              <w:ind w:left="182" w:firstLine="8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8" w:type="dxa"/>
            <w:shd w:val="clear" w:color="auto" w:fill="auto"/>
          </w:tcPr>
          <w:p w14:paraId="166C72C5" w14:textId="7D5F2974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9,969</w:t>
            </w:r>
          </w:p>
        </w:tc>
        <w:tc>
          <w:tcPr>
            <w:tcW w:w="27" w:type="dxa"/>
          </w:tcPr>
          <w:p w14:paraId="597BB925" w14:textId="77777777" w:rsidR="00FE5A91" w:rsidRPr="004517A7" w:rsidRDefault="00FE5A91" w:rsidP="00FE5A91">
            <w:pPr>
              <w:ind w:left="-72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7A7AA883" w14:textId="77777777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4E9FB541" w14:textId="77777777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5FF96EA1" w14:textId="77777777" w:rsidR="00FE5A91" w:rsidRPr="004517A7" w:rsidRDefault="00FE5A91" w:rsidP="00FE5A91">
            <w:pPr>
              <w:ind w:left="-72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160587" w14:textId="77777777" w:rsidR="00FE5A91" w:rsidRPr="004517A7" w:rsidRDefault="00FE5A91" w:rsidP="00FE5A91">
            <w:pPr>
              <w:ind w:left="-72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0ADF1398" w14:textId="77777777" w:rsidR="00FE5A91" w:rsidRPr="004517A7" w:rsidRDefault="00FE5A91" w:rsidP="00FE5A91">
            <w:pPr>
              <w:ind w:left="-288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FF51F6" w14:textId="77777777" w:rsidR="00FE5A91" w:rsidRPr="004517A7" w:rsidRDefault="00FE5A91" w:rsidP="00FE5A91">
            <w:pPr>
              <w:ind w:left="-288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1FF8167F" w14:textId="77777777" w:rsidR="00FE5A91" w:rsidRPr="004517A7" w:rsidRDefault="00FE5A91" w:rsidP="00FE5A91">
            <w:pPr>
              <w:ind w:left="-72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" w:type="dxa"/>
          </w:tcPr>
          <w:p w14:paraId="0B83CE99" w14:textId="77777777" w:rsidR="00FE5A91" w:rsidRPr="004517A7" w:rsidRDefault="00FE5A91" w:rsidP="00FE5A91">
            <w:pPr>
              <w:ind w:left="-288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shd w:val="clear" w:color="auto" w:fill="auto"/>
          </w:tcPr>
          <w:p w14:paraId="5A99697F" w14:textId="6BEDF8F4" w:rsidR="00FE5A91" w:rsidRPr="004517A7" w:rsidRDefault="00FE5A91" w:rsidP="00FE5A91">
            <w:pPr>
              <w:ind w:left="-288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9,969</w:t>
            </w:r>
          </w:p>
        </w:tc>
      </w:tr>
      <w:tr w:rsidR="00FE5A91" w:rsidRPr="004517A7" w14:paraId="43E097D5" w14:textId="77777777" w:rsidTr="00571E36">
        <w:trPr>
          <w:trHeight w:val="144"/>
        </w:trPr>
        <w:tc>
          <w:tcPr>
            <w:tcW w:w="2475" w:type="dxa"/>
          </w:tcPr>
          <w:p w14:paraId="6CA13C70" w14:textId="77777777" w:rsidR="00FE5A91" w:rsidRPr="004517A7" w:rsidRDefault="00FE5A91" w:rsidP="00FE5A91">
            <w:pPr>
              <w:ind w:left="182" w:firstLine="8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89232" w14:textId="4FEA11A4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9,969</w:t>
            </w:r>
          </w:p>
        </w:tc>
        <w:tc>
          <w:tcPr>
            <w:tcW w:w="27" w:type="dxa"/>
          </w:tcPr>
          <w:p w14:paraId="782D453A" w14:textId="77777777" w:rsidR="00FE5A91" w:rsidRPr="004517A7" w:rsidRDefault="00FE5A91" w:rsidP="00FE5A91">
            <w:pPr>
              <w:ind w:left="-288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7BC5C3B2" w14:textId="77777777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1722E" w14:textId="05DE671D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05B64BEC" w14:textId="77777777" w:rsidR="00FE5A91" w:rsidRPr="004517A7" w:rsidRDefault="00FE5A91" w:rsidP="00FE5A91">
            <w:pPr>
              <w:tabs>
                <w:tab w:val="decimal" w:pos="714"/>
              </w:tabs>
              <w:ind w:left="-288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B3DEE" w14:textId="1C7EFD88" w:rsidR="00FE5A91" w:rsidRPr="004517A7" w:rsidRDefault="00FE5A91" w:rsidP="00FE5A91">
            <w:pPr>
              <w:tabs>
                <w:tab w:val="decimal" w:pos="714"/>
              </w:tabs>
              <w:ind w:left="-288"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1D398D9" w14:textId="77777777" w:rsidR="00FE5A91" w:rsidRPr="004517A7" w:rsidRDefault="00FE5A91" w:rsidP="00FE5A91">
            <w:pPr>
              <w:tabs>
                <w:tab w:val="decimal" w:pos="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B77F3" w14:textId="6E777A2E" w:rsidR="00FE5A91" w:rsidRPr="004517A7" w:rsidRDefault="00FE5A91" w:rsidP="00FE5A91">
            <w:pPr>
              <w:tabs>
                <w:tab w:val="decimal" w:pos="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60558B2E" w14:textId="77777777" w:rsidR="00FE5A91" w:rsidRPr="004517A7" w:rsidRDefault="00FE5A91" w:rsidP="00FE5A91">
            <w:pPr>
              <w:tabs>
                <w:tab w:val="decimal" w:pos="714"/>
              </w:tabs>
              <w:ind w:left="-288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" w:type="dxa"/>
          </w:tcPr>
          <w:p w14:paraId="4CC93EC0" w14:textId="77777777" w:rsidR="00FE5A91" w:rsidRPr="004517A7" w:rsidRDefault="00FE5A91" w:rsidP="00FE5A91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919D3" w14:textId="69084D04" w:rsidR="00FE5A91" w:rsidRPr="004517A7" w:rsidRDefault="00FE5A91" w:rsidP="00FE5A91">
            <w:pPr>
              <w:ind w:left="-288" w:right="9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9,969</w:t>
            </w:r>
          </w:p>
        </w:tc>
      </w:tr>
      <w:tr w:rsidR="00FE5A91" w:rsidRPr="004517A7" w14:paraId="5E5D929C" w14:textId="77777777" w:rsidTr="00571E36">
        <w:trPr>
          <w:trHeight w:val="144"/>
        </w:trPr>
        <w:tc>
          <w:tcPr>
            <w:tcW w:w="2475" w:type="dxa"/>
          </w:tcPr>
          <w:p w14:paraId="1A2D9A9A" w14:textId="77777777" w:rsidR="00FE5A91" w:rsidRPr="004517A7" w:rsidRDefault="00FE5A91" w:rsidP="00D00221">
            <w:pPr>
              <w:ind w:left="90" w:firstLine="8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ค่าเสื่อมราคาสะสม:</w:t>
            </w:r>
          </w:p>
        </w:tc>
        <w:tc>
          <w:tcPr>
            <w:tcW w:w="1418" w:type="dxa"/>
            <w:shd w:val="clear" w:color="auto" w:fill="auto"/>
          </w:tcPr>
          <w:p w14:paraId="6290BFB7" w14:textId="77777777" w:rsidR="00FE5A91" w:rsidRPr="004517A7" w:rsidRDefault="00FE5A91" w:rsidP="00FE5A91">
            <w:pPr>
              <w:tabs>
                <w:tab w:val="decimal" w:pos="1098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" w:type="dxa"/>
          </w:tcPr>
          <w:p w14:paraId="6617AB0A" w14:textId="77777777" w:rsidR="00FE5A91" w:rsidRPr="004517A7" w:rsidRDefault="00FE5A91" w:rsidP="00FE5A91">
            <w:pPr>
              <w:ind w:left="-288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35099D7D" w14:textId="77777777" w:rsidR="00FE5A91" w:rsidRPr="004517A7" w:rsidRDefault="00FE5A91" w:rsidP="00FE5A91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4CEB8BBE" w14:textId="77777777" w:rsidR="00FE5A91" w:rsidRPr="004517A7" w:rsidRDefault="00FE5A91" w:rsidP="00FE5A91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35CCEDF" w14:textId="77777777" w:rsidR="00FE5A91" w:rsidRPr="004517A7" w:rsidRDefault="00FE5A91" w:rsidP="00FE5A91">
            <w:pPr>
              <w:tabs>
                <w:tab w:val="decimal" w:pos="714"/>
              </w:tabs>
              <w:ind w:left="-288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1A78E222" w14:textId="77777777" w:rsidR="00FE5A91" w:rsidRPr="004517A7" w:rsidRDefault="00FE5A91" w:rsidP="00FE5A91">
            <w:pPr>
              <w:tabs>
                <w:tab w:val="decimal" w:pos="714"/>
              </w:tabs>
              <w:ind w:left="-288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A87F0C5" w14:textId="77777777" w:rsidR="00FE5A91" w:rsidRPr="004517A7" w:rsidRDefault="00FE5A91" w:rsidP="00FE5A91">
            <w:pPr>
              <w:tabs>
                <w:tab w:val="decimal" w:pos="549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C2C74CE" w14:textId="77777777" w:rsidR="00FE5A91" w:rsidRPr="004517A7" w:rsidRDefault="00FE5A91" w:rsidP="00FE5A91">
            <w:pPr>
              <w:tabs>
                <w:tab w:val="decimal" w:pos="549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62" w:type="dxa"/>
            <w:shd w:val="clear" w:color="auto" w:fill="auto"/>
          </w:tcPr>
          <w:p w14:paraId="1089E85E" w14:textId="77777777" w:rsidR="00FE5A91" w:rsidRPr="004517A7" w:rsidRDefault="00FE5A91" w:rsidP="00FE5A91">
            <w:pPr>
              <w:tabs>
                <w:tab w:val="decimal" w:pos="714"/>
              </w:tabs>
              <w:ind w:left="-288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" w:type="dxa"/>
          </w:tcPr>
          <w:p w14:paraId="15A41659" w14:textId="77777777" w:rsidR="00FE5A91" w:rsidRPr="004517A7" w:rsidRDefault="00FE5A91" w:rsidP="00FE5A91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shd w:val="clear" w:color="auto" w:fill="auto"/>
          </w:tcPr>
          <w:p w14:paraId="52FA10A6" w14:textId="77777777" w:rsidR="00FE5A91" w:rsidRPr="004517A7" w:rsidRDefault="00FE5A91" w:rsidP="00FE5A91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5A91" w:rsidRPr="004517A7" w14:paraId="3C5681BD" w14:textId="77777777" w:rsidTr="00571E36">
        <w:trPr>
          <w:trHeight w:val="144"/>
        </w:trPr>
        <w:tc>
          <w:tcPr>
            <w:tcW w:w="2475" w:type="dxa"/>
          </w:tcPr>
          <w:p w14:paraId="64F8BD39" w14:textId="77777777" w:rsidR="00FE5A91" w:rsidRPr="004517A7" w:rsidRDefault="00FE5A91" w:rsidP="00FE5A91">
            <w:pPr>
              <w:ind w:left="182" w:firstLine="8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8" w:type="dxa"/>
            <w:shd w:val="clear" w:color="auto" w:fill="auto"/>
          </w:tcPr>
          <w:p w14:paraId="35800EBF" w14:textId="020BA354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(5,499)</w:t>
            </w:r>
          </w:p>
        </w:tc>
        <w:tc>
          <w:tcPr>
            <w:tcW w:w="27" w:type="dxa"/>
          </w:tcPr>
          <w:p w14:paraId="0CC28377" w14:textId="77777777" w:rsidR="00FE5A91" w:rsidRPr="004517A7" w:rsidRDefault="00FE5A91" w:rsidP="00FE5A91">
            <w:pPr>
              <w:tabs>
                <w:tab w:val="decimal" w:pos="1062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  <w:vMerge w:val="restart"/>
          </w:tcPr>
          <w:p w14:paraId="1D3A2A0C" w14:textId="77777777" w:rsidR="00FE5A91" w:rsidRPr="004517A7" w:rsidRDefault="00FE5A91" w:rsidP="00FE5A91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5B6BE294" w14:textId="6CF4BE79" w:rsidR="00FE5A91" w:rsidRPr="004517A7" w:rsidRDefault="00FE5A91" w:rsidP="00FE5A91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</w:rPr>
              <w:t>(1,994)</w:t>
            </w:r>
          </w:p>
        </w:tc>
        <w:tc>
          <w:tcPr>
            <w:tcW w:w="141" w:type="dxa"/>
          </w:tcPr>
          <w:p w14:paraId="54E027E6" w14:textId="77777777" w:rsidR="00FE5A91" w:rsidRPr="004517A7" w:rsidRDefault="00FE5A91" w:rsidP="00FE5A91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6677E1E" w14:textId="1A858550" w:rsidR="00FE5A91" w:rsidRPr="004517A7" w:rsidRDefault="00FE5A91" w:rsidP="00FE5A91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" w:type="dxa"/>
          </w:tcPr>
          <w:p w14:paraId="3B5E1D64" w14:textId="77777777" w:rsidR="00FE5A91" w:rsidRPr="004517A7" w:rsidRDefault="00FE5A91" w:rsidP="00FE5A91">
            <w:pPr>
              <w:tabs>
                <w:tab w:val="decimal" w:pos="870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49A4CA9" w14:textId="78972E5E" w:rsidR="00FE5A91" w:rsidRPr="004517A7" w:rsidRDefault="00FE5A91" w:rsidP="00FE5A91">
            <w:pPr>
              <w:tabs>
                <w:tab w:val="decimal" w:pos="870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4E7BC63C" w14:textId="77777777" w:rsidR="00FE5A91" w:rsidRPr="004517A7" w:rsidRDefault="00FE5A91" w:rsidP="00FE5A91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25" w:type="dxa"/>
          </w:tcPr>
          <w:p w14:paraId="7D70D9A3" w14:textId="77777777" w:rsidR="00FE5A91" w:rsidRPr="004517A7" w:rsidRDefault="00FE5A91" w:rsidP="00FE5A91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shd w:val="clear" w:color="auto" w:fill="auto"/>
          </w:tcPr>
          <w:p w14:paraId="6D5A4D5B" w14:textId="7F387F0E" w:rsidR="00FE5A91" w:rsidRPr="004517A7" w:rsidRDefault="00FE5A91" w:rsidP="00FE5A91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(7,493)</w:t>
            </w:r>
          </w:p>
        </w:tc>
      </w:tr>
      <w:tr w:rsidR="00FE5A91" w:rsidRPr="004517A7" w14:paraId="2AFB271B" w14:textId="77777777" w:rsidTr="00571E36">
        <w:trPr>
          <w:trHeight w:val="144"/>
        </w:trPr>
        <w:tc>
          <w:tcPr>
            <w:tcW w:w="2475" w:type="dxa"/>
          </w:tcPr>
          <w:p w14:paraId="5DBBF5DE" w14:textId="77777777" w:rsidR="00FE5A91" w:rsidRPr="004517A7" w:rsidRDefault="00FE5A91" w:rsidP="00FE5A91">
            <w:pPr>
              <w:ind w:left="92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รวมค่าเสื่อมราคาสะสม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4270F" w14:textId="3A819632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(5,499)</w:t>
            </w:r>
          </w:p>
        </w:tc>
        <w:tc>
          <w:tcPr>
            <w:tcW w:w="27" w:type="dxa"/>
          </w:tcPr>
          <w:p w14:paraId="7BEB2304" w14:textId="77777777" w:rsidR="00FE5A91" w:rsidRPr="004517A7" w:rsidRDefault="00FE5A91" w:rsidP="00FE5A91">
            <w:pPr>
              <w:tabs>
                <w:tab w:val="decimal" w:pos="1062"/>
              </w:tabs>
              <w:ind w:left="712" w:right="90" w:hanging="3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  <w:vMerge/>
          </w:tcPr>
          <w:p w14:paraId="06AB55FB" w14:textId="77777777" w:rsidR="00FE5A91" w:rsidRPr="004517A7" w:rsidRDefault="00FE5A91" w:rsidP="00FE5A91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E25AB" w14:textId="22470B34" w:rsidR="00FE5A91" w:rsidRPr="004517A7" w:rsidRDefault="00FE5A91" w:rsidP="00FE5A91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  <w:lang w:val="en-GB"/>
              </w:rPr>
              <w:t>(1,994)</w:t>
            </w:r>
          </w:p>
        </w:tc>
        <w:tc>
          <w:tcPr>
            <w:tcW w:w="141" w:type="dxa"/>
          </w:tcPr>
          <w:p w14:paraId="17C806C3" w14:textId="77777777" w:rsidR="00FE5A91" w:rsidRPr="004517A7" w:rsidRDefault="00FE5A91" w:rsidP="00FE5A91">
            <w:pPr>
              <w:ind w:left="712" w:right="90" w:hanging="388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B82135" w14:textId="0F58031D" w:rsidR="00FE5A91" w:rsidRPr="004517A7" w:rsidRDefault="00FE5A91" w:rsidP="00FE5A91">
            <w:pPr>
              <w:ind w:left="712" w:right="90" w:hanging="388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" w:type="dxa"/>
          </w:tcPr>
          <w:p w14:paraId="05DEDB34" w14:textId="77777777" w:rsidR="00FE5A91" w:rsidRPr="004517A7" w:rsidRDefault="00FE5A91" w:rsidP="00FE5A91">
            <w:pPr>
              <w:tabs>
                <w:tab w:val="decimal" w:pos="870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C1190" w14:textId="5ADACF7F" w:rsidR="00FE5A91" w:rsidRPr="004517A7" w:rsidRDefault="00FE5A91" w:rsidP="00FE5A91">
            <w:pPr>
              <w:tabs>
                <w:tab w:val="decimal" w:pos="870"/>
              </w:tabs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4517A7">
              <w:rPr>
                <w:rFonts w:ascii="Angsana New" w:eastAsia="Times New Roman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058A9995" w14:textId="77777777" w:rsidR="00FE5A91" w:rsidRPr="004517A7" w:rsidRDefault="00FE5A91" w:rsidP="00FE5A91">
            <w:pPr>
              <w:ind w:left="712" w:right="90" w:hanging="388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25" w:type="dxa"/>
          </w:tcPr>
          <w:p w14:paraId="31329B8F" w14:textId="77777777" w:rsidR="00FE5A91" w:rsidRPr="004517A7" w:rsidRDefault="00FE5A91" w:rsidP="00FE5A91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679CA" w14:textId="08AAA626" w:rsidR="00FE5A91" w:rsidRPr="004517A7" w:rsidRDefault="00FE5A91" w:rsidP="00FE5A91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(7,493)</w:t>
            </w:r>
          </w:p>
        </w:tc>
      </w:tr>
      <w:tr w:rsidR="00FE5A91" w:rsidRPr="004517A7" w14:paraId="53A4F0AE" w14:textId="77777777" w:rsidTr="00571E36">
        <w:trPr>
          <w:trHeight w:val="144"/>
        </w:trPr>
        <w:tc>
          <w:tcPr>
            <w:tcW w:w="2475" w:type="dxa"/>
          </w:tcPr>
          <w:p w14:paraId="0017FFDE" w14:textId="77777777" w:rsidR="00FE5A91" w:rsidRPr="004517A7" w:rsidRDefault="00FE5A91" w:rsidP="00FE5A91">
            <w:pPr>
              <w:ind w:left="182" w:hanging="90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สินทรัพย์สิทธิการใช้สุทธิ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BF9EF2" w14:textId="35DFECED" w:rsidR="00FE5A91" w:rsidRPr="004517A7" w:rsidRDefault="00FE5A91" w:rsidP="00FE5A91">
            <w:pPr>
              <w:ind w:right="90"/>
              <w:contextualSpacing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/>
                <w:b/>
                <w:bCs/>
                <w:sz w:val="26"/>
                <w:szCs w:val="26"/>
              </w:rPr>
              <w:t>4,470</w:t>
            </w:r>
          </w:p>
        </w:tc>
        <w:tc>
          <w:tcPr>
            <w:tcW w:w="27" w:type="dxa"/>
          </w:tcPr>
          <w:p w14:paraId="594185B4" w14:textId="77777777" w:rsidR="00FE5A91" w:rsidRPr="004517A7" w:rsidRDefault="00FE5A91" w:rsidP="00FE5A91">
            <w:pPr>
              <w:tabs>
                <w:tab w:val="decimal" w:pos="1098"/>
              </w:tabs>
              <w:ind w:left="-288"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" w:type="dxa"/>
            <w:vMerge/>
          </w:tcPr>
          <w:p w14:paraId="41B31F0F" w14:textId="77777777" w:rsidR="00FE5A91" w:rsidRPr="004517A7" w:rsidRDefault="00FE5A91" w:rsidP="00FE5A91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0FBB6608" w14:textId="77777777" w:rsidR="00FE5A91" w:rsidRPr="004517A7" w:rsidRDefault="00FE5A91" w:rsidP="00FE5A91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</w:tcPr>
          <w:p w14:paraId="234603BF" w14:textId="77777777" w:rsidR="00FE5A91" w:rsidRPr="004517A7" w:rsidRDefault="00FE5A91" w:rsidP="00FE5A91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00A6AC3" w14:textId="77777777" w:rsidR="00FE5A91" w:rsidRPr="004517A7" w:rsidRDefault="00FE5A91" w:rsidP="00FE5A91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</w:tcPr>
          <w:p w14:paraId="3AAE9368" w14:textId="77777777" w:rsidR="00FE5A91" w:rsidRPr="004517A7" w:rsidRDefault="00FE5A91" w:rsidP="00FE5A91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659CB15" w14:textId="77777777" w:rsidR="00FE5A91" w:rsidRPr="004517A7" w:rsidRDefault="00FE5A91" w:rsidP="00FE5A91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14:paraId="4DD0B759" w14:textId="77777777" w:rsidR="00FE5A91" w:rsidRPr="004517A7" w:rsidRDefault="00FE5A91" w:rsidP="00FE5A91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" w:type="dxa"/>
          </w:tcPr>
          <w:p w14:paraId="5B16BF8D" w14:textId="77777777" w:rsidR="00FE5A91" w:rsidRPr="004517A7" w:rsidRDefault="00FE5A91" w:rsidP="00FE5A91">
            <w:pPr>
              <w:tabs>
                <w:tab w:val="decimal" w:pos="1098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BF657C" w14:textId="7985937A" w:rsidR="00FE5A91" w:rsidRPr="004517A7" w:rsidRDefault="00FE5A91" w:rsidP="00FE5A91">
            <w:pPr>
              <w:tabs>
                <w:tab w:val="decimal" w:pos="1098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/>
                <w:b/>
                <w:bCs/>
                <w:sz w:val="26"/>
                <w:szCs w:val="26"/>
              </w:rPr>
              <w:t>2,476</w:t>
            </w:r>
          </w:p>
        </w:tc>
      </w:tr>
    </w:tbl>
    <w:p w14:paraId="70B773C1" w14:textId="053CC77E" w:rsidR="00C5158A" w:rsidRPr="004517A7" w:rsidRDefault="00C5158A" w:rsidP="00C5158A">
      <w:pPr>
        <w:spacing w:before="120" w:after="120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</w:p>
    <w:p w14:paraId="0F3CAE95" w14:textId="77777777" w:rsidR="00C5158A" w:rsidRPr="004517A7" w:rsidRDefault="00C5158A" w:rsidP="00C82517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lastRenderedPageBreak/>
        <w:t>ค่าความนิยม</w:t>
      </w:r>
    </w:p>
    <w:p w14:paraId="26024F4A" w14:textId="5BD7FC94" w:rsidR="00C5158A" w:rsidRPr="004517A7" w:rsidRDefault="00C5158A" w:rsidP="00740727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  <w:lang w:val="en-GB"/>
        </w:rPr>
        <w:t xml:space="preserve">รายการเปลี่ยนแปลงของบัญชีค่าความนิยมสำหรับปีสิ้นสุดวันที่ 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31 </w:t>
      </w:r>
      <w:r w:rsidRPr="004517A7">
        <w:rPr>
          <w:rFonts w:ascii="Angsana New" w:hAnsi="Angsana New" w:hint="cs"/>
          <w:color w:val="000000"/>
          <w:spacing w:val="-2"/>
          <w:sz w:val="28"/>
          <w:cs/>
          <w:lang w:val="en-GB"/>
        </w:rPr>
        <w:t xml:space="preserve">ธันวาคม 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>256</w:t>
      </w:r>
      <w:r w:rsidR="0027451D" w:rsidRPr="004517A7">
        <w:rPr>
          <w:rFonts w:ascii="Angsana New" w:hAnsi="Angsana New"/>
          <w:color w:val="000000"/>
          <w:spacing w:val="-2"/>
          <w:sz w:val="28"/>
          <w:lang w:val="en-GB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  <w:lang w:val="en-GB"/>
        </w:rPr>
        <w:t xml:space="preserve">และ 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>256</w:t>
      </w:r>
      <w:r w:rsidR="0027451D" w:rsidRPr="004517A7">
        <w:rPr>
          <w:rFonts w:ascii="Angsana New" w:hAnsi="Angsana New"/>
          <w:color w:val="000000"/>
          <w:spacing w:val="-2"/>
          <w:sz w:val="28"/>
          <w:lang w:val="en-GB"/>
        </w:rPr>
        <w:t>3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  <w:lang w:val="en-GB"/>
        </w:rPr>
        <w:t>สรุปได้ดังนี้</w:t>
      </w:r>
    </w:p>
    <w:p w14:paraId="41A89676" w14:textId="77777777" w:rsidR="00C5158A" w:rsidRPr="004517A7" w:rsidRDefault="00C5158A" w:rsidP="00C5158A">
      <w:pPr>
        <w:tabs>
          <w:tab w:val="left" w:pos="900"/>
          <w:tab w:val="left" w:pos="1440"/>
          <w:tab w:val="left" w:pos="1980"/>
        </w:tabs>
        <w:ind w:left="360" w:hanging="360"/>
        <w:jc w:val="right"/>
        <w:rPr>
          <w:rFonts w:ascii="Angsana New" w:hAnsi="Angsana New"/>
          <w:caps/>
          <w:sz w:val="28"/>
        </w:rPr>
      </w:pPr>
      <w:r w:rsidRPr="004517A7">
        <w:rPr>
          <w:rFonts w:ascii="Angsana New" w:hAnsi="Angsana New" w:hint="cs"/>
          <w:caps/>
          <w:sz w:val="28"/>
        </w:rPr>
        <w:t>(</w:t>
      </w:r>
      <w:r w:rsidRPr="004517A7">
        <w:rPr>
          <w:rFonts w:ascii="Angsana New" w:hAnsi="Angsana New" w:hint="cs"/>
          <w:caps/>
          <w:sz w:val="28"/>
          <w:cs/>
        </w:rPr>
        <w:t>หน่วย</w:t>
      </w:r>
      <w:r w:rsidRPr="004517A7">
        <w:rPr>
          <w:rFonts w:ascii="Angsana New" w:hAnsi="Angsana New" w:hint="cs"/>
          <w:caps/>
          <w:sz w:val="28"/>
        </w:rPr>
        <w:t xml:space="preserve">: </w:t>
      </w:r>
      <w:r w:rsidRPr="004517A7">
        <w:rPr>
          <w:rFonts w:ascii="Angsana New" w:hAnsi="Angsana New" w:hint="cs"/>
          <w:caps/>
          <w:sz w:val="28"/>
          <w:cs/>
        </w:rPr>
        <w:t>พันบาท</w:t>
      </w:r>
      <w:r w:rsidRPr="004517A7">
        <w:rPr>
          <w:rFonts w:ascii="Angsana New" w:hAnsi="Angsana New" w:hint="cs"/>
          <w:caps/>
          <w:sz w:val="28"/>
        </w:rPr>
        <w:t>)</w:t>
      </w:r>
    </w:p>
    <w:tbl>
      <w:tblPr>
        <w:tblW w:w="919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48"/>
      </w:tblGrid>
      <w:tr w:rsidR="00C5158A" w:rsidRPr="004517A7" w14:paraId="34188253" w14:textId="77777777" w:rsidTr="00B264DC">
        <w:trPr>
          <w:cantSplit/>
        </w:trPr>
        <w:tc>
          <w:tcPr>
            <w:tcW w:w="6120" w:type="dxa"/>
            <w:vAlign w:val="bottom"/>
          </w:tcPr>
          <w:p w14:paraId="7BA0F8C4" w14:textId="77777777" w:rsidR="00C5158A" w:rsidRPr="004517A7" w:rsidRDefault="00C5158A" w:rsidP="000D313F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</w:rPr>
            </w:pPr>
          </w:p>
        </w:tc>
        <w:tc>
          <w:tcPr>
            <w:tcW w:w="3078" w:type="dxa"/>
            <w:gridSpan w:val="2"/>
            <w:vAlign w:val="bottom"/>
          </w:tcPr>
          <w:p w14:paraId="6974777A" w14:textId="77777777" w:rsidR="00C5158A" w:rsidRPr="004517A7" w:rsidRDefault="00C5158A" w:rsidP="000D313F">
            <w:pPr>
              <w:pBdr>
                <w:bottom w:val="single" w:sz="4" w:space="1" w:color="auto"/>
              </w:pBdr>
              <w:ind w:left="-12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C5158A" w:rsidRPr="004517A7" w14:paraId="5EF52331" w14:textId="77777777" w:rsidTr="00B264DC">
        <w:trPr>
          <w:cantSplit/>
        </w:trPr>
        <w:tc>
          <w:tcPr>
            <w:tcW w:w="6120" w:type="dxa"/>
            <w:vAlign w:val="bottom"/>
          </w:tcPr>
          <w:p w14:paraId="2B4C7F6C" w14:textId="77777777" w:rsidR="00C5158A" w:rsidRPr="004517A7" w:rsidRDefault="00C5158A" w:rsidP="000D313F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0C120D6" w14:textId="40D5E3FB" w:rsidR="00C5158A" w:rsidRPr="004517A7" w:rsidRDefault="00C5158A" w:rsidP="00D90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27451D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48" w:type="dxa"/>
            <w:vAlign w:val="bottom"/>
          </w:tcPr>
          <w:p w14:paraId="7C1579F8" w14:textId="24DB8D26" w:rsidR="00C5158A" w:rsidRPr="004517A7" w:rsidRDefault="00C5158A" w:rsidP="00D90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27451D" w:rsidRPr="004517A7">
              <w:rPr>
                <w:rFonts w:ascii="Angsana New" w:hAnsi="Angsana New"/>
                <w:sz w:val="28"/>
              </w:rPr>
              <w:t>3</w:t>
            </w:r>
          </w:p>
        </w:tc>
      </w:tr>
      <w:tr w:rsidR="00C5158A" w:rsidRPr="004517A7" w14:paraId="51883EE0" w14:textId="77777777" w:rsidTr="00B264DC">
        <w:trPr>
          <w:cantSplit/>
        </w:trPr>
        <w:tc>
          <w:tcPr>
            <w:tcW w:w="6120" w:type="dxa"/>
            <w:vAlign w:val="bottom"/>
          </w:tcPr>
          <w:p w14:paraId="7D53F1A1" w14:textId="77777777" w:rsidR="00C5158A" w:rsidRPr="004517A7" w:rsidRDefault="00C5158A" w:rsidP="000D313F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18699DBC" w14:textId="77777777" w:rsidR="00C5158A" w:rsidRPr="004517A7" w:rsidRDefault="00C5158A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48" w:type="dxa"/>
            <w:vAlign w:val="bottom"/>
          </w:tcPr>
          <w:p w14:paraId="26D4ECAC" w14:textId="6BE7C0A5" w:rsidR="00C5158A" w:rsidRPr="004517A7" w:rsidRDefault="00C5158A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7451D" w:rsidRPr="004517A7" w14:paraId="5CC27371" w14:textId="77777777" w:rsidTr="00B264DC">
        <w:tc>
          <w:tcPr>
            <w:tcW w:w="6120" w:type="dxa"/>
            <w:vAlign w:val="bottom"/>
          </w:tcPr>
          <w:p w14:paraId="72E100A5" w14:textId="77777777" w:rsidR="0027451D" w:rsidRPr="004517A7" w:rsidRDefault="0027451D" w:rsidP="0027451D">
            <w:pPr>
              <w:tabs>
                <w:tab w:val="left" w:pos="900"/>
                <w:tab w:val="left" w:pos="1440"/>
                <w:tab w:val="left" w:pos="2160"/>
              </w:tabs>
              <w:ind w:left="-18" w:right="-43"/>
              <w:jc w:val="thaiDistribute"/>
              <w:rPr>
                <w:rFonts w:ascii="Angsana New" w:hAnsi="Angsana New"/>
                <w:b/>
                <w:bCs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caps/>
                <w:sz w:val="28"/>
                <w:cs/>
              </w:rPr>
              <w:t>ยอดคงเหลือต้นปี</w:t>
            </w:r>
          </w:p>
        </w:tc>
        <w:tc>
          <w:tcPr>
            <w:tcW w:w="1530" w:type="dxa"/>
            <w:vAlign w:val="bottom"/>
          </w:tcPr>
          <w:p w14:paraId="3CE2C203" w14:textId="0D8C4690" w:rsidR="0027451D" w:rsidRPr="004517A7" w:rsidRDefault="00B85DAC" w:rsidP="0027451D">
            <w:pPr>
              <w:tabs>
                <w:tab w:val="decimal" w:pos="1055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165,470</w:t>
            </w:r>
          </w:p>
        </w:tc>
        <w:tc>
          <w:tcPr>
            <w:tcW w:w="1548" w:type="dxa"/>
            <w:vAlign w:val="bottom"/>
          </w:tcPr>
          <w:p w14:paraId="6239C188" w14:textId="0C1BC14B" w:rsidR="0027451D" w:rsidRPr="004517A7" w:rsidRDefault="0027451D" w:rsidP="0027451D">
            <w:pPr>
              <w:tabs>
                <w:tab w:val="decimal" w:pos="1055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192,697</w:t>
            </w:r>
          </w:p>
        </w:tc>
      </w:tr>
      <w:tr w:rsidR="0027451D" w:rsidRPr="004517A7" w14:paraId="1A276ED8" w14:textId="77777777" w:rsidTr="00B264DC">
        <w:tc>
          <w:tcPr>
            <w:tcW w:w="6120" w:type="dxa"/>
            <w:vAlign w:val="bottom"/>
          </w:tcPr>
          <w:p w14:paraId="7579C071" w14:textId="20C98DA5" w:rsidR="0027451D" w:rsidRPr="004517A7" w:rsidRDefault="00001C4D" w:rsidP="0027451D">
            <w:pPr>
              <w:tabs>
                <w:tab w:val="left" w:pos="415"/>
                <w:tab w:val="left" w:pos="1440"/>
                <w:tab w:val="left" w:pos="2160"/>
                <w:tab w:val="left" w:pos="2415"/>
              </w:tabs>
              <w:ind w:left="-18" w:right="-43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caps/>
                <w:sz w:val="28"/>
                <w:u w:val="single"/>
                <w:cs/>
              </w:rPr>
              <w:t>หัก</w:t>
            </w:r>
            <w:r w:rsidRPr="004517A7">
              <w:rPr>
                <w:rFonts w:ascii="Angsana New" w:hAnsi="Angsana New" w:hint="cs"/>
                <w:caps/>
                <w:sz w:val="28"/>
              </w:rPr>
              <w:t>:</w:t>
            </w:r>
            <w:r w:rsidRPr="004517A7">
              <w:rPr>
                <w:rFonts w:ascii="Angsana New" w:hAnsi="Angsana New" w:hint="cs"/>
                <w:caps/>
                <w:sz w:val="28"/>
              </w:rPr>
              <w:tab/>
            </w:r>
            <w:r w:rsidR="0027451D" w:rsidRPr="004517A7">
              <w:rPr>
                <w:rFonts w:ascii="Angsana New" w:hAnsi="Angsana New" w:hint="cs"/>
                <w:caps/>
                <w:sz w:val="28"/>
                <w:cs/>
              </w:rPr>
              <w:t>ลดลงจากการจำหน่ายเงินลงทุนในบริษัทย่อย</w:t>
            </w:r>
            <w:r w:rsidR="0027451D" w:rsidRPr="004517A7">
              <w:rPr>
                <w:rFonts w:ascii="Angsana New" w:hAnsi="Angsana New" w:hint="cs"/>
                <w:caps/>
                <w:sz w:val="28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5AD8AD27" w14:textId="611DE947" w:rsidR="0027451D" w:rsidRPr="004517A7" w:rsidRDefault="00B85DAC" w:rsidP="0027451D">
            <w:pPr>
              <w:tabs>
                <w:tab w:val="decimal" w:pos="610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48" w:type="dxa"/>
            <w:vAlign w:val="bottom"/>
          </w:tcPr>
          <w:p w14:paraId="4577A5FB" w14:textId="08D3C65D" w:rsidR="0027451D" w:rsidRPr="004517A7" w:rsidRDefault="0027451D" w:rsidP="0027451D">
            <w:pPr>
              <w:tabs>
                <w:tab w:val="decimal" w:pos="1055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(27,227)</w:t>
            </w:r>
          </w:p>
        </w:tc>
      </w:tr>
      <w:tr w:rsidR="0027451D" w:rsidRPr="004517A7" w14:paraId="4447342D" w14:textId="77777777" w:rsidTr="00B264DC">
        <w:tc>
          <w:tcPr>
            <w:tcW w:w="6120" w:type="dxa"/>
            <w:vAlign w:val="bottom"/>
          </w:tcPr>
          <w:p w14:paraId="75D41414" w14:textId="77777777" w:rsidR="0027451D" w:rsidRPr="004517A7" w:rsidRDefault="0027451D" w:rsidP="0027451D">
            <w:pPr>
              <w:tabs>
                <w:tab w:val="left" w:pos="415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caps/>
                <w:sz w:val="28"/>
                <w:cs/>
              </w:rPr>
              <w:t>ค่าเผื่อการด้อยค่า</w:t>
            </w:r>
          </w:p>
        </w:tc>
        <w:tc>
          <w:tcPr>
            <w:tcW w:w="1530" w:type="dxa"/>
            <w:vAlign w:val="bottom"/>
          </w:tcPr>
          <w:p w14:paraId="64134BA2" w14:textId="538B24BB" w:rsidR="0027451D" w:rsidRPr="004517A7" w:rsidRDefault="00B85DAC" w:rsidP="0027451D">
            <w:pPr>
              <w:pBdr>
                <w:bottom w:val="single" w:sz="6" w:space="1" w:color="auto"/>
              </w:pBdr>
              <w:tabs>
                <w:tab w:val="decimal" w:pos="1055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48" w:type="dxa"/>
            <w:vAlign w:val="bottom"/>
          </w:tcPr>
          <w:p w14:paraId="5349762B" w14:textId="67737FA4" w:rsidR="0027451D" w:rsidRPr="004517A7" w:rsidRDefault="0027451D" w:rsidP="0027451D">
            <w:pPr>
              <w:pBdr>
                <w:bottom w:val="single" w:sz="6" w:space="1" w:color="auto"/>
              </w:pBdr>
              <w:tabs>
                <w:tab w:val="decimal" w:pos="610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27451D" w:rsidRPr="004517A7" w14:paraId="2DB3EFCD" w14:textId="77777777" w:rsidTr="00B264DC">
        <w:tc>
          <w:tcPr>
            <w:tcW w:w="6120" w:type="dxa"/>
            <w:vAlign w:val="bottom"/>
          </w:tcPr>
          <w:p w14:paraId="7AA9730B" w14:textId="77777777" w:rsidR="0027451D" w:rsidRPr="004517A7" w:rsidRDefault="0027451D" w:rsidP="0027451D">
            <w:pPr>
              <w:tabs>
                <w:tab w:val="left" w:pos="900"/>
                <w:tab w:val="left" w:pos="1440"/>
                <w:tab w:val="left" w:pos="2160"/>
              </w:tabs>
              <w:ind w:left="-18" w:right="-43"/>
              <w:jc w:val="thaiDistribute"/>
              <w:rPr>
                <w:rFonts w:ascii="Angsana New" w:hAnsi="Angsana New"/>
                <w:b/>
                <w:bCs/>
                <w:cap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caps/>
                <w:sz w:val="28"/>
                <w:cs/>
              </w:rPr>
              <w:t>ยอดคงเหลือปลายปี</w:t>
            </w:r>
          </w:p>
        </w:tc>
        <w:tc>
          <w:tcPr>
            <w:tcW w:w="1530" w:type="dxa"/>
            <w:vAlign w:val="bottom"/>
          </w:tcPr>
          <w:p w14:paraId="51AF5EE3" w14:textId="1CC0EC9F" w:rsidR="0027451D" w:rsidRPr="004517A7" w:rsidRDefault="00B85DAC" w:rsidP="0027451D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165,470</w:t>
            </w:r>
          </w:p>
        </w:tc>
        <w:tc>
          <w:tcPr>
            <w:tcW w:w="1548" w:type="dxa"/>
            <w:vAlign w:val="bottom"/>
          </w:tcPr>
          <w:p w14:paraId="4FD807E6" w14:textId="49DB966D" w:rsidR="0027451D" w:rsidRPr="004517A7" w:rsidRDefault="0027451D" w:rsidP="0027451D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165,470</w:t>
            </w:r>
          </w:p>
        </w:tc>
      </w:tr>
    </w:tbl>
    <w:p w14:paraId="6B90EA5F" w14:textId="77777777" w:rsidR="00726323" w:rsidRPr="004517A7" w:rsidRDefault="00726323" w:rsidP="00C5158A">
      <w:pPr>
        <w:spacing w:after="240"/>
        <w:ind w:left="360"/>
        <w:jc w:val="thaiDistribute"/>
        <w:rPr>
          <w:rFonts w:ascii="Angsana New" w:hAnsi="Angsana New"/>
          <w:color w:val="000000"/>
          <w:spacing w:val="-2"/>
          <w:sz w:val="14"/>
          <w:szCs w:val="14"/>
        </w:rPr>
      </w:pPr>
    </w:p>
    <w:p w14:paraId="7B5B4ADA" w14:textId="5F76CC85" w:rsidR="00C5158A" w:rsidRPr="004517A7" w:rsidRDefault="003319F8" w:rsidP="00C5158A">
      <w:pPr>
        <w:spacing w:after="240"/>
        <w:ind w:left="360"/>
        <w:jc w:val="thaiDistribute"/>
        <w:rPr>
          <w:rFonts w:ascii="Angsana New" w:hAnsi="Angsana New"/>
          <w:sz w:val="28"/>
          <w:cs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กลุ่มบริษัท</w:t>
      </w:r>
      <w:r w:rsidR="00C5158A" w:rsidRPr="004517A7">
        <w:rPr>
          <w:rFonts w:ascii="Angsana New" w:hAnsi="Angsana New" w:hint="cs"/>
          <w:sz w:val="28"/>
          <w:cs/>
        </w:rPr>
        <w:t xml:space="preserve">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</w:t>
      </w:r>
    </w:p>
    <w:p w14:paraId="72FC33AC" w14:textId="257B4827" w:rsidR="00BA67D7" w:rsidRPr="004517A7" w:rsidRDefault="00C5158A" w:rsidP="00026CC1">
      <w:pPr>
        <w:pStyle w:val="ListParagraph"/>
        <w:spacing w:before="240" w:line="240" w:lineRule="atLeast"/>
        <w:ind w:left="360"/>
        <w:jc w:val="thaiDistribute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>ฝ่ายบริหารพิจารณาอัตราการเติบโตจากผลประกอบการในอดีต การคาดการณ์การเติบโตของตลาดรวมทั้ง การเติบโตของผลิตภัณฑ์มวลรวมในประเทศ และอัตราคิดลดเป็นอัตราก่อนภาษีที่สะท้อนถึงความเสี่ยงซึ่งเป็นลักษณะเฉพาะที่เกี่ยวข้องกับส่วนงานนั้น ๆ</w:t>
      </w:r>
    </w:p>
    <w:p w14:paraId="784844FC" w14:textId="77777777" w:rsidR="00C5158A" w:rsidRPr="004517A7" w:rsidRDefault="00C5158A" w:rsidP="00C82517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สิทธิการเช่า</w:t>
      </w:r>
      <w:r w:rsidRPr="004517A7">
        <w:rPr>
          <w:rFonts w:ascii="Angsana New" w:hAnsi="Angsana New" w:hint="cs"/>
          <w:b/>
          <w:bCs/>
          <w:sz w:val="28"/>
        </w:rPr>
        <w:t xml:space="preserve"> </w:t>
      </w:r>
    </w:p>
    <w:p w14:paraId="078B77AE" w14:textId="473A83B8" w:rsidR="00C5158A" w:rsidRPr="004517A7" w:rsidRDefault="00C5158A" w:rsidP="00C5158A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4517A7">
        <w:rPr>
          <w:rFonts w:ascii="Angsana New" w:hAnsi="Angsana New" w:hint="cs"/>
          <w:sz w:val="28"/>
          <w:cs/>
        </w:rPr>
        <w:t xml:space="preserve">รายการเปลี่ยนแปลงของสิทธิการเช่า ณ วันที่ </w:t>
      </w:r>
      <w:r w:rsidRPr="004517A7">
        <w:rPr>
          <w:rFonts w:ascii="Angsana New" w:hAnsi="Angsana New" w:hint="cs"/>
          <w:sz w:val="28"/>
        </w:rPr>
        <w:t xml:space="preserve">31 </w:t>
      </w:r>
      <w:r w:rsidRPr="004517A7">
        <w:rPr>
          <w:rFonts w:ascii="Angsana New" w:hAnsi="Angsana New" w:hint="cs"/>
          <w:sz w:val="28"/>
          <w:cs/>
        </w:rPr>
        <w:t xml:space="preserve">ธันวาคม </w:t>
      </w:r>
      <w:r w:rsidRPr="004517A7">
        <w:rPr>
          <w:rFonts w:ascii="Angsana New" w:hAnsi="Angsana New" w:hint="cs"/>
          <w:sz w:val="28"/>
        </w:rPr>
        <w:t>256</w:t>
      </w:r>
      <w:r w:rsidR="0027451D" w:rsidRPr="004517A7">
        <w:rPr>
          <w:rFonts w:ascii="Angsana New" w:hAnsi="Angsana New"/>
          <w:sz w:val="28"/>
        </w:rPr>
        <w:t>4</w:t>
      </w:r>
      <w:r w:rsidRPr="004517A7">
        <w:rPr>
          <w:rFonts w:ascii="Angsana New" w:hAnsi="Angsana New" w:hint="cs"/>
          <w:sz w:val="28"/>
        </w:rPr>
        <w:t xml:space="preserve"> </w:t>
      </w:r>
      <w:r w:rsidRPr="004517A7">
        <w:rPr>
          <w:rFonts w:ascii="Angsana New" w:hAnsi="Angsana New" w:hint="cs"/>
          <w:sz w:val="28"/>
          <w:cs/>
        </w:rPr>
        <w:t xml:space="preserve">และ </w:t>
      </w:r>
      <w:r w:rsidRPr="004517A7">
        <w:rPr>
          <w:rFonts w:ascii="Angsana New" w:hAnsi="Angsana New" w:hint="cs"/>
          <w:sz w:val="28"/>
        </w:rPr>
        <w:t>256</w:t>
      </w:r>
      <w:r w:rsidR="0027451D" w:rsidRPr="004517A7">
        <w:rPr>
          <w:rFonts w:ascii="Angsana New" w:hAnsi="Angsana New"/>
          <w:sz w:val="28"/>
        </w:rPr>
        <w:t>3</w:t>
      </w:r>
      <w:r w:rsidRPr="004517A7">
        <w:rPr>
          <w:rFonts w:ascii="Angsana New" w:hAnsi="Angsana New" w:hint="cs"/>
          <w:sz w:val="28"/>
        </w:rPr>
        <w:t xml:space="preserve"> </w:t>
      </w:r>
      <w:r w:rsidRPr="004517A7">
        <w:rPr>
          <w:rFonts w:ascii="Angsana New" w:hAnsi="Angsana New" w:hint="cs"/>
          <w:sz w:val="28"/>
          <w:cs/>
        </w:rPr>
        <w:t>สรุปได้ดังนี้</w:t>
      </w:r>
    </w:p>
    <w:tbl>
      <w:tblPr>
        <w:tblW w:w="918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080"/>
        <w:gridCol w:w="86"/>
        <w:gridCol w:w="1084"/>
        <w:gridCol w:w="86"/>
        <w:gridCol w:w="994"/>
        <w:gridCol w:w="90"/>
        <w:gridCol w:w="990"/>
      </w:tblGrid>
      <w:tr w:rsidR="00C5158A" w:rsidRPr="004517A7" w14:paraId="2EC63D96" w14:textId="77777777" w:rsidTr="000D313F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C7AF2B4" w14:textId="77777777" w:rsidR="00C5158A" w:rsidRPr="004517A7" w:rsidRDefault="00C5158A" w:rsidP="000D313F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BDA879" w14:textId="77777777" w:rsidR="00C5158A" w:rsidRPr="004517A7" w:rsidRDefault="00C5158A" w:rsidP="000D313F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DF515ED" w14:textId="77777777" w:rsidR="00C5158A" w:rsidRPr="004517A7" w:rsidRDefault="00C5158A" w:rsidP="000D313F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71B7C" w14:textId="77777777" w:rsidR="00C5158A" w:rsidRPr="004517A7" w:rsidRDefault="00C5158A" w:rsidP="000D313F">
            <w:pPr>
              <w:tabs>
                <w:tab w:val="right" w:pos="7200"/>
                <w:tab w:val="right" w:pos="8540"/>
              </w:tabs>
              <w:spacing w:line="280" w:lineRule="exact"/>
              <w:ind w:left="547" w:hanging="547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lang w:val="en-GB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>: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C5158A" w:rsidRPr="004517A7" w14:paraId="5206E888" w14:textId="77777777" w:rsidTr="000D313F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6357FA8" w14:textId="77777777" w:rsidR="00C5158A" w:rsidRPr="004517A7" w:rsidRDefault="00C5158A" w:rsidP="000D313F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6F138B" w14:textId="77777777" w:rsidR="00C5158A" w:rsidRPr="004517A7" w:rsidRDefault="00C5158A" w:rsidP="000D313F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94D8839" w14:textId="77777777" w:rsidR="00C5158A" w:rsidRPr="004517A7" w:rsidRDefault="00C5158A" w:rsidP="000D313F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6FCC8B" w14:textId="77777777" w:rsidR="00C5158A" w:rsidRPr="004517A7" w:rsidRDefault="00C5158A" w:rsidP="000D313F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7451D" w:rsidRPr="004517A7" w14:paraId="3E10A312" w14:textId="77777777" w:rsidTr="0072672F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E1382F1" w14:textId="77777777" w:rsidR="0027451D" w:rsidRPr="004517A7" w:rsidRDefault="0027451D" w:rsidP="0027451D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35A13" w14:textId="077763EF" w:rsidR="0027451D" w:rsidRPr="004517A7" w:rsidRDefault="0027451D" w:rsidP="0027451D">
            <w:pPr>
              <w:ind w:left="72" w:right="72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8F374EE" w14:textId="77777777" w:rsidR="0027451D" w:rsidRPr="004517A7" w:rsidRDefault="0027451D" w:rsidP="0027451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982D6" w14:textId="7DFDEC91" w:rsidR="0027451D" w:rsidRPr="004517A7" w:rsidRDefault="0027451D" w:rsidP="0027451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97D2450" w14:textId="77777777" w:rsidR="0027451D" w:rsidRPr="004517A7" w:rsidRDefault="0027451D" w:rsidP="0027451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E6B900" w14:textId="7D0797BD" w:rsidR="0027451D" w:rsidRPr="004517A7" w:rsidRDefault="0027451D" w:rsidP="0027451D">
            <w:pPr>
              <w:ind w:left="72" w:right="72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5407B8" w14:textId="77777777" w:rsidR="0027451D" w:rsidRPr="004517A7" w:rsidRDefault="0027451D" w:rsidP="0027451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B90C11" w14:textId="3CEF3B6B" w:rsidR="0027451D" w:rsidRPr="004517A7" w:rsidRDefault="0027451D" w:rsidP="0027451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2563</w:t>
            </w:r>
          </w:p>
        </w:tc>
      </w:tr>
      <w:tr w:rsidR="0027451D" w:rsidRPr="004517A7" w14:paraId="63A08F39" w14:textId="77777777" w:rsidTr="000D313F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F4CBA8A" w14:textId="77777777" w:rsidR="0027451D" w:rsidRPr="004517A7" w:rsidRDefault="0027451D" w:rsidP="0027451D">
            <w:pPr>
              <w:pStyle w:val="Heading5"/>
              <w:keepNext w:val="0"/>
              <w:spacing w:line="240" w:lineRule="auto"/>
              <w:ind w:left="-3" w:right="58" w:firstLine="0"/>
              <w:rPr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4517A7"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9D012B" w14:textId="2C8C1A30" w:rsidR="0027451D" w:rsidRPr="004517A7" w:rsidRDefault="003319F8" w:rsidP="0027451D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  <w:cs/>
              </w:rPr>
              <w:t>68</w:t>
            </w:r>
            <w:r w:rsidRPr="004517A7">
              <w:rPr>
                <w:rFonts w:ascii="Angsana New" w:hAnsi="Angsana New" w:hint="eastAsia"/>
                <w:sz w:val="28"/>
              </w:rPr>
              <w:t>,</w:t>
            </w:r>
            <w:r w:rsidRPr="004517A7">
              <w:rPr>
                <w:rFonts w:ascii="Angsana New" w:hAnsi="Angsana New" w:hint="eastAsia"/>
                <w:sz w:val="28"/>
                <w:cs/>
              </w:rPr>
              <w:t>304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2C1EF" w14:textId="77777777" w:rsidR="0027451D" w:rsidRPr="004517A7" w:rsidRDefault="0027451D" w:rsidP="0027451D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16DC91" w14:textId="16EE1CE2" w:rsidR="0027451D" w:rsidRPr="004517A7" w:rsidRDefault="0027451D" w:rsidP="0027451D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62,653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7189280" w14:textId="77777777" w:rsidR="0027451D" w:rsidRPr="004517A7" w:rsidRDefault="0027451D" w:rsidP="0027451D">
            <w:pPr>
              <w:tabs>
                <w:tab w:val="decimal" w:pos="126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B8FAA9" w14:textId="078BE399" w:rsidR="0027451D" w:rsidRPr="004517A7" w:rsidRDefault="00624D78" w:rsidP="0027451D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750E26" w14:textId="77777777" w:rsidR="0027451D" w:rsidRPr="004517A7" w:rsidRDefault="0027451D" w:rsidP="0027451D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AC78BC" w14:textId="3740B6B1" w:rsidR="0027451D" w:rsidRPr="004517A7" w:rsidRDefault="0027451D" w:rsidP="0027451D">
            <w:pPr>
              <w:tabs>
                <w:tab w:val="decimal" w:pos="810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13</w:t>
            </w:r>
          </w:p>
        </w:tc>
      </w:tr>
      <w:tr w:rsidR="0027451D" w:rsidRPr="004517A7" w14:paraId="0255612A" w14:textId="77777777" w:rsidTr="000D313F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1A37020" w14:textId="30CB67DD" w:rsidR="0027451D" w:rsidRPr="004517A7" w:rsidRDefault="0027451D" w:rsidP="0027451D">
            <w:pPr>
              <w:pStyle w:val="Heading5"/>
              <w:keepNext w:val="0"/>
              <w:spacing w:line="240" w:lineRule="auto"/>
              <w:ind w:left="-3" w:right="58" w:firstLine="0"/>
              <w:rPr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4517A7"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t>เพิ่มขึ้น</w:t>
            </w:r>
            <w:r w:rsidR="00FF7282" w:rsidRPr="004517A7"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t>จากการซื้อบริษัท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13D1D" w14:textId="5413406C" w:rsidR="0027451D" w:rsidRPr="004517A7" w:rsidRDefault="00FF7282" w:rsidP="0027451D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7,390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251EF" w14:textId="77777777" w:rsidR="0027451D" w:rsidRPr="004517A7" w:rsidRDefault="0027451D" w:rsidP="0027451D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E13D8" w14:textId="41F7F385" w:rsidR="0027451D" w:rsidRPr="004517A7" w:rsidRDefault="00205F70" w:rsidP="0027451D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47C0D07" w14:textId="77777777" w:rsidR="0027451D" w:rsidRPr="004517A7" w:rsidRDefault="0027451D" w:rsidP="0027451D">
            <w:pPr>
              <w:tabs>
                <w:tab w:val="decimal" w:pos="126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C8AED" w14:textId="1CA72266" w:rsidR="0027451D" w:rsidRPr="004517A7" w:rsidRDefault="00624D78" w:rsidP="0027451D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3A8794" w14:textId="77777777" w:rsidR="0027451D" w:rsidRPr="004517A7" w:rsidRDefault="0027451D" w:rsidP="0027451D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701EAB" w14:textId="4359D66A" w:rsidR="0027451D" w:rsidRPr="004517A7" w:rsidRDefault="0027451D" w:rsidP="0027451D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FF7282" w:rsidRPr="004517A7" w14:paraId="0E414C12" w14:textId="77777777" w:rsidTr="000D313F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7B32FBE" w14:textId="058484C7" w:rsidR="00FF7282" w:rsidRPr="004517A7" w:rsidRDefault="00FF7282" w:rsidP="00FF7282">
            <w:pPr>
              <w:pStyle w:val="Heading5"/>
              <w:keepNext w:val="0"/>
              <w:spacing w:line="240" w:lineRule="auto"/>
              <w:ind w:left="-3" w:right="58" w:firstLine="0"/>
              <w:rPr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4517A7"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B32C4" w14:textId="47E6780C" w:rsidR="00FF7282" w:rsidRPr="004517A7" w:rsidRDefault="00FF7282" w:rsidP="00FF7282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73927" w14:textId="77777777" w:rsidR="00FF7282" w:rsidRPr="004517A7" w:rsidRDefault="00FF7282" w:rsidP="00FF728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896F6" w14:textId="6F982F36" w:rsidR="00FF7282" w:rsidRPr="004517A7" w:rsidRDefault="00FF7282" w:rsidP="00FF7282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7,954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6C44517" w14:textId="77777777" w:rsidR="00FF7282" w:rsidRPr="004517A7" w:rsidRDefault="00FF7282" w:rsidP="00FF7282">
            <w:pPr>
              <w:tabs>
                <w:tab w:val="decimal" w:pos="126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B6882" w14:textId="3C581611" w:rsidR="00FF7282" w:rsidRPr="004517A7" w:rsidRDefault="00FF7282" w:rsidP="00FF7282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05254F" w14:textId="77777777" w:rsidR="00FF7282" w:rsidRPr="004517A7" w:rsidRDefault="00FF7282" w:rsidP="00FF7282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7518B3" w14:textId="1A534FF0" w:rsidR="00FF7282" w:rsidRPr="004517A7" w:rsidRDefault="00FF7282" w:rsidP="00FF7282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FF7282" w:rsidRPr="004517A7" w14:paraId="00DFB9CE" w14:textId="77777777" w:rsidTr="000D313F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07D2FF9" w14:textId="77777777" w:rsidR="00FF7282" w:rsidRPr="004517A7" w:rsidRDefault="00FF7282" w:rsidP="00FF7282">
            <w:pPr>
              <w:pStyle w:val="Heading5"/>
              <w:keepNext w:val="0"/>
              <w:spacing w:line="240" w:lineRule="auto"/>
              <w:ind w:left="-3" w:right="58" w:firstLine="0"/>
              <w:rPr>
                <w:b w:val="0"/>
                <w:bCs w:val="0"/>
                <w:sz w:val="28"/>
                <w:szCs w:val="28"/>
                <w:cs/>
              </w:rPr>
            </w:pPr>
            <w:r w:rsidRPr="004517A7">
              <w:rPr>
                <w:rFonts w:hint="cs"/>
                <w:b w:val="0"/>
                <w:bCs w:val="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A62146" w14:textId="61D11A82" w:rsidR="00FF7282" w:rsidRPr="004517A7" w:rsidRDefault="00FF7282" w:rsidP="00FF7282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(</w:t>
            </w:r>
            <w:r w:rsidRPr="004517A7">
              <w:rPr>
                <w:rFonts w:ascii="Angsana New" w:hAnsi="Angsana New"/>
                <w:sz w:val="28"/>
              </w:rPr>
              <w:t>4,447</w:t>
            </w:r>
            <w:r w:rsidRPr="004517A7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765A6" w14:textId="77777777" w:rsidR="00FF7282" w:rsidRPr="004517A7" w:rsidRDefault="00FF7282" w:rsidP="00FF728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38ECF" w14:textId="149C8501" w:rsidR="00FF7282" w:rsidRPr="004517A7" w:rsidRDefault="00FF7282" w:rsidP="00FF7282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(2,303)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CEA7E8E" w14:textId="77777777" w:rsidR="00FF7282" w:rsidRPr="004517A7" w:rsidRDefault="00FF7282" w:rsidP="00FF7282">
            <w:pPr>
              <w:tabs>
                <w:tab w:val="decimal" w:pos="126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05E1E2" w14:textId="52DF7746" w:rsidR="00FF7282" w:rsidRPr="004517A7" w:rsidRDefault="00FF7282" w:rsidP="00FF7282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B75BD6" w14:textId="77777777" w:rsidR="00FF7282" w:rsidRPr="004517A7" w:rsidRDefault="00FF7282" w:rsidP="00FF7282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44B1E8B" w14:textId="15642C3E" w:rsidR="00FF7282" w:rsidRPr="004517A7" w:rsidRDefault="00FF7282" w:rsidP="00FF7282">
            <w:pPr>
              <w:tabs>
                <w:tab w:val="decimal" w:pos="810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(13)</w:t>
            </w:r>
          </w:p>
        </w:tc>
      </w:tr>
      <w:tr w:rsidR="00FF7282" w:rsidRPr="004517A7" w14:paraId="345B6F56" w14:textId="77777777" w:rsidTr="000D313F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1E7B854" w14:textId="77777777" w:rsidR="00FF7282" w:rsidRPr="004517A7" w:rsidRDefault="00FF7282" w:rsidP="00FF7282">
            <w:pPr>
              <w:pStyle w:val="Heading5"/>
              <w:keepNext w:val="0"/>
              <w:spacing w:line="240" w:lineRule="auto"/>
              <w:ind w:left="-3" w:right="58" w:firstLine="0"/>
              <w:rPr>
                <w:sz w:val="28"/>
                <w:szCs w:val="28"/>
                <w:cs/>
              </w:rPr>
            </w:pPr>
            <w:r w:rsidRPr="004517A7">
              <w:rPr>
                <w:rFonts w:hint="cs"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97339A" w14:textId="70EE7859" w:rsidR="00FF7282" w:rsidRPr="004517A7" w:rsidRDefault="00FF7282" w:rsidP="00FF7282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71,247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36C0E" w14:textId="77777777" w:rsidR="00FF7282" w:rsidRPr="004517A7" w:rsidRDefault="00FF7282" w:rsidP="00FF7282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7533CD" w14:textId="52E080B6" w:rsidR="00FF7282" w:rsidRPr="004517A7" w:rsidRDefault="00FF7282" w:rsidP="00FF7282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68,304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350E35E" w14:textId="77777777" w:rsidR="00FF7282" w:rsidRPr="004517A7" w:rsidRDefault="00FF7282" w:rsidP="00FF7282">
            <w:pPr>
              <w:tabs>
                <w:tab w:val="decimal" w:pos="1260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2F40DA" w14:textId="61EF9890" w:rsidR="00FF7282" w:rsidRPr="004517A7" w:rsidRDefault="00FF7282" w:rsidP="00FF7282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D7AB69" w14:textId="77777777" w:rsidR="00FF7282" w:rsidRPr="004517A7" w:rsidRDefault="00FF7282" w:rsidP="00FF7282">
            <w:pPr>
              <w:tabs>
                <w:tab w:val="decimal" w:pos="900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68D7A82B" w14:textId="4AA6FABF" w:rsidR="00FF7282" w:rsidRPr="004517A7" w:rsidRDefault="00FF7282" w:rsidP="00FF7282">
            <w:pPr>
              <w:tabs>
                <w:tab w:val="decimal" w:pos="810"/>
              </w:tabs>
              <w:ind w:right="9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</w:rPr>
              <w:t>-</w:t>
            </w:r>
          </w:p>
        </w:tc>
      </w:tr>
    </w:tbl>
    <w:p w14:paraId="12DD0588" w14:textId="77777777" w:rsidR="00B27C6F" w:rsidRPr="004517A7" w:rsidRDefault="00C5158A" w:rsidP="00796645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cs/>
        </w:rPr>
        <w:sectPr w:rsidR="00B27C6F" w:rsidRPr="004517A7" w:rsidSect="00964A95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195" w:bottom="720" w:left="1440" w:header="864" w:footer="432" w:gutter="0"/>
          <w:cols w:space="720"/>
          <w:docGrid w:linePitch="326"/>
        </w:sect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ใน</w:t>
      </w:r>
      <w:r w:rsidR="00205F70" w:rsidRPr="004517A7">
        <w:rPr>
          <w:rFonts w:ascii="Angsana New" w:hAnsi="Angsana New" w:hint="cs"/>
          <w:color w:val="000000"/>
          <w:spacing w:val="-2"/>
          <w:sz w:val="28"/>
          <w:cs/>
        </w:rPr>
        <w:t>ระหว่าง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ปี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205F70" w:rsidRPr="004517A7">
        <w:rPr>
          <w:rFonts w:ascii="Angsana New" w:hAnsi="Angsana New"/>
          <w:color w:val="000000"/>
          <w:spacing w:val="-2"/>
          <w:sz w:val="28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="00205F70" w:rsidRPr="004517A7">
        <w:rPr>
          <w:rFonts w:ascii="Angsana New" w:hAnsi="Angsana New" w:hint="cs"/>
          <w:color w:val="000000"/>
          <w:spacing w:val="-2"/>
          <w:sz w:val="28"/>
          <w:cs/>
        </w:rPr>
        <w:t>บริษัทมีการเข้าลงทุนซื้อธุรกิจของบริษัท โกลด์</w:t>
      </w:r>
      <w:r w:rsidR="00B22414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ชอร์ส จำกัด </w:t>
      </w:r>
      <w:r w:rsidR="0088658F" w:rsidRPr="004517A7">
        <w:rPr>
          <w:rFonts w:ascii="Angsana New" w:hAnsi="Angsana New" w:hint="cs"/>
          <w:color w:val="000000"/>
          <w:spacing w:val="-2"/>
          <w:sz w:val="28"/>
          <w:cs/>
        </w:rPr>
        <w:t>เข้ามาเป็นบริษัทย่อยของบริษัท</w:t>
      </w:r>
      <w:r w:rsidR="0032336E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โดยบริษัทย่อยได้มีการทำสัญญาเช่าที่ดิน </w:t>
      </w:r>
      <w:r w:rsidR="000C17F1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เพื่อก่อสร้างสถานีพักน้ำ โดยมีระยะเวลาเช่า </w:t>
      </w:r>
      <w:r w:rsidR="000C17F1" w:rsidRPr="004517A7">
        <w:rPr>
          <w:rFonts w:ascii="Angsana New" w:hAnsi="Angsana New"/>
          <w:color w:val="000000"/>
          <w:spacing w:val="-2"/>
          <w:sz w:val="28"/>
        </w:rPr>
        <w:t>30</w:t>
      </w:r>
      <w:r w:rsidR="000C17F1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ปี ซึ่งบริษัทย่อยได้มีก</w:t>
      </w:r>
      <w:r w:rsidR="0072704D" w:rsidRPr="004517A7">
        <w:rPr>
          <w:rFonts w:ascii="Angsana New" w:hAnsi="Angsana New" w:hint="cs"/>
          <w:color w:val="000000"/>
          <w:spacing w:val="-2"/>
          <w:sz w:val="28"/>
          <w:cs/>
        </w:rPr>
        <w:t>ารจ่ายค่าสิทธิการเช่าดังกล่าวแล้ว เป็นจำนวน</w:t>
      </w:r>
      <w:r w:rsidR="003D7D09" w:rsidRPr="004517A7">
        <w:rPr>
          <w:rFonts w:ascii="Angsana New" w:hAnsi="Angsana New"/>
          <w:color w:val="000000"/>
          <w:spacing w:val="-2"/>
          <w:sz w:val="28"/>
        </w:rPr>
        <w:t xml:space="preserve"> 7.39 </w:t>
      </w:r>
      <w:r w:rsidR="003D7D09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ล้านบาท ในปี </w:t>
      </w:r>
      <w:r w:rsidR="003D7D09" w:rsidRPr="004517A7">
        <w:rPr>
          <w:rFonts w:ascii="Angsana New" w:hAnsi="Angsana New"/>
          <w:color w:val="000000"/>
          <w:spacing w:val="-2"/>
          <w:sz w:val="28"/>
        </w:rPr>
        <w:t>2560</w:t>
      </w:r>
      <w:r w:rsidR="003D7D09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</w:p>
    <w:p w14:paraId="11CCACE7" w14:textId="77777777" w:rsidR="00C5158A" w:rsidRPr="004517A7" w:rsidRDefault="00C5158A" w:rsidP="00E96BC2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lastRenderedPageBreak/>
        <w:t>สินทรัพย์ไม่มีตัวตน</w:t>
      </w:r>
    </w:p>
    <w:p w14:paraId="7411E059" w14:textId="624B2AA3" w:rsidR="00C5158A" w:rsidRPr="004517A7" w:rsidRDefault="00C5158A" w:rsidP="00C5158A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สินทรัพย์ไม่มีตัวตน ณ วันที่ 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31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ธันวาคม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393C89" w:rsidRPr="004517A7">
        <w:rPr>
          <w:rFonts w:ascii="Angsana New" w:hAnsi="Angsana New"/>
          <w:color w:val="000000"/>
          <w:spacing w:val="-2"/>
          <w:sz w:val="28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393C89" w:rsidRPr="004517A7">
        <w:rPr>
          <w:rFonts w:ascii="Angsana New" w:hAnsi="Angsana New"/>
          <w:color w:val="000000"/>
          <w:spacing w:val="-2"/>
          <w:sz w:val="28"/>
        </w:rPr>
        <w:t>3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มีดังนี้</w:t>
      </w:r>
    </w:p>
    <w:tbl>
      <w:tblPr>
        <w:tblW w:w="1422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620"/>
        <w:gridCol w:w="90"/>
        <w:gridCol w:w="1350"/>
        <w:gridCol w:w="90"/>
        <w:gridCol w:w="19"/>
        <w:gridCol w:w="1331"/>
        <w:gridCol w:w="90"/>
        <w:gridCol w:w="1440"/>
        <w:gridCol w:w="90"/>
        <w:gridCol w:w="1350"/>
        <w:gridCol w:w="90"/>
        <w:gridCol w:w="1350"/>
        <w:gridCol w:w="71"/>
        <w:gridCol w:w="1639"/>
      </w:tblGrid>
      <w:tr w:rsidR="005A2EDE" w:rsidRPr="004517A7" w14:paraId="4BAA49D1" w14:textId="77777777" w:rsidTr="00D6249B">
        <w:trPr>
          <w:trHeight w:val="144"/>
          <w:tblHeader/>
        </w:trPr>
        <w:tc>
          <w:tcPr>
            <w:tcW w:w="3600" w:type="dxa"/>
          </w:tcPr>
          <w:p w14:paraId="6CD8ACA4" w14:textId="77777777" w:rsidR="005A2EDE" w:rsidRPr="004517A7" w:rsidRDefault="005A2EDE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0EFDDA02" w14:textId="77777777" w:rsidR="005A2EDE" w:rsidRPr="004517A7" w:rsidRDefault="005A2EDE" w:rsidP="000D313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9" w:type="dxa"/>
            <w:gridSpan w:val="4"/>
          </w:tcPr>
          <w:p w14:paraId="63D28EB8" w14:textId="77777777" w:rsidR="005A2EDE" w:rsidRPr="004517A7" w:rsidRDefault="005A2EDE" w:rsidP="000D313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51" w:type="dxa"/>
            <w:gridSpan w:val="9"/>
          </w:tcPr>
          <w:p w14:paraId="4F640896" w14:textId="6B95906D" w:rsidR="005A2EDE" w:rsidRPr="004517A7" w:rsidRDefault="005A2EDE" w:rsidP="000D313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331AA4" w:rsidRPr="004517A7" w14:paraId="575A35C2" w14:textId="77777777" w:rsidTr="00D6249B">
        <w:trPr>
          <w:trHeight w:val="144"/>
          <w:tblHeader/>
        </w:trPr>
        <w:tc>
          <w:tcPr>
            <w:tcW w:w="3600" w:type="dxa"/>
          </w:tcPr>
          <w:p w14:paraId="5EDEC345" w14:textId="77777777" w:rsidR="00331AA4" w:rsidRPr="004517A7" w:rsidRDefault="00331AA4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20" w:type="dxa"/>
            <w:gridSpan w:val="14"/>
            <w:tcBorders>
              <w:bottom w:val="single" w:sz="4" w:space="0" w:color="auto"/>
            </w:tcBorders>
          </w:tcPr>
          <w:p w14:paraId="22F620EF" w14:textId="153F8C0C" w:rsidR="00331AA4" w:rsidRPr="004517A7" w:rsidRDefault="00331AA4" w:rsidP="000D313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926C11" w:rsidRPr="004517A7" w14:paraId="4C21B3F9" w14:textId="77777777" w:rsidTr="00D6249B">
        <w:trPr>
          <w:trHeight w:val="144"/>
          <w:tblHeader/>
        </w:trPr>
        <w:tc>
          <w:tcPr>
            <w:tcW w:w="3600" w:type="dxa"/>
          </w:tcPr>
          <w:p w14:paraId="3ACD3183" w14:textId="77777777" w:rsidR="00926C11" w:rsidRPr="004517A7" w:rsidRDefault="00926C11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vMerge w:val="restart"/>
            <w:tcBorders>
              <w:bottom w:val="single" w:sz="4" w:space="0" w:color="auto"/>
            </w:tcBorders>
          </w:tcPr>
          <w:p w14:paraId="6CF146DA" w14:textId="77777777" w:rsidR="00926C11" w:rsidRPr="004517A7" w:rsidRDefault="00926C11" w:rsidP="000D313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ยอดยกมา</w:t>
            </w:r>
          </w:p>
          <w:p w14:paraId="7F381858" w14:textId="77777777" w:rsidR="00926C11" w:rsidRPr="004517A7" w:rsidRDefault="00926C11" w:rsidP="000D313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0CE3E171" w14:textId="7D72B9E4" w:rsidR="00926C11" w:rsidRPr="004517A7" w:rsidRDefault="00926C11" w:rsidP="007369B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Pr="004517A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0" w:type="dxa"/>
          </w:tcPr>
          <w:p w14:paraId="1D4C5184" w14:textId="77777777" w:rsidR="00926C11" w:rsidRPr="004517A7" w:rsidRDefault="00926C11" w:rsidP="000D313F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Merge w:val="restart"/>
            <w:tcBorders>
              <w:bottom w:val="single" w:sz="4" w:space="0" w:color="auto"/>
            </w:tcBorders>
          </w:tcPr>
          <w:p w14:paraId="13E007E7" w14:textId="77777777" w:rsidR="00926C11" w:rsidRPr="004517A7" w:rsidRDefault="00926C11" w:rsidP="000D313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br/>
            </w:r>
          </w:p>
        </w:tc>
        <w:tc>
          <w:tcPr>
            <w:tcW w:w="90" w:type="dxa"/>
          </w:tcPr>
          <w:p w14:paraId="149BDF52" w14:textId="77777777" w:rsidR="00926C11" w:rsidRPr="004517A7" w:rsidRDefault="00926C11" w:rsidP="000D313F">
            <w:pPr>
              <w:ind w:left="-198" w:firstLine="46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Merge w:val="restart"/>
            <w:tcBorders>
              <w:bottom w:val="single" w:sz="4" w:space="0" w:color="auto"/>
            </w:tcBorders>
          </w:tcPr>
          <w:p w14:paraId="3AD2FB52" w14:textId="77777777" w:rsidR="00926C11" w:rsidRPr="004517A7" w:rsidRDefault="00926C11" w:rsidP="000D313F">
            <w:pPr>
              <w:ind w:left="-198" w:firstLine="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4B004AE9" w14:textId="77777777" w:rsidR="00926C11" w:rsidRPr="004517A7" w:rsidRDefault="00926C11" w:rsidP="000D313F">
            <w:pPr>
              <w:ind w:left="-198" w:firstLine="46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tcBorders>
              <w:bottom w:val="single" w:sz="4" w:space="0" w:color="auto"/>
            </w:tcBorders>
          </w:tcPr>
          <w:p w14:paraId="13B47DDA" w14:textId="77777777" w:rsidR="00926C11" w:rsidRPr="004517A7" w:rsidRDefault="00926C11" w:rsidP="000D313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  <w:p w14:paraId="6546A97B" w14:textId="73EB6AE9" w:rsidR="00926C11" w:rsidRPr="004517A7" w:rsidRDefault="00926C11" w:rsidP="005A2ED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จากการซื้อธุรกิจ</w:t>
            </w:r>
          </w:p>
        </w:tc>
        <w:tc>
          <w:tcPr>
            <w:tcW w:w="90" w:type="dxa"/>
          </w:tcPr>
          <w:p w14:paraId="62E0AF8B" w14:textId="77777777" w:rsidR="00926C11" w:rsidRPr="004517A7" w:rsidRDefault="00926C11" w:rsidP="000D313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Merge w:val="restart"/>
            <w:tcBorders>
              <w:bottom w:val="single" w:sz="4" w:space="0" w:color="auto"/>
            </w:tcBorders>
          </w:tcPr>
          <w:p w14:paraId="60BB5BDC" w14:textId="6FE47A7F" w:rsidR="00926C11" w:rsidRPr="004517A7" w:rsidRDefault="00926C11" w:rsidP="000D313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  <w:r w:rsidRPr="004517A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EBFE423" w14:textId="77777777" w:rsidR="00926C11" w:rsidRPr="004517A7" w:rsidRDefault="00926C11" w:rsidP="000D313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จากการขายธุรกิจ</w:t>
            </w:r>
          </w:p>
        </w:tc>
        <w:tc>
          <w:tcPr>
            <w:tcW w:w="90" w:type="dxa"/>
          </w:tcPr>
          <w:p w14:paraId="729FC4B0" w14:textId="77777777" w:rsidR="00926C11" w:rsidRPr="004517A7" w:rsidRDefault="00926C11" w:rsidP="000D313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Merge w:val="restart"/>
          </w:tcPr>
          <w:p w14:paraId="120801B9" w14:textId="77777777" w:rsidR="00473A13" w:rsidRPr="004517A7" w:rsidRDefault="00926C11" w:rsidP="000D313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รายการ</w:t>
            </w:r>
          </w:p>
          <w:p w14:paraId="26D201D1" w14:textId="38F1098C" w:rsidR="00926C11" w:rsidRPr="004517A7" w:rsidRDefault="00926C11" w:rsidP="000D313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71" w:type="dxa"/>
          </w:tcPr>
          <w:p w14:paraId="63FA358A" w14:textId="77777777" w:rsidR="00926C11" w:rsidRPr="004517A7" w:rsidRDefault="00926C11" w:rsidP="000D313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9" w:type="dxa"/>
            <w:vMerge w:val="restart"/>
            <w:tcBorders>
              <w:bottom w:val="single" w:sz="4" w:space="0" w:color="auto"/>
            </w:tcBorders>
          </w:tcPr>
          <w:p w14:paraId="76499A0E" w14:textId="731ABE0F" w:rsidR="00926C11" w:rsidRPr="004517A7" w:rsidRDefault="00926C11" w:rsidP="000D313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  <w:p w14:paraId="00A810B0" w14:textId="77777777" w:rsidR="00926C11" w:rsidRPr="004517A7" w:rsidRDefault="00926C11" w:rsidP="000D313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4A94DE51" w14:textId="2B65994D" w:rsidR="00926C11" w:rsidRPr="004517A7" w:rsidRDefault="00926C11" w:rsidP="00926C1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Pr="004517A7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926C11" w:rsidRPr="004517A7" w14:paraId="3E9B3CE6" w14:textId="77777777" w:rsidTr="00D6249B">
        <w:trPr>
          <w:trHeight w:val="144"/>
          <w:tblHeader/>
        </w:trPr>
        <w:tc>
          <w:tcPr>
            <w:tcW w:w="3600" w:type="dxa"/>
          </w:tcPr>
          <w:p w14:paraId="44024800" w14:textId="77777777" w:rsidR="00926C11" w:rsidRPr="004517A7" w:rsidRDefault="00926C11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14:paraId="2690FB19" w14:textId="77777777" w:rsidR="00926C11" w:rsidRPr="004517A7" w:rsidRDefault="00926C11" w:rsidP="000D313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22FDB26B" w14:textId="77777777" w:rsidR="00926C11" w:rsidRPr="004517A7" w:rsidRDefault="00926C11" w:rsidP="000D313F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</w:tcPr>
          <w:p w14:paraId="79B27F85" w14:textId="77777777" w:rsidR="00926C11" w:rsidRPr="004517A7" w:rsidRDefault="00926C11" w:rsidP="000D313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4FD30A8D" w14:textId="77777777" w:rsidR="00926C11" w:rsidRPr="004517A7" w:rsidRDefault="00926C11" w:rsidP="000D313F">
            <w:pPr>
              <w:ind w:left="-198" w:firstLine="46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Merge/>
            <w:tcBorders>
              <w:bottom w:val="single" w:sz="4" w:space="0" w:color="auto"/>
            </w:tcBorders>
          </w:tcPr>
          <w:p w14:paraId="6E48992A" w14:textId="77777777" w:rsidR="00926C11" w:rsidRPr="004517A7" w:rsidRDefault="00926C11" w:rsidP="000D313F">
            <w:pPr>
              <w:ind w:left="-198" w:firstLine="46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7228C735" w14:textId="77777777" w:rsidR="00926C11" w:rsidRPr="004517A7" w:rsidRDefault="00926C11" w:rsidP="000D313F">
            <w:pPr>
              <w:ind w:left="-198" w:firstLine="46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14:paraId="216F2C46" w14:textId="77777777" w:rsidR="00926C11" w:rsidRPr="004517A7" w:rsidRDefault="00926C11" w:rsidP="000D313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4102422F" w14:textId="77777777" w:rsidR="00926C11" w:rsidRPr="004517A7" w:rsidRDefault="00926C11" w:rsidP="000D313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</w:tcPr>
          <w:p w14:paraId="0EB1ED3A" w14:textId="77777777" w:rsidR="00926C11" w:rsidRPr="004517A7" w:rsidRDefault="00926C11" w:rsidP="000D313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5AE68FFA" w14:textId="77777777" w:rsidR="00926C11" w:rsidRPr="004517A7" w:rsidRDefault="00926C11" w:rsidP="000D313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</w:tcPr>
          <w:p w14:paraId="75035924" w14:textId="77777777" w:rsidR="00926C11" w:rsidRPr="004517A7" w:rsidRDefault="00926C11" w:rsidP="000D313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" w:type="dxa"/>
          </w:tcPr>
          <w:p w14:paraId="10F87CB5" w14:textId="77777777" w:rsidR="00926C11" w:rsidRPr="004517A7" w:rsidRDefault="00926C11" w:rsidP="000D313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vMerge/>
            <w:tcBorders>
              <w:bottom w:val="single" w:sz="4" w:space="0" w:color="auto"/>
            </w:tcBorders>
          </w:tcPr>
          <w:p w14:paraId="5A2E55B7" w14:textId="4808B444" w:rsidR="00926C11" w:rsidRPr="004517A7" w:rsidRDefault="00926C11" w:rsidP="000D313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2EDE" w:rsidRPr="004517A7" w14:paraId="1D000DF4" w14:textId="77777777" w:rsidTr="00D6249B">
        <w:trPr>
          <w:trHeight w:val="144"/>
        </w:trPr>
        <w:tc>
          <w:tcPr>
            <w:tcW w:w="3600" w:type="dxa"/>
          </w:tcPr>
          <w:p w14:paraId="647C2137" w14:textId="77777777" w:rsidR="005A2EDE" w:rsidRPr="004517A7" w:rsidRDefault="005A2EDE" w:rsidP="000D313F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ราคาทุน</w:t>
            </w: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91316C5" w14:textId="77777777" w:rsidR="005A2EDE" w:rsidRPr="004517A7" w:rsidRDefault="005A2EDE" w:rsidP="000D313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3C5D4A99" w14:textId="77777777" w:rsidR="005A2EDE" w:rsidRPr="004517A7" w:rsidRDefault="005A2EDE" w:rsidP="000D313F">
            <w:pPr>
              <w:tabs>
                <w:tab w:val="decimal" w:pos="9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203B0EA" w14:textId="77777777" w:rsidR="005A2EDE" w:rsidRPr="004517A7" w:rsidRDefault="005A2EDE" w:rsidP="000D313F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42A6D8F9" w14:textId="77777777" w:rsidR="005A2EDE" w:rsidRPr="004517A7" w:rsidRDefault="005A2EDE" w:rsidP="000D313F">
            <w:pPr>
              <w:ind w:left="-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15DEABBD" w14:textId="77777777" w:rsidR="005A2EDE" w:rsidRPr="004517A7" w:rsidRDefault="005A2EDE" w:rsidP="000D313F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1A6F3EFD" w14:textId="77777777" w:rsidR="005A2EDE" w:rsidRPr="004517A7" w:rsidRDefault="005A2EDE" w:rsidP="000D313F">
            <w:pPr>
              <w:ind w:left="-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D034C5" w14:textId="77777777" w:rsidR="005A2EDE" w:rsidRPr="004517A7" w:rsidRDefault="005A2EDE" w:rsidP="000D313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268540A3" w14:textId="77777777" w:rsidR="005A2EDE" w:rsidRPr="004517A7" w:rsidRDefault="005A2EDE" w:rsidP="000D313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10D633D" w14:textId="77777777" w:rsidR="005A2EDE" w:rsidRPr="004517A7" w:rsidRDefault="005A2EDE" w:rsidP="000D313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59A4F393" w14:textId="77777777" w:rsidR="005A2EDE" w:rsidRPr="004517A7" w:rsidRDefault="005A2EDE" w:rsidP="000D313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50F9C05" w14:textId="77777777" w:rsidR="005A2EDE" w:rsidRPr="004517A7" w:rsidRDefault="005A2EDE" w:rsidP="000D313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" w:type="dxa"/>
          </w:tcPr>
          <w:p w14:paraId="733F7BEA" w14:textId="77777777" w:rsidR="005A2EDE" w:rsidRPr="004517A7" w:rsidRDefault="005A2EDE" w:rsidP="000D313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tcBorders>
              <w:top w:val="single" w:sz="4" w:space="0" w:color="auto"/>
            </w:tcBorders>
          </w:tcPr>
          <w:p w14:paraId="28213521" w14:textId="514C32A3" w:rsidR="005A2EDE" w:rsidRPr="004517A7" w:rsidRDefault="005A2EDE" w:rsidP="000D313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2EDE" w:rsidRPr="004517A7" w14:paraId="0ED2D338" w14:textId="77777777" w:rsidTr="00D6249B">
        <w:trPr>
          <w:trHeight w:val="144"/>
        </w:trPr>
        <w:tc>
          <w:tcPr>
            <w:tcW w:w="3600" w:type="dxa"/>
          </w:tcPr>
          <w:p w14:paraId="262410C0" w14:textId="77777777" w:rsidR="005A2EDE" w:rsidRPr="004517A7" w:rsidRDefault="005A2EDE" w:rsidP="00FB1EF4">
            <w:pPr>
              <w:ind w:left="532" w:hanging="262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โปรแกรมคอมพิวเตอร์และโปรแกรมประยุกต์</w:t>
            </w:r>
          </w:p>
        </w:tc>
        <w:tc>
          <w:tcPr>
            <w:tcW w:w="1620" w:type="dxa"/>
            <w:vAlign w:val="bottom"/>
          </w:tcPr>
          <w:p w14:paraId="50A357B0" w14:textId="0A41801C" w:rsidR="005A2EDE" w:rsidRPr="004517A7" w:rsidRDefault="00DC21C1" w:rsidP="00FB1EF4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8"/>
              </w:rPr>
              <w:t>164,785</w:t>
            </w:r>
          </w:p>
        </w:tc>
        <w:tc>
          <w:tcPr>
            <w:tcW w:w="90" w:type="dxa"/>
            <w:vAlign w:val="bottom"/>
          </w:tcPr>
          <w:p w14:paraId="2567CEC9" w14:textId="77777777" w:rsidR="005A2EDE" w:rsidRPr="004517A7" w:rsidRDefault="005A2EDE" w:rsidP="00FB1EF4">
            <w:pPr>
              <w:tabs>
                <w:tab w:val="decimal" w:pos="1170"/>
              </w:tabs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A74B250" w14:textId="23059AF8" w:rsidR="005A2EDE" w:rsidRPr="004517A7" w:rsidRDefault="005A2EDE" w:rsidP="00FB1EF4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95</w:t>
            </w:r>
          </w:p>
        </w:tc>
        <w:tc>
          <w:tcPr>
            <w:tcW w:w="90" w:type="dxa"/>
            <w:vAlign w:val="bottom"/>
          </w:tcPr>
          <w:p w14:paraId="09E970DF" w14:textId="77777777" w:rsidR="005A2EDE" w:rsidRPr="004517A7" w:rsidRDefault="005A2EDE" w:rsidP="00FB1EF4">
            <w:pPr>
              <w:tabs>
                <w:tab w:val="decimal" w:pos="1098"/>
              </w:tabs>
              <w:ind w:left="-72"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B9BCB44" w14:textId="54A8D261" w:rsidR="005A2EDE" w:rsidRPr="004517A7" w:rsidRDefault="005A2EDE" w:rsidP="00FB1EF4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2D1C8A6" w14:textId="77777777" w:rsidR="005A2EDE" w:rsidRPr="004517A7" w:rsidRDefault="005A2EDE" w:rsidP="00FB1EF4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50B2CB8" w14:textId="4271706C" w:rsidR="005A2EDE" w:rsidRPr="004517A7" w:rsidRDefault="005A2EDE" w:rsidP="00FB1EF4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592</w:t>
            </w:r>
          </w:p>
        </w:tc>
        <w:tc>
          <w:tcPr>
            <w:tcW w:w="90" w:type="dxa"/>
            <w:vAlign w:val="bottom"/>
          </w:tcPr>
          <w:p w14:paraId="58BF7353" w14:textId="77777777" w:rsidR="005A2EDE" w:rsidRPr="004517A7" w:rsidRDefault="005A2EDE" w:rsidP="00FB1EF4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3B817E3" w14:textId="76E305D6" w:rsidR="005A2EDE" w:rsidRPr="004517A7" w:rsidRDefault="005A2EDE" w:rsidP="00FB1EF4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(141,316)</w:t>
            </w:r>
          </w:p>
        </w:tc>
        <w:tc>
          <w:tcPr>
            <w:tcW w:w="90" w:type="dxa"/>
            <w:vAlign w:val="bottom"/>
          </w:tcPr>
          <w:p w14:paraId="0879260D" w14:textId="77777777" w:rsidR="005A2EDE" w:rsidRPr="004517A7" w:rsidRDefault="005A2EDE" w:rsidP="00FB1EF4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8B44F54" w14:textId="71323020" w:rsidR="005A2EDE" w:rsidRPr="004517A7" w:rsidRDefault="00926C11" w:rsidP="00926C11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1" w:type="dxa"/>
          </w:tcPr>
          <w:p w14:paraId="65BCA385" w14:textId="77777777" w:rsidR="005A2EDE" w:rsidRPr="004517A7" w:rsidRDefault="005A2EDE" w:rsidP="00FB1EF4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vAlign w:val="bottom"/>
          </w:tcPr>
          <w:p w14:paraId="2AB5783F" w14:textId="5B83AE25" w:rsidR="005A2EDE" w:rsidRPr="004517A7" w:rsidRDefault="005A2EDE" w:rsidP="00FB1EF4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24,156</w:t>
            </w:r>
          </w:p>
        </w:tc>
      </w:tr>
      <w:tr w:rsidR="005A2EDE" w:rsidRPr="004517A7" w14:paraId="7D0E6BE1" w14:textId="77777777" w:rsidTr="00D6249B">
        <w:trPr>
          <w:trHeight w:val="144"/>
        </w:trPr>
        <w:tc>
          <w:tcPr>
            <w:tcW w:w="3600" w:type="dxa"/>
          </w:tcPr>
          <w:p w14:paraId="48FDC603" w14:textId="77777777" w:rsidR="005A2EDE" w:rsidRPr="004517A7" w:rsidRDefault="005A2EDE" w:rsidP="00FB1EF4">
            <w:pPr>
              <w:ind w:left="532" w:hanging="2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อนุสิทธิบัตร</w:t>
            </w:r>
          </w:p>
        </w:tc>
        <w:tc>
          <w:tcPr>
            <w:tcW w:w="1620" w:type="dxa"/>
            <w:vAlign w:val="bottom"/>
          </w:tcPr>
          <w:p w14:paraId="4AA2438C" w14:textId="64838E71" w:rsidR="005A2EDE" w:rsidRPr="004517A7" w:rsidRDefault="005A2EDE" w:rsidP="00FB1EF4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90" w:type="dxa"/>
            <w:vAlign w:val="bottom"/>
          </w:tcPr>
          <w:p w14:paraId="4E061F43" w14:textId="77777777" w:rsidR="005A2EDE" w:rsidRPr="004517A7" w:rsidRDefault="005A2EDE" w:rsidP="00FB1EF4">
            <w:pPr>
              <w:tabs>
                <w:tab w:val="decimal" w:pos="1170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BEA192A" w14:textId="2916F20A" w:rsidR="005A2EDE" w:rsidRPr="004517A7" w:rsidRDefault="005A2EDE" w:rsidP="00FB1EF4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ED45991" w14:textId="77777777" w:rsidR="005A2EDE" w:rsidRPr="004517A7" w:rsidRDefault="005A2EDE" w:rsidP="00FB1EF4">
            <w:pPr>
              <w:tabs>
                <w:tab w:val="decimal" w:pos="1098"/>
              </w:tabs>
              <w:ind w:left="-72"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37CEC6F" w14:textId="49AD30D7" w:rsidR="005A2EDE" w:rsidRPr="004517A7" w:rsidRDefault="005A2EDE" w:rsidP="00FB1EF4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(98)</w:t>
            </w:r>
          </w:p>
        </w:tc>
        <w:tc>
          <w:tcPr>
            <w:tcW w:w="90" w:type="dxa"/>
            <w:vAlign w:val="bottom"/>
          </w:tcPr>
          <w:p w14:paraId="1A875995" w14:textId="77777777" w:rsidR="005A2EDE" w:rsidRPr="004517A7" w:rsidRDefault="005A2EDE" w:rsidP="00FB1EF4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5847B53" w14:textId="0CB8299C" w:rsidR="005A2EDE" w:rsidRPr="004517A7" w:rsidRDefault="005A2EDE" w:rsidP="00FB1EF4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567C02F5" w14:textId="77777777" w:rsidR="005A2EDE" w:rsidRPr="004517A7" w:rsidRDefault="005A2EDE" w:rsidP="00FB1EF4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E8A48BE" w14:textId="7E63EB1C" w:rsidR="005A2EDE" w:rsidRPr="004517A7" w:rsidRDefault="005A2EDE" w:rsidP="00FB1EF4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4A1595C3" w14:textId="77777777" w:rsidR="005A2EDE" w:rsidRPr="004517A7" w:rsidRDefault="005A2EDE" w:rsidP="00FB1EF4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ED7106" w14:textId="25B378E8" w:rsidR="005A2EDE" w:rsidRPr="004517A7" w:rsidRDefault="00926C11" w:rsidP="00FB1EF4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1" w:type="dxa"/>
          </w:tcPr>
          <w:p w14:paraId="37E59712" w14:textId="77777777" w:rsidR="005A2EDE" w:rsidRPr="004517A7" w:rsidRDefault="005A2EDE" w:rsidP="00FB1EF4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vAlign w:val="bottom"/>
          </w:tcPr>
          <w:p w14:paraId="391F33AE" w14:textId="734EFA4F" w:rsidR="005A2EDE" w:rsidRPr="004517A7" w:rsidRDefault="005A2EDE" w:rsidP="00FB1EF4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  <w:tr w:rsidR="005A2EDE" w:rsidRPr="004517A7" w14:paraId="0AAC78FC" w14:textId="77777777" w:rsidTr="00D6249B">
        <w:trPr>
          <w:trHeight w:val="144"/>
        </w:trPr>
        <w:tc>
          <w:tcPr>
            <w:tcW w:w="3600" w:type="dxa"/>
          </w:tcPr>
          <w:p w14:paraId="2D4D967E" w14:textId="77777777" w:rsidR="005A2EDE" w:rsidRPr="004517A7" w:rsidRDefault="005A2EDE" w:rsidP="00FB1EF4">
            <w:pPr>
              <w:ind w:left="532" w:hanging="2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สิทธิภายใต้สัญญาซื้อขายไฟฟ้า</w:t>
            </w:r>
          </w:p>
        </w:tc>
        <w:tc>
          <w:tcPr>
            <w:tcW w:w="1620" w:type="dxa"/>
            <w:vAlign w:val="bottom"/>
          </w:tcPr>
          <w:p w14:paraId="14932E14" w14:textId="5DFD42E7" w:rsidR="005A2EDE" w:rsidRPr="004517A7" w:rsidRDefault="005A2EDE" w:rsidP="00FB1EF4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90,4</w:t>
            </w:r>
            <w:r w:rsidR="00DC21C1" w:rsidRPr="004517A7">
              <w:rPr>
                <w:rFonts w:ascii="Angsana New" w:hAnsi="Angsana New"/>
                <w:sz w:val="26"/>
                <w:szCs w:val="26"/>
              </w:rPr>
              <w:t>2</w:t>
            </w:r>
            <w:r w:rsidRPr="004517A7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  <w:vAlign w:val="bottom"/>
          </w:tcPr>
          <w:p w14:paraId="6D5B619F" w14:textId="77777777" w:rsidR="005A2EDE" w:rsidRPr="004517A7" w:rsidRDefault="005A2EDE" w:rsidP="00FB1EF4">
            <w:pPr>
              <w:tabs>
                <w:tab w:val="decimal" w:pos="1170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5BCFEFB" w14:textId="70502A38" w:rsidR="005A2EDE" w:rsidRPr="004517A7" w:rsidRDefault="005A2EDE" w:rsidP="00FB1EF4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E8EC485" w14:textId="77777777" w:rsidR="005A2EDE" w:rsidRPr="004517A7" w:rsidRDefault="005A2EDE" w:rsidP="00FB1EF4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615D3EB" w14:textId="143782D9" w:rsidR="005A2EDE" w:rsidRPr="004517A7" w:rsidRDefault="005A2EDE" w:rsidP="00FB1EF4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6E6FC1A6" w14:textId="77777777" w:rsidR="005A2EDE" w:rsidRPr="004517A7" w:rsidRDefault="005A2EDE" w:rsidP="00FB1EF4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064F0FE" w14:textId="1020F508" w:rsidR="005A2EDE" w:rsidRPr="004517A7" w:rsidRDefault="005A2EDE" w:rsidP="00FB1EF4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4B7E2B7F" w14:textId="77777777" w:rsidR="005A2EDE" w:rsidRPr="004517A7" w:rsidRDefault="005A2EDE" w:rsidP="00FB1EF4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2577E34" w14:textId="5A3F817D" w:rsidR="005A2EDE" w:rsidRPr="004517A7" w:rsidRDefault="005A2EDE" w:rsidP="00FB1EF4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31916D47" w14:textId="77777777" w:rsidR="005A2EDE" w:rsidRPr="004517A7" w:rsidRDefault="005A2EDE" w:rsidP="00FB1EF4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4ACE179" w14:textId="55793357" w:rsidR="005A2EDE" w:rsidRPr="004517A7" w:rsidRDefault="00926C11" w:rsidP="00FB1EF4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1" w:type="dxa"/>
          </w:tcPr>
          <w:p w14:paraId="3BEC3AAC" w14:textId="77777777" w:rsidR="005A2EDE" w:rsidRPr="004517A7" w:rsidRDefault="005A2EDE" w:rsidP="00FB1EF4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vAlign w:val="bottom"/>
          </w:tcPr>
          <w:p w14:paraId="331A1536" w14:textId="4156D9BF" w:rsidR="005A2EDE" w:rsidRPr="004517A7" w:rsidRDefault="005A2EDE" w:rsidP="00FB1EF4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90,420</w:t>
            </w:r>
          </w:p>
        </w:tc>
      </w:tr>
      <w:tr w:rsidR="005A2EDE" w:rsidRPr="004517A7" w:rsidDel="00945A11" w14:paraId="19BCDB9F" w14:textId="77777777" w:rsidTr="00D6249B">
        <w:trPr>
          <w:trHeight w:val="144"/>
        </w:trPr>
        <w:tc>
          <w:tcPr>
            <w:tcW w:w="3600" w:type="dxa"/>
          </w:tcPr>
          <w:p w14:paraId="15AA1026" w14:textId="77777777" w:rsidR="005A2EDE" w:rsidRPr="004517A7" w:rsidRDefault="005A2EDE" w:rsidP="00FB1EF4">
            <w:pPr>
              <w:ind w:left="532" w:hanging="262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สิทธิประโยชน์ภายใต้สัญญาเช่าที่ดิน</w:t>
            </w:r>
          </w:p>
        </w:tc>
        <w:tc>
          <w:tcPr>
            <w:tcW w:w="1620" w:type="dxa"/>
            <w:vAlign w:val="bottom"/>
          </w:tcPr>
          <w:p w14:paraId="383A48EA" w14:textId="2569A5DF" w:rsidR="005A2EDE" w:rsidRPr="004517A7" w:rsidDel="00DB23B3" w:rsidRDefault="005A2EDE" w:rsidP="00FB1EF4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52,379</w:t>
            </w:r>
          </w:p>
        </w:tc>
        <w:tc>
          <w:tcPr>
            <w:tcW w:w="90" w:type="dxa"/>
            <w:vAlign w:val="bottom"/>
          </w:tcPr>
          <w:p w14:paraId="2F0BFAF2" w14:textId="77777777" w:rsidR="005A2EDE" w:rsidRPr="004517A7" w:rsidRDefault="005A2EDE" w:rsidP="00FB1EF4">
            <w:pPr>
              <w:tabs>
                <w:tab w:val="decimal" w:pos="1170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9A6E9C1" w14:textId="476F23C2" w:rsidR="005A2EDE" w:rsidRPr="004517A7" w:rsidDel="00DB23B3" w:rsidRDefault="00926C11" w:rsidP="00FB1EF4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13629B22" w14:textId="77777777" w:rsidR="005A2EDE" w:rsidRPr="004517A7" w:rsidRDefault="005A2EDE" w:rsidP="00FB1EF4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8E6314E" w14:textId="2BCFAED2" w:rsidR="005A2EDE" w:rsidRPr="004517A7" w:rsidDel="00DB23B3" w:rsidRDefault="005A2EDE" w:rsidP="00FB1EF4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41FE61E4" w14:textId="77777777" w:rsidR="005A2EDE" w:rsidRPr="004517A7" w:rsidDel="00DB23B3" w:rsidRDefault="005A2EDE" w:rsidP="00FB1EF4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6FE3886" w14:textId="5B64DF97" w:rsidR="005A2EDE" w:rsidRPr="004517A7" w:rsidRDefault="005A2EDE" w:rsidP="00FB1EF4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71CB5E91" w14:textId="77777777" w:rsidR="005A2EDE" w:rsidRPr="004517A7" w:rsidRDefault="005A2EDE" w:rsidP="00FB1EF4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1F7E47A" w14:textId="51577D0A" w:rsidR="005A2EDE" w:rsidRPr="004517A7" w:rsidRDefault="005A2EDE" w:rsidP="00FB1EF4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3E04E347" w14:textId="77777777" w:rsidR="005A2EDE" w:rsidRPr="004517A7" w:rsidRDefault="005A2EDE" w:rsidP="00FB1EF4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A6682E" w14:textId="062EAB52" w:rsidR="005A2EDE" w:rsidRPr="004517A7" w:rsidRDefault="00926C11" w:rsidP="00FB1EF4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9,936</w:t>
            </w:r>
          </w:p>
        </w:tc>
        <w:tc>
          <w:tcPr>
            <w:tcW w:w="71" w:type="dxa"/>
          </w:tcPr>
          <w:p w14:paraId="31FDEEBE" w14:textId="77777777" w:rsidR="005A2EDE" w:rsidRPr="004517A7" w:rsidRDefault="005A2EDE" w:rsidP="00FB1EF4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vAlign w:val="bottom"/>
          </w:tcPr>
          <w:p w14:paraId="5C8FF528" w14:textId="73E84DCF" w:rsidR="005A2EDE" w:rsidRPr="004517A7" w:rsidRDefault="005A2EDE" w:rsidP="00FB1EF4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62,315</w:t>
            </w:r>
          </w:p>
        </w:tc>
      </w:tr>
      <w:tr w:rsidR="005A2EDE" w:rsidRPr="004517A7" w14:paraId="3E90E0A2" w14:textId="77777777" w:rsidTr="00D6249B">
        <w:trPr>
          <w:trHeight w:val="144"/>
        </w:trPr>
        <w:tc>
          <w:tcPr>
            <w:tcW w:w="3600" w:type="dxa"/>
          </w:tcPr>
          <w:p w14:paraId="7D421F4D" w14:textId="77777777" w:rsidR="005A2EDE" w:rsidRPr="004517A7" w:rsidRDefault="005A2EDE" w:rsidP="00FB1EF4">
            <w:pPr>
              <w:ind w:left="532" w:hanging="2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สิทธิภายใต้สัญญาบริการสถานีแก๊ส</w:t>
            </w:r>
          </w:p>
        </w:tc>
        <w:tc>
          <w:tcPr>
            <w:tcW w:w="1620" w:type="dxa"/>
            <w:vAlign w:val="bottom"/>
          </w:tcPr>
          <w:p w14:paraId="6CB7C42E" w14:textId="4FCFA0C9" w:rsidR="005A2EDE" w:rsidRPr="004517A7" w:rsidRDefault="005A2EDE" w:rsidP="00FB1EF4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82,640</w:t>
            </w:r>
          </w:p>
        </w:tc>
        <w:tc>
          <w:tcPr>
            <w:tcW w:w="90" w:type="dxa"/>
            <w:vAlign w:val="bottom"/>
          </w:tcPr>
          <w:p w14:paraId="60EE189D" w14:textId="77777777" w:rsidR="005A2EDE" w:rsidRPr="004517A7" w:rsidRDefault="005A2EDE" w:rsidP="00FB1EF4">
            <w:pPr>
              <w:tabs>
                <w:tab w:val="decimal" w:pos="966"/>
                <w:tab w:val="decimal" w:pos="1170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9331B46" w14:textId="503F76CC" w:rsidR="005A2EDE" w:rsidRPr="004517A7" w:rsidRDefault="005A2EDE" w:rsidP="00FB1EF4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8AA16E9" w14:textId="77777777" w:rsidR="005A2EDE" w:rsidRPr="004517A7" w:rsidRDefault="005A2EDE" w:rsidP="00FB1EF4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03DB141" w14:textId="3BEDC271" w:rsidR="005A2EDE" w:rsidRPr="004517A7" w:rsidRDefault="005A2EDE" w:rsidP="00FB1EF4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79C5BE76" w14:textId="77777777" w:rsidR="005A2EDE" w:rsidRPr="004517A7" w:rsidRDefault="005A2EDE" w:rsidP="00FB1EF4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228A962" w14:textId="47E279B9" w:rsidR="005A2EDE" w:rsidRPr="004517A7" w:rsidRDefault="005A2EDE" w:rsidP="00FB1EF4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5CF6D976" w14:textId="77777777" w:rsidR="005A2EDE" w:rsidRPr="004517A7" w:rsidRDefault="005A2EDE" w:rsidP="00FB1EF4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5015AF0" w14:textId="2464C04D" w:rsidR="005A2EDE" w:rsidRPr="004517A7" w:rsidRDefault="005A2EDE" w:rsidP="00FB1EF4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200A5F37" w14:textId="77777777" w:rsidR="005A2EDE" w:rsidRPr="004517A7" w:rsidRDefault="005A2EDE" w:rsidP="00FB1EF4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5D2302C" w14:textId="17EF616C" w:rsidR="005A2EDE" w:rsidRPr="004517A7" w:rsidRDefault="00926C11" w:rsidP="00FB1EF4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1" w:type="dxa"/>
          </w:tcPr>
          <w:p w14:paraId="67BAFDD0" w14:textId="77777777" w:rsidR="005A2EDE" w:rsidRPr="004517A7" w:rsidRDefault="005A2EDE" w:rsidP="00FB1EF4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vAlign w:val="bottom"/>
          </w:tcPr>
          <w:p w14:paraId="48F37308" w14:textId="6D08052A" w:rsidR="005A2EDE" w:rsidRPr="004517A7" w:rsidRDefault="005A2EDE" w:rsidP="00FB1EF4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82,640</w:t>
            </w:r>
          </w:p>
        </w:tc>
      </w:tr>
      <w:tr w:rsidR="005A2EDE" w:rsidRPr="004517A7" w14:paraId="70C97A6F" w14:textId="77777777" w:rsidTr="00D6249B">
        <w:trPr>
          <w:trHeight w:val="144"/>
        </w:trPr>
        <w:tc>
          <w:tcPr>
            <w:tcW w:w="3600" w:type="dxa"/>
          </w:tcPr>
          <w:p w14:paraId="570681D0" w14:textId="77777777" w:rsidR="005A2EDE" w:rsidRPr="004517A7" w:rsidRDefault="005A2EDE" w:rsidP="00FB1EF4">
            <w:pPr>
              <w:ind w:left="532" w:hanging="2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สัญญาที่ทำกับลูกค้า</w:t>
            </w:r>
          </w:p>
        </w:tc>
        <w:tc>
          <w:tcPr>
            <w:tcW w:w="1620" w:type="dxa"/>
            <w:vAlign w:val="bottom"/>
          </w:tcPr>
          <w:p w14:paraId="2FAEF609" w14:textId="2DB3021D" w:rsidR="005A2EDE" w:rsidRPr="004517A7" w:rsidRDefault="005A2EDE" w:rsidP="00FB1EF4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52,009</w:t>
            </w:r>
          </w:p>
        </w:tc>
        <w:tc>
          <w:tcPr>
            <w:tcW w:w="90" w:type="dxa"/>
            <w:vAlign w:val="bottom"/>
          </w:tcPr>
          <w:p w14:paraId="66217934" w14:textId="77777777" w:rsidR="005A2EDE" w:rsidRPr="004517A7" w:rsidRDefault="005A2EDE" w:rsidP="00FB1EF4">
            <w:pPr>
              <w:tabs>
                <w:tab w:val="decimal" w:pos="966"/>
                <w:tab w:val="decimal" w:pos="1170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D33BA1A" w14:textId="2DBD6081" w:rsidR="005A2EDE" w:rsidRPr="004517A7" w:rsidRDefault="005A2EDE" w:rsidP="00FB1EF4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47734BD" w14:textId="77777777" w:rsidR="005A2EDE" w:rsidRPr="004517A7" w:rsidRDefault="005A2EDE" w:rsidP="00FB1EF4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C2F0077" w14:textId="2B493029" w:rsidR="005A2EDE" w:rsidRPr="004517A7" w:rsidRDefault="005A2EDE" w:rsidP="00FB1EF4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1231ABDA" w14:textId="77777777" w:rsidR="005A2EDE" w:rsidRPr="004517A7" w:rsidRDefault="005A2EDE" w:rsidP="00FB1EF4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9A7CC6" w14:textId="67834FA7" w:rsidR="005A2EDE" w:rsidRPr="004517A7" w:rsidRDefault="005A2EDE" w:rsidP="00FB1EF4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3FB182B5" w14:textId="77777777" w:rsidR="005A2EDE" w:rsidRPr="004517A7" w:rsidRDefault="005A2EDE" w:rsidP="00FB1EF4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7F03E3C" w14:textId="48321161" w:rsidR="005A2EDE" w:rsidRPr="004517A7" w:rsidRDefault="005A2EDE" w:rsidP="00FB1EF4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76904D86" w14:textId="77777777" w:rsidR="005A2EDE" w:rsidRPr="004517A7" w:rsidRDefault="005A2EDE" w:rsidP="00FB1EF4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4C528C" w14:textId="2EB2AEF9" w:rsidR="005A2EDE" w:rsidRPr="004517A7" w:rsidRDefault="00926C11" w:rsidP="00FB1EF4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1" w:type="dxa"/>
          </w:tcPr>
          <w:p w14:paraId="61EA8F85" w14:textId="77777777" w:rsidR="005A2EDE" w:rsidRPr="004517A7" w:rsidRDefault="005A2EDE" w:rsidP="00FB1EF4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vAlign w:val="bottom"/>
          </w:tcPr>
          <w:p w14:paraId="18FB03B2" w14:textId="1FF3AAC2" w:rsidR="005A2EDE" w:rsidRPr="004517A7" w:rsidRDefault="005A2EDE" w:rsidP="00FB1EF4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52,009</w:t>
            </w:r>
          </w:p>
        </w:tc>
      </w:tr>
      <w:tr w:rsidR="005A2EDE" w:rsidRPr="004517A7" w14:paraId="7D772ADE" w14:textId="77777777" w:rsidTr="00D6249B">
        <w:trPr>
          <w:trHeight w:val="144"/>
        </w:trPr>
        <w:tc>
          <w:tcPr>
            <w:tcW w:w="3600" w:type="dxa"/>
          </w:tcPr>
          <w:p w14:paraId="634D8C54" w14:textId="6B338833" w:rsidR="005A2EDE" w:rsidRPr="004517A7" w:rsidRDefault="005A2EDE" w:rsidP="00FB1EF4">
            <w:pPr>
              <w:ind w:left="532" w:hanging="2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สิทธิการให้บริการจากข้อตกลงสัมปทาน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10D5439" w14:textId="56AB8574" w:rsidR="005A2EDE" w:rsidRPr="004517A7" w:rsidRDefault="005A2EDE" w:rsidP="00FB1EF4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6764E326" w14:textId="77777777" w:rsidR="005A2EDE" w:rsidRPr="004517A7" w:rsidRDefault="005A2EDE" w:rsidP="00FB1EF4">
            <w:pPr>
              <w:tabs>
                <w:tab w:val="decimal" w:pos="966"/>
                <w:tab w:val="decimal" w:pos="1170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46B1DD8" w14:textId="09DF4D77" w:rsidR="005A2EDE" w:rsidRPr="004517A7" w:rsidRDefault="005A2EDE" w:rsidP="00FB1EF4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3C64B6AB" w14:textId="77777777" w:rsidR="005A2EDE" w:rsidRPr="004517A7" w:rsidRDefault="005A2EDE" w:rsidP="00FB1EF4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7EC097BB" w14:textId="40048E99" w:rsidR="005A2EDE" w:rsidRPr="004517A7" w:rsidRDefault="005A2EDE" w:rsidP="00FB1EF4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3D89EA6D" w14:textId="77777777" w:rsidR="005A2EDE" w:rsidRPr="004517A7" w:rsidRDefault="005A2EDE" w:rsidP="00FB1EF4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F33D6C" w14:textId="2420CCAB" w:rsidR="005A2EDE" w:rsidRPr="004517A7" w:rsidRDefault="005A2EDE" w:rsidP="00FB1EF4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1,368,133</w:t>
            </w:r>
          </w:p>
        </w:tc>
        <w:tc>
          <w:tcPr>
            <w:tcW w:w="90" w:type="dxa"/>
            <w:vAlign w:val="bottom"/>
          </w:tcPr>
          <w:p w14:paraId="048852AC" w14:textId="77777777" w:rsidR="005A2EDE" w:rsidRPr="004517A7" w:rsidRDefault="005A2EDE" w:rsidP="00FB1EF4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CD83C77" w14:textId="33939695" w:rsidR="005A2EDE" w:rsidRPr="004517A7" w:rsidRDefault="005A2EDE" w:rsidP="00FB1EF4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0E9492FA" w14:textId="77777777" w:rsidR="005A2EDE" w:rsidRPr="004517A7" w:rsidRDefault="005A2EDE" w:rsidP="00FB1EF4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1C50B6" w14:textId="57E6074B" w:rsidR="005A2EDE" w:rsidRPr="004517A7" w:rsidRDefault="00926C11" w:rsidP="00FB1EF4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1" w:type="dxa"/>
          </w:tcPr>
          <w:p w14:paraId="637B30E9" w14:textId="77777777" w:rsidR="005A2EDE" w:rsidRPr="004517A7" w:rsidRDefault="005A2EDE" w:rsidP="00FB1EF4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74D72A1A" w14:textId="453027FF" w:rsidR="005A2EDE" w:rsidRPr="004517A7" w:rsidRDefault="005A2EDE" w:rsidP="00FB1EF4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1,368,133</w:t>
            </w:r>
          </w:p>
        </w:tc>
      </w:tr>
      <w:tr w:rsidR="005A2EDE" w:rsidRPr="004517A7" w14:paraId="10DC1134" w14:textId="77777777" w:rsidTr="00D6249B">
        <w:trPr>
          <w:trHeight w:val="144"/>
        </w:trPr>
        <w:tc>
          <w:tcPr>
            <w:tcW w:w="3600" w:type="dxa"/>
          </w:tcPr>
          <w:p w14:paraId="7C6AEC0E" w14:textId="77777777" w:rsidR="005A2EDE" w:rsidRPr="004517A7" w:rsidRDefault="005A2EDE" w:rsidP="00FB1EF4">
            <w:pPr>
              <w:ind w:left="532" w:hanging="25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EDF7B" w14:textId="66A1E9CB" w:rsidR="005A2EDE" w:rsidRPr="004517A7" w:rsidRDefault="005A2EDE" w:rsidP="00FB1EF4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/>
                <w:b/>
                <w:bCs/>
                <w:sz w:val="26"/>
                <w:szCs w:val="26"/>
              </w:rPr>
              <w:t>442,376</w:t>
            </w:r>
          </w:p>
        </w:tc>
        <w:tc>
          <w:tcPr>
            <w:tcW w:w="90" w:type="dxa"/>
            <w:vAlign w:val="bottom"/>
          </w:tcPr>
          <w:p w14:paraId="6300380A" w14:textId="77777777" w:rsidR="005A2EDE" w:rsidRPr="004517A7" w:rsidRDefault="005A2EDE" w:rsidP="00FB1EF4">
            <w:pPr>
              <w:tabs>
                <w:tab w:val="decimal" w:pos="1170"/>
              </w:tabs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2C6FB" w14:textId="4F493D34" w:rsidR="005A2EDE" w:rsidRPr="004517A7" w:rsidRDefault="00926C11" w:rsidP="00FB1EF4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/>
                <w:b/>
                <w:bCs/>
                <w:sz w:val="26"/>
                <w:szCs w:val="26"/>
              </w:rPr>
              <w:t>95</w:t>
            </w:r>
          </w:p>
        </w:tc>
        <w:tc>
          <w:tcPr>
            <w:tcW w:w="90" w:type="dxa"/>
            <w:vAlign w:val="bottom"/>
          </w:tcPr>
          <w:p w14:paraId="40483B83" w14:textId="77777777" w:rsidR="005A2EDE" w:rsidRPr="004517A7" w:rsidRDefault="005A2EDE" w:rsidP="00FB1EF4">
            <w:pPr>
              <w:tabs>
                <w:tab w:val="decimal" w:pos="1098"/>
              </w:tabs>
              <w:ind w:left="-72" w:right="9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FF080" w14:textId="7AB1DB2D" w:rsidR="005A2EDE" w:rsidRPr="004517A7" w:rsidRDefault="005A2EDE" w:rsidP="00FB1EF4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/>
                <w:b/>
                <w:bCs/>
                <w:sz w:val="26"/>
                <w:szCs w:val="26"/>
              </w:rPr>
              <w:t>(98)</w:t>
            </w:r>
          </w:p>
        </w:tc>
        <w:tc>
          <w:tcPr>
            <w:tcW w:w="90" w:type="dxa"/>
            <w:vAlign w:val="bottom"/>
          </w:tcPr>
          <w:p w14:paraId="1A5A2529" w14:textId="77777777" w:rsidR="005A2EDE" w:rsidRPr="004517A7" w:rsidRDefault="005A2EDE" w:rsidP="00FB1EF4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505463" w14:textId="105A5660" w:rsidR="005A2EDE" w:rsidRPr="004517A7" w:rsidRDefault="005A2EDE" w:rsidP="00FB1EF4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/>
                <w:b/>
                <w:bCs/>
                <w:sz w:val="26"/>
                <w:szCs w:val="26"/>
              </w:rPr>
              <w:t>1,368,725</w:t>
            </w:r>
          </w:p>
        </w:tc>
        <w:tc>
          <w:tcPr>
            <w:tcW w:w="90" w:type="dxa"/>
            <w:vAlign w:val="bottom"/>
          </w:tcPr>
          <w:p w14:paraId="17C2202D" w14:textId="77777777" w:rsidR="005A2EDE" w:rsidRPr="004517A7" w:rsidRDefault="005A2EDE" w:rsidP="00FB1EF4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91965" w14:textId="7496D449" w:rsidR="005A2EDE" w:rsidRPr="004517A7" w:rsidRDefault="005A2EDE" w:rsidP="00FB1EF4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/>
                <w:b/>
                <w:bCs/>
                <w:sz w:val="26"/>
                <w:szCs w:val="26"/>
              </w:rPr>
              <w:t>(141,316)</w:t>
            </w:r>
          </w:p>
        </w:tc>
        <w:tc>
          <w:tcPr>
            <w:tcW w:w="90" w:type="dxa"/>
            <w:vAlign w:val="bottom"/>
          </w:tcPr>
          <w:p w14:paraId="2E2FF044" w14:textId="77777777" w:rsidR="005A2EDE" w:rsidRPr="004517A7" w:rsidRDefault="005A2EDE" w:rsidP="00FB1EF4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A76DDDC" w14:textId="60131A55" w:rsidR="005A2EDE" w:rsidRPr="004517A7" w:rsidRDefault="00926C11" w:rsidP="00FB1EF4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/>
                <w:b/>
                <w:bCs/>
                <w:sz w:val="26"/>
                <w:szCs w:val="26"/>
              </w:rPr>
              <w:t>9,936</w:t>
            </w:r>
          </w:p>
        </w:tc>
        <w:tc>
          <w:tcPr>
            <w:tcW w:w="71" w:type="dxa"/>
          </w:tcPr>
          <w:p w14:paraId="62875458" w14:textId="77777777" w:rsidR="005A2EDE" w:rsidRPr="004517A7" w:rsidRDefault="005A2EDE" w:rsidP="00FB1EF4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11981" w14:textId="7A928864" w:rsidR="005A2EDE" w:rsidRPr="004517A7" w:rsidRDefault="005A2EDE" w:rsidP="00FB1EF4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/>
                <w:b/>
                <w:bCs/>
                <w:sz w:val="26"/>
                <w:szCs w:val="26"/>
              </w:rPr>
              <w:t>1,679,718</w:t>
            </w:r>
          </w:p>
        </w:tc>
      </w:tr>
      <w:tr w:rsidR="005A2EDE" w:rsidRPr="004517A7" w14:paraId="5B8AD000" w14:textId="77777777" w:rsidTr="00D6249B">
        <w:trPr>
          <w:trHeight w:val="144"/>
        </w:trPr>
        <w:tc>
          <w:tcPr>
            <w:tcW w:w="3600" w:type="dxa"/>
          </w:tcPr>
          <w:p w14:paraId="658CB93A" w14:textId="503B1003" w:rsidR="005A2EDE" w:rsidRPr="004517A7" w:rsidRDefault="005A2EDE" w:rsidP="00FB1EF4">
            <w:pPr>
              <w:ind w:left="532" w:hanging="35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1620" w:type="dxa"/>
            <w:vAlign w:val="bottom"/>
          </w:tcPr>
          <w:p w14:paraId="62AADD43" w14:textId="77777777" w:rsidR="005A2EDE" w:rsidRPr="004517A7" w:rsidRDefault="005A2EDE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FF734AC" w14:textId="77777777" w:rsidR="005A2EDE" w:rsidRPr="004517A7" w:rsidRDefault="005A2EDE" w:rsidP="00FB1EF4">
            <w:pPr>
              <w:tabs>
                <w:tab w:val="decimal" w:pos="96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9AC8273" w14:textId="77777777" w:rsidR="005A2EDE" w:rsidRPr="004517A7" w:rsidRDefault="005A2EDE" w:rsidP="00FB1EF4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A15590F" w14:textId="77777777" w:rsidR="005A2EDE" w:rsidRPr="004517A7" w:rsidRDefault="005A2EDE" w:rsidP="00FB1EF4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00661C7" w14:textId="77777777" w:rsidR="005A2EDE" w:rsidRPr="004517A7" w:rsidRDefault="005A2EDE" w:rsidP="00FB1EF4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FE1D426" w14:textId="77777777" w:rsidR="005A2EDE" w:rsidRPr="004517A7" w:rsidRDefault="005A2EDE" w:rsidP="00FB1EF4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94B33D" w14:textId="77777777" w:rsidR="005A2EDE" w:rsidRPr="004517A7" w:rsidRDefault="005A2EDE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4ACE156" w14:textId="77777777" w:rsidR="005A2EDE" w:rsidRPr="004517A7" w:rsidRDefault="005A2EDE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74D603A" w14:textId="77777777" w:rsidR="005A2EDE" w:rsidRPr="004517A7" w:rsidRDefault="005A2EDE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6E7195EA" w14:textId="77777777" w:rsidR="005A2EDE" w:rsidRPr="004517A7" w:rsidRDefault="005A2EDE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6BB63CE" w14:textId="77777777" w:rsidR="005A2EDE" w:rsidRPr="004517A7" w:rsidRDefault="005A2EDE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" w:type="dxa"/>
          </w:tcPr>
          <w:p w14:paraId="0AEC71F9" w14:textId="77777777" w:rsidR="005A2EDE" w:rsidRPr="004517A7" w:rsidRDefault="005A2EDE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vAlign w:val="bottom"/>
          </w:tcPr>
          <w:p w14:paraId="16913429" w14:textId="6B57307F" w:rsidR="005A2EDE" w:rsidRPr="004517A7" w:rsidRDefault="005A2EDE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6C11" w:rsidRPr="004517A7" w14:paraId="59D505C0" w14:textId="77777777" w:rsidTr="00D6249B">
        <w:trPr>
          <w:trHeight w:val="144"/>
        </w:trPr>
        <w:tc>
          <w:tcPr>
            <w:tcW w:w="3600" w:type="dxa"/>
          </w:tcPr>
          <w:p w14:paraId="4D0291FA" w14:textId="77777777" w:rsidR="00926C11" w:rsidRPr="004517A7" w:rsidRDefault="00926C11" w:rsidP="00FB1EF4">
            <w:pPr>
              <w:ind w:left="532" w:hanging="35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6A712B6" w14:textId="77777777" w:rsidR="00926C11" w:rsidRPr="004517A7" w:rsidRDefault="00926C11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285C9BB" w14:textId="77777777" w:rsidR="00926C11" w:rsidRPr="004517A7" w:rsidRDefault="00926C11" w:rsidP="00FB1EF4">
            <w:pPr>
              <w:tabs>
                <w:tab w:val="decimal" w:pos="96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198B6EA" w14:textId="77777777" w:rsidR="00926C11" w:rsidRPr="004517A7" w:rsidRDefault="00926C11" w:rsidP="00FB1EF4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AAE20C0" w14:textId="77777777" w:rsidR="00926C11" w:rsidRPr="004517A7" w:rsidRDefault="00926C11" w:rsidP="00FB1EF4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52B4C40" w14:textId="77777777" w:rsidR="00926C11" w:rsidRPr="004517A7" w:rsidRDefault="00926C11" w:rsidP="00FB1EF4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29191FAC" w14:textId="77777777" w:rsidR="00926C11" w:rsidRPr="004517A7" w:rsidRDefault="00926C11" w:rsidP="00FB1EF4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3E0DCF4" w14:textId="77777777" w:rsidR="00926C11" w:rsidRPr="004517A7" w:rsidRDefault="00926C11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248963D2" w14:textId="77777777" w:rsidR="00926C11" w:rsidRPr="004517A7" w:rsidRDefault="00926C11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5C72756" w14:textId="77777777" w:rsidR="00926C11" w:rsidRPr="004517A7" w:rsidRDefault="00926C11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43CE2FD" w14:textId="77777777" w:rsidR="00926C11" w:rsidRPr="004517A7" w:rsidRDefault="00926C11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DCC819" w14:textId="77777777" w:rsidR="00926C11" w:rsidRPr="004517A7" w:rsidRDefault="00926C11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" w:type="dxa"/>
          </w:tcPr>
          <w:p w14:paraId="66F525CC" w14:textId="77777777" w:rsidR="00926C11" w:rsidRPr="004517A7" w:rsidRDefault="00926C11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vAlign w:val="bottom"/>
          </w:tcPr>
          <w:p w14:paraId="65B7DE38" w14:textId="77777777" w:rsidR="00926C11" w:rsidRPr="004517A7" w:rsidRDefault="00926C11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3432" w:rsidRPr="004517A7" w14:paraId="07B8AF5C" w14:textId="77777777" w:rsidTr="00D6249B">
        <w:trPr>
          <w:trHeight w:val="144"/>
        </w:trPr>
        <w:tc>
          <w:tcPr>
            <w:tcW w:w="3600" w:type="dxa"/>
          </w:tcPr>
          <w:p w14:paraId="53237A96" w14:textId="77777777" w:rsidR="00E23432" w:rsidRPr="004517A7" w:rsidRDefault="00E23432" w:rsidP="00FB1EF4">
            <w:pPr>
              <w:ind w:left="532" w:hanging="35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322AEBA" w14:textId="77777777" w:rsidR="00E23432" w:rsidRPr="004517A7" w:rsidRDefault="00E23432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495CE11" w14:textId="77777777" w:rsidR="00E23432" w:rsidRPr="004517A7" w:rsidRDefault="00E23432" w:rsidP="00FB1EF4">
            <w:pPr>
              <w:tabs>
                <w:tab w:val="decimal" w:pos="96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20F3A5D" w14:textId="77777777" w:rsidR="00E23432" w:rsidRPr="004517A7" w:rsidRDefault="00E23432" w:rsidP="00FB1EF4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D3EF9F8" w14:textId="77777777" w:rsidR="00E23432" w:rsidRPr="004517A7" w:rsidRDefault="00E23432" w:rsidP="00FB1EF4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408866D" w14:textId="77777777" w:rsidR="00E23432" w:rsidRPr="004517A7" w:rsidRDefault="00E23432" w:rsidP="00FB1EF4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5619A337" w14:textId="77777777" w:rsidR="00E23432" w:rsidRPr="004517A7" w:rsidRDefault="00E23432" w:rsidP="00FB1EF4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09767D9" w14:textId="77777777" w:rsidR="00E23432" w:rsidRPr="004517A7" w:rsidRDefault="00E23432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B77B4C4" w14:textId="77777777" w:rsidR="00E23432" w:rsidRPr="004517A7" w:rsidRDefault="00E23432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A5EA13C" w14:textId="77777777" w:rsidR="00E23432" w:rsidRPr="004517A7" w:rsidRDefault="00E23432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B5C796E" w14:textId="77777777" w:rsidR="00E23432" w:rsidRPr="004517A7" w:rsidRDefault="00E23432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5AB238A" w14:textId="77777777" w:rsidR="00E23432" w:rsidRPr="004517A7" w:rsidRDefault="00E23432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" w:type="dxa"/>
          </w:tcPr>
          <w:p w14:paraId="517F2FE9" w14:textId="77777777" w:rsidR="00E23432" w:rsidRPr="004517A7" w:rsidRDefault="00E23432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vAlign w:val="bottom"/>
          </w:tcPr>
          <w:p w14:paraId="175DE220" w14:textId="77777777" w:rsidR="00E23432" w:rsidRPr="004517A7" w:rsidRDefault="00E23432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047C" w:rsidRPr="004517A7" w14:paraId="6E715265" w14:textId="77777777" w:rsidTr="00D6249B">
        <w:trPr>
          <w:trHeight w:val="144"/>
        </w:trPr>
        <w:tc>
          <w:tcPr>
            <w:tcW w:w="3600" w:type="dxa"/>
          </w:tcPr>
          <w:p w14:paraId="122D2BC9" w14:textId="77777777" w:rsidR="005A047C" w:rsidRPr="004517A7" w:rsidRDefault="005A047C" w:rsidP="00FB1EF4">
            <w:pPr>
              <w:ind w:left="532" w:hanging="35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9F58AF8" w14:textId="77777777" w:rsidR="005A047C" w:rsidRPr="004517A7" w:rsidRDefault="005A047C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BE13AD7" w14:textId="77777777" w:rsidR="005A047C" w:rsidRPr="004517A7" w:rsidRDefault="005A047C" w:rsidP="00FB1EF4">
            <w:pPr>
              <w:tabs>
                <w:tab w:val="decimal" w:pos="96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A9B0F6A" w14:textId="77777777" w:rsidR="005A047C" w:rsidRPr="004517A7" w:rsidRDefault="005A047C" w:rsidP="00FB1EF4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9AB3006" w14:textId="77777777" w:rsidR="005A047C" w:rsidRPr="004517A7" w:rsidRDefault="005A047C" w:rsidP="00FB1EF4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75E19D8" w14:textId="77777777" w:rsidR="005A047C" w:rsidRPr="004517A7" w:rsidRDefault="005A047C" w:rsidP="00FB1EF4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01227C5" w14:textId="77777777" w:rsidR="005A047C" w:rsidRPr="004517A7" w:rsidRDefault="005A047C" w:rsidP="00FB1EF4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38C822B" w14:textId="77777777" w:rsidR="005A047C" w:rsidRPr="004517A7" w:rsidRDefault="005A047C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06A57AF" w14:textId="77777777" w:rsidR="005A047C" w:rsidRPr="004517A7" w:rsidRDefault="005A047C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AB2808E" w14:textId="77777777" w:rsidR="005A047C" w:rsidRPr="004517A7" w:rsidRDefault="005A047C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CFAB955" w14:textId="77777777" w:rsidR="005A047C" w:rsidRPr="004517A7" w:rsidRDefault="005A047C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A49B05" w14:textId="77777777" w:rsidR="005A047C" w:rsidRPr="004517A7" w:rsidRDefault="005A047C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" w:type="dxa"/>
          </w:tcPr>
          <w:p w14:paraId="0ADBB795" w14:textId="77777777" w:rsidR="005A047C" w:rsidRPr="004517A7" w:rsidRDefault="005A047C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vAlign w:val="bottom"/>
          </w:tcPr>
          <w:p w14:paraId="2A1E7B6A" w14:textId="77777777" w:rsidR="005A047C" w:rsidRPr="004517A7" w:rsidRDefault="005A047C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047C" w:rsidRPr="004517A7" w14:paraId="4DB08726" w14:textId="77777777" w:rsidTr="00D6249B">
        <w:trPr>
          <w:trHeight w:val="144"/>
        </w:trPr>
        <w:tc>
          <w:tcPr>
            <w:tcW w:w="3600" w:type="dxa"/>
          </w:tcPr>
          <w:p w14:paraId="31FA0D71" w14:textId="77777777" w:rsidR="005A047C" w:rsidRPr="004517A7" w:rsidRDefault="005A047C" w:rsidP="00FB1EF4">
            <w:pPr>
              <w:ind w:left="532" w:hanging="35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0E2657E" w14:textId="77777777" w:rsidR="005A047C" w:rsidRPr="004517A7" w:rsidRDefault="005A047C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685C6A83" w14:textId="77777777" w:rsidR="005A047C" w:rsidRPr="004517A7" w:rsidRDefault="005A047C" w:rsidP="00FB1EF4">
            <w:pPr>
              <w:tabs>
                <w:tab w:val="decimal" w:pos="96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C6F1854" w14:textId="77777777" w:rsidR="005A047C" w:rsidRPr="004517A7" w:rsidRDefault="005A047C" w:rsidP="00FB1EF4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D052835" w14:textId="77777777" w:rsidR="005A047C" w:rsidRPr="004517A7" w:rsidRDefault="005A047C" w:rsidP="00FB1EF4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9E43CFE" w14:textId="77777777" w:rsidR="005A047C" w:rsidRPr="004517A7" w:rsidRDefault="005A047C" w:rsidP="00FB1EF4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6404978A" w14:textId="77777777" w:rsidR="005A047C" w:rsidRPr="004517A7" w:rsidRDefault="005A047C" w:rsidP="00FB1EF4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367CF9" w14:textId="77777777" w:rsidR="005A047C" w:rsidRPr="004517A7" w:rsidRDefault="005A047C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8652F42" w14:textId="77777777" w:rsidR="005A047C" w:rsidRPr="004517A7" w:rsidRDefault="005A047C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CD29F70" w14:textId="77777777" w:rsidR="005A047C" w:rsidRPr="004517A7" w:rsidRDefault="005A047C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273B68D3" w14:textId="77777777" w:rsidR="005A047C" w:rsidRPr="004517A7" w:rsidRDefault="005A047C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313807" w14:textId="77777777" w:rsidR="005A047C" w:rsidRPr="004517A7" w:rsidRDefault="005A047C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" w:type="dxa"/>
          </w:tcPr>
          <w:p w14:paraId="543F220F" w14:textId="77777777" w:rsidR="005A047C" w:rsidRPr="004517A7" w:rsidRDefault="005A047C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vAlign w:val="bottom"/>
          </w:tcPr>
          <w:p w14:paraId="150A7829" w14:textId="77777777" w:rsidR="005A047C" w:rsidRPr="004517A7" w:rsidRDefault="005A047C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6C11" w:rsidRPr="004517A7" w14:paraId="5DDD5438" w14:textId="77777777" w:rsidTr="00D6249B">
        <w:trPr>
          <w:trHeight w:val="144"/>
        </w:trPr>
        <w:tc>
          <w:tcPr>
            <w:tcW w:w="3600" w:type="dxa"/>
          </w:tcPr>
          <w:p w14:paraId="3EDB9517" w14:textId="77777777" w:rsidR="00926C11" w:rsidRPr="004517A7" w:rsidRDefault="00926C11" w:rsidP="00FB1EF4">
            <w:pPr>
              <w:ind w:left="532" w:hanging="35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8F362DC" w14:textId="77777777" w:rsidR="00926C11" w:rsidRPr="004517A7" w:rsidRDefault="00926C11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C243AAE" w14:textId="77777777" w:rsidR="00926C11" w:rsidRPr="004517A7" w:rsidRDefault="00926C11" w:rsidP="00FB1EF4">
            <w:pPr>
              <w:tabs>
                <w:tab w:val="decimal" w:pos="96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EC1E39" w14:textId="77777777" w:rsidR="00926C11" w:rsidRPr="004517A7" w:rsidRDefault="00926C11" w:rsidP="00FB1EF4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15031AC" w14:textId="77777777" w:rsidR="00926C11" w:rsidRPr="004517A7" w:rsidRDefault="00926C11" w:rsidP="00FB1EF4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C8E5978" w14:textId="77777777" w:rsidR="00926C11" w:rsidRPr="004517A7" w:rsidRDefault="00926C11" w:rsidP="00FB1EF4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C0B1D19" w14:textId="77777777" w:rsidR="00926C11" w:rsidRPr="004517A7" w:rsidRDefault="00926C11" w:rsidP="00FB1EF4">
            <w:pPr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680D05" w14:textId="77777777" w:rsidR="00926C11" w:rsidRPr="004517A7" w:rsidRDefault="00926C11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5FC8307D" w14:textId="77777777" w:rsidR="00926C11" w:rsidRPr="004517A7" w:rsidRDefault="00926C11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DF903AE" w14:textId="77777777" w:rsidR="00926C11" w:rsidRPr="004517A7" w:rsidRDefault="00926C11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50EDCA3" w14:textId="77777777" w:rsidR="00926C11" w:rsidRPr="004517A7" w:rsidRDefault="00926C11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333C6B" w14:textId="77777777" w:rsidR="00926C11" w:rsidRPr="004517A7" w:rsidRDefault="00926C11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" w:type="dxa"/>
          </w:tcPr>
          <w:p w14:paraId="06A1C199" w14:textId="77777777" w:rsidR="00926C11" w:rsidRPr="004517A7" w:rsidRDefault="00926C11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vAlign w:val="bottom"/>
          </w:tcPr>
          <w:p w14:paraId="068CAD34" w14:textId="77777777" w:rsidR="00926C11" w:rsidRPr="004517A7" w:rsidRDefault="00926C11" w:rsidP="00FB1EF4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2EDE" w:rsidRPr="004517A7" w14:paraId="64701A8E" w14:textId="77777777" w:rsidTr="00D6249B">
        <w:trPr>
          <w:trHeight w:val="144"/>
        </w:trPr>
        <w:tc>
          <w:tcPr>
            <w:tcW w:w="3600" w:type="dxa"/>
          </w:tcPr>
          <w:p w14:paraId="775A784C" w14:textId="77777777" w:rsidR="005A2EDE" w:rsidRPr="004517A7" w:rsidRDefault="005A2EDE" w:rsidP="00FB1EF4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lastRenderedPageBreak/>
              <w:t>ค่าตัดจำหน่ายสะสม:</w:t>
            </w:r>
          </w:p>
        </w:tc>
        <w:tc>
          <w:tcPr>
            <w:tcW w:w="1620" w:type="dxa"/>
            <w:vAlign w:val="bottom"/>
          </w:tcPr>
          <w:p w14:paraId="64C5F5D1" w14:textId="77777777" w:rsidR="005A2EDE" w:rsidRPr="004517A7" w:rsidRDefault="005A2EDE" w:rsidP="00FB1EF4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97436A8" w14:textId="77777777" w:rsidR="005A2EDE" w:rsidRPr="004517A7" w:rsidRDefault="005A2EDE" w:rsidP="00FB1EF4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A619BCE" w14:textId="77777777" w:rsidR="005A2EDE" w:rsidRPr="004517A7" w:rsidRDefault="005A2EDE" w:rsidP="00FB1EF4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2DA30055" w14:textId="77777777" w:rsidR="005A2EDE" w:rsidRPr="004517A7" w:rsidRDefault="005A2EDE" w:rsidP="00FB1EF4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1509631" w14:textId="77777777" w:rsidR="005A2EDE" w:rsidRPr="004517A7" w:rsidRDefault="005A2EDE" w:rsidP="00FB1EF4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6B9EC36B" w14:textId="77777777" w:rsidR="005A2EDE" w:rsidRPr="004517A7" w:rsidRDefault="005A2EDE" w:rsidP="00FB1EF4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BBD61C" w14:textId="77777777" w:rsidR="005A2EDE" w:rsidRPr="004517A7" w:rsidRDefault="005A2EDE" w:rsidP="00FB1EF4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511BBEC" w14:textId="77777777" w:rsidR="005A2EDE" w:rsidRPr="004517A7" w:rsidRDefault="005A2EDE" w:rsidP="00FB1EF4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4633F13" w14:textId="77777777" w:rsidR="005A2EDE" w:rsidRPr="004517A7" w:rsidRDefault="005A2EDE" w:rsidP="00FB1EF4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2E779CF0" w14:textId="77777777" w:rsidR="005A2EDE" w:rsidRPr="004517A7" w:rsidRDefault="005A2EDE" w:rsidP="00FB1EF4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B80E45" w14:textId="77777777" w:rsidR="005A2EDE" w:rsidRPr="004517A7" w:rsidRDefault="005A2EDE" w:rsidP="00FB1EF4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1" w:type="dxa"/>
          </w:tcPr>
          <w:p w14:paraId="615EACC4" w14:textId="77777777" w:rsidR="005A2EDE" w:rsidRPr="004517A7" w:rsidRDefault="005A2EDE" w:rsidP="00FB1EF4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39" w:type="dxa"/>
            <w:vAlign w:val="bottom"/>
          </w:tcPr>
          <w:p w14:paraId="3DCC5F48" w14:textId="52BABFD8" w:rsidR="005A2EDE" w:rsidRPr="004517A7" w:rsidRDefault="005A2EDE" w:rsidP="00FB1EF4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A2EDE" w:rsidRPr="004517A7" w14:paraId="14F65C14" w14:textId="77777777" w:rsidTr="00D6249B">
        <w:trPr>
          <w:trHeight w:val="144"/>
        </w:trPr>
        <w:tc>
          <w:tcPr>
            <w:tcW w:w="3600" w:type="dxa"/>
          </w:tcPr>
          <w:p w14:paraId="3BB7ABC7" w14:textId="77777777" w:rsidR="005A2EDE" w:rsidRPr="004517A7" w:rsidRDefault="005A2EDE" w:rsidP="00FB1EF4">
            <w:pPr>
              <w:ind w:left="532" w:hanging="262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โปรแกรมคอมพิวเตอร์และโปรแกรมประยุกต์</w:t>
            </w:r>
          </w:p>
        </w:tc>
        <w:tc>
          <w:tcPr>
            <w:tcW w:w="1620" w:type="dxa"/>
            <w:vAlign w:val="bottom"/>
          </w:tcPr>
          <w:p w14:paraId="1045C43E" w14:textId="306A6A14" w:rsidR="005A2EDE" w:rsidRPr="004517A7" w:rsidRDefault="005A2EDE" w:rsidP="00FB1EF4">
            <w:pPr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(59,545)</w:t>
            </w:r>
          </w:p>
        </w:tc>
        <w:tc>
          <w:tcPr>
            <w:tcW w:w="90" w:type="dxa"/>
            <w:vAlign w:val="bottom"/>
          </w:tcPr>
          <w:p w14:paraId="5F8634EB" w14:textId="77777777" w:rsidR="005A2EDE" w:rsidRPr="004517A7" w:rsidRDefault="005A2EDE" w:rsidP="00FB1EF4">
            <w:pPr>
              <w:tabs>
                <w:tab w:val="decimal" w:pos="966"/>
                <w:tab w:val="decimal" w:pos="1170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AA916A1" w14:textId="2DA7C1EC" w:rsidR="005A2EDE" w:rsidRPr="004517A7" w:rsidRDefault="005A2EDE" w:rsidP="00FB1EF4">
            <w:pPr>
              <w:tabs>
                <w:tab w:val="decimal" w:pos="810"/>
              </w:tabs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(1,098)</w:t>
            </w:r>
          </w:p>
        </w:tc>
        <w:tc>
          <w:tcPr>
            <w:tcW w:w="90" w:type="dxa"/>
            <w:vAlign w:val="bottom"/>
          </w:tcPr>
          <w:p w14:paraId="03D5F09D" w14:textId="77777777" w:rsidR="005A2EDE" w:rsidRPr="004517A7" w:rsidRDefault="005A2EDE" w:rsidP="00FB1EF4">
            <w:pPr>
              <w:tabs>
                <w:tab w:val="decimal" w:pos="1098"/>
              </w:tabs>
              <w:ind w:left="-72"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17C6D82" w14:textId="75CAEC0A" w:rsidR="005A2EDE" w:rsidRPr="004517A7" w:rsidRDefault="005A2EDE" w:rsidP="00FB1EF4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5D81F016" w14:textId="77777777" w:rsidR="005A2EDE" w:rsidRPr="004517A7" w:rsidRDefault="005A2EDE" w:rsidP="00FB1EF4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CE4705B" w14:textId="03CDB8A5" w:rsidR="005A2EDE" w:rsidRPr="004517A7" w:rsidRDefault="005A2EDE" w:rsidP="00FB1EF4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(132)</w:t>
            </w:r>
          </w:p>
        </w:tc>
        <w:tc>
          <w:tcPr>
            <w:tcW w:w="90" w:type="dxa"/>
            <w:vAlign w:val="bottom"/>
          </w:tcPr>
          <w:p w14:paraId="42B73045" w14:textId="77777777" w:rsidR="005A2EDE" w:rsidRPr="004517A7" w:rsidRDefault="005A2EDE" w:rsidP="00FB1EF4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8C39F69" w14:textId="2C0D06FC" w:rsidR="005A2EDE" w:rsidRPr="004517A7" w:rsidRDefault="005A2EDE" w:rsidP="00FB1EF4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39,448</w:t>
            </w:r>
          </w:p>
        </w:tc>
        <w:tc>
          <w:tcPr>
            <w:tcW w:w="90" w:type="dxa"/>
            <w:vAlign w:val="bottom"/>
          </w:tcPr>
          <w:p w14:paraId="53C7388A" w14:textId="77777777" w:rsidR="005A2EDE" w:rsidRPr="004517A7" w:rsidRDefault="005A2EDE" w:rsidP="00FB1EF4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D73503E" w14:textId="1DDBD2FB" w:rsidR="005A2EDE" w:rsidRPr="004517A7" w:rsidRDefault="00246D01" w:rsidP="00246D01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1" w:type="dxa"/>
          </w:tcPr>
          <w:p w14:paraId="30D1E83F" w14:textId="77777777" w:rsidR="005A2EDE" w:rsidRPr="004517A7" w:rsidRDefault="005A2EDE" w:rsidP="00607216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vAlign w:val="bottom"/>
          </w:tcPr>
          <w:p w14:paraId="1CD0E538" w14:textId="5CEDFB63" w:rsidR="005A2EDE" w:rsidRPr="004517A7" w:rsidRDefault="005A2EDE" w:rsidP="00607216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(21,327)</w:t>
            </w:r>
          </w:p>
        </w:tc>
      </w:tr>
      <w:tr w:rsidR="005A2EDE" w:rsidRPr="004517A7" w14:paraId="37EDF8E6" w14:textId="77777777" w:rsidTr="00D6249B">
        <w:trPr>
          <w:trHeight w:val="144"/>
        </w:trPr>
        <w:tc>
          <w:tcPr>
            <w:tcW w:w="3600" w:type="dxa"/>
          </w:tcPr>
          <w:p w14:paraId="4A3730B9" w14:textId="77777777" w:rsidR="005A2EDE" w:rsidRPr="004517A7" w:rsidRDefault="005A2EDE" w:rsidP="00FB1EF4">
            <w:pPr>
              <w:ind w:left="532" w:hanging="2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อนุสิทธิบัตร</w:t>
            </w:r>
          </w:p>
        </w:tc>
        <w:tc>
          <w:tcPr>
            <w:tcW w:w="1620" w:type="dxa"/>
            <w:vAlign w:val="bottom"/>
          </w:tcPr>
          <w:p w14:paraId="425511A8" w14:textId="0398B4E0" w:rsidR="005A2EDE" w:rsidRPr="004517A7" w:rsidRDefault="005A2EDE" w:rsidP="00FB1EF4">
            <w:pPr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(54)</w:t>
            </w:r>
          </w:p>
        </w:tc>
        <w:tc>
          <w:tcPr>
            <w:tcW w:w="90" w:type="dxa"/>
            <w:vAlign w:val="bottom"/>
          </w:tcPr>
          <w:p w14:paraId="54933BD0" w14:textId="77777777" w:rsidR="005A2EDE" w:rsidRPr="004517A7" w:rsidRDefault="005A2EDE" w:rsidP="00FB1EF4">
            <w:pPr>
              <w:tabs>
                <w:tab w:val="decimal" w:pos="966"/>
                <w:tab w:val="decimal" w:pos="1170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F6A75FA" w14:textId="65BB8764" w:rsidR="005A2EDE" w:rsidRPr="004517A7" w:rsidRDefault="005A2EDE" w:rsidP="00FB1EF4">
            <w:pPr>
              <w:tabs>
                <w:tab w:val="decimal" w:pos="810"/>
              </w:tabs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(57)</w:t>
            </w:r>
          </w:p>
        </w:tc>
        <w:tc>
          <w:tcPr>
            <w:tcW w:w="90" w:type="dxa"/>
            <w:vAlign w:val="bottom"/>
          </w:tcPr>
          <w:p w14:paraId="223CC260" w14:textId="77777777" w:rsidR="005A2EDE" w:rsidRPr="004517A7" w:rsidRDefault="005A2EDE" w:rsidP="00FB1EF4">
            <w:pPr>
              <w:tabs>
                <w:tab w:val="decimal" w:pos="1098"/>
              </w:tabs>
              <w:ind w:left="-72"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FF9AC74" w14:textId="75E8DD59" w:rsidR="005A2EDE" w:rsidRPr="004517A7" w:rsidRDefault="005A2EDE" w:rsidP="00FB1EF4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90" w:type="dxa"/>
            <w:vAlign w:val="bottom"/>
          </w:tcPr>
          <w:p w14:paraId="78598DDE" w14:textId="77777777" w:rsidR="005A2EDE" w:rsidRPr="004517A7" w:rsidRDefault="005A2EDE" w:rsidP="00FB1EF4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EA4728A" w14:textId="06314A11" w:rsidR="005A2EDE" w:rsidRPr="004517A7" w:rsidRDefault="005A2EDE" w:rsidP="00FB1EF4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25CAD966" w14:textId="77777777" w:rsidR="005A2EDE" w:rsidRPr="004517A7" w:rsidRDefault="005A2EDE" w:rsidP="00FB1EF4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202D98C" w14:textId="6072F034" w:rsidR="005A2EDE" w:rsidRPr="004517A7" w:rsidRDefault="005A2EDE" w:rsidP="00FB1EF4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7260B23D" w14:textId="77777777" w:rsidR="005A2EDE" w:rsidRPr="004517A7" w:rsidRDefault="005A2EDE" w:rsidP="00FB1EF4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0D8911" w14:textId="1539A1B5" w:rsidR="005A2EDE" w:rsidRPr="004517A7" w:rsidRDefault="00246D01" w:rsidP="00607216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1" w:type="dxa"/>
          </w:tcPr>
          <w:p w14:paraId="403CF73E" w14:textId="77777777" w:rsidR="005A2EDE" w:rsidRPr="004517A7" w:rsidRDefault="005A2EDE" w:rsidP="00607216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vAlign w:val="bottom"/>
          </w:tcPr>
          <w:p w14:paraId="02A2BB09" w14:textId="2BB0FF40" w:rsidR="005A2EDE" w:rsidRPr="004517A7" w:rsidRDefault="005A2EDE" w:rsidP="00607216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(13)</w:t>
            </w:r>
          </w:p>
        </w:tc>
      </w:tr>
      <w:tr w:rsidR="005A2EDE" w:rsidRPr="004517A7" w14:paraId="4EB5AC28" w14:textId="77777777" w:rsidTr="00D6249B">
        <w:trPr>
          <w:trHeight w:val="144"/>
        </w:trPr>
        <w:tc>
          <w:tcPr>
            <w:tcW w:w="3600" w:type="dxa"/>
          </w:tcPr>
          <w:p w14:paraId="3F7264FA" w14:textId="77777777" w:rsidR="005A2EDE" w:rsidRPr="004517A7" w:rsidRDefault="005A2EDE" w:rsidP="00FB1EF4">
            <w:pPr>
              <w:ind w:left="532" w:hanging="2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สิทธิภายใต้สัญญาซื้อขายไฟฟ้า</w:t>
            </w:r>
          </w:p>
        </w:tc>
        <w:tc>
          <w:tcPr>
            <w:tcW w:w="1620" w:type="dxa"/>
            <w:vAlign w:val="bottom"/>
          </w:tcPr>
          <w:p w14:paraId="22989800" w14:textId="1F3CF795" w:rsidR="005A2EDE" w:rsidRPr="004517A7" w:rsidRDefault="005A2EDE" w:rsidP="00FB1EF4">
            <w:pPr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(18,568)</w:t>
            </w:r>
          </w:p>
        </w:tc>
        <w:tc>
          <w:tcPr>
            <w:tcW w:w="90" w:type="dxa"/>
            <w:vAlign w:val="bottom"/>
          </w:tcPr>
          <w:p w14:paraId="530BEEEC" w14:textId="77777777" w:rsidR="005A2EDE" w:rsidRPr="004517A7" w:rsidRDefault="005A2EDE" w:rsidP="00FB1EF4">
            <w:pPr>
              <w:tabs>
                <w:tab w:val="decimal" w:pos="966"/>
                <w:tab w:val="decimal" w:pos="1170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BD9B30C" w14:textId="21471DCF" w:rsidR="005A2EDE" w:rsidRPr="004517A7" w:rsidRDefault="005A2EDE" w:rsidP="00FB1EF4">
            <w:pPr>
              <w:tabs>
                <w:tab w:val="decimal" w:pos="810"/>
              </w:tabs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(3,929)</w:t>
            </w:r>
          </w:p>
        </w:tc>
        <w:tc>
          <w:tcPr>
            <w:tcW w:w="90" w:type="dxa"/>
            <w:vAlign w:val="bottom"/>
          </w:tcPr>
          <w:p w14:paraId="39B688A2" w14:textId="77777777" w:rsidR="005A2EDE" w:rsidRPr="004517A7" w:rsidRDefault="005A2EDE" w:rsidP="00FB1EF4">
            <w:pPr>
              <w:tabs>
                <w:tab w:val="decimal" w:pos="1098"/>
              </w:tabs>
              <w:ind w:left="-72"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AA48E50" w14:textId="0180A6F5" w:rsidR="005A2EDE" w:rsidRPr="004517A7" w:rsidRDefault="005A2EDE" w:rsidP="00FB1EF4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05F45647" w14:textId="77777777" w:rsidR="005A2EDE" w:rsidRPr="004517A7" w:rsidRDefault="005A2EDE" w:rsidP="00FB1EF4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99E92A6" w14:textId="2BF32387" w:rsidR="005A2EDE" w:rsidRPr="004517A7" w:rsidRDefault="005A2EDE" w:rsidP="00FB1EF4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236CAE44" w14:textId="77777777" w:rsidR="005A2EDE" w:rsidRPr="004517A7" w:rsidRDefault="005A2EDE" w:rsidP="00FB1EF4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B6636E1" w14:textId="3475F2F7" w:rsidR="005A2EDE" w:rsidRPr="004517A7" w:rsidRDefault="005A2EDE" w:rsidP="00FB1EF4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3B5416DA" w14:textId="77777777" w:rsidR="005A2EDE" w:rsidRPr="004517A7" w:rsidRDefault="005A2EDE" w:rsidP="00FB1EF4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2F392B" w14:textId="5EFD4AE8" w:rsidR="005A2EDE" w:rsidRPr="004517A7" w:rsidRDefault="00246D01" w:rsidP="00607216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1" w:type="dxa"/>
          </w:tcPr>
          <w:p w14:paraId="63C3117C" w14:textId="77777777" w:rsidR="005A2EDE" w:rsidRPr="004517A7" w:rsidRDefault="005A2EDE" w:rsidP="00607216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vAlign w:val="bottom"/>
          </w:tcPr>
          <w:p w14:paraId="23FD7D1E" w14:textId="7C40F9FB" w:rsidR="005A2EDE" w:rsidRPr="004517A7" w:rsidRDefault="005A2EDE" w:rsidP="00607216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(22,497)</w:t>
            </w:r>
          </w:p>
        </w:tc>
      </w:tr>
      <w:tr w:rsidR="005A2EDE" w:rsidRPr="004517A7" w:rsidDel="00945A11" w14:paraId="66F84B08" w14:textId="77777777" w:rsidTr="00D6249B">
        <w:trPr>
          <w:trHeight w:val="144"/>
        </w:trPr>
        <w:tc>
          <w:tcPr>
            <w:tcW w:w="3600" w:type="dxa"/>
          </w:tcPr>
          <w:p w14:paraId="2A9A6694" w14:textId="77777777" w:rsidR="005A2EDE" w:rsidRPr="004517A7" w:rsidRDefault="005A2EDE" w:rsidP="00FB1EF4">
            <w:pPr>
              <w:ind w:left="532" w:hanging="262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สิทธิประโยชน์ภายใต้สัญญาเช่าที่ดิน</w:t>
            </w:r>
          </w:p>
        </w:tc>
        <w:tc>
          <w:tcPr>
            <w:tcW w:w="1620" w:type="dxa"/>
            <w:vAlign w:val="bottom"/>
          </w:tcPr>
          <w:p w14:paraId="005E12C3" w14:textId="2A2B24D1" w:rsidR="005A2EDE" w:rsidRPr="004517A7" w:rsidDel="001F4D94" w:rsidRDefault="005A2EDE" w:rsidP="00FB1EF4">
            <w:pPr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(21,472)</w:t>
            </w:r>
          </w:p>
        </w:tc>
        <w:tc>
          <w:tcPr>
            <w:tcW w:w="90" w:type="dxa"/>
            <w:vAlign w:val="bottom"/>
          </w:tcPr>
          <w:p w14:paraId="340271E5" w14:textId="77777777" w:rsidR="005A2EDE" w:rsidRPr="004517A7" w:rsidRDefault="005A2EDE" w:rsidP="00FB1EF4">
            <w:pPr>
              <w:tabs>
                <w:tab w:val="decimal" w:pos="966"/>
                <w:tab w:val="decimal" w:pos="1170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CD83ABA" w14:textId="454D5AD6" w:rsidR="005A2EDE" w:rsidRPr="004517A7" w:rsidRDefault="005A2EDE" w:rsidP="00FB1EF4">
            <w:pPr>
              <w:tabs>
                <w:tab w:val="decimal" w:pos="810"/>
              </w:tabs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</w:t>
            </w:r>
            <w:r w:rsidR="004024DF" w:rsidRPr="004517A7">
              <w:rPr>
                <w:rFonts w:ascii="Angsana New" w:hAnsi="Angsana New"/>
                <w:sz w:val="26"/>
                <w:szCs w:val="26"/>
              </w:rPr>
              <w:t>4</w:t>
            </w:r>
            <w:r w:rsidRPr="004517A7">
              <w:rPr>
                <w:rFonts w:ascii="Angsana New" w:hAnsi="Angsana New"/>
                <w:sz w:val="26"/>
                <w:szCs w:val="26"/>
              </w:rPr>
              <w:t>,</w:t>
            </w:r>
            <w:r w:rsidR="00FC3D70" w:rsidRPr="004517A7">
              <w:rPr>
                <w:rFonts w:ascii="Angsana New" w:hAnsi="Angsana New"/>
                <w:sz w:val="26"/>
                <w:szCs w:val="26"/>
              </w:rPr>
              <w:t>373</w:t>
            </w:r>
            <w:r w:rsidRPr="004517A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6E51E64E" w14:textId="77777777" w:rsidR="005A2EDE" w:rsidRPr="004517A7" w:rsidRDefault="005A2EDE" w:rsidP="00FB1EF4">
            <w:pPr>
              <w:tabs>
                <w:tab w:val="decimal" w:pos="1098"/>
              </w:tabs>
              <w:ind w:left="-72"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6FD3E63" w14:textId="3F91AFCA" w:rsidR="005A2EDE" w:rsidRPr="004517A7" w:rsidDel="00DB23B3" w:rsidRDefault="005A2EDE" w:rsidP="00FB1EF4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4C4F4623" w14:textId="77777777" w:rsidR="005A2EDE" w:rsidRPr="004517A7" w:rsidDel="001F4D94" w:rsidRDefault="005A2EDE" w:rsidP="00FB1EF4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8429551" w14:textId="29A6B21C" w:rsidR="005A2EDE" w:rsidRPr="004517A7" w:rsidRDefault="005A2EDE" w:rsidP="00FB1EF4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4D670DC8" w14:textId="77777777" w:rsidR="005A2EDE" w:rsidRPr="004517A7" w:rsidRDefault="005A2EDE" w:rsidP="00FB1EF4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58884D5" w14:textId="2BF6B776" w:rsidR="005A2EDE" w:rsidRPr="004517A7" w:rsidRDefault="005A2EDE" w:rsidP="00FB1EF4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615C8451" w14:textId="77777777" w:rsidR="005A2EDE" w:rsidRPr="004517A7" w:rsidRDefault="005A2EDE" w:rsidP="00FB1EF4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C54E03" w14:textId="6E2D4441" w:rsidR="005A2EDE" w:rsidRPr="004517A7" w:rsidRDefault="00F0459C" w:rsidP="00607216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</w:t>
            </w:r>
            <w:r w:rsidR="005D0C1C" w:rsidRPr="004517A7">
              <w:rPr>
                <w:rFonts w:ascii="Angsana New" w:hAnsi="Angsana New"/>
                <w:sz w:val="26"/>
                <w:szCs w:val="26"/>
              </w:rPr>
              <w:t>3,471</w:t>
            </w:r>
            <w:r w:rsidRPr="004517A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1" w:type="dxa"/>
          </w:tcPr>
          <w:p w14:paraId="089E5E4D" w14:textId="77777777" w:rsidR="005A2EDE" w:rsidRPr="004517A7" w:rsidRDefault="005A2EDE" w:rsidP="00607216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vAlign w:val="bottom"/>
          </w:tcPr>
          <w:p w14:paraId="354D0652" w14:textId="41A596FE" w:rsidR="005A2EDE" w:rsidRPr="004517A7" w:rsidRDefault="005A2EDE" w:rsidP="00607216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(29,316)</w:t>
            </w:r>
          </w:p>
        </w:tc>
      </w:tr>
      <w:tr w:rsidR="005A2EDE" w:rsidRPr="004517A7" w14:paraId="49C292A1" w14:textId="77777777" w:rsidTr="00D6249B">
        <w:trPr>
          <w:trHeight w:val="144"/>
        </w:trPr>
        <w:tc>
          <w:tcPr>
            <w:tcW w:w="3600" w:type="dxa"/>
          </w:tcPr>
          <w:p w14:paraId="5E636A8A" w14:textId="77777777" w:rsidR="005A2EDE" w:rsidRPr="004517A7" w:rsidRDefault="005A2EDE" w:rsidP="00FB1EF4">
            <w:pPr>
              <w:ind w:left="532" w:hanging="2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สิทธิภายใต้สัญญาบริการสถานีแก๊ส</w:t>
            </w:r>
          </w:p>
        </w:tc>
        <w:tc>
          <w:tcPr>
            <w:tcW w:w="1620" w:type="dxa"/>
            <w:vAlign w:val="bottom"/>
          </w:tcPr>
          <w:p w14:paraId="26FB1AE8" w14:textId="5A19733A" w:rsidR="005A2EDE" w:rsidRPr="004517A7" w:rsidRDefault="005A2EDE" w:rsidP="00FB1EF4">
            <w:pPr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(14,285)</w:t>
            </w:r>
          </w:p>
        </w:tc>
        <w:tc>
          <w:tcPr>
            <w:tcW w:w="90" w:type="dxa"/>
            <w:vAlign w:val="bottom"/>
          </w:tcPr>
          <w:p w14:paraId="0A4409E8" w14:textId="77777777" w:rsidR="005A2EDE" w:rsidRPr="004517A7" w:rsidRDefault="005A2EDE" w:rsidP="00FB1EF4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F3CB1AA" w14:textId="50A3A680" w:rsidR="005A2EDE" w:rsidRPr="004517A7" w:rsidRDefault="005A2EDE" w:rsidP="00FB1EF4">
            <w:pPr>
              <w:tabs>
                <w:tab w:val="decimal" w:pos="810"/>
              </w:tabs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(3,727)</w:t>
            </w:r>
          </w:p>
        </w:tc>
        <w:tc>
          <w:tcPr>
            <w:tcW w:w="90" w:type="dxa"/>
            <w:vAlign w:val="bottom"/>
          </w:tcPr>
          <w:p w14:paraId="0678C34B" w14:textId="77777777" w:rsidR="005A2EDE" w:rsidRPr="004517A7" w:rsidRDefault="005A2EDE" w:rsidP="00FB1EF4">
            <w:pPr>
              <w:tabs>
                <w:tab w:val="decimal" w:pos="1098"/>
              </w:tabs>
              <w:ind w:left="-72"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1E8C386" w14:textId="5311A75C" w:rsidR="005A2EDE" w:rsidRPr="004517A7" w:rsidRDefault="005A2EDE" w:rsidP="00FB1EF4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39A1DD1F" w14:textId="77777777" w:rsidR="005A2EDE" w:rsidRPr="004517A7" w:rsidRDefault="005A2EDE" w:rsidP="00FB1EF4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ACC841" w14:textId="7B0B9B42" w:rsidR="005A2EDE" w:rsidRPr="004517A7" w:rsidRDefault="005A2EDE" w:rsidP="00FB1EF4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2C8B1EDC" w14:textId="77777777" w:rsidR="005A2EDE" w:rsidRPr="004517A7" w:rsidRDefault="005A2EDE" w:rsidP="00FB1EF4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02BAF11" w14:textId="32E8F984" w:rsidR="005A2EDE" w:rsidRPr="004517A7" w:rsidRDefault="005A2EDE" w:rsidP="00FB1EF4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56E81483" w14:textId="77777777" w:rsidR="005A2EDE" w:rsidRPr="004517A7" w:rsidRDefault="005A2EDE" w:rsidP="00FB1EF4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49C354" w14:textId="440C448F" w:rsidR="005A2EDE" w:rsidRPr="004517A7" w:rsidRDefault="00F0459C" w:rsidP="00607216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1" w:type="dxa"/>
          </w:tcPr>
          <w:p w14:paraId="4B5CC409" w14:textId="77777777" w:rsidR="005A2EDE" w:rsidRPr="004517A7" w:rsidRDefault="005A2EDE" w:rsidP="00607216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vAlign w:val="bottom"/>
          </w:tcPr>
          <w:p w14:paraId="2067D0D1" w14:textId="3E75E19B" w:rsidR="005A2EDE" w:rsidRPr="004517A7" w:rsidRDefault="005A2EDE" w:rsidP="00607216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(18,012)</w:t>
            </w:r>
          </w:p>
        </w:tc>
      </w:tr>
      <w:tr w:rsidR="005A2EDE" w:rsidRPr="004517A7" w14:paraId="7E68A0BE" w14:textId="77777777" w:rsidTr="00D6249B">
        <w:trPr>
          <w:trHeight w:val="144"/>
        </w:trPr>
        <w:tc>
          <w:tcPr>
            <w:tcW w:w="3600" w:type="dxa"/>
          </w:tcPr>
          <w:p w14:paraId="488006E0" w14:textId="77777777" w:rsidR="005A2EDE" w:rsidRPr="004517A7" w:rsidRDefault="005A2EDE" w:rsidP="00FB1EF4">
            <w:pPr>
              <w:ind w:left="532" w:hanging="2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ข้อมูลลูกค้า</w:t>
            </w:r>
          </w:p>
        </w:tc>
        <w:tc>
          <w:tcPr>
            <w:tcW w:w="1620" w:type="dxa"/>
            <w:vAlign w:val="bottom"/>
          </w:tcPr>
          <w:p w14:paraId="729497CA" w14:textId="7BF92B70" w:rsidR="005A2EDE" w:rsidRPr="004517A7" w:rsidRDefault="005A2EDE" w:rsidP="00FB1EF4">
            <w:pPr>
              <w:tabs>
                <w:tab w:val="decimal" w:pos="65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(19,122)</w:t>
            </w:r>
          </w:p>
        </w:tc>
        <w:tc>
          <w:tcPr>
            <w:tcW w:w="90" w:type="dxa"/>
            <w:vAlign w:val="bottom"/>
          </w:tcPr>
          <w:p w14:paraId="4990071C" w14:textId="77777777" w:rsidR="005A2EDE" w:rsidRPr="004517A7" w:rsidRDefault="005A2EDE" w:rsidP="00FB1EF4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56D9836" w14:textId="32C3D916" w:rsidR="005A2EDE" w:rsidRPr="004517A7" w:rsidRDefault="005A2EDE" w:rsidP="00FB1EF4">
            <w:pPr>
              <w:tabs>
                <w:tab w:val="decimal" w:pos="810"/>
              </w:tabs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(10,402)</w:t>
            </w:r>
          </w:p>
        </w:tc>
        <w:tc>
          <w:tcPr>
            <w:tcW w:w="90" w:type="dxa"/>
            <w:vAlign w:val="bottom"/>
          </w:tcPr>
          <w:p w14:paraId="48751DB1" w14:textId="77777777" w:rsidR="005A2EDE" w:rsidRPr="004517A7" w:rsidRDefault="005A2EDE" w:rsidP="00FB1EF4">
            <w:pPr>
              <w:tabs>
                <w:tab w:val="decimal" w:pos="1098"/>
              </w:tabs>
              <w:ind w:left="-72"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000F37B" w14:textId="674E4498" w:rsidR="005A2EDE" w:rsidRPr="004517A7" w:rsidRDefault="005A2EDE" w:rsidP="00FB1EF4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4F8989E7" w14:textId="77777777" w:rsidR="005A2EDE" w:rsidRPr="004517A7" w:rsidRDefault="005A2EDE" w:rsidP="00FB1EF4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A7C430C" w14:textId="075030EF" w:rsidR="005A2EDE" w:rsidRPr="004517A7" w:rsidRDefault="005A2EDE" w:rsidP="00FB1EF4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3C252549" w14:textId="77777777" w:rsidR="005A2EDE" w:rsidRPr="004517A7" w:rsidRDefault="005A2EDE" w:rsidP="00FB1EF4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8143A02" w14:textId="2EB91A04" w:rsidR="005A2EDE" w:rsidRPr="004517A7" w:rsidRDefault="005A2EDE" w:rsidP="00FB1EF4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3B024C6C" w14:textId="77777777" w:rsidR="005A2EDE" w:rsidRPr="004517A7" w:rsidRDefault="005A2EDE" w:rsidP="00FB1EF4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9B2C148" w14:textId="25AF0109" w:rsidR="005A2EDE" w:rsidRPr="004517A7" w:rsidRDefault="00F0459C" w:rsidP="00607216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1" w:type="dxa"/>
          </w:tcPr>
          <w:p w14:paraId="3F0E1F39" w14:textId="77777777" w:rsidR="005A2EDE" w:rsidRPr="004517A7" w:rsidRDefault="005A2EDE" w:rsidP="00607216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vAlign w:val="bottom"/>
          </w:tcPr>
          <w:p w14:paraId="623AA213" w14:textId="3B8A2DDC" w:rsidR="005A2EDE" w:rsidRPr="004517A7" w:rsidRDefault="005A2EDE" w:rsidP="00607216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(29,524)</w:t>
            </w:r>
          </w:p>
        </w:tc>
      </w:tr>
      <w:tr w:rsidR="005A2EDE" w:rsidRPr="004517A7" w14:paraId="1A6C9BC2" w14:textId="77777777" w:rsidTr="00D6249B">
        <w:trPr>
          <w:trHeight w:val="144"/>
        </w:trPr>
        <w:tc>
          <w:tcPr>
            <w:tcW w:w="3600" w:type="dxa"/>
          </w:tcPr>
          <w:p w14:paraId="19412A48" w14:textId="35248704" w:rsidR="005A2EDE" w:rsidRPr="004517A7" w:rsidRDefault="005A2EDE" w:rsidP="00FB1EF4">
            <w:pPr>
              <w:ind w:left="532" w:hanging="2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สิทธิการให้บริการจากข้อตกลงสัมปทาน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3FFDCB4" w14:textId="555C75D3" w:rsidR="005A2EDE" w:rsidRPr="004517A7" w:rsidRDefault="005A2EDE" w:rsidP="00FB1EF4">
            <w:pPr>
              <w:tabs>
                <w:tab w:val="decimal" w:pos="65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9C2C958" w14:textId="77777777" w:rsidR="005A2EDE" w:rsidRPr="004517A7" w:rsidRDefault="005A2EDE" w:rsidP="00FB1EF4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0B31ACD" w14:textId="1E6BE029" w:rsidR="005A2EDE" w:rsidRPr="004517A7" w:rsidRDefault="005A2EDE" w:rsidP="00FB1EF4">
            <w:pPr>
              <w:tabs>
                <w:tab w:val="decimal" w:pos="810"/>
              </w:tabs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7217D82D" w14:textId="77777777" w:rsidR="005A2EDE" w:rsidRPr="004517A7" w:rsidRDefault="005A2EDE" w:rsidP="00FB1EF4">
            <w:pPr>
              <w:tabs>
                <w:tab w:val="decimal" w:pos="1098"/>
              </w:tabs>
              <w:ind w:left="-72"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17CD2EE9" w14:textId="40AA62B2" w:rsidR="005A2EDE" w:rsidRPr="004517A7" w:rsidRDefault="005A2EDE" w:rsidP="00FB1EF4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358D69B3" w14:textId="77777777" w:rsidR="005A2EDE" w:rsidRPr="004517A7" w:rsidRDefault="005A2EDE" w:rsidP="00FB1EF4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1CD5B1" w14:textId="06755AB7" w:rsidR="005A2EDE" w:rsidRPr="004517A7" w:rsidRDefault="005A2EDE" w:rsidP="00FB1EF4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(17,513)</w:t>
            </w:r>
          </w:p>
        </w:tc>
        <w:tc>
          <w:tcPr>
            <w:tcW w:w="90" w:type="dxa"/>
            <w:vAlign w:val="bottom"/>
          </w:tcPr>
          <w:p w14:paraId="263E9CBA" w14:textId="77777777" w:rsidR="005A2EDE" w:rsidRPr="004517A7" w:rsidRDefault="005A2EDE" w:rsidP="00FB1EF4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B0F529A" w14:textId="0E27D5DC" w:rsidR="005A2EDE" w:rsidRPr="004517A7" w:rsidRDefault="005A2EDE" w:rsidP="00FB1EF4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25E0BF47" w14:textId="77777777" w:rsidR="005A2EDE" w:rsidRPr="004517A7" w:rsidRDefault="005A2EDE" w:rsidP="00FB1EF4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6F97890" w14:textId="45C77D00" w:rsidR="005A2EDE" w:rsidRPr="004517A7" w:rsidRDefault="00F0459C" w:rsidP="00607216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1" w:type="dxa"/>
          </w:tcPr>
          <w:p w14:paraId="53381E12" w14:textId="77777777" w:rsidR="005A2EDE" w:rsidRPr="004517A7" w:rsidRDefault="005A2EDE" w:rsidP="00607216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3A16DEC2" w14:textId="09AD2A30" w:rsidR="005A2EDE" w:rsidRPr="004517A7" w:rsidRDefault="005A2EDE" w:rsidP="00607216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(17,513)</w:t>
            </w:r>
          </w:p>
        </w:tc>
      </w:tr>
      <w:tr w:rsidR="005A2EDE" w:rsidRPr="004517A7" w14:paraId="609BF5FB" w14:textId="77777777" w:rsidTr="00D6249B">
        <w:trPr>
          <w:trHeight w:val="144"/>
        </w:trPr>
        <w:tc>
          <w:tcPr>
            <w:tcW w:w="3600" w:type="dxa"/>
          </w:tcPr>
          <w:p w14:paraId="0EEBA42B" w14:textId="77777777" w:rsidR="005A2EDE" w:rsidRPr="004517A7" w:rsidRDefault="005A2EDE" w:rsidP="00FB1EF4">
            <w:pPr>
              <w:ind w:left="2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รวมค่าตัดจำหน่ายสะสม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5C4F1" w14:textId="51D36A70" w:rsidR="005A2EDE" w:rsidRPr="004517A7" w:rsidRDefault="005A2EDE" w:rsidP="00FB1EF4">
            <w:pPr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(133,046)</w:t>
            </w:r>
          </w:p>
        </w:tc>
        <w:tc>
          <w:tcPr>
            <w:tcW w:w="90" w:type="dxa"/>
            <w:vAlign w:val="bottom"/>
          </w:tcPr>
          <w:p w14:paraId="5560F152" w14:textId="77777777" w:rsidR="005A2EDE" w:rsidRPr="004517A7" w:rsidRDefault="005A2EDE" w:rsidP="00FB1EF4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316B13C" w14:textId="3D6481D8" w:rsidR="005A2EDE" w:rsidRPr="004517A7" w:rsidRDefault="005A2EDE" w:rsidP="00FB1EF4">
            <w:pPr>
              <w:tabs>
                <w:tab w:val="decimal" w:pos="810"/>
              </w:tabs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(2</w:t>
            </w:r>
            <w:r w:rsidR="00FC3D70" w:rsidRPr="004517A7">
              <w:rPr>
                <w:rFonts w:ascii="Angsana New" w:hAnsi="Angsana New"/>
                <w:sz w:val="26"/>
                <w:szCs w:val="26"/>
              </w:rPr>
              <w:t>3</w:t>
            </w:r>
            <w:r w:rsidRPr="004517A7">
              <w:rPr>
                <w:rFonts w:ascii="Angsana New" w:hAnsi="Angsana New"/>
                <w:sz w:val="26"/>
                <w:szCs w:val="26"/>
              </w:rPr>
              <w:t>,</w:t>
            </w:r>
            <w:r w:rsidR="00FC3D70" w:rsidRPr="004517A7">
              <w:rPr>
                <w:rFonts w:ascii="Angsana New" w:hAnsi="Angsana New"/>
                <w:sz w:val="26"/>
                <w:szCs w:val="26"/>
              </w:rPr>
              <w:t>58</w:t>
            </w:r>
            <w:r w:rsidR="00000E04" w:rsidRPr="004517A7">
              <w:rPr>
                <w:rFonts w:ascii="Angsana New" w:hAnsi="Angsana New"/>
                <w:sz w:val="26"/>
                <w:szCs w:val="26"/>
              </w:rPr>
              <w:t>6</w:t>
            </w:r>
            <w:r w:rsidRPr="004517A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1899EC98" w14:textId="77777777" w:rsidR="005A2EDE" w:rsidRPr="004517A7" w:rsidRDefault="005A2EDE" w:rsidP="00FB1EF4">
            <w:pPr>
              <w:tabs>
                <w:tab w:val="decimal" w:pos="1098"/>
              </w:tabs>
              <w:ind w:left="-288"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bottom"/>
          </w:tcPr>
          <w:p w14:paraId="6416339F" w14:textId="039DB0C2" w:rsidR="005A2EDE" w:rsidRPr="004517A7" w:rsidRDefault="005A2EDE" w:rsidP="00FB1EF4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90" w:type="dxa"/>
            <w:vAlign w:val="bottom"/>
          </w:tcPr>
          <w:p w14:paraId="42C758A4" w14:textId="77777777" w:rsidR="005A2EDE" w:rsidRPr="004517A7" w:rsidRDefault="005A2EDE" w:rsidP="00FB1EF4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06B69" w14:textId="327BC9CD" w:rsidR="005A2EDE" w:rsidRPr="004517A7" w:rsidRDefault="005A2EDE" w:rsidP="00FB1EF4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(17,645)</w:t>
            </w:r>
          </w:p>
        </w:tc>
        <w:tc>
          <w:tcPr>
            <w:tcW w:w="90" w:type="dxa"/>
            <w:vAlign w:val="bottom"/>
          </w:tcPr>
          <w:p w14:paraId="49458132" w14:textId="77777777" w:rsidR="005A2EDE" w:rsidRPr="004517A7" w:rsidRDefault="005A2EDE" w:rsidP="00FB1EF4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A444B" w14:textId="5149BCC0" w:rsidR="005A2EDE" w:rsidRPr="004517A7" w:rsidRDefault="005A2EDE" w:rsidP="00FB1EF4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39,488</w:t>
            </w:r>
          </w:p>
        </w:tc>
        <w:tc>
          <w:tcPr>
            <w:tcW w:w="90" w:type="dxa"/>
            <w:vAlign w:val="bottom"/>
          </w:tcPr>
          <w:p w14:paraId="0F9A9EA8" w14:textId="77777777" w:rsidR="005A2EDE" w:rsidRPr="004517A7" w:rsidRDefault="005A2EDE" w:rsidP="00FB1EF4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0695666" w14:textId="79F65F5C" w:rsidR="005A2EDE" w:rsidRPr="004517A7" w:rsidRDefault="00F0459C" w:rsidP="00607216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(3,471)</w:t>
            </w:r>
          </w:p>
        </w:tc>
        <w:tc>
          <w:tcPr>
            <w:tcW w:w="71" w:type="dxa"/>
          </w:tcPr>
          <w:p w14:paraId="5CF0F432" w14:textId="77777777" w:rsidR="005A2EDE" w:rsidRPr="004517A7" w:rsidRDefault="005A2EDE" w:rsidP="00607216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tcBorders>
              <w:top w:val="single" w:sz="4" w:space="0" w:color="auto"/>
            </w:tcBorders>
            <w:vAlign w:val="bottom"/>
          </w:tcPr>
          <w:p w14:paraId="39C5495B" w14:textId="5A5DD63E" w:rsidR="005A2EDE" w:rsidRPr="004517A7" w:rsidRDefault="005A2EDE" w:rsidP="00607216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(138,202)</w:t>
            </w:r>
          </w:p>
        </w:tc>
      </w:tr>
      <w:tr w:rsidR="005A2EDE" w:rsidRPr="004517A7" w14:paraId="00FDAD7B" w14:textId="77777777" w:rsidTr="00497244">
        <w:trPr>
          <w:trHeight w:val="144"/>
        </w:trPr>
        <w:tc>
          <w:tcPr>
            <w:tcW w:w="3600" w:type="dxa"/>
          </w:tcPr>
          <w:p w14:paraId="5A389ACA" w14:textId="77777777" w:rsidR="005A2EDE" w:rsidRPr="004517A7" w:rsidRDefault="005A2EDE" w:rsidP="00FB1EF4">
            <w:pPr>
              <w:ind w:left="532" w:hanging="26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 xml:space="preserve">สินทรัพย์ไม่มีตัวตน 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89713D8" w14:textId="5594E14C" w:rsidR="005A2EDE" w:rsidRPr="004517A7" w:rsidRDefault="005A2EDE" w:rsidP="00FB1EF4">
            <w:pPr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309,330</w:t>
            </w:r>
          </w:p>
        </w:tc>
        <w:tc>
          <w:tcPr>
            <w:tcW w:w="90" w:type="dxa"/>
            <w:vAlign w:val="bottom"/>
          </w:tcPr>
          <w:p w14:paraId="66E124DA" w14:textId="77777777" w:rsidR="005A2EDE" w:rsidRPr="004517A7" w:rsidRDefault="005A2EDE" w:rsidP="00FB1EF4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64FA1CD" w14:textId="6A05F3F1" w:rsidR="005A2EDE" w:rsidRPr="004517A7" w:rsidRDefault="005A2EDE" w:rsidP="00FB1EF4">
            <w:pPr>
              <w:tabs>
                <w:tab w:val="decimal" w:pos="1089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7FF10D0" w14:textId="77777777" w:rsidR="005A2EDE" w:rsidRPr="004517A7" w:rsidRDefault="005A2EDE" w:rsidP="00FB1EF4">
            <w:pPr>
              <w:tabs>
                <w:tab w:val="decimal" w:pos="1098"/>
              </w:tabs>
              <w:ind w:left="-288"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bottom"/>
          </w:tcPr>
          <w:p w14:paraId="2F34BF26" w14:textId="016C5B77" w:rsidR="005A2EDE" w:rsidRPr="004517A7" w:rsidRDefault="005A2EDE" w:rsidP="00FB1EF4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595E881" w14:textId="77777777" w:rsidR="005A2EDE" w:rsidRPr="004517A7" w:rsidRDefault="005A2EDE" w:rsidP="00FB1EF4">
            <w:pPr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054C38" w14:textId="7CE14AF7" w:rsidR="005A2EDE" w:rsidRPr="004517A7" w:rsidRDefault="000B470C" w:rsidP="00FB1EF4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6D49D263" w14:textId="77777777" w:rsidR="005A2EDE" w:rsidRPr="004517A7" w:rsidRDefault="005A2EDE" w:rsidP="00FB1EF4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4191C32" w14:textId="77777777" w:rsidR="005A2EDE" w:rsidRPr="004517A7" w:rsidRDefault="005A2EDE" w:rsidP="00FB1EF4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25B8A4D" w14:textId="77777777" w:rsidR="005A2EDE" w:rsidRPr="004517A7" w:rsidRDefault="005A2EDE" w:rsidP="00FB1EF4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1CBBD03" w14:textId="77777777" w:rsidR="005A2EDE" w:rsidRPr="004517A7" w:rsidRDefault="005A2EDE" w:rsidP="00607216">
            <w:pPr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" w:type="dxa"/>
          </w:tcPr>
          <w:p w14:paraId="47B8C172" w14:textId="77777777" w:rsidR="005A2EDE" w:rsidRPr="004517A7" w:rsidRDefault="005A2EDE" w:rsidP="00607216">
            <w:pPr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tcBorders>
              <w:top w:val="single" w:sz="4" w:space="0" w:color="auto"/>
            </w:tcBorders>
            <w:vAlign w:val="bottom"/>
          </w:tcPr>
          <w:p w14:paraId="5CD5612C" w14:textId="5753DFAD" w:rsidR="005A2EDE" w:rsidRPr="004517A7" w:rsidRDefault="005A2EDE" w:rsidP="00607216">
            <w:pPr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1,541,516</w:t>
            </w:r>
          </w:p>
        </w:tc>
      </w:tr>
      <w:tr w:rsidR="005A2EDE" w:rsidRPr="004517A7" w14:paraId="5EC64FF9" w14:textId="77777777" w:rsidTr="00497244">
        <w:trPr>
          <w:trHeight w:val="144"/>
        </w:trPr>
        <w:tc>
          <w:tcPr>
            <w:tcW w:w="3600" w:type="dxa"/>
          </w:tcPr>
          <w:p w14:paraId="1EF4E8A8" w14:textId="77777777" w:rsidR="005A2EDE" w:rsidRPr="004517A7" w:rsidRDefault="005A2EDE" w:rsidP="00FB1EF4">
            <w:pPr>
              <w:ind w:left="532" w:hanging="2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ค่าเผื่อการลดลงของมูลค่า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48E2583" w14:textId="5740D5C1" w:rsidR="005A2EDE" w:rsidRPr="004517A7" w:rsidRDefault="005A2EDE" w:rsidP="00FB1EF4">
            <w:pPr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(101,747)</w:t>
            </w:r>
          </w:p>
        </w:tc>
        <w:tc>
          <w:tcPr>
            <w:tcW w:w="90" w:type="dxa"/>
          </w:tcPr>
          <w:p w14:paraId="4C41E593" w14:textId="77777777" w:rsidR="005A2EDE" w:rsidRPr="004517A7" w:rsidRDefault="005A2EDE" w:rsidP="00FB1EF4">
            <w:pPr>
              <w:ind w:left="532" w:hanging="352"/>
              <w:jc w:val="thaiDistribute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110578" w14:textId="6C2C9B29" w:rsidR="005A2EDE" w:rsidRPr="004517A7" w:rsidRDefault="005A2EDE" w:rsidP="00C07DC7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(105)</w:t>
            </w:r>
          </w:p>
        </w:tc>
        <w:tc>
          <w:tcPr>
            <w:tcW w:w="90" w:type="dxa"/>
          </w:tcPr>
          <w:p w14:paraId="030B8C49" w14:textId="77777777" w:rsidR="005A2EDE" w:rsidRPr="004517A7" w:rsidRDefault="005A2EDE" w:rsidP="00FB1EF4">
            <w:pPr>
              <w:tabs>
                <w:tab w:val="decimal" w:pos="1098"/>
              </w:tabs>
              <w:ind w:right="9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6D118F21" w14:textId="519DFB7F" w:rsidR="005A2EDE" w:rsidRPr="004517A7" w:rsidRDefault="005A2EDE" w:rsidP="00C07DC7">
            <w:pPr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5ACD130" w14:textId="77777777" w:rsidR="005A2EDE" w:rsidRPr="004517A7" w:rsidRDefault="005A2EDE" w:rsidP="00C07DC7">
            <w:pPr>
              <w:tabs>
                <w:tab w:val="decimal" w:pos="1098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E1F414" w14:textId="646AD02C" w:rsidR="005A2EDE" w:rsidRPr="004517A7" w:rsidRDefault="005A2EDE" w:rsidP="00C07DC7">
            <w:pPr>
              <w:tabs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45D94B5" w14:textId="77777777" w:rsidR="005A2EDE" w:rsidRPr="004517A7" w:rsidRDefault="005A2EDE" w:rsidP="00C07DC7">
            <w:pPr>
              <w:tabs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1EBDBF" w14:textId="06877E40" w:rsidR="005A2EDE" w:rsidRPr="004517A7" w:rsidRDefault="005A2EDE" w:rsidP="00C07DC7">
            <w:pPr>
              <w:tabs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101,852</w:t>
            </w:r>
          </w:p>
        </w:tc>
        <w:tc>
          <w:tcPr>
            <w:tcW w:w="90" w:type="dxa"/>
          </w:tcPr>
          <w:p w14:paraId="076201A3" w14:textId="77777777" w:rsidR="005A2EDE" w:rsidRPr="004517A7" w:rsidRDefault="005A2EDE" w:rsidP="00C07DC7">
            <w:pPr>
              <w:tabs>
                <w:tab w:val="decimal" w:pos="1080"/>
              </w:tabs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5875B11" w14:textId="34FDA1D3" w:rsidR="005A2EDE" w:rsidRPr="004517A7" w:rsidRDefault="000B470C" w:rsidP="00607216">
            <w:pPr>
              <w:ind w:right="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1" w:type="dxa"/>
          </w:tcPr>
          <w:p w14:paraId="3C3A3CCC" w14:textId="77777777" w:rsidR="005A2EDE" w:rsidRPr="004517A7" w:rsidRDefault="005A2EDE" w:rsidP="00607216">
            <w:pPr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  <w:tcBorders>
              <w:bottom w:val="single" w:sz="4" w:space="0" w:color="auto"/>
            </w:tcBorders>
          </w:tcPr>
          <w:p w14:paraId="55E574FF" w14:textId="2BA035BC" w:rsidR="005A2EDE" w:rsidRPr="004517A7" w:rsidRDefault="005A2EDE" w:rsidP="00607216">
            <w:pPr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A2EDE" w:rsidRPr="004517A7" w14:paraId="447145A1" w14:textId="77777777" w:rsidTr="00497244">
        <w:trPr>
          <w:trHeight w:val="144"/>
        </w:trPr>
        <w:tc>
          <w:tcPr>
            <w:tcW w:w="3600" w:type="dxa"/>
          </w:tcPr>
          <w:p w14:paraId="78F6EE87" w14:textId="77777777" w:rsidR="005A2EDE" w:rsidRPr="004517A7" w:rsidRDefault="005A2EDE" w:rsidP="00FB1EF4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รวมสินทรัพย์ไม่มีตัวตน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429A08A" w14:textId="068BC47F" w:rsidR="005A2EDE" w:rsidRPr="004517A7" w:rsidRDefault="005A2EDE" w:rsidP="00FB1EF4">
            <w:pPr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/>
                <w:b/>
                <w:bCs/>
                <w:sz w:val="26"/>
                <w:szCs w:val="26"/>
              </w:rPr>
              <w:t>207,583</w:t>
            </w:r>
          </w:p>
        </w:tc>
        <w:tc>
          <w:tcPr>
            <w:tcW w:w="90" w:type="dxa"/>
          </w:tcPr>
          <w:p w14:paraId="3C008C66" w14:textId="77777777" w:rsidR="005A2EDE" w:rsidRPr="004517A7" w:rsidRDefault="005A2EDE" w:rsidP="00FB1EF4">
            <w:pPr>
              <w:jc w:val="thaiDistribute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C16FCB8" w14:textId="77777777" w:rsidR="005A2EDE" w:rsidRPr="004517A7" w:rsidRDefault="005A2EDE" w:rsidP="00FB1EF4">
            <w:pPr>
              <w:tabs>
                <w:tab w:val="decimal" w:pos="1098"/>
              </w:tabs>
              <w:ind w:right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18EA0C9E" w14:textId="77777777" w:rsidR="005A2EDE" w:rsidRPr="004517A7" w:rsidRDefault="005A2EDE" w:rsidP="00FB1EF4">
            <w:pPr>
              <w:ind w:right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65F2C0EB" w14:textId="77777777" w:rsidR="005A2EDE" w:rsidRPr="004517A7" w:rsidRDefault="005A2EDE" w:rsidP="00FB1EF4">
            <w:pPr>
              <w:ind w:right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2CDFE811" w14:textId="77777777" w:rsidR="005A2EDE" w:rsidRPr="004517A7" w:rsidRDefault="005A2EDE" w:rsidP="00FB1EF4">
            <w:pPr>
              <w:ind w:right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D68ED9" w14:textId="77777777" w:rsidR="005A2EDE" w:rsidRPr="004517A7" w:rsidRDefault="005A2EDE" w:rsidP="00FB1EF4">
            <w:pPr>
              <w:tabs>
                <w:tab w:val="decimal" w:pos="1080"/>
              </w:tabs>
              <w:ind w:right="-3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5632D6EC" w14:textId="77777777" w:rsidR="005A2EDE" w:rsidRPr="004517A7" w:rsidRDefault="005A2EDE" w:rsidP="00FB1EF4">
            <w:pPr>
              <w:tabs>
                <w:tab w:val="decimal" w:pos="1080"/>
              </w:tabs>
              <w:ind w:right="-3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76C0F7F" w14:textId="77777777" w:rsidR="005A2EDE" w:rsidRPr="004517A7" w:rsidRDefault="005A2EDE" w:rsidP="00FB1EF4">
            <w:pPr>
              <w:tabs>
                <w:tab w:val="decimal" w:pos="1080"/>
              </w:tabs>
              <w:ind w:right="-3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079B6D55" w14:textId="77777777" w:rsidR="005A2EDE" w:rsidRPr="004517A7" w:rsidRDefault="005A2EDE" w:rsidP="00FB1EF4">
            <w:pPr>
              <w:tabs>
                <w:tab w:val="decimal" w:pos="1080"/>
              </w:tabs>
              <w:ind w:right="-3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6FF50F5" w14:textId="77777777" w:rsidR="005A2EDE" w:rsidRPr="004517A7" w:rsidRDefault="005A2EDE" w:rsidP="00FB1EF4">
            <w:pPr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1" w:type="dxa"/>
          </w:tcPr>
          <w:p w14:paraId="69B35E80" w14:textId="77777777" w:rsidR="005A2EDE" w:rsidRPr="004517A7" w:rsidRDefault="005A2EDE" w:rsidP="00FB1EF4">
            <w:pPr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39" w:type="dxa"/>
            <w:tcBorders>
              <w:top w:val="single" w:sz="4" w:space="0" w:color="auto"/>
              <w:bottom w:val="double" w:sz="4" w:space="0" w:color="auto"/>
            </w:tcBorders>
          </w:tcPr>
          <w:p w14:paraId="70BE0275" w14:textId="0999BB4E" w:rsidR="005A2EDE" w:rsidRPr="004517A7" w:rsidRDefault="005A2EDE" w:rsidP="00FB1EF4">
            <w:pPr>
              <w:ind w:right="8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517A7">
              <w:rPr>
                <w:rFonts w:ascii="Angsana New" w:hAnsi="Angsana New"/>
                <w:b/>
                <w:bCs/>
                <w:sz w:val="26"/>
                <w:szCs w:val="26"/>
              </w:rPr>
              <w:t>1,541,516</w:t>
            </w:r>
          </w:p>
        </w:tc>
      </w:tr>
    </w:tbl>
    <w:p w14:paraId="16CBBD28" w14:textId="77777777" w:rsidR="00C5158A" w:rsidRPr="004517A7" w:rsidRDefault="00C5158A" w:rsidP="00C5158A">
      <w:pPr>
        <w:rPr>
          <w:rFonts w:ascii="Angsana New" w:hAnsi="Angsana New"/>
          <w:sz w:val="28"/>
        </w:rPr>
      </w:pPr>
    </w:p>
    <w:tbl>
      <w:tblPr>
        <w:tblW w:w="14227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8"/>
        <w:gridCol w:w="1528"/>
        <w:gridCol w:w="89"/>
        <w:gridCol w:w="1349"/>
        <w:gridCol w:w="90"/>
        <w:gridCol w:w="1342"/>
        <w:gridCol w:w="7"/>
        <w:gridCol w:w="83"/>
        <w:gridCol w:w="7"/>
        <w:gridCol w:w="1356"/>
        <w:gridCol w:w="90"/>
        <w:gridCol w:w="1439"/>
        <w:gridCol w:w="90"/>
        <w:gridCol w:w="1432"/>
        <w:gridCol w:w="7"/>
        <w:gridCol w:w="83"/>
        <w:gridCol w:w="7"/>
        <w:gridCol w:w="1630"/>
      </w:tblGrid>
      <w:tr w:rsidR="00992C27" w:rsidRPr="004517A7" w14:paraId="0C86C69F" w14:textId="77777777" w:rsidTr="00C358BE">
        <w:trPr>
          <w:trHeight w:val="144"/>
          <w:tblHeader/>
        </w:trPr>
        <w:tc>
          <w:tcPr>
            <w:tcW w:w="3598" w:type="dxa"/>
          </w:tcPr>
          <w:p w14:paraId="5EEDC506" w14:textId="77777777" w:rsidR="00992C27" w:rsidRPr="004517A7" w:rsidRDefault="00992C27" w:rsidP="0072672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28" w:type="dxa"/>
          </w:tcPr>
          <w:p w14:paraId="5B998515" w14:textId="77777777" w:rsidR="00992C27" w:rsidRPr="004517A7" w:rsidRDefault="00992C27" w:rsidP="0072672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28" w:type="dxa"/>
            <w:gridSpan w:val="3"/>
          </w:tcPr>
          <w:p w14:paraId="3897E5E7" w14:textId="77777777" w:rsidR="00992C27" w:rsidRPr="004517A7" w:rsidRDefault="00992C27" w:rsidP="0072672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573" w:type="dxa"/>
            <w:gridSpan w:val="13"/>
          </w:tcPr>
          <w:p w14:paraId="62AC7163" w14:textId="792FC4A5" w:rsidR="00992C27" w:rsidRPr="004517A7" w:rsidRDefault="00992C27" w:rsidP="0072672F">
            <w:pPr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992C27" w:rsidRPr="004517A7" w14:paraId="4E26E62F" w14:textId="77777777" w:rsidTr="00C358BE">
        <w:trPr>
          <w:trHeight w:val="144"/>
          <w:tblHeader/>
        </w:trPr>
        <w:tc>
          <w:tcPr>
            <w:tcW w:w="3598" w:type="dxa"/>
          </w:tcPr>
          <w:p w14:paraId="297E8B91" w14:textId="77777777" w:rsidR="00992C27" w:rsidRPr="004517A7" w:rsidRDefault="00992C27" w:rsidP="0072672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629" w:type="dxa"/>
            <w:gridSpan w:val="17"/>
            <w:tcBorders>
              <w:bottom w:val="single" w:sz="4" w:space="0" w:color="auto"/>
            </w:tcBorders>
          </w:tcPr>
          <w:p w14:paraId="76BD104A" w14:textId="2B2CBDE9" w:rsidR="00992C27" w:rsidRPr="004517A7" w:rsidRDefault="00992C27" w:rsidP="0072672F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992C27" w:rsidRPr="004517A7" w14:paraId="201E4480" w14:textId="77777777" w:rsidTr="00C358BE">
        <w:trPr>
          <w:trHeight w:val="144"/>
          <w:tblHeader/>
        </w:trPr>
        <w:tc>
          <w:tcPr>
            <w:tcW w:w="3598" w:type="dxa"/>
          </w:tcPr>
          <w:p w14:paraId="45598A4A" w14:textId="77777777" w:rsidR="00992C27" w:rsidRPr="004517A7" w:rsidRDefault="00992C27" w:rsidP="0072672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2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171B2455" w14:textId="77777777" w:rsidR="00992C27" w:rsidRPr="004517A7" w:rsidRDefault="00992C27" w:rsidP="0072672F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  <w:p w14:paraId="074D967E" w14:textId="77777777" w:rsidR="00992C27" w:rsidRPr="004517A7" w:rsidRDefault="00992C27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693096F" w14:textId="77777777" w:rsidR="00992C27" w:rsidRPr="004517A7" w:rsidRDefault="00992C27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1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4517A7">
              <w:rPr>
                <w:rFonts w:ascii="Angsana New" w:hAnsi="Angsana New" w:hint="cs"/>
                <w:sz w:val="28"/>
              </w:rPr>
              <w:t xml:space="preserve"> 2563</w:t>
            </w:r>
          </w:p>
        </w:tc>
        <w:tc>
          <w:tcPr>
            <w:tcW w:w="89" w:type="dxa"/>
            <w:tcBorders>
              <w:top w:val="single" w:sz="4" w:space="0" w:color="auto"/>
            </w:tcBorders>
          </w:tcPr>
          <w:p w14:paraId="11DDC0DE" w14:textId="77777777" w:rsidR="00992C27" w:rsidRPr="004517A7" w:rsidRDefault="00992C27" w:rsidP="0072672F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033CBA73" w14:textId="77777777" w:rsidR="00992C27" w:rsidRPr="004517A7" w:rsidRDefault="00992C27" w:rsidP="0072672F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เพิ่มขึ้น</w:t>
            </w:r>
            <w:r w:rsidRPr="004517A7">
              <w:rPr>
                <w:rFonts w:ascii="Angsana New" w:hAnsi="Angsana New" w:hint="cs"/>
                <w:sz w:val="28"/>
              </w:rPr>
              <w:br/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BC9914A" w14:textId="77777777" w:rsidR="00992C27" w:rsidRPr="004517A7" w:rsidRDefault="00992C27" w:rsidP="0072672F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0ED7909D" w14:textId="77777777" w:rsidR="00992C27" w:rsidRPr="004517A7" w:rsidRDefault="00992C27" w:rsidP="0072672F">
            <w:pPr>
              <w:ind w:left="-198" w:firstLine="19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ลดลง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</w:tcPr>
          <w:p w14:paraId="7ED3A183" w14:textId="77777777" w:rsidR="00992C27" w:rsidRPr="004517A7" w:rsidRDefault="00992C27" w:rsidP="0072672F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17E80D90" w14:textId="77777777" w:rsidR="00992C27" w:rsidRPr="004517A7" w:rsidRDefault="00992C27" w:rsidP="0072672F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  <w:p w14:paraId="3C5D013D" w14:textId="77777777" w:rsidR="00992C27" w:rsidRPr="004517A7" w:rsidRDefault="00992C27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จากการซื้อธุรกิจ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7055647" w14:textId="77777777" w:rsidR="00992C27" w:rsidRPr="004517A7" w:rsidRDefault="00992C27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3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02CBC8D3" w14:textId="7BC3495A" w:rsidR="00992C27" w:rsidRPr="004517A7" w:rsidRDefault="00992C27" w:rsidP="0072672F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ลดลง</w:t>
            </w:r>
            <w:r w:rsidRPr="004517A7">
              <w:rPr>
                <w:rFonts w:ascii="Angsana New" w:hAnsi="Angsana New"/>
                <w:sz w:val="28"/>
              </w:rPr>
              <w:t xml:space="preserve"> </w:t>
            </w:r>
          </w:p>
          <w:p w14:paraId="5EE3F0C3" w14:textId="77777777" w:rsidR="00992C27" w:rsidRPr="004517A7" w:rsidRDefault="00992C27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จากการขายธุรกิจ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99845D3" w14:textId="77777777" w:rsidR="00992C27" w:rsidRPr="004517A7" w:rsidRDefault="00992C27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3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10E71E5A" w14:textId="77777777" w:rsidR="00832B2A" w:rsidRPr="004517A7" w:rsidRDefault="00992C27" w:rsidP="0072672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รายการ</w:t>
            </w:r>
          </w:p>
          <w:p w14:paraId="6E72C42D" w14:textId="34BB4F8A" w:rsidR="00992C27" w:rsidRPr="004517A7" w:rsidRDefault="00992C27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</w:tcPr>
          <w:p w14:paraId="32B67303" w14:textId="77777777" w:rsidR="00992C27" w:rsidRPr="004517A7" w:rsidRDefault="00992C27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11BBB075" w14:textId="1E0EA401" w:rsidR="00992C27" w:rsidRPr="004517A7" w:rsidRDefault="00992C27" w:rsidP="0072672F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ยอดคงเหลือ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</w:p>
          <w:p w14:paraId="686D3532" w14:textId="77777777" w:rsidR="00992C27" w:rsidRPr="004517A7" w:rsidRDefault="00992C27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09E9DF3" w14:textId="77777777" w:rsidR="00992C27" w:rsidRPr="004517A7" w:rsidRDefault="00992C27" w:rsidP="0072672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31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4517A7">
              <w:rPr>
                <w:rFonts w:ascii="Angsana New" w:hAnsi="Angsana New" w:hint="cs"/>
                <w:sz w:val="28"/>
              </w:rPr>
              <w:t xml:space="preserve"> 2563</w:t>
            </w:r>
          </w:p>
        </w:tc>
      </w:tr>
      <w:tr w:rsidR="00992C27" w:rsidRPr="004517A7" w14:paraId="2A20AAD6" w14:textId="77777777" w:rsidTr="00D6249B">
        <w:trPr>
          <w:trHeight w:val="144"/>
          <w:tblHeader/>
        </w:trPr>
        <w:tc>
          <w:tcPr>
            <w:tcW w:w="3598" w:type="dxa"/>
          </w:tcPr>
          <w:p w14:paraId="4436B871" w14:textId="77777777" w:rsidR="00992C27" w:rsidRPr="004517A7" w:rsidRDefault="00992C27" w:rsidP="0072672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28" w:type="dxa"/>
            <w:vMerge/>
            <w:tcBorders>
              <w:bottom w:val="single" w:sz="4" w:space="0" w:color="auto"/>
            </w:tcBorders>
          </w:tcPr>
          <w:p w14:paraId="024EAE02" w14:textId="77777777" w:rsidR="00992C27" w:rsidRPr="004517A7" w:rsidRDefault="00992C27" w:rsidP="0072672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9" w:type="dxa"/>
          </w:tcPr>
          <w:p w14:paraId="1F7625DF" w14:textId="77777777" w:rsidR="00992C27" w:rsidRPr="004517A7" w:rsidRDefault="00992C27" w:rsidP="0072672F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Merge/>
            <w:tcBorders>
              <w:bottom w:val="single" w:sz="4" w:space="0" w:color="auto"/>
            </w:tcBorders>
          </w:tcPr>
          <w:p w14:paraId="129796C3" w14:textId="77777777" w:rsidR="00992C27" w:rsidRPr="004517A7" w:rsidRDefault="00992C27" w:rsidP="0072672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5C7F6A8A" w14:textId="77777777" w:rsidR="00992C27" w:rsidRPr="004517A7" w:rsidRDefault="00992C27" w:rsidP="0072672F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gridSpan w:val="2"/>
            <w:vMerge/>
            <w:tcBorders>
              <w:bottom w:val="single" w:sz="4" w:space="0" w:color="auto"/>
            </w:tcBorders>
          </w:tcPr>
          <w:p w14:paraId="1F2716B6" w14:textId="77777777" w:rsidR="00992C27" w:rsidRPr="004517A7" w:rsidRDefault="00992C27" w:rsidP="0072672F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gridSpan w:val="2"/>
          </w:tcPr>
          <w:p w14:paraId="399F1125" w14:textId="77777777" w:rsidR="00992C27" w:rsidRPr="004517A7" w:rsidRDefault="00992C27" w:rsidP="0072672F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Merge/>
            <w:tcBorders>
              <w:bottom w:val="single" w:sz="4" w:space="0" w:color="auto"/>
            </w:tcBorders>
          </w:tcPr>
          <w:p w14:paraId="266187CB" w14:textId="77777777" w:rsidR="00992C27" w:rsidRPr="004517A7" w:rsidRDefault="00992C27" w:rsidP="0072672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06A337F0" w14:textId="77777777" w:rsidR="00992C27" w:rsidRPr="004517A7" w:rsidRDefault="00992C27" w:rsidP="0072672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vMerge/>
            <w:tcBorders>
              <w:bottom w:val="single" w:sz="4" w:space="0" w:color="auto"/>
            </w:tcBorders>
          </w:tcPr>
          <w:p w14:paraId="3EA5A6B6" w14:textId="77777777" w:rsidR="00992C27" w:rsidRPr="004517A7" w:rsidRDefault="00992C27" w:rsidP="0072672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73F97A9E" w14:textId="77777777" w:rsidR="00992C27" w:rsidRPr="004517A7" w:rsidRDefault="00992C27" w:rsidP="0072672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4" w:space="0" w:color="auto"/>
            </w:tcBorders>
          </w:tcPr>
          <w:p w14:paraId="3F914B05" w14:textId="77777777" w:rsidR="00992C27" w:rsidRPr="004517A7" w:rsidRDefault="00992C27" w:rsidP="0072672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gridSpan w:val="2"/>
          </w:tcPr>
          <w:p w14:paraId="052F88B1" w14:textId="77777777" w:rsidR="00992C27" w:rsidRPr="004517A7" w:rsidRDefault="00992C27" w:rsidP="0072672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30" w:type="dxa"/>
            <w:vMerge/>
            <w:tcBorders>
              <w:bottom w:val="single" w:sz="4" w:space="0" w:color="auto"/>
            </w:tcBorders>
          </w:tcPr>
          <w:p w14:paraId="44E1EBD2" w14:textId="5953F6CA" w:rsidR="00992C27" w:rsidRPr="004517A7" w:rsidRDefault="00992C27" w:rsidP="0072672F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6249B" w:rsidRPr="004517A7" w14:paraId="56F4AE7A" w14:textId="77777777" w:rsidTr="00D6249B">
        <w:trPr>
          <w:trHeight w:val="144"/>
        </w:trPr>
        <w:tc>
          <w:tcPr>
            <w:tcW w:w="3598" w:type="dxa"/>
          </w:tcPr>
          <w:p w14:paraId="42469B86" w14:textId="77777777" w:rsidR="00992C27" w:rsidRPr="004517A7" w:rsidRDefault="00992C27" w:rsidP="0072672F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ราคาทุน</w:t>
            </w:r>
            <w:r w:rsidRPr="004517A7">
              <w:rPr>
                <w:rFonts w:ascii="Angsana New" w:hAnsi="Angsana New" w:hint="cs"/>
                <w:b/>
                <w:bCs/>
                <w:sz w:val="28"/>
              </w:rPr>
              <w:t>:</w:t>
            </w:r>
          </w:p>
        </w:tc>
        <w:tc>
          <w:tcPr>
            <w:tcW w:w="1528" w:type="dxa"/>
            <w:tcBorders>
              <w:top w:val="single" w:sz="4" w:space="0" w:color="auto"/>
            </w:tcBorders>
          </w:tcPr>
          <w:p w14:paraId="29C93DF8" w14:textId="77777777" w:rsidR="00992C27" w:rsidRPr="004517A7" w:rsidRDefault="00992C27" w:rsidP="0072672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9" w:type="dxa"/>
          </w:tcPr>
          <w:p w14:paraId="285B2837" w14:textId="77777777" w:rsidR="00992C27" w:rsidRPr="004517A7" w:rsidRDefault="00992C27" w:rsidP="0072672F">
            <w:pPr>
              <w:tabs>
                <w:tab w:val="decimal" w:pos="966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4C2286A5" w14:textId="77777777" w:rsidR="00992C27" w:rsidRPr="004517A7" w:rsidRDefault="00992C27" w:rsidP="0072672F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6394386A" w14:textId="77777777" w:rsidR="00992C27" w:rsidRPr="004517A7" w:rsidRDefault="00992C27" w:rsidP="0072672F">
            <w:pPr>
              <w:ind w:left="-7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</w:tcBorders>
          </w:tcPr>
          <w:p w14:paraId="4845177E" w14:textId="77777777" w:rsidR="00992C27" w:rsidRPr="004517A7" w:rsidRDefault="00992C27" w:rsidP="0072672F">
            <w:pPr>
              <w:ind w:lef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gridSpan w:val="2"/>
          </w:tcPr>
          <w:p w14:paraId="1DA32693" w14:textId="77777777" w:rsidR="00992C27" w:rsidRPr="004517A7" w:rsidRDefault="00992C27" w:rsidP="0072672F">
            <w:pPr>
              <w:ind w:left="-7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170B9B2A" w14:textId="77777777" w:rsidR="00992C27" w:rsidRPr="004517A7" w:rsidRDefault="00992C27" w:rsidP="0072672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334C51DB" w14:textId="77777777" w:rsidR="00992C27" w:rsidRPr="004517A7" w:rsidRDefault="00992C27" w:rsidP="0072672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11ED0FDC" w14:textId="77777777" w:rsidR="00992C27" w:rsidRPr="004517A7" w:rsidRDefault="00992C27" w:rsidP="0072672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4E862178" w14:textId="77777777" w:rsidR="00992C27" w:rsidRPr="004517A7" w:rsidRDefault="00992C27" w:rsidP="0072672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</w:tcBorders>
          </w:tcPr>
          <w:p w14:paraId="49104FF8" w14:textId="77777777" w:rsidR="00992C27" w:rsidRPr="004517A7" w:rsidRDefault="00992C27" w:rsidP="0072672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gridSpan w:val="2"/>
          </w:tcPr>
          <w:p w14:paraId="093C30B1" w14:textId="77777777" w:rsidR="00992C27" w:rsidRPr="004517A7" w:rsidRDefault="00992C27" w:rsidP="0072672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</w:tcPr>
          <w:p w14:paraId="0ABEDB6E" w14:textId="648624BC" w:rsidR="00992C27" w:rsidRPr="004517A7" w:rsidRDefault="00992C27" w:rsidP="0072672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92C27" w:rsidRPr="004517A7" w14:paraId="40EC2865" w14:textId="77777777" w:rsidTr="00D6249B">
        <w:trPr>
          <w:trHeight w:val="144"/>
        </w:trPr>
        <w:tc>
          <w:tcPr>
            <w:tcW w:w="3598" w:type="dxa"/>
          </w:tcPr>
          <w:p w14:paraId="03D65BE9" w14:textId="77777777" w:rsidR="00992C27" w:rsidRPr="004517A7" w:rsidRDefault="00992C27" w:rsidP="0072672F">
            <w:pPr>
              <w:ind w:left="532" w:hanging="262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โปรแกรมคอมพิวเตอร์และโปรแกรมประยุกต์</w:t>
            </w:r>
          </w:p>
        </w:tc>
        <w:tc>
          <w:tcPr>
            <w:tcW w:w="1528" w:type="dxa"/>
            <w:vAlign w:val="bottom"/>
          </w:tcPr>
          <w:p w14:paraId="5190A819" w14:textId="77777777" w:rsidR="00992C27" w:rsidRPr="004517A7" w:rsidRDefault="00992C27" w:rsidP="0072672F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  <w:p w14:paraId="358DB899" w14:textId="3FD66DF0" w:rsidR="00992C27" w:rsidRPr="004517A7" w:rsidRDefault="00992C27" w:rsidP="0072672F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163,932</w:t>
            </w:r>
          </w:p>
        </w:tc>
        <w:tc>
          <w:tcPr>
            <w:tcW w:w="89" w:type="dxa"/>
            <w:vAlign w:val="bottom"/>
          </w:tcPr>
          <w:p w14:paraId="18EFA68B" w14:textId="77777777" w:rsidR="00992C27" w:rsidRPr="004517A7" w:rsidRDefault="00992C27" w:rsidP="0072672F">
            <w:pPr>
              <w:tabs>
                <w:tab w:val="decimal" w:pos="1170"/>
              </w:tabs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349" w:type="dxa"/>
            <w:vAlign w:val="bottom"/>
          </w:tcPr>
          <w:p w14:paraId="3CD4D79F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  <w:p w14:paraId="4C60C049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888</w:t>
            </w:r>
          </w:p>
        </w:tc>
        <w:tc>
          <w:tcPr>
            <w:tcW w:w="90" w:type="dxa"/>
            <w:vAlign w:val="bottom"/>
          </w:tcPr>
          <w:p w14:paraId="36BD7BF9" w14:textId="77777777" w:rsidR="00992C27" w:rsidRPr="004517A7" w:rsidRDefault="00992C27" w:rsidP="0072672F">
            <w:pPr>
              <w:tabs>
                <w:tab w:val="decimal" w:pos="1098"/>
              </w:tabs>
              <w:ind w:left="-72"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1E49D5ED" w14:textId="77777777" w:rsidR="00992C27" w:rsidRPr="004517A7" w:rsidRDefault="00992C27" w:rsidP="0072672F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  <w:p w14:paraId="11A0B01B" w14:textId="77777777" w:rsidR="00992C27" w:rsidRPr="004517A7" w:rsidRDefault="00992C27" w:rsidP="0072672F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90" w:type="dxa"/>
            <w:gridSpan w:val="2"/>
            <w:vAlign w:val="bottom"/>
          </w:tcPr>
          <w:p w14:paraId="5C90A877" w14:textId="77777777" w:rsidR="00992C27" w:rsidRPr="004517A7" w:rsidRDefault="00992C27" w:rsidP="0072672F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14:paraId="349BC0F6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6466E24" w14:textId="77777777" w:rsidR="00992C27" w:rsidRPr="004517A7" w:rsidRDefault="00992C27" w:rsidP="0072672F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vAlign w:val="bottom"/>
          </w:tcPr>
          <w:p w14:paraId="66FC2D92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(34)</w:t>
            </w:r>
          </w:p>
        </w:tc>
        <w:tc>
          <w:tcPr>
            <w:tcW w:w="90" w:type="dxa"/>
            <w:vAlign w:val="bottom"/>
          </w:tcPr>
          <w:p w14:paraId="736D39B7" w14:textId="77777777" w:rsidR="00992C27" w:rsidRPr="004517A7" w:rsidRDefault="00992C27" w:rsidP="0072672F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0681C715" w14:textId="53287B61" w:rsidR="00992C27" w:rsidRPr="004517A7" w:rsidRDefault="00174071" w:rsidP="00174071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gridSpan w:val="2"/>
          </w:tcPr>
          <w:p w14:paraId="41E6F457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30" w:type="dxa"/>
            <w:vAlign w:val="bottom"/>
          </w:tcPr>
          <w:p w14:paraId="404C0F1A" w14:textId="08586352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164,785</w:t>
            </w:r>
          </w:p>
        </w:tc>
      </w:tr>
      <w:tr w:rsidR="00992C27" w:rsidRPr="004517A7" w14:paraId="6EA85648" w14:textId="77777777" w:rsidTr="00D6249B">
        <w:trPr>
          <w:trHeight w:val="144"/>
        </w:trPr>
        <w:tc>
          <w:tcPr>
            <w:tcW w:w="3598" w:type="dxa"/>
          </w:tcPr>
          <w:p w14:paraId="3ED67D43" w14:textId="77777777" w:rsidR="00992C27" w:rsidRPr="004517A7" w:rsidRDefault="00992C27" w:rsidP="0072672F">
            <w:pPr>
              <w:ind w:left="532" w:hanging="262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อนุสิทธิบัตร</w:t>
            </w:r>
          </w:p>
        </w:tc>
        <w:tc>
          <w:tcPr>
            <w:tcW w:w="1528" w:type="dxa"/>
            <w:vAlign w:val="bottom"/>
          </w:tcPr>
          <w:p w14:paraId="4590539F" w14:textId="77777777" w:rsidR="00992C27" w:rsidRPr="004517A7" w:rsidRDefault="00992C27" w:rsidP="0072672F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9" w:type="dxa"/>
            <w:vAlign w:val="bottom"/>
          </w:tcPr>
          <w:p w14:paraId="4CE4E443" w14:textId="77777777" w:rsidR="00992C27" w:rsidRPr="004517A7" w:rsidRDefault="00992C27" w:rsidP="0072672F">
            <w:pPr>
              <w:tabs>
                <w:tab w:val="decimal" w:pos="1170"/>
              </w:tabs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349" w:type="dxa"/>
            <w:vAlign w:val="bottom"/>
          </w:tcPr>
          <w:p w14:paraId="0415AE98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143</w:t>
            </w:r>
          </w:p>
        </w:tc>
        <w:tc>
          <w:tcPr>
            <w:tcW w:w="90" w:type="dxa"/>
            <w:vAlign w:val="bottom"/>
          </w:tcPr>
          <w:p w14:paraId="4ED79EF0" w14:textId="77777777" w:rsidR="00992C27" w:rsidRPr="004517A7" w:rsidRDefault="00992C27" w:rsidP="0072672F">
            <w:pPr>
              <w:tabs>
                <w:tab w:val="decimal" w:pos="1098"/>
              </w:tabs>
              <w:ind w:left="-72"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40F92CFD" w14:textId="77777777" w:rsidR="00992C27" w:rsidRPr="004517A7" w:rsidRDefault="00992C27" w:rsidP="0072672F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323FAA8C" w14:textId="77777777" w:rsidR="00992C27" w:rsidRPr="004517A7" w:rsidRDefault="00992C27" w:rsidP="0072672F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14:paraId="4F7E7F05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2DBCB91" w14:textId="77777777" w:rsidR="00992C27" w:rsidRPr="004517A7" w:rsidRDefault="00992C27" w:rsidP="0072672F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vAlign w:val="bottom"/>
          </w:tcPr>
          <w:p w14:paraId="051D50F9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0B80505" w14:textId="77777777" w:rsidR="00992C27" w:rsidRPr="004517A7" w:rsidRDefault="00992C27" w:rsidP="0072672F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gridSpan w:val="2"/>
          </w:tcPr>
          <w:p w14:paraId="1BE9A3B5" w14:textId="53120809" w:rsidR="00992C27" w:rsidRPr="004517A7" w:rsidRDefault="00174071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gridSpan w:val="2"/>
          </w:tcPr>
          <w:p w14:paraId="6B49ED95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30" w:type="dxa"/>
            <w:vAlign w:val="bottom"/>
          </w:tcPr>
          <w:p w14:paraId="3EA5833B" w14:textId="15DD7122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143</w:t>
            </w:r>
          </w:p>
        </w:tc>
      </w:tr>
      <w:tr w:rsidR="00992C27" w:rsidRPr="004517A7" w14:paraId="16672697" w14:textId="77777777" w:rsidTr="00D6249B">
        <w:trPr>
          <w:trHeight w:val="144"/>
        </w:trPr>
        <w:tc>
          <w:tcPr>
            <w:tcW w:w="3598" w:type="dxa"/>
          </w:tcPr>
          <w:p w14:paraId="4B02FEEB" w14:textId="77777777" w:rsidR="00992C27" w:rsidRPr="004517A7" w:rsidRDefault="00992C27" w:rsidP="0072672F">
            <w:pPr>
              <w:ind w:left="532" w:hanging="262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สิทธิภายใต้สัญญาซื้อขายไฟฟ้า</w:t>
            </w:r>
          </w:p>
        </w:tc>
        <w:tc>
          <w:tcPr>
            <w:tcW w:w="1528" w:type="dxa"/>
            <w:vAlign w:val="bottom"/>
          </w:tcPr>
          <w:p w14:paraId="4CFA5377" w14:textId="4929CF25" w:rsidR="00992C27" w:rsidRPr="004517A7" w:rsidRDefault="00992C27" w:rsidP="0072672F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90,420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89" w:type="dxa"/>
            <w:vAlign w:val="bottom"/>
          </w:tcPr>
          <w:p w14:paraId="3A60CAC2" w14:textId="77777777" w:rsidR="00992C27" w:rsidRPr="004517A7" w:rsidRDefault="00992C27" w:rsidP="0072672F">
            <w:pPr>
              <w:tabs>
                <w:tab w:val="decimal" w:pos="1170"/>
              </w:tabs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349" w:type="dxa"/>
            <w:vAlign w:val="bottom"/>
          </w:tcPr>
          <w:p w14:paraId="2E4F35BE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FCD7585" w14:textId="77777777" w:rsidR="00992C27" w:rsidRPr="004517A7" w:rsidRDefault="00992C27" w:rsidP="0072672F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78222B55" w14:textId="77777777" w:rsidR="00992C27" w:rsidRPr="004517A7" w:rsidRDefault="00992C27" w:rsidP="0072672F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51E548AD" w14:textId="77777777" w:rsidR="00992C27" w:rsidRPr="004517A7" w:rsidRDefault="00992C27" w:rsidP="0072672F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14:paraId="6421E4CB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35338AF" w14:textId="77777777" w:rsidR="00992C27" w:rsidRPr="004517A7" w:rsidRDefault="00992C27" w:rsidP="0072672F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vAlign w:val="bottom"/>
          </w:tcPr>
          <w:p w14:paraId="2AB24B7F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5070A47" w14:textId="77777777" w:rsidR="00992C27" w:rsidRPr="004517A7" w:rsidRDefault="00992C27" w:rsidP="0072672F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gridSpan w:val="2"/>
          </w:tcPr>
          <w:p w14:paraId="7D9C15E7" w14:textId="75CB2C44" w:rsidR="00992C27" w:rsidRPr="004517A7" w:rsidRDefault="00174071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gridSpan w:val="2"/>
          </w:tcPr>
          <w:p w14:paraId="6CAB12E0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30" w:type="dxa"/>
            <w:vAlign w:val="bottom"/>
          </w:tcPr>
          <w:p w14:paraId="4A2206AE" w14:textId="5855BFC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90,420</w:t>
            </w:r>
          </w:p>
        </w:tc>
      </w:tr>
      <w:tr w:rsidR="00992C27" w:rsidRPr="004517A7" w:rsidDel="00945A11" w14:paraId="5AE1BCD0" w14:textId="77777777" w:rsidTr="00D6249B">
        <w:trPr>
          <w:trHeight w:val="144"/>
        </w:trPr>
        <w:tc>
          <w:tcPr>
            <w:tcW w:w="3598" w:type="dxa"/>
          </w:tcPr>
          <w:p w14:paraId="0E403F7B" w14:textId="77777777" w:rsidR="00992C27" w:rsidRPr="004517A7" w:rsidRDefault="00992C27" w:rsidP="0072672F">
            <w:pPr>
              <w:ind w:left="532" w:hanging="262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สิทธิประโยชน์ภายใต้สัญญาเช่าที่ดิน</w:t>
            </w:r>
          </w:p>
        </w:tc>
        <w:tc>
          <w:tcPr>
            <w:tcW w:w="1528" w:type="dxa"/>
            <w:vAlign w:val="bottom"/>
          </w:tcPr>
          <w:p w14:paraId="51D0163E" w14:textId="77777777" w:rsidR="00992C27" w:rsidRPr="004517A7" w:rsidDel="00DB23B3" w:rsidRDefault="00992C27" w:rsidP="0072672F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 xml:space="preserve">69,045 </w:t>
            </w:r>
          </w:p>
        </w:tc>
        <w:tc>
          <w:tcPr>
            <w:tcW w:w="89" w:type="dxa"/>
            <w:vAlign w:val="bottom"/>
          </w:tcPr>
          <w:p w14:paraId="36F22A15" w14:textId="77777777" w:rsidR="00992C27" w:rsidRPr="004517A7" w:rsidRDefault="00992C27" w:rsidP="0072672F">
            <w:pPr>
              <w:tabs>
                <w:tab w:val="decimal" w:pos="1170"/>
              </w:tabs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349" w:type="dxa"/>
            <w:vAlign w:val="bottom"/>
          </w:tcPr>
          <w:p w14:paraId="03452E24" w14:textId="77777777" w:rsidR="00992C27" w:rsidRPr="004517A7" w:rsidDel="00DB23B3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007CBA3" w14:textId="77777777" w:rsidR="00992C27" w:rsidRPr="004517A7" w:rsidRDefault="00992C27" w:rsidP="0072672F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161BD44F" w14:textId="77777777" w:rsidR="00992C27" w:rsidRPr="004517A7" w:rsidDel="00DB23B3" w:rsidRDefault="00992C27" w:rsidP="0072672F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(16,666)</w:t>
            </w:r>
          </w:p>
        </w:tc>
        <w:tc>
          <w:tcPr>
            <w:tcW w:w="90" w:type="dxa"/>
            <w:gridSpan w:val="2"/>
            <w:vAlign w:val="bottom"/>
          </w:tcPr>
          <w:p w14:paraId="44AC85A2" w14:textId="77777777" w:rsidR="00992C27" w:rsidRPr="004517A7" w:rsidDel="00DB23B3" w:rsidRDefault="00992C27" w:rsidP="0072672F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14:paraId="298F74C4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F7F3FAB" w14:textId="77777777" w:rsidR="00992C27" w:rsidRPr="004517A7" w:rsidRDefault="00992C27" w:rsidP="0072672F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vAlign w:val="bottom"/>
          </w:tcPr>
          <w:p w14:paraId="4FBA735D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EE89485" w14:textId="77777777" w:rsidR="00992C27" w:rsidRPr="004517A7" w:rsidRDefault="00992C27" w:rsidP="0072672F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gridSpan w:val="2"/>
          </w:tcPr>
          <w:p w14:paraId="17AE1F83" w14:textId="0E6E153B" w:rsidR="00992C27" w:rsidRPr="004517A7" w:rsidRDefault="00174071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gridSpan w:val="2"/>
          </w:tcPr>
          <w:p w14:paraId="1BBF47DB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30" w:type="dxa"/>
            <w:vAlign w:val="bottom"/>
          </w:tcPr>
          <w:p w14:paraId="7B969512" w14:textId="4F44C17A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52,379</w:t>
            </w:r>
          </w:p>
        </w:tc>
      </w:tr>
      <w:tr w:rsidR="00992C27" w:rsidRPr="004517A7" w14:paraId="0815F87B" w14:textId="77777777" w:rsidTr="00D6249B">
        <w:trPr>
          <w:trHeight w:val="144"/>
        </w:trPr>
        <w:tc>
          <w:tcPr>
            <w:tcW w:w="3598" w:type="dxa"/>
          </w:tcPr>
          <w:p w14:paraId="21155959" w14:textId="77777777" w:rsidR="00992C27" w:rsidRPr="004517A7" w:rsidRDefault="00992C27" w:rsidP="0072672F">
            <w:pPr>
              <w:ind w:left="532" w:hanging="262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สิทธิภายใต้สัญญาบริการสถานีแก๊ส</w:t>
            </w:r>
          </w:p>
        </w:tc>
        <w:tc>
          <w:tcPr>
            <w:tcW w:w="1528" w:type="dxa"/>
            <w:vAlign w:val="bottom"/>
          </w:tcPr>
          <w:p w14:paraId="4B116062" w14:textId="77777777" w:rsidR="00992C27" w:rsidRPr="004517A7" w:rsidRDefault="00992C27" w:rsidP="0072672F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 xml:space="preserve">82,640 </w:t>
            </w:r>
          </w:p>
        </w:tc>
        <w:tc>
          <w:tcPr>
            <w:tcW w:w="89" w:type="dxa"/>
            <w:vAlign w:val="bottom"/>
          </w:tcPr>
          <w:p w14:paraId="74AB5A27" w14:textId="77777777" w:rsidR="00992C27" w:rsidRPr="004517A7" w:rsidRDefault="00992C27" w:rsidP="0072672F">
            <w:pPr>
              <w:tabs>
                <w:tab w:val="decimal" w:pos="966"/>
                <w:tab w:val="decimal" w:pos="1170"/>
              </w:tabs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349" w:type="dxa"/>
            <w:vAlign w:val="bottom"/>
          </w:tcPr>
          <w:p w14:paraId="6CAE801A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D75620C" w14:textId="77777777" w:rsidR="00992C27" w:rsidRPr="004517A7" w:rsidRDefault="00992C27" w:rsidP="0072672F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1B3F6943" w14:textId="77777777" w:rsidR="00992C27" w:rsidRPr="004517A7" w:rsidRDefault="00992C27" w:rsidP="0072672F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6AB5EF67" w14:textId="77777777" w:rsidR="00992C27" w:rsidRPr="004517A7" w:rsidRDefault="00992C27" w:rsidP="0072672F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14:paraId="60AE27DF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43C6D9B" w14:textId="77777777" w:rsidR="00992C27" w:rsidRPr="004517A7" w:rsidRDefault="00992C27" w:rsidP="0072672F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vAlign w:val="bottom"/>
          </w:tcPr>
          <w:p w14:paraId="6D4593BF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141E852" w14:textId="77777777" w:rsidR="00992C27" w:rsidRPr="004517A7" w:rsidRDefault="00992C27" w:rsidP="0072672F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gridSpan w:val="2"/>
          </w:tcPr>
          <w:p w14:paraId="00B5D5F2" w14:textId="30313AE5" w:rsidR="00992C27" w:rsidRPr="004517A7" w:rsidRDefault="00174071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gridSpan w:val="2"/>
          </w:tcPr>
          <w:p w14:paraId="0C61F4FA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30" w:type="dxa"/>
            <w:vAlign w:val="bottom"/>
          </w:tcPr>
          <w:p w14:paraId="787A54D9" w14:textId="43A0D6EC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82,640</w:t>
            </w:r>
          </w:p>
        </w:tc>
      </w:tr>
      <w:tr w:rsidR="00992C27" w:rsidRPr="004517A7" w14:paraId="72440CC6" w14:textId="77777777" w:rsidTr="00D6249B">
        <w:trPr>
          <w:trHeight w:val="144"/>
        </w:trPr>
        <w:tc>
          <w:tcPr>
            <w:tcW w:w="3598" w:type="dxa"/>
          </w:tcPr>
          <w:p w14:paraId="4DEA2CAC" w14:textId="77777777" w:rsidR="00992C27" w:rsidRPr="004517A7" w:rsidRDefault="00992C27" w:rsidP="0072672F">
            <w:pPr>
              <w:ind w:left="532" w:hanging="262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สัญญาที่ทำกับลูกค้า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14:paraId="2BC09FD9" w14:textId="77777777" w:rsidR="00992C27" w:rsidRPr="004517A7" w:rsidRDefault="00992C27" w:rsidP="0072672F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 xml:space="preserve">52,009 </w:t>
            </w:r>
          </w:p>
        </w:tc>
        <w:tc>
          <w:tcPr>
            <w:tcW w:w="89" w:type="dxa"/>
            <w:vAlign w:val="bottom"/>
          </w:tcPr>
          <w:p w14:paraId="17C107C0" w14:textId="77777777" w:rsidR="00992C27" w:rsidRPr="004517A7" w:rsidRDefault="00992C27" w:rsidP="0072672F">
            <w:pPr>
              <w:tabs>
                <w:tab w:val="decimal" w:pos="966"/>
                <w:tab w:val="decimal" w:pos="1170"/>
              </w:tabs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635301E7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27CDAC1" w14:textId="77777777" w:rsidR="00992C27" w:rsidRPr="004517A7" w:rsidRDefault="00992C27" w:rsidP="0072672F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gridSpan w:val="2"/>
            <w:tcBorders>
              <w:bottom w:val="single" w:sz="4" w:space="0" w:color="auto"/>
            </w:tcBorders>
            <w:vAlign w:val="bottom"/>
          </w:tcPr>
          <w:p w14:paraId="0AE0DDCE" w14:textId="77777777" w:rsidR="00992C27" w:rsidRPr="004517A7" w:rsidRDefault="00992C27" w:rsidP="0072672F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6FA9EA72" w14:textId="77777777" w:rsidR="00992C27" w:rsidRPr="004517A7" w:rsidRDefault="00992C27" w:rsidP="0072672F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64941A9A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bottom w:val="single" w:sz="4" w:space="0" w:color="auto"/>
            </w:tcBorders>
            <w:vAlign w:val="bottom"/>
          </w:tcPr>
          <w:p w14:paraId="20CD78F6" w14:textId="77777777" w:rsidR="00992C27" w:rsidRPr="004517A7" w:rsidRDefault="00992C27" w:rsidP="0072672F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05A6483E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bottom w:val="single" w:sz="4" w:space="0" w:color="auto"/>
            </w:tcBorders>
            <w:vAlign w:val="bottom"/>
          </w:tcPr>
          <w:p w14:paraId="572E21F4" w14:textId="77777777" w:rsidR="00992C27" w:rsidRPr="004517A7" w:rsidRDefault="00992C27" w:rsidP="0072672F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</w:tcPr>
          <w:p w14:paraId="6C123F05" w14:textId="6BAD4173" w:rsidR="00992C27" w:rsidRPr="004517A7" w:rsidRDefault="00174071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gridSpan w:val="2"/>
            <w:tcBorders>
              <w:bottom w:val="single" w:sz="4" w:space="0" w:color="auto"/>
            </w:tcBorders>
          </w:tcPr>
          <w:p w14:paraId="34F535C2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bottom"/>
          </w:tcPr>
          <w:p w14:paraId="1FD966A8" w14:textId="4DB85DD9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52,009</w:t>
            </w:r>
          </w:p>
        </w:tc>
      </w:tr>
      <w:tr w:rsidR="00992C27" w:rsidRPr="004517A7" w14:paraId="7865A84D" w14:textId="77777777" w:rsidTr="00D6249B">
        <w:trPr>
          <w:trHeight w:val="144"/>
        </w:trPr>
        <w:tc>
          <w:tcPr>
            <w:tcW w:w="3598" w:type="dxa"/>
          </w:tcPr>
          <w:p w14:paraId="37AB0EA7" w14:textId="77777777" w:rsidR="00992C27" w:rsidRPr="004517A7" w:rsidRDefault="00992C27" w:rsidP="0072672F">
            <w:pPr>
              <w:ind w:left="532" w:hanging="25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รวมราคาทุน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DE6EC" w14:textId="383B42FC" w:rsidR="00992C27" w:rsidRPr="004517A7" w:rsidRDefault="00992C27" w:rsidP="0072672F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458,046</w:t>
            </w:r>
            <w:r w:rsidRPr="004517A7">
              <w:rPr>
                <w:rFonts w:ascii="Angsana New" w:hAnsi="Angsana New" w:hint="cs"/>
                <w:b/>
                <w:bCs/>
                <w:sz w:val="28"/>
              </w:rPr>
              <w:t xml:space="preserve"> </w:t>
            </w:r>
          </w:p>
        </w:tc>
        <w:tc>
          <w:tcPr>
            <w:tcW w:w="89" w:type="dxa"/>
            <w:vAlign w:val="bottom"/>
          </w:tcPr>
          <w:p w14:paraId="0570C5CD" w14:textId="77777777" w:rsidR="00992C27" w:rsidRPr="004517A7" w:rsidRDefault="00992C27" w:rsidP="0072672F">
            <w:pPr>
              <w:tabs>
                <w:tab w:val="decimal" w:pos="1170"/>
              </w:tabs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109AF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1,031</w:t>
            </w:r>
          </w:p>
        </w:tc>
        <w:tc>
          <w:tcPr>
            <w:tcW w:w="90" w:type="dxa"/>
            <w:vAlign w:val="bottom"/>
          </w:tcPr>
          <w:p w14:paraId="6FBD71F6" w14:textId="77777777" w:rsidR="00992C27" w:rsidRPr="004517A7" w:rsidRDefault="00992C27" w:rsidP="0072672F">
            <w:pPr>
              <w:tabs>
                <w:tab w:val="decimal" w:pos="1098"/>
              </w:tabs>
              <w:ind w:left="-72" w:right="9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9E014" w14:textId="77777777" w:rsidR="00992C27" w:rsidRPr="004517A7" w:rsidRDefault="00992C27" w:rsidP="0072672F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(16,667)</w:t>
            </w:r>
          </w:p>
        </w:tc>
        <w:tc>
          <w:tcPr>
            <w:tcW w:w="90" w:type="dxa"/>
            <w:gridSpan w:val="2"/>
            <w:vAlign w:val="bottom"/>
          </w:tcPr>
          <w:p w14:paraId="48A646E4" w14:textId="77777777" w:rsidR="00992C27" w:rsidRPr="004517A7" w:rsidRDefault="00992C27" w:rsidP="0072672F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A7AB0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416DF4" w14:textId="77777777" w:rsidR="00992C27" w:rsidRPr="004517A7" w:rsidRDefault="00992C27" w:rsidP="0072672F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41670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(34)</w:t>
            </w:r>
          </w:p>
        </w:tc>
        <w:tc>
          <w:tcPr>
            <w:tcW w:w="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D96A3" w14:textId="77777777" w:rsidR="00992C27" w:rsidRPr="004517A7" w:rsidRDefault="00992C27" w:rsidP="0072672F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ABBFC3" w14:textId="70B4C5F2" w:rsidR="00992C27" w:rsidRPr="004517A7" w:rsidRDefault="00174071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0E0F7E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8BDC9" w14:textId="14C44815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442,376</w:t>
            </w:r>
          </w:p>
        </w:tc>
      </w:tr>
      <w:tr w:rsidR="00D6249B" w:rsidRPr="004517A7" w14:paraId="3652EE4D" w14:textId="77777777" w:rsidTr="00D6249B">
        <w:trPr>
          <w:trHeight w:val="144"/>
        </w:trPr>
        <w:tc>
          <w:tcPr>
            <w:tcW w:w="3598" w:type="dxa"/>
          </w:tcPr>
          <w:p w14:paraId="6EF67B78" w14:textId="77777777" w:rsidR="00992C27" w:rsidRPr="004517A7" w:rsidRDefault="00992C27" w:rsidP="0072672F">
            <w:pPr>
              <w:ind w:left="532" w:hanging="352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br w:type="page"/>
            </w:r>
          </w:p>
        </w:tc>
        <w:tc>
          <w:tcPr>
            <w:tcW w:w="1528" w:type="dxa"/>
            <w:vAlign w:val="bottom"/>
          </w:tcPr>
          <w:p w14:paraId="00EBA136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" w:type="dxa"/>
            <w:vAlign w:val="bottom"/>
          </w:tcPr>
          <w:p w14:paraId="6A943668" w14:textId="77777777" w:rsidR="00992C27" w:rsidRPr="004517A7" w:rsidRDefault="00992C27" w:rsidP="0072672F">
            <w:pPr>
              <w:tabs>
                <w:tab w:val="decimal" w:pos="966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52F830E9" w14:textId="77777777" w:rsidR="00992C27" w:rsidRPr="004517A7" w:rsidRDefault="00992C27" w:rsidP="0072672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16794CFD" w14:textId="77777777" w:rsidR="00992C27" w:rsidRPr="004517A7" w:rsidRDefault="00992C27" w:rsidP="0072672F">
            <w:pPr>
              <w:ind w:lef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468B406E" w14:textId="77777777" w:rsidR="00992C27" w:rsidRPr="004517A7" w:rsidRDefault="00992C27" w:rsidP="0072672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6733907A" w14:textId="77777777" w:rsidR="00992C27" w:rsidRPr="004517A7" w:rsidRDefault="00992C27" w:rsidP="0072672F">
            <w:pPr>
              <w:ind w:lef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403A9454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22592599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51041235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243B5ADD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gridSpan w:val="2"/>
          </w:tcPr>
          <w:p w14:paraId="682A330A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gridSpan w:val="2"/>
          </w:tcPr>
          <w:p w14:paraId="18B69997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30" w:type="dxa"/>
            <w:vAlign w:val="bottom"/>
          </w:tcPr>
          <w:p w14:paraId="1419A16F" w14:textId="5ACD800F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92C27" w:rsidRPr="004517A7" w14:paraId="6F5B84E3" w14:textId="77777777" w:rsidTr="00D6249B">
        <w:trPr>
          <w:trHeight w:val="144"/>
        </w:trPr>
        <w:tc>
          <w:tcPr>
            <w:tcW w:w="3598" w:type="dxa"/>
          </w:tcPr>
          <w:p w14:paraId="70410586" w14:textId="77777777" w:rsidR="00992C27" w:rsidRPr="004517A7" w:rsidRDefault="00992C27" w:rsidP="0072672F">
            <w:pPr>
              <w:ind w:left="532" w:hanging="35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28" w:type="dxa"/>
            <w:vAlign w:val="bottom"/>
          </w:tcPr>
          <w:p w14:paraId="097DD2EE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" w:type="dxa"/>
            <w:vAlign w:val="bottom"/>
          </w:tcPr>
          <w:p w14:paraId="3B11A1A5" w14:textId="77777777" w:rsidR="00992C27" w:rsidRPr="004517A7" w:rsidRDefault="00992C27" w:rsidP="0072672F">
            <w:pPr>
              <w:tabs>
                <w:tab w:val="decimal" w:pos="966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2E72FEB9" w14:textId="77777777" w:rsidR="00992C27" w:rsidRPr="004517A7" w:rsidRDefault="00992C27" w:rsidP="0072672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0CA2D980" w14:textId="77777777" w:rsidR="00992C27" w:rsidRPr="004517A7" w:rsidRDefault="00992C27" w:rsidP="0072672F">
            <w:pPr>
              <w:ind w:lef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5E7EB241" w14:textId="77777777" w:rsidR="00992C27" w:rsidRPr="004517A7" w:rsidRDefault="00992C27" w:rsidP="0072672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3D894EA4" w14:textId="77777777" w:rsidR="00992C27" w:rsidRPr="004517A7" w:rsidRDefault="00992C27" w:rsidP="0072672F">
            <w:pPr>
              <w:ind w:lef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14:paraId="579ABA0D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65E061B5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vAlign w:val="bottom"/>
          </w:tcPr>
          <w:p w14:paraId="6C11468D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6DCC7B57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gridSpan w:val="2"/>
          </w:tcPr>
          <w:p w14:paraId="58A4BD01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gridSpan w:val="2"/>
          </w:tcPr>
          <w:p w14:paraId="42F3A7B4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30" w:type="dxa"/>
            <w:vAlign w:val="bottom"/>
          </w:tcPr>
          <w:p w14:paraId="18758427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92C27" w:rsidRPr="004517A7" w14:paraId="3345FB2B" w14:textId="77777777" w:rsidTr="00D6249B">
        <w:trPr>
          <w:trHeight w:val="144"/>
        </w:trPr>
        <w:tc>
          <w:tcPr>
            <w:tcW w:w="3598" w:type="dxa"/>
          </w:tcPr>
          <w:p w14:paraId="6307A9A1" w14:textId="77777777" w:rsidR="00992C27" w:rsidRPr="004517A7" w:rsidRDefault="00992C27" w:rsidP="0072672F">
            <w:pPr>
              <w:ind w:left="532" w:hanging="35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28" w:type="dxa"/>
            <w:vAlign w:val="bottom"/>
          </w:tcPr>
          <w:p w14:paraId="38036028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" w:type="dxa"/>
            <w:vAlign w:val="bottom"/>
          </w:tcPr>
          <w:p w14:paraId="748CA0C4" w14:textId="77777777" w:rsidR="00992C27" w:rsidRPr="004517A7" w:rsidRDefault="00992C27" w:rsidP="0072672F">
            <w:pPr>
              <w:tabs>
                <w:tab w:val="decimal" w:pos="966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52006EEC" w14:textId="77777777" w:rsidR="00992C27" w:rsidRPr="004517A7" w:rsidRDefault="00992C27" w:rsidP="0072672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75AC26FA" w14:textId="77777777" w:rsidR="00992C27" w:rsidRPr="004517A7" w:rsidRDefault="00992C27" w:rsidP="0072672F">
            <w:pPr>
              <w:ind w:lef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68603D74" w14:textId="77777777" w:rsidR="00992C27" w:rsidRPr="004517A7" w:rsidRDefault="00992C27" w:rsidP="0072672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4F227610" w14:textId="77777777" w:rsidR="00992C27" w:rsidRPr="004517A7" w:rsidRDefault="00992C27" w:rsidP="0072672F">
            <w:pPr>
              <w:ind w:lef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14:paraId="7818255E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515E7405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vAlign w:val="bottom"/>
          </w:tcPr>
          <w:p w14:paraId="2F95BACF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1E2C6C9F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gridSpan w:val="2"/>
          </w:tcPr>
          <w:p w14:paraId="294FC5F0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gridSpan w:val="2"/>
          </w:tcPr>
          <w:p w14:paraId="7469482C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30" w:type="dxa"/>
            <w:vAlign w:val="bottom"/>
          </w:tcPr>
          <w:p w14:paraId="0602C4D6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92C27" w:rsidRPr="004517A7" w14:paraId="1F6B4851" w14:textId="77777777" w:rsidTr="00D6249B">
        <w:trPr>
          <w:trHeight w:val="144"/>
        </w:trPr>
        <w:tc>
          <w:tcPr>
            <w:tcW w:w="3598" w:type="dxa"/>
          </w:tcPr>
          <w:p w14:paraId="253C3778" w14:textId="77777777" w:rsidR="00992C27" w:rsidRPr="004517A7" w:rsidRDefault="00992C27" w:rsidP="0072672F">
            <w:pPr>
              <w:ind w:left="532" w:hanging="35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28" w:type="dxa"/>
            <w:vAlign w:val="bottom"/>
          </w:tcPr>
          <w:p w14:paraId="1228BCCE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" w:type="dxa"/>
            <w:vAlign w:val="bottom"/>
          </w:tcPr>
          <w:p w14:paraId="3FDFE5E1" w14:textId="77777777" w:rsidR="00992C27" w:rsidRPr="004517A7" w:rsidRDefault="00992C27" w:rsidP="0072672F">
            <w:pPr>
              <w:tabs>
                <w:tab w:val="decimal" w:pos="966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0B82C7AD" w14:textId="77777777" w:rsidR="00992C27" w:rsidRPr="004517A7" w:rsidRDefault="00992C27" w:rsidP="0072672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3332F0A5" w14:textId="77777777" w:rsidR="00992C27" w:rsidRPr="004517A7" w:rsidRDefault="00992C27" w:rsidP="0072672F">
            <w:pPr>
              <w:ind w:lef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4446B7A4" w14:textId="77777777" w:rsidR="00992C27" w:rsidRPr="004517A7" w:rsidRDefault="00992C27" w:rsidP="0072672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67FFF647" w14:textId="77777777" w:rsidR="00992C27" w:rsidRPr="004517A7" w:rsidRDefault="00992C27" w:rsidP="0072672F">
            <w:pPr>
              <w:ind w:lef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14:paraId="6197EA9E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1C108DA9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vAlign w:val="bottom"/>
          </w:tcPr>
          <w:p w14:paraId="42175334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13DFBE52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gridSpan w:val="2"/>
          </w:tcPr>
          <w:p w14:paraId="09950DC2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gridSpan w:val="2"/>
          </w:tcPr>
          <w:p w14:paraId="363D8745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30" w:type="dxa"/>
            <w:vAlign w:val="bottom"/>
          </w:tcPr>
          <w:p w14:paraId="717B39F4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74071" w:rsidRPr="004517A7" w14:paraId="44085DA7" w14:textId="77777777" w:rsidTr="00D6249B">
        <w:trPr>
          <w:trHeight w:val="144"/>
        </w:trPr>
        <w:tc>
          <w:tcPr>
            <w:tcW w:w="3598" w:type="dxa"/>
          </w:tcPr>
          <w:p w14:paraId="14B3180F" w14:textId="77777777" w:rsidR="00174071" w:rsidRPr="004517A7" w:rsidRDefault="00174071" w:rsidP="0072672F">
            <w:pPr>
              <w:ind w:left="532" w:hanging="35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28" w:type="dxa"/>
            <w:vAlign w:val="bottom"/>
          </w:tcPr>
          <w:p w14:paraId="35AEB02C" w14:textId="77777777" w:rsidR="00174071" w:rsidRPr="004517A7" w:rsidRDefault="00174071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" w:type="dxa"/>
            <w:vAlign w:val="bottom"/>
          </w:tcPr>
          <w:p w14:paraId="09A94EB8" w14:textId="77777777" w:rsidR="00174071" w:rsidRPr="004517A7" w:rsidRDefault="00174071" w:rsidP="0072672F">
            <w:pPr>
              <w:tabs>
                <w:tab w:val="decimal" w:pos="966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3F3DAE4D" w14:textId="77777777" w:rsidR="00174071" w:rsidRPr="004517A7" w:rsidRDefault="00174071" w:rsidP="0072672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3C54A86C" w14:textId="77777777" w:rsidR="00174071" w:rsidRPr="004517A7" w:rsidRDefault="00174071" w:rsidP="0072672F">
            <w:pPr>
              <w:ind w:lef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16CE1905" w14:textId="77777777" w:rsidR="00174071" w:rsidRPr="004517A7" w:rsidRDefault="00174071" w:rsidP="0072672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7BA289DD" w14:textId="77777777" w:rsidR="00174071" w:rsidRPr="004517A7" w:rsidRDefault="00174071" w:rsidP="0072672F">
            <w:pPr>
              <w:ind w:lef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14:paraId="258FD434" w14:textId="77777777" w:rsidR="00174071" w:rsidRPr="004517A7" w:rsidRDefault="00174071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19CC9E8B" w14:textId="77777777" w:rsidR="00174071" w:rsidRPr="004517A7" w:rsidRDefault="00174071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vAlign w:val="bottom"/>
          </w:tcPr>
          <w:p w14:paraId="59EAF131" w14:textId="77777777" w:rsidR="00174071" w:rsidRPr="004517A7" w:rsidRDefault="00174071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2533D592" w14:textId="77777777" w:rsidR="00174071" w:rsidRPr="004517A7" w:rsidRDefault="00174071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gridSpan w:val="2"/>
          </w:tcPr>
          <w:p w14:paraId="509503AD" w14:textId="77777777" w:rsidR="00174071" w:rsidRPr="004517A7" w:rsidRDefault="00174071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gridSpan w:val="2"/>
          </w:tcPr>
          <w:p w14:paraId="7FBAE22E" w14:textId="77777777" w:rsidR="00174071" w:rsidRPr="004517A7" w:rsidRDefault="00174071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30" w:type="dxa"/>
            <w:vAlign w:val="bottom"/>
          </w:tcPr>
          <w:p w14:paraId="3F83F2DA" w14:textId="77777777" w:rsidR="00174071" w:rsidRPr="004517A7" w:rsidRDefault="00174071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92C27" w:rsidRPr="004517A7" w14:paraId="31DE87E3" w14:textId="77777777" w:rsidTr="00D6249B">
        <w:trPr>
          <w:trHeight w:val="144"/>
        </w:trPr>
        <w:tc>
          <w:tcPr>
            <w:tcW w:w="3598" w:type="dxa"/>
          </w:tcPr>
          <w:p w14:paraId="01188EFD" w14:textId="77777777" w:rsidR="00992C27" w:rsidRPr="004517A7" w:rsidRDefault="00992C27" w:rsidP="0072672F">
            <w:pPr>
              <w:ind w:left="532" w:hanging="35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28" w:type="dxa"/>
            <w:vAlign w:val="bottom"/>
          </w:tcPr>
          <w:p w14:paraId="26322082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" w:type="dxa"/>
            <w:vAlign w:val="bottom"/>
          </w:tcPr>
          <w:p w14:paraId="6C15CF3A" w14:textId="77777777" w:rsidR="00992C27" w:rsidRPr="004517A7" w:rsidRDefault="00992C27" w:rsidP="0072672F">
            <w:pPr>
              <w:tabs>
                <w:tab w:val="decimal" w:pos="966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1BBBCBA9" w14:textId="77777777" w:rsidR="00992C27" w:rsidRPr="004517A7" w:rsidRDefault="00992C27" w:rsidP="0072672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0E80DDB3" w14:textId="77777777" w:rsidR="00992C27" w:rsidRPr="004517A7" w:rsidRDefault="00992C27" w:rsidP="0072672F">
            <w:pPr>
              <w:ind w:lef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00C5E490" w14:textId="77777777" w:rsidR="00992C27" w:rsidRPr="004517A7" w:rsidRDefault="00992C27" w:rsidP="0072672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42DE1532" w14:textId="77777777" w:rsidR="00992C27" w:rsidRPr="004517A7" w:rsidRDefault="00992C27" w:rsidP="0072672F">
            <w:pPr>
              <w:ind w:lef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14:paraId="5CDFF16F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163E2590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vAlign w:val="bottom"/>
          </w:tcPr>
          <w:p w14:paraId="6933D0EA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03E2856A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gridSpan w:val="2"/>
          </w:tcPr>
          <w:p w14:paraId="2424F645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gridSpan w:val="2"/>
          </w:tcPr>
          <w:p w14:paraId="390888D6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30" w:type="dxa"/>
            <w:vAlign w:val="bottom"/>
          </w:tcPr>
          <w:p w14:paraId="1776566E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92C27" w:rsidRPr="004517A7" w14:paraId="70C834F1" w14:textId="77777777" w:rsidTr="00D6249B">
        <w:trPr>
          <w:trHeight w:val="144"/>
        </w:trPr>
        <w:tc>
          <w:tcPr>
            <w:tcW w:w="3598" w:type="dxa"/>
          </w:tcPr>
          <w:p w14:paraId="11913C75" w14:textId="77777777" w:rsidR="00992C27" w:rsidRPr="004517A7" w:rsidRDefault="00992C27" w:rsidP="0072672F">
            <w:pPr>
              <w:ind w:left="532" w:hanging="35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28" w:type="dxa"/>
            <w:vAlign w:val="bottom"/>
          </w:tcPr>
          <w:p w14:paraId="0BC91F5C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" w:type="dxa"/>
            <w:vAlign w:val="bottom"/>
          </w:tcPr>
          <w:p w14:paraId="3DC4D182" w14:textId="77777777" w:rsidR="00992C27" w:rsidRPr="004517A7" w:rsidRDefault="00992C27" w:rsidP="0072672F">
            <w:pPr>
              <w:tabs>
                <w:tab w:val="decimal" w:pos="966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42A62DD6" w14:textId="77777777" w:rsidR="00992C27" w:rsidRPr="004517A7" w:rsidRDefault="00992C27" w:rsidP="0072672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7C393AC3" w14:textId="77777777" w:rsidR="00992C27" w:rsidRPr="004517A7" w:rsidRDefault="00992C27" w:rsidP="0072672F">
            <w:pPr>
              <w:ind w:lef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3A904ABE" w14:textId="77777777" w:rsidR="00992C27" w:rsidRPr="004517A7" w:rsidRDefault="00992C27" w:rsidP="0072672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4C903742" w14:textId="77777777" w:rsidR="00992C27" w:rsidRPr="004517A7" w:rsidRDefault="00992C27" w:rsidP="0072672F">
            <w:pPr>
              <w:ind w:lef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14:paraId="53A4CFD1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74C573E4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vAlign w:val="bottom"/>
          </w:tcPr>
          <w:p w14:paraId="55FBF267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3D8F4DEF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gridSpan w:val="2"/>
          </w:tcPr>
          <w:p w14:paraId="3DAD8E9C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gridSpan w:val="2"/>
          </w:tcPr>
          <w:p w14:paraId="4644C6C5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30" w:type="dxa"/>
            <w:vAlign w:val="bottom"/>
          </w:tcPr>
          <w:p w14:paraId="578A5413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92C27" w:rsidRPr="004517A7" w14:paraId="5CBFBE8D" w14:textId="77777777" w:rsidTr="00D6249B">
        <w:trPr>
          <w:trHeight w:val="144"/>
        </w:trPr>
        <w:tc>
          <w:tcPr>
            <w:tcW w:w="3598" w:type="dxa"/>
          </w:tcPr>
          <w:p w14:paraId="268CC4AF" w14:textId="77777777" w:rsidR="00992C27" w:rsidRPr="004517A7" w:rsidRDefault="00992C27" w:rsidP="0072672F">
            <w:pPr>
              <w:ind w:left="532" w:hanging="35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lastRenderedPageBreak/>
              <w:t>ค่าตัดจำหน่ายสะสม:</w:t>
            </w:r>
          </w:p>
        </w:tc>
        <w:tc>
          <w:tcPr>
            <w:tcW w:w="1528" w:type="dxa"/>
            <w:vAlign w:val="bottom"/>
          </w:tcPr>
          <w:p w14:paraId="016236B5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" w:type="dxa"/>
            <w:vAlign w:val="bottom"/>
          </w:tcPr>
          <w:p w14:paraId="2FD97C05" w14:textId="77777777" w:rsidR="00992C27" w:rsidRPr="004517A7" w:rsidRDefault="00992C27" w:rsidP="0072672F">
            <w:pPr>
              <w:tabs>
                <w:tab w:val="decimal" w:pos="966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4577A37C" w14:textId="77777777" w:rsidR="00992C27" w:rsidRPr="004517A7" w:rsidRDefault="00992C27" w:rsidP="0072672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19C79EF5" w14:textId="77777777" w:rsidR="00992C27" w:rsidRPr="004517A7" w:rsidRDefault="00992C27" w:rsidP="0072672F">
            <w:pPr>
              <w:ind w:lef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1A29E324" w14:textId="77777777" w:rsidR="00992C27" w:rsidRPr="004517A7" w:rsidRDefault="00992C27" w:rsidP="0072672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53FB9027" w14:textId="77777777" w:rsidR="00992C27" w:rsidRPr="004517A7" w:rsidRDefault="00992C27" w:rsidP="0072672F">
            <w:pPr>
              <w:ind w:lef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14:paraId="74D60B38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5279687E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vAlign w:val="bottom"/>
          </w:tcPr>
          <w:p w14:paraId="16AA7B13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25403E74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gridSpan w:val="2"/>
          </w:tcPr>
          <w:p w14:paraId="04AA7FE7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gridSpan w:val="2"/>
          </w:tcPr>
          <w:p w14:paraId="1DD79797" w14:textId="77777777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30" w:type="dxa"/>
            <w:vAlign w:val="bottom"/>
          </w:tcPr>
          <w:p w14:paraId="2CA8A49C" w14:textId="56AF4ADB" w:rsidR="00992C27" w:rsidRPr="004517A7" w:rsidRDefault="00992C27" w:rsidP="0072672F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92C27" w:rsidRPr="004517A7" w14:paraId="0AE25260" w14:textId="77777777" w:rsidTr="00D6249B">
        <w:trPr>
          <w:trHeight w:val="144"/>
        </w:trPr>
        <w:tc>
          <w:tcPr>
            <w:tcW w:w="3598" w:type="dxa"/>
          </w:tcPr>
          <w:p w14:paraId="42FE04CF" w14:textId="77777777" w:rsidR="00992C27" w:rsidRPr="004517A7" w:rsidRDefault="00992C27" w:rsidP="0072672F">
            <w:pPr>
              <w:ind w:left="532" w:hanging="262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โปรแกรมคอมพิวเตอร์และโปรแกรมประยุกต์</w:t>
            </w:r>
          </w:p>
        </w:tc>
        <w:tc>
          <w:tcPr>
            <w:tcW w:w="1528" w:type="dxa"/>
            <w:vAlign w:val="bottom"/>
          </w:tcPr>
          <w:p w14:paraId="260B4E05" w14:textId="4A10854B" w:rsidR="00992C27" w:rsidRPr="004517A7" w:rsidRDefault="00992C27" w:rsidP="0072672F">
            <w:pPr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/>
                <w:sz w:val="28"/>
              </w:rPr>
              <w:t>58,348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89" w:type="dxa"/>
            <w:vAlign w:val="bottom"/>
          </w:tcPr>
          <w:p w14:paraId="1ABCE0F9" w14:textId="77777777" w:rsidR="00992C27" w:rsidRPr="004517A7" w:rsidRDefault="00992C27" w:rsidP="0072672F">
            <w:pPr>
              <w:tabs>
                <w:tab w:val="decimal" w:pos="966"/>
                <w:tab w:val="decimal" w:pos="1170"/>
              </w:tabs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349" w:type="dxa"/>
            <w:vAlign w:val="bottom"/>
          </w:tcPr>
          <w:p w14:paraId="5B0F6B0D" w14:textId="3CA9E6D4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(1,212)</w:t>
            </w:r>
          </w:p>
        </w:tc>
        <w:tc>
          <w:tcPr>
            <w:tcW w:w="90" w:type="dxa"/>
            <w:vAlign w:val="bottom"/>
          </w:tcPr>
          <w:p w14:paraId="798AAD35" w14:textId="77777777" w:rsidR="00992C27" w:rsidRPr="004517A7" w:rsidRDefault="00992C27" w:rsidP="0072672F">
            <w:pPr>
              <w:tabs>
                <w:tab w:val="decimal" w:pos="1098"/>
              </w:tabs>
              <w:ind w:left="-72"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5823C223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6EDBAA87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14:paraId="7C29F9DF" w14:textId="77777777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163D187" w14:textId="77777777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vAlign w:val="bottom"/>
          </w:tcPr>
          <w:p w14:paraId="1D6A0914" w14:textId="77777777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90" w:type="dxa"/>
            <w:vAlign w:val="bottom"/>
          </w:tcPr>
          <w:p w14:paraId="07EB0070" w14:textId="77777777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571857C4" w14:textId="0FFD9BF3" w:rsidR="00992C27" w:rsidRPr="004517A7" w:rsidRDefault="00174071" w:rsidP="00174071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gridSpan w:val="2"/>
          </w:tcPr>
          <w:p w14:paraId="2C68131A" w14:textId="77777777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30" w:type="dxa"/>
            <w:vAlign w:val="bottom"/>
          </w:tcPr>
          <w:p w14:paraId="5D7C76B1" w14:textId="65774A3E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(59,545)</w:t>
            </w:r>
          </w:p>
        </w:tc>
      </w:tr>
      <w:tr w:rsidR="00992C27" w:rsidRPr="004517A7" w14:paraId="71DCA4CB" w14:textId="77777777" w:rsidTr="00D6249B">
        <w:trPr>
          <w:trHeight w:val="144"/>
        </w:trPr>
        <w:tc>
          <w:tcPr>
            <w:tcW w:w="3598" w:type="dxa"/>
          </w:tcPr>
          <w:p w14:paraId="277ED9D5" w14:textId="77777777" w:rsidR="00992C27" w:rsidRPr="004517A7" w:rsidRDefault="00992C27" w:rsidP="0072672F">
            <w:pPr>
              <w:ind w:left="532" w:hanging="262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อนุสิทธิบัตร</w:t>
            </w:r>
          </w:p>
        </w:tc>
        <w:tc>
          <w:tcPr>
            <w:tcW w:w="1528" w:type="dxa"/>
            <w:vAlign w:val="bottom"/>
          </w:tcPr>
          <w:p w14:paraId="4877999E" w14:textId="77777777" w:rsidR="00992C27" w:rsidRPr="004517A7" w:rsidRDefault="00992C27" w:rsidP="0072672F">
            <w:pPr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9" w:type="dxa"/>
            <w:vAlign w:val="bottom"/>
          </w:tcPr>
          <w:p w14:paraId="2F4D290D" w14:textId="77777777" w:rsidR="00992C27" w:rsidRPr="004517A7" w:rsidRDefault="00992C27" w:rsidP="0072672F">
            <w:pPr>
              <w:tabs>
                <w:tab w:val="decimal" w:pos="966"/>
                <w:tab w:val="decimal" w:pos="1170"/>
              </w:tabs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349" w:type="dxa"/>
            <w:vAlign w:val="bottom"/>
          </w:tcPr>
          <w:p w14:paraId="3E2CABB8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(54)</w:t>
            </w:r>
          </w:p>
        </w:tc>
        <w:tc>
          <w:tcPr>
            <w:tcW w:w="90" w:type="dxa"/>
            <w:vAlign w:val="bottom"/>
          </w:tcPr>
          <w:p w14:paraId="52C47D12" w14:textId="77777777" w:rsidR="00992C27" w:rsidRPr="004517A7" w:rsidRDefault="00992C27" w:rsidP="0072672F">
            <w:pPr>
              <w:tabs>
                <w:tab w:val="decimal" w:pos="1098"/>
              </w:tabs>
              <w:ind w:left="-72"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56FF0377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1034C39A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14:paraId="5340967A" w14:textId="77777777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FD9B49D" w14:textId="77777777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vAlign w:val="bottom"/>
          </w:tcPr>
          <w:p w14:paraId="0DF2D344" w14:textId="77777777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79F7E4B" w14:textId="77777777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gridSpan w:val="2"/>
          </w:tcPr>
          <w:p w14:paraId="0CB3CDB8" w14:textId="0F54694F" w:rsidR="00992C27" w:rsidRPr="004517A7" w:rsidRDefault="00174071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gridSpan w:val="2"/>
          </w:tcPr>
          <w:p w14:paraId="54BFF05A" w14:textId="77777777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30" w:type="dxa"/>
            <w:vAlign w:val="bottom"/>
          </w:tcPr>
          <w:p w14:paraId="7CBCCBA0" w14:textId="448245E3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(54)</w:t>
            </w:r>
          </w:p>
        </w:tc>
      </w:tr>
      <w:tr w:rsidR="00992C27" w:rsidRPr="004517A7" w14:paraId="29C43F6A" w14:textId="77777777" w:rsidTr="00D6249B">
        <w:trPr>
          <w:trHeight w:val="144"/>
        </w:trPr>
        <w:tc>
          <w:tcPr>
            <w:tcW w:w="3598" w:type="dxa"/>
          </w:tcPr>
          <w:p w14:paraId="38AB00B3" w14:textId="77777777" w:rsidR="00992C27" w:rsidRPr="004517A7" w:rsidRDefault="00992C27" w:rsidP="0072672F">
            <w:pPr>
              <w:ind w:left="532" w:hanging="262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สิทธิภายใต้สัญญาซื้อขายไฟฟ้า</w:t>
            </w:r>
          </w:p>
        </w:tc>
        <w:tc>
          <w:tcPr>
            <w:tcW w:w="1528" w:type="dxa"/>
            <w:vAlign w:val="bottom"/>
          </w:tcPr>
          <w:p w14:paraId="13469DBC" w14:textId="5A7E9944" w:rsidR="00992C27" w:rsidRPr="004517A7" w:rsidRDefault="00992C27" w:rsidP="0072672F">
            <w:pPr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/>
                <w:sz w:val="28"/>
              </w:rPr>
              <w:t>14,628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89" w:type="dxa"/>
            <w:vAlign w:val="bottom"/>
          </w:tcPr>
          <w:p w14:paraId="171DEC72" w14:textId="77777777" w:rsidR="00992C27" w:rsidRPr="004517A7" w:rsidRDefault="00992C27" w:rsidP="0072672F">
            <w:pPr>
              <w:tabs>
                <w:tab w:val="decimal" w:pos="966"/>
                <w:tab w:val="decimal" w:pos="1170"/>
              </w:tabs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349" w:type="dxa"/>
            <w:vAlign w:val="bottom"/>
          </w:tcPr>
          <w:p w14:paraId="72049F43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(3,940)</w:t>
            </w:r>
          </w:p>
        </w:tc>
        <w:tc>
          <w:tcPr>
            <w:tcW w:w="90" w:type="dxa"/>
            <w:vAlign w:val="bottom"/>
          </w:tcPr>
          <w:p w14:paraId="365EC2FA" w14:textId="77777777" w:rsidR="00992C27" w:rsidRPr="004517A7" w:rsidRDefault="00992C27" w:rsidP="0072672F">
            <w:pPr>
              <w:tabs>
                <w:tab w:val="decimal" w:pos="1098"/>
              </w:tabs>
              <w:ind w:left="-72"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6C6AD18D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58F5FB2B" w14:textId="77777777" w:rsidR="00992C27" w:rsidRPr="004517A7" w:rsidRDefault="00992C27" w:rsidP="0056214C">
            <w:pPr>
              <w:tabs>
                <w:tab w:val="decimal" w:pos="810"/>
                <w:tab w:val="decimal" w:pos="1098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14:paraId="6FB17EA7" w14:textId="77777777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754CB4D" w14:textId="77777777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vAlign w:val="bottom"/>
          </w:tcPr>
          <w:p w14:paraId="5B07FB8C" w14:textId="77777777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C4A1B00" w14:textId="77777777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gridSpan w:val="2"/>
          </w:tcPr>
          <w:p w14:paraId="12591941" w14:textId="3458BFBC" w:rsidR="00992C27" w:rsidRPr="004517A7" w:rsidRDefault="00174071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gridSpan w:val="2"/>
          </w:tcPr>
          <w:p w14:paraId="47DAD68B" w14:textId="77777777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30" w:type="dxa"/>
            <w:vAlign w:val="bottom"/>
          </w:tcPr>
          <w:p w14:paraId="21FAB37B" w14:textId="04583AF7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(18,568)</w:t>
            </w:r>
          </w:p>
        </w:tc>
      </w:tr>
      <w:tr w:rsidR="00992C27" w:rsidRPr="004517A7" w:rsidDel="00945A11" w14:paraId="4D4F26F0" w14:textId="77777777" w:rsidTr="00D6249B">
        <w:trPr>
          <w:trHeight w:val="144"/>
        </w:trPr>
        <w:tc>
          <w:tcPr>
            <w:tcW w:w="3598" w:type="dxa"/>
          </w:tcPr>
          <w:p w14:paraId="68C19528" w14:textId="77777777" w:rsidR="00992C27" w:rsidRPr="004517A7" w:rsidRDefault="00992C27" w:rsidP="0072672F">
            <w:pPr>
              <w:ind w:left="532" w:hanging="262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สิทธิประโยชน์ภายใต้สัญญาเช่าที่ดิน</w:t>
            </w:r>
          </w:p>
        </w:tc>
        <w:tc>
          <w:tcPr>
            <w:tcW w:w="1528" w:type="dxa"/>
            <w:vAlign w:val="bottom"/>
          </w:tcPr>
          <w:p w14:paraId="6583FC97" w14:textId="77777777" w:rsidR="00992C27" w:rsidRPr="004517A7" w:rsidDel="001F4D94" w:rsidRDefault="00992C27" w:rsidP="0072672F">
            <w:pPr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(12,521)</w:t>
            </w:r>
          </w:p>
        </w:tc>
        <w:tc>
          <w:tcPr>
            <w:tcW w:w="89" w:type="dxa"/>
            <w:vAlign w:val="bottom"/>
          </w:tcPr>
          <w:p w14:paraId="137E1DA0" w14:textId="77777777" w:rsidR="00992C27" w:rsidRPr="004517A7" w:rsidRDefault="00992C27" w:rsidP="0072672F">
            <w:pPr>
              <w:tabs>
                <w:tab w:val="decimal" w:pos="966"/>
                <w:tab w:val="decimal" w:pos="1170"/>
              </w:tabs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349" w:type="dxa"/>
            <w:vAlign w:val="bottom"/>
          </w:tcPr>
          <w:p w14:paraId="684344C3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(12,291)</w:t>
            </w:r>
          </w:p>
        </w:tc>
        <w:tc>
          <w:tcPr>
            <w:tcW w:w="90" w:type="dxa"/>
            <w:vAlign w:val="bottom"/>
          </w:tcPr>
          <w:p w14:paraId="77B1CB2C" w14:textId="77777777" w:rsidR="00992C27" w:rsidRPr="004517A7" w:rsidRDefault="00992C27" w:rsidP="0072672F">
            <w:pPr>
              <w:tabs>
                <w:tab w:val="decimal" w:pos="1098"/>
              </w:tabs>
              <w:ind w:left="-72"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7ACC4B1F" w14:textId="77777777" w:rsidR="00992C27" w:rsidRPr="004517A7" w:rsidDel="00DB23B3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3,340</w:t>
            </w:r>
          </w:p>
        </w:tc>
        <w:tc>
          <w:tcPr>
            <w:tcW w:w="90" w:type="dxa"/>
            <w:gridSpan w:val="2"/>
            <w:vAlign w:val="bottom"/>
          </w:tcPr>
          <w:p w14:paraId="0A6AD316" w14:textId="77777777" w:rsidR="00992C27" w:rsidRPr="004517A7" w:rsidDel="001F4D94" w:rsidRDefault="00992C27" w:rsidP="0056214C">
            <w:pPr>
              <w:tabs>
                <w:tab w:val="decimal" w:pos="810"/>
                <w:tab w:val="decimal" w:pos="1098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14:paraId="3F3098FB" w14:textId="77777777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669B28B" w14:textId="77777777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vAlign w:val="bottom"/>
          </w:tcPr>
          <w:p w14:paraId="5FF364C6" w14:textId="77777777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76DD773" w14:textId="77777777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gridSpan w:val="2"/>
          </w:tcPr>
          <w:p w14:paraId="0EFB2779" w14:textId="4BC06670" w:rsidR="00992C27" w:rsidRPr="004517A7" w:rsidRDefault="00174071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gridSpan w:val="2"/>
          </w:tcPr>
          <w:p w14:paraId="25DCA5A7" w14:textId="77777777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30" w:type="dxa"/>
            <w:vAlign w:val="bottom"/>
          </w:tcPr>
          <w:p w14:paraId="6BEF103F" w14:textId="486355BA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(21,472)</w:t>
            </w:r>
          </w:p>
        </w:tc>
      </w:tr>
      <w:tr w:rsidR="00D6249B" w:rsidRPr="004517A7" w14:paraId="405F5DE9" w14:textId="77777777" w:rsidTr="00D6249B">
        <w:trPr>
          <w:trHeight w:val="144"/>
        </w:trPr>
        <w:tc>
          <w:tcPr>
            <w:tcW w:w="3598" w:type="dxa"/>
          </w:tcPr>
          <w:p w14:paraId="7095AE4F" w14:textId="77777777" w:rsidR="00992C27" w:rsidRPr="004517A7" w:rsidRDefault="00992C27" w:rsidP="0072672F">
            <w:pPr>
              <w:ind w:left="532" w:hanging="262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สิทธิภายใต้สัญญาบริการสถานีแก๊ส</w:t>
            </w:r>
          </w:p>
        </w:tc>
        <w:tc>
          <w:tcPr>
            <w:tcW w:w="1528" w:type="dxa"/>
            <w:vAlign w:val="bottom"/>
          </w:tcPr>
          <w:p w14:paraId="394D06D5" w14:textId="77777777" w:rsidR="00992C27" w:rsidRPr="004517A7" w:rsidRDefault="00992C27" w:rsidP="0072672F">
            <w:pPr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(10,548)</w:t>
            </w:r>
          </w:p>
        </w:tc>
        <w:tc>
          <w:tcPr>
            <w:tcW w:w="89" w:type="dxa"/>
            <w:vAlign w:val="bottom"/>
          </w:tcPr>
          <w:p w14:paraId="5B0BF637" w14:textId="77777777" w:rsidR="00992C27" w:rsidRPr="004517A7" w:rsidRDefault="00992C27" w:rsidP="0072672F">
            <w:pPr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349" w:type="dxa"/>
            <w:vAlign w:val="bottom"/>
          </w:tcPr>
          <w:p w14:paraId="74F177D7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(3,737)</w:t>
            </w:r>
          </w:p>
        </w:tc>
        <w:tc>
          <w:tcPr>
            <w:tcW w:w="90" w:type="dxa"/>
            <w:vAlign w:val="bottom"/>
          </w:tcPr>
          <w:p w14:paraId="6E8F6777" w14:textId="77777777" w:rsidR="00992C27" w:rsidRPr="004517A7" w:rsidRDefault="00992C27" w:rsidP="0072672F">
            <w:pPr>
              <w:tabs>
                <w:tab w:val="decimal" w:pos="1098"/>
              </w:tabs>
              <w:ind w:left="-72"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0E8143E2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1015EE20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14:paraId="345CFDDE" w14:textId="77777777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E8408FC" w14:textId="77777777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vAlign w:val="bottom"/>
          </w:tcPr>
          <w:p w14:paraId="5A59957F" w14:textId="77777777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9C8FCFB" w14:textId="77777777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gridSpan w:val="2"/>
          </w:tcPr>
          <w:p w14:paraId="7CB539D2" w14:textId="2F26BA0B" w:rsidR="00992C27" w:rsidRPr="004517A7" w:rsidRDefault="00174071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gridSpan w:val="2"/>
          </w:tcPr>
          <w:p w14:paraId="076CCEC6" w14:textId="77777777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30" w:type="dxa"/>
            <w:vAlign w:val="bottom"/>
          </w:tcPr>
          <w:p w14:paraId="6E9E0CD6" w14:textId="0B604612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(14,285)</w:t>
            </w:r>
          </w:p>
        </w:tc>
      </w:tr>
      <w:tr w:rsidR="00D6249B" w:rsidRPr="004517A7" w14:paraId="758861E5" w14:textId="77777777" w:rsidTr="00D6249B">
        <w:trPr>
          <w:trHeight w:val="144"/>
        </w:trPr>
        <w:tc>
          <w:tcPr>
            <w:tcW w:w="3598" w:type="dxa"/>
          </w:tcPr>
          <w:p w14:paraId="25A28A57" w14:textId="77777777" w:rsidR="00992C27" w:rsidRPr="004517A7" w:rsidRDefault="00992C27" w:rsidP="0072672F">
            <w:pPr>
              <w:ind w:left="532" w:hanging="262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ข้อมูลลูกค้า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14:paraId="67A1E526" w14:textId="77777777" w:rsidR="00992C27" w:rsidRPr="004517A7" w:rsidRDefault="00992C27" w:rsidP="0072672F">
            <w:pPr>
              <w:tabs>
                <w:tab w:val="decimal" w:pos="65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(8,692)</w:t>
            </w:r>
          </w:p>
        </w:tc>
        <w:tc>
          <w:tcPr>
            <w:tcW w:w="89" w:type="dxa"/>
            <w:vAlign w:val="bottom"/>
          </w:tcPr>
          <w:p w14:paraId="48E0CFD3" w14:textId="77777777" w:rsidR="00992C27" w:rsidRPr="004517A7" w:rsidRDefault="00992C27" w:rsidP="0072672F">
            <w:pPr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7391B681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(10,430)</w:t>
            </w:r>
          </w:p>
        </w:tc>
        <w:tc>
          <w:tcPr>
            <w:tcW w:w="90" w:type="dxa"/>
            <w:vAlign w:val="bottom"/>
          </w:tcPr>
          <w:p w14:paraId="38135F6F" w14:textId="77777777" w:rsidR="00992C27" w:rsidRPr="004517A7" w:rsidRDefault="00992C27" w:rsidP="0072672F">
            <w:pPr>
              <w:tabs>
                <w:tab w:val="decimal" w:pos="1098"/>
              </w:tabs>
              <w:ind w:left="-72"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gridSpan w:val="2"/>
            <w:tcBorders>
              <w:bottom w:val="single" w:sz="4" w:space="0" w:color="auto"/>
            </w:tcBorders>
            <w:vAlign w:val="bottom"/>
          </w:tcPr>
          <w:p w14:paraId="5A4106CE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0BAEF2BE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51A317B3" w14:textId="77777777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8D0FC19" w14:textId="77777777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046455A1" w14:textId="77777777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835AF6C" w14:textId="77777777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</w:tcPr>
          <w:p w14:paraId="453063DD" w14:textId="7BBC0C49" w:rsidR="00992C27" w:rsidRPr="004517A7" w:rsidRDefault="00174071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gridSpan w:val="2"/>
          </w:tcPr>
          <w:p w14:paraId="0C02FE02" w14:textId="77777777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bottom"/>
          </w:tcPr>
          <w:p w14:paraId="5E9782F9" w14:textId="095E9190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(19,122)</w:t>
            </w:r>
          </w:p>
        </w:tc>
      </w:tr>
      <w:tr w:rsidR="00D6249B" w:rsidRPr="004517A7" w14:paraId="403B31B1" w14:textId="77777777" w:rsidTr="00D6249B">
        <w:trPr>
          <w:trHeight w:val="144"/>
        </w:trPr>
        <w:tc>
          <w:tcPr>
            <w:tcW w:w="3598" w:type="dxa"/>
          </w:tcPr>
          <w:p w14:paraId="0C208D6C" w14:textId="77777777" w:rsidR="00992C27" w:rsidRPr="004517A7" w:rsidRDefault="00992C27" w:rsidP="0072672F">
            <w:pPr>
              <w:ind w:left="280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รวมค่าตัดจำหน่ายสะสม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DE2C31" w14:textId="4BF2B3C6" w:rsidR="00992C27" w:rsidRPr="004517A7" w:rsidRDefault="00992C27" w:rsidP="0072672F">
            <w:pPr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/>
                <w:sz w:val="28"/>
              </w:rPr>
              <w:t>104,</w:t>
            </w:r>
            <w:r w:rsidR="006A2DD9" w:rsidRPr="004517A7">
              <w:rPr>
                <w:rFonts w:ascii="Angsana New" w:hAnsi="Angsana New"/>
                <w:sz w:val="28"/>
              </w:rPr>
              <w:t>73</w:t>
            </w:r>
            <w:r w:rsidRPr="004517A7">
              <w:rPr>
                <w:rFonts w:ascii="Angsana New" w:hAnsi="Angsana New"/>
                <w:sz w:val="28"/>
              </w:rPr>
              <w:t>7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89" w:type="dxa"/>
            <w:vAlign w:val="bottom"/>
          </w:tcPr>
          <w:p w14:paraId="01524A57" w14:textId="77777777" w:rsidR="00992C27" w:rsidRPr="004517A7" w:rsidRDefault="00992C27" w:rsidP="0072672F">
            <w:pPr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4CFAACB8" w14:textId="4D405774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(31,664)</w:t>
            </w:r>
          </w:p>
        </w:tc>
        <w:tc>
          <w:tcPr>
            <w:tcW w:w="90" w:type="dxa"/>
            <w:vAlign w:val="bottom"/>
          </w:tcPr>
          <w:p w14:paraId="47C0E2C4" w14:textId="77777777" w:rsidR="00992C27" w:rsidRPr="004517A7" w:rsidRDefault="00992C27" w:rsidP="0072672F">
            <w:pPr>
              <w:tabs>
                <w:tab w:val="decimal" w:pos="1098"/>
              </w:tabs>
              <w:ind w:left="-288"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</w:tcBorders>
            <w:vAlign w:val="bottom"/>
          </w:tcPr>
          <w:p w14:paraId="4DC848ED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3,340</w:t>
            </w:r>
          </w:p>
        </w:tc>
        <w:tc>
          <w:tcPr>
            <w:tcW w:w="90" w:type="dxa"/>
            <w:gridSpan w:val="2"/>
            <w:vAlign w:val="bottom"/>
          </w:tcPr>
          <w:p w14:paraId="17A29021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00845" w14:textId="77777777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4CA2772" w14:textId="77777777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7F4DE" w14:textId="77777777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90" w:type="dxa"/>
            <w:vAlign w:val="bottom"/>
          </w:tcPr>
          <w:p w14:paraId="0B59A1D3" w14:textId="77777777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8F2AC3" w14:textId="783059FB" w:rsidR="00992C27" w:rsidRPr="004517A7" w:rsidRDefault="00174071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gridSpan w:val="2"/>
          </w:tcPr>
          <w:p w14:paraId="3CC2E800" w14:textId="77777777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bottom"/>
          </w:tcPr>
          <w:p w14:paraId="08A1BF79" w14:textId="31A25C7D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(133,046)</w:t>
            </w:r>
          </w:p>
        </w:tc>
      </w:tr>
      <w:tr w:rsidR="00D6249B" w:rsidRPr="004517A7" w14:paraId="11791A7D" w14:textId="77777777" w:rsidTr="00311E3B">
        <w:trPr>
          <w:trHeight w:val="144"/>
        </w:trPr>
        <w:tc>
          <w:tcPr>
            <w:tcW w:w="3598" w:type="dxa"/>
          </w:tcPr>
          <w:p w14:paraId="39EE17A3" w14:textId="77777777" w:rsidR="00992C27" w:rsidRPr="004517A7" w:rsidRDefault="00992C27" w:rsidP="0072672F">
            <w:pPr>
              <w:ind w:left="532" w:hanging="260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สินทรัพย์ไม่มีตัวตน </w:t>
            </w:r>
            <w:r w:rsidRPr="004517A7">
              <w:rPr>
                <w:rFonts w:ascii="Angsana New" w:hAnsi="Angsana New" w:hint="cs"/>
                <w:sz w:val="28"/>
              </w:rPr>
              <w:t xml:space="preserve">- </w:t>
            </w:r>
            <w:r w:rsidRPr="004517A7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7E0D94DD" w14:textId="77777777" w:rsidR="00992C27" w:rsidRPr="004517A7" w:rsidRDefault="00992C27" w:rsidP="0072672F">
            <w:pPr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353,3</w:t>
            </w:r>
            <w:r w:rsidRPr="004517A7">
              <w:rPr>
                <w:rFonts w:ascii="Angsana New" w:hAnsi="Angsana New"/>
                <w:sz w:val="28"/>
              </w:rPr>
              <w:t>09</w:t>
            </w:r>
          </w:p>
        </w:tc>
        <w:tc>
          <w:tcPr>
            <w:tcW w:w="89" w:type="dxa"/>
            <w:vAlign w:val="bottom"/>
          </w:tcPr>
          <w:p w14:paraId="6A14DB84" w14:textId="77777777" w:rsidR="00992C27" w:rsidRPr="004517A7" w:rsidRDefault="00992C27" w:rsidP="0072672F">
            <w:pPr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3D365342" w14:textId="77777777" w:rsidR="00992C27" w:rsidRPr="004517A7" w:rsidRDefault="00992C27" w:rsidP="0072672F">
            <w:pPr>
              <w:tabs>
                <w:tab w:val="decimal" w:pos="1089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6824F1ED" w14:textId="77777777" w:rsidR="00992C27" w:rsidRPr="004517A7" w:rsidRDefault="00992C27" w:rsidP="0072672F">
            <w:pPr>
              <w:tabs>
                <w:tab w:val="decimal" w:pos="1098"/>
              </w:tabs>
              <w:ind w:left="-288"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</w:tcBorders>
            <w:vAlign w:val="bottom"/>
          </w:tcPr>
          <w:p w14:paraId="6C6200F7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06CBE4D7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5716CF2A" w14:textId="77777777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21166DE7" w14:textId="77777777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7483031E" w14:textId="77777777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611B8BAF" w14:textId="77777777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</w:tcBorders>
          </w:tcPr>
          <w:p w14:paraId="6F94737A" w14:textId="77777777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gridSpan w:val="2"/>
          </w:tcPr>
          <w:p w14:paraId="3F4D9099" w14:textId="77777777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bottom"/>
          </w:tcPr>
          <w:p w14:paraId="78CAA717" w14:textId="4FDD56FD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309,3</w:t>
            </w:r>
            <w:r w:rsidR="000B470C" w:rsidRPr="004517A7">
              <w:rPr>
                <w:rFonts w:ascii="Angsana New" w:hAnsi="Angsana New"/>
                <w:sz w:val="28"/>
              </w:rPr>
              <w:t>30</w:t>
            </w:r>
          </w:p>
        </w:tc>
      </w:tr>
      <w:tr w:rsidR="00992C27" w:rsidRPr="004517A7" w14:paraId="25285B17" w14:textId="77777777" w:rsidTr="00311E3B">
        <w:trPr>
          <w:trHeight w:val="144"/>
        </w:trPr>
        <w:tc>
          <w:tcPr>
            <w:tcW w:w="3598" w:type="dxa"/>
          </w:tcPr>
          <w:p w14:paraId="6DF9EE12" w14:textId="77777777" w:rsidR="00992C27" w:rsidRPr="004517A7" w:rsidRDefault="00992C27" w:rsidP="0072672F">
            <w:pPr>
              <w:ind w:left="532" w:hanging="262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ค่าเผื่อการลดลงของมูลค่า</w:t>
            </w: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282F1F61" w14:textId="77777777" w:rsidR="00992C27" w:rsidRPr="004517A7" w:rsidRDefault="00992C27" w:rsidP="0072672F">
            <w:pPr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(101,747)</w:t>
            </w:r>
          </w:p>
        </w:tc>
        <w:tc>
          <w:tcPr>
            <w:tcW w:w="89" w:type="dxa"/>
          </w:tcPr>
          <w:p w14:paraId="32D38303" w14:textId="77777777" w:rsidR="00992C27" w:rsidRPr="004517A7" w:rsidRDefault="00992C27" w:rsidP="0072672F">
            <w:pPr>
              <w:ind w:left="532" w:hanging="352"/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7755DB75" w14:textId="73362219" w:rsidR="00992C27" w:rsidRPr="004517A7" w:rsidRDefault="00311E3B" w:rsidP="00311E3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33D121BF" w14:textId="77777777" w:rsidR="00992C27" w:rsidRPr="004517A7" w:rsidRDefault="00992C27" w:rsidP="00311E3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gridSpan w:val="2"/>
            <w:tcBorders>
              <w:bottom w:val="single" w:sz="4" w:space="0" w:color="auto"/>
            </w:tcBorders>
          </w:tcPr>
          <w:p w14:paraId="79087B2B" w14:textId="12063404" w:rsidR="00992C27" w:rsidRPr="004517A7" w:rsidRDefault="00311E3B" w:rsidP="00311E3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gridSpan w:val="2"/>
          </w:tcPr>
          <w:p w14:paraId="556A1835" w14:textId="77777777" w:rsidR="00992C27" w:rsidRPr="004517A7" w:rsidRDefault="00992C27" w:rsidP="00311E3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622F7F32" w14:textId="7EC71C34" w:rsidR="00992C27" w:rsidRPr="004517A7" w:rsidRDefault="00311E3B" w:rsidP="00311E3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532F881D" w14:textId="77777777" w:rsidR="00992C27" w:rsidRPr="004517A7" w:rsidRDefault="00992C27" w:rsidP="00311E3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6185B067" w14:textId="3791F24C" w:rsidR="00992C27" w:rsidRPr="004517A7" w:rsidRDefault="00311E3B" w:rsidP="00311E3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60CD4086" w14:textId="77777777" w:rsidR="00992C27" w:rsidRPr="004517A7" w:rsidRDefault="00992C27" w:rsidP="00311E3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</w:tcPr>
          <w:p w14:paraId="457A69D3" w14:textId="75092DBD" w:rsidR="00992C27" w:rsidRPr="004517A7" w:rsidRDefault="00311E3B" w:rsidP="00311E3B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gridSpan w:val="2"/>
          </w:tcPr>
          <w:p w14:paraId="4AB20BCE" w14:textId="77777777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3D313E1B" w14:textId="13AF6493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(101,747)</w:t>
            </w:r>
          </w:p>
        </w:tc>
      </w:tr>
      <w:tr w:rsidR="00992C27" w:rsidRPr="004517A7" w14:paraId="4C95562F" w14:textId="77777777" w:rsidTr="00311E3B">
        <w:trPr>
          <w:trHeight w:val="152"/>
        </w:trPr>
        <w:tc>
          <w:tcPr>
            <w:tcW w:w="3598" w:type="dxa"/>
          </w:tcPr>
          <w:p w14:paraId="183B4D8F" w14:textId="77777777" w:rsidR="00992C27" w:rsidRPr="004517A7" w:rsidRDefault="00992C27" w:rsidP="0072672F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รวมสินทรัพย์ไม่มีตัวตน</w:t>
            </w: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</w:tcPr>
          <w:p w14:paraId="361B3660" w14:textId="77777777" w:rsidR="00992C27" w:rsidRPr="004517A7" w:rsidRDefault="00992C27" w:rsidP="0072672F">
            <w:pPr>
              <w:ind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</w:rPr>
              <w:t>251,5</w:t>
            </w:r>
            <w:r w:rsidRPr="004517A7">
              <w:rPr>
                <w:rFonts w:ascii="Angsana New" w:hAnsi="Angsana New"/>
                <w:b/>
                <w:bCs/>
                <w:sz w:val="28"/>
              </w:rPr>
              <w:t>62</w:t>
            </w:r>
          </w:p>
        </w:tc>
        <w:tc>
          <w:tcPr>
            <w:tcW w:w="89" w:type="dxa"/>
          </w:tcPr>
          <w:p w14:paraId="4D01C908" w14:textId="77777777" w:rsidR="00992C27" w:rsidRPr="004517A7" w:rsidRDefault="00992C27" w:rsidP="0072672F">
            <w:pPr>
              <w:jc w:val="thaiDistribute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588A0EAC" w14:textId="77777777" w:rsidR="00992C27" w:rsidRPr="004517A7" w:rsidRDefault="00992C27" w:rsidP="0072672F">
            <w:pPr>
              <w:tabs>
                <w:tab w:val="decimal" w:pos="1098"/>
              </w:tabs>
              <w:ind w:right="9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361C35C" w14:textId="77777777" w:rsidR="00992C27" w:rsidRPr="004517A7" w:rsidRDefault="00992C27" w:rsidP="0072672F">
            <w:pPr>
              <w:ind w:right="9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</w:tcBorders>
          </w:tcPr>
          <w:p w14:paraId="18908953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gridSpan w:val="2"/>
          </w:tcPr>
          <w:p w14:paraId="7BF0F404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65CE2680" w14:textId="77777777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30A7EFD1" w14:textId="77777777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35A7ED4F" w14:textId="77777777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0647B503" w14:textId="77777777" w:rsidR="00992C27" w:rsidRPr="004517A7" w:rsidRDefault="00992C27" w:rsidP="0056214C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</w:tcBorders>
          </w:tcPr>
          <w:p w14:paraId="0F7250E8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gridSpan w:val="2"/>
          </w:tcPr>
          <w:p w14:paraId="148C7D43" w14:textId="77777777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double" w:sz="4" w:space="0" w:color="auto"/>
            </w:tcBorders>
          </w:tcPr>
          <w:p w14:paraId="07F7E83E" w14:textId="2F8175AF" w:rsidR="00992C27" w:rsidRPr="004517A7" w:rsidRDefault="00992C27" w:rsidP="0056214C">
            <w:pPr>
              <w:tabs>
                <w:tab w:val="decimal" w:pos="810"/>
              </w:tabs>
              <w:ind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207,583</w:t>
            </w:r>
          </w:p>
        </w:tc>
      </w:tr>
      <w:tr w:rsidR="00D6249B" w:rsidRPr="004517A7" w14:paraId="270CA3A2" w14:textId="77777777" w:rsidTr="00D6249B">
        <w:trPr>
          <w:trHeight w:val="144"/>
        </w:trPr>
        <w:tc>
          <w:tcPr>
            <w:tcW w:w="8003" w:type="dxa"/>
            <w:gridSpan w:val="7"/>
          </w:tcPr>
          <w:p w14:paraId="5C7B5580" w14:textId="4DF64B44" w:rsidR="00D6249B" w:rsidRPr="004517A7" w:rsidRDefault="00D6249B" w:rsidP="0072672F">
            <w:pPr>
              <w:tabs>
                <w:tab w:val="decimal" w:pos="1010"/>
              </w:tabs>
              <w:ind w:right="4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gridSpan w:val="2"/>
          </w:tcPr>
          <w:p w14:paraId="028C0285" w14:textId="77777777" w:rsidR="00D6249B" w:rsidRPr="004517A7" w:rsidRDefault="00D6249B" w:rsidP="0072672F">
            <w:pPr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356" w:type="dxa"/>
          </w:tcPr>
          <w:p w14:paraId="504954D3" w14:textId="77777777" w:rsidR="00D6249B" w:rsidRPr="004517A7" w:rsidRDefault="00D6249B" w:rsidP="0072672F">
            <w:pPr>
              <w:tabs>
                <w:tab w:val="decimal" w:pos="1098"/>
              </w:tabs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2847F873" w14:textId="77777777" w:rsidR="00D6249B" w:rsidRPr="004517A7" w:rsidRDefault="00D6249B" w:rsidP="0072672F">
            <w:pPr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</w:tcPr>
          <w:p w14:paraId="6C131D6E" w14:textId="77777777" w:rsidR="00D6249B" w:rsidRPr="004517A7" w:rsidRDefault="00D6249B" w:rsidP="0072672F">
            <w:pPr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345CF401" w14:textId="77777777" w:rsidR="00D6249B" w:rsidRPr="004517A7" w:rsidRDefault="00D6249B" w:rsidP="0072672F">
            <w:pPr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gridSpan w:val="2"/>
          </w:tcPr>
          <w:p w14:paraId="03BC6BFB" w14:textId="77777777" w:rsidR="00D6249B" w:rsidRPr="004517A7" w:rsidRDefault="00D6249B" w:rsidP="0072672F">
            <w:pPr>
              <w:tabs>
                <w:tab w:val="decimal" w:pos="1080"/>
              </w:tabs>
              <w:ind w:right="-3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gridSpan w:val="2"/>
          </w:tcPr>
          <w:p w14:paraId="28EC2A4B" w14:textId="77777777" w:rsidR="00D6249B" w:rsidRPr="004517A7" w:rsidRDefault="00D6249B" w:rsidP="0072672F">
            <w:pPr>
              <w:tabs>
                <w:tab w:val="decimal" w:pos="1080"/>
              </w:tabs>
              <w:ind w:right="-30"/>
              <w:rPr>
                <w:rFonts w:ascii="Angsana New" w:hAnsi="Angsana New"/>
                <w:sz w:val="28"/>
              </w:rPr>
            </w:pPr>
          </w:p>
        </w:tc>
        <w:tc>
          <w:tcPr>
            <w:tcW w:w="1630" w:type="dxa"/>
          </w:tcPr>
          <w:p w14:paraId="6D09ABB1" w14:textId="61202304" w:rsidR="00D6249B" w:rsidRPr="004517A7" w:rsidRDefault="00D6249B" w:rsidP="0072672F">
            <w:pPr>
              <w:tabs>
                <w:tab w:val="decimal" w:pos="1080"/>
              </w:tabs>
              <w:ind w:right="-30"/>
              <w:rPr>
                <w:rFonts w:ascii="Angsana New" w:hAnsi="Angsana New"/>
                <w:sz w:val="28"/>
              </w:rPr>
            </w:pPr>
          </w:p>
        </w:tc>
      </w:tr>
      <w:tr w:rsidR="00D6249B" w:rsidRPr="004517A7" w14:paraId="0F3465EE" w14:textId="77777777" w:rsidTr="00D6249B">
        <w:trPr>
          <w:trHeight w:val="144"/>
        </w:trPr>
        <w:tc>
          <w:tcPr>
            <w:tcW w:w="8003" w:type="dxa"/>
            <w:gridSpan w:val="7"/>
          </w:tcPr>
          <w:p w14:paraId="40EF443F" w14:textId="2D63503C" w:rsidR="00D6249B" w:rsidRPr="004517A7" w:rsidRDefault="00D6249B" w:rsidP="00D6249B">
            <w:pPr>
              <w:tabs>
                <w:tab w:val="decimal" w:pos="1010"/>
              </w:tabs>
              <w:ind w:right="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ค่าตัดจำหน่ายสำหรับปีสิ้นสุดวันที่ </w:t>
            </w:r>
            <w:r w:rsidRPr="004517A7">
              <w:rPr>
                <w:rFonts w:ascii="Angsana New" w:hAnsi="Angsana New" w:hint="cs"/>
                <w:b/>
                <w:bCs/>
                <w:sz w:val="28"/>
              </w:rPr>
              <w:t>31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  <w:gridSpan w:val="2"/>
          </w:tcPr>
          <w:p w14:paraId="361A0386" w14:textId="77777777" w:rsidR="00D6249B" w:rsidRPr="004517A7" w:rsidRDefault="00D6249B" w:rsidP="00D6249B">
            <w:pPr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356" w:type="dxa"/>
          </w:tcPr>
          <w:p w14:paraId="1F05EEF8" w14:textId="77777777" w:rsidR="00D6249B" w:rsidRPr="004517A7" w:rsidRDefault="00D6249B" w:rsidP="00D6249B">
            <w:pPr>
              <w:tabs>
                <w:tab w:val="decimal" w:pos="1098"/>
              </w:tabs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41AD57EA" w14:textId="77777777" w:rsidR="00D6249B" w:rsidRPr="004517A7" w:rsidRDefault="00D6249B" w:rsidP="00D6249B">
            <w:pPr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</w:tcPr>
          <w:p w14:paraId="32129236" w14:textId="77777777" w:rsidR="00D6249B" w:rsidRPr="004517A7" w:rsidRDefault="00D6249B" w:rsidP="00D6249B">
            <w:pPr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0D7FF22B" w14:textId="77777777" w:rsidR="00D6249B" w:rsidRPr="004517A7" w:rsidRDefault="00D6249B" w:rsidP="00D6249B">
            <w:pPr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  <w:gridSpan w:val="2"/>
          </w:tcPr>
          <w:p w14:paraId="007A1937" w14:textId="77777777" w:rsidR="00D6249B" w:rsidRPr="004517A7" w:rsidRDefault="00D6249B" w:rsidP="00D6249B">
            <w:pPr>
              <w:tabs>
                <w:tab w:val="decimal" w:pos="1080"/>
              </w:tabs>
              <w:ind w:right="-3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gridSpan w:val="2"/>
          </w:tcPr>
          <w:p w14:paraId="6726124B" w14:textId="77777777" w:rsidR="00D6249B" w:rsidRPr="004517A7" w:rsidRDefault="00D6249B" w:rsidP="00D6249B">
            <w:pPr>
              <w:tabs>
                <w:tab w:val="decimal" w:pos="1080"/>
              </w:tabs>
              <w:ind w:right="-30"/>
              <w:rPr>
                <w:rFonts w:ascii="Angsana New" w:hAnsi="Angsana New"/>
                <w:sz w:val="28"/>
              </w:rPr>
            </w:pPr>
          </w:p>
        </w:tc>
        <w:tc>
          <w:tcPr>
            <w:tcW w:w="1630" w:type="dxa"/>
          </w:tcPr>
          <w:p w14:paraId="3A98B3BE" w14:textId="77777777" w:rsidR="00D6249B" w:rsidRPr="004517A7" w:rsidRDefault="00D6249B" w:rsidP="00D6249B">
            <w:pPr>
              <w:tabs>
                <w:tab w:val="decimal" w:pos="1080"/>
              </w:tabs>
              <w:ind w:right="-30"/>
              <w:rPr>
                <w:rFonts w:ascii="Angsana New" w:hAnsi="Angsana New"/>
                <w:sz w:val="28"/>
              </w:rPr>
            </w:pPr>
          </w:p>
        </w:tc>
      </w:tr>
      <w:tr w:rsidR="00D6249B" w:rsidRPr="004517A7" w14:paraId="18C61B8F" w14:textId="77777777" w:rsidTr="00D6249B">
        <w:trPr>
          <w:trHeight w:val="144"/>
        </w:trPr>
        <w:tc>
          <w:tcPr>
            <w:tcW w:w="3598" w:type="dxa"/>
          </w:tcPr>
          <w:p w14:paraId="2AEE3AEB" w14:textId="16F93C1F" w:rsidR="00D6249B" w:rsidRPr="004517A7" w:rsidRDefault="00D6249B" w:rsidP="00D6249B">
            <w:pPr>
              <w:ind w:left="532" w:hanging="262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4398" w:type="dxa"/>
            <w:gridSpan w:val="5"/>
          </w:tcPr>
          <w:p w14:paraId="105724A3" w14:textId="77777777" w:rsidR="00D6249B" w:rsidRPr="004517A7" w:rsidRDefault="00D6249B" w:rsidP="00D6249B">
            <w:pPr>
              <w:tabs>
                <w:tab w:val="decimal" w:pos="1010"/>
              </w:tabs>
              <w:ind w:right="4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gridSpan w:val="2"/>
          </w:tcPr>
          <w:p w14:paraId="7A253DD4" w14:textId="77777777" w:rsidR="00D6249B" w:rsidRPr="004517A7" w:rsidRDefault="00D6249B" w:rsidP="00D6249B">
            <w:pPr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363" w:type="dxa"/>
            <w:gridSpan w:val="2"/>
          </w:tcPr>
          <w:p w14:paraId="01C1EC33" w14:textId="77777777" w:rsidR="00D6249B" w:rsidRPr="004517A7" w:rsidRDefault="00D6249B" w:rsidP="00D6249B">
            <w:pPr>
              <w:tabs>
                <w:tab w:val="decimal" w:pos="1098"/>
              </w:tabs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078F0F83" w14:textId="77777777" w:rsidR="00D6249B" w:rsidRPr="004517A7" w:rsidRDefault="00D6249B" w:rsidP="00D6249B">
            <w:pPr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</w:tcPr>
          <w:p w14:paraId="1652C3CD" w14:textId="193AD295" w:rsidR="00D6249B" w:rsidRPr="004517A7" w:rsidRDefault="00D6249B" w:rsidP="00D6249B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002E4438" w14:textId="77777777" w:rsidR="00D6249B" w:rsidRPr="004517A7" w:rsidRDefault="00D6249B" w:rsidP="00D6249B">
            <w:pPr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32" w:type="dxa"/>
          </w:tcPr>
          <w:p w14:paraId="6D97C438" w14:textId="68AF1F99" w:rsidR="00D6249B" w:rsidRPr="004517A7" w:rsidRDefault="00D6249B" w:rsidP="00D6249B">
            <w:pPr>
              <w:tabs>
                <w:tab w:val="decimal" w:pos="810"/>
                <w:tab w:val="decimal" w:pos="1066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050702EF" w14:textId="77777777" w:rsidR="00D6249B" w:rsidRPr="004517A7" w:rsidRDefault="00D6249B" w:rsidP="00D6249B">
            <w:pPr>
              <w:tabs>
                <w:tab w:val="decimal" w:pos="810"/>
                <w:tab w:val="decimal" w:pos="1066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37" w:type="dxa"/>
            <w:gridSpan w:val="2"/>
            <w:tcBorders>
              <w:bottom w:val="double" w:sz="4" w:space="0" w:color="auto"/>
            </w:tcBorders>
          </w:tcPr>
          <w:p w14:paraId="09FBB7C8" w14:textId="7AFA255C" w:rsidR="00D6249B" w:rsidRPr="004517A7" w:rsidRDefault="00D6249B" w:rsidP="00D6249B">
            <w:pPr>
              <w:tabs>
                <w:tab w:val="decimal" w:pos="810"/>
                <w:tab w:val="decimal" w:pos="1066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23,586</w:t>
            </w:r>
          </w:p>
        </w:tc>
      </w:tr>
      <w:tr w:rsidR="00D6249B" w:rsidRPr="004517A7" w:rsidDel="00945A11" w14:paraId="15E1B720" w14:textId="77777777" w:rsidTr="00D6249B">
        <w:trPr>
          <w:trHeight w:val="144"/>
        </w:trPr>
        <w:tc>
          <w:tcPr>
            <w:tcW w:w="3598" w:type="dxa"/>
          </w:tcPr>
          <w:p w14:paraId="031C0763" w14:textId="014C9EC0" w:rsidR="00D6249B" w:rsidRPr="004517A7" w:rsidRDefault="00D6249B" w:rsidP="00D6249B">
            <w:pPr>
              <w:ind w:left="532" w:hanging="262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4398" w:type="dxa"/>
            <w:gridSpan w:val="5"/>
          </w:tcPr>
          <w:p w14:paraId="655403A8" w14:textId="77777777" w:rsidR="00D6249B" w:rsidRPr="004517A7" w:rsidDel="001F4D94" w:rsidRDefault="00D6249B" w:rsidP="00D6249B">
            <w:pPr>
              <w:tabs>
                <w:tab w:val="decimal" w:pos="1010"/>
              </w:tabs>
              <w:ind w:right="4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gridSpan w:val="2"/>
          </w:tcPr>
          <w:p w14:paraId="631D21B1" w14:textId="77777777" w:rsidR="00D6249B" w:rsidRPr="004517A7" w:rsidRDefault="00D6249B" w:rsidP="00D6249B">
            <w:pPr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363" w:type="dxa"/>
            <w:gridSpan w:val="2"/>
          </w:tcPr>
          <w:p w14:paraId="6FA27617" w14:textId="77777777" w:rsidR="00D6249B" w:rsidRPr="004517A7" w:rsidDel="001F4D94" w:rsidRDefault="00D6249B" w:rsidP="00D6249B">
            <w:pPr>
              <w:tabs>
                <w:tab w:val="decimal" w:pos="1098"/>
              </w:tabs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469934AF" w14:textId="77777777" w:rsidR="00D6249B" w:rsidRPr="004517A7" w:rsidRDefault="00D6249B" w:rsidP="00D6249B">
            <w:pPr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39" w:type="dxa"/>
          </w:tcPr>
          <w:p w14:paraId="7E86FFCD" w14:textId="00AD53B5" w:rsidR="00D6249B" w:rsidRPr="004517A7" w:rsidRDefault="00D6249B" w:rsidP="00D6249B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1C1060B3" w14:textId="77777777" w:rsidR="00D6249B" w:rsidRPr="004517A7" w:rsidDel="001F4D94" w:rsidRDefault="00D6249B" w:rsidP="00D6249B">
            <w:pPr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32" w:type="dxa"/>
          </w:tcPr>
          <w:p w14:paraId="599ABE24" w14:textId="215C0F72" w:rsidR="00D6249B" w:rsidRPr="004517A7" w:rsidRDefault="00D6249B" w:rsidP="00D6249B">
            <w:pPr>
              <w:tabs>
                <w:tab w:val="decimal" w:pos="810"/>
                <w:tab w:val="decimal" w:pos="1066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37568577" w14:textId="77777777" w:rsidR="00D6249B" w:rsidRPr="004517A7" w:rsidRDefault="00D6249B" w:rsidP="00D6249B">
            <w:pPr>
              <w:tabs>
                <w:tab w:val="decimal" w:pos="810"/>
                <w:tab w:val="decimal" w:pos="1066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5A6501" w14:textId="3EDCCAA2" w:rsidR="00D6249B" w:rsidRPr="004517A7" w:rsidDel="001F4D94" w:rsidRDefault="00D6249B" w:rsidP="00D6249B">
            <w:pPr>
              <w:tabs>
                <w:tab w:val="decimal" w:pos="810"/>
                <w:tab w:val="decimal" w:pos="1066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31,664</w:t>
            </w:r>
          </w:p>
        </w:tc>
      </w:tr>
    </w:tbl>
    <w:p w14:paraId="2D42F3B0" w14:textId="0D842589" w:rsidR="00CF432F" w:rsidRPr="004517A7" w:rsidRDefault="00CF432F" w:rsidP="00C5158A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</w:rPr>
        <w:sectPr w:rsidR="00CF432F" w:rsidRPr="004517A7" w:rsidSect="00B27C6F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195" w:right="720" w:bottom="1440" w:left="1440" w:header="864" w:footer="432" w:gutter="0"/>
          <w:cols w:space="720"/>
          <w:docGrid w:linePitch="326"/>
        </w:sectPr>
      </w:pPr>
    </w:p>
    <w:tbl>
      <w:tblPr>
        <w:tblW w:w="945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440"/>
        <w:gridCol w:w="180"/>
        <w:gridCol w:w="1031"/>
        <w:gridCol w:w="109"/>
        <w:gridCol w:w="1040"/>
        <w:gridCol w:w="121"/>
        <w:gridCol w:w="1389"/>
      </w:tblGrid>
      <w:tr w:rsidR="00C5158A" w:rsidRPr="004517A7" w14:paraId="2A57AD80" w14:textId="77777777" w:rsidTr="00FF0476">
        <w:trPr>
          <w:trHeight w:val="144"/>
        </w:trPr>
        <w:tc>
          <w:tcPr>
            <w:tcW w:w="4140" w:type="dxa"/>
          </w:tcPr>
          <w:p w14:paraId="2865D051" w14:textId="77777777" w:rsidR="00C5158A" w:rsidRPr="004517A7" w:rsidRDefault="00C5158A" w:rsidP="00FF0476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</w:tcPr>
          <w:p w14:paraId="64F58013" w14:textId="77777777" w:rsidR="00C5158A" w:rsidRPr="004517A7" w:rsidRDefault="00C5158A" w:rsidP="00FF047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393F5223" w14:textId="77777777" w:rsidR="00C5158A" w:rsidRPr="004517A7" w:rsidRDefault="00C5158A" w:rsidP="00FF0476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31" w:type="dxa"/>
          </w:tcPr>
          <w:p w14:paraId="4D3EDE82" w14:textId="77777777" w:rsidR="00C5158A" w:rsidRPr="004517A7" w:rsidRDefault="00C5158A" w:rsidP="00FF047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" w:type="dxa"/>
          </w:tcPr>
          <w:p w14:paraId="7FEAFA3D" w14:textId="77777777" w:rsidR="00C5158A" w:rsidRPr="004517A7" w:rsidRDefault="00C5158A" w:rsidP="00FF0476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50" w:type="dxa"/>
            <w:gridSpan w:val="3"/>
          </w:tcPr>
          <w:p w14:paraId="748EEE44" w14:textId="77777777" w:rsidR="00C5158A" w:rsidRPr="004517A7" w:rsidRDefault="00C5158A" w:rsidP="00FF0476">
            <w:pPr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5158A" w:rsidRPr="004517A7" w14:paraId="2602B9DE" w14:textId="77777777" w:rsidTr="00FF0476">
        <w:trPr>
          <w:trHeight w:val="144"/>
        </w:trPr>
        <w:tc>
          <w:tcPr>
            <w:tcW w:w="4140" w:type="dxa"/>
          </w:tcPr>
          <w:p w14:paraId="00A7D8A7" w14:textId="77777777" w:rsidR="00C5158A" w:rsidRPr="004517A7" w:rsidRDefault="00C5158A" w:rsidP="00FF0476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310" w:type="dxa"/>
            <w:gridSpan w:val="7"/>
            <w:tcBorders>
              <w:bottom w:val="single" w:sz="4" w:space="0" w:color="auto"/>
            </w:tcBorders>
          </w:tcPr>
          <w:p w14:paraId="422F2748" w14:textId="77777777" w:rsidR="00C5158A" w:rsidRPr="004517A7" w:rsidRDefault="00C5158A" w:rsidP="00FF0476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5158A" w:rsidRPr="004517A7" w14:paraId="3CE72AEC" w14:textId="77777777" w:rsidTr="00FF0476">
        <w:trPr>
          <w:trHeight w:val="144"/>
        </w:trPr>
        <w:tc>
          <w:tcPr>
            <w:tcW w:w="4140" w:type="dxa"/>
          </w:tcPr>
          <w:p w14:paraId="51A14E3E" w14:textId="77777777" w:rsidR="00C5158A" w:rsidRPr="004517A7" w:rsidRDefault="00C5158A" w:rsidP="00FF0476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4437D23" w14:textId="77777777" w:rsidR="00C5158A" w:rsidRPr="004517A7" w:rsidRDefault="00C5158A" w:rsidP="00FF0476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  <w:p w14:paraId="1C246EAD" w14:textId="77777777" w:rsidR="00C5158A" w:rsidRPr="004517A7" w:rsidRDefault="00C5158A" w:rsidP="00FF0476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3C5DEEB" w14:textId="5B9572F1" w:rsidR="00C5158A" w:rsidRPr="004517A7" w:rsidRDefault="00C5158A" w:rsidP="00FF047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1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4517A7">
              <w:rPr>
                <w:rFonts w:ascii="Angsana New" w:hAnsi="Angsana New" w:hint="cs"/>
                <w:sz w:val="28"/>
              </w:rPr>
              <w:t xml:space="preserve"> 256</w:t>
            </w:r>
            <w:r w:rsidR="00991079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905C047" w14:textId="77777777" w:rsidR="00C5158A" w:rsidRPr="004517A7" w:rsidRDefault="00C5158A" w:rsidP="00FF0476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</w:tcPr>
          <w:p w14:paraId="0CAE34A5" w14:textId="77777777" w:rsidR="00C5158A" w:rsidRPr="004517A7" w:rsidRDefault="00C5158A" w:rsidP="00FF0476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เพิ่มขึ้น</w:t>
            </w:r>
            <w:r w:rsidRPr="004517A7">
              <w:rPr>
                <w:rFonts w:ascii="Angsana New" w:hAnsi="Angsana New" w:hint="cs"/>
                <w:sz w:val="28"/>
              </w:rPr>
              <w:br/>
            </w: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1226510C" w14:textId="77777777" w:rsidR="00C5158A" w:rsidRPr="004517A7" w:rsidRDefault="00C5158A" w:rsidP="00FF0476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62FFE830" w14:textId="77777777" w:rsidR="00C5158A" w:rsidRPr="004517A7" w:rsidRDefault="00C5158A" w:rsidP="00FF0476">
            <w:pPr>
              <w:ind w:left="-198" w:firstLine="19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ลดลง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1" w:type="dxa"/>
            <w:tcBorders>
              <w:top w:val="single" w:sz="4" w:space="0" w:color="auto"/>
            </w:tcBorders>
          </w:tcPr>
          <w:p w14:paraId="0E7B6770" w14:textId="77777777" w:rsidR="00C5158A" w:rsidRPr="004517A7" w:rsidRDefault="00C5158A" w:rsidP="00FF0476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14:paraId="2F3BD9AD" w14:textId="77777777" w:rsidR="00C5158A" w:rsidRPr="004517A7" w:rsidRDefault="00C5158A" w:rsidP="00FF0476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ยอดคงเหลือ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</w:p>
          <w:p w14:paraId="261A9F36" w14:textId="77777777" w:rsidR="00C5158A" w:rsidRPr="004517A7" w:rsidRDefault="00C5158A" w:rsidP="00FF0476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65A9A87" w14:textId="0F54855F" w:rsidR="00C5158A" w:rsidRPr="004517A7" w:rsidRDefault="00C5158A" w:rsidP="00FF047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31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4517A7">
              <w:rPr>
                <w:rFonts w:ascii="Angsana New" w:hAnsi="Angsana New" w:hint="cs"/>
                <w:sz w:val="28"/>
              </w:rPr>
              <w:t xml:space="preserve"> 256</w:t>
            </w:r>
            <w:r w:rsidR="00991079" w:rsidRPr="004517A7">
              <w:rPr>
                <w:rFonts w:ascii="Angsana New" w:hAnsi="Angsana New"/>
                <w:sz w:val="28"/>
              </w:rPr>
              <w:t>4</w:t>
            </w:r>
          </w:p>
        </w:tc>
      </w:tr>
      <w:tr w:rsidR="00C5158A" w:rsidRPr="004517A7" w14:paraId="0F465471" w14:textId="77777777" w:rsidTr="00FF0476">
        <w:trPr>
          <w:trHeight w:val="144"/>
        </w:trPr>
        <w:tc>
          <w:tcPr>
            <w:tcW w:w="4140" w:type="dxa"/>
          </w:tcPr>
          <w:p w14:paraId="0B667F92" w14:textId="77777777" w:rsidR="00C5158A" w:rsidRPr="004517A7" w:rsidRDefault="00C5158A" w:rsidP="00FF0476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ราคาทุน</w:t>
            </w:r>
            <w:r w:rsidRPr="004517A7">
              <w:rPr>
                <w:rFonts w:ascii="Angsana New" w:hAnsi="Angsana New" w:hint="cs"/>
                <w:b/>
                <w:bCs/>
                <w:sz w:val="28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38C3BA" w14:textId="77777777" w:rsidR="00C5158A" w:rsidRPr="004517A7" w:rsidRDefault="00C5158A" w:rsidP="00FF0476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7AB99F8B" w14:textId="77777777" w:rsidR="00C5158A" w:rsidRPr="004517A7" w:rsidRDefault="00C5158A" w:rsidP="00FF0476">
            <w:pPr>
              <w:tabs>
                <w:tab w:val="decimal" w:pos="966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31" w:type="dxa"/>
          </w:tcPr>
          <w:p w14:paraId="3E2A83C5" w14:textId="77777777" w:rsidR="00C5158A" w:rsidRPr="004517A7" w:rsidRDefault="00C5158A" w:rsidP="00FF0476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9" w:type="dxa"/>
          </w:tcPr>
          <w:p w14:paraId="000DE22E" w14:textId="77777777" w:rsidR="00C5158A" w:rsidRPr="004517A7" w:rsidRDefault="00C5158A" w:rsidP="00FF0476">
            <w:pPr>
              <w:ind w:left="-7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</w:tcPr>
          <w:p w14:paraId="2FAAA85F" w14:textId="77777777" w:rsidR="00C5158A" w:rsidRPr="004517A7" w:rsidRDefault="00C5158A" w:rsidP="00FF0476">
            <w:pPr>
              <w:ind w:left="-7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1" w:type="dxa"/>
          </w:tcPr>
          <w:p w14:paraId="410A1E0D" w14:textId="77777777" w:rsidR="00C5158A" w:rsidRPr="004517A7" w:rsidRDefault="00C5158A" w:rsidP="00FF0476">
            <w:pPr>
              <w:ind w:left="-7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89" w:type="dxa"/>
          </w:tcPr>
          <w:p w14:paraId="3C2FC286" w14:textId="77777777" w:rsidR="00C5158A" w:rsidRPr="004517A7" w:rsidRDefault="00C5158A" w:rsidP="00FF0476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91079" w:rsidRPr="004517A7" w14:paraId="65EB4635" w14:textId="77777777" w:rsidTr="00FF0476">
        <w:trPr>
          <w:trHeight w:val="144"/>
        </w:trPr>
        <w:tc>
          <w:tcPr>
            <w:tcW w:w="4140" w:type="dxa"/>
          </w:tcPr>
          <w:p w14:paraId="18222AA6" w14:textId="77777777" w:rsidR="00991079" w:rsidRPr="004517A7" w:rsidRDefault="00991079" w:rsidP="00FF0476">
            <w:pPr>
              <w:ind w:left="532" w:hanging="262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โปรแกรมคอมพิวเตอร์</w:t>
            </w:r>
          </w:p>
        </w:tc>
        <w:tc>
          <w:tcPr>
            <w:tcW w:w="1440" w:type="dxa"/>
          </w:tcPr>
          <w:p w14:paraId="71CAF399" w14:textId="6DEE71B9" w:rsidR="00991079" w:rsidRPr="004517A7" w:rsidRDefault="00991079" w:rsidP="00FF0476">
            <w:pPr>
              <w:tabs>
                <w:tab w:val="decimal" w:pos="101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22,631</w:t>
            </w:r>
          </w:p>
        </w:tc>
        <w:tc>
          <w:tcPr>
            <w:tcW w:w="180" w:type="dxa"/>
          </w:tcPr>
          <w:p w14:paraId="11F037DC" w14:textId="77777777" w:rsidR="00991079" w:rsidRPr="004517A7" w:rsidRDefault="00991079" w:rsidP="00FF0476">
            <w:pPr>
              <w:tabs>
                <w:tab w:val="decimal" w:pos="1170"/>
              </w:tabs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1" w:type="dxa"/>
          </w:tcPr>
          <w:p w14:paraId="479BAF64" w14:textId="1CD2C7F9" w:rsidR="00991079" w:rsidRPr="004517A7" w:rsidRDefault="00DC46F0" w:rsidP="00FF0476">
            <w:pPr>
              <w:tabs>
                <w:tab w:val="decimal" w:pos="930"/>
              </w:tabs>
              <w:ind w:right="-10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" w:type="dxa"/>
          </w:tcPr>
          <w:p w14:paraId="3AA45935" w14:textId="77777777" w:rsidR="00991079" w:rsidRPr="004517A7" w:rsidRDefault="00991079" w:rsidP="00FF0476">
            <w:pPr>
              <w:tabs>
                <w:tab w:val="decimal" w:pos="1170"/>
              </w:tabs>
              <w:ind w:left="-72"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</w:tcPr>
          <w:p w14:paraId="4DFF23D7" w14:textId="20D51163" w:rsidR="00991079" w:rsidRPr="004517A7" w:rsidRDefault="00DC46F0" w:rsidP="00FF0476">
            <w:pPr>
              <w:tabs>
                <w:tab w:val="decimal" w:pos="530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" w:type="dxa"/>
          </w:tcPr>
          <w:p w14:paraId="500EC3EC" w14:textId="77777777" w:rsidR="00991079" w:rsidRPr="004517A7" w:rsidRDefault="00991079" w:rsidP="00FF0476">
            <w:pPr>
              <w:tabs>
                <w:tab w:val="decimal" w:pos="1170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9" w:type="dxa"/>
          </w:tcPr>
          <w:p w14:paraId="617F2640" w14:textId="3B36D981" w:rsidR="00991079" w:rsidRPr="004517A7" w:rsidRDefault="00DC46F0" w:rsidP="00FF0476">
            <w:pPr>
              <w:tabs>
                <w:tab w:val="decimal" w:pos="99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22,631</w:t>
            </w:r>
          </w:p>
        </w:tc>
      </w:tr>
      <w:tr w:rsidR="00991079" w:rsidRPr="004517A7" w14:paraId="5CA5EEFA" w14:textId="77777777" w:rsidTr="00FF0476">
        <w:trPr>
          <w:trHeight w:val="144"/>
        </w:trPr>
        <w:tc>
          <w:tcPr>
            <w:tcW w:w="4140" w:type="dxa"/>
          </w:tcPr>
          <w:p w14:paraId="0DF13ABF" w14:textId="77777777" w:rsidR="00991079" w:rsidRPr="004517A7" w:rsidRDefault="00991079" w:rsidP="00FF0476">
            <w:pPr>
              <w:ind w:left="532" w:hanging="26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รวมราคาทุน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A675C8B" w14:textId="28B76D4C" w:rsidR="00991079" w:rsidRPr="004517A7" w:rsidRDefault="00991079" w:rsidP="00FF0476">
            <w:pPr>
              <w:tabs>
                <w:tab w:val="decimal" w:pos="1010"/>
              </w:tabs>
              <w:ind w:right="6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</w:rPr>
              <w:t>22,631</w:t>
            </w:r>
          </w:p>
        </w:tc>
        <w:tc>
          <w:tcPr>
            <w:tcW w:w="180" w:type="dxa"/>
          </w:tcPr>
          <w:p w14:paraId="6A56324F" w14:textId="77777777" w:rsidR="00991079" w:rsidRPr="004517A7" w:rsidRDefault="00991079" w:rsidP="00FF0476">
            <w:pPr>
              <w:tabs>
                <w:tab w:val="decimal" w:pos="1170"/>
              </w:tabs>
              <w:jc w:val="thaiDistribute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</w:tcPr>
          <w:p w14:paraId="07D4FD9C" w14:textId="5D4E530D" w:rsidR="00991079" w:rsidRPr="004517A7" w:rsidRDefault="00DC46F0" w:rsidP="00FF0476">
            <w:pPr>
              <w:tabs>
                <w:tab w:val="decimal" w:pos="930"/>
              </w:tabs>
              <w:ind w:right="-10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09" w:type="dxa"/>
          </w:tcPr>
          <w:p w14:paraId="1111F549" w14:textId="77777777" w:rsidR="00991079" w:rsidRPr="004517A7" w:rsidRDefault="00991079" w:rsidP="00FF0476">
            <w:pPr>
              <w:tabs>
                <w:tab w:val="decimal" w:pos="1170"/>
              </w:tabs>
              <w:ind w:left="-72" w:right="9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78FB9A0D" w14:textId="2908B984" w:rsidR="00991079" w:rsidRPr="004517A7" w:rsidRDefault="00DC46F0" w:rsidP="00FF0476">
            <w:pPr>
              <w:tabs>
                <w:tab w:val="decimal" w:pos="530"/>
              </w:tabs>
              <w:ind w:right="9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1" w:type="dxa"/>
          </w:tcPr>
          <w:p w14:paraId="6751EF30" w14:textId="77777777" w:rsidR="00991079" w:rsidRPr="004517A7" w:rsidRDefault="00991079" w:rsidP="00FF0476">
            <w:pPr>
              <w:tabs>
                <w:tab w:val="decimal" w:pos="1170"/>
              </w:tabs>
              <w:ind w:right="9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14:paraId="4D51F80D" w14:textId="473FA11E" w:rsidR="00991079" w:rsidRPr="004517A7" w:rsidRDefault="00DC46F0" w:rsidP="00FF0476">
            <w:pPr>
              <w:tabs>
                <w:tab w:val="decimal" w:pos="990"/>
              </w:tabs>
              <w:ind w:right="6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22,631</w:t>
            </w:r>
          </w:p>
        </w:tc>
      </w:tr>
      <w:tr w:rsidR="00991079" w:rsidRPr="004517A7" w14:paraId="34A8C546" w14:textId="77777777" w:rsidTr="00FF0476">
        <w:trPr>
          <w:trHeight w:val="144"/>
        </w:trPr>
        <w:tc>
          <w:tcPr>
            <w:tcW w:w="4140" w:type="dxa"/>
          </w:tcPr>
          <w:p w14:paraId="64CDC802" w14:textId="77777777" w:rsidR="00991079" w:rsidRPr="004517A7" w:rsidRDefault="00991079" w:rsidP="00FF0476">
            <w:pPr>
              <w:ind w:left="532" w:hanging="35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57ED0BD" w14:textId="77777777" w:rsidR="00991079" w:rsidRPr="004517A7" w:rsidRDefault="00991079" w:rsidP="00FF0476">
            <w:pPr>
              <w:tabs>
                <w:tab w:val="decimal" w:pos="101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2D1ABE99" w14:textId="77777777" w:rsidR="00991079" w:rsidRPr="004517A7" w:rsidRDefault="00991079" w:rsidP="00FF0476">
            <w:pPr>
              <w:tabs>
                <w:tab w:val="decimal" w:pos="966"/>
                <w:tab w:val="decimal" w:pos="1170"/>
              </w:tabs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1" w:type="dxa"/>
          </w:tcPr>
          <w:p w14:paraId="760EC88C" w14:textId="77777777" w:rsidR="00991079" w:rsidRPr="004517A7" w:rsidRDefault="00991079" w:rsidP="00FF0476">
            <w:pPr>
              <w:tabs>
                <w:tab w:val="decimal" w:pos="930"/>
              </w:tabs>
              <w:ind w:right="-10"/>
              <w:rPr>
                <w:rFonts w:ascii="Angsana New" w:hAnsi="Angsana New"/>
                <w:sz w:val="28"/>
              </w:rPr>
            </w:pPr>
          </w:p>
        </w:tc>
        <w:tc>
          <w:tcPr>
            <w:tcW w:w="109" w:type="dxa"/>
          </w:tcPr>
          <w:p w14:paraId="3030A250" w14:textId="77777777" w:rsidR="00991079" w:rsidRPr="004517A7" w:rsidRDefault="00991079" w:rsidP="00FF0476">
            <w:pPr>
              <w:tabs>
                <w:tab w:val="decimal" w:pos="1170"/>
              </w:tabs>
              <w:ind w:left="-72"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</w:tcPr>
          <w:p w14:paraId="54CFAFDA" w14:textId="77777777" w:rsidR="00991079" w:rsidRPr="004517A7" w:rsidRDefault="00991079" w:rsidP="00FF0476">
            <w:pPr>
              <w:tabs>
                <w:tab w:val="decimal" w:pos="1170"/>
                <w:tab w:val="decimal" w:pos="1206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" w:type="dxa"/>
          </w:tcPr>
          <w:p w14:paraId="3E9A2167" w14:textId="77777777" w:rsidR="00991079" w:rsidRPr="004517A7" w:rsidRDefault="00991079" w:rsidP="00FF0476">
            <w:pPr>
              <w:tabs>
                <w:tab w:val="decimal" w:pos="1170"/>
                <w:tab w:val="decimal" w:pos="1206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9" w:type="dxa"/>
          </w:tcPr>
          <w:p w14:paraId="3A0032C7" w14:textId="77777777" w:rsidR="00991079" w:rsidRPr="004517A7" w:rsidRDefault="00991079" w:rsidP="00FF0476">
            <w:pPr>
              <w:tabs>
                <w:tab w:val="decimal" w:pos="99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91079" w:rsidRPr="004517A7" w14:paraId="0BBC0B0D" w14:textId="77777777" w:rsidTr="00FF0476">
        <w:trPr>
          <w:trHeight w:val="144"/>
        </w:trPr>
        <w:tc>
          <w:tcPr>
            <w:tcW w:w="4140" w:type="dxa"/>
          </w:tcPr>
          <w:p w14:paraId="49A4E51F" w14:textId="77777777" w:rsidR="00991079" w:rsidRPr="004517A7" w:rsidRDefault="00991079" w:rsidP="00FF0476">
            <w:pPr>
              <w:ind w:left="532" w:hanging="26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br w:type="page"/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ค่าตัดจำหน่ายสะสม:</w:t>
            </w:r>
          </w:p>
        </w:tc>
        <w:tc>
          <w:tcPr>
            <w:tcW w:w="1440" w:type="dxa"/>
          </w:tcPr>
          <w:p w14:paraId="55F6B62B" w14:textId="77777777" w:rsidR="00991079" w:rsidRPr="004517A7" w:rsidRDefault="00991079" w:rsidP="00FF0476">
            <w:pPr>
              <w:tabs>
                <w:tab w:val="decimal" w:pos="101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74B77CA4" w14:textId="77777777" w:rsidR="00991079" w:rsidRPr="004517A7" w:rsidRDefault="00991079" w:rsidP="00FF0476">
            <w:pPr>
              <w:tabs>
                <w:tab w:val="decimal" w:pos="966"/>
                <w:tab w:val="decimal" w:pos="1170"/>
              </w:tabs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1" w:type="dxa"/>
          </w:tcPr>
          <w:p w14:paraId="3E35846F" w14:textId="77777777" w:rsidR="00991079" w:rsidRPr="004517A7" w:rsidRDefault="00991079" w:rsidP="00FF0476">
            <w:pPr>
              <w:tabs>
                <w:tab w:val="decimal" w:pos="930"/>
              </w:tabs>
              <w:ind w:right="-10"/>
              <w:rPr>
                <w:rFonts w:ascii="Angsana New" w:hAnsi="Angsana New"/>
                <w:sz w:val="28"/>
              </w:rPr>
            </w:pPr>
          </w:p>
        </w:tc>
        <w:tc>
          <w:tcPr>
            <w:tcW w:w="109" w:type="dxa"/>
          </w:tcPr>
          <w:p w14:paraId="26265CAF" w14:textId="77777777" w:rsidR="00991079" w:rsidRPr="004517A7" w:rsidRDefault="00991079" w:rsidP="00FF0476">
            <w:pPr>
              <w:tabs>
                <w:tab w:val="decimal" w:pos="1170"/>
              </w:tabs>
              <w:ind w:left="-72"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</w:tcPr>
          <w:p w14:paraId="28BE6E8E" w14:textId="77777777" w:rsidR="00991079" w:rsidRPr="004517A7" w:rsidRDefault="00991079" w:rsidP="00FF0476">
            <w:pPr>
              <w:tabs>
                <w:tab w:val="decimal" w:pos="1170"/>
                <w:tab w:val="decimal" w:pos="1206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" w:type="dxa"/>
          </w:tcPr>
          <w:p w14:paraId="2CA41448" w14:textId="77777777" w:rsidR="00991079" w:rsidRPr="004517A7" w:rsidRDefault="00991079" w:rsidP="00FF0476">
            <w:pPr>
              <w:tabs>
                <w:tab w:val="decimal" w:pos="1170"/>
                <w:tab w:val="decimal" w:pos="1206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9" w:type="dxa"/>
          </w:tcPr>
          <w:p w14:paraId="2DAAC7B4" w14:textId="77777777" w:rsidR="00991079" w:rsidRPr="004517A7" w:rsidRDefault="00991079" w:rsidP="00FF0476">
            <w:pPr>
              <w:tabs>
                <w:tab w:val="decimal" w:pos="99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91079" w:rsidRPr="004517A7" w14:paraId="6341495C" w14:textId="77777777" w:rsidTr="00FF0476">
        <w:trPr>
          <w:trHeight w:val="144"/>
        </w:trPr>
        <w:tc>
          <w:tcPr>
            <w:tcW w:w="4140" w:type="dxa"/>
          </w:tcPr>
          <w:p w14:paraId="4800B036" w14:textId="77777777" w:rsidR="00991079" w:rsidRPr="004517A7" w:rsidRDefault="00991079" w:rsidP="00FF0476">
            <w:pPr>
              <w:ind w:left="532" w:hanging="262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โปรแกรมคอมพิวเตอร์</w:t>
            </w:r>
          </w:p>
        </w:tc>
        <w:tc>
          <w:tcPr>
            <w:tcW w:w="1440" w:type="dxa"/>
          </w:tcPr>
          <w:p w14:paraId="5D74F430" w14:textId="3DE8BFF5" w:rsidR="00991079" w:rsidRPr="004517A7" w:rsidRDefault="00991079" w:rsidP="00FF0476">
            <w:pPr>
              <w:tabs>
                <w:tab w:val="decimal" w:pos="101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(20,067)</w:t>
            </w:r>
          </w:p>
        </w:tc>
        <w:tc>
          <w:tcPr>
            <w:tcW w:w="180" w:type="dxa"/>
          </w:tcPr>
          <w:p w14:paraId="6AC8B6D8" w14:textId="77777777" w:rsidR="00991079" w:rsidRPr="004517A7" w:rsidRDefault="00991079" w:rsidP="00FF0476">
            <w:pPr>
              <w:tabs>
                <w:tab w:val="decimal" w:pos="966"/>
                <w:tab w:val="decimal" w:pos="1170"/>
              </w:tabs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1" w:type="dxa"/>
          </w:tcPr>
          <w:p w14:paraId="311B5B67" w14:textId="163478B9" w:rsidR="00991079" w:rsidRPr="004517A7" w:rsidRDefault="00DC46F0" w:rsidP="00FF0476">
            <w:pPr>
              <w:tabs>
                <w:tab w:val="decimal" w:pos="930"/>
              </w:tabs>
              <w:ind w:right="-10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(882)</w:t>
            </w:r>
          </w:p>
        </w:tc>
        <w:tc>
          <w:tcPr>
            <w:tcW w:w="109" w:type="dxa"/>
          </w:tcPr>
          <w:p w14:paraId="018E5DA8" w14:textId="77777777" w:rsidR="00991079" w:rsidRPr="004517A7" w:rsidRDefault="00991079" w:rsidP="00FF0476">
            <w:pPr>
              <w:tabs>
                <w:tab w:val="decimal" w:pos="1170"/>
              </w:tabs>
              <w:ind w:left="-72"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</w:tcPr>
          <w:p w14:paraId="4DABA456" w14:textId="2C7EECF0" w:rsidR="00991079" w:rsidRPr="004517A7" w:rsidRDefault="00DC46F0" w:rsidP="00FF0476">
            <w:pPr>
              <w:tabs>
                <w:tab w:val="decimal" w:pos="530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" w:type="dxa"/>
          </w:tcPr>
          <w:p w14:paraId="4CCC5AD3" w14:textId="77777777" w:rsidR="00991079" w:rsidRPr="004517A7" w:rsidRDefault="00991079" w:rsidP="00FF0476">
            <w:pPr>
              <w:tabs>
                <w:tab w:val="decimal" w:pos="1170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9" w:type="dxa"/>
          </w:tcPr>
          <w:p w14:paraId="56C51EF4" w14:textId="0AD24CDA" w:rsidR="00991079" w:rsidRPr="004517A7" w:rsidRDefault="00DC46F0" w:rsidP="00FF0476">
            <w:pPr>
              <w:tabs>
                <w:tab w:val="decimal" w:pos="99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(20,949)</w:t>
            </w:r>
          </w:p>
        </w:tc>
      </w:tr>
      <w:tr w:rsidR="00991079" w:rsidRPr="004517A7" w14:paraId="45A60DED" w14:textId="77777777" w:rsidTr="00FF0476">
        <w:trPr>
          <w:trHeight w:val="144"/>
        </w:trPr>
        <w:tc>
          <w:tcPr>
            <w:tcW w:w="4140" w:type="dxa"/>
          </w:tcPr>
          <w:p w14:paraId="5AA83CA4" w14:textId="77777777" w:rsidR="00991079" w:rsidRPr="004517A7" w:rsidRDefault="00991079" w:rsidP="00FF0476">
            <w:pPr>
              <w:ind w:left="532" w:hanging="263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รวมค่าตัดจำหน่ายสะสม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32B40D7" w14:textId="47051186" w:rsidR="00991079" w:rsidRPr="004517A7" w:rsidRDefault="00991079" w:rsidP="00FF0476">
            <w:pPr>
              <w:tabs>
                <w:tab w:val="decimal" w:pos="101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(20,067)</w:t>
            </w:r>
          </w:p>
        </w:tc>
        <w:tc>
          <w:tcPr>
            <w:tcW w:w="180" w:type="dxa"/>
          </w:tcPr>
          <w:p w14:paraId="2D6322BE" w14:textId="77777777" w:rsidR="00991079" w:rsidRPr="004517A7" w:rsidRDefault="00991079" w:rsidP="00FF0476">
            <w:pPr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</w:tcPr>
          <w:p w14:paraId="4F389410" w14:textId="151046F5" w:rsidR="00991079" w:rsidRPr="004517A7" w:rsidRDefault="00DC46F0" w:rsidP="00FF0476">
            <w:pPr>
              <w:tabs>
                <w:tab w:val="decimal" w:pos="930"/>
              </w:tabs>
              <w:ind w:right="-10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(882)</w:t>
            </w:r>
          </w:p>
        </w:tc>
        <w:tc>
          <w:tcPr>
            <w:tcW w:w="109" w:type="dxa"/>
          </w:tcPr>
          <w:p w14:paraId="48950DC4" w14:textId="77777777" w:rsidR="00991079" w:rsidRPr="004517A7" w:rsidRDefault="00991079" w:rsidP="00FF0476">
            <w:pPr>
              <w:tabs>
                <w:tab w:val="decimal" w:pos="1170"/>
              </w:tabs>
              <w:ind w:left="-288"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193DFDE2" w14:textId="1C54808E" w:rsidR="00991079" w:rsidRPr="004517A7" w:rsidRDefault="00DC46F0" w:rsidP="00FF0476">
            <w:pPr>
              <w:tabs>
                <w:tab w:val="decimal" w:pos="530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" w:type="dxa"/>
          </w:tcPr>
          <w:p w14:paraId="7A418D3B" w14:textId="77777777" w:rsidR="00991079" w:rsidRPr="004517A7" w:rsidRDefault="00991079" w:rsidP="00FF0476">
            <w:pPr>
              <w:tabs>
                <w:tab w:val="decimal" w:pos="1170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3FD4113C" w14:textId="7E8113CA" w:rsidR="00991079" w:rsidRPr="004517A7" w:rsidRDefault="00DC46F0" w:rsidP="00FF0476">
            <w:pPr>
              <w:tabs>
                <w:tab w:val="decimal" w:pos="99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(20,949)</w:t>
            </w:r>
          </w:p>
        </w:tc>
      </w:tr>
      <w:tr w:rsidR="00991079" w:rsidRPr="004517A7" w14:paraId="20484297" w14:textId="77777777" w:rsidTr="00FF0476">
        <w:trPr>
          <w:trHeight w:val="144"/>
        </w:trPr>
        <w:tc>
          <w:tcPr>
            <w:tcW w:w="4140" w:type="dxa"/>
          </w:tcPr>
          <w:p w14:paraId="0E7122DB" w14:textId="77777777" w:rsidR="00991079" w:rsidRPr="004517A7" w:rsidRDefault="00991079" w:rsidP="00FF0476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รวมสินทรัพย์ไม่มีตัวตน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552D24C" w14:textId="0862D575" w:rsidR="00991079" w:rsidRPr="004517A7" w:rsidRDefault="00991079" w:rsidP="00FF0476">
            <w:pPr>
              <w:tabs>
                <w:tab w:val="decimal" w:pos="1010"/>
              </w:tabs>
              <w:ind w:right="6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</w:rPr>
              <w:t>2,564</w:t>
            </w:r>
          </w:p>
        </w:tc>
        <w:tc>
          <w:tcPr>
            <w:tcW w:w="180" w:type="dxa"/>
          </w:tcPr>
          <w:p w14:paraId="755A83ED" w14:textId="77777777" w:rsidR="00991079" w:rsidRPr="004517A7" w:rsidRDefault="00991079" w:rsidP="00FF0476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</w:tcPr>
          <w:p w14:paraId="2C83FE87" w14:textId="77777777" w:rsidR="00991079" w:rsidRPr="004517A7" w:rsidRDefault="00991079" w:rsidP="00FF0476">
            <w:pPr>
              <w:tabs>
                <w:tab w:val="decimal" w:pos="1170"/>
              </w:tabs>
              <w:ind w:right="9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" w:type="dxa"/>
          </w:tcPr>
          <w:p w14:paraId="5EC85C61" w14:textId="77777777" w:rsidR="00991079" w:rsidRPr="004517A7" w:rsidRDefault="00991079" w:rsidP="00FF0476">
            <w:pPr>
              <w:tabs>
                <w:tab w:val="decimal" w:pos="1170"/>
              </w:tabs>
              <w:ind w:right="9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478CDF30" w14:textId="77777777" w:rsidR="00991079" w:rsidRPr="004517A7" w:rsidRDefault="00991079" w:rsidP="00FF0476">
            <w:pPr>
              <w:tabs>
                <w:tab w:val="decimal" w:pos="1170"/>
              </w:tabs>
              <w:ind w:right="9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" w:type="dxa"/>
          </w:tcPr>
          <w:p w14:paraId="025B0823" w14:textId="77777777" w:rsidR="00991079" w:rsidRPr="004517A7" w:rsidRDefault="00991079" w:rsidP="00FF0476">
            <w:pPr>
              <w:tabs>
                <w:tab w:val="decimal" w:pos="1170"/>
              </w:tabs>
              <w:ind w:right="9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7953D611" w14:textId="7FD9144A" w:rsidR="00991079" w:rsidRPr="004517A7" w:rsidRDefault="00DC46F0" w:rsidP="00FF0476">
            <w:pPr>
              <w:tabs>
                <w:tab w:val="decimal" w:pos="990"/>
              </w:tabs>
              <w:ind w:right="6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1,682</w:t>
            </w:r>
          </w:p>
        </w:tc>
      </w:tr>
    </w:tbl>
    <w:p w14:paraId="0F2F615E" w14:textId="77777777" w:rsidR="00C5158A" w:rsidRPr="004517A7" w:rsidRDefault="00C5158A" w:rsidP="00C5158A">
      <w:pPr>
        <w:rPr>
          <w:rFonts w:ascii="Angsana New" w:hAnsi="Angsana New"/>
          <w:sz w:val="28"/>
        </w:rPr>
      </w:pPr>
    </w:p>
    <w:tbl>
      <w:tblPr>
        <w:tblW w:w="945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440"/>
        <w:gridCol w:w="180"/>
        <w:gridCol w:w="990"/>
        <w:gridCol w:w="180"/>
        <w:gridCol w:w="1080"/>
        <w:gridCol w:w="90"/>
        <w:gridCol w:w="1350"/>
      </w:tblGrid>
      <w:tr w:rsidR="00C5158A" w:rsidRPr="004517A7" w14:paraId="730B67D8" w14:textId="77777777" w:rsidTr="00EB3535">
        <w:trPr>
          <w:trHeight w:val="144"/>
        </w:trPr>
        <w:tc>
          <w:tcPr>
            <w:tcW w:w="4140" w:type="dxa"/>
          </w:tcPr>
          <w:p w14:paraId="27B703B4" w14:textId="77777777" w:rsidR="00C5158A" w:rsidRPr="004517A7" w:rsidRDefault="00C5158A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</w:tcPr>
          <w:p w14:paraId="3315DED7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6912BEC3" w14:textId="77777777" w:rsidR="00C5158A" w:rsidRPr="004517A7" w:rsidRDefault="00C5158A" w:rsidP="000D313F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0F2D24D2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51EA47EE" w14:textId="77777777" w:rsidR="00C5158A" w:rsidRPr="004517A7" w:rsidRDefault="00C5158A" w:rsidP="000D313F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3"/>
          </w:tcPr>
          <w:p w14:paraId="23D665C8" w14:textId="77777777" w:rsidR="00C5158A" w:rsidRPr="004517A7" w:rsidRDefault="00C5158A" w:rsidP="000D313F">
            <w:pPr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5158A" w:rsidRPr="004517A7" w14:paraId="28D24A22" w14:textId="77777777" w:rsidTr="00EB3535">
        <w:trPr>
          <w:trHeight w:val="144"/>
        </w:trPr>
        <w:tc>
          <w:tcPr>
            <w:tcW w:w="4140" w:type="dxa"/>
          </w:tcPr>
          <w:p w14:paraId="179BC088" w14:textId="77777777" w:rsidR="00C5158A" w:rsidRPr="004517A7" w:rsidRDefault="00C5158A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310" w:type="dxa"/>
            <w:gridSpan w:val="7"/>
            <w:tcBorders>
              <w:bottom w:val="single" w:sz="4" w:space="0" w:color="auto"/>
            </w:tcBorders>
          </w:tcPr>
          <w:p w14:paraId="4D35ED02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5158A" w:rsidRPr="004517A7" w14:paraId="0463C993" w14:textId="77777777" w:rsidTr="00EB3535">
        <w:trPr>
          <w:trHeight w:val="144"/>
        </w:trPr>
        <w:tc>
          <w:tcPr>
            <w:tcW w:w="4140" w:type="dxa"/>
          </w:tcPr>
          <w:p w14:paraId="2672BD1D" w14:textId="77777777" w:rsidR="00C5158A" w:rsidRPr="004517A7" w:rsidRDefault="00C5158A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CDD54F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  <w:p w14:paraId="657CEE05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4517A7">
              <w:rPr>
                <w:rFonts w:ascii="Angsana New" w:hAnsi="Angsana New"/>
                <w:sz w:val="28"/>
              </w:rPr>
              <w:t xml:space="preserve"> </w:t>
            </w:r>
          </w:p>
          <w:p w14:paraId="7490240C" w14:textId="56787A15" w:rsidR="00C5158A" w:rsidRPr="004517A7" w:rsidRDefault="00C5158A" w:rsidP="006B488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1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4517A7">
              <w:rPr>
                <w:rFonts w:ascii="Angsana New" w:hAnsi="Angsana New" w:hint="cs"/>
                <w:sz w:val="28"/>
              </w:rPr>
              <w:t xml:space="preserve"> 256</w:t>
            </w:r>
            <w:r w:rsidR="002A288A" w:rsidRPr="004517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8C3E32F" w14:textId="77777777" w:rsidR="00C5158A" w:rsidRPr="004517A7" w:rsidRDefault="00C5158A" w:rsidP="000D313F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DEF619B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เพิ่มขึ้น</w:t>
            </w:r>
            <w:r w:rsidRPr="004517A7">
              <w:rPr>
                <w:rFonts w:ascii="Angsana New" w:hAnsi="Angsana New" w:hint="cs"/>
                <w:sz w:val="28"/>
              </w:rPr>
              <w:br/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38067DB" w14:textId="77777777" w:rsidR="00C5158A" w:rsidRPr="004517A7" w:rsidRDefault="00C5158A" w:rsidP="000D313F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01CE971" w14:textId="77777777" w:rsidR="00C5158A" w:rsidRPr="004517A7" w:rsidRDefault="00C5158A" w:rsidP="000D313F">
            <w:pPr>
              <w:ind w:left="-198" w:firstLine="19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ลดลง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0346653" w14:textId="77777777" w:rsidR="00C5158A" w:rsidRPr="004517A7" w:rsidRDefault="00C5158A" w:rsidP="000D313F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546428F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ยอดคงเหลือ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</w:p>
          <w:p w14:paraId="537461EE" w14:textId="77777777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2DDDC93" w14:textId="2D01F3CD" w:rsidR="00C5158A" w:rsidRPr="004517A7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31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4517A7">
              <w:rPr>
                <w:rFonts w:ascii="Angsana New" w:hAnsi="Angsana New" w:hint="cs"/>
                <w:sz w:val="28"/>
              </w:rPr>
              <w:t xml:space="preserve"> 256</w:t>
            </w:r>
            <w:r w:rsidR="002A288A" w:rsidRPr="004517A7">
              <w:rPr>
                <w:rFonts w:ascii="Angsana New" w:hAnsi="Angsana New"/>
                <w:sz w:val="28"/>
              </w:rPr>
              <w:t>3</w:t>
            </w:r>
          </w:p>
        </w:tc>
      </w:tr>
      <w:tr w:rsidR="00C5158A" w:rsidRPr="004517A7" w14:paraId="187074EF" w14:textId="77777777" w:rsidTr="00EB3535">
        <w:trPr>
          <w:trHeight w:val="144"/>
        </w:trPr>
        <w:tc>
          <w:tcPr>
            <w:tcW w:w="4140" w:type="dxa"/>
          </w:tcPr>
          <w:p w14:paraId="0338BB89" w14:textId="77777777" w:rsidR="00C5158A" w:rsidRPr="004517A7" w:rsidRDefault="00C5158A" w:rsidP="000D313F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ราคาทุน</w:t>
            </w:r>
            <w:r w:rsidRPr="004517A7">
              <w:rPr>
                <w:rFonts w:ascii="Angsana New" w:hAnsi="Angsana New" w:hint="cs"/>
                <w:b/>
                <w:bCs/>
                <w:sz w:val="28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7F33EA" w14:textId="77777777" w:rsidR="00C5158A" w:rsidRPr="004517A7" w:rsidRDefault="00C5158A" w:rsidP="000D313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54F753E0" w14:textId="77777777" w:rsidR="00C5158A" w:rsidRPr="004517A7" w:rsidRDefault="00C5158A" w:rsidP="000D313F">
            <w:pPr>
              <w:tabs>
                <w:tab w:val="decimal" w:pos="966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2F59AE3D" w14:textId="77777777" w:rsidR="00C5158A" w:rsidRPr="004517A7" w:rsidRDefault="00C5158A" w:rsidP="000D313F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1E7E2949" w14:textId="77777777" w:rsidR="00C5158A" w:rsidRPr="004517A7" w:rsidRDefault="00C5158A" w:rsidP="000D313F">
            <w:pPr>
              <w:ind w:left="-7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902A82A" w14:textId="77777777" w:rsidR="00C5158A" w:rsidRPr="004517A7" w:rsidRDefault="00C5158A" w:rsidP="000D313F">
            <w:pPr>
              <w:ind w:left="-7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25FA3A83" w14:textId="77777777" w:rsidR="00C5158A" w:rsidRPr="004517A7" w:rsidRDefault="00C5158A" w:rsidP="000D313F">
            <w:pPr>
              <w:ind w:left="-7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BA3729C" w14:textId="77777777" w:rsidR="00C5158A" w:rsidRPr="004517A7" w:rsidRDefault="00C5158A" w:rsidP="000D313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2A288A" w:rsidRPr="004517A7" w14:paraId="73DF81A9" w14:textId="77777777" w:rsidTr="00EB3535">
        <w:trPr>
          <w:trHeight w:val="144"/>
        </w:trPr>
        <w:tc>
          <w:tcPr>
            <w:tcW w:w="4140" w:type="dxa"/>
          </w:tcPr>
          <w:p w14:paraId="2D42B963" w14:textId="77777777" w:rsidR="002A288A" w:rsidRPr="004517A7" w:rsidRDefault="002A288A" w:rsidP="002A288A">
            <w:pPr>
              <w:ind w:left="532" w:hanging="262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โปรแกรมคอมพิวเตอร์</w:t>
            </w:r>
          </w:p>
        </w:tc>
        <w:tc>
          <w:tcPr>
            <w:tcW w:w="1440" w:type="dxa"/>
          </w:tcPr>
          <w:p w14:paraId="73CEC628" w14:textId="4C06BFD4" w:rsidR="002A288A" w:rsidRPr="004517A7" w:rsidRDefault="002A288A" w:rsidP="00DC46F0">
            <w:pPr>
              <w:tabs>
                <w:tab w:val="decimal" w:pos="101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22,592</w:t>
            </w:r>
          </w:p>
        </w:tc>
        <w:tc>
          <w:tcPr>
            <w:tcW w:w="180" w:type="dxa"/>
          </w:tcPr>
          <w:p w14:paraId="5E94D967" w14:textId="77777777" w:rsidR="002A288A" w:rsidRPr="004517A7" w:rsidRDefault="002A288A" w:rsidP="00DC46F0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0F651B6A" w14:textId="13C9A790" w:rsidR="002A288A" w:rsidRPr="004517A7" w:rsidRDefault="002A288A" w:rsidP="00BE713A">
            <w:pPr>
              <w:ind w:right="6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39</w:t>
            </w:r>
          </w:p>
        </w:tc>
        <w:tc>
          <w:tcPr>
            <w:tcW w:w="180" w:type="dxa"/>
          </w:tcPr>
          <w:p w14:paraId="34D96090" w14:textId="77777777" w:rsidR="002A288A" w:rsidRPr="004517A7" w:rsidRDefault="002A288A" w:rsidP="00DC46F0">
            <w:pPr>
              <w:tabs>
                <w:tab w:val="decimal" w:pos="1170"/>
              </w:tabs>
              <w:ind w:left="-72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125A50DA" w14:textId="12E43D3C" w:rsidR="002A288A" w:rsidRPr="004517A7" w:rsidRDefault="002A288A" w:rsidP="00DC46F0">
            <w:pPr>
              <w:tabs>
                <w:tab w:val="decimal" w:pos="895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</w:tcPr>
          <w:p w14:paraId="2DDC7B2F" w14:textId="77777777" w:rsidR="002A288A" w:rsidRPr="004517A7" w:rsidRDefault="002A288A" w:rsidP="00DC46F0">
            <w:pPr>
              <w:tabs>
                <w:tab w:val="decimal" w:pos="1170"/>
              </w:tabs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7E6E988E" w14:textId="04D191B7" w:rsidR="002A288A" w:rsidRPr="004517A7" w:rsidRDefault="002A288A" w:rsidP="00FF0476">
            <w:pPr>
              <w:tabs>
                <w:tab w:val="decimal" w:pos="990"/>
              </w:tabs>
              <w:ind w:right="4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22,631</w:t>
            </w:r>
          </w:p>
        </w:tc>
      </w:tr>
      <w:tr w:rsidR="002A288A" w:rsidRPr="004517A7" w14:paraId="7F1D98E0" w14:textId="77777777" w:rsidTr="00EB3535">
        <w:trPr>
          <w:trHeight w:val="144"/>
        </w:trPr>
        <w:tc>
          <w:tcPr>
            <w:tcW w:w="4140" w:type="dxa"/>
          </w:tcPr>
          <w:p w14:paraId="607E16D2" w14:textId="77777777" w:rsidR="002A288A" w:rsidRPr="004517A7" w:rsidRDefault="002A288A" w:rsidP="002A288A">
            <w:pPr>
              <w:ind w:left="532" w:hanging="26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รวมราคาทุน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03E5BD1" w14:textId="1E247719" w:rsidR="002A288A" w:rsidRPr="004517A7" w:rsidRDefault="002A288A" w:rsidP="00DC46F0">
            <w:pPr>
              <w:tabs>
                <w:tab w:val="decimal" w:pos="1010"/>
              </w:tabs>
              <w:ind w:right="6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b/>
                <w:bCs/>
                <w:sz w:val="28"/>
              </w:rPr>
              <w:t>22,592</w:t>
            </w:r>
          </w:p>
        </w:tc>
        <w:tc>
          <w:tcPr>
            <w:tcW w:w="180" w:type="dxa"/>
          </w:tcPr>
          <w:p w14:paraId="53553F7C" w14:textId="77777777" w:rsidR="002A288A" w:rsidRPr="004517A7" w:rsidRDefault="002A288A" w:rsidP="00DC46F0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8715ABB" w14:textId="449A698C" w:rsidR="002A288A" w:rsidRPr="004517A7" w:rsidRDefault="002A288A" w:rsidP="00BE713A">
            <w:pPr>
              <w:ind w:right="6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39</w:t>
            </w:r>
          </w:p>
        </w:tc>
        <w:tc>
          <w:tcPr>
            <w:tcW w:w="180" w:type="dxa"/>
          </w:tcPr>
          <w:p w14:paraId="7FB273DF" w14:textId="77777777" w:rsidR="002A288A" w:rsidRPr="004517A7" w:rsidRDefault="002A288A" w:rsidP="00DC46F0">
            <w:pPr>
              <w:tabs>
                <w:tab w:val="decimal" w:pos="1170"/>
              </w:tabs>
              <w:ind w:left="-7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C143E33" w14:textId="2F0A20F1" w:rsidR="002A288A" w:rsidRPr="004517A7" w:rsidRDefault="002A288A" w:rsidP="00DC46F0">
            <w:pPr>
              <w:tabs>
                <w:tab w:val="decimal" w:pos="895"/>
              </w:tabs>
              <w:ind w:right="9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</w:rPr>
              <w:t>-</w:t>
            </w:r>
          </w:p>
        </w:tc>
        <w:tc>
          <w:tcPr>
            <w:tcW w:w="90" w:type="dxa"/>
          </w:tcPr>
          <w:p w14:paraId="2FA32509" w14:textId="77777777" w:rsidR="002A288A" w:rsidRPr="004517A7" w:rsidRDefault="002A288A" w:rsidP="00DC46F0">
            <w:pPr>
              <w:tabs>
                <w:tab w:val="decimal" w:pos="1170"/>
              </w:tabs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0D0A383" w14:textId="092E287D" w:rsidR="002A288A" w:rsidRPr="004517A7" w:rsidRDefault="002A288A" w:rsidP="00FF0476">
            <w:pPr>
              <w:tabs>
                <w:tab w:val="decimal" w:pos="990"/>
              </w:tabs>
              <w:ind w:right="4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</w:rPr>
              <w:t>22,631</w:t>
            </w:r>
          </w:p>
        </w:tc>
      </w:tr>
      <w:tr w:rsidR="002A288A" w:rsidRPr="004517A7" w14:paraId="64121331" w14:textId="77777777" w:rsidTr="00EB3535">
        <w:trPr>
          <w:trHeight w:val="144"/>
        </w:trPr>
        <w:tc>
          <w:tcPr>
            <w:tcW w:w="4140" w:type="dxa"/>
          </w:tcPr>
          <w:p w14:paraId="2D7EC3BC" w14:textId="77777777" w:rsidR="002A288A" w:rsidRPr="004517A7" w:rsidRDefault="002A288A" w:rsidP="002A288A">
            <w:pPr>
              <w:ind w:left="532" w:hanging="35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327CE99" w14:textId="77777777" w:rsidR="002A288A" w:rsidRPr="004517A7" w:rsidRDefault="002A288A" w:rsidP="00DC46F0">
            <w:pPr>
              <w:tabs>
                <w:tab w:val="decimal" w:pos="1010"/>
              </w:tabs>
              <w:ind w:right="-5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592DB27A" w14:textId="77777777" w:rsidR="002A288A" w:rsidRPr="004517A7" w:rsidRDefault="002A288A" w:rsidP="00DC46F0">
            <w:pPr>
              <w:tabs>
                <w:tab w:val="decimal" w:pos="966"/>
                <w:tab w:val="decimal" w:pos="1098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4924C591" w14:textId="77777777" w:rsidR="002A288A" w:rsidRPr="004517A7" w:rsidRDefault="002A288A" w:rsidP="00BE713A">
            <w:pPr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22BC1DF3" w14:textId="77777777" w:rsidR="002A288A" w:rsidRPr="004517A7" w:rsidRDefault="002A288A" w:rsidP="00DC46F0">
            <w:pPr>
              <w:tabs>
                <w:tab w:val="decimal" w:pos="1098"/>
              </w:tabs>
              <w:ind w:left="-72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25D5B7B0" w14:textId="77777777" w:rsidR="002A288A" w:rsidRPr="004517A7" w:rsidRDefault="002A288A" w:rsidP="00DC46F0">
            <w:pPr>
              <w:tabs>
                <w:tab w:val="decimal" w:pos="1206"/>
              </w:tabs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90" w:type="dxa"/>
          </w:tcPr>
          <w:p w14:paraId="12F4AE90" w14:textId="77777777" w:rsidR="002A288A" w:rsidRPr="004517A7" w:rsidRDefault="002A288A" w:rsidP="00DC46F0">
            <w:pPr>
              <w:tabs>
                <w:tab w:val="decimal" w:pos="1206"/>
              </w:tabs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4FD972B3" w14:textId="77777777" w:rsidR="002A288A" w:rsidRPr="004517A7" w:rsidRDefault="002A288A" w:rsidP="00DC46F0">
            <w:pPr>
              <w:tabs>
                <w:tab w:val="decimal" w:pos="990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A288A" w:rsidRPr="004517A7" w14:paraId="7ECB7BFA" w14:textId="77777777" w:rsidTr="00EB3535">
        <w:trPr>
          <w:trHeight w:val="144"/>
        </w:trPr>
        <w:tc>
          <w:tcPr>
            <w:tcW w:w="4140" w:type="dxa"/>
          </w:tcPr>
          <w:p w14:paraId="24773AA9" w14:textId="77777777" w:rsidR="002A288A" w:rsidRPr="004517A7" w:rsidRDefault="002A288A" w:rsidP="002A288A">
            <w:pPr>
              <w:ind w:left="532" w:hanging="26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br w:type="page"/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ค่าตัดจำหน่ายสะสม:</w:t>
            </w:r>
          </w:p>
        </w:tc>
        <w:tc>
          <w:tcPr>
            <w:tcW w:w="1440" w:type="dxa"/>
          </w:tcPr>
          <w:p w14:paraId="0D12228A" w14:textId="77777777" w:rsidR="002A288A" w:rsidRPr="004517A7" w:rsidRDefault="002A288A" w:rsidP="00DC46F0">
            <w:pPr>
              <w:tabs>
                <w:tab w:val="decimal" w:pos="1010"/>
              </w:tabs>
              <w:ind w:right="-5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0BC3C401" w14:textId="77777777" w:rsidR="002A288A" w:rsidRPr="004517A7" w:rsidRDefault="002A288A" w:rsidP="00DC46F0">
            <w:pPr>
              <w:tabs>
                <w:tab w:val="decimal" w:pos="966"/>
                <w:tab w:val="decimal" w:pos="1098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704312DB" w14:textId="77777777" w:rsidR="002A288A" w:rsidRPr="004517A7" w:rsidRDefault="002A288A" w:rsidP="00BE713A">
            <w:pPr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58375A1D" w14:textId="77777777" w:rsidR="002A288A" w:rsidRPr="004517A7" w:rsidRDefault="002A288A" w:rsidP="00DC46F0">
            <w:pPr>
              <w:tabs>
                <w:tab w:val="decimal" w:pos="1098"/>
              </w:tabs>
              <w:ind w:left="-72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5E88DC6E" w14:textId="77777777" w:rsidR="002A288A" w:rsidRPr="004517A7" w:rsidRDefault="002A288A" w:rsidP="00DC46F0">
            <w:pPr>
              <w:tabs>
                <w:tab w:val="decimal" w:pos="1206"/>
              </w:tabs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90" w:type="dxa"/>
          </w:tcPr>
          <w:p w14:paraId="437D5641" w14:textId="77777777" w:rsidR="002A288A" w:rsidRPr="004517A7" w:rsidRDefault="002A288A" w:rsidP="00DC46F0">
            <w:pPr>
              <w:tabs>
                <w:tab w:val="decimal" w:pos="1206"/>
              </w:tabs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3A62E3D7" w14:textId="77777777" w:rsidR="002A288A" w:rsidRPr="004517A7" w:rsidRDefault="002A288A" w:rsidP="00DC46F0">
            <w:pPr>
              <w:tabs>
                <w:tab w:val="decimal" w:pos="990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A288A" w:rsidRPr="004517A7" w14:paraId="7A3C6184" w14:textId="77777777" w:rsidTr="00EB3535">
        <w:trPr>
          <w:trHeight w:val="144"/>
        </w:trPr>
        <w:tc>
          <w:tcPr>
            <w:tcW w:w="4140" w:type="dxa"/>
          </w:tcPr>
          <w:p w14:paraId="5F6033F5" w14:textId="77777777" w:rsidR="002A288A" w:rsidRPr="004517A7" w:rsidRDefault="002A288A" w:rsidP="002A288A">
            <w:pPr>
              <w:ind w:left="532" w:hanging="262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โปรแกรมคอมพิวเตอร์</w:t>
            </w:r>
          </w:p>
        </w:tc>
        <w:tc>
          <w:tcPr>
            <w:tcW w:w="1440" w:type="dxa"/>
          </w:tcPr>
          <w:p w14:paraId="08B62DE0" w14:textId="3E29915D" w:rsidR="002A288A" w:rsidRPr="004517A7" w:rsidRDefault="002A288A" w:rsidP="00DC46F0">
            <w:pPr>
              <w:tabs>
                <w:tab w:val="decimal" w:pos="101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 xml:space="preserve"> (19,148)</w:t>
            </w:r>
          </w:p>
        </w:tc>
        <w:tc>
          <w:tcPr>
            <w:tcW w:w="180" w:type="dxa"/>
          </w:tcPr>
          <w:p w14:paraId="500AA51E" w14:textId="77777777" w:rsidR="002A288A" w:rsidRPr="004517A7" w:rsidRDefault="002A288A" w:rsidP="00DC46F0">
            <w:pPr>
              <w:tabs>
                <w:tab w:val="decimal" w:pos="966"/>
                <w:tab w:val="decimal" w:pos="1098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436D5953" w14:textId="1CEC9836" w:rsidR="002A288A" w:rsidRPr="004517A7" w:rsidRDefault="002A288A" w:rsidP="00BE713A">
            <w:pPr>
              <w:ind w:right="6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(919)</w:t>
            </w:r>
          </w:p>
        </w:tc>
        <w:tc>
          <w:tcPr>
            <w:tcW w:w="180" w:type="dxa"/>
          </w:tcPr>
          <w:p w14:paraId="55088E6E" w14:textId="77777777" w:rsidR="002A288A" w:rsidRPr="004517A7" w:rsidRDefault="002A288A" w:rsidP="00DC46F0">
            <w:pPr>
              <w:tabs>
                <w:tab w:val="decimal" w:pos="1098"/>
              </w:tabs>
              <w:ind w:left="-72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444D0487" w14:textId="53E9284D" w:rsidR="002A288A" w:rsidRPr="004517A7" w:rsidRDefault="002A288A" w:rsidP="00DC46F0">
            <w:pPr>
              <w:tabs>
                <w:tab w:val="decimal" w:pos="530"/>
              </w:tabs>
              <w:ind w:right="15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</w:tcPr>
          <w:p w14:paraId="59B37E77" w14:textId="77777777" w:rsidR="002A288A" w:rsidRPr="004517A7" w:rsidRDefault="002A288A" w:rsidP="00DC46F0">
            <w:pPr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560789C0" w14:textId="6F2CD267" w:rsidR="002A288A" w:rsidRPr="004517A7" w:rsidRDefault="002A288A" w:rsidP="00FF0476">
            <w:pPr>
              <w:tabs>
                <w:tab w:val="decimal" w:pos="990"/>
              </w:tabs>
              <w:ind w:right="4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(20,067)</w:t>
            </w:r>
          </w:p>
        </w:tc>
      </w:tr>
      <w:tr w:rsidR="002A288A" w:rsidRPr="004517A7" w14:paraId="008F9BC7" w14:textId="77777777" w:rsidTr="00EB3535">
        <w:trPr>
          <w:trHeight w:val="144"/>
        </w:trPr>
        <w:tc>
          <w:tcPr>
            <w:tcW w:w="4140" w:type="dxa"/>
          </w:tcPr>
          <w:p w14:paraId="7975EBD4" w14:textId="77777777" w:rsidR="002A288A" w:rsidRPr="004517A7" w:rsidRDefault="002A288A" w:rsidP="002A288A">
            <w:pPr>
              <w:ind w:left="532" w:hanging="263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รวมค่าตัดจำหน่ายสะสม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BE50CFE" w14:textId="3B2B2626" w:rsidR="002A288A" w:rsidRPr="004517A7" w:rsidRDefault="002A288A" w:rsidP="00DC46F0">
            <w:pPr>
              <w:tabs>
                <w:tab w:val="decimal" w:pos="101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 xml:space="preserve"> (19,148)</w:t>
            </w:r>
          </w:p>
        </w:tc>
        <w:tc>
          <w:tcPr>
            <w:tcW w:w="180" w:type="dxa"/>
          </w:tcPr>
          <w:p w14:paraId="5D30322E" w14:textId="77777777" w:rsidR="002A288A" w:rsidRPr="004517A7" w:rsidRDefault="002A288A" w:rsidP="00DC46F0">
            <w:pPr>
              <w:tabs>
                <w:tab w:val="decimal" w:pos="966"/>
                <w:tab w:val="decimal" w:pos="1098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D01FA9C" w14:textId="5A844B59" w:rsidR="002A288A" w:rsidRPr="004517A7" w:rsidRDefault="002A288A" w:rsidP="00BE713A">
            <w:pPr>
              <w:ind w:right="6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(919)</w:t>
            </w:r>
          </w:p>
        </w:tc>
        <w:tc>
          <w:tcPr>
            <w:tcW w:w="180" w:type="dxa"/>
          </w:tcPr>
          <w:p w14:paraId="6FF7FBB9" w14:textId="77777777" w:rsidR="002A288A" w:rsidRPr="004517A7" w:rsidRDefault="002A288A" w:rsidP="00DC46F0">
            <w:pPr>
              <w:tabs>
                <w:tab w:val="decimal" w:pos="1098"/>
              </w:tabs>
              <w:ind w:left="-72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80EC3C" w14:textId="0867EE76" w:rsidR="002A288A" w:rsidRPr="004517A7" w:rsidRDefault="002A288A" w:rsidP="00DC46F0">
            <w:pPr>
              <w:tabs>
                <w:tab w:val="decimal" w:pos="530"/>
              </w:tabs>
              <w:ind w:right="15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</w:tcPr>
          <w:p w14:paraId="47F36F5F" w14:textId="77777777" w:rsidR="002A288A" w:rsidRPr="004517A7" w:rsidRDefault="002A288A" w:rsidP="00DC46F0">
            <w:pPr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104647B" w14:textId="5E3EB6CB" w:rsidR="002A288A" w:rsidRPr="004517A7" w:rsidRDefault="002A288A" w:rsidP="00FF0476">
            <w:pPr>
              <w:tabs>
                <w:tab w:val="decimal" w:pos="990"/>
              </w:tabs>
              <w:ind w:right="4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(20,067)</w:t>
            </w:r>
          </w:p>
        </w:tc>
      </w:tr>
      <w:tr w:rsidR="002A288A" w:rsidRPr="004517A7" w14:paraId="0ED159C3" w14:textId="77777777" w:rsidTr="00EB3535">
        <w:trPr>
          <w:trHeight w:val="144"/>
        </w:trPr>
        <w:tc>
          <w:tcPr>
            <w:tcW w:w="4140" w:type="dxa"/>
          </w:tcPr>
          <w:p w14:paraId="2057D3A6" w14:textId="77777777" w:rsidR="002A288A" w:rsidRPr="004517A7" w:rsidRDefault="002A288A" w:rsidP="002A288A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รวมสินทรัพย์ไม่มีตัวตน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45F3D2D" w14:textId="7F4C19C7" w:rsidR="002A288A" w:rsidRPr="004517A7" w:rsidRDefault="002A288A" w:rsidP="00DC46F0">
            <w:pPr>
              <w:tabs>
                <w:tab w:val="decimal" w:pos="1010"/>
              </w:tabs>
              <w:ind w:right="6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</w:rPr>
              <w:t>3,444</w:t>
            </w:r>
          </w:p>
        </w:tc>
        <w:tc>
          <w:tcPr>
            <w:tcW w:w="180" w:type="dxa"/>
          </w:tcPr>
          <w:p w14:paraId="34BAE3B1" w14:textId="77777777" w:rsidR="002A288A" w:rsidRPr="004517A7" w:rsidRDefault="002A288A" w:rsidP="00DC46F0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0BDD486" w14:textId="77777777" w:rsidR="002A288A" w:rsidRPr="004517A7" w:rsidRDefault="002A288A" w:rsidP="00BE713A">
            <w:pPr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0D8EB648" w14:textId="77777777" w:rsidR="002A288A" w:rsidRPr="004517A7" w:rsidRDefault="002A288A" w:rsidP="00DC46F0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F391F8" w14:textId="77777777" w:rsidR="002A288A" w:rsidRPr="004517A7" w:rsidRDefault="002A288A" w:rsidP="00DC46F0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90" w:type="dxa"/>
          </w:tcPr>
          <w:p w14:paraId="3933A3B5" w14:textId="77777777" w:rsidR="002A288A" w:rsidRPr="004517A7" w:rsidRDefault="002A288A" w:rsidP="00DC46F0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D1C395D" w14:textId="1AD59E7E" w:rsidR="002A288A" w:rsidRPr="004517A7" w:rsidRDefault="002A288A" w:rsidP="00FF0476">
            <w:pPr>
              <w:tabs>
                <w:tab w:val="decimal" w:pos="990"/>
              </w:tabs>
              <w:ind w:right="4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</w:rPr>
              <w:t>2,564</w:t>
            </w:r>
          </w:p>
        </w:tc>
      </w:tr>
      <w:tr w:rsidR="002A288A" w:rsidRPr="004517A7" w14:paraId="5A5198CA" w14:textId="77777777" w:rsidTr="00EB3535">
        <w:trPr>
          <w:trHeight w:val="144"/>
        </w:trPr>
        <w:tc>
          <w:tcPr>
            <w:tcW w:w="4140" w:type="dxa"/>
          </w:tcPr>
          <w:p w14:paraId="106D516E" w14:textId="77777777" w:rsidR="002A288A" w:rsidRPr="004517A7" w:rsidRDefault="002A288A" w:rsidP="002A288A">
            <w:pPr>
              <w:ind w:left="532" w:hanging="35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CD9964B" w14:textId="77777777" w:rsidR="002A288A" w:rsidRPr="004517A7" w:rsidRDefault="002A288A" w:rsidP="002A288A">
            <w:pPr>
              <w:tabs>
                <w:tab w:val="decimal" w:pos="1010"/>
              </w:tabs>
              <w:ind w:right="-50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526790F7" w14:textId="77777777" w:rsidR="002A288A" w:rsidRPr="004517A7" w:rsidRDefault="002A288A" w:rsidP="002A288A">
            <w:pPr>
              <w:tabs>
                <w:tab w:val="decimal" w:pos="966"/>
                <w:tab w:val="decimal" w:pos="1098"/>
              </w:tabs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6A3125C6" w14:textId="77777777" w:rsidR="002A288A" w:rsidRPr="004517A7" w:rsidRDefault="002A288A" w:rsidP="002A288A">
            <w:pPr>
              <w:tabs>
                <w:tab w:val="decimal" w:pos="930"/>
              </w:tabs>
              <w:ind w:right="-10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7A831928" w14:textId="77777777" w:rsidR="002A288A" w:rsidRPr="004517A7" w:rsidRDefault="002A288A" w:rsidP="002A288A">
            <w:pPr>
              <w:tabs>
                <w:tab w:val="decimal" w:pos="1098"/>
              </w:tabs>
              <w:ind w:left="-72"/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126919E1" w14:textId="77777777" w:rsidR="002A288A" w:rsidRPr="004517A7" w:rsidRDefault="002A288A" w:rsidP="002A288A">
            <w:pPr>
              <w:tabs>
                <w:tab w:val="decimal" w:pos="1206"/>
              </w:tabs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90" w:type="dxa"/>
          </w:tcPr>
          <w:p w14:paraId="65129A70" w14:textId="77777777" w:rsidR="002A288A" w:rsidRPr="004517A7" w:rsidRDefault="002A288A" w:rsidP="002A288A">
            <w:pPr>
              <w:tabs>
                <w:tab w:val="decimal" w:pos="1206"/>
              </w:tabs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15BBA264" w14:textId="77777777" w:rsidR="002A288A" w:rsidRPr="004517A7" w:rsidRDefault="002A288A" w:rsidP="002A288A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</w:p>
        </w:tc>
      </w:tr>
      <w:tr w:rsidR="002A288A" w:rsidRPr="004517A7" w14:paraId="59D2AD6B" w14:textId="77777777" w:rsidTr="00EB3535">
        <w:trPr>
          <w:trHeight w:val="144"/>
        </w:trPr>
        <w:tc>
          <w:tcPr>
            <w:tcW w:w="4140" w:type="dxa"/>
          </w:tcPr>
          <w:p w14:paraId="075F5BA5" w14:textId="77777777" w:rsidR="002A288A" w:rsidRPr="004517A7" w:rsidRDefault="002A288A" w:rsidP="002A288A">
            <w:pPr>
              <w:ind w:left="532" w:hanging="26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ค่าตัดจำหน่ายสำหรับปีสิ้นสุดวันที่ </w:t>
            </w:r>
            <w:r w:rsidRPr="004517A7">
              <w:rPr>
                <w:rFonts w:ascii="Angsana New" w:hAnsi="Angsana New" w:hint="cs"/>
                <w:b/>
                <w:bCs/>
                <w:sz w:val="28"/>
              </w:rPr>
              <w:t>31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704B8FBF" w14:textId="77777777" w:rsidR="002A288A" w:rsidRPr="004517A7" w:rsidRDefault="002A288A" w:rsidP="002A288A">
            <w:pPr>
              <w:tabs>
                <w:tab w:val="decimal" w:pos="1010"/>
              </w:tabs>
              <w:ind w:right="-50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1DD6852E" w14:textId="77777777" w:rsidR="002A288A" w:rsidRPr="004517A7" w:rsidRDefault="002A288A" w:rsidP="002A288A">
            <w:pPr>
              <w:tabs>
                <w:tab w:val="decimal" w:pos="966"/>
                <w:tab w:val="decimal" w:pos="1098"/>
              </w:tabs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49BFF3AD" w14:textId="77777777" w:rsidR="002A288A" w:rsidRPr="004517A7" w:rsidRDefault="002A288A" w:rsidP="002A288A">
            <w:pPr>
              <w:tabs>
                <w:tab w:val="decimal" w:pos="930"/>
              </w:tabs>
              <w:ind w:right="-10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63F41600" w14:textId="77777777" w:rsidR="002A288A" w:rsidRPr="004517A7" w:rsidRDefault="002A288A" w:rsidP="002A288A">
            <w:pPr>
              <w:tabs>
                <w:tab w:val="decimal" w:pos="1098"/>
              </w:tabs>
              <w:ind w:left="-72"/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25FCFC42" w14:textId="77777777" w:rsidR="002A288A" w:rsidRPr="004517A7" w:rsidRDefault="002A288A" w:rsidP="002A288A">
            <w:pPr>
              <w:tabs>
                <w:tab w:val="decimal" w:pos="1206"/>
              </w:tabs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90" w:type="dxa"/>
          </w:tcPr>
          <w:p w14:paraId="756625EC" w14:textId="77777777" w:rsidR="002A288A" w:rsidRPr="004517A7" w:rsidRDefault="002A288A" w:rsidP="002A288A">
            <w:pPr>
              <w:tabs>
                <w:tab w:val="decimal" w:pos="1206"/>
              </w:tabs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6AC9C68B" w14:textId="77777777" w:rsidR="002A288A" w:rsidRPr="004517A7" w:rsidRDefault="002A288A" w:rsidP="002A288A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</w:p>
        </w:tc>
      </w:tr>
      <w:tr w:rsidR="002A288A" w:rsidRPr="004517A7" w14:paraId="0FBAF937" w14:textId="77777777" w:rsidTr="00EB3535">
        <w:trPr>
          <w:trHeight w:val="144"/>
        </w:trPr>
        <w:tc>
          <w:tcPr>
            <w:tcW w:w="4140" w:type="dxa"/>
          </w:tcPr>
          <w:p w14:paraId="0253C382" w14:textId="4B391F4B" w:rsidR="002A288A" w:rsidRPr="004517A7" w:rsidRDefault="002A288A" w:rsidP="002A288A">
            <w:pPr>
              <w:ind w:left="532" w:hanging="262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</w:tcPr>
          <w:p w14:paraId="627FF956" w14:textId="77777777" w:rsidR="002A288A" w:rsidRPr="004517A7" w:rsidRDefault="002A288A" w:rsidP="002A288A">
            <w:pPr>
              <w:tabs>
                <w:tab w:val="decimal" w:pos="1010"/>
              </w:tabs>
              <w:ind w:right="-50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628D5167" w14:textId="77777777" w:rsidR="002A288A" w:rsidRPr="004517A7" w:rsidRDefault="002A288A" w:rsidP="002A288A">
            <w:pPr>
              <w:tabs>
                <w:tab w:val="decimal" w:pos="966"/>
                <w:tab w:val="decimal" w:pos="1098"/>
              </w:tabs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6278C23E" w14:textId="77777777" w:rsidR="002A288A" w:rsidRPr="004517A7" w:rsidRDefault="002A288A" w:rsidP="002A288A">
            <w:pPr>
              <w:tabs>
                <w:tab w:val="decimal" w:pos="930"/>
              </w:tabs>
              <w:ind w:right="-10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4DC0BEF5" w14:textId="77777777" w:rsidR="002A288A" w:rsidRPr="004517A7" w:rsidRDefault="002A288A" w:rsidP="002A288A">
            <w:pPr>
              <w:tabs>
                <w:tab w:val="decimal" w:pos="1098"/>
              </w:tabs>
              <w:ind w:left="-72"/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766A8F32" w14:textId="77777777" w:rsidR="002A288A" w:rsidRPr="004517A7" w:rsidRDefault="002A288A" w:rsidP="002A288A">
            <w:pPr>
              <w:tabs>
                <w:tab w:val="decimal" w:pos="894"/>
              </w:tabs>
              <w:ind w:right="96"/>
              <w:rPr>
                <w:rFonts w:ascii="Angsana New" w:eastAsia="Times New Roman" w:hAnsi="Angsana New"/>
                <w:sz w:val="28"/>
                <w:cs/>
              </w:rPr>
            </w:pPr>
            <w:r w:rsidRPr="004517A7">
              <w:rPr>
                <w:rFonts w:ascii="Angsana New" w:eastAsia="Times New Roman" w:hAnsi="Angsana New" w:hint="cs"/>
                <w:sz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71047B54" w14:textId="77777777" w:rsidR="002A288A" w:rsidRPr="004517A7" w:rsidRDefault="002A288A" w:rsidP="002A288A">
            <w:pPr>
              <w:tabs>
                <w:tab w:val="decimal" w:pos="1206"/>
              </w:tabs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3FC439E" w14:textId="7193DED9" w:rsidR="002A288A" w:rsidRPr="004517A7" w:rsidRDefault="00FF0476" w:rsidP="00FF0476">
            <w:pPr>
              <w:tabs>
                <w:tab w:val="decimal" w:pos="990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882</w:t>
            </w:r>
          </w:p>
        </w:tc>
      </w:tr>
      <w:tr w:rsidR="002A288A" w:rsidRPr="004517A7" w14:paraId="103A13E9" w14:textId="77777777" w:rsidTr="00EB3535">
        <w:trPr>
          <w:trHeight w:val="144"/>
        </w:trPr>
        <w:tc>
          <w:tcPr>
            <w:tcW w:w="4140" w:type="dxa"/>
          </w:tcPr>
          <w:p w14:paraId="12F76D47" w14:textId="78E21BB0" w:rsidR="002A288A" w:rsidRPr="004517A7" w:rsidRDefault="002A288A" w:rsidP="002A288A">
            <w:pPr>
              <w:ind w:left="532" w:hanging="262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40" w:type="dxa"/>
          </w:tcPr>
          <w:p w14:paraId="3927FC68" w14:textId="77777777" w:rsidR="002A288A" w:rsidRPr="004517A7" w:rsidRDefault="002A288A" w:rsidP="002A288A">
            <w:pPr>
              <w:tabs>
                <w:tab w:val="decimal" w:pos="1010"/>
              </w:tabs>
              <w:ind w:right="-50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4E0B03C9" w14:textId="77777777" w:rsidR="002A288A" w:rsidRPr="004517A7" w:rsidRDefault="002A288A" w:rsidP="002A288A">
            <w:pPr>
              <w:tabs>
                <w:tab w:val="decimal" w:pos="966"/>
                <w:tab w:val="decimal" w:pos="1098"/>
              </w:tabs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179D2657" w14:textId="77777777" w:rsidR="002A288A" w:rsidRPr="004517A7" w:rsidRDefault="002A288A" w:rsidP="002A288A">
            <w:pPr>
              <w:tabs>
                <w:tab w:val="decimal" w:pos="930"/>
              </w:tabs>
              <w:ind w:right="-10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02D495CD" w14:textId="77777777" w:rsidR="002A288A" w:rsidRPr="004517A7" w:rsidRDefault="002A288A" w:rsidP="002A288A">
            <w:pPr>
              <w:tabs>
                <w:tab w:val="decimal" w:pos="1098"/>
              </w:tabs>
              <w:ind w:left="-72"/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308383CF" w14:textId="77777777" w:rsidR="002A288A" w:rsidRPr="004517A7" w:rsidRDefault="002A288A" w:rsidP="002A288A">
            <w:pPr>
              <w:tabs>
                <w:tab w:val="decimal" w:pos="894"/>
              </w:tabs>
              <w:ind w:right="96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eastAsia="Times New Roman" w:hAnsi="Angsana New" w:hint="cs"/>
                <w:sz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406467BB" w14:textId="77777777" w:rsidR="002A288A" w:rsidRPr="004517A7" w:rsidRDefault="002A288A" w:rsidP="002A288A">
            <w:pPr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66EC3F02" w14:textId="51B82A1E" w:rsidR="002A288A" w:rsidRPr="004517A7" w:rsidRDefault="002A288A" w:rsidP="00FF0476">
            <w:pPr>
              <w:tabs>
                <w:tab w:val="decimal" w:pos="990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919</w:t>
            </w:r>
          </w:p>
        </w:tc>
      </w:tr>
    </w:tbl>
    <w:p w14:paraId="3208B50B" w14:textId="758214AF" w:rsidR="00BE713A" w:rsidRPr="004517A7" w:rsidRDefault="00BE713A" w:rsidP="006B4884">
      <w:pPr>
        <w:pStyle w:val="ListParagraph"/>
        <w:spacing w:before="240" w:line="240" w:lineRule="atLeast"/>
        <w:ind w:left="0"/>
        <w:rPr>
          <w:rFonts w:ascii="Angsana New" w:hAnsi="Angsana New"/>
          <w:b/>
          <w:bCs/>
          <w:sz w:val="28"/>
        </w:rPr>
      </w:pPr>
    </w:p>
    <w:p w14:paraId="58CFEFBE" w14:textId="64948D97" w:rsidR="00C5158A" w:rsidRPr="004517A7" w:rsidRDefault="00C5158A" w:rsidP="00C82517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lastRenderedPageBreak/>
        <w:t>ภาษีเงินได้</w:t>
      </w:r>
      <w:r w:rsidRPr="004517A7">
        <w:rPr>
          <w:rFonts w:ascii="Angsana New" w:hAnsi="Angsana New" w:hint="cs"/>
          <w:b/>
          <w:bCs/>
          <w:sz w:val="28"/>
        </w:rPr>
        <w:t xml:space="preserve"> </w:t>
      </w:r>
    </w:p>
    <w:p w14:paraId="3C2D41F6" w14:textId="3D7F4F7F" w:rsidR="00C5158A" w:rsidRPr="004517A7" w:rsidRDefault="00C5158A" w:rsidP="00740727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ค่าใช้จ่ายภาษีเงินได้สำหรับปีสิ้นสุดวันที่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31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ธันวาคม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261FAA" w:rsidRPr="004517A7">
        <w:rPr>
          <w:rFonts w:ascii="Angsana New" w:hAnsi="Angsana New"/>
          <w:color w:val="000000"/>
          <w:spacing w:val="-2"/>
          <w:sz w:val="28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261FAA" w:rsidRPr="004517A7">
        <w:rPr>
          <w:rFonts w:ascii="Angsana New" w:hAnsi="Angsana New"/>
          <w:color w:val="000000"/>
          <w:spacing w:val="-2"/>
          <w:sz w:val="28"/>
        </w:rPr>
        <w:t>3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สรุปได้ดังนี้</w:t>
      </w:r>
    </w:p>
    <w:tbl>
      <w:tblPr>
        <w:tblW w:w="90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C5158A" w:rsidRPr="004517A7" w14:paraId="04438D65" w14:textId="77777777" w:rsidTr="002A2792">
        <w:tc>
          <w:tcPr>
            <w:tcW w:w="9090" w:type="dxa"/>
            <w:gridSpan w:val="5"/>
          </w:tcPr>
          <w:p w14:paraId="2F485076" w14:textId="77777777" w:rsidR="00C5158A" w:rsidRPr="004517A7" w:rsidRDefault="00C5158A" w:rsidP="000D313F">
            <w:pPr>
              <w:ind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5158A" w:rsidRPr="004517A7" w14:paraId="4E35C4C0" w14:textId="77777777" w:rsidTr="002A2792">
        <w:tc>
          <w:tcPr>
            <w:tcW w:w="4410" w:type="dxa"/>
          </w:tcPr>
          <w:p w14:paraId="2E941CF5" w14:textId="77777777" w:rsidR="00C5158A" w:rsidRPr="004517A7" w:rsidRDefault="00C5158A" w:rsidP="000D313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03279E80" w14:textId="77777777" w:rsidR="00C5158A" w:rsidRPr="004517A7" w:rsidRDefault="00C5158A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1F85085" w14:textId="77777777" w:rsidR="00C5158A" w:rsidRPr="004517A7" w:rsidRDefault="00C5158A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61FAA" w:rsidRPr="004517A7" w14:paraId="79B43284" w14:textId="77777777" w:rsidTr="002A2792">
        <w:tc>
          <w:tcPr>
            <w:tcW w:w="4410" w:type="dxa"/>
          </w:tcPr>
          <w:p w14:paraId="7FC9E0B3" w14:textId="77777777" w:rsidR="00261FAA" w:rsidRPr="004517A7" w:rsidRDefault="00261FAA" w:rsidP="00261FAA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EBE22E4" w14:textId="6A40F7CC" w:rsidR="00261FAA" w:rsidRPr="004517A7" w:rsidRDefault="00261FAA" w:rsidP="00261FA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5F4D8C5F" w14:textId="1CD094EE" w:rsidR="00261FAA" w:rsidRPr="004517A7" w:rsidRDefault="00261FAA" w:rsidP="00261FA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3D0F08FB" w14:textId="35A3B986" w:rsidR="00261FAA" w:rsidRPr="004517A7" w:rsidRDefault="00261FAA" w:rsidP="00261FA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04D85151" w14:textId="5E8F2B59" w:rsidR="00261FAA" w:rsidRPr="004517A7" w:rsidRDefault="00261FAA" w:rsidP="00261FA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3</w:t>
            </w:r>
          </w:p>
        </w:tc>
      </w:tr>
      <w:tr w:rsidR="00C5158A" w:rsidRPr="004517A7" w14:paraId="630FE4B5" w14:textId="77777777" w:rsidTr="002A2792">
        <w:tc>
          <w:tcPr>
            <w:tcW w:w="4410" w:type="dxa"/>
          </w:tcPr>
          <w:p w14:paraId="1102E499" w14:textId="77777777" w:rsidR="00C5158A" w:rsidRPr="004517A7" w:rsidRDefault="00C5158A" w:rsidP="000D313F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170" w:type="dxa"/>
            <w:vAlign w:val="bottom"/>
          </w:tcPr>
          <w:p w14:paraId="370871C3" w14:textId="77777777" w:rsidR="00C5158A" w:rsidRPr="004517A7" w:rsidRDefault="00C5158A" w:rsidP="000D313F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A0117CF" w14:textId="77777777" w:rsidR="00C5158A" w:rsidRPr="004517A7" w:rsidRDefault="00C5158A" w:rsidP="000D313F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6FB5575" w14:textId="77777777" w:rsidR="00C5158A" w:rsidRPr="004517A7" w:rsidRDefault="00C5158A" w:rsidP="000D313F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30A73F9" w14:textId="77777777" w:rsidR="00C5158A" w:rsidRPr="004517A7" w:rsidRDefault="00C5158A" w:rsidP="000D313F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261FAA" w:rsidRPr="004517A7" w14:paraId="76999A6B" w14:textId="77777777" w:rsidTr="002A2792">
        <w:tc>
          <w:tcPr>
            <w:tcW w:w="4410" w:type="dxa"/>
          </w:tcPr>
          <w:p w14:paraId="73C5D801" w14:textId="77777777" w:rsidR="00261FAA" w:rsidRPr="004517A7" w:rsidRDefault="00261FAA" w:rsidP="00261FAA">
            <w:pPr>
              <w:ind w:left="312" w:right="-43" w:hanging="312"/>
              <w:jc w:val="both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FC9FEB" w14:textId="52A9757E" w:rsidR="00261FAA" w:rsidRPr="004517A7" w:rsidRDefault="00B85DAC" w:rsidP="00261FA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2,299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8FB019" w14:textId="7943912F" w:rsidR="00261FAA" w:rsidRPr="004517A7" w:rsidRDefault="00261FAA" w:rsidP="00261FA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9,616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636BA1" w14:textId="7B323CF9" w:rsidR="00261FAA" w:rsidRPr="004517A7" w:rsidRDefault="00B85DAC" w:rsidP="00261FAA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124A9FA" w14:textId="760A474C" w:rsidR="00261FAA" w:rsidRPr="004517A7" w:rsidRDefault="00261FAA" w:rsidP="00261FAA">
            <w:pPr>
              <w:tabs>
                <w:tab w:val="decimal" w:pos="798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261FAA" w:rsidRPr="004517A7" w14:paraId="150EF285" w14:textId="77777777" w:rsidTr="002A2792">
        <w:tc>
          <w:tcPr>
            <w:tcW w:w="4410" w:type="dxa"/>
          </w:tcPr>
          <w:p w14:paraId="7DC5F0F4" w14:textId="77777777" w:rsidR="00261FAA" w:rsidRPr="004517A7" w:rsidRDefault="00261FAA" w:rsidP="00261FAA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B9B41B" w14:textId="77777777" w:rsidR="00261FAA" w:rsidRPr="004517A7" w:rsidRDefault="00261FAA" w:rsidP="00261FA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3F4633" w14:textId="77777777" w:rsidR="00261FAA" w:rsidRPr="004517A7" w:rsidRDefault="00261FAA" w:rsidP="00261FA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74FCED" w14:textId="77777777" w:rsidR="00261FAA" w:rsidRPr="004517A7" w:rsidRDefault="00261FAA" w:rsidP="00261FA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917E73E" w14:textId="77777777" w:rsidR="00261FAA" w:rsidRPr="004517A7" w:rsidRDefault="00261FAA" w:rsidP="00261FA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261FAA" w:rsidRPr="004517A7" w14:paraId="622986C0" w14:textId="77777777" w:rsidTr="002A2792">
        <w:tc>
          <w:tcPr>
            <w:tcW w:w="4410" w:type="dxa"/>
          </w:tcPr>
          <w:p w14:paraId="797A863F" w14:textId="77777777" w:rsidR="00261FAA" w:rsidRPr="004517A7" w:rsidRDefault="00261FAA" w:rsidP="00261FAA">
            <w:pPr>
              <w:ind w:left="222" w:right="-43" w:hanging="222"/>
              <w:jc w:val="both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7D05FC" w14:textId="6FB57782" w:rsidR="00261FAA" w:rsidRPr="004517A7" w:rsidRDefault="00B85DAC" w:rsidP="00261FAA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(13,397)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5B925B" w14:textId="30638167" w:rsidR="00261FAA" w:rsidRPr="004517A7" w:rsidRDefault="00261FAA" w:rsidP="00261FAA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4,158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0A5FA3" w14:textId="11AE3726" w:rsidR="00261FAA" w:rsidRPr="004517A7" w:rsidRDefault="00B85DAC" w:rsidP="00261FAA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357</w:t>
            </w:r>
          </w:p>
        </w:tc>
        <w:tc>
          <w:tcPr>
            <w:tcW w:w="1170" w:type="dxa"/>
            <w:vAlign w:val="bottom"/>
          </w:tcPr>
          <w:p w14:paraId="1803BAFF" w14:textId="4BEF5912" w:rsidR="00261FAA" w:rsidRPr="004517A7" w:rsidRDefault="00261FAA" w:rsidP="00261FAA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(2,315)</w:t>
            </w:r>
          </w:p>
        </w:tc>
      </w:tr>
      <w:tr w:rsidR="00261FAA" w:rsidRPr="004517A7" w14:paraId="56979D4A" w14:textId="77777777" w:rsidTr="002A2792">
        <w:tc>
          <w:tcPr>
            <w:tcW w:w="4410" w:type="dxa"/>
          </w:tcPr>
          <w:p w14:paraId="6E2363D7" w14:textId="77777777" w:rsidR="00261FAA" w:rsidRPr="004517A7" w:rsidRDefault="00261FAA" w:rsidP="00261FAA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BA251E" w14:textId="32F4FA47" w:rsidR="00261FAA" w:rsidRPr="004517A7" w:rsidRDefault="00B85DAC" w:rsidP="00261FA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pacing w:val="-4"/>
                <w:sz w:val="28"/>
              </w:rPr>
              <w:t>(11,098)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2ECD09" w14:textId="595731BE" w:rsidR="00261FAA" w:rsidRPr="004517A7" w:rsidRDefault="00261FAA" w:rsidP="00261FA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pacing w:val="-4"/>
                <w:sz w:val="28"/>
              </w:rPr>
              <w:t>13,774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7CA3A4" w14:textId="5B0C5FF9" w:rsidR="00261FAA" w:rsidRPr="004517A7" w:rsidRDefault="00B85DAC" w:rsidP="00261FA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pacing w:val="-4"/>
                <w:sz w:val="28"/>
              </w:rPr>
              <w:t>357</w:t>
            </w:r>
          </w:p>
        </w:tc>
        <w:tc>
          <w:tcPr>
            <w:tcW w:w="1170" w:type="dxa"/>
            <w:vAlign w:val="bottom"/>
          </w:tcPr>
          <w:p w14:paraId="049EAE76" w14:textId="7C419458" w:rsidR="00261FAA" w:rsidRPr="004517A7" w:rsidRDefault="00261FAA" w:rsidP="00261FA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pacing w:val="-4"/>
                <w:sz w:val="28"/>
              </w:rPr>
              <w:t>(2,315)</w:t>
            </w:r>
          </w:p>
        </w:tc>
      </w:tr>
    </w:tbl>
    <w:p w14:paraId="1179F11C" w14:textId="5EB09D75" w:rsidR="00C5158A" w:rsidRPr="004517A7" w:rsidRDefault="00C5158A" w:rsidP="00740727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31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ธันวาคม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261FAA" w:rsidRPr="004517A7">
        <w:rPr>
          <w:rFonts w:ascii="Angsana New" w:hAnsi="Angsana New"/>
          <w:color w:val="000000"/>
          <w:spacing w:val="-2"/>
          <w:sz w:val="28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261FAA" w:rsidRPr="004517A7">
        <w:rPr>
          <w:rFonts w:ascii="Angsana New" w:hAnsi="Angsana New"/>
          <w:color w:val="000000"/>
          <w:spacing w:val="-2"/>
          <w:sz w:val="28"/>
        </w:rPr>
        <w:t>3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สรุปได้ดังนี้ </w:t>
      </w:r>
    </w:p>
    <w:tbl>
      <w:tblPr>
        <w:tblW w:w="90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C5158A" w:rsidRPr="004517A7" w14:paraId="005CA2B5" w14:textId="77777777" w:rsidTr="002A2792">
        <w:tc>
          <w:tcPr>
            <w:tcW w:w="9090" w:type="dxa"/>
            <w:gridSpan w:val="5"/>
          </w:tcPr>
          <w:p w14:paraId="0E236EC1" w14:textId="77777777" w:rsidR="00C5158A" w:rsidRPr="004517A7" w:rsidRDefault="00C5158A" w:rsidP="000D313F">
            <w:pPr>
              <w:ind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5158A" w:rsidRPr="004517A7" w14:paraId="5C9550B8" w14:textId="77777777" w:rsidTr="002A2792">
        <w:tc>
          <w:tcPr>
            <w:tcW w:w="4410" w:type="dxa"/>
          </w:tcPr>
          <w:p w14:paraId="7CDA9CE4" w14:textId="77777777" w:rsidR="00C5158A" w:rsidRPr="004517A7" w:rsidRDefault="00C5158A" w:rsidP="000D313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69C1DE4C" w14:textId="77777777" w:rsidR="00C5158A" w:rsidRPr="004517A7" w:rsidRDefault="00C5158A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D7A016B" w14:textId="77777777" w:rsidR="00C5158A" w:rsidRPr="004517A7" w:rsidRDefault="00C5158A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5158A" w:rsidRPr="004517A7" w14:paraId="3F1E8415" w14:textId="77777777" w:rsidTr="002A2792">
        <w:tc>
          <w:tcPr>
            <w:tcW w:w="4410" w:type="dxa"/>
          </w:tcPr>
          <w:p w14:paraId="67467D6E" w14:textId="77777777" w:rsidR="00C5158A" w:rsidRPr="004517A7" w:rsidRDefault="00C5158A" w:rsidP="000D313F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1646D5F5" w14:textId="5A12804F" w:rsidR="00C5158A" w:rsidRPr="004517A7" w:rsidRDefault="00C5158A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261FAA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368AC82F" w14:textId="7F036702" w:rsidR="00C5158A" w:rsidRPr="004517A7" w:rsidRDefault="00C5158A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261FAA" w:rsidRPr="004517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052E850D" w14:textId="7C324C28" w:rsidR="00C5158A" w:rsidRPr="004517A7" w:rsidRDefault="00C5158A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261FAA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64B2EC42" w14:textId="19E76C4B" w:rsidR="00C5158A" w:rsidRPr="004517A7" w:rsidRDefault="00C5158A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261FAA" w:rsidRPr="004517A7">
              <w:rPr>
                <w:rFonts w:ascii="Angsana New" w:hAnsi="Angsana New"/>
                <w:sz w:val="28"/>
              </w:rPr>
              <w:t>3</w:t>
            </w:r>
          </w:p>
        </w:tc>
      </w:tr>
      <w:tr w:rsidR="00261FAA" w:rsidRPr="004517A7" w14:paraId="7BEB3503" w14:textId="77777777" w:rsidTr="002A2792">
        <w:tc>
          <w:tcPr>
            <w:tcW w:w="4410" w:type="dxa"/>
          </w:tcPr>
          <w:p w14:paraId="10BDE6E2" w14:textId="66A3766B" w:rsidR="00261FAA" w:rsidRPr="004517A7" w:rsidRDefault="00261FAA" w:rsidP="00261FAA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ภาษีเงินได้รอการตัดบัญชีที่เกี่ยวข้องกับผลขาดทุน</w:t>
            </w:r>
            <w:r w:rsidRPr="004517A7">
              <w:rPr>
                <w:rFonts w:ascii="Angsana New" w:hAnsi="Angsana New" w:hint="cs"/>
                <w:spacing w:val="-4"/>
                <w:sz w:val="28"/>
                <w:cs/>
              </w:rPr>
              <w:t>จากการ</w:t>
            </w:r>
          </w:p>
          <w:p w14:paraId="604F29FE" w14:textId="163C1199" w:rsidR="00261FAA" w:rsidRPr="004517A7" w:rsidRDefault="00261FAA" w:rsidP="00261FAA">
            <w:pPr>
              <w:tabs>
                <w:tab w:val="left" w:pos="567"/>
                <w:tab w:val="left" w:pos="1134"/>
                <w:tab w:val="left" w:pos="1701"/>
              </w:tabs>
              <w:ind w:left="252" w:right="-108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pacing w:val="-4"/>
                <w:sz w:val="28"/>
                <w:cs/>
              </w:rPr>
              <w:t>ตีราคาที่ดิน อาคารและส่วนปรับปรุงอาคาร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0AD076" w14:textId="3A75B64F" w:rsidR="00261FAA" w:rsidRPr="004517A7" w:rsidRDefault="00B85DAC" w:rsidP="00261FA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22,977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EC1AE1" w14:textId="7ECDFF26" w:rsidR="00261FAA" w:rsidRPr="004517A7" w:rsidRDefault="00261FAA" w:rsidP="00261FA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(23,839)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D005AD" w14:textId="1B7ED5DD" w:rsidR="00261FAA" w:rsidRPr="004517A7" w:rsidRDefault="00B85DAC" w:rsidP="00261FA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41,666</w:t>
            </w:r>
          </w:p>
        </w:tc>
        <w:tc>
          <w:tcPr>
            <w:tcW w:w="1170" w:type="dxa"/>
            <w:vAlign w:val="bottom"/>
          </w:tcPr>
          <w:p w14:paraId="4C7692D1" w14:textId="356BF613" w:rsidR="00261FAA" w:rsidRPr="004517A7" w:rsidRDefault="00261FAA" w:rsidP="00261FA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3,488</w:t>
            </w:r>
          </w:p>
        </w:tc>
      </w:tr>
      <w:tr w:rsidR="00261FAA" w:rsidRPr="004517A7" w14:paraId="317F06D8" w14:textId="77777777" w:rsidTr="002A2792">
        <w:tc>
          <w:tcPr>
            <w:tcW w:w="4410" w:type="dxa"/>
          </w:tcPr>
          <w:p w14:paraId="095DB32C" w14:textId="5F62ADA0" w:rsidR="00261FAA" w:rsidRPr="004517A7" w:rsidRDefault="00261FAA" w:rsidP="00261FAA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ภาษีเงินได้รอการตัดบัญชีที่เกี่ยวข้องกับผลกำไรจากการประมาณการตามหลักคณิตศาสตร์ประกันภัย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AF54DB" w14:textId="50DFBEE1" w:rsidR="00261FAA" w:rsidRPr="004517A7" w:rsidRDefault="00B85DAC" w:rsidP="00261FAA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574666" w14:textId="1F3DE8B7" w:rsidR="00261FAA" w:rsidRPr="004517A7" w:rsidRDefault="00261FAA" w:rsidP="00261FAA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(269)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34A606" w14:textId="6BDF456A" w:rsidR="00261FAA" w:rsidRPr="004517A7" w:rsidRDefault="00B85DAC" w:rsidP="00261FAA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CD20E65" w14:textId="71300E3F" w:rsidR="00261FAA" w:rsidRPr="004517A7" w:rsidRDefault="00261FAA" w:rsidP="00261FAA">
            <w:pPr>
              <w:pBdr>
                <w:bottom w:val="single" w:sz="4" w:space="1" w:color="auto"/>
              </w:pBdr>
              <w:tabs>
                <w:tab w:val="decimal" w:pos="434"/>
              </w:tabs>
              <w:ind w:right="75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117</w:t>
            </w:r>
          </w:p>
        </w:tc>
      </w:tr>
      <w:tr w:rsidR="00261FAA" w:rsidRPr="004517A7" w14:paraId="43998FB6" w14:textId="77777777" w:rsidTr="002A2792">
        <w:tc>
          <w:tcPr>
            <w:tcW w:w="4410" w:type="dxa"/>
          </w:tcPr>
          <w:p w14:paraId="71365140" w14:textId="77777777" w:rsidR="00261FAA" w:rsidRPr="004517A7" w:rsidRDefault="00261FAA" w:rsidP="00261FAA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pacing w:val="-4"/>
                <w:sz w:val="28"/>
                <w:cs/>
              </w:rPr>
              <w:t xml:space="preserve">ค่าใช้จ่ายภาษีเงินได้ที่รับรู้ในกำไรขาดทุนเบ็ดเสร็จอื่น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D7FAB6" w14:textId="333F7371" w:rsidR="00261FAA" w:rsidRPr="004517A7" w:rsidRDefault="00B85DAC" w:rsidP="00261FA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pacing w:val="-4"/>
                <w:sz w:val="28"/>
              </w:rPr>
              <w:t>22,977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B9F8B3" w14:textId="42C60238" w:rsidR="00261FAA" w:rsidRPr="004517A7" w:rsidRDefault="00261FAA" w:rsidP="00261FA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pacing w:val="-4"/>
                <w:sz w:val="28"/>
              </w:rPr>
              <w:t>(24,108)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86CA09" w14:textId="124886CA" w:rsidR="00261FAA" w:rsidRPr="004517A7" w:rsidRDefault="00B85DAC" w:rsidP="00261FA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pacing w:val="-4"/>
                <w:sz w:val="28"/>
              </w:rPr>
              <w:t>41,666</w:t>
            </w:r>
          </w:p>
        </w:tc>
        <w:tc>
          <w:tcPr>
            <w:tcW w:w="1170" w:type="dxa"/>
            <w:vAlign w:val="bottom"/>
          </w:tcPr>
          <w:p w14:paraId="7201A165" w14:textId="128429BA" w:rsidR="00261FAA" w:rsidRPr="004517A7" w:rsidRDefault="00261FAA" w:rsidP="00261FA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pacing w:val="-4"/>
                <w:sz w:val="28"/>
              </w:rPr>
              <w:t>3,605</w:t>
            </w:r>
          </w:p>
        </w:tc>
      </w:tr>
    </w:tbl>
    <w:p w14:paraId="66920BCB" w14:textId="77777777" w:rsidR="006068ED" w:rsidRPr="004517A7" w:rsidRDefault="006068ED" w:rsidP="00C5158A">
      <w:pPr>
        <w:pStyle w:val="ListParagraph"/>
        <w:spacing w:before="240" w:after="240"/>
        <w:ind w:left="0"/>
        <w:jc w:val="thaiDistribute"/>
        <w:rPr>
          <w:rFonts w:ascii="Angsana New" w:hAnsi="Angsana New"/>
          <w:sz w:val="28"/>
        </w:rPr>
      </w:pPr>
    </w:p>
    <w:p w14:paraId="7A3E4DFB" w14:textId="77777777" w:rsidR="006068ED" w:rsidRPr="004517A7" w:rsidRDefault="006068ED" w:rsidP="00C5158A">
      <w:pPr>
        <w:pStyle w:val="ListParagraph"/>
        <w:spacing w:before="240" w:after="240"/>
        <w:ind w:left="0"/>
        <w:jc w:val="thaiDistribute"/>
        <w:rPr>
          <w:rFonts w:ascii="Angsana New" w:hAnsi="Angsana New"/>
          <w:sz w:val="28"/>
        </w:rPr>
      </w:pPr>
    </w:p>
    <w:p w14:paraId="6E565147" w14:textId="77777777" w:rsidR="006068ED" w:rsidRPr="004517A7" w:rsidRDefault="006068ED" w:rsidP="00C5158A">
      <w:pPr>
        <w:pStyle w:val="ListParagraph"/>
        <w:spacing w:before="240" w:after="240"/>
        <w:ind w:left="0"/>
        <w:jc w:val="thaiDistribute"/>
        <w:rPr>
          <w:rFonts w:ascii="Angsana New" w:hAnsi="Angsana New"/>
          <w:sz w:val="28"/>
        </w:rPr>
      </w:pPr>
    </w:p>
    <w:p w14:paraId="3AF06D76" w14:textId="77777777" w:rsidR="006068ED" w:rsidRPr="004517A7" w:rsidRDefault="006068ED" w:rsidP="00C5158A">
      <w:pPr>
        <w:pStyle w:val="ListParagraph"/>
        <w:spacing w:before="240" w:after="240"/>
        <w:ind w:left="0"/>
        <w:jc w:val="thaiDistribute"/>
        <w:rPr>
          <w:rFonts w:ascii="Angsana New" w:hAnsi="Angsana New"/>
          <w:sz w:val="28"/>
        </w:rPr>
      </w:pPr>
    </w:p>
    <w:p w14:paraId="187A10B6" w14:textId="77777777" w:rsidR="006068ED" w:rsidRPr="004517A7" w:rsidRDefault="006068ED" w:rsidP="00C5158A">
      <w:pPr>
        <w:pStyle w:val="ListParagraph"/>
        <w:spacing w:before="240" w:after="240"/>
        <w:ind w:left="0"/>
        <w:jc w:val="thaiDistribute"/>
        <w:rPr>
          <w:rFonts w:ascii="Angsana New" w:hAnsi="Angsana New"/>
          <w:sz w:val="28"/>
        </w:rPr>
      </w:pPr>
    </w:p>
    <w:p w14:paraId="2E25D3CE" w14:textId="77777777" w:rsidR="006068ED" w:rsidRPr="004517A7" w:rsidRDefault="006068ED" w:rsidP="00C5158A">
      <w:pPr>
        <w:pStyle w:val="ListParagraph"/>
        <w:spacing w:before="240" w:after="240"/>
        <w:ind w:left="0"/>
        <w:jc w:val="thaiDistribute"/>
        <w:rPr>
          <w:rFonts w:ascii="Angsana New" w:hAnsi="Angsana New"/>
          <w:sz w:val="28"/>
        </w:rPr>
      </w:pPr>
    </w:p>
    <w:p w14:paraId="0A935B63" w14:textId="77777777" w:rsidR="006068ED" w:rsidRPr="004517A7" w:rsidRDefault="006068ED" w:rsidP="00C5158A">
      <w:pPr>
        <w:pStyle w:val="ListParagraph"/>
        <w:spacing w:before="240" w:after="240"/>
        <w:ind w:left="0"/>
        <w:jc w:val="thaiDistribute"/>
        <w:rPr>
          <w:rFonts w:ascii="Angsana New" w:hAnsi="Angsana New"/>
          <w:sz w:val="28"/>
        </w:rPr>
      </w:pPr>
    </w:p>
    <w:p w14:paraId="752B01DF" w14:textId="7C3B50B0" w:rsidR="00C5158A" w:rsidRPr="004517A7" w:rsidRDefault="00C5158A" w:rsidP="00740727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lastRenderedPageBreak/>
        <w:t>รายการกระทบยอดระหว่างขาดทุนทางบัญชีกับรายได้ค่าใช้จ่ายภาษีเงินได้มีดังนี้</w:t>
      </w:r>
    </w:p>
    <w:tbl>
      <w:tblPr>
        <w:tblW w:w="9057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0"/>
        <w:gridCol w:w="1053"/>
        <w:gridCol w:w="90"/>
        <w:gridCol w:w="1071"/>
        <w:gridCol w:w="108"/>
        <w:gridCol w:w="990"/>
        <w:gridCol w:w="72"/>
        <w:gridCol w:w="993"/>
      </w:tblGrid>
      <w:tr w:rsidR="00C5158A" w:rsidRPr="004517A7" w14:paraId="58BA0151" w14:textId="77777777" w:rsidTr="002A2792">
        <w:tc>
          <w:tcPr>
            <w:tcW w:w="9057" w:type="dxa"/>
            <w:gridSpan w:val="8"/>
          </w:tcPr>
          <w:p w14:paraId="0DF3B02A" w14:textId="77777777" w:rsidR="00C5158A" w:rsidRPr="004517A7" w:rsidRDefault="00C5158A" w:rsidP="000D313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5158A" w:rsidRPr="004517A7" w14:paraId="1DEF43BE" w14:textId="77777777" w:rsidTr="002A2792">
        <w:tc>
          <w:tcPr>
            <w:tcW w:w="4680" w:type="dxa"/>
          </w:tcPr>
          <w:p w14:paraId="72D153E5" w14:textId="77777777" w:rsidR="00C5158A" w:rsidRPr="004517A7" w:rsidRDefault="00C5158A" w:rsidP="000D313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214" w:type="dxa"/>
            <w:gridSpan w:val="3"/>
            <w:tcBorders>
              <w:bottom w:val="single" w:sz="4" w:space="0" w:color="auto"/>
            </w:tcBorders>
          </w:tcPr>
          <w:p w14:paraId="638C5F5E" w14:textId="77777777" w:rsidR="00C5158A" w:rsidRPr="004517A7" w:rsidRDefault="00C5158A" w:rsidP="000D313F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1B3377A3" w14:textId="77777777" w:rsidR="00C5158A" w:rsidRPr="004517A7" w:rsidRDefault="00C5158A" w:rsidP="000D313F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55" w:type="dxa"/>
            <w:gridSpan w:val="3"/>
            <w:tcBorders>
              <w:bottom w:val="single" w:sz="4" w:space="0" w:color="auto"/>
            </w:tcBorders>
          </w:tcPr>
          <w:p w14:paraId="20815D91" w14:textId="77777777" w:rsidR="00C5158A" w:rsidRPr="004517A7" w:rsidRDefault="00C5158A" w:rsidP="000D313F">
            <w:pPr>
              <w:ind w:right="12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5158A" w:rsidRPr="004517A7" w14:paraId="42EE3A9D" w14:textId="77777777" w:rsidTr="002A2792">
        <w:tc>
          <w:tcPr>
            <w:tcW w:w="4680" w:type="dxa"/>
          </w:tcPr>
          <w:p w14:paraId="7F068F1C" w14:textId="77777777" w:rsidR="00C5158A" w:rsidRPr="004517A7" w:rsidRDefault="00C5158A" w:rsidP="000D313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39AD2321" w14:textId="6C6EF023" w:rsidR="00C5158A" w:rsidRPr="004517A7" w:rsidRDefault="00C5158A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261FAA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0" w:type="dxa"/>
          </w:tcPr>
          <w:p w14:paraId="42296980" w14:textId="77777777" w:rsidR="00C5158A" w:rsidRPr="004517A7" w:rsidRDefault="00C5158A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49C13C66" w14:textId="3E9CF292" w:rsidR="00C5158A" w:rsidRPr="004517A7" w:rsidRDefault="00C5158A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261FAA" w:rsidRPr="004517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08" w:type="dxa"/>
          </w:tcPr>
          <w:p w14:paraId="1536FA49" w14:textId="77777777" w:rsidR="00C5158A" w:rsidRPr="004517A7" w:rsidRDefault="00C5158A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92C8534" w14:textId="35828F72" w:rsidR="00C5158A" w:rsidRPr="004517A7" w:rsidRDefault="00C5158A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261FAA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72" w:type="dxa"/>
          </w:tcPr>
          <w:p w14:paraId="3BFF0F0E" w14:textId="77777777" w:rsidR="00C5158A" w:rsidRPr="004517A7" w:rsidRDefault="00C5158A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2F16CF8" w14:textId="7AFF11E4" w:rsidR="00C5158A" w:rsidRPr="004517A7" w:rsidRDefault="00C5158A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261FAA" w:rsidRPr="004517A7">
              <w:rPr>
                <w:rFonts w:ascii="Angsana New" w:hAnsi="Angsana New"/>
                <w:sz w:val="28"/>
              </w:rPr>
              <w:t>3</w:t>
            </w:r>
          </w:p>
        </w:tc>
      </w:tr>
      <w:tr w:rsidR="00B85FF6" w:rsidRPr="004517A7" w14:paraId="7794E988" w14:textId="77777777" w:rsidTr="002A2792">
        <w:tc>
          <w:tcPr>
            <w:tcW w:w="4680" w:type="dxa"/>
          </w:tcPr>
          <w:p w14:paraId="65DD4F92" w14:textId="77777777" w:rsidR="00B85FF6" w:rsidRPr="004517A7" w:rsidRDefault="00B85FF6" w:rsidP="000D313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76428E9E" w14:textId="77777777" w:rsidR="00B85FF6" w:rsidRPr="004517A7" w:rsidRDefault="00B85FF6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726649E4" w14:textId="77777777" w:rsidR="00B85FF6" w:rsidRPr="004517A7" w:rsidRDefault="00B85FF6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vAlign w:val="bottom"/>
          </w:tcPr>
          <w:p w14:paraId="592DB1D4" w14:textId="77777777" w:rsidR="00B85FF6" w:rsidRPr="004517A7" w:rsidRDefault="00B85FF6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" w:type="dxa"/>
          </w:tcPr>
          <w:p w14:paraId="490BF18D" w14:textId="77777777" w:rsidR="00B85FF6" w:rsidRPr="004517A7" w:rsidRDefault="00B85FF6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6A3E7866" w14:textId="77777777" w:rsidR="00B85FF6" w:rsidRPr="004517A7" w:rsidRDefault="00B85FF6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2" w:type="dxa"/>
          </w:tcPr>
          <w:p w14:paraId="799DDA83" w14:textId="77777777" w:rsidR="00B85FF6" w:rsidRPr="004517A7" w:rsidRDefault="00B85FF6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37D4BE4A" w14:textId="77777777" w:rsidR="00B85FF6" w:rsidRPr="004517A7" w:rsidRDefault="00B85FF6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61FAA" w:rsidRPr="004517A7" w14:paraId="49F8BE9F" w14:textId="77777777" w:rsidTr="002A2792">
        <w:tc>
          <w:tcPr>
            <w:tcW w:w="4680" w:type="dxa"/>
            <w:vAlign w:val="bottom"/>
          </w:tcPr>
          <w:p w14:paraId="484B6EAE" w14:textId="72BF8881" w:rsidR="00261FAA" w:rsidRPr="004517A7" w:rsidRDefault="00261FAA" w:rsidP="00261FAA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0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E1D44B" w14:textId="02ABFA79" w:rsidR="00261FAA" w:rsidRPr="004517A7" w:rsidRDefault="00E731C8" w:rsidP="00261FAA">
            <w:pPr>
              <w:tabs>
                <w:tab w:val="decimal" w:pos="9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265,595</w:t>
            </w:r>
          </w:p>
        </w:tc>
        <w:tc>
          <w:tcPr>
            <w:tcW w:w="90" w:type="dxa"/>
          </w:tcPr>
          <w:p w14:paraId="4299F4DF" w14:textId="77777777" w:rsidR="00261FAA" w:rsidRPr="004517A7" w:rsidRDefault="00261FAA" w:rsidP="00261FA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vAlign w:val="bottom"/>
          </w:tcPr>
          <w:p w14:paraId="2753EE9F" w14:textId="44097AE0" w:rsidR="00261FAA" w:rsidRPr="004517A7" w:rsidRDefault="00261FAA" w:rsidP="00B85FF6">
            <w:pPr>
              <w:tabs>
                <w:tab w:val="decimal" w:pos="792"/>
              </w:tabs>
              <w:ind w:left="-18" w:right="54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136,437</w:t>
            </w:r>
          </w:p>
        </w:tc>
        <w:tc>
          <w:tcPr>
            <w:tcW w:w="108" w:type="dxa"/>
          </w:tcPr>
          <w:p w14:paraId="59F61AE8" w14:textId="77777777" w:rsidR="00261FAA" w:rsidRPr="004517A7" w:rsidRDefault="00261FAA" w:rsidP="00261FA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732B9E" w14:textId="28F9FD0A" w:rsidR="00261FAA" w:rsidRPr="004517A7" w:rsidRDefault="00B85DAC" w:rsidP="00261FAA">
            <w:pPr>
              <w:tabs>
                <w:tab w:val="decimal" w:pos="92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92,432</w:t>
            </w:r>
          </w:p>
        </w:tc>
        <w:tc>
          <w:tcPr>
            <w:tcW w:w="72" w:type="dxa"/>
          </w:tcPr>
          <w:p w14:paraId="4A5D3778" w14:textId="77777777" w:rsidR="00261FAA" w:rsidRPr="004517A7" w:rsidRDefault="00261FAA" w:rsidP="00261FA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7525E616" w14:textId="551BAA45" w:rsidR="00261FAA" w:rsidRPr="004517A7" w:rsidRDefault="00261FAA" w:rsidP="00261FAA">
            <w:pPr>
              <w:tabs>
                <w:tab w:val="decimal" w:pos="938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78,491</w:t>
            </w:r>
          </w:p>
        </w:tc>
      </w:tr>
      <w:tr w:rsidR="00261FAA" w:rsidRPr="004517A7" w14:paraId="423B85F0" w14:textId="77777777" w:rsidTr="002A2792">
        <w:tc>
          <w:tcPr>
            <w:tcW w:w="4680" w:type="dxa"/>
            <w:vAlign w:val="bottom"/>
          </w:tcPr>
          <w:p w14:paraId="66B5B180" w14:textId="77777777" w:rsidR="00261FAA" w:rsidRPr="004517A7" w:rsidRDefault="00261FAA" w:rsidP="00261FAA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67703D" w14:textId="77777777" w:rsidR="00261FAA" w:rsidRPr="004517A7" w:rsidRDefault="00261FAA" w:rsidP="00261FA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0" w:type="dxa"/>
          </w:tcPr>
          <w:p w14:paraId="1249ADDA" w14:textId="77777777" w:rsidR="00261FAA" w:rsidRPr="004517A7" w:rsidRDefault="00261FAA" w:rsidP="00261FA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vAlign w:val="bottom"/>
          </w:tcPr>
          <w:p w14:paraId="2F9F47EF" w14:textId="77777777" w:rsidR="00261FAA" w:rsidRPr="004517A7" w:rsidRDefault="00261FAA" w:rsidP="00261FA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8" w:type="dxa"/>
          </w:tcPr>
          <w:p w14:paraId="0C975719" w14:textId="77777777" w:rsidR="00261FAA" w:rsidRPr="004517A7" w:rsidRDefault="00261FAA" w:rsidP="00261FA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F50132" w14:textId="77777777" w:rsidR="00261FAA" w:rsidRPr="004517A7" w:rsidRDefault="00261FAA" w:rsidP="00261FA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72" w:type="dxa"/>
          </w:tcPr>
          <w:p w14:paraId="663BADF5" w14:textId="77777777" w:rsidR="00261FAA" w:rsidRPr="004517A7" w:rsidRDefault="00261FAA" w:rsidP="00261FAA">
            <w:pPr>
              <w:tabs>
                <w:tab w:val="decimal" w:pos="792"/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1A8D8532" w14:textId="77777777" w:rsidR="00261FAA" w:rsidRPr="004517A7" w:rsidRDefault="00261FAA" w:rsidP="00261FAA">
            <w:pPr>
              <w:tabs>
                <w:tab w:val="decimal" w:pos="792"/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5938DE" w:rsidRPr="004517A7" w14:paraId="65AFA05B" w14:textId="77777777" w:rsidTr="002A2792">
        <w:tc>
          <w:tcPr>
            <w:tcW w:w="4680" w:type="dxa"/>
          </w:tcPr>
          <w:p w14:paraId="008E1990" w14:textId="77777777" w:rsidR="005938DE" w:rsidRPr="004517A7" w:rsidRDefault="005938DE" w:rsidP="005938DE">
            <w:pPr>
              <w:ind w:left="31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053" w:type="dxa"/>
            <w:shd w:val="clear" w:color="auto" w:fill="auto"/>
          </w:tcPr>
          <w:p w14:paraId="667766D4" w14:textId="703807E8" w:rsidR="005938DE" w:rsidRPr="004517A7" w:rsidRDefault="005938DE" w:rsidP="005938DE">
            <w:pPr>
              <w:ind w:left="-18" w:right="7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 w:hint="cs"/>
                <w:spacing w:val="-4"/>
                <w:sz w:val="28"/>
                <w:cs/>
              </w:rPr>
              <w:t>ยกเว้น</w:t>
            </w:r>
            <w:r w:rsidRPr="004517A7">
              <w:rPr>
                <w:rFonts w:ascii="Angsana New" w:hAnsi="Angsana New" w:hint="cs"/>
                <w:spacing w:val="-4"/>
                <w:sz w:val="28"/>
              </w:rPr>
              <w:t>, 20%</w:t>
            </w:r>
          </w:p>
        </w:tc>
        <w:tc>
          <w:tcPr>
            <w:tcW w:w="90" w:type="dxa"/>
          </w:tcPr>
          <w:p w14:paraId="0DB0B1BB" w14:textId="77777777" w:rsidR="005938DE" w:rsidRPr="004517A7" w:rsidRDefault="005938DE" w:rsidP="005938DE">
            <w:pPr>
              <w:ind w:left="-18" w:right="72"/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071" w:type="dxa"/>
          </w:tcPr>
          <w:p w14:paraId="4E9F024A" w14:textId="4E7C427B" w:rsidR="005938DE" w:rsidRPr="004517A7" w:rsidRDefault="005938DE" w:rsidP="005938DE">
            <w:pPr>
              <w:ind w:left="-18" w:right="7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 w:hint="cs"/>
                <w:spacing w:val="-4"/>
                <w:sz w:val="28"/>
                <w:cs/>
              </w:rPr>
              <w:t>ยกเว้น</w:t>
            </w:r>
            <w:r w:rsidRPr="004517A7">
              <w:rPr>
                <w:rFonts w:ascii="Angsana New" w:hAnsi="Angsana New" w:hint="cs"/>
                <w:spacing w:val="-4"/>
                <w:sz w:val="28"/>
              </w:rPr>
              <w:t>, 20%</w:t>
            </w:r>
          </w:p>
        </w:tc>
        <w:tc>
          <w:tcPr>
            <w:tcW w:w="108" w:type="dxa"/>
          </w:tcPr>
          <w:p w14:paraId="4527A2EE" w14:textId="77777777" w:rsidR="005938DE" w:rsidRPr="004517A7" w:rsidRDefault="005938DE" w:rsidP="005938DE">
            <w:pPr>
              <w:tabs>
                <w:tab w:val="decimal" w:pos="678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CA25A55" w14:textId="026D5687" w:rsidR="005938DE" w:rsidRPr="004517A7" w:rsidRDefault="005938DE" w:rsidP="005938DE">
            <w:pPr>
              <w:ind w:left="-18" w:right="7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20%</w:t>
            </w:r>
          </w:p>
        </w:tc>
        <w:tc>
          <w:tcPr>
            <w:tcW w:w="72" w:type="dxa"/>
          </w:tcPr>
          <w:p w14:paraId="1B702880" w14:textId="77777777" w:rsidR="005938DE" w:rsidRPr="004517A7" w:rsidRDefault="005938DE" w:rsidP="005938DE">
            <w:pPr>
              <w:ind w:left="-18" w:right="72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</w:tcPr>
          <w:p w14:paraId="38CE8420" w14:textId="784727D7" w:rsidR="005938DE" w:rsidRPr="004517A7" w:rsidRDefault="005938DE" w:rsidP="005938DE">
            <w:pPr>
              <w:ind w:left="-18" w:right="7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20%</w:t>
            </w:r>
          </w:p>
        </w:tc>
      </w:tr>
      <w:tr w:rsidR="005938DE" w:rsidRPr="004517A7" w14:paraId="2D7C96BE" w14:textId="77777777" w:rsidTr="002A2792">
        <w:tc>
          <w:tcPr>
            <w:tcW w:w="4680" w:type="dxa"/>
            <w:vAlign w:val="bottom"/>
          </w:tcPr>
          <w:p w14:paraId="1DA7B002" w14:textId="6D78BE53" w:rsidR="005938DE" w:rsidRPr="004517A7" w:rsidRDefault="005938DE" w:rsidP="005938DE">
            <w:pPr>
              <w:ind w:left="220" w:right="-43" w:hanging="178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 w:hint="cs"/>
                <w:spacing w:val="-4"/>
                <w:sz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7F440" w14:textId="470381BC" w:rsidR="005938DE" w:rsidRPr="004517A7" w:rsidRDefault="005938DE" w:rsidP="00593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37,818</w:t>
            </w:r>
          </w:p>
        </w:tc>
        <w:tc>
          <w:tcPr>
            <w:tcW w:w="90" w:type="dxa"/>
          </w:tcPr>
          <w:p w14:paraId="43020594" w14:textId="77777777" w:rsidR="005938DE" w:rsidRPr="004517A7" w:rsidRDefault="005938DE" w:rsidP="005938D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3F9CDFCC" w14:textId="35581644" w:rsidR="005938DE" w:rsidRPr="004517A7" w:rsidRDefault="005938DE" w:rsidP="005938DE">
            <w:pPr>
              <w:tabs>
                <w:tab w:val="decimal" w:pos="792"/>
              </w:tabs>
              <w:ind w:left="-18" w:right="54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19,974</w:t>
            </w:r>
          </w:p>
        </w:tc>
        <w:tc>
          <w:tcPr>
            <w:tcW w:w="108" w:type="dxa"/>
          </w:tcPr>
          <w:p w14:paraId="00427792" w14:textId="77777777" w:rsidR="005938DE" w:rsidRPr="004517A7" w:rsidRDefault="005938DE" w:rsidP="005938D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1C314" w14:textId="3A21D948" w:rsidR="005938DE" w:rsidRPr="004517A7" w:rsidRDefault="005938DE" w:rsidP="00593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18,486</w:t>
            </w:r>
          </w:p>
        </w:tc>
        <w:tc>
          <w:tcPr>
            <w:tcW w:w="72" w:type="dxa"/>
          </w:tcPr>
          <w:p w14:paraId="25D5A219" w14:textId="77777777" w:rsidR="005938DE" w:rsidRPr="004517A7" w:rsidRDefault="005938DE" w:rsidP="005938D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FB85409" w14:textId="3EDB1DC3" w:rsidR="005938DE" w:rsidRPr="004517A7" w:rsidRDefault="005938DE" w:rsidP="005938DE">
            <w:pPr>
              <w:tabs>
                <w:tab w:val="decimal" w:pos="792"/>
              </w:tabs>
              <w:ind w:left="-18" w:right="57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15,698</w:t>
            </w:r>
          </w:p>
        </w:tc>
      </w:tr>
      <w:tr w:rsidR="005938DE" w:rsidRPr="004517A7" w14:paraId="4B4DB9DC" w14:textId="77777777" w:rsidTr="002A2792">
        <w:tc>
          <w:tcPr>
            <w:tcW w:w="4680" w:type="dxa"/>
            <w:vAlign w:val="bottom"/>
          </w:tcPr>
          <w:p w14:paraId="1FAFB6B7" w14:textId="77777777" w:rsidR="005938DE" w:rsidRPr="004517A7" w:rsidRDefault="005938DE" w:rsidP="005938DE">
            <w:pPr>
              <w:ind w:left="31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ผลกระทบทางภาษีสำหรับ</w:t>
            </w:r>
            <w:r w:rsidRPr="004517A7">
              <w:rPr>
                <w:rFonts w:ascii="Angsana New" w:hAnsi="Angsana New" w:hint="cs"/>
                <w:sz w:val="28"/>
              </w:rPr>
              <w:t>: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14D18" w14:textId="77777777" w:rsidR="005938DE" w:rsidRPr="004517A7" w:rsidRDefault="005938DE" w:rsidP="005938D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0" w:type="dxa"/>
          </w:tcPr>
          <w:p w14:paraId="53F7578D" w14:textId="77777777" w:rsidR="005938DE" w:rsidRPr="004517A7" w:rsidRDefault="005938DE" w:rsidP="005938D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52E6A126" w14:textId="77777777" w:rsidR="005938DE" w:rsidRPr="004517A7" w:rsidRDefault="005938DE" w:rsidP="005938DE">
            <w:pPr>
              <w:tabs>
                <w:tab w:val="decimal" w:pos="792"/>
              </w:tabs>
              <w:ind w:left="-18" w:right="54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8" w:type="dxa"/>
          </w:tcPr>
          <w:p w14:paraId="74C12257" w14:textId="77777777" w:rsidR="005938DE" w:rsidRPr="004517A7" w:rsidRDefault="005938DE" w:rsidP="005938D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F6741" w14:textId="77777777" w:rsidR="005938DE" w:rsidRPr="004517A7" w:rsidRDefault="005938DE" w:rsidP="005938DE">
            <w:pPr>
              <w:tabs>
                <w:tab w:val="decimal" w:pos="792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72" w:type="dxa"/>
          </w:tcPr>
          <w:p w14:paraId="713907FF" w14:textId="77777777" w:rsidR="005938DE" w:rsidRPr="004517A7" w:rsidRDefault="005938DE" w:rsidP="005938D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3F4A43E" w14:textId="77777777" w:rsidR="005938DE" w:rsidRPr="004517A7" w:rsidRDefault="005938DE" w:rsidP="005938DE">
            <w:pPr>
              <w:tabs>
                <w:tab w:val="decimal" w:pos="792"/>
              </w:tabs>
              <w:ind w:left="-18" w:right="57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5938DE" w:rsidRPr="004517A7" w14:paraId="47884BC0" w14:textId="77777777" w:rsidTr="002A2792">
        <w:tc>
          <w:tcPr>
            <w:tcW w:w="4680" w:type="dxa"/>
            <w:vAlign w:val="bottom"/>
          </w:tcPr>
          <w:p w14:paraId="7FE016DE" w14:textId="77777777" w:rsidR="005938DE" w:rsidRPr="004517A7" w:rsidRDefault="005938DE" w:rsidP="005938DE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การส่งเสริมการลงทุน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053" w:type="dxa"/>
            <w:shd w:val="clear" w:color="auto" w:fill="auto"/>
          </w:tcPr>
          <w:p w14:paraId="52DA3CB5" w14:textId="66C5D80F" w:rsidR="005938DE" w:rsidRPr="004517A7" w:rsidRDefault="005938DE" w:rsidP="00593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(939)</w:t>
            </w:r>
          </w:p>
        </w:tc>
        <w:tc>
          <w:tcPr>
            <w:tcW w:w="90" w:type="dxa"/>
            <w:tcBorders>
              <w:left w:val="nil"/>
            </w:tcBorders>
          </w:tcPr>
          <w:p w14:paraId="1957C18D" w14:textId="77777777" w:rsidR="005938DE" w:rsidRPr="004517A7" w:rsidRDefault="005938DE" w:rsidP="005938DE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56A8F0E0" w14:textId="3024A809" w:rsidR="005938DE" w:rsidRPr="004517A7" w:rsidRDefault="005938DE" w:rsidP="005938DE">
            <w:pPr>
              <w:tabs>
                <w:tab w:val="decimal" w:pos="792"/>
              </w:tabs>
              <w:ind w:left="72" w:right="54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 w:hint="eastAsia"/>
                <w:spacing w:val="-4"/>
                <w:sz w:val="28"/>
              </w:rPr>
              <w:t xml:space="preserve"> (294)</w:t>
            </w:r>
          </w:p>
        </w:tc>
        <w:tc>
          <w:tcPr>
            <w:tcW w:w="108" w:type="dxa"/>
            <w:tcBorders>
              <w:left w:val="nil"/>
            </w:tcBorders>
          </w:tcPr>
          <w:p w14:paraId="2A2D9320" w14:textId="77777777" w:rsidR="005938DE" w:rsidRPr="004517A7" w:rsidRDefault="005938DE" w:rsidP="005938DE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71EC9F" w14:textId="78277A7A" w:rsidR="005938DE" w:rsidRPr="004517A7" w:rsidRDefault="005938DE" w:rsidP="005938DE">
            <w:pPr>
              <w:tabs>
                <w:tab w:val="decimal" w:pos="914"/>
              </w:tabs>
              <w:ind w:left="72" w:right="78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72" w:type="dxa"/>
            <w:tcBorders>
              <w:left w:val="nil"/>
            </w:tcBorders>
          </w:tcPr>
          <w:p w14:paraId="7A8F59DD" w14:textId="77777777" w:rsidR="005938DE" w:rsidRPr="004517A7" w:rsidRDefault="005938DE" w:rsidP="005938DE">
            <w:pPr>
              <w:tabs>
                <w:tab w:val="decimal" w:pos="500"/>
              </w:tabs>
              <w:ind w:left="72" w:right="-180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687765C6" w14:textId="7AE4447D" w:rsidR="005938DE" w:rsidRPr="004517A7" w:rsidRDefault="005938DE" w:rsidP="005938DE">
            <w:pPr>
              <w:tabs>
                <w:tab w:val="decimal" w:pos="500"/>
              </w:tabs>
              <w:ind w:left="72" w:right="57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5938DE" w:rsidRPr="004517A7" w14:paraId="77733709" w14:textId="77777777" w:rsidTr="002A2792">
        <w:tc>
          <w:tcPr>
            <w:tcW w:w="4680" w:type="dxa"/>
            <w:vAlign w:val="bottom"/>
          </w:tcPr>
          <w:p w14:paraId="5B2F7169" w14:textId="77777777" w:rsidR="005938DE" w:rsidRPr="004517A7" w:rsidRDefault="005938DE" w:rsidP="005938DE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การใช้ประโยชน์ผลขาดทุนสะสมทางภาษี</w:t>
            </w:r>
          </w:p>
        </w:tc>
        <w:tc>
          <w:tcPr>
            <w:tcW w:w="1053" w:type="dxa"/>
            <w:shd w:val="clear" w:color="auto" w:fill="auto"/>
          </w:tcPr>
          <w:p w14:paraId="461EB51E" w14:textId="52D1DD3F" w:rsidR="005938DE" w:rsidRPr="004517A7" w:rsidRDefault="005938DE" w:rsidP="00593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(45,335)</w:t>
            </w:r>
          </w:p>
        </w:tc>
        <w:tc>
          <w:tcPr>
            <w:tcW w:w="90" w:type="dxa"/>
            <w:tcBorders>
              <w:left w:val="nil"/>
            </w:tcBorders>
          </w:tcPr>
          <w:p w14:paraId="231726ED" w14:textId="77777777" w:rsidR="005938DE" w:rsidRPr="004517A7" w:rsidRDefault="005938DE" w:rsidP="005938DE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4A3D2292" w14:textId="3AFB100A" w:rsidR="005938DE" w:rsidRPr="004517A7" w:rsidRDefault="005938DE" w:rsidP="005938DE">
            <w:pPr>
              <w:tabs>
                <w:tab w:val="decimal" w:pos="792"/>
              </w:tabs>
              <w:ind w:left="72" w:right="54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 w:hint="eastAsia"/>
                <w:spacing w:val="-4"/>
                <w:sz w:val="28"/>
              </w:rPr>
              <w:t xml:space="preserve"> (47,642)</w:t>
            </w:r>
          </w:p>
        </w:tc>
        <w:tc>
          <w:tcPr>
            <w:tcW w:w="108" w:type="dxa"/>
            <w:tcBorders>
              <w:left w:val="nil"/>
            </w:tcBorders>
          </w:tcPr>
          <w:p w14:paraId="26641807" w14:textId="77777777" w:rsidR="005938DE" w:rsidRPr="004517A7" w:rsidRDefault="005938DE" w:rsidP="005938DE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FA87FA" w14:textId="3F2541E1" w:rsidR="005938DE" w:rsidRPr="004517A7" w:rsidRDefault="005938DE" w:rsidP="00593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(45,335)</w:t>
            </w:r>
          </w:p>
        </w:tc>
        <w:tc>
          <w:tcPr>
            <w:tcW w:w="72" w:type="dxa"/>
            <w:tcBorders>
              <w:left w:val="nil"/>
            </w:tcBorders>
          </w:tcPr>
          <w:p w14:paraId="6E3F6DF0" w14:textId="77777777" w:rsidR="005938DE" w:rsidRPr="004517A7" w:rsidRDefault="005938DE" w:rsidP="005938DE">
            <w:pPr>
              <w:tabs>
                <w:tab w:val="decimal" w:pos="500"/>
              </w:tabs>
              <w:ind w:left="72" w:right="-180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12699484" w14:textId="646FA536" w:rsidR="005938DE" w:rsidRPr="004517A7" w:rsidRDefault="005938DE" w:rsidP="005938DE">
            <w:pPr>
              <w:tabs>
                <w:tab w:val="decimal" w:pos="500"/>
              </w:tabs>
              <w:ind w:left="72" w:right="57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(47,642)</w:t>
            </w:r>
          </w:p>
        </w:tc>
      </w:tr>
      <w:tr w:rsidR="005938DE" w:rsidRPr="004517A7" w14:paraId="24E91219" w14:textId="77777777" w:rsidTr="002A2792">
        <w:tc>
          <w:tcPr>
            <w:tcW w:w="4680" w:type="dxa"/>
            <w:vAlign w:val="bottom"/>
          </w:tcPr>
          <w:p w14:paraId="1A133F1F" w14:textId="77777777" w:rsidR="005938DE" w:rsidRPr="004517A7" w:rsidRDefault="005938DE" w:rsidP="005938DE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ค่าใช้จ่ายที่ไม่ถือเป็นรายจ่ายทางภาษี</w:t>
            </w:r>
          </w:p>
        </w:tc>
        <w:tc>
          <w:tcPr>
            <w:tcW w:w="1053" w:type="dxa"/>
            <w:shd w:val="clear" w:color="auto" w:fill="auto"/>
          </w:tcPr>
          <w:p w14:paraId="6F693CA2" w14:textId="7A638735" w:rsidR="005938DE" w:rsidRPr="004517A7" w:rsidRDefault="005938DE" w:rsidP="00593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5,657</w:t>
            </w:r>
          </w:p>
        </w:tc>
        <w:tc>
          <w:tcPr>
            <w:tcW w:w="90" w:type="dxa"/>
            <w:tcBorders>
              <w:left w:val="nil"/>
            </w:tcBorders>
          </w:tcPr>
          <w:p w14:paraId="334811C8" w14:textId="77777777" w:rsidR="005938DE" w:rsidRPr="004517A7" w:rsidRDefault="005938DE" w:rsidP="005938DE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6EDEF41B" w14:textId="2A6C7947" w:rsidR="005938DE" w:rsidRPr="004517A7" w:rsidRDefault="005938DE" w:rsidP="005938DE">
            <w:pPr>
              <w:tabs>
                <w:tab w:val="decimal" w:pos="792"/>
              </w:tabs>
              <w:ind w:left="72" w:right="54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 w:hint="eastAsia"/>
                <w:spacing w:val="-4"/>
                <w:sz w:val="28"/>
              </w:rPr>
              <w:t xml:space="preserve"> 2,605 </w:t>
            </w:r>
          </w:p>
        </w:tc>
        <w:tc>
          <w:tcPr>
            <w:tcW w:w="108" w:type="dxa"/>
            <w:tcBorders>
              <w:left w:val="nil"/>
            </w:tcBorders>
          </w:tcPr>
          <w:p w14:paraId="7A479076" w14:textId="77777777" w:rsidR="005938DE" w:rsidRPr="004517A7" w:rsidRDefault="005938DE" w:rsidP="005938DE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7E0B5C" w14:textId="6A895846" w:rsidR="005938DE" w:rsidRPr="004517A7" w:rsidRDefault="005938DE" w:rsidP="00593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4,972</w:t>
            </w:r>
          </w:p>
        </w:tc>
        <w:tc>
          <w:tcPr>
            <w:tcW w:w="72" w:type="dxa"/>
            <w:tcBorders>
              <w:left w:val="nil"/>
            </w:tcBorders>
          </w:tcPr>
          <w:p w14:paraId="4C869213" w14:textId="77777777" w:rsidR="005938DE" w:rsidRPr="004517A7" w:rsidRDefault="005938DE" w:rsidP="005938DE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619ED1F2" w14:textId="74F02685" w:rsidR="005938DE" w:rsidRPr="004517A7" w:rsidRDefault="005938DE" w:rsidP="005938DE">
            <w:pPr>
              <w:tabs>
                <w:tab w:val="decimal" w:pos="792"/>
              </w:tabs>
              <w:ind w:left="72" w:right="57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789</w:t>
            </w:r>
          </w:p>
        </w:tc>
      </w:tr>
      <w:tr w:rsidR="005938DE" w:rsidRPr="004517A7" w14:paraId="4C7A7381" w14:textId="77777777" w:rsidTr="002A2792">
        <w:tc>
          <w:tcPr>
            <w:tcW w:w="4680" w:type="dxa"/>
            <w:vAlign w:val="bottom"/>
          </w:tcPr>
          <w:p w14:paraId="1C68131D" w14:textId="77777777" w:rsidR="005938DE" w:rsidRPr="004517A7" w:rsidRDefault="005938DE" w:rsidP="005938DE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5FB204B1" w14:textId="24E002A4" w:rsidR="005938DE" w:rsidRPr="004517A7" w:rsidRDefault="005938DE" w:rsidP="00593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663</w:t>
            </w:r>
          </w:p>
        </w:tc>
        <w:tc>
          <w:tcPr>
            <w:tcW w:w="90" w:type="dxa"/>
            <w:tcBorders>
              <w:left w:val="nil"/>
            </w:tcBorders>
          </w:tcPr>
          <w:p w14:paraId="4B6AED3E" w14:textId="77777777" w:rsidR="005938DE" w:rsidRPr="004517A7" w:rsidRDefault="005938DE" w:rsidP="005938DE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601C2F6D" w14:textId="180101F4" w:rsidR="005938DE" w:rsidRPr="004517A7" w:rsidRDefault="005938DE" w:rsidP="005938DE">
            <w:pPr>
              <w:tabs>
                <w:tab w:val="decimal" w:pos="792"/>
              </w:tabs>
              <w:ind w:left="72" w:right="54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 w:hint="eastAsia"/>
                <w:spacing w:val="-4"/>
                <w:sz w:val="28"/>
              </w:rPr>
              <w:t xml:space="preserve"> 833 </w:t>
            </w:r>
          </w:p>
        </w:tc>
        <w:tc>
          <w:tcPr>
            <w:tcW w:w="108" w:type="dxa"/>
            <w:tcBorders>
              <w:left w:val="nil"/>
            </w:tcBorders>
          </w:tcPr>
          <w:p w14:paraId="34544283" w14:textId="77777777" w:rsidR="005938DE" w:rsidRPr="004517A7" w:rsidRDefault="005938DE" w:rsidP="005938DE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8743B" w14:textId="3CFC2E33" w:rsidR="005938DE" w:rsidRPr="004517A7" w:rsidRDefault="005938DE" w:rsidP="00593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663</w:t>
            </w:r>
          </w:p>
        </w:tc>
        <w:tc>
          <w:tcPr>
            <w:tcW w:w="72" w:type="dxa"/>
            <w:tcBorders>
              <w:left w:val="nil"/>
            </w:tcBorders>
          </w:tcPr>
          <w:p w14:paraId="50DFD0B4" w14:textId="77777777" w:rsidR="005938DE" w:rsidRPr="004517A7" w:rsidRDefault="005938DE" w:rsidP="005938DE">
            <w:pPr>
              <w:tabs>
                <w:tab w:val="decimal" w:pos="500"/>
              </w:tabs>
              <w:ind w:left="72" w:right="-180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55657FE" w14:textId="506BA79C" w:rsidR="005938DE" w:rsidRPr="004517A7" w:rsidRDefault="005938DE" w:rsidP="005938DE">
            <w:pPr>
              <w:tabs>
                <w:tab w:val="decimal" w:pos="500"/>
              </w:tabs>
              <w:ind w:left="72" w:right="57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688</w:t>
            </w:r>
          </w:p>
        </w:tc>
      </w:tr>
      <w:tr w:rsidR="005938DE" w:rsidRPr="004517A7" w14:paraId="259B1B06" w14:textId="77777777" w:rsidTr="002A2792">
        <w:tc>
          <w:tcPr>
            <w:tcW w:w="4680" w:type="dxa"/>
            <w:vAlign w:val="bottom"/>
          </w:tcPr>
          <w:p w14:paraId="10ADF99A" w14:textId="77777777" w:rsidR="005938DE" w:rsidRPr="004517A7" w:rsidRDefault="005938DE" w:rsidP="005938DE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D4556" w14:textId="1D89B09C" w:rsidR="005938DE" w:rsidRPr="004517A7" w:rsidRDefault="005938DE" w:rsidP="00593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(39,95</w:t>
            </w:r>
            <w:r w:rsidR="0040316E" w:rsidRPr="004517A7">
              <w:rPr>
                <w:rFonts w:ascii="Angsana New" w:hAnsi="Angsana New"/>
                <w:spacing w:val="-4"/>
                <w:sz w:val="28"/>
              </w:rPr>
              <w:t>4</w:t>
            </w:r>
            <w:r w:rsidRPr="004517A7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90" w:type="dxa"/>
          </w:tcPr>
          <w:p w14:paraId="1869DD85" w14:textId="77777777" w:rsidR="005938DE" w:rsidRPr="004517A7" w:rsidRDefault="005938DE" w:rsidP="005938D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3F2BC" w14:textId="221CE77E" w:rsidR="005938DE" w:rsidRPr="004517A7" w:rsidRDefault="005938DE" w:rsidP="005938DE">
            <w:pPr>
              <w:tabs>
                <w:tab w:val="decimal" w:pos="792"/>
              </w:tabs>
              <w:ind w:left="-18" w:right="54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 w:hint="eastAsia"/>
                <w:spacing w:val="-4"/>
                <w:sz w:val="28"/>
              </w:rPr>
              <w:t>(44,498)</w:t>
            </w:r>
          </w:p>
        </w:tc>
        <w:tc>
          <w:tcPr>
            <w:tcW w:w="108" w:type="dxa"/>
          </w:tcPr>
          <w:p w14:paraId="0563F1B7" w14:textId="77777777" w:rsidR="005938DE" w:rsidRPr="004517A7" w:rsidRDefault="005938DE" w:rsidP="005938D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C9DAB" w14:textId="0BDE772F" w:rsidR="005938DE" w:rsidRPr="004517A7" w:rsidRDefault="005938DE" w:rsidP="00593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(39,</w:t>
            </w:r>
            <w:r w:rsidR="006A2D4B">
              <w:rPr>
                <w:rFonts w:ascii="Angsana New" w:hAnsi="Angsana New"/>
                <w:spacing w:val="-4"/>
                <w:sz w:val="28"/>
              </w:rPr>
              <w:t>700</w:t>
            </w:r>
            <w:r w:rsidRPr="004517A7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72" w:type="dxa"/>
          </w:tcPr>
          <w:p w14:paraId="3E799F0F" w14:textId="77777777" w:rsidR="005938DE" w:rsidRPr="004517A7" w:rsidRDefault="005938DE" w:rsidP="005938D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AD7D88A" w14:textId="131D9D14" w:rsidR="005938DE" w:rsidRPr="004517A7" w:rsidRDefault="005938DE" w:rsidP="005938DE">
            <w:pPr>
              <w:tabs>
                <w:tab w:val="decimal" w:pos="792"/>
              </w:tabs>
              <w:ind w:left="-18" w:right="57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(46,165)</w:t>
            </w:r>
          </w:p>
        </w:tc>
      </w:tr>
      <w:tr w:rsidR="005938DE" w:rsidRPr="004517A7" w14:paraId="0F2F80E2" w14:textId="77777777" w:rsidTr="002A2792">
        <w:tc>
          <w:tcPr>
            <w:tcW w:w="4680" w:type="dxa"/>
            <w:vAlign w:val="bottom"/>
          </w:tcPr>
          <w:p w14:paraId="4A687671" w14:textId="77777777" w:rsidR="005938DE" w:rsidRPr="004517A7" w:rsidRDefault="005938DE" w:rsidP="005938DE">
            <w:pPr>
              <w:ind w:left="31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สินทรัพย์ภาษีเงินได้รอการตัดบัญชีที่ไม่รับรู้</w:t>
            </w:r>
          </w:p>
        </w:tc>
        <w:tc>
          <w:tcPr>
            <w:tcW w:w="1053" w:type="dxa"/>
            <w:shd w:val="clear" w:color="auto" w:fill="auto"/>
          </w:tcPr>
          <w:p w14:paraId="2494AEE9" w14:textId="272A472E" w:rsidR="005938DE" w:rsidRPr="004517A7" w:rsidRDefault="005938DE" w:rsidP="00593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65,192</w:t>
            </w:r>
          </w:p>
        </w:tc>
        <w:tc>
          <w:tcPr>
            <w:tcW w:w="90" w:type="dxa"/>
          </w:tcPr>
          <w:p w14:paraId="7706DCA9" w14:textId="77777777" w:rsidR="005938DE" w:rsidRPr="004517A7" w:rsidRDefault="005938DE" w:rsidP="005938D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5D4C2C30" w14:textId="23536A97" w:rsidR="005938DE" w:rsidRPr="004517A7" w:rsidRDefault="005938DE" w:rsidP="005938DE">
            <w:pPr>
              <w:tabs>
                <w:tab w:val="decimal" w:pos="792"/>
              </w:tabs>
              <w:ind w:left="-18" w:right="54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 w:hint="eastAsia"/>
                <w:spacing w:val="-4"/>
                <w:sz w:val="28"/>
              </w:rPr>
              <w:t xml:space="preserve"> 34,626 </w:t>
            </w:r>
          </w:p>
        </w:tc>
        <w:tc>
          <w:tcPr>
            <w:tcW w:w="108" w:type="dxa"/>
          </w:tcPr>
          <w:p w14:paraId="4E4823C0" w14:textId="77777777" w:rsidR="005938DE" w:rsidRPr="004517A7" w:rsidRDefault="005938DE" w:rsidP="005938D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904F52" w14:textId="38C33F7D" w:rsidR="005938DE" w:rsidRPr="004517A7" w:rsidRDefault="005938DE" w:rsidP="00593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21,57</w:t>
            </w:r>
            <w:r w:rsidR="006A2D4B">
              <w:rPr>
                <w:rFonts w:ascii="Angsana New" w:hAnsi="Angsana New"/>
                <w:spacing w:val="-4"/>
                <w:sz w:val="28"/>
              </w:rPr>
              <w:t>1</w:t>
            </w:r>
          </w:p>
        </w:tc>
        <w:tc>
          <w:tcPr>
            <w:tcW w:w="72" w:type="dxa"/>
          </w:tcPr>
          <w:p w14:paraId="7B3FDD12" w14:textId="77777777" w:rsidR="005938DE" w:rsidRPr="004517A7" w:rsidRDefault="005938DE" w:rsidP="005938D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5C10E509" w14:textId="48F8FC99" w:rsidR="005938DE" w:rsidRPr="004517A7" w:rsidRDefault="005938DE" w:rsidP="005938DE">
            <w:pPr>
              <w:tabs>
                <w:tab w:val="decimal" w:pos="792"/>
              </w:tabs>
              <w:ind w:left="-18" w:right="57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28,152</w:t>
            </w:r>
          </w:p>
        </w:tc>
      </w:tr>
      <w:tr w:rsidR="005938DE" w:rsidRPr="004517A7" w14:paraId="06C7380F" w14:textId="77777777" w:rsidTr="002A2792">
        <w:tc>
          <w:tcPr>
            <w:tcW w:w="4680" w:type="dxa"/>
            <w:vAlign w:val="bottom"/>
          </w:tcPr>
          <w:p w14:paraId="2C70262F" w14:textId="77777777" w:rsidR="005938DE" w:rsidRPr="004517A7" w:rsidRDefault="005938DE" w:rsidP="005938DE">
            <w:pPr>
              <w:ind w:left="31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ตัดจำหน่ายสินทรัพย์ภาษีเงินได้รอการตัดบัญชี</w:t>
            </w:r>
          </w:p>
        </w:tc>
        <w:tc>
          <w:tcPr>
            <w:tcW w:w="1053" w:type="dxa"/>
            <w:shd w:val="clear" w:color="auto" w:fill="auto"/>
          </w:tcPr>
          <w:p w14:paraId="6575A8DF" w14:textId="1BF985CE" w:rsidR="005938DE" w:rsidRPr="004517A7" w:rsidRDefault="005938DE" w:rsidP="00593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90" w:type="dxa"/>
          </w:tcPr>
          <w:p w14:paraId="6DDC5E02" w14:textId="77777777" w:rsidR="005938DE" w:rsidRPr="004517A7" w:rsidRDefault="005938DE" w:rsidP="005938DE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3A0F5B41" w14:textId="1E5DBE96" w:rsidR="005938DE" w:rsidRPr="004517A7" w:rsidRDefault="005938DE" w:rsidP="005938DE">
            <w:pPr>
              <w:tabs>
                <w:tab w:val="decimal" w:pos="500"/>
              </w:tabs>
              <w:ind w:left="72" w:right="54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 w:hint="eastAsia"/>
                <w:spacing w:val="-4"/>
                <w:sz w:val="28"/>
              </w:rPr>
              <w:t xml:space="preserve"> -   </w:t>
            </w:r>
          </w:p>
        </w:tc>
        <w:tc>
          <w:tcPr>
            <w:tcW w:w="108" w:type="dxa"/>
          </w:tcPr>
          <w:p w14:paraId="7A2C8F12" w14:textId="77777777" w:rsidR="005938DE" w:rsidRPr="004517A7" w:rsidRDefault="005938DE" w:rsidP="005938DE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79AA2A" w14:textId="63F39F12" w:rsidR="005938DE" w:rsidRPr="004517A7" w:rsidRDefault="005938DE" w:rsidP="00593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72" w:type="dxa"/>
          </w:tcPr>
          <w:p w14:paraId="4881D437" w14:textId="77777777" w:rsidR="005938DE" w:rsidRPr="004517A7" w:rsidRDefault="005938DE" w:rsidP="005938DE">
            <w:pPr>
              <w:tabs>
                <w:tab w:val="decimal" w:pos="500"/>
              </w:tabs>
              <w:ind w:left="72" w:right="-180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37B71C58" w14:textId="6727B3CD" w:rsidR="005938DE" w:rsidRPr="004517A7" w:rsidRDefault="005938DE" w:rsidP="005938DE">
            <w:pPr>
              <w:tabs>
                <w:tab w:val="decimal" w:pos="500"/>
              </w:tabs>
              <w:ind w:left="72" w:right="57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5938DE" w:rsidRPr="004517A7" w14:paraId="3B3D7903" w14:textId="77777777" w:rsidTr="002A2792">
        <w:tc>
          <w:tcPr>
            <w:tcW w:w="4680" w:type="dxa"/>
            <w:vAlign w:val="bottom"/>
          </w:tcPr>
          <w:p w14:paraId="23BE53FE" w14:textId="77777777" w:rsidR="005938DE" w:rsidRPr="004517A7" w:rsidRDefault="005938DE" w:rsidP="005938DE">
            <w:pPr>
              <w:ind w:left="312" w:right="522" w:hanging="270"/>
              <w:jc w:val="both"/>
              <w:rPr>
                <w:rFonts w:ascii="Angsana New" w:hAnsi="Angsana New"/>
                <w:spacing w:val="-20"/>
                <w:sz w:val="28"/>
              </w:rPr>
            </w:pPr>
            <w:r w:rsidRPr="004517A7">
              <w:rPr>
                <w:rFonts w:ascii="Angsana New" w:hAnsi="Angsana New" w:hint="cs"/>
                <w:spacing w:val="-20"/>
                <w:sz w:val="28"/>
                <w:cs/>
              </w:rPr>
              <w:t>กำไรจาก</w:t>
            </w:r>
            <w:r w:rsidRPr="004517A7">
              <w:rPr>
                <w:rFonts w:ascii="Angsana New" w:hAnsi="Angsana New" w:hint="cs"/>
                <w:spacing w:val="-12"/>
                <w:sz w:val="28"/>
                <w:cs/>
              </w:rPr>
              <w:t>การต่อรองราคาซื้อเงินลงทุนในบริษัทย่อย</w:t>
            </w:r>
          </w:p>
        </w:tc>
        <w:tc>
          <w:tcPr>
            <w:tcW w:w="1053" w:type="dxa"/>
            <w:shd w:val="clear" w:color="auto" w:fill="auto"/>
          </w:tcPr>
          <w:p w14:paraId="57A9081F" w14:textId="7C338053" w:rsidR="005938DE" w:rsidRPr="004517A7" w:rsidRDefault="005938DE" w:rsidP="00593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(3</w:t>
            </w:r>
            <w:r w:rsidR="0040316E" w:rsidRPr="004517A7">
              <w:rPr>
                <w:rFonts w:ascii="Angsana New" w:hAnsi="Angsana New"/>
                <w:spacing w:val="-4"/>
                <w:sz w:val="28"/>
              </w:rPr>
              <w:t>0</w:t>
            </w:r>
            <w:r w:rsidRPr="004517A7">
              <w:rPr>
                <w:rFonts w:ascii="Angsana New" w:hAnsi="Angsana New"/>
                <w:spacing w:val="-4"/>
                <w:sz w:val="28"/>
              </w:rPr>
              <w:t>,907)</w:t>
            </w:r>
          </w:p>
        </w:tc>
        <w:tc>
          <w:tcPr>
            <w:tcW w:w="90" w:type="dxa"/>
          </w:tcPr>
          <w:p w14:paraId="0AA966BB" w14:textId="77777777" w:rsidR="005938DE" w:rsidRPr="004517A7" w:rsidRDefault="005938DE" w:rsidP="005938D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1FD6C2C4" w14:textId="00C0A92A" w:rsidR="005938DE" w:rsidRPr="004517A7" w:rsidRDefault="005938DE" w:rsidP="005938DE">
            <w:pPr>
              <w:tabs>
                <w:tab w:val="decimal" w:pos="792"/>
              </w:tabs>
              <w:ind w:left="-18" w:right="54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 w:hint="eastAsia"/>
                <w:spacing w:val="-4"/>
                <w:sz w:val="28"/>
              </w:rPr>
              <w:t xml:space="preserve"> (2,018)</w:t>
            </w:r>
          </w:p>
        </w:tc>
        <w:tc>
          <w:tcPr>
            <w:tcW w:w="108" w:type="dxa"/>
          </w:tcPr>
          <w:p w14:paraId="0CFAA0D7" w14:textId="77777777" w:rsidR="005938DE" w:rsidRPr="004517A7" w:rsidRDefault="005938DE" w:rsidP="005938DE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F8FE19" w14:textId="142A5500" w:rsidR="005938DE" w:rsidRPr="004517A7" w:rsidRDefault="005938DE" w:rsidP="00593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72" w:type="dxa"/>
          </w:tcPr>
          <w:p w14:paraId="3C38BC14" w14:textId="77777777" w:rsidR="005938DE" w:rsidRPr="004517A7" w:rsidRDefault="005938DE" w:rsidP="005938DE">
            <w:pPr>
              <w:tabs>
                <w:tab w:val="decimal" w:pos="500"/>
              </w:tabs>
              <w:ind w:left="72" w:right="-180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6794318A" w14:textId="50ED6A0E" w:rsidR="005938DE" w:rsidRPr="004517A7" w:rsidRDefault="005938DE" w:rsidP="005938DE">
            <w:pPr>
              <w:tabs>
                <w:tab w:val="decimal" w:pos="500"/>
              </w:tabs>
              <w:ind w:left="72" w:right="57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5938DE" w:rsidRPr="004517A7" w14:paraId="37F2DAEE" w14:textId="77777777" w:rsidTr="002A2792">
        <w:tc>
          <w:tcPr>
            <w:tcW w:w="4680" w:type="dxa"/>
            <w:vAlign w:val="bottom"/>
          </w:tcPr>
          <w:p w14:paraId="405847EC" w14:textId="0A6A9F68" w:rsidR="005938DE" w:rsidRPr="004517A7" w:rsidRDefault="005938DE" w:rsidP="005938DE">
            <w:pPr>
              <w:ind w:left="312" w:right="522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(กำไร) ขาดทุนจากการขายเงินลงทุนในบริษัทย่อย</w:t>
            </w:r>
          </w:p>
        </w:tc>
        <w:tc>
          <w:tcPr>
            <w:tcW w:w="1053" w:type="dxa"/>
            <w:shd w:val="clear" w:color="auto" w:fill="auto"/>
          </w:tcPr>
          <w:p w14:paraId="15CC0ECA" w14:textId="5DFD881B" w:rsidR="005938DE" w:rsidRPr="004517A7" w:rsidRDefault="005938DE" w:rsidP="00593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(19,074)</w:t>
            </w:r>
          </w:p>
        </w:tc>
        <w:tc>
          <w:tcPr>
            <w:tcW w:w="90" w:type="dxa"/>
          </w:tcPr>
          <w:p w14:paraId="50601DFE" w14:textId="77777777" w:rsidR="005938DE" w:rsidRPr="004517A7" w:rsidRDefault="005938DE" w:rsidP="005938D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126B8579" w14:textId="2C2F0798" w:rsidR="005938DE" w:rsidRPr="004517A7" w:rsidRDefault="005938DE" w:rsidP="005938DE">
            <w:pPr>
              <w:tabs>
                <w:tab w:val="decimal" w:pos="792"/>
              </w:tabs>
              <w:ind w:left="-18" w:right="54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 w:hint="eastAsia"/>
                <w:spacing w:val="-4"/>
                <w:sz w:val="28"/>
              </w:rPr>
              <w:t xml:space="preserve"> 6,662 </w:t>
            </w:r>
          </w:p>
        </w:tc>
        <w:tc>
          <w:tcPr>
            <w:tcW w:w="108" w:type="dxa"/>
          </w:tcPr>
          <w:p w14:paraId="41EC3186" w14:textId="77777777" w:rsidR="005938DE" w:rsidRPr="004517A7" w:rsidRDefault="005938DE" w:rsidP="005938DE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34AEDC" w14:textId="370BA436" w:rsidR="005938DE" w:rsidRPr="004517A7" w:rsidRDefault="005938DE" w:rsidP="00593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72" w:type="dxa"/>
          </w:tcPr>
          <w:p w14:paraId="0924E4D9" w14:textId="77777777" w:rsidR="005938DE" w:rsidRPr="004517A7" w:rsidRDefault="005938DE" w:rsidP="005938DE">
            <w:pPr>
              <w:tabs>
                <w:tab w:val="decimal" w:pos="500"/>
              </w:tabs>
              <w:ind w:left="72" w:right="-180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676C11C7" w14:textId="0FA7749A" w:rsidR="005938DE" w:rsidRPr="004517A7" w:rsidRDefault="005938DE" w:rsidP="005938DE">
            <w:pPr>
              <w:tabs>
                <w:tab w:val="decimal" w:pos="500"/>
              </w:tabs>
              <w:ind w:left="72" w:right="57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5938DE" w:rsidRPr="004517A7" w14:paraId="471A0AA4" w14:textId="77777777" w:rsidTr="002A2792">
        <w:tc>
          <w:tcPr>
            <w:tcW w:w="4680" w:type="dxa"/>
            <w:vAlign w:val="bottom"/>
          </w:tcPr>
          <w:p w14:paraId="682D5EDE" w14:textId="53E141DB" w:rsidR="005938DE" w:rsidRPr="004517A7" w:rsidRDefault="005938DE" w:rsidP="005938DE">
            <w:pPr>
              <w:ind w:left="312" w:right="522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(กำไร) ขาดทุนจากการขายเงินลงทุนในบริษัทร่วม</w:t>
            </w:r>
          </w:p>
        </w:tc>
        <w:tc>
          <w:tcPr>
            <w:tcW w:w="1053" w:type="dxa"/>
            <w:shd w:val="clear" w:color="auto" w:fill="auto"/>
          </w:tcPr>
          <w:p w14:paraId="2F9D6109" w14:textId="33C30B16" w:rsidR="005938DE" w:rsidRPr="004517A7" w:rsidRDefault="005938DE" w:rsidP="00593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(24,682)</w:t>
            </w:r>
          </w:p>
        </w:tc>
        <w:tc>
          <w:tcPr>
            <w:tcW w:w="90" w:type="dxa"/>
          </w:tcPr>
          <w:p w14:paraId="43A06FCF" w14:textId="77777777" w:rsidR="005938DE" w:rsidRPr="004517A7" w:rsidRDefault="005938DE" w:rsidP="005938D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7CEE345C" w14:textId="32E47BDD" w:rsidR="005938DE" w:rsidRPr="004517A7" w:rsidRDefault="005938DE" w:rsidP="005938DE">
            <w:pPr>
              <w:tabs>
                <w:tab w:val="decimal" w:pos="792"/>
              </w:tabs>
              <w:ind w:left="-18" w:right="54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08" w:type="dxa"/>
          </w:tcPr>
          <w:p w14:paraId="595B974B" w14:textId="77777777" w:rsidR="005938DE" w:rsidRPr="004517A7" w:rsidRDefault="005938DE" w:rsidP="005938DE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C80B6A" w14:textId="428E3C90" w:rsidR="005938DE" w:rsidRPr="004517A7" w:rsidRDefault="005938DE" w:rsidP="00593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72" w:type="dxa"/>
          </w:tcPr>
          <w:p w14:paraId="7A6A9BF3" w14:textId="77777777" w:rsidR="005938DE" w:rsidRPr="004517A7" w:rsidRDefault="005938DE" w:rsidP="005938DE">
            <w:pPr>
              <w:tabs>
                <w:tab w:val="decimal" w:pos="500"/>
              </w:tabs>
              <w:ind w:left="72" w:right="-180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66EDAD30" w14:textId="46FF4898" w:rsidR="005938DE" w:rsidRPr="004517A7" w:rsidRDefault="005938DE" w:rsidP="005938DE">
            <w:pPr>
              <w:tabs>
                <w:tab w:val="decimal" w:pos="500"/>
              </w:tabs>
              <w:ind w:left="72" w:right="57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5938DE" w:rsidRPr="004517A7" w14:paraId="24D149C6" w14:textId="77777777" w:rsidTr="002A2792">
        <w:tc>
          <w:tcPr>
            <w:tcW w:w="4680" w:type="dxa"/>
            <w:vAlign w:val="bottom"/>
          </w:tcPr>
          <w:p w14:paraId="7AC5BBEB" w14:textId="77777777" w:rsidR="005938DE" w:rsidRPr="004517A7" w:rsidRDefault="005938DE" w:rsidP="005938DE">
            <w:pPr>
              <w:ind w:left="312" w:right="522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53" w:type="dxa"/>
            <w:shd w:val="clear" w:color="auto" w:fill="auto"/>
          </w:tcPr>
          <w:p w14:paraId="0EC70FF3" w14:textId="719F56BD" w:rsidR="005938DE" w:rsidRPr="004517A7" w:rsidRDefault="005938DE" w:rsidP="00593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509</w:t>
            </w:r>
          </w:p>
        </w:tc>
        <w:tc>
          <w:tcPr>
            <w:tcW w:w="90" w:type="dxa"/>
          </w:tcPr>
          <w:p w14:paraId="05BB8E36" w14:textId="77777777" w:rsidR="005938DE" w:rsidRPr="004517A7" w:rsidRDefault="005938DE" w:rsidP="005938DE">
            <w:pPr>
              <w:tabs>
                <w:tab w:val="decimal" w:pos="50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074B5230" w14:textId="61999D28" w:rsidR="005938DE" w:rsidRPr="004517A7" w:rsidRDefault="005938DE" w:rsidP="005938DE">
            <w:pPr>
              <w:tabs>
                <w:tab w:val="decimal" w:pos="500"/>
              </w:tabs>
              <w:ind w:left="-18" w:right="54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 w:hint="eastAsia"/>
                <w:spacing w:val="-4"/>
                <w:sz w:val="28"/>
              </w:rPr>
              <w:t xml:space="preserve"> (972)</w:t>
            </w:r>
          </w:p>
        </w:tc>
        <w:tc>
          <w:tcPr>
            <w:tcW w:w="108" w:type="dxa"/>
          </w:tcPr>
          <w:p w14:paraId="6F9CA120" w14:textId="77777777" w:rsidR="005938DE" w:rsidRPr="004517A7" w:rsidRDefault="005938DE" w:rsidP="005938DE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DE3079" w14:textId="65B647C9" w:rsidR="005938DE" w:rsidRPr="004517A7" w:rsidRDefault="005938DE" w:rsidP="00593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72" w:type="dxa"/>
          </w:tcPr>
          <w:p w14:paraId="74F688DE" w14:textId="77777777" w:rsidR="005938DE" w:rsidRPr="004517A7" w:rsidRDefault="005938DE" w:rsidP="005938DE">
            <w:pPr>
              <w:tabs>
                <w:tab w:val="decimal" w:pos="500"/>
              </w:tabs>
              <w:ind w:left="72" w:right="-180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30ED909B" w14:textId="3BFE3457" w:rsidR="005938DE" w:rsidRPr="004517A7" w:rsidRDefault="005938DE" w:rsidP="005938DE">
            <w:pPr>
              <w:tabs>
                <w:tab w:val="decimal" w:pos="500"/>
              </w:tabs>
              <w:ind w:left="72" w:right="57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5938DE" w:rsidRPr="004517A7" w14:paraId="17AE8B34" w14:textId="77777777" w:rsidTr="002A2792">
        <w:tc>
          <w:tcPr>
            <w:tcW w:w="4680" w:type="dxa"/>
            <w:vAlign w:val="bottom"/>
          </w:tcPr>
          <w:p w14:paraId="0C080501" w14:textId="77777777" w:rsidR="005938DE" w:rsidRPr="004517A7" w:rsidRDefault="005938DE" w:rsidP="005938DE">
            <w:pPr>
              <w:ind w:left="312" w:right="522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2AB4A333" w14:textId="3D1EDC3B" w:rsidR="005938DE" w:rsidRPr="004517A7" w:rsidRDefault="005938DE" w:rsidP="00593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90" w:type="dxa"/>
          </w:tcPr>
          <w:p w14:paraId="6EE598F7" w14:textId="77777777" w:rsidR="005938DE" w:rsidRPr="004517A7" w:rsidRDefault="005938DE" w:rsidP="005938D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792A39D5" w14:textId="6C4EF6BF" w:rsidR="005938DE" w:rsidRPr="004517A7" w:rsidRDefault="005938DE" w:rsidP="005938DE">
            <w:pPr>
              <w:tabs>
                <w:tab w:val="decimal" w:pos="792"/>
              </w:tabs>
              <w:ind w:left="-18" w:right="54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 w:hint="eastAsia"/>
                <w:spacing w:val="-4"/>
                <w:sz w:val="28"/>
              </w:rPr>
              <w:t xml:space="preserve"> -   </w:t>
            </w:r>
          </w:p>
        </w:tc>
        <w:tc>
          <w:tcPr>
            <w:tcW w:w="108" w:type="dxa"/>
          </w:tcPr>
          <w:p w14:paraId="63F99531" w14:textId="77777777" w:rsidR="005938DE" w:rsidRPr="004517A7" w:rsidRDefault="005938DE" w:rsidP="005938DE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D5988" w14:textId="1CECE44E" w:rsidR="005938DE" w:rsidRPr="004517A7" w:rsidRDefault="005938DE" w:rsidP="00593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72" w:type="dxa"/>
          </w:tcPr>
          <w:p w14:paraId="5EC0A35A" w14:textId="77777777" w:rsidR="005938DE" w:rsidRPr="004517A7" w:rsidRDefault="005938DE" w:rsidP="005938DE">
            <w:pPr>
              <w:tabs>
                <w:tab w:val="decimal" w:pos="500"/>
              </w:tabs>
              <w:ind w:left="72" w:right="-180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F4791BC" w14:textId="5DF8B4AC" w:rsidR="005938DE" w:rsidRPr="004517A7" w:rsidRDefault="005938DE" w:rsidP="005938DE">
            <w:pPr>
              <w:tabs>
                <w:tab w:val="decimal" w:pos="500"/>
              </w:tabs>
              <w:ind w:left="72" w:right="57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5938DE" w:rsidRPr="004517A7" w14:paraId="27E8DB60" w14:textId="77777777" w:rsidTr="002A2792">
        <w:tc>
          <w:tcPr>
            <w:tcW w:w="4680" w:type="dxa"/>
            <w:vAlign w:val="bottom"/>
          </w:tcPr>
          <w:p w14:paraId="1E1EFC52" w14:textId="77777777" w:rsidR="005938DE" w:rsidRPr="004517A7" w:rsidRDefault="005938DE" w:rsidP="005938DE">
            <w:pPr>
              <w:ind w:left="312" w:right="-108" w:hanging="27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C292A2" w14:textId="6C579CCE" w:rsidR="005938DE" w:rsidRPr="004517A7" w:rsidRDefault="005938DE" w:rsidP="00593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pacing w:val="-4"/>
                <w:sz w:val="28"/>
              </w:rPr>
              <w:t>(11,098)</w:t>
            </w:r>
          </w:p>
        </w:tc>
        <w:tc>
          <w:tcPr>
            <w:tcW w:w="90" w:type="dxa"/>
          </w:tcPr>
          <w:p w14:paraId="34801736" w14:textId="77777777" w:rsidR="005938DE" w:rsidRPr="004517A7" w:rsidRDefault="005938DE" w:rsidP="005938D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073B99" w14:textId="06905A92" w:rsidR="005938DE" w:rsidRPr="004517A7" w:rsidRDefault="005938DE" w:rsidP="005938DE">
            <w:pPr>
              <w:tabs>
                <w:tab w:val="decimal" w:pos="792"/>
              </w:tabs>
              <w:ind w:left="-18" w:right="54"/>
              <w:jc w:val="right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4517A7">
              <w:rPr>
                <w:rFonts w:ascii="Angsana New" w:hAnsi="Angsana New" w:hint="eastAsia"/>
                <w:b/>
                <w:bCs/>
                <w:spacing w:val="-4"/>
                <w:sz w:val="28"/>
              </w:rPr>
              <w:t>13,774</w:t>
            </w:r>
          </w:p>
        </w:tc>
        <w:tc>
          <w:tcPr>
            <w:tcW w:w="108" w:type="dxa"/>
          </w:tcPr>
          <w:p w14:paraId="7D863345" w14:textId="77777777" w:rsidR="005938DE" w:rsidRPr="004517A7" w:rsidRDefault="005938DE" w:rsidP="005938D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69E457" w14:textId="50A8B042" w:rsidR="005938DE" w:rsidRPr="004517A7" w:rsidRDefault="005938DE" w:rsidP="005938DE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pacing w:val="-4"/>
                <w:sz w:val="28"/>
              </w:rPr>
              <w:t>357</w:t>
            </w:r>
          </w:p>
        </w:tc>
        <w:tc>
          <w:tcPr>
            <w:tcW w:w="72" w:type="dxa"/>
          </w:tcPr>
          <w:p w14:paraId="1969A444" w14:textId="77777777" w:rsidR="005938DE" w:rsidRPr="004517A7" w:rsidRDefault="005938DE" w:rsidP="005938DE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F8332" w14:textId="65D3ECC5" w:rsidR="005938DE" w:rsidRPr="004517A7" w:rsidRDefault="005938DE" w:rsidP="005938DE">
            <w:pPr>
              <w:tabs>
                <w:tab w:val="decimal" w:pos="792"/>
              </w:tabs>
              <w:ind w:left="-18" w:right="57"/>
              <w:jc w:val="right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pacing w:val="-4"/>
                <w:sz w:val="28"/>
              </w:rPr>
              <w:t>(2,315)</w:t>
            </w:r>
          </w:p>
        </w:tc>
      </w:tr>
    </w:tbl>
    <w:p w14:paraId="672FC958" w14:textId="77777777" w:rsidR="0008530B" w:rsidRPr="004517A7" w:rsidRDefault="0008530B" w:rsidP="00C5158A">
      <w:pPr>
        <w:pStyle w:val="ListParagraph"/>
        <w:spacing w:before="240" w:after="120"/>
        <w:ind w:left="-90"/>
        <w:jc w:val="thaiDistribute"/>
        <w:rPr>
          <w:rFonts w:ascii="Angsana New" w:hAnsi="Angsana New"/>
          <w:sz w:val="28"/>
        </w:rPr>
      </w:pPr>
    </w:p>
    <w:p w14:paraId="18CED41A" w14:textId="77777777" w:rsidR="0008530B" w:rsidRPr="004517A7" w:rsidRDefault="0008530B" w:rsidP="00C5158A">
      <w:pPr>
        <w:pStyle w:val="ListParagraph"/>
        <w:spacing w:before="240" w:after="120"/>
        <w:ind w:left="-90"/>
        <w:jc w:val="thaiDistribute"/>
        <w:rPr>
          <w:rFonts w:ascii="Angsana New" w:hAnsi="Angsana New"/>
          <w:sz w:val="28"/>
        </w:rPr>
      </w:pPr>
    </w:p>
    <w:p w14:paraId="3EB5C6A8" w14:textId="77777777" w:rsidR="0008530B" w:rsidRPr="004517A7" w:rsidRDefault="0008530B" w:rsidP="00C5158A">
      <w:pPr>
        <w:pStyle w:val="ListParagraph"/>
        <w:spacing w:before="240" w:after="120"/>
        <w:ind w:left="-90"/>
        <w:jc w:val="thaiDistribute"/>
        <w:rPr>
          <w:rFonts w:ascii="Angsana New" w:hAnsi="Angsana New"/>
          <w:sz w:val="28"/>
        </w:rPr>
      </w:pPr>
    </w:p>
    <w:p w14:paraId="48B46A92" w14:textId="77777777" w:rsidR="0008530B" w:rsidRPr="004517A7" w:rsidRDefault="0008530B" w:rsidP="00C5158A">
      <w:pPr>
        <w:pStyle w:val="ListParagraph"/>
        <w:spacing w:before="240" w:after="120"/>
        <w:ind w:left="-90"/>
        <w:jc w:val="thaiDistribute"/>
        <w:rPr>
          <w:rFonts w:ascii="Angsana New" w:hAnsi="Angsana New"/>
          <w:sz w:val="28"/>
        </w:rPr>
      </w:pPr>
    </w:p>
    <w:p w14:paraId="7A20CEA0" w14:textId="77777777" w:rsidR="0008530B" w:rsidRPr="004517A7" w:rsidRDefault="0008530B" w:rsidP="00C5158A">
      <w:pPr>
        <w:pStyle w:val="ListParagraph"/>
        <w:spacing w:before="240" w:after="120"/>
        <w:ind w:left="-90"/>
        <w:jc w:val="thaiDistribute"/>
        <w:rPr>
          <w:rFonts w:ascii="Angsana New" w:hAnsi="Angsana New"/>
          <w:sz w:val="28"/>
        </w:rPr>
      </w:pPr>
    </w:p>
    <w:p w14:paraId="421D1C9B" w14:textId="77777777" w:rsidR="0008530B" w:rsidRPr="004517A7" w:rsidRDefault="0008530B" w:rsidP="00C5158A">
      <w:pPr>
        <w:pStyle w:val="ListParagraph"/>
        <w:spacing w:before="240" w:after="120"/>
        <w:ind w:left="-90"/>
        <w:jc w:val="thaiDistribute"/>
        <w:rPr>
          <w:rFonts w:ascii="Angsana New" w:hAnsi="Angsana New"/>
          <w:sz w:val="28"/>
        </w:rPr>
      </w:pPr>
    </w:p>
    <w:p w14:paraId="1C146A55" w14:textId="77777777" w:rsidR="0008530B" w:rsidRPr="004517A7" w:rsidRDefault="0008530B" w:rsidP="00C5158A">
      <w:pPr>
        <w:pStyle w:val="ListParagraph"/>
        <w:spacing w:before="240" w:after="120"/>
        <w:ind w:left="-90"/>
        <w:jc w:val="thaiDistribute"/>
        <w:rPr>
          <w:rFonts w:ascii="Angsana New" w:hAnsi="Angsana New"/>
          <w:sz w:val="28"/>
        </w:rPr>
      </w:pPr>
    </w:p>
    <w:p w14:paraId="2B34ACEC" w14:textId="71DF3C2C" w:rsidR="00C5158A" w:rsidRPr="004517A7" w:rsidRDefault="00C5158A" w:rsidP="00740727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lastRenderedPageBreak/>
        <w:t xml:space="preserve">ส่วนประกอบของสินทรัพย์ภาษีเงินได้รอการตัดบัญชีและหนี้สินภาษีเงินได้รอการตัดบัญชี ประกอบในงบแสดงฐานะการเงิน ณ วันที่ 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31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ธันวาคม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261FAA" w:rsidRPr="004517A7">
        <w:rPr>
          <w:rFonts w:ascii="Angsana New" w:hAnsi="Angsana New"/>
          <w:color w:val="000000"/>
          <w:spacing w:val="-2"/>
          <w:sz w:val="28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261FAA" w:rsidRPr="004517A7">
        <w:rPr>
          <w:rFonts w:ascii="Angsana New" w:hAnsi="Angsana New"/>
          <w:color w:val="000000"/>
          <w:spacing w:val="-2"/>
          <w:sz w:val="28"/>
        </w:rPr>
        <w:t>3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ด้วยรายการดังต่อไปนี้</w:t>
      </w:r>
    </w:p>
    <w:tbl>
      <w:tblPr>
        <w:tblW w:w="91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1260"/>
        <w:gridCol w:w="1170"/>
        <w:gridCol w:w="1260"/>
      </w:tblGrid>
      <w:tr w:rsidR="00C5158A" w:rsidRPr="004517A7" w14:paraId="422B997F" w14:textId="77777777" w:rsidTr="002A2792">
        <w:tc>
          <w:tcPr>
            <w:tcW w:w="9180" w:type="dxa"/>
            <w:gridSpan w:val="5"/>
          </w:tcPr>
          <w:p w14:paraId="1EDA924F" w14:textId="77777777" w:rsidR="00C5158A" w:rsidRPr="004517A7" w:rsidRDefault="00C5158A" w:rsidP="002A279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5158A" w:rsidRPr="004517A7" w14:paraId="59421DB5" w14:textId="77777777" w:rsidTr="002A2792">
        <w:tc>
          <w:tcPr>
            <w:tcW w:w="4320" w:type="dxa"/>
          </w:tcPr>
          <w:p w14:paraId="1DAC6AD7" w14:textId="77777777" w:rsidR="00C5158A" w:rsidRPr="004517A7" w:rsidRDefault="00C5158A" w:rsidP="002A279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430" w:type="dxa"/>
            <w:gridSpan w:val="2"/>
          </w:tcPr>
          <w:p w14:paraId="7A8B7B71" w14:textId="77777777" w:rsidR="00C5158A" w:rsidRPr="004517A7" w:rsidRDefault="00C5158A" w:rsidP="002A279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40B86E0" w14:textId="77777777" w:rsidR="00C5158A" w:rsidRPr="004517A7" w:rsidRDefault="00C5158A" w:rsidP="002A279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5158A" w:rsidRPr="004517A7" w14:paraId="5E3437E2" w14:textId="77777777" w:rsidTr="002A2792">
        <w:tc>
          <w:tcPr>
            <w:tcW w:w="4320" w:type="dxa"/>
          </w:tcPr>
          <w:p w14:paraId="587A9CE4" w14:textId="77777777" w:rsidR="00C5158A" w:rsidRPr="004517A7" w:rsidRDefault="00C5158A" w:rsidP="002A279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2E1C57F" w14:textId="04E828E2" w:rsidR="00C5158A" w:rsidRPr="004517A7" w:rsidRDefault="00C5158A" w:rsidP="002A279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261FAA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5A627DD7" w14:textId="43A61B46" w:rsidR="00C5158A" w:rsidRPr="004517A7" w:rsidRDefault="00C5158A" w:rsidP="002A279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261FAA" w:rsidRPr="004517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0F827FBE" w14:textId="4D65DBC8" w:rsidR="00C5158A" w:rsidRPr="004517A7" w:rsidRDefault="00C5158A" w:rsidP="002A279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261FAA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1C6B5F50" w14:textId="3287AB0B" w:rsidR="00C5158A" w:rsidRPr="004517A7" w:rsidRDefault="00C5158A" w:rsidP="002A279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261FAA" w:rsidRPr="004517A7">
              <w:rPr>
                <w:rFonts w:ascii="Angsana New" w:hAnsi="Angsana New"/>
                <w:sz w:val="28"/>
              </w:rPr>
              <w:t>3</w:t>
            </w:r>
          </w:p>
        </w:tc>
      </w:tr>
      <w:tr w:rsidR="00C5158A" w:rsidRPr="004517A7" w14:paraId="46BE8D76" w14:textId="77777777" w:rsidTr="002A2792">
        <w:tc>
          <w:tcPr>
            <w:tcW w:w="4320" w:type="dxa"/>
          </w:tcPr>
          <w:p w14:paraId="1450BF4F" w14:textId="77777777" w:rsidR="00C5158A" w:rsidRPr="004517A7" w:rsidRDefault="00C5158A" w:rsidP="002A2792">
            <w:pPr>
              <w:pStyle w:val="BodyTextIndent"/>
              <w:tabs>
                <w:tab w:val="left" w:pos="426"/>
              </w:tabs>
              <w:spacing w:after="0"/>
              <w:ind w:right="-108"/>
              <w:rPr>
                <w:b/>
                <w:bCs/>
                <w:sz w:val="28"/>
                <w:szCs w:val="28"/>
              </w:rPr>
            </w:pPr>
            <w:r w:rsidRPr="004517A7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78C7E3E1" w14:textId="77777777" w:rsidR="00C5158A" w:rsidRPr="004517A7" w:rsidRDefault="00C5158A" w:rsidP="002A2792">
            <w:pPr>
              <w:tabs>
                <w:tab w:val="decimal" w:pos="792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</w:tcPr>
          <w:p w14:paraId="277E390F" w14:textId="77777777" w:rsidR="00C5158A" w:rsidRPr="004517A7" w:rsidRDefault="00C5158A" w:rsidP="002A2792">
            <w:pPr>
              <w:tabs>
                <w:tab w:val="decimal" w:pos="792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305FB3EA" w14:textId="77777777" w:rsidR="00C5158A" w:rsidRPr="004517A7" w:rsidRDefault="00C5158A" w:rsidP="002A2792">
            <w:pPr>
              <w:tabs>
                <w:tab w:val="decimal" w:pos="792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</w:tcPr>
          <w:p w14:paraId="6285EC13" w14:textId="77777777" w:rsidR="00C5158A" w:rsidRPr="004517A7" w:rsidRDefault="00C5158A" w:rsidP="002A2792">
            <w:pPr>
              <w:tabs>
                <w:tab w:val="decimal" w:pos="792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261FAA" w:rsidRPr="004517A7" w14:paraId="3AE7ABC8" w14:textId="77777777" w:rsidTr="002A2792">
        <w:tc>
          <w:tcPr>
            <w:tcW w:w="4320" w:type="dxa"/>
          </w:tcPr>
          <w:p w14:paraId="1745CBAD" w14:textId="77777777" w:rsidR="00261FAA" w:rsidRPr="004517A7" w:rsidRDefault="00261FAA" w:rsidP="002A279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เงินอุดหนุนจากรัฐบาล</w:t>
            </w:r>
          </w:p>
        </w:tc>
        <w:tc>
          <w:tcPr>
            <w:tcW w:w="1170" w:type="dxa"/>
            <w:shd w:val="clear" w:color="auto" w:fill="auto"/>
          </w:tcPr>
          <w:p w14:paraId="6BA35D39" w14:textId="4A90DB44" w:rsidR="00261FAA" w:rsidRPr="004517A7" w:rsidRDefault="00B85DAC" w:rsidP="002A2792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53C4871" w14:textId="21FD9B48" w:rsidR="00261FAA" w:rsidRPr="004517A7" w:rsidRDefault="00261FAA" w:rsidP="002A2792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4B41741" w14:textId="6AFB2F43" w:rsidR="00261FAA" w:rsidRPr="004517A7" w:rsidRDefault="00B85DAC" w:rsidP="002A2792">
            <w:pPr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2BECEA5D" w14:textId="3EDA0DEC" w:rsidR="00261FAA" w:rsidRPr="004517A7" w:rsidRDefault="00261FAA" w:rsidP="002A2792">
            <w:pPr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261FAA" w:rsidRPr="004517A7" w14:paraId="369AA8F8" w14:textId="77777777" w:rsidTr="002A2792">
        <w:tc>
          <w:tcPr>
            <w:tcW w:w="4320" w:type="dxa"/>
          </w:tcPr>
          <w:p w14:paraId="64B5E1C2" w14:textId="77777777" w:rsidR="00261FAA" w:rsidRPr="004517A7" w:rsidRDefault="00261FAA" w:rsidP="002A279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A2C1F8" w14:textId="74E2022A" w:rsidR="00261FAA" w:rsidRPr="004517A7" w:rsidRDefault="00B85DAC" w:rsidP="002A2792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949</w:t>
            </w:r>
          </w:p>
        </w:tc>
        <w:tc>
          <w:tcPr>
            <w:tcW w:w="1260" w:type="dxa"/>
            <w:vAlign w:val="bottom"/>
          </w:tcPr>
          <w:p w14:paraId="6EF80F8C" w14:textId="02139A25" w:rsidR="00261FAA" w:rsidRPr="004517A7" w:rsidRDefault="00261FAA" w:rsidP="002A2792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2,187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796080" w14:textId="4151014B" w:rsidR="00261FAA" w:rsidRPr="004517A7" w:rsidRDefault="00B85DAC" w:rsidP="002A2792">
            <w:pPr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477E50A" w14:textId="2B0E4F8B" w:rsidR="00261FAA" w:rsidRPr="004517A7" w:rsidRDefault="00261FAA" w:rsidP="002A2792">
            <w:pPr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261FAA" w:rsidRPr="004517A7" w14:paraId="2D13E2BE" w14:textId="77777777" w:rsidTr="002A2792">
        <w:tc>
          <w:tcPr>
            <w:tcW w:w="4320" w:type="dxa"/>
          </w:tcPr>
          <w:p w14:paraId="66510124" w14:textId="77777777" w:rsidR="00261FAA" w:rsidRPr="004517A7" w:rsidRDefault="00261FAA" w:rsidP="002A279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สำรองเงินลงทุนในบริษัทย่อย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A5B41E" w14:textId="1D79EB9D" w:rsidR="00261FAA" w:rsidRPr="004517A7" w:rsidRDefault="00B85DAC" w:rsidP="002A2792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BFBCE46" w14:textId="2687B422" w:rsidR="00261FAA" w:rsidRPr="004517A7" w:rsidRDefault="00261FAA" w:rsidP="002A2792">
            <w:pPr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251212" w14:textId="5BAB8013" w:rsidR="00261FAA" w:rsidRPr="004517A7" w:rsidRDefault="00B85DAC" w:rsidP="002A2792">
            <w:pPr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73310AE" w14:textId="420A1C55" w:rsidR="00261FAA" w:rsidRPr="004517A7" w:rsidRDefault="00261FAA" w:rsidP="002A2792">
            <w:pPr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261FAA" w:rsidRPr="004517A7" w14:paraId="05E19C36" w14:textId="77777777" w:rsidTr="002A2792">
        <w:tc>
          <w:tcPr>
            <w:tcW w:w="4320" w:type="dxa"/>
          </w:tcPr>
          <w:p w14:paraId="6EEE4C57" w14:textId="77777777" w:rsidR="00261FAA" w:rsidRPr="004517A7" w:rsidRDefault="00261FAA" w:rsidP="002A279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สัญญาเช่าการเงิน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F3A416" w14:textId="69509E4E" w:rsidR="00261FAA" w:rsidRPr="004517A7" w:rsidRDefault="00B85DAC" w:rsidP="002A2792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BEAAAD9" w14:textId="541E2831" w:rsidR="00261FAA" w:rsidRPr="004517A7" w:rsidRDefault="00261FAA" w:rsidP="002A279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A90BEA" w14:textId="5D5D2CF8" w:rsidR="00261FAA" w:rsidRPr="004517A7" w:rsidRDefault="00B85DAC" w:rsidP="002A279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43AFBFB" w14:textId="759B8FC5" w:rsidR="00261FAA" w:rsidRPr="004517A7" w:rsidRDefault="00261FAA" w:rsidP="002A279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261FAA" w:rsidRPr="004517A7" w14:paraId="2340CA9A" w14:textId="77777777" w:rsidTr="002A2792">
        <w:tc>
          <w:tcPr>
            <w:tcW w:w="4320" w:type="dxa"/>
          </w:tcPr>
          <w:p w14:paraId="3B3276CB" w14:textId="77777777" w:rsidR="00261FAA" w:rsidRPr="004517A7" w:rsidRDefault="00261FAA" w:rsidP="002A2792">
            <w:pPr>
              <w:ind w:left="312" w:right="-43" w:hanging="27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0425E9" w14:textId="5ABBA022" w:rsidR="00261FAA" w:rsidRPr="004517A7" w:rsidRDefault="00B85DAC" w:rsidP="002A2792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949</w:t>
            </w:r>
          </w:p>
        </w:tc>
        <w:tc>
          <w:tcPr>
            <w:tcW w:w="1260" w:type="dxa"/>
            <w:vAlign w:val="bottom"/>
          </w:tcPr>
          <w:p w14:paraId="2C2F1F28" w14:textId="18EAEF43" w:rsidR="00261FAA" w:rsidRPr="004517A7" w:rsidRDefault="00261FAA" w:rsidP="002A2792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2,187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CB0E42" w14:textId="5A931EA7" w:rsidR="00261FAA" w:rsidRPr="004517A7" w:rsidRDefault="00B85DAC" w:rsidP="002A279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6EED3D1" w14:textId="28958063" w:rsidR="00261FAA" w:rsidRPr="004517A7" w:rsidRDefault="00261FAA" w:rsidP="002A279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261FAA" w:rsidRPr="004517A7" w14:paraId="7EAB7670" w14:textId="77777777" w:rsidTr="002A2792">
        <w:tc>
          <w:tcPr>
            <w:tcW w:w="4320" w:type="dxa"/>
          </w:tcPr>
          <w:p w14:paraId="07A928FA" w14:textId="77777777" w:rsidR="00261FAA" w:rsidRPr="004517A7" w:rsidRDefault="00261FAA" w:rsidP="002A2792">
            <w:pPr>
              <w:pStyle w:val="BodyTextIndent"/>
              <w:tabs>
                <w:tab w:val="left" w:pos="426"/>
              </w:tabs>
              <w:spacing w:after="0"/>
              <w:ind w:right="-108"/>
              <w:rPr>
                <w:b/>
                <w:bCs/>
                <w:sz w:val="28"/>
                <w:szCs w:val="28"/>
              </w:rPr>
            </w:pPr>
            <w:r w:rsidRPr="004517A7">
              <w:rPr>
                <w:rFonts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F95A6AE" w14:textId="77777777" w:rsidR="00261FAA" w:rsidRPr="004517A7" w:rsidRDefault="00261FAA" w:rsidP="002A2792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B285354" w14:textId="77777777" w:rsidR="00261FAA" w:rsidRPr="004517A7" w:rsidRDefault="00261FAA" w:rsidP="002A2792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45118991" w14:textId="77777777" w:rsidR="00261FAA" w:rsidRPr="004517A7" w:rsidRDefault="00261FAA" w:rsidP="002A2792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CD76787" w14:textId="77777777" w:rsidR="00261FAA" w:rsidRPr="004517A7" w:rsidRDefault="00261FAA" w:rsidP="002A2792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72EA1" w:rsidRPr="004517A7" w14:paraId="333A65A3" w14:textId="77777777" w:rsidTr="002A2792">
        <w:tc>
          <w:tcPr>
            <w:tcW w:w="4320" w:type="dxa"/>
          </w:tcPr>
          <w:p w14:paraId="12EBA312" w14:textId="77777777" w:rsidR="00D72EA1" w:rsidRPr="004517A7" w:rsidRDefault="00D72EA1" w:rsidP="002A279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DBB118" w14:textId="2FD3C612" w:rsidR="00D72EA1" w:rsidRPr="004517A7" w:rsidRDefault="00AB5EDD" w:rsidP="002A2792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57,26</w:t>
            </w:r>
            <w:r w:rsidR="00362098" w:rsidRPr="004517A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25D178" w14:textId="25939D0A" w:rsidR="00D72EA1" w:rsidRPr="004517A7" w:rsidRDefault="00D72EA1" w:rsidP="002A2792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72,430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E1A3DC" w14:textId="2DF66CA1" w:rsidR="00D72EA1" w:rsidRPr="004517A7" w:rsidRDefault="00EF3C43" w:rsidP="002A2792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16,037</w:t>
            </w:r>
          </w:p>
        </w:tc>
        <w:tc>
          <w:tcPr>
            <w:tcW w:w="1260" w:type="dxa"/>
            <w:vAlign w:val="bottom"/>
          </w:tcPr>
          <w:p w14:paraId="3F5822C3" w14:textId="495B6E72" w:rsidR="00D72EA1" w:rsidRPr="004517A7" w:rsidRDefault="00D72EA1" w:rsidP="002A2792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57,677</w:t>
            </w:r>
          </w:p>
        </w:tc>
      </w:tr>
      <w:tr w:rsidR="00D72EA1" w:rsidRPr="004517A7" w14:paraId="119C8230" w14:textId="77777777" w:rsidTr="002A2792">
        <w:tc>
          <w:tcPr>
            <w:tcW w:w="4320" w:type="dxa"/>
          </w:tcPr>
          <w:p w14:paraId="6259ED0A" w14:textId="77777777" w:rsidR="00D72EA1" w:rsidRPr="004517A7" w:rsidRDefault="00D72EA1" w:rsidP="002A279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ส่วนเพิ่มมูลค่ายุติธรรมอสังหาริมทรัพย์เพื่อการลงทุน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E775C5" w14:textId="5B54ED0C" w:rsidR="00D72EA1" w:rsidRPr="004517A7" w:rsidRDefault="008A4AB8" w:rsidP="002A2792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1,743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9DD7F1" w14:textId="2E6078E2" w:rsidR="00D72EA1" w:rsidRPr="004517A7" w:rsidRDefault="00D72EA1" w:rsidP="002A2792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24,113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71F611" w14:textId="5AACC38C" w:rsidR="00D72EA1" w:rsidRPr="004517A7" w:rsidRDefault="00BF2F25" w:rsidP="002A2792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1,320</w:t>
            </w:r>
          </w:p>
        </w:tc>
        <w:tc>
          <w:tcPr>
            <w:tcW w:w="1260" w:type="dxa"/>
            <w:vAlign w:val="bottom"/>
          </w:tcPr>
          <w:p w14:paraId="28F9C8E3" w14:textId="0F70174F" w:rsidR="00D72EA1" w:rsidRPr="004517A7" w:rsidRDefault="00D72EA1" w:rsidP="002A2792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1,320</w:t>
            </w:r>
          </w:p>
        </w:tc>
      </w:tr>
      <w:tr w:rsidR="00D72EA1" w:rsidRPr="004517A7" w14:paraId="0E4C3D5F" w14:textId="77777777" w:rsidTr="002A2792">
        <w:tc>
          <w:tcPr>
            <w:tcW w:w="4320" w:type="dxa"/>
          </w:tcPr>
          <w:p w14:paraId="6FC0EA68" w14:textId="77777777" w:rsidR="002A2792" w:rsidRPr="004517A7" w:rsidRDefault="00D72EA1" w:rsidP="002A279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อาคารและส่วนปรับปรุงอาคารที่มีการเปลี่ยน</w:t>
            </w:r>
          </w:p>
          <w:p w14:paraId="3C3B171F" w14:textId="5A5FDAC3" w:rsidR="00D72EA1" w:rsidRPr="004517A7" w:rsidRDefault="002A2792" w:rsidP="002A279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     </w:t>
            </w:r>
            <w:r w:rsidR="00D72EA1" w:rsidRPr="004517A7">
              <w:rPr>
                <w:rFonts w:ascii="Angsana New" w:hAnsi="Angsana New" w:hint="cs"/>
                <w:sz w:val="28"/>
                <w:cs/>
              </w:rPr>
              <w:t>อายุการให้ประโยชน์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F2D621" w14:textId="2FB2782B" w:rsidR="00D72EA1" w:rsidRPr="004517A7" w:rsidRDefault="008A4AB8" w:rsidP="002A2792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687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0D8FF9" w14:textId="10D56E53" w:rsidR="00D72EA1" w:rsidRPr="004517A7" w:rsidRDefault="00D72EA1" w:rsidP="002A2792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330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591115" w14:textId="3CD7B8F3" w:rsidR="00D72EA1" w:rsidRPr="004517A7" w:rsidRDefault="00BF2F25" w:rsidP="002A2792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687</w:t>
            </w:r>
          </w:p>
        </w:tc>
        <w:tc>
          <w:tcPr>
            <w:tcW w:w="1260" w:type="dxa"/>
            <w:vAlign w:val="bottom"/>
          </w:tcPr>
          <w:p w14:paraId="26F1335D" w14:textId="2117B9C8" w:rsidR="00D72EA1" w:rsidRPr="004517A7" w:rsidRDefault="00D72EA1" w:rsidP="002A2792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330</w:t>
            </w:r>
          </w:p>
        </w:tc>
      </w:tr>
      <w:tr w:rsidR="00D72EA1" w:rsidRPr="004517A7" w14:paraId="545A6A11" w14:textId="77777777" w:rsidTr="002A2792">
        <w:tc>
          <w:tcPr>
            <w:tcW w:w="4320" w:type="dxa"/>
          </w:tcPr>
          <w:p w14:paraId="1DDB1D09" w14:textId="45374684" w:rsidR="00D72EA1" w:rsidRPr="004517A7" w:rsidRDefault="008A4AB8" w:rsidP="002A279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ตัดจำหน่ายทรัพย์สิน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F5AC98" w14:textId="34A4972C" w:rsidR="00D72EA1" w:rsidRPr="004517A7" w:rsidRDefault="008A4AB8" w:rsidP="002A2792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(316)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EB4A9D" w14:textId="0DD13E2B" w:rsidR="00D72EA1" w:rsidRPr="004517A7" w:rsidRDefault="00D72EA1" w:rsidP="002A2792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9A4B91" w14:textId="3ADF0B42" w:rsidR="00D72EA1" w:rsidRPr="004517A7" w:rsidRDefault="00BF2F25" w:rsidP="002A2792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351CE0B" w14:textId="552768D5" w:rsidR="00D72EA1" w:rsidRPr="004517A7" w:rsidRDefault="00D72EA1" w:rsidP="002A2792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8A4AB8" w:rsidRPr="004517A7" w14:paraId="3404BB21" w14:textId="77777777" w:rsidTr="002A2792">
        <w:tc>
          <w:tcPr>
            <w:tcW w:w="4320" w:type="dxa"/>
          </w:tcPr>
          <w:p w14:paraId="78970879" w14:textId="332B3D77" w:rsidR="008A4AB8" w:rsidRPr="004517A7" w:rsidRDefault="008A4AB8" w:rsidP="002A279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เพิ่มขึ้นจากการประเมิน</w:t>
            </w:r>
            <w:r w:rsidR="00EF3C43" w:rsidRPr="004517A7">
              <w:rPr>
                <w:rFonts w:ascii="Angsana New" w:hAnsi="Angsana New" w:hint="cs"/>
                <w:sz w:val="28"/>
                <w:cs/>
              </w:rPr>
              <w:t>มูลค่าราคาซื้อบริษัทย่อย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2D1373" w14:textId="1CF80D65" w:rsidR="008A4AB8" w:rsidRPr="004517A7" w:rsidRDefault="00EF3C43" w:rsidP="002A2792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304,035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50089B" w14:textId="37ACE139" w:rsidR="008A4AB8" w:rsidRPr="004517A7" w:rsidRDefault="00EF3C43" w:rsidP="002A2792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66F661" w14:textId="19BFB9AC" w:rsidR="008A4AB8" w:rsidRPr="004517A7" w:rsidRDefault="00BF2F25" w:rsidP="002A2792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306B970" w14:textId="59F0EEC8" w:rsidR="008A4AB8" w:rsidRPr="004517A7" w:rsidRDefault="00BF2F25" w:rsidP="002A2792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D72EA1" w:rsidRPr="004517A7" w14:paraId="3E73F3D9" w14:textId="77777777" w:rsidTr="002A2792">
        <w:tc>
          <w:tcPr>
            <w:tcW w:w="4320" w:type="dxa"/>
          </w:tcPr>
          <w:p w14:paraId="2BA3E17F" w14:textId="77777777" w:rsidR="00D72EA1" w:rsidRPr="004517A7" w:rsidRDefault="00D72EA1" w:rsidP="002A279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0E9E60" w14:textId="405A7FBB" w:rsidR="00D72EA1" w:rsidRPr="004517A7" w:rsidRDefault="00EF3C43" w:rsidP="002A2792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DEAF87" w14:textId="5E33D405" w:rsidR="00D72EA1" w:rsidRPr="004517A7" w:rsidRDefault="00D72EA1" w:rsidP="002A279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00A20B" w14:textId="77178E2E" w:rsidR="00D72EA1" w:rsidRPr="004517A7" w:rsidRDefault="00BF2F25" w:rsidP="002A2792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(268)</w:t>
            </w:r>
          </w:p>
        </w:tc>
        <w:tc>
          <w:tcPr>
            <w:tcW w:w="1260" w:type="dxa"/>
            <w:vAlign w:val="bottom"/>
          </w:tcPr>
          <w:p w14:paraId="555524DC" w14:textId="2E23CE6D" w:rsidR="00D72EA1" w:rsidRPr="004517A7" w:rsidRDefault="00D72EA1" w:rsidP="002A279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(242)</w:t>
            </w:r>
          </w:p>
        </w:tc>
      </w:tr>
      <w:tr w:rsidR="00D72EA1" w:rsidRPr="004517A7" w14:paraId="34978395" w14:textId="77777777" w:rsidTr="002A2792">
        <w:tc>
          <w:tcPr>
            <w:tcW w:w="4320" w:type="dxa"/>
          </w:tcPr>
          <w:p w14:paraId="015EA334" w14:textId="77777777" w:rsidR="00D72EA1" w:rsidRPr="004517A7" w:rsidRDefault="00D72EA1" w:rsidP="002A2792">
            <w:pPr>
              <w:ind w:left="312" w:right="-43" w:hanging="27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A7AD6D" w14:textId="4925514D" w:rsidR="00D72EA1" w:rsidRPr="004517A7" w:rsidRDefault="00EF3C43" w:rsidP="002A2792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363,565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B4F689" w14:textId="5D12C465" w:rsidR="00D72EA1" w:rsidRPr="004517A7" w:rsidRDefault="00D72EA1" w:rsidP="002A2792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97,141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628CC4" w14:textId="346D2353" w:rsidR="00D72EA1" w:rsidRPr="004517A7" w:rsidRDefault="00BF2F25" w:rsidP="002A2792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17,776</w:t>
            </w:r>
          </w:p>
        </w:tc>
        <w:tc>
          <w:tcPr>
            <w:tcW w:w="1260" w:type="dxa"/>
            <w:vAlign w:val="bottom"/>
          </w:tcPr>
          <w:p w14:paraId="25BF3D18" w14:textId="246BB0CB" w:rsidR="00D72EA1" w:rsidRPr="004517A7" w:rsidRDefault="00D72EA1" w:rsidP="002A2792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59,085</w:t>
            </w:r>
          </w:p>
        </w:tc>
      </w:tr>
    </w:tbl>
    <w:p w14:paraId="339FB802" w14:textId="117C9F30" w:rsidR="00C5158A" w:rsidRPr="004517A7" w:rsidRDefault="00C5158A" w:rsidP="002A2792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สินทรัพย์และหนี้สินภาษีเงินได้รอการตัดบัญชีแสดงยอดคงเหลือในงบแสดงฐานะการเงินดังนี้</w:t>
      </w: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260"/>
        <w:gridCol w:w="1170"/>
        <w:gridCol w:w="1260"/>
      </w:tblGrid>
      <w:tr w:rsidR="00C5158A" w:rsidRPr="004517A7" w14:paraId="6803A15D" w14:textId="77777777" w:rsidTr="002A279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162E624" w14:textId="77777777" w:rsidR="00C5158A" w:rsidRPr="004517A7" w:rsidRDefault="00C5158A" w:rsidP="000D313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23BC83" w14:textId="77777777" w:rsidR="00C5158A" w:rsidRPr="004517A7" w:rsidRDefault="00C5158A" w:rsidP="00AB0558">
            <w:pPr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5158A" w:rsidRPr="004517A7" w14:paraId="5E3EE1EC" w14:textId="77777777" w:rsidTr="002A279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E525A54" w14:textId="77777777" w:rsidR="00C5158A" w:rsidRPr="004517A7" w:rsidRDefault="00C5158A" w:rsidP="000D313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</w:tcBorders>
          </w:tcPr>
          <w:p w14:paraId="686037C8" w14:textId="77777777" w:rsidR="00C5158A" w:rsidRPr="004517A7" w:rsidRDefault="00C5158A" w:rsidP="000D313F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E48E9D1" w14:textId="77777777" w:rsidR="00C5158A" w:rsidRPr="004517A7" w:rsidRDefault="00C5158A" w:rsidP="000D313F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5158A" w:rsidRPr="004517A7" w14:paraId="1741D885" w14:textId="77777777" w:rsidTr="002A279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D6E0343" w14:textId="77777777" w:rsidR="00C5158A" w:rsidRPr="004517A7" w:rsidRDefault="00C5158A" w:rsidP="000D313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707FE3B9" w14:textId="69D59103" w:rsidR="00C5158A" w:rsidRPr="004517A7" w:rsidRDefault="00C5158A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261FAA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5502DDC" w14:textId="5FF9E3BD" w:rsidR="00C5158A" w:rsidRPr="004517A7" w:rsidRDefault="00C5158A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261FAA" w:rsidRPr="004517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1FFC424A" w14:textId="59CFDA80" w:rsidR="00C5158A" w:rsidRPr="004517A7" w:rsidRDefault="00C5158A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261FAA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2B87E3FB" w14:textId="4C08046B" w:rsidR="00C5158A" w:rsidRPr="004517A7" w:rsidRDefault="00C5158A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261FAA" w:rsidRPr="004517A7">
              <w:rPr>
                <w:rFonts w:ascii="Angsana New" w:hAnsi="Angsana New"/>
                <w:sz w:val="28"/>
              </w:rPr>
              <w:t>3</w:t>
            </w:r>
          </w:p>
        </w:tc>
      </w:tr>
      <w:tr w:rsidR="00261FAA" w:rsidRPr="004517A7" w14:paraId="7782BA80" w14:textId="77777777" w:rsidTr="002A279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41C32F8" w14:textId="77777777" w:rsidR="00261FAA" w:rsidRPr="004517A7" w:rsidRDefault="00261FAA" w:rsidP="00261FA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8DC26F7" w14:textId="476B6F09" w:rsidR="00261FAA" w:rsidRPr="004517A7" w:rsidRDefault="00B85DAC" w:rsidP="00261FA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949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0CFA787" w14:textId="7247D271" w:rsidR="00261FAA" w:rsidRPr="004517A7" w:rsidRDefault="00261FAA" w:rsidP="00261FA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 xml:space="preserve"> 2,187 </w:t>
            </w:r>
          </w:p>
        </w:tc>
        <w:tc>
          <w:tcPr>
            <w:tcW w:w="1170" w:type="dxa"/>
            <w:shd w:val="clear" w:color="auto" w:fill="auto"/>
          </w:tcPr>
          <w:p w14:paraId="095A98B3" w14:textId="506608CC" w:rsidR="00261FAA" w:rsidRPr="004517A7" w:rsidRDefault="00B85DAC" w:rsidP="00261FAA">
            <w:pPr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3A0B668" w14:textId="26E58EA9" w:rsidR="00261FAA" w:rsidRPr="004517A7" w:rsidRDefault="00261FAA" w:rsidP="00261FAA">
            <w:pPr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261FAA" w:rsidRPr="004517A7" w14:paraId="4A8C166B" w14:textId="77777777" w:rsidTr="002A2792">
        <w:trPr>
          <w:trHeight w:val="28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D39B11D" w14:textId="77777777" w:rsidR="00261FAA" w:rsidRPr="004517A7" w:rsidRDefault="00261FAA" w:rsidP="00261FA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94CA609" w14:textId="3D8EA7F6" w:rsidR="00261FAA" w:rsidRPr="004517A7" w:rsidRDefault="00B85DAC" w:rsidP="00261FAA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(3</w:t>
            </w:r>
            <w:r w:rsidR="00DF5C6C" w:rsidRPr="004517A7">
              <w:rPr>
                <w:rFonts w:ascii="Angsana New" w:hAnsi="Angsana New"/>
                <w:sz w:val="28"/>
              </w:rPr>
              <w:t>63</w:t>
            </w:r>
            <w:r w:rsidRPr="004517A7">
              <w:rPr>
                <w:rFonts w:ascii="Angsana New" w:hAnsi="Angsana New"/>
                <w:sz w:val="28"/>
              </w:rPr>
              <w:t>,</w:t>
            </w:r>
            <w:r w:rsidR="00DF5C6C" w:rsidRPr="004517A7">
              <w:rPr>
                <w:rFonts w:ascii="Angsana New" w:hAnsi="Angsana New"/>
                <w:sz w:val="28"/>
              </w:rPr>
              <w:t>565</w:t>
            </w:r>
            <w:r w:rsidRPr="004517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C8A94E3" w14:textId="52D31BE6" w:rsidR="00261FAA" w:rsidRPr="004517A7" w:rsidRDefault="00261FAA" w:rsidP="00261FAA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 xml:space="preserve"> (97,141)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7EBEB4" w14:textId="4F3181EC" w:rsidR="00261FAA" w:rsidRPr="004517A7" w:rsidRDefault="00B85DAC" w:rsidP="00261FAA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(17,776)</w:t>
            </w:r>
          </w:p>
        </w:tc>
        <w:tc>
          <w:tcPr>
            <w:tcW w:w="1260" w:type="dxa"/>
            <w:vAlign w:val="bottom"/>
          </w:tcPr>
          <w:p w14:paraId="6866CB24" w14:textId="1841ABA5" w:rsidR="00261FAA" w:rsidRPr="004517A7" w:rsidRDefault="00261FAA" w:rsidP="00261FAA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(59,085)</w:t>
            </w:r>
          </w:p>
        </w:tc>
      </w:tr>
      <w:tr w:rsidR="00261FAA" w:rsidRPr="004517A7" w14:paraId="186636B5" w14:textId="77777777" w:rsidTr="002A279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B44E7C0" w14:textId="77777777" w:rsidR="00261FAA" w:rsidRPr="004517A7" w:rsidRDefault="00261FAA" w:rsidP="00261FA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D7BABA3" w14:textId="61165B52" w:rsidR="00261FAA" w:rsidRPr="004517A7" w:rsidRDefault="00B85DAC" w:rsidP="00261FAA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(3</w:t>
            </w:r>
            <w:r w:rsidR="001214F1" w:rsidRPr="004517A7">
              <w:rPr>
                <w:rFonts w:ascii="Angsana New" w:hAnsi="Angsana New"/>
                <w:b/>
                <w:bCs/>
                <w:sz w:val="28"/>
              </w:rPr>
              <w:t>62,616</w:t>
            </w:r>
            <w:r w:rsidRPr="004517A7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2C743B7F" w14:textId="076686DC" w:rsidR="00261FAA" w:rsidRPr="004517A7" w:rsidRDefault="00261FAA" w:rsidP="00261FAA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 xml:space="preserve"> (94,954)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1B4238" w14:textId="543CF221" w:rsidR="00261FAA" w:rsidRPr="004517A7" w:rsidRDefault="00B85DAC" w:rsidP="00261FAA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(17,776)</w:t>
            </w:r>
          </w:p>
        </w:tc>
        <w:tc>
          <w:tcPr>
            <w:tcW w:w="1260" w:type="dxa"/>
            <w:vAlign w:val="bottom"/>
          </w:tcPr>
          <w:p w14:paraId="6AC811F8" w14:textId="235563AA" w:rsidR="00261FAA" w:rsidRPr="004517A7" w:rsidRDefault="00261FAA" w:rsidP="00261FAA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(59,085)</w:t>
            </w:r>
          </w:p>
        </w:tc>
      </w:tr>
    </w:tbl>
    <w:p w14:paraId="244D7F9E" w14:textId="11465BD4" w:rsidR="00202552" w:rsidRPr="004517A7" w:rsidRDefault="00C5158A" w:rsidP="002A2792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cs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ณ วันที่ 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31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ธันวาคม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261FAA" w:rsidRPr="004517A7">
        <w:rPr>
          <w:rFonts w:ascii="Angsana New" w:hAnsi="Angsana New"/>
          <w:color w:val="000000"/>
          <w:spacing w:val="-2"/>
          <w:sz w:val="28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="003319F8" w:rsidRPr="004517A7">
        <w:rPr>
          <w:rFonts w:ascii="Angsana New" w:hAnsi="Angsana New" w:hint="cs"/>
          <w:color w:val="000000"/>
          <w:spacing w:val="-2"/>
          <w:sz w:val="28"/>
          <w:cs/>
        </w:rPr>
        <w:t>กลุ่มบริษัท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มีรายการผลแตกต่างชั่วคราวที่ใช้หักภาษีและขาดทุนทางภาษีที่ยังไม่ได้ใช้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จำนวน </w:t>
      </w:r>
      <w:r w:rsidR="00365D97" w:rsidRPr="004517A7">
        <w:rPr>
          <w:rFonts w:ascii="Angsana New" w:hAnsi="Angsana New"/>
          <w:color w:val="000000"/>
          <w:spacing w:val="-2"/>
          <w:sz w:val="28"/>
        </w:rPr>
        <w:t>415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ล้านบาท (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261FAA" w:rsidRPr="004517A7">
        <w:rPr>
          <w:rFonts w:ascii="Angsana New" w:hAnsi="Angsana New"/>
          <w:color w:val="000000"/>
          <w:spacing w:val="-2"/>
          <w:sz w:val="28"/>
        </w:rPr>
        <w:t>3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: </w:t>
      </w:r>
      <w:r w:rsidR="00261FAA" w:rsidRPr="004517A7">
        <w:rPr>
          <w:rFonts w:ascii="Angsana New" w:hAnsi="Angsana New"/>
          <w:color w:val="000000"/>
          <w:spacing w:val="-2"/>
          <w:sz w:val="28"/>
        </w:rPr>
        <w:t>188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ล้านบาท) งบการเงินเฉพาะกิจการ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: </w:t>
      </w:r>
      <w:r w:rsidR="00365D97" w:rsidRPr="004517A7">
        <w:rPr>
          <w:rFonts w:ascii="Angsana New" w:hAnsi="Angsana New"/>
          <w:color w:val="000000"/>
          <w:spacing w:val="-2"/>
          <w:sz w:val="28"/>
        </w:rPr>
        <w:t>35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ล้านบาท (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261FAA" w:rsidRPr="004517A7">
        <w:rPr>
          <w:rFonts w:ascii="Angsana New" w:hAnsi="Angsana New"/>
          <w:color w:val="000000"/>
          <w:spacing w:val="-2"/>
          <w:sz w:val="28"/>
        </w:rPr>
        <w:t>3</w:t>
      </w:r>
      <w:r w:rsidRPr="004517A7">
        <w:rPr>
          <w:rFonts w:ascii="Angsana New" w:hAnsi="Angsana New" w:hint="cs"/>
          <w:color w:val="000000"/>
          <w:spacing w:val="-2"/>
          <w:sz w:val="28"/>
        </w:rPr>
        <w:t>: 1</w:t>
      </w:r>
      <w:r w:rsidR="00261FAA" w:rsidRPr="004517A7">
        <w:rPr>
          <w:rFonts w:ascii="Angsana New" w:hAnsi="Angsana New"/>
          <w:color w:val="000000"/>
          <w:spacing w:val="-2"/>
          <w:sz w:val="28"/>
        </w:rPr>
        <w:t>00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ล้านบาท) ที่</w:t>
      </w:r>
      <w:r w:rsidR="00202552" w:rsidRPr="004517A7">
        <w:rPr>
          <w:rFonts w:ascii="Angsana New" w:hAnsi="Angsana New" w:hint="cs"/>
          <w:color w:val="000000"/>
          <w:spacing w:val="-2"/>
          <w:sz w:val="28"/>
          <w:cs/>
        </w:rPr>
        <w:t>กลุ่มบริษัท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ไม่ได้บันทึกสินทรัพย์ภาษีเงินได้รอการตัดบัญชี เนื่องจาก</w:t>
      </w:r>
      <w:r w:rsidR="00202552" w:rsidRPr="004517A7">
        <w:rPr>
          <w:rFonts w:ascii="Angsana New" w:hAnsi="Angsana New" w:hint="cs"/>
          <w:color w:val="000000"/>
          <w:spacing w:val="-2"/>
          <w:sz w:val="28"/>
          <w:cs/>
        </w:rPr>
        <w:t>กลุ่มบริษัท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พิจารณาแล้วเห็นว่า</w:t>
      </w:r>
      <w:r w:rsidR="00202552" w:rsidRPr="004517A7">
        <w:rPr>
          <w:rFonts w:ascii="Angsana New" w:hAnsi="Angsana New" w:hint="cs"/>
          <w:color w:val="000000"/>
          <w:spacing w:val="-2"/>
          <w:sz w:val="28"/>
          <w:cs/>
        </w:rPr>
        <w:t>กลุ่มบริษัท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อาจไม่มีกำไรทางภาษีในอนาคตเพียงพอที่จะนำผลแตกต่างชั่วคราวและขาดทุนทางภาษีที่ยังไม่ได้ใช้ข้างต้นมาใช้ประโยชน์ได้</w:t>
      </w:r>
    </w:p>
    <w:p w14:paraId="4C259D46" w14:textId="77777777" w:rsidR="00C5158A" w:rsidRPr="004517A7" w:rsidRDefault="00C5158A" w:rsidP="002A2792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cs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lastRenderedPageBreak/>
        <w:t>รายละเอียดวันสิ้นสุดระยะเวลาการให้ประโยชน์ของรายการขาดทุนทางภาษีที่ยังไม่ได้ใช้และผลแตกต่างชั่วคราวที่ใช้หักภาษีแสดงได้ดังนี้</w:t>
      </w:r>
    </w:p>
    <w:tbl>
      <w:tblPr>
        <w:tblW w:w="903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960"/>
        <w:gridCol w:w="1267"/>
        <w:gridCol w:w="113"/>
        <w:gridCol w:w="1155"/>
        <w:gridCol w:w="1267"/>
        <w:gridCol w:w="1268"/>
      </w:tblGrid>
      <w:tr w:rsidR="00C5158A" w:rsidRPr="004517A7" w14:paraId="16014AAA" w14:textId="77777777" w:rsidTr="002A2792">
        <w:tc>
          <w:tcPr>
            <w:tcW w:w="3960" w:type="dxa"/>
          </w:tcPr>
          <w:p w14:paraId="5A0F6E34" w14:textId="77777777" w:rsidR="00C5158A" w:rsidRPr="004517A7" w:rsidRDefault="00C5158A" w:rsidP="000D313F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</w:p>
        </w:tc>
        <w:tc>
          <w:tcPr>
            <w:tcW w:w="1380" w:type="dxa"/>
            <w:gridSpan w:val="2"/>
          </w:tcPr>
          <w:p w14:paraId="1D03B0B0" w14:textId="77777777" w:rsidR="00C5158A" w:rsidRPr="004517A7" w:rsidRDefault="00C5158A" w:rsidP="000D313F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319E03B7" w14:textId="77777777" w:rsidR="00C5158A" w:rsidRPr="004517A7" w:rsidRDefault="00C5158A" w:rsidP="000D313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-18" w:hanging="144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5158A" w:rsidRPr="004517A7" w14:paraId="34CC01C4" w14:textId="77777777" w:rsidTr="002A2792">
        <w:tc>
          <w:tcPr>
            <w:tcW w:w="3960" w:type="dxa"/>
          </w:tcPr>
          <w:p w14:paraId="4A9A24AA" w14:textId="77777777" w:rsidR="00C5158A" w:rsidRPr="004517A7" w:rsidRDefault="00C5158A" w:rsidP="000D313F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</w:p>
        </w:tc>
        <w:tc>
          <w:tcPr>
            <w:tcW w:w="2535" w:type="dxa"/>
            <w:gridSpan w:val="3"/>
          </w:tcPr>
          <w:p w14:paraId="167D5D7C" w14:textId="77777777" w:rsidR="00C5158A" w:rsidRPr="004517A7" w:rsidRDefault="00C5158A" w:rsidP="000D313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35" w:type="dxa"/>
            <w:gridSpan w:val="2"/>
            <w:shd w:val="clear" w:color="auto" w:fill="auto"/>
          </w:tcPr>
          <w:p w14:paraId="62781BB6" w14:textId="77777777" w:rsidR="00C5158A" w:rsidRPr="004517A7" w:rsidRDefault="00C5158A" w:rsidP="000D313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5158A" w:rsidRPr="004517A7" w14:paraId="1485D4F1" w14:textId="77777777" w:rsidTr="002A2792">
        <w:tc>
          <w:tcPr>
            <w:tcW w:w="3960" w:type="dxa"/>
          </w:tcPr>
          <w:p w14:paraId="116C7E38" w14:textId="77777777" w:rsidR="00C5158A" w:rsidRPr="004517A7" w:rsidRDefault="00C5158A" w:rsidP="000D313F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0A32DECC" w14:textId="3AE80141" w:rsidR="00C5158A" w:rsidRPr="004517A7" w:rsidRDefault="00C5158A" w:rsidP="000D313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261FAA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8" w:type="dxa"/>
            <w:gridSpan w:val="2"/>
            <w:shd w:val="clear" w:color="auto" w:fill="auto"/>
            <w:vAlign w:val="bottom"/>
          </w:tcPr>
          <w:p w14:paraId="5C99F147" w14:textId="13A02374" w:rsidR="00C5158A" w:rsidRPr="004517A7" w:rsidRDefault="00C5158A" w:rsidP="000D313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261FAA" w:rsidRPr="004517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8CA2157" w14:textId="2F886F9E" w:rsidR="00C5158A" w:rsidRPr="004517A7" w:rsidRDefault="00C5158A" w:rsidP="000D313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261FAA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1D6DB357" w14:textId="3FDBFA51" w:rsidR="00C5158A" w:rsidRPr="004517A7" w:rsidRDefault="00C5158A" w:rsidP="000D313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261FAA" w:rsidRPr="004517A7">
              <w:rPr>
                <w:rFonts w:ascii="Angsana New" w:hAnsi="Angsana New"/>
                <w:sz w:val="28"/>
              </w:rPr>
              <w:t>3</w:t>
            </w:r>
          </w:p>
        </w:tc>
      </w:tr>
      <w:tr w:rsidR="00C5158A" w:rsidRPr="004517A7" w14:paraId="2AF2C175" w14:textId="77777777" w:rsidTr="002A2792">
        <w:tc>
          <w:tcPr>
            <w:tcW w:w="3960" w:type="dxa"/>
          </w:tcPr>
          <w:p w14:paraId="6D46EE33" w14:textId="77777777" w:rsidR="00C5158A" w:rsidRPr="004517A7" w:rsidRDefault="00C5158A" w:rsidP="000D313F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 w:hint="cs"/>
                <w:spacing w:val="-4"/>
                <w:sz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267" w:type="dxa"/>
            <w:vAlign w:val="bottom"/>
          </w:tcPr>
          <w:p w14:paraId="552D13C3" w14:textId="77777777" w:rsidR="00C5158A" w:rsidRPr="004517A7" w:rsidRDefault="00C5158A" w:rsidP="000D313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8" w:type="dxa"/>
            <w:gridSpan w:val="2"/>
            <w:shd w:val="clear" w:color="auto" w:fill="auto"/>
            <w:vAlign w:val="bottom"/>
          </w:tcPr>
          <w:p w14:paraId="3D5BF5C8" w14:textId="77777777" w:rsidR="00C5158A" w:rsidRPr="004517A7" w:rsidRDefault="00C5158A" w:rsidP="000D313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BF0E09C" w14:textId="77777777" w:rsidR="00C5158A" w:rsidRPr="004517A7" w:rsidRDefault="00C5158A" w:rsidP="000D313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2E58A2D" w14:textId="77777777" w:rsidR="00C5158A" w:rsidRPr="004517A7" w:rsidRDefault="00C5158A" w:rsidP="000D313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261FAA" w:rsidRPr="004517A7" w14:paraId="4584BBC8" w14:textId="77777777" w:rsidTr="002A2792">
        <w:tc>
          <w:tcPr>
            <w:tcW w:w="3960" w:type="dxa"/>
          </w:tcPr>
          <w:p w14:paraId="003EC8E3" w14:textId="15C1AED6" w:rsidR="00261FAA" w:rsidRPr="004517A7" w:rsidRDefault="00261FAA" w:rsidP="00261FAA">
            <w:pPr>
              <w:tabs>
                <w:tab w:val="center" w:pos="1857"/>
              </w:tabs>
              <w:spacing w:line="340" w:lineRule="exact"/>
              <w:ind w:left="165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 xml:space="preserve">31 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0252A2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7" w:type="dxa"/>
            <w:shd w:val="clear" w:color="auto" w:fill="auto"/>
          </w:tcPr>
          <w:p w14:paraId="03AD6F01" w14:textId="057381A2" w:rsidR="00261FAA" w:rsidRPr="004517A7" w:rsidRDefault="00882106" w:rsidP="00261FAA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2F88383B" w14:textId="56B88B43" w:rsidR="00261FAA" w:rsidRPr="004517A7" w:rsidRDefault="00261FAA" w:rsidP="00261FAA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eastAsia"/>
                <w:sz w:val="28"/>
              </w:rPr>
              <w:t xml:space="preserve"> 40 </w:t>
            </w:r>
          </w:p>
        </w:tc>
        <w:tc>
          <w:tcPr>
            <w:tcW w:w="1267" w:type="dxa"/>
            <w:shd w:val="clear" w:color="auto" w:fill="auto"/>
          </w:tcPr>
          <w:p w14:paraId="17E2007F" w14:textId="03179CDF" w:rsidR="00261FAA" w:rsidRPr="004517A7" w:rsidRDefault="00C839AB" w:rsidP="00261FAA">
            <w:pPr>
              <w:tabs>
                <w:tab w:val="decimal" w:pos="953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14:paraId="5439B940" w14:textId="01621AE0" w:rsidR="00261FAA" w:rsidRPr="004517A7" w:rsidRDefault="00261FAA" w:rsidP="00261FAA">
            <w:pPr>
              <w:tabs>
                <w:tab w:val="decimal" w:pos="946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24</w:t>
            </w:r>
          </w:p>
        </w:tc>
      </w:tr>
      <w:tr w:rsidR="00261FAA" w:rsidRPr="004517A7" w14:paraId="2EDA3E9B" w14:textId="77777777" w:rsidTr="002A2792">
        <w:tc>
          <w:tcPr>
            <w:tcW w:w="3960" w:type="dxa"/>
          </w:tcPr>
          <w:p w14:paraId="1024BCA1" w14:textId="068B4916" w:rsidR="00261FAA" w:rsidRPr="004517A7" w:rsidRDefault="00261FAA" w:rsidP="00261FAA">
            <w:pPr>
              <w:tabs>
                <w:tab w:val="center" w:pos="1857"/>
              </w:tabs>
              <w:spacing w:line="340" w:lineRule="exact"/>
              <w:ind w:left="165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 xml:space="preserve">31 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0252A2" w:rsidRPr="004517A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67" w:type="dxa"/>
            <w:shd w:val="clear" w:color="auto" w:fill="auto"/>
          </w:tcPr>
          <w:p w14:paraId="6C651F36" w14:textId="40133463" w:rsidR="00261FAA" w:rsidRPr="004517A7" w:rsidRDefault="00882106" w:rsidP="00261FAA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7E6B59B1" w14:textId="66E27DCA" w:rsidR="00261FAA" w:rsidRPr="004517A7" w:rsidRDefault="00261FAA" w:rsidP="00261FAA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 xml:space="preserve"> 22 </w:t>
            </w:r>
          </w:p>
        </w:tc>
        <w:tc>
          <w:tcPr>
            <w:tcW w:w="1267" w:type="dxa"/>
            <w:shd w:val="clear" w:color="auto" w:fill="auto"/>
          </w:tcPr>
          <w:p w14:paraId="775CDDE6" w14:textId="159F1158" w:rsidR="00261FAA" w:rsidRPr="004517A7" w:rsidRDefault="00C839AB" w:rsidP="00261FAA">
            <w:pPr>
              <w:tabs>
                <w:tab w:val="decimal" w:pos="953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268" w:type="dxa"/>
            <w:shd w:val="clear" w:color="auto" w:fill="auto"/>
          </w:tcPr>
          <w:p w14:paraId="40B9B179" w14:textId="40B74D1B" w:rsidR="00261FAA" w:rsidRPr="004517A7" w:rsidRDefault="00261FAA" w:rsidP="00261FAA">
            <w:pPr>
              <w:tabs>
                <w:tab w:val="decimal" w:pos="946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15</w:t>
            </w:r>
          </w:p>
        </w:tc>
      </w:tr>
      <w:tr w:rsidR="00261FAA" w:rsidRPr="004517A7" w14:paraId="193FCF2A" w14:textId="77777777" w:rsidTr="002A2792">
        <w:tc>
          <w:tcPr>
            <w:tcW w:w="3960" w:type="dxa"/>
          </w:tcPr>
          <w:p w14:paraId="05A09D60" w14:textId="3DCD8F7E" w:rsidR="00261FAA" w:rsidRPr="004517A7" w:rsidRDefault="00261FAA" w:rsidP="00261FAA">
            <w:pPr>
              <w:tabs>
                <w:tab w:val="center" w:pos="1857"/>
              </w:tabs>
              <w:spacing w:line="340" w:lineRule="exact"/>
              <w:ind w:left="165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 xml:space="preserve">31 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0252A2" w:rsidRPr="004517A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67" w:type="dxa"/>
            <w:shd w:val="clear" w:color="auto" w:fill="auto"/>
          </w:tcPr>
          <w:p w14:paraId="7DC20FE9" w14:textId="5A416546" w:rsidR="00261FAA" w:rsidRPr="004517A7" w:rsidRDefault="00882106" w:rsidP="00261FAA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18E96C03" w14:textId="24177195" w:rsidR="00261FAA" w:rsidRPr="004517A7" w:rsidRDefault="00261FAA" w:rsidP="00261FAA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 xml:space="preserve"> 11 </w:t>
            </w:r>
          </w:p>
        </w:tc>
        <w:tc>
          <w:tcPr>
            <w:tcW w:w="1267" w:type="dxa"/>
            <w:shd w:val="clear" w:color="auto" w:fill="auto"/>
          </w:tcPr>
          <w:p w14:paraId="4DE16710" w14:textId="12690BE1" w:rsidR="00261FAA" w:rsidRPr="004517A7" w:rsidRDefault="00C839AB" w:rsidP="00261FAA">
            <w:pPr>
              <w:tabs>
                <w:tab w:val="decimal" w:pos="953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68" w:type="dxa"/>
            <w:shd w:val="clear" w:color="auto" w:fill="auto"/>
          </w:tcPr>
          <w:p w14:paraId="5B3B9E96" w14:textId="05CB2D62" w:rsidR="00261FAA" w:rsidRPr="004517A7" w:rsidRDefault="00261FAA" w:rsidP="00261FAA">
            <w:pPr>
              <w:tabs>
                <w:tab w:val="decimal" w:pos="946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</w:t>
            </w:r>
          </w:p>
        </w:tc>
      </w:tr>
      <w:tr w:rsidR="00261FAA" w:rsidRPr="004517A7" w14:paraId="1D22F57D" w14:textId="77777777" w:rsidTr="002A2792">
        <w:tc>
          <w:tcPr>
            <w:tcW w:w="3960" w:type="dxa"/>
          </w:tcPr>
          <w:p w14:paraId="3FFB3C99" w14:textId="24461BA4" w:rsidR="00261FAA" w:rsidRPr="004517A7" w:rsidRDefault="00261FAA" w:rsidP="00261FAA">
            <w:pPr>
              <w:tabs>
                <w:tab w:val="center" w:pos="1857"/>
              </w:tabs>
              <w:spacing w:line="340" w:lineRule="exact"/>
              <w:ind w:left="165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 xml:space="preserve">31 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0252A2" w:rsidRPr="004517A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67" w:type="dxa"/>
            <w:shd w:val="clear" w:color="auto" w:fill="auto"/>
          </w:tcPr>
          <w:p w14:paraId="24509838" w14:textId="687C3B36" w:rsidR="00261FAA" w:rsidRPr="004517A7" w:rsidRDefault="00882106" w:rsidP="00261FAA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42EC5FA1" w14:textId="216E056F" w:rsidR="00261FAA" w:rsidRPr="004517A7" w:rsidRDefault="00261FAA" w:rsidP="00261FAA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 xml:space="preserve"> 18 </w:t>
            </w:r>
          </w:p>
        </w:tc>
        <w:tc>
          <w:tcPr>
            <w:tcW w:w="1267" w:type="dxa"/>
            <w:shd w:val="clear" w:color="auto" w:fill="auto"/>
          </w:tcPr>
          <w:p w14:paraId="011D81AD" w14:textId="62F95EF9" w:rsidR="00261FAA" w:rsidRPr="004517A7" w:rsidRDefault="00C839AB" w:rsidP="00261FAA">
            <w:pPr>
              <w:tabs>
                <w:tab w:val="decimal" w:pos="953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14:paraId="640489AF" w14:textId="246E5D33" w:rsidR="00261FAA" w:rsidRPr="004517A7" w:rsidRDefault="00261FAA" w:rsidP="00261FAA">
            <w:pPr>
              <w:tabs>
                <w:tab w:val="decimal" w:pos="946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261FAA" w:rsidRPr="004517A7" w14:paraId="6C392117" w14:textId="77777777" w:rsidTr="002A2792">
        <w:tc>
          <w:tcPr>
            <w:tcW w:w="3960" w:type="dxa"/>
          </w:tcPr>
          <w:p w14:paraId="00BD91E7" w14:textId="77777777" w:rsidR="00261FAA" w:rsidRPr="004517A7" w:rsidRDefault="00261FAA" w:rsidP="00261FAA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ผลแตกต่างชั่วคราวที่ใช้</w:t>
            </w:r>
            <w:r w:rsidRPr="004517A7">
              <w:rPr>
                <w:rFonts w:ascii="Angsana New" w:hAnsi="Angsana New" w:hint="cs"/>
                <w:spacing w:val="-4"/>
                <w:sz w:val="28"/>
                <w:cs/>
              </w:rPr>
              <w:t>หัก</w:t>
            </w:r>
            <w:r w:rsidRPr="004517A7">
              <w:rPr>
                <w:rFonts w:ascii="Angsana New" w:hAnsi="Angsana New" w:hint="cs"/>
                <w:sz w:val="28"/>
                <w:cs/>
              </w:rPr>
              <w:t>ภาษี</w:t>
            </w:r>
          </w:p>
        </w:tc>
        <w:tc>
          <w:tcPr>
            <w:tcW w:w="1267" w:type="dxa"/>
            <w:shd w:val="clear" w:color="auto" w:fill="auto"/>
          </w:tcPr>
          <w:p w14:paraId="0392F1E2" w14:textId="40703FE1" w:rsidR="00261FAA" w:rsidRPr="004517A7" w:rsidRDefault="00C839AB" w:rsidP="00261FA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364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37562FF6" w14:textId="073BCD57" w:rsidR="00261FAA" w:rsidRPr="004517A7" w:rsidRDefault="00261FAA" w:rsidP="00261FAA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 xml:space="preserve"> 97 </w:t>
            </w:r>
          </w:p>
        </w:tc>
        <w:tc>
          <w:tcPr>
            <w:tcW w:w="1267" w:type="dxa"/>
            <w:shd w:val="clear" w:color="auto" w:fill="auto"/>
          </w:tcPr>
          <w:p w14:paraId="007AD2EF" w14:textId="63DA8175" w:rsidR="00261FAA" w:rsidRPr="004517A7" w:rsidRDefault="00C839AB" w:rsidP="00261FAA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268" w:type="dxa"/>
            <w:shd w:val="clear" w:color="auto" w:fill="auto"/>
          </w:tcPr>
          <w:p w14:paraId="02FAD7E5" w14:textId="6FFBE795" w:rsidR="00261FAA" w:rsidRPr="004517A7" w:rsidRDefault="00261FAA" w:rsidP="00261FAA">
            <w:pPr>
              <w:pBdr>
                <w:bottom w:val="single" w:sz="4" w:space="1" w:color="auto"/>
              </w:pBdr>
              <w:tabs>
                <w:tab w:val="decimal" w:pos="946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59</w:t>
            </w:r>
          </w:p>
        </w:tc>
      </w:tr>
      <w:tr w:rsidR="00261FAA" w:rsidRPr="004517A7" w14:paraId="7B429691" w14:textId="77777777" w:rsidTr="002A2792">
        <w:tc>
          <w:tcPr>
            <w:tcW w:w="3960" w:type="dxa"/>
          </w:tcPr>
          <w:p w14:paraId="66B75DD5" w14:textId="77777777" w:rsidR="00261FAA" w:rsidRPr="004517A7" w:rsidRDefault="00261FAA" w:rsidP="00261FAA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pacing w:val="-4"/>
                <w:sz w:val="28"/>
                <w:cs/>
              </w:rPr>
              <w:t>รวม</w:t>
            </w:r>
          </w:p>
        </w:tc>
        <w:tc>
          <w:tcPr>
            <w:tcW w:w="1267" w:type="dxa"/>
            <w:shd w:val="clear" w:color="auto" w:fill="auto"/>
          </w:tcPr>
          <w:p w14:paraId="2397AA3E" w14:textId="7830CC39" w:rsidR="00261FAA" w:rsidRPr="004517A7" w:rsidRDefault="00C839AB" w:rsidP="00261FA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415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0C6ADBA7" w14:textId="0F3FD8B9" w:rsidR="00261FAA" w:rsidRPr="004517A7" w:rsidRDefault="00261FAA" w:rsidP="00261FAA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>188</w:t>
            </w:r>
          </w:p>
        </w:tc>
        <w:tc>
          <w:tcPr>
            <w:tcW w:w="1267" w:type="dxa"/>
            <w:shd w:val="clear" w:color="auto" w:fill="auto"/>
          </w:tcPr>
          <w:p w14:paraId="7A7941F3" w14:textId="1E32BCE7" w:rsidR="00261FAA" w:rsidRPr="004517A7" w:rsidRDefault="009D733A" w:rsidP="00261FAA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35</w:t>
            </w:r>
          </w:p>
        </w:tc>
        <w:tc>
          <w:tcPr>
            <w:tcW w:w="1268" w:type="dxa"/>
            <w:shd w:val="clear" w:color="auto" w:fill="auto"/>
          </w:tcPr>
          <w:p w14:paraId="18E3EE88" w14:textId="73AC3DC8" w:rsidR="00261FAA" w:rsidRPr="004517A7" w:rsidRDefault="00261FAA" w:rsidP="00261FAA">
            <w:pPr>
              <w:pBdr>
                <w:bottom w:val="double" w:sz="4" w:space="1" w:color="auto"/>
              </w:pBdr>
              <w:tabs>
                <w:tab w:val="decimal" w:pos="946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100</w:t>
            </w:r>
          </w:p>
        </w:tc>
      </w:tr>
    </w:tbl>
    <w:p w14:paraId="6ECC2ADB" w14:textId="7FD13820" w:rsidR="00C5158A" w:rsidRPr="004517A7" w:rsidRDefault="00C5158A" w:rsidP="00C82517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สินทรัพย์ไม่หมุนเวียนอื่น</w:t>
      </w:r>
    </w:p>
    <w:p w14:paraId="299518EF" w14:textId="0C53063D" w:rsidR="00C5158A" w:rsidRPr="004517A7" w:rsidRDefault="00C5158A" w:rsidP="00C5158A">
      <w:pPr>
        <w:pStyle w:val="ListParagraph"/>
        <w:tabs>
          <w:tab w:val="left" w:pos="1980"/>
          <w:tab w:val="right" w:pos="7200"/>
          <w:tab w:val="right" w:pos="8540"/>
        </w:tabs>
        <w:ind w:left="360"/>
        <w:jc w:val="thaiDistribute"/>
        <w:rPr>
          <w:rFonts w:ascii="Angsana New" w:hAnsi="Angsana New"/>
          <w:spacing w:val="-2"/>
          <w:sz w:val="28"/>
          <w:lang w:eastAsia="ko-KR"/>
        </w:rPr>
      </w:pPr>
      <w:r w:rsidRPr="004517A7">
        <w:rPr>
          <w:rFonts w:ascii="Angsana New" w:hAnsi="Angsana New" w:hint="cs"/>
          <w:spacing w:val="-2"/>
          <w:sz w:val="28"/>
          <w:cs/>
          <w:lang w:eastAsia="ko-KR"/>
        </w:rPr>
        <w:t>สินทรัพย์ไม่หมุนเวียนอื่น</w:t>
      </w:r>
      <w:r w:rsidRPr="004517A7">
        <w:rPr>
          <w:rFonts w:ascii="Angsana New" w:hAnsi="Angsana New" w:hint="cs"/>
          <w:spacing w:val="-2"/>
          <w:sz w:val="28"/>
          <w:lang w:eastAsia="ko-KR"/>
        </w:rPr>
        <w:t xml:space="preserve"> </w:t>
      </w:r>
      <w:r w:rsidRPr="004517A7">
        <w:rPr>
          <w:rFonts w:ascii="Angsana New" w:hAnsi="Angsana New" w:hint="cs"/>
          <w:spacing w:val="-2"/>
          <w:sz w:val="28"/>
          <w:cs/>
          <w:lang w:eastAsia="ko-KR"/>
        </w:rPr>
        <w:t xml:space="preserve">ณ วันที่ </w:t>
      </w:r>
      <w:r w:rsidRPr="004517A7">
        <w:rPr>
          <w:rFonts w:ascii="Angsana New" w:hAnsi="Angsana New" w:hint="cs"/>
          <w:spacing w:val="-2"/>
          <w:sz w:val="28"/>
          <w:lang w:eastAsia="ko-KR"/>
        </w:rPr>
        <w:t xml:space="preserve">31 </w:t>
      </w:r>
      <w:r w:rsidRPr="004517A7">
        <w:rPr>
          <w:rFonts w:ascii="Angsana New" w:hAnsi="Angsana New" w:hint="cs"/>
          <w:spacing w:val="-2"/>
          <w:sz w:val="28"/>
          <w:cs/>
          <w:lang w:eastAsia="ko-KR"/>
        </w:rPr>
        <w:t xml:space="preserve">ธันวาคม </w:t>
      </w:r>
      <w:r w:rsidRPr="004517A7">
        <w:rPr>
          <w:rFonts w:ascii="Angsana New" w:hAnsi="Angsana New" w:hint="cs"/>
          <w:spacing w:val="-2"/>
          <w:sz w:val="28"/>
          <w:lang w:eastAsia="ko-KR"/>
        </w:rPr>
        <w:t>256</w:t>
      </w:r>
      <w:r w:rsidR="00A42AA0" w:rsidRPr="004517A7">
        <w:rPr>
          <w:rFonts w:ascii="Angsana New" w:hAnsi="Angsana New"/>
          <w:spacing w:val="-2"/>
          <w:sz w:val="28"/>
          <w:lang w:eastAsia="ko-KR"/>
        </w:rPr>
        <w:t>4</w:t>
      </w:r>
      <w:r w:rsidRPr="004517A7">
        <w:rPr>
          <w:rFonts w:ascii="Angsana New" w:hAnsi="Angsana New" w:hint="cs"/>
          <w:spacing w:val="-2"/>
          <w:sz w:val="28"/>
          <w:lang w:eastAsia="ko-KR"/>
        </w:rPr>
        <w:t xml:space="preserve"> </w:t>
      </w:r>
      <w:r w:rsidRPr="004517A7">
        <w:rPr>
          <w:rFonts w:ascii="Angsana New" w:hAnsi="Angsana New" w:hint="cs"/>
          <w:spacing w:val="-2"/>
          <w:sz w:val="28"/>
          <w:cs/>
          <w:lang w:eastAsia="ko-KR"/>
        </w:rPr>
        <w:t xml:space="preserve">และ </w:t>
      </w:r>
      <w:r w:rsidRPr="004517A7">
        <w:rPr>
          <w:rFonts w:ascii="Angsana New" w:hAnsi="Angsana New" w:hint="cs"/>
          <w:spacing w:val="-2"/>
          <w:sz w:val="28"/>
          <w:lang w:eastAsia="ko-KR"/>
        </w:rPr>
        <w:t>256</w:t>
      </w:r>
      <w:r w:rsidR="00A42AA0" w:rsidRPr="004517A7">
        <w:rPr>
          <w:rFonts w:ascii="Angsana New" w:hAnsi="Angsana New"/>
          <w:spacing w:val="-2"/>
          <w:sz w:val="28"/>
          <w:lang w:eastAsia="ko-KR"/>
        </w:rPr>
        <w:t>3</w:t>
      </w:r>
      <w:r w:rsidRPr="004517A7">
        <w:rPr>
          <w:rFonts w:ascii="Angsana New" w:hAnsi="Angsana New" w:hint="cs"/>
          <w:spacing w:val="-2"/>
          <w:sz w:val="28"/>
          <w:lang w:eastAsia="ko-KR"/>
        </w:rPr>
        <w:t xml:space="preserve"> </w:t>
      </w:r>
      <w:r w:rsidRPr="004517A7">
        <w:rPr>
          <w:rFonts w:ascii="Angsana New" w:hAnsi="Angsana New" w:hint="cs"/>
          <w:spacing w:val="-2"/>
          <w:sz w:val="28"/>
          <w:cs/>
          <w:lang w:eastAsia="ko-KR"/>
        </w:rPr>
        <w:t>ประกอบด้วย</w:t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990"/>
        <w:gridCol w:w="86"/>
        <w:gridCol w:w="994"/>
        <w:gridCol w:w="86"/>
        <w:gridCol w:w="994"/>
        <w:gridCol w:w="86"/>
        <w:gridCol w:w="1084"/>
      </w:tblGrid>
      <w:tr w:rsidR="00C5158A" w:rsidRPr="004517A7" w14:paraId="4BFC7D13" w14:textId="77777777" w:rsidTr="000A0D31">
        <w:trPr>
          <w:tblHeader/>
        </w:trPr>
        <w:tc>
          <w:tcPr>
            <w:tcW w:w="4500" w:type="dxa"/>
          </w:tcPr>
          <w:p w14:paraId="57EA4896" w14:textId="77777777" w:rsidR="00C5158A" w:rsidRPr="004517A7" w:rsidRDefault="00C5158A" w:rsidP="000D313F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51EF926F" w14:textId="77777777" w:rsidR="00C5158A" w:rsidRPr="004517A7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6ED19466" w14:textId="77777777" w:rsidR="00C5158A" w:rsidRPr="004517A7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4" w:type="dxa"/>
            <w:gridSpan w:val="3"/>
            <w:vAlign w:val="bottom"/>
          </w:tcPr>
          <w:p w14:paraId="7936F25B" w14:textId="77777777" w:rsidR="00C5158A" w:rsidRPr="004517A7" w:rsidRDefault="00C5158A" w:rsidP="000D313F">
            <w:pPr>
              <w:ind w:right="91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5158A" w:rsidRPr="004517A7" w14:paraId="24CA539D" w14:textId="77777777" w:rsidTr="000A0D31">
        <w:trPr>
          <w:tblHeader/>
        </w:trPr>
        <w:tc>
          <w:tcPr>
            <w:tcW w:w="4500" w:type="dxa"/>
          </w:tcPr>
          <w:p w14:paraId="30573106" w14:textId="77777777" w:rsidR="00C5158A" w:rsidRPr="004517A7" w:rsidRDefault="00C5158A" w:rsidP="000D313F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1C0074F8" w14:textId="77777777" w:rsidR="00C5158A" w:rsidRPr="004517A7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58941400" w14:textId="77777777" w:rsidR="00C5158A" w:rsidRPr="004517A7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4" w:type="dxa"/>
            <w:gridSpan w:val="3"/>
            <w:tcBorders>
              <w:bottom w:val="single" w:sz="4" w:space="0" w:color="auto"/>
            </w:tcBorders>
            <w:vAlign w:val="bottom"/>
          </w:tcPr>
          <w:p w14:paraId="43D02FE6" w14:textId="77777777" w:rsidR="00C5158A" w:rsidRPr="004517A7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5158A" w:rsidRPr="004517A7" w14:paraId="3463EDE8" w14:textId="77777777" w:rsidTr="000A0D31">
        <w:trPr>
          <w:tblHeader/>
        </w:trPr>
        <w:tc>
          <w:tcPr>
            <w:tcW w:w="4500" w:type="dxa"/>
          </w:tcPr>
          <w:p w14:paraId="00F66556" w14:textId="77777777" w:rsidR="00C5158A" w:rsidRPr="004517A7" w:rsidRDefault="00C5158A" w:rsidP="000D313F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A49AB" w14:textId="54BEF014" w:rsidR="00C5158A" w:rsidRPr="004517A7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A42AA0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4508EC28" w14:textId="77777777" w:rsidR="00C5158A" w:rsidRPr="004517A7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88101" w14:textId="5D3F8A2A" w:rsidR="00C5158A" w:rsidRPr="004517A7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A42AA0" w:rsidRPr="004517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86" w:type="dxa"/>
          </w:tcPr>
          <w:p w14:paraId="1859C3A8" w14:textId="77777777" w:rsidR="00C5158A" w:rsidRPr="004517A7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3B1AA" w14:textId="62D7673F" w:rsidR="00C5158A" w:rsidRPr="004517A7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A42AA0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76B3A8FC" w14:textId="77777777" w:rsidR="00C5158A" w:rsidRPr="004517A7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6D0C4" w14:textId="3E905969" w:rsidR="00C5158A" w:rsidRPr="004517A7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A42AA0" w:rsidRPr="004517A7">
              <w:rPr>
                <w:rFonts w:ascii="Angsana New" w:hAnsi="Angsana New"/>
                <w:sz w:val="28"/>
              </w:rPr>
              <w:t>3</w:t>
            </w:r>
          </w:p>
        </w:tc>
      </w:tr>
      <w:tr w:rsidR="00A42AA0" w:rsidRPr="004517A7" w14:paraId="49BD114F" w14:textId="77777777" w:rsidTr="0072672F">
        <w:tc>
          <w:tcPr>
            <w:tcW w:w="4500" w:type="dxa"/>
          </w:tcPr>
          <w:p w14:paraId="78AABD09" w14:textId="16B937A6" w:rsidR="00A42AA0" w:rsidRPr="004517A7" w:rsidRDefault="00A42AA0" w:rsidP="00A42AA0">
            <w:pPr>
              <w:ind w:right="-18" w:firstLine="42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เงินมัดจำ</w:t>
            </w:r>
            <w:r w:rsidR="00830204" w:rsidRPr="004517A7">
              <w:rPr>
                <w:rFonts w:ascii="Angsana New" w:hAnsi="Angsana New" w:hint="cs"/>
                <w:sz w:val="28"/>
                <w:cs/>
              </w:rPr>
              <w:t>ก่อสร้าง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92307B7" w14:textId="34DA5561" w:rsidR="00A42AA0" w:rsidRPr="004517A7" w:rsidRDefault="003920AE" w:rsidP="00A42AA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86" w:type="dxa"/>
          </w:tcPr>
          <w:p w14:paraId="5FEBE4A6" w14:textId="77777777" w:rsidR="00A42AA0" w:rsidRPr="004517A7" w:rsidRDefault="00A42AA0" w:rsidP="00A42AA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77AFA717" w14:textId="2334902E" w:rsidR="00A42AA0" w:rsidRPr="004517A7" w:rsidRDefault="00A42AA0" w:rsidP="00A42AA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20,473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28AA280D" w14:textId="77777777" w:rsidR="00A42AA0" w:rsidRPr="004517A7" w:rsidRDefault="00A42AA0" w:rsidP="00A42AA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22CF3698" w14:textId="27CBC16D" w:rsidR="00A42AA0" w:rsidRPr="004517A7" w:rsidRDefault="003920AE" w:rsidP="00A42AA0">
            <w:pPr>
              <w:tabs>
                <w:tab w:val="decimal" w:pos="546"/>
              </w:tabs>
              <w:ind w:right="9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86" w:type="dxa"/>
          </w:tcPr>
          <w:p w14:paraId="026E1DB8" w14:textId="77777777" w:rsidR="00A42AA0" w:rsidRPr="004517A7" w:rsidRDefault="00A42AA0" w:rsidP="00A42AA0">
            <w:pPr>
              <w:tabs>
                <w:tab w:val="decimal" w:pos="882"/>
              </w:tabs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</w:tcPr>
          <w:p w14:paraId="5576CDAC" w14:textId="0B52FC7B" w:rsidR="00A42AA0" w:rsidRPr="004517A7" w:rsidRDefault="00A42AA0" w:rsidP="00A42AA0">
            <w:pPr>
              <w:tabs>
                <w:tab w:val="decimal" w:pos="546"/>
                <w:tab w:val="left" w:pos="815"/>
              </w:tabs>
              <w:ind w:right="9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A42AA0" w:rsidRPr="004517A7" w14:paraId="3BEBD76C" w14:textId="77777777" w:rsidTr="0072672F">
        <w:tc>
          <w:tcPr>
            <w:tcW w:w="4500" w:type="dxa"/>
            <w:vAlign w:val="bottom"/>
          </w:tcPr>
          <w:p w14:paraId="754DDBA9" w14:textId="77777777" w:rsidR="00A42AA0" w:rsidRPr="004517A7" w:rsidRDefault="00A42AA0" w:rsidP="00A42AA0">
            <w:pPr>
              <w:ind w:right="-18" w:firstLine="42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6F0EC0A" w14:textId="7F860665" w:rsidR="00A42AA0" w:rsidRPr="004517A7" w:rsidRDefault="00202552" w:rsidP="00A42AA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22</w:t>
            </w:r>
            <w:r w:rsidR="003920AE" w:rsidRPr="004517A7">
              <w:rPr>
                <w:rFonts w:ascii="Angsana New" w:hAnsi="Angsana New" w:hint="cs"/>
                <w:sz w:val="28"/>
                <w:cs/>
              </w:rPr>
              <w:t>,012</w:t>
            </w:r>
          </w:p>
        </w:tc>
        <w:tc>
          <w:tcPr>
            <w:tcW w:w="86" w:type="dxa"/>
          </w:tcPr>
          <w:p w14:paraId="239C0909" w14:textId="77777777" w:rsidR="00A42AA0" w:rsidRPr="004517A7" w:rsidRDefault="00A42AA0" w:rsidP="00A42AA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34136A19" w14:textId="3F70A76A" w:rsidR="00A42AA0" w:rsidRPr="004517A7" w:rsidRDefault="00A42AA0" w:rsidP="00A42AA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1,853</w:t>
            </w:r>
          </w:p>
        </w:tc>
        <w:tc>
          <w:tcPr>
            <w:tcW w:w="86" w:type="dxa"/>
          </w:tcPr>
          <w:p w14:paraId="67DA1407" w14:textId="77777777" w:rsidR="00A42AA0" w:rsidRPr="004517A7" w:rsidRDefault="00A42AA0" w:rsidP="00A42AA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343F2D4E" w14:textId="4EC8452B" w:rsidR="00A42AA0" w:rsidRPr="004517A7" w:rsidRDefault="003920AE" w:rsidP="00A42AA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86" w:type="dxa"/>
          </w:tcPr>
          <w:p w14:paraId="76B9DE3A" w14:textId="77777777" w:rsidR="00A42AA0" w:rsidRPr="004517A7" w:rsidRDefault="00A42AA0" w:rsidP="00A42AA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38F4F8E" w14:textId="3F3DBC9A" w:rsidR="00A42AA0" w:rsidRPr="004517A7" w:rsidRDefault="00A42AA0" w:rsidP="00A42AA0">
            <w:pPr>
              <w:tabs>
                <w:tab w:val="decimal" w:pos="995"/>
              </w:tabs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384</w:t>
            </w:r>
          </w:p>
        </w:tc>
      </w:tr>
      <w:tr w:rsidR="00A42AA0" w:rsidRPr="004517A7" w14:paraId="5219E07C" w14:textId="77777777" w:rsidTr="0072672F">
        <w:tc>
          <w:tcPr>
            <w:tcW w:w="4500" w:type="dxa"/>
          </w:tcPr>
          <w:p w14:paraId="61B42618" w14:textId="77777777" w:rsidR="00A42AA0" w:rsidRPr="004517A7" w:rsidRDefault="00A42AA0" w:rsidP="00A42AA0">
            <w:pPr>
              <w:ind w:right="-18" w:firstLine="4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265B15" w14:textId="65BF2B79" w:rsidR="00A42AA0" w:rsidRPr="004517A7" w:rsidRDefault="00202552" w:rsidP="00A42AA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22</w:t>
            </w:r>
            <w:r w:rsidR="003920AE" w:rsidRPr="004517A7">
              <w:rPr>
                <w:rFonts w:ascii="Angsana New" w:hAnsi="Angsana New" w:hint="cs"/>
                <w:b/>
                <w:bCs/>
                <w:sz w:val="28"/>
                <w:cs/>
              </w:rPr>
              <w:t>,012</w:t>
            </w:r>
          </w:p>
        </w:tc>
        <w:tc>
          <w:tcPr>
            <w:tcW w:w="86" w:type="dxa"/>
          </w:tcPr>
          <w:p w14:paraId="758111D6" w14:textId="77777777" w:rsidR="00A42AA0" w:rsidRPr="004517A7" w:rsidRDefault="00A42AA0" w:rsidP="00A42AA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963D71" w14:textId="4E24BC80" w:rsidR="00A42AA0" w:rsidRPr="004517A7" w:rsidRDefault="00A42AA0" w:rsidP="00A42AA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22,326</w:t>
            </w:r>
          </w:p>
        </w:tc>
        <w:tc>
          <w:tcPr>
            <w:tcW w:w="86" w:type="dxa"/>
          </w:tcPr>
          <w:p w14:paraId="65C01E3F" w14:textId="77777777" w:rsidR="00A42AA0" w:rsidRPr="004517A7" w:rsidRDefault="00A42AA0" w:rsidP="00A42AA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53D04" w14:textId="741262E7" w:rsidR="00A42AA0" w:rsidRPr="004517A7" w:rsidRDefault="003920AE" w:rsidP="00A42AA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86" w:type="dxa"/>
          </w:tcPr>
          <w:p w14:paraId="5F128C08" w14:textId="77777777" w:rsidR="00A42AA0" w:rsidRPr="004517A7" w:rsidRDefault="00A42AA0" w:rsidP="00A42AA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6592F6FB" w14:textId="4D70D142" w:rsidR="00A42AA0" w:rsidRPr="004517A7" w:rsidRDefault="00A42AA0" w:rsidP="00A42AA0">
            <w:pPr>
              <w:tabs>
                <w:tab w:val="decimal" w:pos="995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</w:rPr>
              <w:t>384</w:t>
            </w:r>
          </w:p>
        </w:tc>
      </w:tr>
    </w:tbl>
    <w:p w14:paraId="45C5E511" w14:textId="2542BC51" w:rsidR="00C5158A" w:rsidRPr="004517A7" w:rsidRDefault="00C5158A" w:rsidP="00C5158A">
      <w:pPr>
        <w:pStyle w:val="ListParagraph"/>
        <w:tabs>
          <w:tab w:val="right" w:pos="7280"/>
          <w:tab w:val="right" w:pos="8540"/>
        </w:tabs>
        <w:spacing w:before="240"/>
        <w:ind w:left="360" w:right="-29"/>
        <w:jc w:val="thaiDistribute"/>
        <w:rPr>
          <w:rFonts w:ascii="Angsana New" w:hAnsi="Angsana New"/>
          <w:spacing w:val="-6"/>
          <w:sz w:val="28"/>
        </w:rPr>
      </w:pPr>
      <w:r w:rsidRPr="004517A7">
        <w:rPr>
          <w:rFonts w:ascii="Angsana New" w:hAnsi="Angsana New" w:hint="cs"/>
          <w:spacing w:val="-6"/>
          <w:sz w:val="28"/>
          <w:cs/>
        </w:rPr>
        <w:t>ในระหว่างปีสิ้นสุดวันที่</w:t>
      </w:r>
      <w:r w:rsidRPr="004517A7">
        <w:rPr>
          <w:rFonts w:ascii="Angsana New" w:hAnsi="Angsana New"/>
          <w:spacing w:val="-6"/>
          <w:sz w:val="28"/>
          <w:cs/>
        </w:rPr>
        <w:t xml:space="preserve"> </w:t>
      </w:r>
      <w:r w:rsidRPr="004517A7">
        <w:rPr>
          <w:rFonts w:ascii="Angsana New" w:hAnsi="Angsana New"/>
          <w:spacing w:val="-6"/>
          <w:sz w:val="28"/>
        </w:rPr>
        <w:t>31</w:t>
      </w:r>
      <w:r w:rsidRPr="004517A7">
        <w:rPr>
          <w:rFonts w:ascii="Angsana New" w:hAnsi="Angsana New"/>
          <w:spacing w:val="-6"/>
          <w:sz w:val="28"/>
          <w:cs/>
        </w:rPr>
        <w:t xml:space="preserve"> </w:t>
      </w:r>
      <w:r w:rsidRPr="004517A7">
        <w:rPr>
          <w:rFonts w:ascii="Angsana New" w:hAnsi="Angsana New" w:hint="cs"/>
          <w:spacing w:val="-6"/>
          <w:sz w:val="28"/>
          <w:cs/>
        </w:rPr>
        <w:t>ธันวาคม</w:t>
      </w:r>
      <w:r w:rsidRPr="004517A7">
        <w:rPr>
          <w:rFonts w:ascii="Angsana New" w:hAnsi="Angsana New"/>
          <w:spacing w:val="-6"/>
          <w:sz w:val="28"/>
          <w:cs/>
        </w:rPr>
        <w:t xml:space="preserve"> </w:t>
      </w:r>
      <w:r w:rsidRPr="004517A7">
        <w:rPr>
          <w:rFonts w:ascii="Angsana New" w:hAnsi="Angsana New"/>
          <w:spacing w:val="-6"/>
          <w:sz w:val="28"/>
        </w:rPr>
        <w:t>256</w:t>
      </w:r>
      <w:r w:rsidR="00202552" w:rsidRPr="004517A7">
        <w:rPr>
          <w:rFonts w:ascii="Angsana New" w:hAnsi="Angsana New"/>
          <w:spacing w:val="-6"/>
          <w:sz w:val="28"/>
        </w:rPr>
        <w:t>3</w:t>
      </w:r>
      <w:r w:rsidR="00830204" w:rsidRPr="004517A7">
        <w:rPr>
          <w:rFonts w:ascii="Angsana New" w:hAnsi="Angsana New" w:hint="cs"/>
          <w:spacing w:val="-6"/>
          <w:sz w:val="28"/>
          <w:cs/>
        </w:rPr>
        <w:t xml:space="preserve"> </w:t>
      </w:r>
      <w:r w:rsidRPr="004517A7">
        <w:rPr>
          <w:rFonts w:ascii="Angsana New" w:hAnsi="Angsana New" w:hint="cs"/>
          <w:spacing w:val="-6"/>
          <w:sz w:val="28"/>
          <w:cs/>
        </w:rPr>
        <w:t>บริษัท</w:t>
      </w:r>
      <w:r w:rsidRPr="004517A7">
        <w:rPr>
          <w:rFonts w:ascii="Angsana New" w:hAnsi="Angsana New"/>
          <w:spacing w:val="-6"/>
          <w:sz w:val="28"/>
          <w:cs/>
        </w:rPr>
        <w:t xml:space="preserve"> </w:t>
      </w:r>
      <w:r w:rsidRPr="004517A7">
        <w:rPr>
          <w:rFonts w:ascii="Angsana New" w:hAnsi="Angsana New" w:hint="cs"/>
          <w:spacing w:val="-6"/>
          <w:sz w:val="28"/>
          <w:cs/>
        </w:rPr>
        <w:t>แซม</w:t>
      </w:r>
      <w:r w:rsidRPr="004517A7">
        <w:rPr>
          <w:rFonts w:ascii="Angsana New" w:hAnsi="Angsana New"/>
          <w:spacing w:val="-6"/>
          <w:sz w:val="28"/>
          <w:cs/>
        </w:rPr>
        <w:t xml:space="preserve"> </w:t>
      </w:r>
      <w:r w:rsidRPr="004517A7">
        <w:rPr>
          <w:rFonts w:ascii="Angsana New" w:hAnsi="Angsana New" w:hint="cs"/>
          <w:spacing w:val="-6"/>
          <w:sz w:val="28"/>
          <w:cs/>
        </w:rPr>
        <w:t>วอเตอร์</w:t>
      </w:r>
      <w:r w:rsidRPr="004517A7">
        <w:rPr>
          <w:rFonts w:ascii="Angsana New" w:hAnsi="Angsana New"/>
          <w:spacing w:val="-6"/>
          <w:sz w:val="28"/>
          <w:cs/>
        </w:rPr>
        <w:t xml:space="preserve"> </w:t>
      </w:r>
      <w:r w:rsidRPr="004517A7">
        <w:rPr>
          <w:rFonts w:ascii="Angsana New" w:hAnsi="Angsana New" w:hint="cs"/>
          <w:spacing w:val="-6"/>
          <w:sz w:val="28"/>
          <w:cs/>
        </w:rPr>
        <w:t>ซัพพลาย</w:t>
      </w:r>
      <w:r w:rsidRPr="004517A7">
        <w:rPr>
          <w:rFonts w:ascii="Angsana New" w:hAnsi="Angsana New"/>
          <w:spacing w:val="-6"/>
          <w:sz w:val="28"/>
          <w:cs/>
        </w:rPr>
        <w:t xml:space="preserve"> </w:t>
      </w:r>
      <w:r w:rsidRPr="004517A7">
        <w:rPr>
          <w:rFonts w:ascii="Angsana New" w:hAnsi="Angsana New" w:hint="cs"/>
          <w:spacing w:val="-6"/>
          <w:sz w:val="28"/>
          <w:cs/>
        </w:rPr>
        <w:t>จำกัด</w:t>
      </w:r>
      <w:r w:rsidRPr="004517A7">
        <w:rPr>
          <w:rFonts w:ascii="Angsana New" w:hAnsi="Angsana New"/>
          <w:spacing w:val="-6"/>
          <w:sz w:val="28"/>
          <w:cs/>
        </w:rPr>
        <w:t xml:space="preserve"> </w:t>
      </w:r>
      <w:r w:rsidRPr="004517A7">
        <w:rPr>
          <w:rFonts w:ascii="Angsana New" w:hAnsi="Angsana New" w:hint="cs"/>
          <w:spacing w:val="-6"/>
          <w:sz w:val="28"/>
          <w:cs/>
        </w:rPr>
        <w:t xml:space="preserve">ได้รับใบแจ้งหนี้ค่ามัดจําสําหรับอาคารรับเหมาก่อสร้าง จำนวนเงิน </w:t>
      </w:r>
      <w:r w:rsidRPr="004517A7">
        <w:rPr>
          <w:rFonts w:ascii="Angsana New" w:hAnsi="Angsana New"/>
          <w:spacing w:val="-6"/>
          <w:sz w:val="28"/>
        </w:rPr>
        <w:t>20.47</w:t>
      </w:r>
      <w:r w:rsidRPr="004517A7">
        <w:rPr>
          <w:rFonts w:ascii="Angsana New" w:hAnsi="Angsana New" w:hint="cs"/>
          <w:spacing w:val="-6"/>
          <w:sz w:val="28"/>
          <w:cs/>
        </w:rPr>
        <w:t xml:space="preserve"> ล้านบาท</w:t>
      </w:r>
      <w:r w:rsidR="00AC6189" w:rsidRPr="004517A7">
        <w:rPr>
          <w:rFonts w:ascii="Angsana New" w:hAnsi="Angsana New" w:hint="cs"/>
          <w:spacing w:val="-6"/>
          <w:sz w:val="28"/>
          <w:cs/>
        </w:rPr>
        <w:t xml:space="preserve"> และ</w:t>
      </w:r>
      <w:r w:rsidR="003920AE" w:rsidRPr="004517A7">
        <w:rPr>
          <w:rFonts w:ascii="Angsana New" w:hAnsi="Angsana New" w:hint="cs"/>
          <w:spacing w:val="-6"/>
          <w:sz w:val="28"/>
          <w:cs/>
        </w:rPr>
        <w:t xml:space="preserve">รับรู้เงินมัดจำก่อสร้างอาคารเป็นสินทรัพย์ระหว่างปีสิ้นสุดวันที่ </w:t>
      </w:r>
      <w:r w:rsidR="007D7A82" w:rsidRPr="004517A7">
        <w:rPr>
          <w:rFonts w:ascii="Angsana New" w:hAnsi="Angsana New"/>
          <w:spacing w:val="-6"/>
          <w:sz w:val="28"/>
        </w:rPr>
        <w:t>31</w:t>
      </w:r>
      <w:r w:rsidR="003920AE" w:rsidRPr="004517A7">
        <w:rPr>
          <w:rFonts w:ascii="Angsana New" w:hAnsi="Angsana New" w:hint="cs"/>
          <w:spacing w:val="-6"/>
          <w:sz w:val="28"/>
          <w:cs/>
        </w:rPr>
        <w:t xml:space="preserve"> ธันวาคม </w:t>
      </w:r>
      <w:r w:rsidR="007D7A82" w:rsidRPr="004517A7">
        <w:rPr>
          <w:rFonts w:ascii="Angsana New" w:hAnsi="Angsana New"/>
          <w:spacing w:val="-6"/>
          <w:sz w:val="28"/>
        </w:rPr>
        <w:t>25</w:t>
      </w:r>
      <w:r w:rsidR="003920AE" w:rsidRPr="004517A7">
        <w:rPr>
          <w:rFonts w:ascii="Angsana New" w:hAnsi="Angsana New" w:hint="cs"/>
          <w:spacing w:val="-6"/>
          <w:sz w:val="28"/>
          <w:cs/>
        </w:rPr>
        <w:t xml:space="preserve">64  </w:t>
      </w:r>
    </w:p>
    <w:p w14:paraId="1082E0E0" w14:textId="77777777" w:rsidR="00C5158A" w:rsidRPr="004517A7" w:rsidRDefault="00C5158A" w:rsidP="00C82517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เงินเบิกเกินบัญชีธนาคารและเงินกู้ยืมระยะสั้นจากสถาบันการเงิน</w:t>
      </w:r>
      <w:r w:rsidRPr="004517A7">
        <w:rPr>
          <w:rFonts w:ascii="Angsana New" w:hAnsi="Angsana New" w:hint="cs"/>
          <w:b/>
          <w:bCs/>
          <w:sz w:val="28"/>
        </w:rPr>
        <w:t xml:space="preserve"> </w:t>
      </w:r>
    </w:p>
    <w:p w14:paraId="07F99F4F" w14:textId="7F194687" w:rsidR="00C5158A" w:rsidRPr="004517A7" w:rsidRDefault="00C5158A" w:rsidP="00C5158A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เงินเบิกเกินบัญชีธนาคารและเงินกู้ยืมระยะสั้นจากสถาบันการเงิน ณ วันที่ </w:t>
      </w:r>
      <w:r w:rsidRPr="004517A7">
        <w:rPr>
          <w:rFonts w:ascii="Angsana New" w:hAnsi="Angsana New"/>
          <w:color w:val="000000"/>
          <w:spacing w:val="-2"/>
          <w:sz w:val="28"/>
          <w:lang w:val="en-GB"/>
        </w:rPr>
        <w:t>31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ธันวาคม </w:t>
      </w:r>
      <w:r w:rsidRPr="004517A7">
        <w:rPr>
          <w:rFonts w:ascii="Angsana New" w:hAnsi="Angsana New"/>
          <w:color w:val="000000"/>
          <w:spacing w:val="-2"/>
          <w:sz w:val="28"/>
          <w:lang w:val="en-GB"/>
        </w:rPr>
        <w:t>256</w:t>
      </w:r>
      <w:r w:rsidR="00A42AA0" w:rsidRPr="004517A7">
        <w:rPr>
          <w:rFonts w:ascii="Angsana New" w:hAnsi="Angsana New"/>
          <w:color w:val="000000"/>
          <w:spacing w:val="-2"/>
          <w:sz w:val="28"/>
          <w:lang w:val="en-GB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และ </w:t>
      </w:r>
      <w:r w:rsidRPr="004517A7">
        <w:rPr>
          <w:rFonts w:ascii="Angsana New" w:hAnsi="Angsana New"/>
          <w:color w:val="000000"/>
          <w:spacing w:val="-2"/>
          <w:sz w:val="28"/>
          <w:lang w:val="en-GB"/>
        </w:rPr>
        <w:t>256</w:t>
      </w:r>
      <w:r w:rsidR="00A42AA0" w:rsidRPr="004517A7">
        <w:rPr>
          <w:rFonts w:ascii="Angsana New" w:hAnsi="Angsana New"/>
          <w:color w:val="000000"/>
          <w:spacing w:val="-2"/>
          <w:sz w:val="28"/>
          <w:lang w:val="en-GB"/>
        </w:rPr>
        <w:t>3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40"/>
        <w:gridCol w:w="1080"/>
        <w:gridCol w:w="72"/>
        <w:gridCol w:w="1170"/>
        <w:gridCol w:w="72"/>
        <w:gridCol w:w="1026"/>
        <w:gridCol w:w="72"/>
        <w:gridCol w:w="1098"/>
        <w:gridCol w:w="72"/>
        <w:gridCol w:w="1008"/>
        <w:gridCol w:w="90"/>
        <w:gridCol w:w="990"/>
      </w:tblGrid>
      <w:tr w:rsidR="008B658A" w:rsidRPr="004517A7" w14:paraId="12F6B6CB" w14:textId="77777777" w:rsidTr="008B658A">
        <w:trPr>
          <w:trHeight w:val="70"/>
        </w:trPr>
        <w:tc>
          <w:tcPr>
            <w:tcW w:w="2340" w:type="dxa"/>
            <w:vAlign w:val="bottom"/>
          </w:tcPr>
          <w:p w14:paraId="7691B3F6" w14:textId="77777777" w:rsidR="008B658A" w:rsidRPr="004517A7" w:rsidRDefault="008B658A" w:rsidP="0072672F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22" w:type="dxa"/>
            <w:gridSpan w:val="3"/>
            <w:vAlign w:val="bottom"/>
          </w:tcPr>
          <w:p w14:paraId="4EB1E52B" w14:textId="77777777" w:rsidR="008B658A" w:rsidRPr="004517A7" w:rsidRDefault="008B658A" w:rsidP="0072672F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19B185C1" w14:textId="77777777" w:rsidR="008B658A" w:rsidRPr="004517A7" w:rsidRDefault="008B658A" w:rsidP="0072672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vAlign w:val="bottom"/>
          </w:tcPr>
          <w:p w14:paraId="4A64FC81" w14:textId="77777777" w:rsidR="008B658A" w:rsidRPr="004517A7" w:rsidRDefault="008B658A" w:rsidP="0072672F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1F37ADF8" w14:textId="77777777" w:rsidR="008B658A" w:rsidRPr="004517A7" w:rsidRDefault="008B658A" w:rsidP="0072672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vAlign w:val="bottom"/>
          </w:tcPr>
          <w:p w14:paraId="3619B30C" w14:textId="77777777" w:rsidR="008B658A" w:rsidRPr="004517A7" w:rsidRDefault="008B658A" w:rsidP="0072672F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4517A7">
              <w:rPr>
                <w:rFonts w:asciiTheme="majorBidi" w:hAnsiTheme="majorBidi" w:cstheme="majorBidi"/>
                <w:sz w:val="28"/>
              </w:rPr>
              <w:t>: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8B658A" w:rsidRPr="004517A7" w14:paraId="53F595D2" w14:textId="77777777" w:rsidTr="008B658A">
        <w:trPr>
          <w:trHeight w:val="70"/>
        </w:trPr>
        <w:tc>
          <w:tcPr>
            <w:tcW w:w="2340" w:type="dxa"/>
            <w:vAlign w:val="bottom"/>
          </w:tcPr>
          <w:p w14:paraId="1DCF3EA6" w14:textId="77777777" w:rsidR="008B658A" w:rsidRPr="004517A7" w:rsidRDefault="008B658A" w:rsidP="0072672F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22" w:type="dxa"/>
            <w:gridSpan w:val="3"/>
            <w:tcBorders>
              <w:bottom w:val="single" w:sz="4" w:space="0" w:color="auto"/>
            </w:tcBorders>
            <w:vAlign w:val="bottom"/>
          </w:tcPr>
          <w:p w14:paraId="32A322EC" w14:textId="77777777" w:rsidR="008B658A" w:rsidRPr="004517A7" w:rsidRDefault="008B658A" w:rsidP="0072672F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72" w:type="dxa"/>
          </w:tcPr>
          <w:p w14:paraId="377F8F8D" w14:textId="77777777" w:rsidR="008B658A" w:rsidRPr="004517A7" w:rsidRDefault="008B658A" w:rsidP="0072672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tcBorders>
              <w:bottom w:val="single" w:sz="4" w:space="0" w:color="auto"/>
            </w:tcBorders>
            <w:vAlign w:val="bottom"/>
          </w:tcPr>
          <w:p w14:paraId="33B2E991" w14:textId="77777777" w:rsidR="008B658A" w:rsidRPr="004517A7" w:rsidRDefault="008B658A" w:rsidP="0072672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71B7353E" w14:textId="77777777" w:rsidR="008B658A" w:rsidRPr="004517A7" w:rsidRDefault="008B658A" w:rsidP="0072672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tcBorders>
              <w:bottom w:val="single" w:sz="4" w:space="0" w:color="auto"/>
            </w:tcBorders>
            <w:vAlign w:val="bottom"/>
          </w:tcPr>
          <w:p w14:paraId="1C827600" w14:textId="77777777" w:rsidR="008B658A" w:rsidRPr="004517A7" w:rsidRDefault="008B658A" w:rsidP="0072672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1D473B" w:rsidRPr="004517A7" w14:paraId="69AAB7E6" w14:textId="77777777" w:rsidTr="008B658A">
        <w:trPr>
          <w:trHeight w:val="70"/>
        </w:trPr>
        <w:tc>
          <w:tcPr>
            <w:tcW w:w="2340" w:type="dxa"/>
            <w:vAlign w:val="bottom"/>
          </w:tcPr>
          <w:p w14:paraId="59A43577" w14:textId="77777777" w:rsidR="001D473B" w:rsidRPr="004517A7" w:rsidRDefault="001D473B" w:rsidP="001D473B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A3F2EC" w14:textId="26AE50A9" w:rsidR="001D473B" w:rsidRPr="004517A7" w:rsidRDefault="001D473B" w:rsidP="001D473B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72" w:type="dxa"/>
          </w:tcPr>
          <w:p w14:paraId="2BAAEF4C" w14:textId="77777777" w:rsidR="001D473B" w:rsidRPr="004517A7" w:rsidRDefault="001D473B" w:rsidP="001D473B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AB0CDA" w14:textId="77777777" w:rsidR="001D473B" w:rsidRPr="004517A7" w:rsidRDefault="001D473B" w:rsidP="001D473B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72" w:type="dxa"/>
            <w:tcBorders>
              <w:left w:val="nil"/>
            </w:tcBorders>
          </w:tcPr>
          <w:p w14:paraId="5818E3A8" w14:textId="77777777" w:rsidR="001D473B" w:rsidRPr="004517A7" w:rsidRDefault="001D473B" w:rsidP="001D473B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4DE2836A" w14:textId="62021ECE" w:rsidR="001D473B" w:rsidRPr="004517A7" w:rsidRDefault="001D473B" w:rsidP="001D473B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72" w:type="dxa"/>
          </w:tcPr>
          <w:p w14:paraId="05D85C1E" w14:textId="77777777" w:rsidR="001D473B" w:rsidRPr="004517A7" w:rsidRDefault="001D473B" w:rsidP="001D473B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58529FDF" w14:textId="77777777" w:rsidR="001D473B" w:rsidRPr="004517A7" w:rsidRDefault="001D473B" w:rsidP="001D473B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72" w:type="dxa"/>
          </w:tcPr>
          <w:p w14:paraId="74CC17F5" w14:textId="77777777" w:rsidR="001D473B" w:rsidRPr="004517A7" w:rsidRDefault="001D473B" w:rsidP="001D473B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4C00C10" w14:textId="226E76ED" w:rsidR="001D473B" w:rsidRPr="004517A7" w:rsidRDefault="001D473B" w:rsidP="001D473B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</w:tcPr>
          <w:p w14:paraId="669B979A" w14:textId="77777777" w:rsidR="001D473B" w:rsidRPr="004517A7" w:rsidRDefault="001D473B" w:rsidP="001D473B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A13EE52" w14:textId="77777777" w:rsidR="001D473B" w:rsidRPr="004517A7" w:rsidRDefault="001D473B" w:rsidP="001D473B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A25CE1" w:rsidRPr="004517A7" w14:paraId="133C4006" w14:textId="77777777" w:rsidTr="008B658A">
        <w:tc>
          <w:tcPr>
            <w:tcW w:w="2340" w:type="dxa"/>
          </w:tcPr>
          <w:p w14:paraId="555DD2FD" w14:textId="77777777" w:rsidR="00A25CE1" w:rsidRPr="004517A7" w:rsidRDefault="00A25CE1" w:rsidP="00363713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เงินกู้ยืมระยะสั้นจากธนาคาร</w:t>
            </w:r>
          </w:p>
        </w:tc>
        <w:tc>
          <w:tcPr>
            <w:tcW w:w="1080" w:type="dxa"/>
            <w:shd w:val="clear" w:color="auto" w:fill="auto"/>
          </w:tcPr>
          <w:p w14:paraId="0B7404FC" w14:textId="2FD8E4F5" w:rsidR="00A25CE1" w:rsidRPr="004517A7" w:rsidRDefault="00363713" w:rsidP="0036371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3.22</w:t>
            </w:r>
            <w:r w:rsidR="00A25CE1" w:rsidRPr="004517A7">
              <w:rPr>
                <w:rFonts w:asciiTheme="majorBidi" w:hAnsiTheme="majorBidi" w:cstheme="majorBidi"/>
                <w:sz w:val="28"/>
              </w:rPr>
              <w:t xml:space="preserve"> - 6.00</w:t>
            </w:r>
          </w:p>
        </w:tc>
        <w:tc>
          <w:tcPr>
            <w:tcW w:w="72" w:type="dxa"/>
          </w:tcPr>
          <w:p w14:paraId="7CEFFF8D" w14:textId="77777777" w:rsidR="00A25CE1" w:rsidRPr="004517A7" w:rsidRDefault="00A25CE1" w:rsidP="0036371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E2BB36B" w14:textId="77777777" w:rsidR="00A25CE1" w:rsidRPr="004517A7" w:rsidRDefault="00A25CE1" w:rsidP="0036371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4.70 - 6.03</w:t>
            </w:r>
          </w:p>
        </w:tc>
        <w:tc>
          <w:tcPr>
            <w:tcW w:w="72" w:type="dxa"/>
          </w:tcPr>
          <w:p w14:paraId="0D8ED8A1" w14:textId="77777777" w:rsidR="00A25CE1" w:rsidRPr="004517A7" w:rsidRDefault="00A25CE1" w:rsidP="00363713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3C195A47" w14:textId="7A2A5A63" w:rsidR="00A25CE1" w:rsidRPr="004517A7" w:rsidRDefault="00A25CE1" w:rsidP="00202552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 w:hint="eastAsia"/>
                <w:sz w:val="28"/>
              </w:rPr>
              <w:t>145,000</w:t>
            </w:r>
          </w:p>
        </w:tc>
        <w:tc>
          <w:tcPr>
            <w:tcW w:w="72" w:type="dxa"/>
          </w:tcPr>
          <w:p w14:paraId="33A91BB4" w14:textId="77777777" w:rsidR="00A25CE1" w:rsidRPr="004517A7" w:rsidRDefault="00A25CE1" w:rsidP="00363713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9988DEC" w14:textId="77777777" w:rsidR="00A25CE1" w:rsidRPr="004517A7" w:rsidRDefault="00A25CE1" w:rsidP="0036371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129,500</w:t>
            </w:r>
          </w:p>
        </w:tc>
        <w:tc>
          <w:tcPr>
            <w:tcW w:w="72" w:type="dxa"/>
          </w:tcPr>
          <w:p w14:paraId="6C898626" w14:textId="77777777" w:rsidR="00A25CE1" w:rsidRPr="004517A7" w:rsidRDefault="00A25CE1" w:rsidP="00363713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72EC63E7" w14:textId="6D6CABAB" w:rsidR="00A25CE1" w:rsidRPr="004517A7" w:rsidRDefault="00A25CE1" w:rsidP="00363713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70,000</w:t>
            </w:r>
          </w:p>
        </w:tc>
        <w:tc>
          <w:tcPr>
            <w:tcW w:w="90" w:type="dxa"/>
          </w:tcPr>
          <w:p w14:paraId="71C177BF" w14:textId="77777777" w:rsidR="00A25CE1" w:rsidRPr="004517A7" w:rsidRDefault="00A25CE1" w:rsidP="00363713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261BCAB5" w14:textId="77777777" w:rsidR="00A25CE1" w:rsidRPr="004517A7" w:rsidRDefault="00A25CE1" w:rsidP="00363713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70,000</w:t>
            </w:r>
          </w:p>
        </w:tc>
      </w:tr>
      <w:tr w:rsidR="00A25CE1" w:rsidRPr="004517A7" w14:paraId="3BD51504" w14:textId="77777777" w:rsidTr="008B658A">
        <w:tc>
          <w:tcPr>
            <w:tcW w:w="2340" w:type="dxa"/>
          </w:tcPr>
          <w:p w14:paraId="24ADD9EF" w14:textId="5DBAAC4B" w:rsidR="00A25CE1" w:rsidRPr="004517A7" w:rsidRDefault="00A25CE1" w:rsidP="00363713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hint="cs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080" w:type="dxa"/>
            <w:shd w:val="clear" w:color="auto" w:fill="auto"/>
          </w:tcPr>
          <w:p w14:paraId="3C8E7865" w14:textId="792824E1" w:rsidR="00A25CE1" w:rsidRPr="004517A7" w:rsidRDefault="00A25CE1" w:rsidP="0036371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5.84</w:t>
            </w:r>
          </w:p>
        </w:tc>
        <w:tc>
          <w:tcPr>
            <w:tcW w:w="72" w:type="dxa"/>
          </w:tcPr>
          <w:p w14:paraId="40AD9AF9" w14:textId="77777777" w:rsidR="00A25CE1" w:rsidRPr="004517A7" w:rsidRDefault="00A25CE1" w:rsidP="0036371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1F2BF4" w14:textId="74AACF34" w:rsidR="00A25CE1" w:rsidRPr="004517A7" w:rsidRDefault="00A25CE1" w:rsidP="0036371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dxa"/>
          </w:tcPr>
          <w:p w14:paraId="49E62640" w14:textId="77777777" w:rsidR="00A25CE1" w:rsidRPr="004517A7" w:rsidRDefault="00A25CE1" w:rsidP="00363713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1D5653B2" w14:textId="1EDD5754" w:rsidR="00A25CE1" w:rsidRPr="004517A7" w:rsidRDefault="00A25CE1" w:rsidP="00363713">
            <w:pP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5,182</w:t>
            </w:r>
          </w:p>
        </w:tc>
        <w:tc>
          <w:tcPr>
            <w:tcW w:w="72" w:type="dxa"/>
          </w:tcPr>
          <w:p w14:paraId="13D5A377" w14:textId="77777777" w:rsidR="00A25CE1" w:rsidRPr="004517A7" w:rsidRDefault="00A25CE1" w:rsidP="00363713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05ECD0DE" w14:textId="2C6BEAD6" w:rsidR="00A25CE1" w:rsidRPr="004517A7" w:rsidRDefault="00A25CE1" w:rsidP="0036371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dxa"/>
          </w:tcPr>
          <w:p w14:paraId="691596CF" w14:textId="77777777" w:rsidR="00A25CE1" w:rsidRPr="004517A7" w:rsidRDefault="00A25CE1" w:rsidP="00363713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7C476BF2" w14:textId="16641179" w:rsidR="00A25CE1" w:rsidRPr="004517A7" w:rsidRDefault="00A25CE1" w:rsidP="00363713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5,182</w:t>
            </w:r>
          </w:p>
        </w:tc>
        <w:tc>
          <w:tcPr>
            <w:tcW w:w="90" w:type="dxa"/>
          </w:tcPr>
          <w:p w14:paraId="5B052091" w14:textId="77777777" w:rsidR="00A25CE1" w:rsidRPr="004517A7" w:rsidRDefault="00A25CE1" w:rsidP="00363713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6EBF4C0A" w14:textId="6AA82D65" w:rsidR="00A25CE1" w:rsidRPr="004517A7" w:rsidRDefault="00202552" w:rsidP="00363713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25CE1" w:rsidRPr="004517A7" w14:paraId="391BC61D" w14:textId="77777777" w:rsidTr="008B658A">
        <w:tc>
          <w:tcPr>
            <w:tcW w:w="2340" w:type="dxa"/>
            <w:vAlign w:val="bottom"/>
          </w:tcPr>
          <w:p w14:paraId="0970D77C" w14:textId="77777777" w:rsidR="00A25CE1" w:rsidRPr="004517A7" w:rsidRDefault="00A25CE1" w:rsidP="00363713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เจ้าหนี้ทรัสต์รีซีท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077774" w14:textId="77777777" w:rsidR="00A25CE1" w:rsidRPr="004517A7" w:rsidRDefault="00A25CE1" w:rsidP="0036371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dxa"/>
          </w:tcPr>
          <w:p w14:paraId="3E7E7AF4" w14:textId="77777777" w:rsidR="00A25CE1" w:rsidRPr="004517A7" w:rsidRDefault="00A25CE1" w:rsidP="0036371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53FA601" w14:textId="77777777" w:rsidR="00A25CE1" w:rsidRPr="004517A7" w:rsidRDefault="00A25CE1" w:rsidP="0036371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4.25 - 5.38</w:t>
            </w:r>
          </w:p>
        </w:tc>
        <w:tc>
          <w:tcPr>
            <w:tcW w:w="72" w:type="dxa"/>
          </w:tcPr>
          <w:p w14:paraId="45D03327" w14:textId="77777777" w:rsidR="00A25CE1" w:rsidRPr="004517A7" w:rsidRDefault="00A25CE1" w:rsidP="00363713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5F47413F" w14:textId="31480A67" w:rsidR="00A25CE1" w:rsidRPr="004517A7" w:rsidRDefault="00A25CE1" w:rsidP="00363713">
            <w:pP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dxa"/>
          </w:tcPr>
          <w:p w14:paraId="4B9F052C" w14:textId="77777777" w:rsidR="00A25CE1" w:rsidRPr="004517A7" w:rsidRDefault="00A25CE1" w:rsidP="00363713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2E96496B" w14:textId="77777777" w:rsidR="00A25CE1" w:rsidRPr="004517A7" w:rsidRDefault="00A25CE1" w:rsidP="0036371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44,546</w:t>
            </w:r>
          </w:p>
        </w:tc>
        <w:tc>
          <w:tcPr>
            <w:tcW w:w="72" w:type="dxa"/>
          </w:tcPr>
          <w:p w14:paraId="568B5EF1" w14:textId="77777777" w:rsidR="00A25CE1" w:rsidRPr="004517A7" w:rsidRDefault="00A25CE1" w:rsidP="00363713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BC631EC" w14:textId="76CD2C94" w:rsidR="00A25CE1" w:rsidRPr="004517A7" w:rsidRDefault="00A25CE1" w:rsidP="00363713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3D75F391" w14:textId="77777777" w:rsidR="00A25CE1" w:rsidRPr="004517A7" w:rsidRDefault="00A25CE1" w:rsidP="00363713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0DCA6E" w14:textId="77777777" w:rsidR="00A25CE1" w:rsidRPr="004517A7" w:rsidRDefault="00A25CE1" w:rsidP="00363713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25CE1" w:rsidRPr="004517A7" w14:paraId="6A585282" w14:textId="77777777" w:rsidTr="00363713">
        <w:tc>
          <w:tcPr>
            <w:tcW w:w="2340" w:type="dxa"/>
            <w:tcBorders>
              <w:bottom w:val="nil"/>
            </w:tcBorders>
            <w:vAlign w:val="bottom"/>
          </w:tcPr>
          <w:p w14:paraId="798C0C97" w14:textId="77777777" w:rsidR="00A25CE1" w:rsidRPr="004517A7" w:rsidRDefault="00A25CE1" w:rsidP="00363713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CCBF6B1" w14:textId="77777777" w:rsidR="00A25CE1" w:rsidRPr="004517A7" w:rsidRDefault="00A25CE1" w:rsidP="0036371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07C3A544" w14:textId="77777777" w:rsidR="00A25CE1" w:rsidRPr="004517A7" w:rsidRDefault="00A25CE1" w:rsidP="0036371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7A7E7AF" w14:textId="77777777" w:rsidR="00A25CE1" w:rsidRPr="004517A7" w:rsidRDefault="00A25CE1" w:rsidP="0036371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7F701770" w14:textId="77777777" w:rsidR="00A25CE1" w:rsidRPr="004517A7" w:rsidRDefault="00A25CE1" w:rsidP="00363713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00F10" w14:textId="3741C97D" w:rsidR="00A25CE1" w:rsidRPr="004517A7" w:rsidRDefault="00A25CE1" w:rsidP="0036371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 w:hint="eastAsia"/>
                <w:b/>
                <w:bCs/>
                <w:sz w:val="28"/>
              </w:rPr>
              <w:t>150,182</w:t>
            </w:r>
          </w:p>
        </w:tc>
        <w:tc>
          <w:tcPr>
            <w:tcW w:w="72" w:type="dxa"/>
            <w:tcBorders>
              <w:bottom w:val="nil"/>
            </w:tcBorders>
            <w:shd w:val="clear" w:color="auto" w:fill="auto"/>
          </w:tcPr>
          <w:p w14:paraId="568E9787" w14:textId="77777777" w:rsidR="00A25CE1" w:rsidRPr="004517A7" w:rsidRDefault="00A25CE1" w:rsidP="00363713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57F128" w14:textId="77777777" w:rsidR="00A25CE1" w:rsidRPr="004517A7" w:rsidRDefault="00A25CE1" w:rsidP="0036371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</w:rPr>
              <w:t>174,046</w:t>
            </w:r>
          </w:p>
        </w:tc>
        <w:tc>
          <w:tcPr>
            <w:tcW w:w="72" w:type="dxa"/>
            <w:tcBorders>
              <w:bottom w:val="nil"/>
            </w:tcBorders>
          </w:tcPr>
          <w:p w14:paraId="43CB6093" w14:textId="77777777" w:rsidR="00A25CE1" w:rsidRPr="004517A7" w:rsidRDefault="00A25CE1" w:rsidP="00363713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44C775" w14:textId="6881E682" w:rsidR="00A25CE1" w:rsidRPr="004517A7" w:rsidRDefault="00A25CE1" w:rsidP="00363713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hint="eastAsia"/>
                <w:b/>
                <w:bCs/>
                <w:sz w:val="28"/>
                <w:cs/>
              </w:rPr>
              <w:t>75</w:t>
            </w:r>
            <w:r w:rsidRPr="004517A7">
              <w:rPr>
                <w:rFonts w:asciiTheme="majorBidi" w:hAnsiTheme="majorBidi" w:cstheme="majorBidi" w:hint="eastAsia"/>
                <w:b/>
                <w:bCs/>
                <w:sz w:val="28"/>
              </w:rPr>
              <w:t>,</w:t>
            </w:r>
            <w:r w:rsidRPr="004517A7">
              <w:rPr>
                <w:rFonts w:asciiTheme="majorBidi" w:hAnsiTheme="majorBidi" w:hint="eastAsia"/>
                <w:b/>
                <w:bCs/>
                <w:sz w:val="28"/>
                <w:cs/>
              </w:rPr>
              <w:t>182</w:t>
            </w:r>
          </w:p>
        </w:tc>
        <w:tc>
          <w:tcPr>
            <w:tcW w:w="90" w:type="dxa"/>
            <w:tcBorders>
              <w:bottom w:val="nil"/>
            </w:tcBorders>
          </w:tcPr>
          <w:p w14:paraId="25A4CE77" w14:textId="77777777" w:rsidR="00A25CE1" w:rsidRPr="004517A7" w:rsidRDefault="00A25CE1" w:rsidP="00363713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E91618E" w14:textId="77777777" w:rsidR="00A25CE1" w:rsidRPr="004517A7" w:rsidRDefault="00A25CE1" w:rsidP="00363713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</w:rPr>
              <w:t>70,000</w:t>
            </w:r>
          </w:p>
        </w:tc>
      </w:tr>
    </w:tbl>
    <w:p w14:paraId="588BBEDD" w14:textId="77777777" w:rsidR="00C5158A" w:rsidRPr="004517A7" w:rsidRDefault="00C5158A" w:rsidP="00C82517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lastRenderedPageBreak/>
        <w:t>เจ้าหนี้การค้าและเจ้าหนี้หมุนเวียนอื่น</w:t>
      </w:r>
      <w:r w:rsidRPr="004517A7">
        <w:rPr>
          <w:rFonts w:ascii="Angsana New" w:hAnsi="Angsana New" w:hint="cs"/>
          <w:b/>
          <w:bCs/>
          <w:sz w:val="28"/>
        </w:rPr>
        <w:t xml:space="preserve"> </w:t>
      </w:r>
    </w:p>
    <w:p w14:paraId="0425F955" w14:textId="45BB5F7C" w:rsidR="00C5158A" w:rsidRPr="004517A7" w:rsidRDefault="00C5158A" w:rsidP="00C5158A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เจ้าหนี้การค้าและเจ้าหนี้หมุนเวียนอื่น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ณ วันที่ </w:t>
      </w:r>
      <w:r w:rsidRPr="004517A7">
        <w:rPr>
          <w:rFonts w:ascii="Angsana New" w:hAnsi="Angsana New" w:hint="cs"/>
          <w:sz w:val="28"/>
        </w:rPr>
        <w:t xml:space="preserve">31 </w:t>
      </w:r>
      <w:r w:rsidRPr="004517A7">
        <w:rPr>
          <w:rFonts w:ascii="Angsana New" w:hAnsi="Angsana New" w:hint="cs"/>
          <w:sz w:val="28"/>
          <w:cs/>
        </w:rPr>
        <w:t>ธันวาคม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706887" w:rsidRPr="004517A7">
        <w:rPr>
          <w:rFonts w:ascii="Angsana New" w:hAnsi="Angsana New"/>
          <w:color w:val="000000"/>
          <w:spacing w:val="-2"/>
          <w:sz w:val="28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706887" w:rsidRPr="004517A7">
        <w:rPr>
          <w:rFonts w:ascii="Angsana New" w:hAnsi="Angsana New"/>
          <w:color w:val="000000"/>
          <w:spacing w:val="-2"/>
          <w:sz w:val="28"/>
        </w:rPr>
        <w:t>3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883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13"/>
        <w:gridCol w:w="88"/>
        <w:gridCol w:w="1017"/>
        <w:gridCol w:w="88"/>
        <w:gridCol w:w="1017"/>
        <w:gridCol w:w="88"/>
        <w:gridCol w:w="1109"/>
      </w:tblGrid>
      <w:tr w:rsidR="00C5158A" w:rsidRPr="004517A7" w14:paraId="5B56FE9E" w14:textId="77777777" w:rsidTr="00E67470">
        <w:trPr>
          <w:trHeight w:val="323"/>
          <w:tblHeader/>
        </w:trPr>
        <w:tc>
          <w:tcPr>
            <w:tcW w:w="4410" w:type="dxa"/>
          </w:tcPr>
          <w:p w14:paraId="3FDAEB93" w14:textId="77777777" w:rsidR="00C5158A" w:rsidRPr="004517A7" w:rsidRDefault="00C5158A" w:rsidP="000D313F">
            <w:pPr>
              <w:ind w:right="-18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118" w:type="dxa"/>
            <w:gridSpan w:val="3"/>
            <w:vAlign w:val="bottom"/>
          </w:tcPr>
          <w:p w14:paraId="4C8C3AFF" w14:textId="77777777" w:rsidR="00C5158A" w:rsidRPr="004517A7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8" w:type="dxa"/>
          </w:tcPr>
          <w:p w14:paraId="3AC02540" w14:textId="77777777" w:rsidR="00C5158A" w:rsidRPr="004517A7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14" w:type="dxa"/>
            <w:gridSpan w:val="3"/>
            <w:vAlign w:val="bottom"/>
          </w:tcPr>
          <w:p w14:paraId="7861CF34" w14:textId="77777777" w:rsidR="00C5158A" w:rsidRPr="004517A7" w:rsidRDefault="00C5158A" w:rsidP="000D313F">
            <w:pPr>
              <w:ind w:right="60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</w:tr>
      <w:tr w:rsidR="00C5158A" w:rsidRPr="004517A7" w14:paraId="23DC544F" w14:textId="77777777" w:rsidTr="00E67470">
        <w:trPr>
          <w:trHeight w:val="323"/>
          <w:tblHeader/>
        </w:trPr>
        <w:tc>
          <w:tcPr>
            <w:tcW w:w="4410" w:type="dxa"/>
          </w:tcPr>
          <w:p w14:paraId="3372CFA3" w14:textId="77777777" w:rsidR="00C5158A" w:rsidRPr="004517A7" w:rsidRDefault="00C5158A" w:rsidP="000D313F">
            <w:pPr>
              <w:ind w:right="-18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118" w:type="dxa"/>
            <w:gridSpan w:val="3"/>
            <w:tcBorders>
              <w:bottom w:val="single" w:sz="4" w:space="0" w:color="auto"/>
            </w:tcBorders>
            <w:vAlign w:val="bottom"/>
          </w:tcPr>
          <w:p w14:paraId="56946AB1" w14:textId="77777777" w:rsidR="00C5158A" w:rsidRPr="004517A7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16CDF746" w14:textId="77777777" w:rsidR="00C5158A" w:rsidRPr="004517A7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14" w:type="dxa"/>
            <w:gridSpan w:val="3"/>
            <w:tcBorders>
              <w:bottom w:val="single" w:sz="4" w:space="0" w:color="auto"/>
            </w:tcBorders>
            <w:vAlign w:val="bottom"/>
          </w:tcPr>
          <w:p w14:paraId="7693EC47" w14:textId="77777777" w:rsidR="00C5158A" w:rsidRPr="004517A7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5158A" w:rsidRPr="004517A7" w14:paraId="31A63806" w14:textId="77777777" w:rsidTr="00E67470">
        <w:trPr>
          <w:trHeight w:val="336"/>
          <w:tblHeader/>
        </w:trPr>
        <w:tc>
          <w:tcPr>
            <w:tcW w:w="4410" w:type="dxa"/>
          </w:tcPr>
          <w:p w14:paraId="569B1F8F" w14:textId="77777777" w:rsidR="00C5158A" w:rsidRPr="004517A7" w:rsidRDefault="00C5158A" w:rsidP="000D313F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18168805" w14:textId="27F72752" w:rsidR="00C5158A" w:rsidRPr="004517A7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706887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8" w:type="dxa"/>
          </w:tcPr>
          <w:p w14:paraId="336CDDD7" w14:textId="77777777" w:rsidR="00C5158A" w:rsidRPr="004517A7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72875985" w14:textId="1F90B0D4" w:rsidR="00C5158A" w:rsidRPr="004517A7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706887" w:rsidRPr="004517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88" w:type="dxa"/>
          </w:tcPr>
          <w:p w14:paraId="4D822A0B" w14:textId="77777777" w:rsidR="00C5158A" w:rsidRPr="004517A7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1593C309" w14:textId="7FB28F28" w:rsidR="00C5158A" w:rsidRPr="004517A7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706887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8" w:type="dxa"/>
          </w:tcPr>
          <w:p w14:paraId="60ADFE58" w14:textId="77777777" w:rsidR="00C5158A" w:rsidRPr="004517A7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0E035A27" w14:textId="09497954" w:rsidR="00C5158A" w:rsidRPr="004517A7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706887" w:rsidRPr="004517A7">
              <w:rPr>
                <w:rFonts w:ascii="Angsana New" w:hAnsi="Angsana New"/>
                <w:sz w:val="28"/>
              </w:rPr>
              <w:t>3</w:t>
            </w:r>
          </w:p>
        </w:tc>
      </w:tr>
      <w:tr w:rsidR="00706887" w:rsidRPr="004517A7" w14:paraId="75060B54" w14:textId="77777777" w:rsidTr="00E67470">
        <w:trPr>
          <w:trHeight w:val="323"/>
        </w:trPr>
        <w:tc>
          <w:tcPr>
            <w:tcW w:w="4410" w:type="dxa"/>
          </w:tcPr>
          <w:p w14:paraId="50C01E50" w14:textId="1A33DA54" w:rsidR="00706887" w:rsidRPr="004517A7" w:rsidRDefault="00706887" w:rsidP="00706887">
            <w:pPr>
              <w:ind w:right="-18" w:firstLine="42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เจ้าหนี้การค้า</w:t>
            </w:r>
            <w:r w:rsidRPr="004517A7">
              <w:rPr>
                <w:rFonts w:ascii="Angsana New" w:hAnsi="Angsana New" w:hint="cs"/>
                <w:sz w:val="28"/>
              </w:rPr>
              <w:t xml:space="preserve"> - </w:t>
            </w:r>
            <w:r w:rsidRPr="004517A7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  <w:r w:rsidRPr="004517A7">
              <w:rPr>
                <w:rFonts w:ascii="Angsana New" w:hAnsi="Angsana New" w:hint="cs"/>
                <w:sz w:val="28"/>
              </w:rPr>
              <w:t xml:space="preserve"> (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="00202552" w:rsidRPr="004517A7">
              <w:rPr>
                <w:rFonts w:ascii="Angsana New" w:hAnsi="Angsana New"/>
                <w:sz w:val="28"/>
              </w:rPr>
              <w:t>5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7557BE9F" w14:textId="79C76364" w:rsidR="00706887" w:rsidRPr="004517A7" w:rsidRDefault="00FC6800" w:rsidP="00706887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886</w:t>
            </w:r>
          </w:p>
        </w:tc>
        <w:tc>
          <w:tcPr>
            <w:tcW w:w="88" w:type="dxa"/>
            <w:shd w:val="clear" w:color="auto" w:fill="auto"/>
          </w:tcPr>
          <w:p w14:paraId="4238D89E" w14:textId="77777777" w:rsidR="00706887" w:rsidRPr="004517A7" w:rsidRDefault="00706887" w:rsidP="00706887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19DAECCF" w14:textId="26671F7E" w:rsidR="00706887" w:rsidRPr="004517A7" w:rsidRDefault="00706887" w:rsidP="00706887">
            <w:pPr>
              <w:tabs>
                <w:tab w:val="decimal" w:pos="828"/>
              </w:tabs>
              <w:ind w:right="109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8,260</w:t>
            </w:r>
          </w:p>
        </w:tc>
        <w:tc>
          <w:tcPr>
            <w:tcW w:w="88" w:type="dxa"/>
            <w:shd w:val="clear" w:color="auto" w:fill="auto"/>
          </w:tcPr>
          <w:p w14:paraId="7EBB78A5" w14:textId="77777777" w:rsidR="00706887" w:rsidRPr="004517A7" w:rsidRDefault="00706887" w:rsidP="00706887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03BA9" w14:textId="47F01401" w:rsidR="00706887" w:rsidRPr="004517A7" w:rsidRDefault="00AB5726" w:rsidP="00706887">
            <w:pPr>
              <w:tabs>
                <w:tab w:val="decimal" w:pos="546"/>
              </w:tabs>
              <w:ind w:right="132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7ECDCDFC" w14:textId="77777777" w:rsidR="00706887" w:rsidRPr="004517A7" w:rsidRDefault="00706887" w:rsidP="00706887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425AC" w14:textId="063CE0FA" w:rsidR="00706887" w:rsidRPr="004517A7" w:rsidRDefault="00706887" w:rsidP="00706887">
            <w:pPr>
              <w:tabs>
                <w:tab w:val="decimal" w:pos="546"/>
              </w:tabs>
              <w:ind w:right="17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eastAsia="Times New Roman" w:hAnsi="Angsana New" w:hint="cs"/>
                <w:sz w:val="28"/>
                <w:lang w:val="en-GB"/>
              </w:rPr>
              <w:t>-</w:t>
            </w:r>
          </w:p>
        </w:tc>
      </w:tr>
      <w:tr w:rsidR="00706887" w:rsidRPr="004517A7" w14:paraId="3892D5A7" w14:textId="77777777" w:rsidTr="00E67470">
        <w:trPr>
          <w:trHeight w:val="309"/>
        </w:trPr>
        <w:tc>
          <w:tcPr>
            <w:tcW w:w="4410" w:type="dxa"/>
          </w:tcPr>
          <w:p w14:paraId="03ED792D" w14:textId="77777777" w:rsidR="00706887" w:rsidRPr="004517A7" w:rsidRDefault="00706887" w:rsidP="00706887">
            <w:pPr>
              <w:ind w:right="-18" w:firstLine="42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เจ้าหนี้การค้า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/>
                <w:sz w:val="28"/>
              </w:rPr>
              <w:t>–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484E56F0" w14:textId="5EB4C853" w:rsidR="00706887" w:rsidRPr="004517A7" w:rsidRDefault="00FC6800" w:rsidP="00706887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98,746</w:t>
            </w:r>
          </w:p>
        </w:tc>
        <w:tc>
          <w:tcPr>
            <w:tcW w:w="88" w:type="dxa"/>
            <w:shd w:val="clear" w:color="auto" w:fill="auto"/>
          </w:tcPr>
          <w:p w14:paraId="006A19BF" w14:textId="77777777" w:rsidR="00706887" w:rsidRPr="004517A7" w:rsidRDefault="00706887" w:rsidP="00706887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016A5EBA" w14:textId="1430CB41" w:rsidR="00706887" w:rsidRPr="004517A7" w:rsidRDefault="00706887" w:rsidP="00706887">
            <w:pPr>
              <w:tabs>
                <w:tab w:val="decimal" w:pos="828"/>
              </w:tabs>
              <w:ind w:right="109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51,740</w:t>
            </w:r>
          </w:p>
        </w:tc>
        <w:tc>
          <w:tcPr>
            <w:tcW w:w="88" w:type="dxa"/>
            <w:shd w:val="clear" w:color="auto" w:fill="auto"/>
          </w:tcPr>
          <w:p w14:paraId="68C0AABC" w14:textId="77777777" w:rsidR="00706887" w:rsidRPr="004517A7" w:rsidRDefault="00706887" w:rsidP="00706887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262D73B" w14:textId="603C5356" w:rsidR="00706887" w:rsidRPr="004517A7" w:rsidRDefault="00AB5726" w:rsidP="00706887">
            <w:pPr>
              <w:tabs>
                <w:tab w:val="decimal" w:pos="546"/>
              </w:tabs>
              <w:ind w:right="132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64E7D75C" w14:textId="77777777" w:rsidR="00706887" w:rsidRPr="004517A7" w:rsidRDefault="00706887" w:rsidP="00706887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D3DD7F6" w14:textId="66E449D4" w:rsidR="00706887" w:rsidRPr="004517A7" w:rsidRDefault="00706887" w:rsidP="00706887">
            <w:pPr>
              <w:tabs>
                <w:tab w:val="decimal" w:pos="546"/>
              </w:tabs>
              <w:ind w:right="17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eastAsia="Times New Roman" w:hAnsi="Angsana New" w:hint="cs"/>
                <w:sz w:val="28"/>
                <w:lang w:val="en-GB"/>
              </w:rPr>
              <w:t>-</w:t>
            </w:r>
          </w:p>
        </w:tc>
      </w:tr>
      <w:tr w:rsidR="00706887" w:rsidRPr="004517A7" w14:paraId="74C6ED84" w14:textId="77777777" w:rsidTr="00E67470">
        <w:trPr>
          <w:trHeight w:val="323"/>
        </w:trPr>
        <w:tc>
          <w:tcPr>
            <w:tcW w:w="4410" w:type="dxa"/>
          </w:tcPr>
          <w:p w14:paraId="741B46F9" w14:textId="36564022" w:rsidR="00706887" w:rsidRPr="004517A7" w:rsidRDefault="00706887" w:rsidP="00706887">
            <w:pPr>
              <w:ind w:right="-18" w:firstLine="42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เจ้าหนี้อื่น</w:t>
            </w:r>
            <w:r w:rsidRPr="004517A7">
              <w:rPr>
                <w:rFonts w:ascii="Angsana New" w:hAnsi="Angsana New" w:hint="cs"/>
                <w:sz w:val="28"/>
              </w:rPr>
              <w:t xml:space="preserve"> - </w:t>
            </w:r>
            <w:r w:rsidRPr="004517A7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  <w:r w:rsidRPr="004517A7">
              <w:rPr>
                <w:rFonts w:ascii="Angsana New" w:hAnsi="Angsana New" w:hint="cs"/>
                <w:sz w:val="28"/>
              </w:rPr>
              <w:t xml:space="preserve"> (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="00202552" w:rsidRPr="004517A7">
              <w:rPr>
                <w:rFonts w:ascii="Angsana New" w:hAnsi="Angsana New"/>
                <w:sz w:val="28"/>
              </w:rPr>
              <w:t>5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013" w:type="dxa"/>
            <w:shd w:val="clear" w:color="auto" w:fill="auto"/>
          </w:tcPr>
          <w:p w14:paraId="557EC075" w14:textId="587603D3" w:rsidR="00706887" w:rsidRPr="004517A7" w:rsidRDefault="00FC6800" w:rsidP="00706887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7AAA2809" w14:textId="77777777" w:rsidR="00706887" w:rsidRPr="004517A7" w:rsidRDefault="00706887" w:rsidP="00706887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6CCED1CF" w14:textId="1E847900" w:rsidR="00706887" w:rsidRPr="004517A7" w:rsidRDefault="00706887" w:rsidP="00706887">
            <w:pPr>
              <w:tabs>
                <w:tab w:val="decimal" w:pos="828"/>
              </w:tabs>
              <w:ind w:right="109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17,869</w:t>
            </w:r>
          </w:p>
        </w:tc>
        <w:tc>
          <w:tcPr>
            <w:tcW w:w="88" w:type="dxa"/>
            <w:shd w:val="clear" w:color="auto" w:fill="auto"/>
          </w:tcPr>
          <w:p w14:paraId="5553EBCF" w14:textId="77777777" w:rsidR="00706887" w:rsidRPr="004517A7" w:rsidRDefault="00706887" w:rsidP="00706887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0F8A368C" w14:textId="0555F671" w:rsidR="00706887" w:rsidRPr="004517A7" w:rsidRDefault="00AB5726" w:rsidP="00706887">
            <w:pPr>
              <w:tabs>
                <w:tab w:val="decimal" w:pos="882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445B643D" w14:textId="77777777" w:rsidR="00706887" w:rsidRPr="004517A7" w:rsidRDefault="00706887" w:rsidP="00706887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012147AA" w14:textId="68AAE42C" w:rsidR="00706887" w:rsidRPr="004517A7" w:rsidRDefault="00706887" w:rsidP="00706887">
            <w:pPr>
              <w:tabs>
                <w:tab w:val="decimal" w:pos="882"/>
              </w:tabs>
              <w:ind w:right="17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13,869</w:t>
            </w:r>
          </w:p>
        </w:tc>
      </w:tr>
      <w:tr w:rsidR="00706887" w:rsidRPr="004517A7" w14:paraId="74F3A524" w14:textId="77777777" w:rsidTr="00E67470">
        <w:trPr>
          <w:trHeight w:val="323"/>
        </w:trPr>
        <w:tc>
          <w:tcPr>
            <w:tcW w:w="4410" w:type="dxa"/>
          </w:tcPr>
          <w:p w14:paraId="0E92D9F8" w14:textId="26681248" w:rsidR="00706887" w:rsidRPr="004517A7" w:rsidRDefault="00706887" w:rsidP="00706887">
            <w:pPr>
              <w:ind w:right="-18" w:firstLine="42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เจ้าหนี้อื่น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="00777AED" w:rsidRPr="004517A7">
              <w:rPr>
                <w:rFonts w:ascii="Angsana New" w:hAnsi="Angsana New"/>
                <w:sz w:val="28"/>
              </w:rPr>
              <w:t>–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32C0A53C" w14:textId="01920B3C" w:rsidR="00706887" w:rsidRPr="004517A7" w:rsidRDefault="00FC6800" w:rsidP="00706887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3</w:t>
            </w:r>
            <w:r w:rsidR="00777AED" w:rsidRPr="004517A7">
              <w:rPr>
                <w:rFonts w:ascii="Angsana New" w:hAnsi="Angsana New" w:hint="cs"/>
                <w:sz w:val="28"/>
                <w:cs/>
              </w:rPr>
              <w:t>1</w:t>
            </w:r>
            <w:r w:rsidRPr="004517A7">
              <w:rPr>
                <w:rFonts w:ascii="Angsana New" w:hAnsi="Angsana New" w:hint="cs"/>
                <w:sz w:val="28"/>
                <w:cs/>
              </w:rPr>
              <w:t>,</w:t>
            </w:r>
            <w:r w:rsidR="00777AED" w:rsidRPr="004517A7">
              <w:rPr>
                <w:rFonts w:ascii="Angsana New" w:hAnsi="Angsana New" w:hint="cs"/>
                <w:sz w:val="28"/>
                <w:cs/>
              </w:rPr>
              <w:t>039</w:t>
            </w:r>
          </w:p>
        </w:tc>
        <w:tc>
          <w:tcPr>
            <w:tcW w:w="88" w:type="dxa"/>
            <w:shd w:val="clear" w:color="auto" w:fill="auto"/>
          </w:tcPr>
          <w:p w14:paraId="238FB3BC" w14:textId="77777777" w:rsidR="00706887" w:rsidRPr="004517A7" w:rsidRDefault="00706887" w:rsidP="00706887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5AEEEAF8" w14:textId="5EBC9E6D" w:rsidR="00706887" w:rsidRPr="004517A7" w:rsidRDefault="00706887" w:rsidP="00706887">
            <w:pPr>
              <w:tabs>
                <w:tab w:val="decimal" w:pos="828"/>
              </w:tabs>
              <w:ind w:right="109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44,254</w:t>
            </w:r>
          </w:p>
        </w:tc>
        <w:tc>
          <w:tcPr>
            <w:tcW w:w="88" w:type="dxa"/>
            <w:shd w:val="clear" w:color="auto" w:fill="auto"/>
          </w:tcPr>
          <w:p w14:paraId="1AB9045D" w14:textId="77777777" w:rsidR="00706887" w:rsidRPr="004517A7" w:rsidRDefault="00706887" w:rsidP="00706887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46E91636" w14:textId="004C4424" w:rsidR="00706887" w:rsidRPr="004517A7" w:rsidRDefault="00AB5726" w:rsidP="00706887">
            <w:pPr>
              <w:tabs>
                <w:tab w:val="decimal" w:pos="882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11,043</w:t>
            </w:r>
          </w:p>
        </w:tc>
        <w:tc>
          <w:tcPr>
            <w:tcW w:w="88" w:type="dxa"/>
            <w:shd w:val="clear" w:color="auto" w:fill="auto"/>
          </w:tcPr>
          <w:p w14:paraId="7705F8D2" w14:textId="77777777" w:rsidR="00706887" w:rsidRPr="004517A7" w:rsidRDefault="00706887" w:rsidP="00706887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3B277D03" w14:textId="4901FBA2" w:rsidR="00706887" w:rsidRPr="004517A7" w:rsidRDefault="00706887" w:rsidP="00706887">
            <w:pPr>
              <w:tabs>
                <w:tab w:val="decimal" w:pos="882"/>
              </w:tabs>
              <w:ind w:right="170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1,106</w:t>
            </w:r>
          </w:p>
        </w:tc>
      </w:tr>
      <w:tr w:rsidR="00706887" w:rsidRPr="004517A7" w14:paraId="05766F0F" w14:textId="77777777" w:rsidTr="00E67470">
        <w:trPr>
          <w:trHeight w:val="323"/>
        </w:trPr>
        <w:tc>
          <w:tcPr>
            <w:tcW w:w="4410" w:type="dxa"/>
          </w:tcPr>
          <w:p w14:paraId="42135A1A" w14:textId="319FD1EC" w:rsidR="00706887" w:rsidRPr="004517A7" w:rsidRDefault="00706887" w:rsidP="00706887">
            <w:pPr>
              <w:ind w:right="-18" w:firstLine="42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ค่าใช้จ่ายค้างจ่าย</w:t>
            </w:r>
            <w:r w:rsidRPr="004517A7">
              <w:rPr>
                <w:rFonts w:ascii="Angsana New" w:hAnsi="Angsana New" w:hint="cs"/>
                <w:sz w:val="28"/>
              </w:rPr>
              <w:t xml:space="preserve"> - </w:t>
            </w:r>
            <w:r w:rsidRPr="004517A7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  <w:r w:rsidRPr="004517A7">
              <w:rPr>
                <w:rFonts w:ascii="Angsana New" w:hAnsi="Angsana New" w:hint="cs"/>
                <w:sz w:val="28"/>
              </w:rPr>
              <w:t xml:space="preserve"> (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="00202552" w:rsidRPr="004517A7">
              <w:rPr>
                <w:rFonts w:ascii="Angsana New" w:hAnsi="Angsana New"/>
                <w:sz w:val="28"/>
              </w:rPr>
              <w:t>5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013" w:type="dxa"/>
            <w:shd w:val="clear" w:color="auto" w:fill="auto"/>
          </w:tcPr>
          <w:p w14:paraId="7B747361" w14:textId="5EBEE5E1" w:rsidR="00706887" w:rsidRPr="004517A7" w:rsidRDefault="00777AED" w:rsidP="00706887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904</w:t>
            </w:r>
          </w:p>
        </w:tc>
        <w:tc>
          <w:tcPr>
            <w:tcW w:w="88" w:type="dxa"/>
            <w:shd w:val="clear" w:color="auto" w:fill="auto"/>
          </w:tcPr>
          <w:p w14:paraId="3D7B4B92" w14:textId="77777777" w:rsidR="00706887" w:rsidRPr="004517A7" w:rsidRDefault="00706887" w:rsidP="00706887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3E0EF947" w14:textId="5101FDBE" w:rsidR="00706887" w:rsidRPr="004517A7" w:rsidRDefault="00706887" w:rsidP="00706887">
            <w:pPr>
              <w:tabs>
                <w:tab w:val="decimal" w:pos="828"/>
              </w:tabs>
              <w:ind w:right="109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1,008</w:t>
            </w:r>
          </w:p>
        </w:tc>
        <w:tc>
          <w:tcPr>
            <w:tcW w:w="88" w:type="dxa"/>
            <w:shd w:val="clear" w:color="auto" w:fill="auto"/>
          </w:tcPr>
          <w:p w14:paraId="5F7DFF71" w14:textId="77777777" w:rsidR="00706887" w:rsidRPr="004517A7" w:rsidRDefault="00706887" w:rsidP="00706887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7FBD8C68" w14:textId="08DEDC4B" w:rsidR="00706887" w:rsidRPr="004517A7" w:rsidRDefault="00AB5726" w:rsidP="00706887">
            <w:pPr>
              <w:tabs>
                <w:tab w:val="decimal" w:pos="546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25C06360" w14:textId="77777777" w:rsidR="00706887" w:rsidRPr="004517A7" w:rsidRDefault="00706887" w:rsidP="00706887">
            <w:pPr>
              <w:tabs>
                <w:tab w:val="decimal" w:pos="630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0B11B70" w14:textId="09C7F963" w:rsidR="00706887" w:rsidRPr="004517A7" w:rsidRDefault="00706887" w:rsidP="00706887">
            <w:pPr>
              <w:tabs>
                <w:tab w:val="decimal" w:pos="630"/>
              </w:tabs>
              <w:ind w:right="17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32</w:t>
            </w:r>
          </w:p>
        </w:tc>
      </w:tr>
      <w:tr w:rsidR="00706887" w:rsidRPr="004517A7" w14:paraId="36140725" w14:textId="77777777" w:rsidTr="00E67470">
        <w:trPr>
          <w:trHeight w:val="323"/>
        </w:trPr>
        <w:tc>
          <w:tcPr>
            <w:tcW w:w="4410" w:type="dxa"/>
          </w:tcPr>
          <w:p w14:paraId="2B8F3DFC" w14:textId="77777777" w:rsidR="00706887" w:rsidRPr="004517A7" w:rsidRDefault="00706887" w:rsidP="00706887">
            <w:pPr>
              <w:ind w:right="-18" w:firstLine="42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ค่าใช้จ่ายค้างจ่าย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/>
                <w:sz w:val="28"/>
              </w:rPr>
              <w:t>–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3149B47B" w14:textId="305A8B3F" w:rsidR="00706887" w:rsidRPr="004517A7" w:rsidRDefault="00FC6800" w:rsidP="00706887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3</w:t>
            </w:r>
            <w:r w:rsidR="00777AED" w:rsidRPr="004517A7">
              <w:rPr>
                <w:rFonts w:ascii="Angsana New" w:hAnsi="Angsana New" w:hint="cs"/>
                <w:sz w:val="28"/>
                <w:cs/>
              </w:rPr>
              <w:t>7</w:t>
            </w:r>
            <w:r w:rsidRPr="004517A7">
              <w:rPr>
                <w:rFonts w:ascii="Angsana New" w:hAnsi="Angsana New" w:hint="cs"/>
                <w:sz w:val="28"/>
                <w:cs/>
              </w:rPr>
              <w:t>,</w:t>
            </w:r>
            <w:r w:rsidR="00777AED" w:rsidRPr="004517A7">
              <w:rPr>
                <w:rFonts w:ascii="Angsana New" w:hAnsi="Angsana New" w:hint="cs"/>
                <w:sz w:val="28"/>
                <w:cs/>
              </w:rPr>
              <w:t>43</w:t>
            </w:r>
            <w:r w:rsidR="00202552" w:rsidRPr="004517A7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88" w:type="dxa"/>
            <w:shd w:val="clear" w:color="auto" w:fill="auto"/>
          </w:tcPr>
          <w:p w14:paraId="739D948B" w14:textId="77777777" w:rsidR="00706887" w:rsidRPr="004517A7" w:rsidRDefault="00706887" w:rsidP="00706887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7F588BBB" w14:textId="72F16538" w:rsidR="00706887" w:rsidRPr="004517A7" w:rsidRDefault="00706887" w:rsidP="00706887">
            <w:pPr>
              <w:tabs>
                <w:tab w:val="decimal" w:pos="828"/>
              </w:tabs>
              <w:ind w:right="109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43,759</w:t>
            </w:r>
          </w:p>
        </w:tc>
        <w:tc>
          <w:tcPr>
            <w:tcW w:w="88" w:type="dxa"/>
            <w:shd w:val="clear" w:color="auto" w:fill="auto"/>
          </w:tcPr>
          <w:p w14:paraId="02F5933A" w14:textId="77777777" w:rsidR="00706887" w:rsidRPr="004517A7" w:rsidRDefault="00706887" w:rsidP="00706887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221DC927" w14:textId="2BB6B404" w:rsidR="00706887" w:rsidRPr="004517A7" w:rsidRDefault="00AB5726" w:rsidP="00706887">
            <w:pPr>
              <w:tabs>
                <w:tab w:val="decimal" w:pos="882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1,938</w:t>
            </w:r>
          </w:p>
        </w:tc>
        <w:tc>
          <w:tcPr>
            <w:tcW w:w="88" w:type="dxa"/>
            <w:shd w:val="clear" w:color="auto" w:fill="auto"/>
          </w:tcPr>
          <w:p w14:paraId="6BBA8FAB" w14:textId="77777777" w:rsidR="00706887" w:rsidRPr="004517A7" w:rsidRDefault="00706887" w:rsidP="00706887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F26944B" w14:textId="247F6D60" w:rsidR="00706887" w:rsidRPr="004517A7" w:rsidRDefault="00706887" w:rsidP="00706887">
            <w:pPr>
              <w:tabs>
                <w:tab w:val="decimal" w:pos="882"/>
              </w:tabs>
              <w:ind w:right="17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3,058</w:t>
            </w:r>
          </w:p>
        </w:tc>
      </w:tr>
      <w:tr w:rsidR="00706887" w:rsidRPr="004517A7" w14:paraId="78DFFBB3" w14:textId="77777777" w:rsidTr="00E67470">
        <w:trPr>
          <w:trHeight w:val="323"/>
        </w:trPr>
        <w:tc>
          <w:tcPr>
            <w:tcW w:w="4410" w:type="dxa"/>
          </w:tcPr>
          <w:p w14:paraId="3962E0B2" w14:textId="04DE40FF" w:rsidR="00706887" w:rsidRPr="004517A7" w:rsidRDefault="00706887" w:rsidP="00706887">
            <w:pPr>
              <w:ind w:right="-18" w:firstLine="42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ดอกเบี้ยค้างจ่าย</w:t>
            </w:r>
            <w:r w:rsidRPr="004517A7">
              <w:rPr>
                <w:rFonts w:ascii="Angsana New" w:hAnsi="Angsana New" w:hint="cs"/>
                <w:sz w:val="28"/>
              </w:rPr>
              <w:t xml:space="preserve"> - </w:t>
            </w:r>
            <w:r w:rsidRPr="004517A7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  <w:r w:rsidRPr="004517A7">
              <w:rPr>
                <w:rFonts w:ascii="Angsana New" w:hAnsi="Angsana New" w:hint="cs"/>
                <w:sz w:val="28"/>
              </w:rPr>
              <w:t xml:space="preserve"> (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="00202552" w:rsidRPr="004517A7">
              <w:rPr>
                <w:rFonts w:ascii="Angsana New" w:hAnsi="Angsana New"/>
                <w:sz w:val="28"/>
              </w:rPr>
              <w:t>5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013" w:type="dxa"/>
            <w:shd w:val="clear" w:color="auto" w:fill="auto"/>
          </w:tcPr>
          <w:p w14:paraId="2152E6BB" w14:textId="44A08581" w:rsidR="00706887" w:rsidRPr="004517A7" w:rsidRDefault="00202552" w:rsidP="00706887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88" w:type="dxa"/>
            <w:shd w:val="clear" w:color="auto" w:fill="auto"/>
          </w:tcPr>
          <w:p w14:paraId="046A5427" w14:textId="77777777" w:rsidR="00706887" w:rsidRPr="004517A7" w:rsidRDefault="00706887" w:rsidP="00706887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7E2B02D4" w14:textId="6E9C6744" w:rsidR="00706887" w:rsidRPr="004517A7" w:rsidRDefault="00706887" w:rsidP="00706887">
            <w:pPr>
              <w:tabs>
                <w:tab w:val="decimal" w:pos="828"/>
              </w:tabs>
              <w:ind w:right="109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1,352</w:t>
            </w:r>
          </w:p>
        </w:tc>
        <w:tc>
          <w:tcPr>
            <w:tcW w:w="88" w:type="dxa"/>
            <w:shd w:val="clear" w:color="auto" w:fill="auto"/>
          </w:tcPr>
          <w:p w14:paraId="531874BA" w14:textId="77777777" w:rsidR="00706887" w:rsidRPr="004517A7" w:rsidRDefault="00706887" w:rsidP="00706887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6C42EB32" w14:textId="5612B7EF" w:rsidR="00706887" w:rsidRPr="004517A7" w:rsidRDefault="00AB5726" w:rsidP="00706887">
            <w:pPr>
              <w:tabs>
                <w:tab w:val="decimal" w:pos="882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10,776</w:t>
            </w:r>
          </w:p>
        </w:tc>
        <w:tc>
          <w:tcPr>
            <w:tcW w:w="88" w:type="dxa"/>
            <w:shd w:val="clear" w:color="auto" w:fill="auto"/>
          </w:tcPr>
          <w:p w14:paraId="5E45BF05" w14:textId="77777777" w:rsidR="00706887" w:rsidRPr="004517A7" w:rsidRDefault="00706887" w:rsidP="00706887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34BE0559" w14:textId="0D18E38E" w:rsidR="00706887" w:rsidRPr="004517A7" w:rsidRDefault="00706887" w:rsidP="00706887">
            <w:pPr>
              <w:tabs>
                <w:tab w:val="decimal" w:pos="882"/>
              </w:tabs>
              <w:ind w:right="17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12,096</w:t>
            </w:r>
          </w:p>
        </w:tc>
      </w:tr>
      <w:tr w:rsidR="00706887" w:rsidRPr="004517A7" w14:paraId="7F776560" w14:textId="77777777" w:rsidTr="00E67470">
        <w:trPr>
          <w:trHeight w:val="323"/>
        </w:trPr>
        <w:tc>
          <w:tcPr>
            <w:tcW w:w="4410" w:type="dxa"/>
          </w:tcPr>
          <w:p w14:paraId="43C7F019" w14:textId="77777777" w:rsidR="00706887" w:rsidRPr="004517A7" w:rsidRDefault="00706887" w:rsidP="00706887">
            <w:pPr>
              <w:ind w:right="-18" w:firstLine="42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ดอกเบี้ยค้างจ่าย</w:t>
            </w:r>
            <w:r w:rsidRPr="004517A7">
              <w:rPr>
                <w:rFonts w:ascii="Angsana New" w:hAnsi="Angsana New" w:hint="cs"/>
                <w:sz w:val="28"/>
              </w:rPr>
              <w:t xml:space="preserve"> - </w:t>
            </w:r>
            <w:r w:rsidRPr="004517A7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6852C27A" w14:textId="59F7844E" w:rsidR="00706887" w:rsidRPr="004517A7" w:rsidRDefault="001E4FCF" w:rsidP="00706887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15,73</w:t>
            </w:r>
            <w:r w:rsidR="00202552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8" w:type="dxa"/>
            <w:shd w:val="clear" w:color="auto" w:fill="auto"/>
          </w:tcPr>
          <w:p w14:paraId="49FBA287" w14:textId="77777777" w:rsidR="00706887" w:rsidRPr="004517A7" w:rsidRDefault="00706887" w:rsidP="00706887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5596F793" w14:textId="09EDAF23" w:rsidR="00706887" w:rsidRPr="004517A7" w:rsidRDefault="00706887" w:rsidP="00706887">
            <w:pPr>
              <w:tabs>
                <w:tab w:val="decimal" w:pos="828"/>
              </w:tabs>
              <w:ind w:right="109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2,172</w:t>
            </w:r>
          </w:p>
        </w:tc>
        <w:tc>
          <w:tcPr>
            <w:tcW w:w="88" w:type="dxa"/>
            <w:shd w:val="clear" w:color="auto" w:fill="auto"/>
          </w:tcPr>
          <w:p w14:paraId="1BA496C6" w14:textId="77777777" w:rsidR="00706887" w:rsidRPr="004517A7" w:rsidRDefault="00706887" w:rsidP="00706887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438F1A4" w14:textId="5128E2D1" w:rsidR="00706887" w:rsidRPr="004517A7" w:rsidRDefault="00AA76C0" w:rsidP="00706887">
            <w:pPr>
              <w:tabs>
                <w:tab w:val="decimal" w:pos="546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4,970</w:t>
            </w:r>
          </w:p>
        </w:tc>
        <w:tc>
          <w:tcPr>
            <w:tcW w:w="88" w:type="dxa"/>
            <w:shd w:val="clear" w:color="auto" w:fill="auto"/>
          </w:tcPr>
          <w:p w14:paraId="679ACD88" w14:textId="77777777" w:rsidR="00706887" w:rsidRPr="004517A7" w:rsidRDefault="00706887" w:rsidP="00706887">
            <w:pPr>
              <w:tabs>
                <w:tab w:val="decimal" w:pos="630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38CBDA03" w14:textId="04B9B949" w:rsidR="00706887" w:rsidRPr="004517A7" w:rsidRDefault="00706887" w:rsidP="00706887">
            <w:pPr>
              <w:tabs>
                <w:tab w:val="decimal" w:pos="630"/>
              </w:tabs>
              <w:ind w:right="17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 xml:space="preserve"> 2,029</w:t>
            </w:r>
          </w:p>
        </w:tc>
      </w:tr>
      <w:tr w:rsidR="00706887" w:rsidRPr="004517A7" w14:paraId="0AD6EDB3" w14:textId="77777777" w:rsidTr="00E67470">
        <w:trPr>
          <w:trHeight w:val="309"/>
        </w:trPr>
        <w:tc>
          <w:tcPr>
            <w:tcW w:w="4410" w:type="dxa"/>
          </w:tcPr>
          <w:p w14:paraId="22790E3C" w14:textId="32D23D6B" w:rsidR="00706887" w:rsidRPr="004517A7" w:rsidRDefault="00FC6800" w:rsidP="00706887">
            <w:pPr>
              <w:ind w:right="-18" w:firstLine="42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เงินมัดจำรับล่วงหน้า</w:t>
            </w:r>
          </w:p>
        </w:tc>
        <w:tc>
          <w:tcPr>
            <w:tcW w:w="1013" w:type="dxa"/>
            <w:shd w:val="clear" w:color="auto" w:fill="auto"/>
          </w:tcPr>
          <w:p w14:paraId="1923DF1A" w14:textId="1F12CD44" w:rsidR="00706887" w:rsidRPr="004517A7" w:rsidRDefault="00FC6800" w:rsidP="00706887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100,000</w:t>
            </w:r>
          </w:p>
        </w:tc>
        <w:tc>
          <w:tcPr>
            <w:tcW w:w="88" w:type="dxa"/>
            <w:shd w:val="clear" w:color="auto" w:fill="auto"/>
          </w:tcPr>
          <w:p w14:paraId="1032B0FB" w14:textId="77777777" w:rsidR="00706887" w:rsidRPr="004517A7" w:rsidRDefault="00706887" w:rsidP="00706887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03BC3A12" w14:textId="72DA9483" w:rsidR="00706887" w:rsidRPr="004517A7" w:rsidRDefault="00706887" w:rsidP="00706887">
            <w:pPr>
              <w:tabs>
                <w:tab w:val="decimal" w:pos="828"/>
              </w:tabs>
              <w:ind w:right="109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670C7072" w14:textId="77777777" w:rsidR="00706887" w:rsidRPr="004517A7" w:rsidRDefault="00706887" w:rsidP="00706887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6342B02F" w14:textId="5ADC0AB2" w:rsidR="00706887" w:rsidRPr="004517A7" w:rsidRDefault="00FC6800" w:rsidP="00706887">
            <w:pPr>
              <w:tabs>
                <w:tab w:val="decimal" w:pos="546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100,000</w:t>
            </w:r>
          </w:p>
        </w:tc>
        <w:tc>
          <w:tcPr>
            <w:tcW w:w="88" w:type="dxa"/>
            <w:shd w:val="clear" w:color="auto" w:fill="auto"/>
          </w:tcPr>
          <w:p w14:paraId="106DF510" w14:textId="77777777" w:rsidR="00706887" w:rsidRPr="004517A7" w:rsidRDefault="00706887" w:rsidP="00706887">
            <w:pPr>
              <w:tabs>
                <w:tab w:val="decimal" w:pos="630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55F0F32" w14:textId="4DF8509A" w:rsidR="00706887" w:rsidRPr="004517A7" w:rsidRDefault="00706887" w:rsidP="00706887">
            <w:pPr>
              <w:tabs>
                <w:tab w:val="decimal" w:pos="630"/>
              </w:tabs>
              <w:ind w:right="17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706887" w:rsidRPr="004517A7" w14:paraId="0ED9DC6F" w14:textId="77777777" w:rsidTr="00E67470">
        <w:trPr>
          <w:trHeight w:val="323"/>
        </w:trPr>
        <w:tc>
          <w:tcPr>
            <w:tcW w:w="4410" w:type="dxa"/>
            <w:vAlign w:val="bottom"/>
          </w:tcPr>
          <w:p w14:paraId="72699B28" w14:textId="77777777" w:rsidR="00706887" w:rsidRPr="004517A7" w:rsidRDefault="00706887" w:rsidP="00706887">
            <w:pPr>
              <w:ind w:right="-18" w:firstLine="42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58723109" w14:textId="3D5DC6FB" w:rsidR="00706887" w:rsidRPr="004517A7" w:rsidRDefault="00202552" w:rsidP="00706887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118,885</w:t>
            </w:r>
          </w:p>
        </w:tc>
        <w:tc>
          <w:tcPr>
            <w:tcW w:w="88" w:type="dxa"/>
            <w:shd w:val="clear" w:color="auto" w:fill="auto"/>
          </w:tcPr>
          <w:p w14:paraId="2FD00880" w14:textId="77777777" w:rsidR="00706887" w:rsidRPr="004517A7" w:rsidRDefault="00706887" w:rsidP="00706887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5AE2F55C" w14:textId="46103707" w:rsidR="00706887" w:rsidRPr="004517A7" w:rsidRDefault="00706887" w:rsidP="00706887">
            <w:pPr>
              <w:tabs>
                <w:tab w:val="decimal" w:pos="828"/>
              </w:tabs>
              <w:ind w:right="109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25,144</w:t>
            </w:r>
          </w:p>
        </w:tc>
        <w:tc>
          <w:tcPr>
            <w:tcW w:w="88" w:type="dxa"/>
            <w:shd w:val="clear" w:color="auto" w:fill="auto"/>
          </w:tcPr>
          <w:p w14:paraId="4FEBA29D" w14:textId="77777777" w:rsidR="00706887" w:rsidRPr="004517A7" w:rsidRDefault="00706887" w:rsidP="00706887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1DCA32DC" w14:textId="45F57479" w:rsidR="00706887" w:rsidRPr="004517A7" w:rsidRDefault="00AA76C0" w:rsidP="00706887">
            <w:pPr>
              <w:tabs>
                <w:tab w:val="decimal" w:pos="882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2,423</w:t>
            </w:r>
          </w:p>
        </w:tc>
        <w:tc>
          <w:tcPr>
            <w:tcW w:w="88" w:type="dxa"/>
            <w:shd w:val="clear" w:color="auto" w:fill="auto"/>
          </w:tcPr>
          <w:p w14:paraId="710DE2E2" w14:textId="77777777" w:rsidR="00706887" w:rsidRPr="004517A7" w:rsidRDefault="00706887" w:rsidP="00706887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3CC5E473" w14:textId="0A6F3709" w:rsidR="00706887" w:rsidRPr="004517A7" w:rsidRDefault="00706887" w:rsidP="00706887">
            <w:pPr>
              <w:tabs>
                <w:tab w:val="decimal" w:pos="882"/>
              </w:tabs>
              <w:ind w:right="17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1,077</w:t>
            </w:r>
          </w:p>
        </w:tc>
      </w:tr>
      <w:tr w:rsidR="00706887" w:rsidRPr="004517A7" w14:paraId="1868A328" w14:textId="77777777" w:rsidTr="00E67470">
        <w:trPr>
          <w:trHeight w:val="323"/>
        </w:trPr>
        <w:tc>
          <w:tcPr>
            <w:tcW w:w="4410" w:type="dxa"/>
          </w:tcPr>
          <w:p w14:paraId="56EA3AD5" w14:textId="77777777" w:rsidR="00706887" w:rsidRPr="004517A7" w:rsidRDefault="00706887" w:rsidP="00706887">
            <w:pPr>
              <w:ind w:right="-18" w:firstLine="4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DFD32B" w14:textId="7A3C36D5" w:rsidR="00706887" w:rsidRPr="004517A7" w:rsidRDefault="00202552" w:rsidP="00706887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403,634</w:t>
            </w:r>
          </w:p>
        </w:tc>
        <w:tc>
          <w:tcPr>
            <w:tcW w:w="88" w:type="dxa"/>
            <w:shd w:val="clear" w:color="auto" w:fill="auto"/>
          </w:tcPr>
          <w:p w14:paraId="0FB51801" w14:textId="77777777" w:rsidR="00706887" w:rsidRPr="004517A7" w:rsidRDefault="00706887" w:rsidP="00706887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6689BF" w14:textId="13BC9C57" w:rsidR="00706887" w:rsidRPr="004517A7" w:rsidRDefault="00706887" w:rsidP="00706887">
            <w:pPr>
              <w:tabs>
                <w:tab w:val="decimal" w:pos="828"/>
              </w:tabs>
              <w:ind w:right="10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195,55</w:t>
            </w:r>
            <w:r w:rsidR="0079311D" w:rsidRPr="004517A7">
              <w:rPr>
                <w:rFonts w:ascii="Angsana New" w:hAnsi="Angsana New"/>
                <w:b/>
                <w:bCs/>
                <w:sz w:val="28"/>
              </w:rPr>
              <w:t>8</w:t>
            </w:r>
          </w:p>
        </w:tc>
        <w:tc>
          <w:tcPr>
            <w:tcW w:w="88" w:type="dxa"/>
            <w:shd w:val="clear" w:color="auto" w:fill="auto"/>
          </w:tcPr>
          <w:p w14:paraId="45BF44BF" w14:textId="77777777" w:rsidR="00706887" w:rsidRPr="004517A7" w:rsidRDefault="00706887" w:rsidP="00706887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BD1D7D" w14:textId="444C458F" w:rsidR="00706887" w:rsidRPr="004517A7" w:rsidRDefault="00AA76C0" w:rsidP="00706887">
            <w:pPr>
              <w:tabs>
                <w:tab w:val="decimal" w:pos="882"/>
              </w:tabs>
              <w:ind w:right="13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131,150</w:t>
            </w:r>
          </w:p>
        </w:tc>
        <w:tc>
          <w:tcPr>
            <w:tcW w:w="88" w:type="dxa"/>
            <w:shd w:val="clear" w:color="auto" w:fill="auto"/>
          </w:tcPr>
          <w:p w14:paraId="532136E6" w14:textId="77777777" w:rsidR="00706887" w:rsidRPr="004517A7" w:rsidRDefault="00706887" w:rsidP="00706887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440460" w14:textId="5C1E2EDE" w:rsidR="00706887" w:rsidRPr="004517A7" w:rsidRDefault="00706887" w:rsidP="00706887">
            <w:pPr>
              <w:tabs>
                <w:tab w:val="decimal" w:pos="882"/>
              </w:tabs>
              <w:ind w:right="1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</w:rPr>
              <w:t>33,267</w:t>
            </w:r>
          </w:p>
        </w:tc>
      </w:tr>
    </w:tbl>
    <w:p w14:paraId="074A8907" w14:textId="0ECDC0C2" w:rsidR="00770484" w:rsidRPr="004517A7" w:rsidRDefault="00770484" w:rsidP="00C82517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เงินกู้ยืมระยะยาวจากสถาบันการเงิน</w:t>
      </w:r>
    </w:p>
    <w:p w14:paraId="65A1D74B" w14:textId="216A0934" w:rsidR="00770484" w:rsidRPr="004517A7" w:rsidRDefault="00770484" w:rsidP="001D473B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เงินกู้ยืมระยะยาวจากสถาบันการเงิน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ณ วันที่ </w:t>
      </w:r>
      <w:r w:rsidRPr="004517A7">
        <w:rPr>
          <w:rFonts w:ascii="Angsana New" w:hAnsi="Angsana New" w:hint="cs"/>
          <w:color w:val="000000"/>
          <w:spacing w:val="-2"/>
          <w:sz w:val="28"/>
        </w:rPr>
        <w:t>31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ธันวาคม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706887" w:rsidRPr="004517A7">
        <w:rPr>
          <w:rFonts w:ascii="Angsana New" w:hAnsi="Angsana New"/>
          <w:color w:val="000000"/>
          <w:spacing w:val="-2"/>
          <w:sz w:val="28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706887" w:rsidRPr="004517A7">
        <w:rPr>
          <w:rFonts w:ascii="Angsana New" w:hAnsi="Angsana New"/>
          <w:color w:val="000000"/>
          <w:spacing w:val="-2"/>
          <w:sz w:val="28"/>
        </w:rPr>
        <w:t>3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ประกอบด้วย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(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งบการเงินเฉพาะกิจการ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: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ไม่มี</w:t>
      </w:r>
      <w:r w:rsidRPr="004517A7">
        <w:rPr>
          <w:rFonts w:ascii="Angsana New" w:hAnsi="Angsana New" w:hint="cs"/>
          <w:color w:val="000000"/>
          <w:spacing w:val="-2"/>
          <w:sz w:val="28"/>
        </w:rPr>
        <w:t>)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20"/>
        <w:gridCol w:w="86"/>
        <w:gridCol w:w="1384"/>
      </w:tblGrid>
      <w:tr w:rsidR="00413EBC" w:rsidRPr="004517A7" w14:paraId="1B53C65C" w14:textId="77777777" w:rsidTr="0072672F">
        <w:trPr>
          <w:trHeight w:val="20"/>
        </w:trPr>
        <w:tc>
          <w:tcPr>
            <w:tcW w:w="6300" w:type="dxa"/>
          </w:tcPr>
          <w:p w14:paraId="60C777E9" w14:textId="77777777" w:rsidR="00413EBC" w:rsidRPr="004517A7" w:rsidRDefault="00413EBC" w:rsidP="0072672F">
            <w:pPr>
              <w:pStyle w:val="Header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5F50016E" w14:textId="77777777" w:rsidR="00413EBC" w:rsidRPr="004517A7" w:rsidRDefault="00413EBC" w:rsidP="0072672F">
            <w:pPr>
              <w:ind w:left="-10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413EBC" w:rsidRPr="004517A7" w14:paraId="1A44A6AE" w14:textId="77777777" w:rsidTr="0072672F">
        <w:trPr>
          <w:trHeight w:val="20"/>
        </w:trPr>
        <w:tc>
          <w:tcPr>
            <w:tcW w:w="6300" w:type="dxa"/>
          </w:tcPr>
          <w:p w14:paraId="77ED7263" w14:textId="77777777" w:rsidR="00413EBC" w:rsidRPr="004517A7" w:rsidRDefault="00413EBC" w:rsidP="0072672F">
            <w:pPr>
              <w:pStyle w:val="Header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6B4A3E4B" w14:textId="77777777" w:rsidR="00413EBC" w:rsidRPr="004517A7" w:rsidRDefault="00413EBC" w:rsidP="0072672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1D473B" w:rsidRPr="004517A7" w14:paraId="6EC25202" w14:textId="77777777" w:rsidTr="0072672F">
        <w:trPr>
          <w:trHeight w:val="20"/>
        </w:trPr>
        <w:tc>
          <w:tcPr>
            <w:tcW w:w="6300" w:type="dxa"/>
          </w:tcPr>
          <w:p w14:paraId="735C9611" w14:textId="77777777" w:rsidR="001D473B" w:rsidRPr="004517A7" w:rsidRDefault="001D473B" w:rsidP="001D473B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41F61086" w14:textId="304E1023" w:rsidR="001D473B" w:rsidRPr="004517A7" w:rsidRDefault="001D473B" w:rsidP="001D473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86" w:type="dxa"/>
          </w:tcPr>
          <w:p w14:paraId="17E4B262" w14:textId="77777777" w:rsidR="001D473B" w:rsidRPr="004517A7" w:rsidRDefault="001D473B" w:rsidP="001D473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3B9C1AF1" w14:textId="77777777" w:rsidR="001D473B" w:rsidRPr="004517A7" w:rsidRDefault="001D473B" w:rsidP="001D473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413EBC" w:rsidRPr="004517A7" w14:paraId="7CAC0C2D" w14:textId="77777777" w:rsidTr="0072672F">
        <w:trPr>
          <w:trHeight w:val="20"/>
        </w:trPr>
        <w:tc>
          <w:tcPr>
            <w:tcW w:w="6300" w:type="dxa"/>
          </w:tcPr>
          <w:p w14:paraId="2FD11B5A" w14:textId="77777777" w:rsidR="00413EBC" w:rsidRPr="004517A7" w:rsidRDefault="00413EBC" w:rsidP="0072672F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14:paraId="041312A8" w14:textId="1BDB035E" w:rsidR="00413EBC" w:rsidRPr="004517A7" w:rsidRDefault="002B7D65" w:rsidP="0072672F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4517A7">
              <w:rPr>
                <w:rFonts w:asciiTheme="majorBidi" w:hAnsiTheme="majorBidi"/>
                <w:snapToGrid w:val="0"/>
                <w:sz w:val="28"/>
                <w:lang w:eastAsia="th-TH"/>
              </w:rPr>
              <w:t>167,704</w:t>
            </w:r>
          </w:p>
        </w:tc>
        <w:tc>
          <w:tcPr>
            <w:tcW w:w="86" w:type="dxa"/>
          </w:tcPr>
          <w:p w14:paraId="6ABF6B07" w14:textId="77777777" w:rsidR="00413EBC" w:rsidRPr="004517A7" w:rsidRDefault="00413EBC" w:rsidP="0072672F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4C79EDFE" w14:textId="77777777" w:rsidR="00413EBC" w:rsidRPr="004517A7" w:rsidRDefault="00413EBC" w:rsidP="0072672F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4517A7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119,524</w:t>
            </w:r>
          </w:p>
        </w:tc>
      </w:tr>
      <w:tr w:rsidR="00413EBC" w:rsidRPr="004517A7" w14:paraId="3F827CA0" w14:textId="77777777" w:rsidTr="0072672F">
        <w:trPr>
          <w:trHeight w:val="20"/>
        </w:trPr>
        <w:tc>
          <w:tcPr>
            <w:tcW w:w="6300" w:type="dxa"/>
          </w:tcPr>
          <w:p w14:paraId="6F5C118E" w14:textId="77777777" w:rsidR="00413EBC" w:rsidRPr="004517A7" w:rsidRDefault="00413EBC" w:rsidP="0072672F">
            <w:pPr>
              <w:pStyle w:val="Header"/>
              <w:jc w:val="both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A747D" w14:textId="2022AB6A" w:rsidR="00413EBC" w:rsidRPr="004517A7" w:rsidRDefault="000E73F0" w:rsidP="0072672F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4517A7">
              <w:rPr>
                <w:rFonts w:asciiTheme="majorBidi" w:hAnsiTheme="majorBidi" w:cstheme="majorBidi" w:hint="eastAsia"/>
                <w:snapToGrid w:val="0"/>
                <w:sz w:val="28"/>
                <w:lang w:eastAsia="th-TH"/>
              </w:rPr>
              <w:t>(</w:t>
            </w:r>
            <w:r w:rsidR="002B7D65" w:rsidRPr="004517A7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99,194</w:t>
            </w:r>
            <w:r w:rsidRPr="004517A7">
              <w:rPr>
                <w:rFonts w:asciiTheme="majorBidi" w:hAnsiTheme="majorBidi" w:cstheme="majorBidi" w:hint="eastAsia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86" w:type="dxa"/>
          </w:tcPr>
          <w:p w14:paraId="23F3BBA6" w14:textId="77777777" w:rsidR="00413EBC" w:rsidRPr="004517A7" w:rsidRDefault="00413EBC" w:rsidP="0072672F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587299C8" w14:textId="77777777" w:rsidR="00413EBC" w:rsidRPr="004517A7" w:rsidRDefault="00413EBC" w:rsidP="0072672F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4517A7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(47,992)</w:t>
            </w:r>
          </w:p>
        </w:tc>
      </w:tr>
      <w:tr w:rsidR="00413EBC" w:rsidRPr="004517A7" w14:paraId="450EBD32" w14:textId="77777777" w:rsidTr="0072672F">
        <w:trPr>
          <w:trHeight w:val="20"/>
        </w:trPr>
        <w:tc>
          <w:tcPr>
            <w:tcW w:w="6300" w:type="dxa"/>
          </w:tcPr>
          <w:p w14:paraId="0BF3E058" w14:textId="5CBD07FA" w:rsidR="00413EBC" w:rsidRPr="004517A7" w:rsidRDefault="00413EBC" w:rsidP="0072672F">
            <w:pPr>
              <w:pStyle w:val="Header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เงินกู้ยืมระยะยาว </w:t>
            </w:r>
            <w:r w:rsidR="00202552" w:rsidRPr="004517A7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4517A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F237C2" w14:textId="14798D85" w:rsidR="00413EBC" w:rsidRPr="004517A7" w:rsidRDefault="002B7D65" w:rsidP="0072672F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 w:rsidRPr="004517A7"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68,510</w:t>
            </w:r>
          </w:p>
        </w:tc>
        <w:tc>
          <w:tcPr>
            <w:tcW w:w="86" w:type="dxa"/>
          </w:tcPr>
          <w:p w14:paraId="5851D242" w14:textId="77777777" w:rsidR="00413EBC" w:rsidRPr="004517A7" w:rsidRDefault="00413EBC" w:rsidP="0072672F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5FC2470" w14:textId="77777777" w:rsidR="00413EBC" w:rsidRPr="004517A7" w:rsidRDefault="00413EBC" w:rsidP="0072672F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 w:rsidRPr="004517A7"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71,532</w:t>
            </w:r>
          </w:p>
        </w:tc>
      </w:tr>
    </w:tbl>
    <w:p w14:paraId="08678105" w14:textId="2180CF6A" w:rsidR="00413EBC" w:rsidRPr="004517A7" w:rsidRDefault="00413EBC" w:rsidP="00770484">
      <w:pPr>
        <w:spacing w:before="240" w:line="240" w:lineRule="atLeast"/>
        <w:rPr>
          <w:rFonts w:ascii="Angsana New" w:hAnsi="Angsana New"/>
          <w:b/>
          <w:bCs/>
          <w:sz w:val="28"/>
          <w:lang w:val="en-GB"/>
        </w:rPr>
        <w:sectPr w:rsidR="00413EBC" w:rsidRPr="004517A7" w:rsidSect="00CF432F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195" w:bottom="720" w:left="1440" w:header="864" w:footer="432" w:gutter="0"/>
          <w:cols w:space="720"/>
          <w:docGrid w:linePitch="326"/>
        </w:sectPr>
      </w:pPr>
    </w:p>
    <w:tbl>
      <w:tblPr>
        <w:tblW w:w="14242" w:type="dxa"/>
        <w:tblInd w:w="547" w:type="dxa"/>
        <w:tblLook w:val="04A0" w:firstRow="1" w:lastRow="0" w:firstColumn="1" w:lastColumn="0" w:noHBand="0" w:noVBand="1"/>
      </w:tblPr>
      <w:tblGrid>
        <w:gridCol w:w="1585"/>
        <w:gridCol w:w="32"/>
        <w:gridCol w:w="1060"/>
        <w:gridCol w:w="19"/>
        <w:gridCol w:w="3830"/>
        <w:gridCol w:w="3094"/>
        <w:gridCol w:w="2253"/>
        <w:gridCol w:w="1173"/>
        <w:gridCol w:w="90"/>
        <w:gridCol w:w="1097"/>
        <w:gridCol w:w="9"/>
      </w:tblGrid>
      <w:tr w:rsidR="00770484" w:rsidRPr="004517A7" w14:paraId="38D8D514" w14:textId="77777777" w:rsidTr="009944C0">
        <w:trPr>
          <w:tblHeader/>
        </w:trPr>
        <w:tc>
          <w:tcPr>
            <w:tcW w:w="1617" w:type="dxa"/>
            <w:gridSpan w:val="2"/>
            <w:shd w:val="clear" w:color="auto" w:fill="auto"/>
            <w:vAlign w:val="bottom"/>
          </w:tcPr>
          <w:p w14:paraId="333D2003" w14:textId="77777777" w:rsidR="00770484" w:rsidRPr="004517A7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B01D2A1" w14:textId="77777777" w:rsidR="00770484" w:rsidRPr="004517A7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196" w:type="dxa"/>
            <w:gridSpan w:val="4"/>
            <w:shd w:val="clear" w:color="auto" w:fill="auto"/>
            <w:vAlign w:val="bottom"/>
          </w:tcPr>
          <w:p w14:paraId="1FFA4587" w14:textId="44F84F82" w:rsidR="00770484" w:rsidRPr="004517A7" w:rsidRDefault="00770484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369" w:type="dxa"/>
            <w:gridSpan w:val="4"/>
            <w:shd w:val="clear" w:color="auto" w:fill="auto"/>
            <w:vAlign w:val="bottom"/>
          </w:tcPr>
          <w:p w14:paraId="5F4A1A1E" w14:textId="333A8422" w:rsidR="00770484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4517A7">
              <w:rPr>
                <w:rFonts w:ascii="Angsana New" w:hAnsi="Angsana New" w:hint="cs"/>
                <w:b/>
                <w:bCs/>
                <w:szCs w:val="24"/>
              </w:rPr>
              <w:t>(</w:t>
            </w:r>
            <w:r w:rsidRPr="004517A7">
              <w:rPr>
                <w:rFonts w:ascii="Angsana New" w:hAnsi="Angsana New" w:hint="cs"/>
                <w:b/>
                <w:bCs/>
                <w:szCs w:val="24"/>
                <w:cs/>
              </w:rPr>
              <w:t>หน่วย</w:t>
            </w:r>
            <w:r w:rsidRPr="004517A7">
              <w:rPr>
                <w:rFonts w:ascii="Angsana New" w:hAnsi="Angsana New" w:hint="cs"/>
                <w:b/>
                <w:bCs/>
                <w:szCs w:val="24"/>
              </w:rPr>
              <w:t xml:space="preserve">: </w:t>
            </w:r>
            <w:r w:rsidRPr="004517A7">
              <w:rPr>
                <w:rFonts w:ascii="Angsana New" w:hAnsi="Angsana New" w:hint="cs"/>
                <w:b/>
                <w:bCs/>
                <w:szCs w:val="24"/>
                <w:cs/>
              </w:rPr>
              <w:t>พันบาท</w:t>
            </w:r>
            <w:r w:rsidRPr="004517A7">
              <w:rPr>
                <w:rFonts w:ascii="Angsana New" w:hAnsi="Angsana New" w:hint="cs"/>
                <w:b/>
                <w:bCs/>
                <w:szCs w:val="24"/>
              </w:rPr>
              <w:t>)</w:t>
            </w:r>
          </w:p>
        </w:tc>
      </w:tr>
      <w:tr w:rsidR="009944C0" w:rsidRPr="004517A7" w14:paraId="2DC6BCF8" w14:textId="77777777" w:rsidTr="009944C0">
        <w:trPr>
          <w:tblHeader/>
        </w:trPr>
        <w:tc>
          <w:tcPr>
            <w:tcW w:w="1617" w:type="dxa"/>
            <w:gridSpan w:val="2"/>
            <w:shd w:val="clear" w:color="auto" w:fill="auto"/>
            <w:vAlign w:val="bottom"/>
          </w:tcPr>
          <w:p w14:paraId="599EDD2C" w14:textId="77777777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E97BC06" w14:textId="77777777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196" w:type="dxa"/>
            <w:gridSpan w:val="4"/>
            <w:shd w:val="clear" w:color="auto" w:fill="auto"/>
            <w:vAlign w:val="bottom"/>
          </w:tcPr>
          <w:p w14:paraId="5E150041" w14:textId="3D418043" w:rsidR="009944C0" w:rsidRPr="004517A7" w:rsidRDefault="009944C0" w:rsidP="009944C0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Cs w:val="24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369" w:type="dxa"/>
            <w:gridSpan w:val="4"/>
            <w:shd w:val="clear" w:color="auto" w:fill="auto"/>
            <w:vAlign w:val="bottom"/>
          </w:tcPr>
          <w:p w14:paraId="66B7A1CA" w14:textId="14E268E7" w:rsidR="009944C0" w:rsidRPr="004517A7" w:rsidRDefault="009944C0" w:rsidP="009944C0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944C0" w:rsidRPr="004517A7" w14:paraId="07763186" w14:textId="77777777" w:rsidTr="009944C0">
        <w:trPr>
          <w:tblHeader/>
        </w:trPr>
        <w:tc>
          <w:tcPr>
            <w:tcW w:w="1617" w:type="dxa"/>
            <w:gridSpan w:val="2"/>
            <w:shd w:val="clear" w:color="auto" w:fill="auto"/>
            <w:vAlign w:val="bottom"/>
          </w:tcPr>
          <w:p w14:paraId="7173347B" w14:textId="77777777" w:rsidR="009944C0" w:rsidRPr="004517A7" w:rsidRDefault="009944C0" w:rsidP="009944C0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517A7">
              <w:rPr>
                <w:rFonts w:ascii="Angsana New" w:hAnsi="Angsana New" w:hint="cs"/>
                <w:b/>
                <w:bCs/>
                <w:szCs w:val="24"/>
                <w:cs/>
              </w:rPr>
              <w:t>บริษัท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6BB1592D" w14:textId="77777777" w:rsidR="009944C0" w:rsidRPr="004517A7" w:rsidRDefault="009944C0" w:rsidP="009944C0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517A7">
              <w:rPr>
                <w:rFonts w:ascii="Angsana New" w:hAnsi="Angsana New" w:hint="cs"/>
                <w:b/>
                <w:bCs/>
                <w:szCs w:val="24"/>
                <w:cs/>
              </w:rPr>
              <w:t>วงเงินกู้ยืม</w:t>
            </w:r>
          </w:p>
        </w:tc>
        <w:tc>
          <w:tcPr>
            <w:tcW w:w="3849" w:type="dxa"/>
            <w:gridSpan w:val="2"/>
            <w:shd w:val="clear" w:color="auto" w:fill="auto"/>
            <w:vAlign w:val="bottom"/>
          </w:tcPr>
          <w:p w14:paraId="0DB7155A" w14:textId="77777777" w:rsidR="009944C0" w:rsidRPr="004517A7" w:rsidRDefault="009944C0" w:rsidP="009944C0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517A7">
              <w:rPr>
                <w:rFonts w:ascii="Angsana New" w:hAnsi="Angsana New" w:hint="cs"/>
                <w:b/>
                <w:bCs/>
                <w:szCs w:val="24"/>
                <w:cs/>
              </w:rPr>
              <w:t>การจ่ายชำระคืน</w:t>
            </w:r>
          </w:p>
        </w:tc>
        <w:tc>
          <w:tcPr>
            <w:tcW w:w="3094" w:type="dxa"/>
            <w:shd w:val="clear" w:color="auto" w:fill="auto"/>
            <w:vAlign w:val="bottom"/>
          </w:tcPr>
          <w:p w14:paraId="43BAD6DE" w14:textId="77777777" w:rsidR="009944C0" w:rsidRPr="004517A7" w:rsidRDefault="009944C0" w:rsidP="009944C0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517A7">
              <w:rPr>
                <w:rFonts w:ascii="Angsana New" w:hAnsi="Angsana New" w:hint="cs"/>
                <w:b/>
                <w:bCs/>
                <w:szCs w:val="24"/>
                <w:cs/>
              </w:rPr>
              <w:t>ค้ำประกันโดย</w:t>
            </w:r>
          </w:p>
        </w:tc>
        <w:tc>
          <w:tcPr>
            <w:tcW w:w="2253" w:type="dxa"/>
            <w:shd w:val="clear" w:color="auto" w:fill="auto"/>
            <w:vAlign w:val="bottom"/>
          </w:tcPr>
          <w:p w14:paraId="71D1CCD3" w14:textId="77777777" w:rsidR="009944C0" w:rsidRPr="004517A7" w:rsidRDefault="009944C0" w:rsidP="009944C0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517A7">
              <w:rPr>
                <w:rFonts w:ascii="Angsana New" w:hAnsi="Angsana New" w:hint="cs"/>
                <w:b/>
                <w:bCs/>
                <w:szCs w:val="24"/>
                <w:cs/>
              </w:rPr>
              <w:t>อัตราดอกเบี้ย</w:t>
            </w:r>
          </w:p>
          <w:p w14:paraId="18ABB41D" w14:textId="77777777" w:rsidR="009944C0" w:rsidRPr="004517A7" w:rsidRDefault="009944C0" w:rsidP="009944C0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517A7">
              <w:rPr>
                <w:rFonts w:ascii="Angsana New" w:hAnsi="Angsana New" w:hint="cs"/>
                <w:b/>
                <w:bCs/>
                <w:szCs w:val="24"/>
              </w:rPr>
              <w:t>(</w:t>
            </w:r>
            <w:r w:rsidRPr="004517A7">
              <w:rPr>
                <w:rFonts w:ascii="Angsana New" w:hAnsi="Angsana New" w:hint="cs"/>
                <w:b/>
                <w:bCs/>
                <w:szCs w:val="24"/>
                <w:cs/>
              </w:rPr>
              <w:t>ร้อยละต่อปี)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0E2980F3" w14:textId="7B00DA58" w:rsidR="009944C0" w:rsidRPr="004517A7" w:rsidRDefault="009944C0" w:rsidP="009944C0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517A7">
              <w:rPr>
                <w:rFonts w:ascii="Angsana New" w:hAnsi="Angsana New" w:hint="cs"/>
                <w:b/>
                <w:bCs/>
                <w:szCs w:val="24"/>
              </w:rPr>
              <w:t>256</w:t>
            </w:r>
            <w:r w:rsidRPr="004517A7">
              <w:rPr>
                <w:rFonts w:ascii="Angsana New" w:hAnsi="Angsana New"/>
                <w:b/>
                <w:bCs/>
                <w:szCs w:val="24"/>
              </w:rPr>
              <w:t>4</w:t>
            </w:r>
          </w:p>
        </w:tc>
        <w:tc>
          <w:tcPr>
            <w:tcW w:w="1196" w:type="dxa"/>
            <w:gridSpan w:val="3"/>
            <w:shd w:val="clear" w:color="auto" w:fill="auto"/>
            <w:vAlign w:val="bottom"/>
          </w:tcPr>
          <w:p w14:paraId="69449788" w14:textId="301D91B3" w:rsidR="009944C0" w:rsidRPr="004517A7" w:rsidRDefault="009944C0" w:rsidP="009944C0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4517A7">
              <w:rPr>
                <w:rFonts w:ascii="Angsana New" w:hAnsi="Angsana New" w:hint="cs"/>
                <w:b/>
                <w:bCs/>
                <w:szCs w:val="24"/>
              </w:rPr>
              <w:t>256</w:t>
            </w:r>
            <w:r w:rsidRPr="004517A7">
              <w:rPr>
                <w:rFonts w:ascii="Angsana New" w:hAnsi="Angsana New"/>
                <w:b/>
                <w:bCs/>
                <w:szCs w:val="24"/>
              </w:rPr>
              <w:t>3</w:t>
            </w:r>
          </w:p>
        </w:tc>
      </w:tr>
      <w:tr w:rsidR="009944C0" w:rsidRPr="004517A7" w14:paraId="1B52AD5C" w14:textId="77777777" w:rsidTr="009944C0">
        <w:tc>
          <w:tcPr>
            <w:tcW w:w="1617" w:type="dxa"/>
            <w:gridSpan w:val="2"/>
            <w:shd w:val="clear" w:color="auto" w:fill="auto"/>
          </w:tcPr>
          <w:p w14:paraId="5C56917C" w14:textId="77777777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rPr>
                <w:rFonts w:ascii="Angsana New" w:hAnsi="Angsana New"/>
                <w:szCs w:val="24"/>
                <w:u w:val="single"/>
                <w:cs/>
              </w:rPr>
            </w:pPr>
            <w:r w:rsidRPr="004517A7">
              <w:rPr>
                <w:rFonts w:ascii="Angsana New" w:hAnsi="Angsana New" w:hint="cs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060" w:type="dxa"/>
            <w:shd w:val="clear" w:color="auto" w:fill="auto"/>
          </w:tcPr>
          <w:p w14:paraId="0018178B" w14:textId="77777777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1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3849" w:type="dxa"/>
            <w:gridSpan w:val="2"/>
            <w:shd w:val="clear" w:color="auto" w:fill="auto"/>
          </w:tcPr>
          <w:p w14:paraId="374BECA3" w14:textId="77777777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094" w:type="dxa"/>
            <w:shd w:val="clear" w:color="auto" w:fill="auto"/>
          </w:tcPr>
          <w:p w14:paraId="76C20B72" w14:textId="77777777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253" w:type="dxa"/>
            <w:shd w:val="clear" w:color="auto" w:fill="auto"/>
          </w:tcPr>
          <w:p w14:paraId="0D3E00EA" w14:textId="77777777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1EB5C516" w14:textId="77777777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96" w:type="dxa"/>
            <w:gridSpan w:val="3"/>
            <w:shd w:val="clear" w:color="auto" w:fill="auto"/>
          </w:tcPr>
          <w:p w14:paraId="3E5699AF" w14:textId="77777777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9944C0" w:rsidRPr="004517A7" w14:paraId="052802F9" w14:textId="77777777" w:rsidTr="009944C0">
        <w:tc>
          <w:tcPr>
            <w:tcW w:w="1617" w:type="dxa"/>
            <w:gridSpan w:val="2"/>
            <w:shd w:val="clear" w:color="auto" w:fill="auto"/>
          </w:tcPr>
          <w:p w14:paraId="4DD173A5" w14:textId="77777777" w:rsidR="009944C0" w:rsidRPr="004517A7" w:rsidRDefault="009944C0" w:rsidP="009944C0">
            <w:pPr>
              <w:overflowPunct/>
              <w:autoSpaceDE/>
              <w:autoSpaceDN/>
              <w:adjustRightInd/>
              <w:spacing w:line="320" w:lineRule="exact"/>
              <w:ind w:left="173" w:right="-108" w:hanging="173"/>
              <w:textAlignment w:val="auto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บริษัท พระแสง</w:t>
            </w:r>
            <w:r w:rsidRPr="004517A7">
              <w:rPr>
                <w:rFonts w:ascii="Angsana New" w:hAnsi="Angsana New" w:hint="cs"/>
                <w:spacing w:val="-14"/>
                <w:szCs w:val="24"/>
                <w:cs/>
              </w:rPr>
              <w:t>กรีนพาวเวอร์ จำกัด</w:t>
            </w:r>
          </w:p>
        </w:tc>
        <w:tc>
          <w:tcPr>
            <w:tcW w:w="1060" w:type="dxa"/>
            <w:shd w:val="clear" w:color="auto" w:fill="auto"/>
          </w:tcPr>
          <w:p w14:paraId="774E56E2" w14:textId="77777777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134"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100,000</w:t>
            </w:r>
          </w:p>
        </w:tc>
        <w:tc>
          <w:tcPr>
            <w:tcW w:w="3849" w:type="dxa"/>
            <w:gridSpan w:val="2"/>
            <w:shd w:val="clear" w:color="auto" w:fill="auto"/>
          </w:tcPr>
          <w:p w14:paraId="1368030E" w14:textId="5B19E095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-</w:t>
            </w:r>
            <w:r w:rsidRPr="004517A7">
              <w:rPr>
                <w:rFonts w:ascii="Angsana New" w:hAnsi="Angsana New"/>
                <w:szCs w:val="24"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งวดที่ </w:t>
            </w:r>
            <w:r w:rsidRPr="004517A7">
              <w:rPr>
                <w:rFonts w:ascii="Angsana New" w:hAnsi="Angsana New" w:hint="cs"/>
                <w:szCs w:val="24"/>
              </w:rPr>
              <w:t>1-8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 นับแต่วันเบิกเงินกู้ครั้งแรก ชำระแต่ดอกเบี้ยของเงินกู้ที่เบิกใช้ทุกสิ้นเดือน</w:t>
            </w:r>
          </w:p>
          <w:p w14:paraId="1849F9BE" w14:textId="7242B5D5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2" w:right="-108" w:hanging="162"/>
              <w:rPr>
                <w:rFonts w:ascii="Angsana New" w:hAnsi="Angsana New"/>
                <w:spacing w:val="-6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</w:rPr>
              <w:t>-</w:t>
            </w:r>
            <w:r w:rsidRPr="004517A7">
              <w:rPr>
                <w:rFonts w:ascii="Angsana New" w:hAnsi="Angsana New"/>
                <w:szCs w:val="24"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งวดที่ </w:t>
            </w:r>
            <w:r w:rsidRPr="004517A7">
              <w:rPr>
                <w:rFonts w:ascii="Angsana New" w:hAnsi="Angsana New" w:hint="cs"/>
                <w:szCs w:val="24"/>
              </w:rPr>
              <w:t>9-1</w:t>
            </w:r>
            <w:r w:rsidRPr="004517A7">
              <w:rPr>
                <w:rFonts w:ascii="Angsana New" w:hAnsi="Angsana New"/>
                <w:szCs w:val="24"/>
              </w:rPr>
              <w:t>9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 ชำระคืนเงินต้นพร้อมดอกเบี้ย โดยจ่าย</w:t>
            </w:r>
            <w:r w:rsidRPr="004517A7">
              <w:rPr>
                <w:rFonts w:ascii="Angsana New" w:hAnsi="Angsana New" w:hint="cs"/>
                <w:spacing w:val="-6"/>
                <w:szCs w:val="24"/>
                <w:cs/>
              </w:rPr>
              <w:t xml:space="preserve">ชำระต่อเดือน </w:t>
            </w:r>
            <w:r w:rsidRPr="004517A7">
              <w:rPr>
                <w:rFonts w:ascii="Angsana New" w:hAnsi="Angsana New" w:hint="cs"/>
                <w:spacing w:val="-6"/>
                <w:szCs w:val="24"/>
              </w:rPr>
              <w:t xml:space="preserve">1.57 </w:t>
            </w:r>
            <w:r w:rsidRPr="004517A7">
              <w:rPr>
                <w:rFonts w:ascii="Angsana New" w:hAnsi="Angsana New" w:hint="cs"/>
                <w:spacing w:val="-6"/>
                <w:szCs w:val="24"/>
                <w:cs/>
              </w:rPr>
              <w:t xml:space="preserve">ล้านบาท </w:t>
            </w:r>
          </w:p>
          <w:p w14:paraId="68FEB6B4" w14:textId="346ADE40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2" w:right="-108" w:hanging="162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-</w:t>
            </w:r>
            <w:r w:rsidRPr="004517A7">
              <w:rPr>
                <w:rFonts w:ascii="Angsana New" w:hAnsi="Angsana New"/>
                <w:szCs w:val="24"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งวดที่ </w:t>
            </w:r>
            <w:r w:rsidRPr="004517A7">
              <w:rPr>
                <w:rFonts w:ascii="Angsana New" w:hAnsi="Angsana New"/>
                <w:szCs w:val="24"/>
              </w:rPr>
              <w:t>20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 ได้มีการทำสัญญาขยายระยะเวลาออกไปอีก </w:t>
            </w:r>
            <w:r w:rsidRPr="004517A7">
              <w:rPr>
                <w:rFonts w:ascii="Angsana New" w:hAnsi="Angsana New" w:hint="cs"/>
                <w:szCs w:val="24"/>
              </w:rPr>
              <w:t xml:space="preserve">9 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เดือน โดยงวดที่ </w:t>
            </w:r>
            <w:r w:rsidR="000B0E12" w:rsidRPr="004517A7">
              <w:rPr>
                <w:rFonts w:ascii="Angsana New" w:hAnsi="Angsana New"/>
                <w:szCs w:val="24"/>
              </w:rPr>
              <w:t xml:space="preserve">20 </w:t>
            </w:r>
            <w:r w:rsidRPr="004517A7">
              <w:rPr>
                <w:rFonts w:ascii="Angsana New" w:hAnsi="Angsana New" w:hint="cs"/>
                <w:szCs w:val="24"/>
              </w:rPr>
              <w:t>-</w:t>
            </w:r>
            <w:r w:rsidR="000B0E12" w:rsidRPr="004517A7">
              <w:rPr>
                <w:rFonts w:ascii="Angsana New" w:hAnsi="Angsana New"/>
                <w:szCs w:val="24"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</w:rPr>
              <w:t>2</w:t>
            </w:r>
            <w:r w:rsidRPr="004517A7">
              <w:rPr>
                <w:rFonts w:ascii="Angsana New" w:hAnsi="Angsana New"/>
                <w:szCs w:val="24"/>
              </w:rPr>
              <w:t>8</w:t>
            </w:r>
            <w:r w:rsidRPr="004517A7">
              <w:rPr>
                <w:rFonts w:ascii="Angsana New" w:hAnsi="Angsana New" w:hint="cs"/>
                <w:szCs w:val="24"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ชำระแต่ดอกเบี้ยของเงินกู้ที่เบิกใช้ทุกสิ้นเดือน </w:t>
            </w:r>
          </w:p>
          <w:p w14:paraId="1D498C2A" w14:textId="2A8D6F23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2" w:right="-108" w:hanging="162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 xml:space="preserve">- </w:t>
            </w:r>
            <w:r w:rsidRPr="004517A7">
              <w:rPr>
                <w:rFonts w:ascii="Angsana New" w:hAnsi="Angsana New" w:hint="cs"/>
                <w:szCs w:val="24"/>
                <w:cs/>
              </w:rPr>
              <w:t>งวดที่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/>
                <w:szCs w:val="24"/>
              </w:rPr>
              <w:t xml:space="preserve">29-55 </w:t>
            </w:r>
            <w:r w:rsidRPr="004517A7">
              <w:rPr>
                <w:rFonts w:ascii="Angsana New" w:hAnsi="Angsana New" w:hint="cs"/>
                <w:szCs w:val="24"/>
                <w:cs/>
              </w:rPr>
              <w:t>ชำระคืนเงินต้นพร้อมดอกเบี้ย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โดยจ่ายชำระต่อเดือน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/>
                <w:szCs w:val="24"/>
              </w:rPr>
              <w:t xml:space="preserve">1.57 </w:t>
            </w:r>
            <w:r w:rsidRPr="004517A7">
              <w:rPr>
                <w:rFonts w:ascii="Angsana New" w:hAnsi="Angsana New" w:hint="cs"/>
                <w:szCs w:val="24"/>
                <w:cs/>
              </w:rPr>
              <w:t>ล้านบาท</w:t>
            </w:r>
          </w:p>
          <w:p w14:paraId="5D306504" w14:textId="18A35605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2" w:right="-108" w:hanging="162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 xml:space="preserve">- </w:t>
            </w:r>
            <w:r w:rsidRPr="004517A7">
              <w:rPr>
                <w:rFonts w:ascii="Angsana New" w:hAnsi="Angsana New" w:hint="cs"/>
                <w:szCs w:val="24"/>
                <w:cs/>
              </w:rPr>
              <w:t>งวดที่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/>
                <w:szCs w:val="24"/>
              </w:rPr>
              <w:t xml:space="preserve">56 </w:t>
            </w:r>
            <w:r w:rsidRPr="004517A7">
              <w:rPr>
                <w:rFonts w:ascii="Angsana New" w:hAnsi="Angsana New" w:hint="cs"/>
                <w:szCs w:val="24"/>
                <w:cs/>
              </w:rPr>
              <w:t>ได้มีการทำสัญญาขยายระยะเวลาออกไปอีก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/>
                <w:szCs w:val="24"/>
              </w:rPr>
              <w:t xml:space="preserve">12 </w:t>
            </w:r>
            <w:r w:rsidRPr="004517A7">
              <w:rPr>
                <w:rFonts w:ascii="Angsana New" w:hAnsi="Angsana New" w:hint="cs"/>
                <w:szCs w:val="24"/>
                <w:cs/>
              </w:rPr>
              <w:t>เดือน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โดยงวดที่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/>
                <w:szCs w:val="24"/>
              </w:rPr>
              <w:t xml:space="preserve">56 - 67 </w:t>
            </w:r>
            <w:r w:rsidRPr="004517A7">
              <w:rPr>
                <w:rFonts w:ascii="Angsana New" w:hAnsi="Angsana New" w:hint="cs"/>
                <w:szCs w:val="24"/>
                <w:cs/>
              </w:rPr>
              <w:t>ชำระแต่ดอกเบี้ยของเงินกู้ที่เบิกใช้ทุกสิ้นเดือน</w:t>
            </w:r>
          </w:p>
          <w:p w14:paraId="0EB3F893" w14:textId="1CCF035A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</w:rPr>
              <w:t>-</w:t>
            </w:r>
            <w:r w:rsidRPr="004517A7">
              <w:rPr>
                <w:rFonts w:ascii="Angsana New" w:hAnsi="Angsana New"/>
                <w:szCs w:val="24"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งวดที่ </w:t>
            </w:r>
            <w:r w:rsidRPr="004517A7">
              <w:rPr>
                <w:rFonts w:ascii="Angsana New" w:hAnsi="Angsana New"/>
                <w:szCs w:val="24"/>
              </w:rPr>
              <w:t xml:space="preserve">68 </w:t>
            </w:r>
            <w:r w:rsidRPr="004517A7">
              <w:rPr>
                <w:rFonts w:ascii="Angsana New" w:hAnsi="Angsana New" w:hint="cs"/>
                <w:szCs w:val="24"/>
                <w:cs/>
              </w:rPr>
              <w:t>เป็นต้นไป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ชำระคืนเงินต้นพร้อมดอกเบี้ย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โดยจ่ายชำระต่อเดือน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/>
                <w:szCs w:val="24"/>
              </w:rPr>
              <w:t>1.07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ล้านบาท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ภายในระยะเวลา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/>
                <w:szCs w:val="24"/>
              </w:rPr>
              <w:t>9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ปี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/>
                <w:szCs w:val="24"/>
              </w:rPr>
              <w:t xml:space="preserve">9 </w:t>
            </w:r>
            <w:r w:rsidRPr="004517A7">
              <w:rPr>
                <w:rFonts w:ascii="Angsana New" w:hAnsi="Angsana New" w:hint="cs"/>
                <w:szCs w:val="24"/>
                <w:cs/>
              </w:rPr>
              <w:t>เดือน</w:t>
            </w:r>
          </w:p>
        </w:tc>
        <w:tc>
          <w:tcPr>
            <w:tcW w:w="3094" w:type="dxa"/>
            <w:shd w:val="clear" w:color="auto" w:fill="auto"/>
          </w:tcPr>
          <w:p w14:paraId="2953E96F" w14:textId="77777777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07" w:hanging="207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1.</w:t>
            </w:r>
            <w:r w:rsidRPr="004517A7">
              <w:rPr>
                <w:rFonts w:ascii="Angsana New" w:hAnsi="Angsana New" w:hint="cs"/>
                <w:szCs w:val="24"/>
              </w:rPr>
              <w:tab/>
            </w:r>
            <w:r w:rsidRPr="004517A7">
              <w:rPr>
                <w:rFonts w:ascii="Angsana New" w:hAnsi="Angsana New" w:hint="cs"/>
                <w:szCs w:val="24"/>
                <w:cs/>
              </w:rPr>
              <w:t>ที่ดินและสิ่งปลูกสร้าง</w:t>
            </w:r>
          </w:p>
          <w:p w14:paraId="132F0C7C" w14:textId="0BE85F8B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07" w:hanging="207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</w:rPr>
              <w:t>2.</w:t>
            </w:r>
            <w:r w:rsidRPr="004517A7">
              <w:rPr>
                <w:rFonts w:ascii="Angsana New" w:hAnsi="Angsana New" w:hint="cs"/>
                <w:szCs w:val="24"/>
              </w:rPr>
              <w:tab/>
            </w:r>
            <w:r w:rsidRPr="004517A7">
              <w:rPr>
                <w:rFonts w:ascii="Angsana New" w:hAnsi="Angsana New" w:hint="cs"/>
                <w:szCs w:val="24"/>
                <w:cs/>
              </w:rPr>
              <w:t>ค้ำประกันโดยกรรมการของ</w:t>
            </w:r>
            <w:r w:rsidRPr="004517A7">
              <w:rPr>
                <w:rFonts w:ascii="Angsana New" w:hAnsi="Angsana New" w:hint="cs"/>
                <w:szCs w:val="24"/>
              </w:rPr>
              <w:t xml:space="preserve">         </w:t>
            </w:r>
            <w:r w:rsidRPr="004517A7">
              <w:rPr>
                <w:rFonts w:ascii="Angsana New" w:hAnsi="Angsana New" w:hint="cs"/>
                <w:szCs w:val="24"/>
                <w:cs/>
              </w:rPr>
              <w:t>กลุ่มบริษัท</w:t>
            </w:r>
          </w:p>
          <w:p w14:paraId="0EFEBDA0" w14:textId="77777777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2253" w:type="dxa"/>
            <w:shd w:val="clear" w:color="auto" w:fill="auto"/>
          </w:tcPr>
          <w:p w14:paraId="5DBD6F07" w14:textId="77777777" w:rsidR="009944C0" w:rsidRPr="004517A7" w:rsidRDefault="009944C0" w:rsidP="009944C0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-108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 xml:space="preserve">งวดที่ </w:t>
            </w:r>
            <w:r w:rsidRPr="004517A7">
              <w:rPr>
                <w:rFonts w:ascii="Angsana New" w:hAnsi="Angsana New" w:hint="cs"/>
                <w:szCs w:val="24"/>
              </w:rPr>
              <w:t>1</w:t>
            </w:r>
            <w:r w:rsidRPr="004517A7">
              <w:rPr>
                <w:rFonts w:ascii="Angsana New" w:hAnsi="Angsana New"/>
                <w:szCs w:val="24"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</w:rPr>
              <w:t>-</w:t>
            </w:r>
            <w:r w:rsidRPr="004517A7">
              <w:rPr>
                <w:rFonts w:ascii="Angsana New" w:hAnsi="Angsana New"/>
                <w:szCs w:val="24"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</w:rPr>
              <w:t xml:space="preserve">18 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อัตรา </w:t>
            </w:r>
            <w:r w:rsidRPr="004517A7">
              <w:rPr>
                <w:rFonts w:ascii="Angsana New" w:hAnsi="Angsana New" w:hint="cs"/>
                <w:szCs w:val="24"/>
              </w:rPr>
              <w:t>MLR - 1%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 ต่อปี</w:t>
            </w:r>
          </w:p>
          <w:p w14:paraId="47593975" w14:textId="77777777" w:rsidR="009944C0" w:rsidRPr="004517A7" w:rsidRDefault="009944C0" w:rsidP="009944C0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-108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 xml:space="preserve">งวดที่ </w:t>
            </w:r>
            <w:r w:rsidRPr="004517A7">
              <w:rPr>
                <w:rFonts w:ascii="Angsana New" w:hAnsi="Angsana New" w:hint="cs"/>
                <w:szCs w:val="24"/>
              </w:rPr>
              <w:t>19</w:t>
            </w:r>
            <w:r w:rsidRPr="004517A7">
              <w:rPr>
                <w:rFonts w:ascii="Angsana New" w:hAnsi="Angsana New"/>
                <w:szCs w:val="24"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</w:rPr>
              <w:t>-</w:t>
            </w:r>
            <w:r w:rsidRPr="004517A7">
              <w:rPr>
                <w:rFonts w:ascii="Angsana New" w:hAnsi="Angsana New"/>
                <w:szCs w:val="24"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</w:rPr>
              <w:t xml:space="preserve">30 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อัตรา </w:t>
            </w:r>
            <w:r w:rsidRPr="004517A7">
              <w:rPr>
                <w:rFonts w:ascii="Angsana New" w:hAnsi="Angsana New" w:hint="cs"/>
                <w:szCs w:val="24"/>
              </w:rPr>
              <w:t>MLR - 1.5%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 ต่อปี</w:t>
            </w:r>
          </w:p>
          <w:p w14:paraId="44FE1625" w14:textId="77777777" w:rsidR="009944C0" w:rsidRPr="004517A7" w:rsidRDefault="009944C0" w:rsidP="009944C0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-108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 xml:space="preserve">งวดที่ </w:t>
            </w:r>
            <w:r w:rsidRPr="004517A7">
              <w:rPr>
                <w:rFonts w:ascii="Angsana New" w:hAnsi="Angsana New" w:hint="cs"/>
                <w:szCs w:val="24"/>
              </w:rPr>
              <w:t xml:space="preserve">31 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เป็นต้นไป อัตรา      </w:t>
            </w:r>
            <w:r w:rsidRPr="004517A7">
              <w:rPr>
                <w:rFonts w:ascii="Angsana New" w:hAnsi="Angsana New" w:hint="cs"/>
                <w:szCs w:val="24"/>
              </w:rPr>
              <w:t>MLR - 1%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 ต่อปี</w:t>
            </w:r>
          </w:p>
          <w:p w14:paraId="62A45EB5" w14:textId="77777777" w:rsidR="009944C0" w:rsidRPr="004517A7" w:rsidRDefault="009944C0" w:rsidP="009944C0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-108"/>
              <w:rPr>
                <w:rFonts w:ascii="Angsana New" w:hAnsi="Angsana New"/>
                <w:szCs w:val="24"/>
              </w:rPr>
            </w:pPr>
          </w:p>
          <w:p w14:paraId="56D23AB7" w14:textId="77777777" w:rsidR="009944C0" w:rsidRPr="004517A7" w:rsidRDefault="009944C0" w:rsidP="009944C0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-108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</w:rPr>
              <w:t xml:space="preserve"> </w:t>
            </w:r>
          </w:p>
        </w:tc>
        <w:tc>
          <w:tcPr>
            <w:tcW w:w="1173" w:type="dxa"/>
            <w:shd w:val="clear" w:color="auto" w:fill="auto"/>
          </w:tcPr>
          <w:p w14:paraId="5A236D13" w14:textId="295ED30C" w:rsidR="009944C0" w:rsidRPr="004517A7" w:rsidRDefault="009944C0" w:rsidP="009944C0">
            <w:pPr>
              <w:tabs>
                <w:tab w:val="decimal" w:pos="939"/>
              </w:tabs>
              <w:jc w:val="both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29,956</w:t>
            </w:r>
          </w:p>
        </w:tc>
        <w:tc>
          <w:tcPr>
            <w:tcW w:w="1196" w:type="dxa"/>
            <w:gridSpan w:val="3"/>
            <w:shd w:val="clear" w:color="auto" w:fill="auto"/>
          </w:tcPr>
          <w:p w14:paraId="1C1C4FA4" w14:textId="733FA886" w:rsidR="009944C0" w:rsidRPr="004517A7" w:rsidRDefault="009944C0" w:rsidP="009944C0">
            <w:pPr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36,376</w:t>
            </w:r>
          </w:p>
        </w:tc>
      </w:tr>
      <w:tr w:rsidR="009944C0" w:rsidRPr="004517A7" w14:paraId="190F1B36" w14:textId="77777777" w:rsidTr="009944C0">
        <w:tc>
          <w:tcPr>
            <w:tcW w:w="1585" w:type="dxa"/>
            <w:shd w:val="clear" w:color="auto" w:fill="auto"/>
          </w:tcPr>
          <w:p w14:paraId="6B06CD5E" w14:textId="77777777" w:rsidR="009944C0" w:rsidRPr="004517A7" w:rsidRDefault="009944C0" w:rsidP="009944C0">
            <w:pPr>
              <w:overflowPunct/>
              <w:autoSpaceDE/>
              <w:autoSpaceDN/>
              <w:adjustRightInd/>
              <w:spacing w:line="320" w:lineRule="exact"/>
              <w:ind w:left="173" w:right="-108" w:hanging="173"/>
              <w:textAlignment w:val="auto"/>
              <w:rPr>
                <w:rFonts w:ascii="Angsana New" w:hAnsi="Angsana New"/>
                <w:spacing w:val="-16"/>
                <w:szCs w:val="24"/>
              </w:rPr>
            </w:pPr>
            <w:r w:rsidRPr="004517A7">
              <w:rPr>
                <w:rFonts w:ascii="Angsana New" w:hAnsi="Angsana New" w:hint="cs"/>
                <w:spacing w:val="-16"/>
                <w:szCs w:val="24"/>
                <w:cs/>
              </w:rPr>
              <w:t>บริษัท สตาร์ แก๊ส จำกัด</w:t>
            </w:r>
          </w:p>
        </w:tc>
        <w:tc>
          <w:tcPr>
            <w:tcW w:w="1111" w:type="dxa"/>
            <w:gridSpan w:val="3"/>
            <w:shd w:val="clear" w:color="auto" w:fill="auto"/>
          </w:tcPr>
          <w:p w14:paraId="7F0170DA" w14:textId="674062CD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134"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15,000</w:t>
            </w:r>
          </w:p>
        </w:tc>
        <w:tc>
          <w:tcPr>
            <w:tcW w:w="3830" w:type="dxa"/>
            <w:shd w:val="clear" w:color="auto" w:fill="auto"/>
          </w:tcPr>
          <w:p w14:paraId="52EAEB9D" w14:textId="77777777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2" w:right="-108" w:hanging="162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 xml:space="preserve">- </w:t>
            </w:r>
            <w:r w:rsidRPr="004517A7">
              <w:rPr>
                <w:rFonts w:ascii="Angsana New" w:hAnsi="Angsana New" w:hint="cs"/>
                <w:szCs w:val="24"/>
                <w:cs/>
              </w:rPr>
              <w:t>งวดที่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/>
                <w:szCs w:val="24"/>
              </w:rPr>
              <w:t xml:space="preserve">1-12 </w:t>
            </w:r>
            <w:r w:rsidRPr="004517A7">
              <w:rPr>
                <w:rFonts w:ascii="Angsana New" w:hAnsi="Angsana New" w:hint="cs"/>
                <w:szCs w:val="24"/>
                <w:cs/>
              </w:rPr>
              <w:t>นับแต่วันเบิกเงินกู้ครั้งแรก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ชำระแต่ดอกเบี้ยของเงินกู้ที่เบิกใช้ทุกเดือน</w:t>
            </w:r>
          </w:p>
          <w:p w14:paraId="1917331E" w14:textId="309989B0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</w:rPr>
              <w:t>-</w:t>
            </w:r>
            <w:r w:rsidRPr="004517A7">
              <w:rPr>
                <w:rFonts w:ascii="Angsana New" w:hAnsi="Angsana New"/>
                <w:szCs w:val="24"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งวดที่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/>
                <w:szCs w:val="24"/>
              </w:rPr>
              <w:t>13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เป็นต้นไป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จ่ายชำระคืนเงินต้นงวดละ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/>
                <w:szCs w:val="24"/>
              </w:rPr>
              <w:t>0.21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ล้านบาท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พร้อมดอกเบี้ยภายในระยะเวลา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/>
                <w:szCs w:val="24"/>
              </w:rPr>
              <w:t>8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3094" w:type="dxa"/>
            <w:shd w:val="clear" w:color="auto" w:fill="auto"/>
          </w:tcPr>
          <w:p w14:paraId="2A10B5C7" w14:textId="2F99AD2B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07" w:right="-108" w:hanging="207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</w:rPr>
              <w:t>1.</w:t>
            </w:r>
            <w:r w:rsidRPr="004517A7">
              <w:rPr>
                <w:rFonts w:ascii="Angsana New" w:hAnsi="Angsana New" w:hint="cs"/>
                <w:szCs w:val="24"/>
              </w:rPr>
              <w:tab/>
            </w:r>
            <w:r w:rsidRPr="004517A7">
              <w:rPr>
                <w:rFonts w:ascii="Angsana New" w:hAnsi="Angsana New" w:hint="cs"/>
                <w:szCs w:val="24"/>
                <w:cs/>
              </w:rPr>
              <w:t>ค้ำประกันโดยกรรมการของ</w:t>
            </w:r>
            <w:r w:rsidRPr="004517A7">
              <w:rPr>
                <w:rFonts w:ascii="Angsana New" w:hAnsi="Angsana New" w:hint="cs"/>
                <w:szCs w:val="24"/>
              </w:rPr>
              <w:t xml:space="preserve">         </w:t>
            </w:r>
            <w:r w:rsidRPr="004517A7">
              <w:rPr>
                <w:rFonts w:ascii="Angsana New" w:hAnsi="Angsana New" w:hint="cs"/>
                <w:szCs w:val="24"/>
                <w:cs/>
              </w:rPr>
              <w:t>บริษัทและ</w:t>
            </w:r>
            <w:r w:rsidR="00CA4997" w:rsidRPr="004517A7">
              <w:rPr>
                <w:rFonts w:ascii="Angsana New" w:hAnsi="Angsana New" w:hint="cs"/>
                <w:szCs w:val="24"/>
                <w:cs/>
              </w:rPr>
              <w:t>กลุ่มบริษัท</w:t>
            </w:r>
          </w:p>
          <w:p w14:paraId="373E1E7F" w14:textId="717E89F1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07" w:hanging="207"/>
              <w:rPr>
                <w:rFonts w:ascii="Angsana New" w:hAnsi="Angsana New"/>
                <w:szCs w:val="24"/>
              </w:rPr>
            </w:pPr>
          </w:p>
        </w:tc>
        <w:tc>
          <w:tcPr>
            <w:tcW w:w="2253" w:type="dxa"/>
            <w:shd w:val="clear" w:color="auto" w:fill="auto"/>
          </w:tcPr>
          <w:p w14:paraId="75820001" w14:textId="64C9B65F" w:rsidR="009944C0" w:rsidRPr="004517A7" w:rsidRDefault="009944C0" w:rsidP="00114BB8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-108"/>
              <w:jc w:val="center"/>
              <w:rPr>
                <w:rFonts w:ascii="Angsana New" w:hAnsi="Angsana New"/>
                <w:spacing w:val="-6"/>
                <w:szCs w:val="24"/>
              </w:rPr>
            </w:pPr>
            <w:r w:rsidRPr="004517A7">
              <w:rPr>
                <w:rFonts w:ascii="Angsana New" w:hAnsi="Angsana New" w:hint="cs"/>
                <w:spacing w:val="-6"/>
                <w:szCs w:val="24"/>
              </w:rPr>
              <w:t>MLR</w:t>
            </w:r>
          </w:p>
          <w:p w14:paraId="6524D0BE" w14:textId="33C05B79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spacing w:val="-6"/>
                <w:szCs w:val="24"/>
              </w:rPr>
            </w:pPr>
          </w:p>
        </w:tc>
        <w:tc>
          <w:tcPr>
            <w:tcW w:w="1173" w:type="dxa"/>
            <w:shd w:val="clear" w:color="auto" w:fill="auto"/>
          </w:tcPr>
          <w:p w14:paraId="5068E45C" w14:textId="4BDD6EAA" w:rsidR="009944C0" w:rsidRPr="004517A7" w:rsidRDefault="009944C0" w:rsidP="009944C0">
            <w:pPr>
              <w:tabs>
                <w:tab w:val="decimal" w:pos="952"/>
              </w:tabs>
              <w:jc w:val="both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15,000</w:t>
            </w:r>
          </w:p>
        </w:tc>
        <w:tc>
          <w:tcPr>
            <w:tcW w:w="1196" w:type="dxa"/>
            <w:gridSpan w:val="3"/>
            <w:shd w:val="clear" w:color="auto" w:fill="auto"/>
          </w:tcPr>
          <w:p w14:paraId="630D875E" w14:textId="313F7218" w:rsidR="009944C0" w:rsidRPr="004517A7" w:rsidRDefault="009944C0" w:rsidP="009944C0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</w:tr>
      <w:tr w:rsidR="009944C0" w:rsidRPr="004517A7" w14:paraId="341758C7" w14:textId="77777777" w:rsidTr="009944C0">
        <w:tc>
          <w:tcPr>
            <w:tcW w:w="1585" w:type="dxa"/>
            <w:shd w:val="clear" w:color="auto" w:fill="auto"/>
          </w:tcPr>
          <w:p w14:paraId="0C2538B0" w14:textId="77777777" w:rsidR="009944C0" w:rsidRPr="004517A7" w:rsidRDefault="009944C0" w:rsidP="009944C0">
            <w:pPr>
              <w:overflowPunct/>
              <w:autoSpaceDE/>
              <w:autoSpaceDN/>
              <w:adjustRightInd/>
              <w:spacing w:line="320" w:lineRule="exact"/>
              <w:ind w:left="173" w:right="-108" w:hanging="173"/>
              <w:textAlignment w:val="auto"/>
              <w:rPr>
                <w:rFonts w:ascii="Angsana New" w:hAnsi="Angsana New"/>
                <w:spacing w:val="-16"/>
                <w:szCs w:val="24"/>
                <w:cs/>
              </w:rPr>
            </w:pPr>
          </w:p>
        </w:tc>
        <w:tc>
          <w:tcPr>
            <w:tcW w:w="1111" w:type="dxa"/>
            <w:gridSpan w:val="3"/>
            <w:shd w:val="clear" w:color="auto" w:fill="auto"/>
          </w:tcPr>
          <w:p w14:paraId="0AFC6533" w14:textId="77777777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1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3830" w:type="dxa"/>
            <w:shd w:val="clear" w:color="auto" w:fill="auto"/>
          </w:tcPr>
          <w:p w14:paraId="0FC2FDEB" w14:textId="77777777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2" w:right="-108" w:hanging="162"/>
              <w:rPr>
                <w:rFonts w:ascii="Angsana New" w:hAnsi="Angsana New"/>
                <w:szCs w:val="24"/>
              </w:rPr>
            </w:pPr>
          </w:p>
        </w:tc>
        <w:tc>
          <w:tcPr>
            <w:tcW w:w="3094" w:type="dxa"/>
            <w:shd w:val="clear" w:color="auto" w:fill="auto"/>
          </w:tcPr>
          <w:p w14:paraId="4693D02D" w14:textId="77777777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07" w:right="-108" w:hanging="207"/>
              <w:rPr>
                <w:rFonts w:ascii="Angsana New" w:hAnsi="Angsana New"/>
                <w:szCs w:val="24"/>
              </w:rPr>
            </w:pPr>
          </w:p>
        </w:tc>
        <w:tc>
          <w:tcPr>
            <w:tcW w:w="2253" w:type="dxa"/>
            <w:shd w:val="clear" w:color="auto" w:fill="auto"/>
          </w:tcPr>
          <w:p w14:paraId="2FA623D8" w14:textId="77777777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spacing w:val="-6"/>
                <w:szCs w:val="24"/>
              </w:rPr>
            </w:pPr>
          </w:p>
        </w:tc>
        <w:tc>
          <w:tcPr>
            <w:tcW w:w="1173" w:type="dxa"/>
            <w:shd w:val="clear" w:color="auto" w:fill="auto"/>
          </w:tcPr>
          <w:p w14:paraId="13B9D29D" w14:textId="77777777" w:rsidR="009944C0" w:rsidRPr="004517A7" w:rsidRDefault="009944C0" w:rsidP="009944C0">
            <w:pPr>
              <w:tabs>
                <w:tab w:val="decimal" w:pos="95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96" w:type="dxa"/>
            <w:gridSpan w:val="3"/>
            <w:shd w:val="clear" w:color="auto" w:fill="auto"/>
          </w:tcPr>
          <w:p w14:paraId="5AD18CE7" w14:textId="77777777" w:rsidR="009944C0" w:rsidRPr="004517A7" w:rsidRDefault="009944C0" w:rsidP="009944C0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9944C0" w:rsidRPr="004517A7" w14:paraId="4E893407" w14:textId="77777777" w:rsidTr="009944C0">
        <w:tc>
          <w:tcPr>
            <w:tcW w:w="1585" w:type="dxa"/>
            <w:shd w:val="clear" w:color="auto" w:fill="auto"/>
          </w:tcPr>
          <w:p w14:paraId="04BA0F77" w14:textId="51C98F9F" w:rsidR="009944C0" w:rsidRPr="004517A7" w:rsidRDefault="009944C0" w:rsidP="009944C0">
            <w:pPr>
              <w:overflowPunct/>
              <w:autoSpaceDE/>
              <w:autoSpaceDN/>
              <w:adjustRightInd/>
              <w:spacing w:line="320" w:lineRule="exact"/>
              <w:ind w:left="173" w:right="-108" w:hanging="173"/>
              <w:textAlignment w:val="auto"/>
              <w:rPr>
                <w:rFonts w:hint="eastAsia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u w:val="single"/>
                <w:cs/>
              </w:rPr>
              <w:lastRenderedPageBreak/>
              <w:t>บริษัทย่อย</w:t>
            </w:r>
            <w:r w:rsidRPr="004517A7">
              <w:rPr>
                <w:rFonts w:ascii="Angsana New" w:hAnsi="Angsana New"/>
                <w:szCs w:val="24"/>
                <w:u w:val="single"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u w:val="single"/>
                <w:cs/>
              </w:rPr>
              <w:t>(</w:t>
            </w:r>
            <w:r w:rsidRPr="004517A7">
              <w:rPr>
                <w:rFonts w:hint="cs"/>
                <w:szCs w:val="24"/>
                <w:cs/>
              </w:rPr>
              <w:t>ต่อ)</w:t>
            </w:r>
          </w:p>
        </w:tc>
        <w:tc>
          <w:tcPr>
            <w:tcW w:w="1111" w:type="dxa"/>
            <w:gridSpan w:val="3"/>
            <w:shd w:val="clear" w:color="auto" w:fill="auto"/>
          </w:tcPr>
          <w:p w14:paraId="70EFFF26" w14:textId="77777777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1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3830" w:type="dxa"/>
            <w:shd w:val="clear" w:color="auto" w:fill="auto"/>
          </w:tcPr>
          <w:p w14:paraId="421C5A7A" w14:textId="77777777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2" w:right="-108" w:hanging="162"/>
              <w:rPr>
                <w:rFonts w:ascii="Angsana New" w:hAnsi="Angsana New"/>
                <w:szCs w:val="24"/>
              </w:rPr>
            </w:pPr>
          </w:p>
        </w:tc>
        <w:tc>
          <w:tcPr>
            <w:tcW w:w="3094" w:type="dxa"/>
            <w:shd w:val="clear" w:color="auto" w:fill="auto"/>
          </w:tcPr>
          <w:p w14:paraId="54C7D5F5" w14:textId="77777777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07" w:right="-108" w:hanging="207"/>
              <w:rPr>
                <w:rFonts w:ascii="Angsana New" w:hAnsi="Angsana New"/>
                <w:szCs w:val="24"/>
              </w:rPr>
            </w:pPr>
          </w:p>
        </w:tc>
        <w:tc>
          <w:tcPr>
            <w:tcW w:w="2253" w:type="dxa"/>
            <w:shd w:val="clear" w:color="auto" w:fill="auto"/>
          </w:tcPr>
          <w:p w14:paraId="1167F777" w14:textId="77777777" w:rsidR="009944C0" w:rsidRPr="004517A7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spacing w:val="-6"/>
                <w:szCs w:val="24"/>
              </w:rPr>
            </w:pPr>
          </w:p>
        </w:tc>
        <w:tc>
          <w:tcPr>
            <w:tcW w:w="1173" w:type="dxa"/>
            <w:shd w:val="clear" w:color="auto" w:fill="auto"/>
          </w:tcPr>
          <w:p w14:paraId="5C8D5371" w14:textId="77777777" w:rsidR="009944C0" w:rsidRPr="004517A7" w:rsidRDefault="009944C0" w:rsidP="009944C0">
            <w:pPr>
              <w:tabs>
                <w:tab w:val="decimal" w:pos="95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96" w:type="dxa"/>
            <w:gridSpan w:val="3"/>
            <w:shd w:val="clear" w:color="auto" w:fill="auto"/>
          </w:tcPr>
          <w:p w14:paraId="34C6ED45" w14:textId="77777777" w:rsidR="009944C0" w:rsidRPr="004517A7" w:rsidRDefault="009944C0" w:rsidP="009944C0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706887" w:rsidRPr="004517A7" w14:paraId="51D75FA7" w14:textId="77777777" w:rsidTr="009944C0">
        <w:trPr>
          <w:gridAfter w:val="1"/>
          <w:wAfter w:w="9" w:type="dxa"/>
        </w:trPr>
        <w:tc>
          <w:tcPr>
            <w:tcW w:w="1585" w:type="dxa"/>
            <w:shd w:val="clear" w:color="auto" w:fill="auto"/>
          </w:tcPr>
          <w:p w14:paraId="1729CE31" w14:textId="77777777" w:rsidR="00706887" w:rsidRPr="004517A7" w:rsidRDefault="00706887" w:rsidP="00706887">
            <w:pPr>
              <w:overflowPunct/>
              <w:autoSpaceDE/>
              <w:autoSpaceDN/>
              <w:adjustRightInd/>
              <w:ind w:left="173" w:right="-108" w:hanging="173"/>
              <w:textAlignment w:val="auto"/>
              <w:rPr>
                <w:rFonts w:ascii="Angsana New" w:hAnsi="Angsana New"/>
                <w:spacing w:val="-16"/>
                <w:szCs w:val="24"/>
              </w:rPr>
            </w:pPr>
            <w:r w:rsidRPr="004517A7">
              <w:rPr>
                <w:rFonts w:ascii="Angsana New" w:hAnsi="Angsana New" w:hint="cs"/>
                <w:spacing w:val="-16"/>
                <w:szCs w:val="24"/>
                <w:cs/>
              </w:rPr>
              <w:t>บริษัท  แซม วอเตอร์        ซัพพลาย จำกัด</w:t>
            </w:r>
          </w:p>
        </w:tc>
        <w:tc>
          <w:tcPr>
            <w:tcW w:w="1111" w:type="dxa"/>
            <w:gridSpan w:val="3"/>
            <w:shd w:val="clear" w:color="auto" w:fill="auto"/>
          </w:tcPr>
          <w:p w14:paraId="39D7E9BE" w14:textId="705EFCD2" w:rsidR="00706887" w:rsidRPr="004517A7" w:rsidRDefault="00706887" w:rsidP="0070688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134"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1</w:t>
            </w:r>
            <w:r w:rsidR="0075541D" w:rsidRPr="004517A7">
              <w:rPr>
                <w:rFonts w:ascii="Angsana New" w:hAnsi="Angsana New"/>
                <w:szCs w:val="24"/>
              </w:rPr>
              <w:t>00</w:t>
            </w:r>
            <w:r w:rsidRPr="004517A7">
              <w:rPr>
                <w:rFonts w:ascii="Angsana New" w:hAnsi="Angsana New" w:hint="cs"/>
                <w:szCs w:val="24"/>
              </w:rPr>
              <w:t>,000</w:t>
            </w:r>
          </w:p>
        </w:tc>
        <w:tc>
          <w:tcPr>
            <w:tcW w:w="3830" w:type="dxa"/>
            <w:shd w:val="clear" w:color="auto" w:fill="auto"/>
          </w:tcPr>
          <w:p w14:paraId="2B2F03DA" w14:textId="42BBE966" w:rsidR="00706887" w:rsidRPr="004517A7" w:rsidRDefault="00706887" w:rsidP="0070688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hanging="162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-</w:t>
            </w:r>
            <w:r w:rsidRPr="004517A7">
              <w:rPr>
                <w:rFonts w:ascii="Angsana New" w:hAnsi="Angsana New" w:hint="cs"/>
                <w:szCs w:val="24"/>
              </w:rPr>
              <w:tab/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งวดที่ </w:t>
            </w:r>
            <w:r w:rsidRPr="004517A7">
              <w:rPr>
                <w:rFonts w:ascii="Angsana New" w:hAnsi="Angsana New" w:hint="cs"/>
                <w:szCs w:val="24"/>
              </w:rPr>
              <w:t>1</w:t>
            </w:r>
            <w:r w:rsidR="0075541D" w:rsidRPr="004517A7">
              <w:rPr>
                <w:rFonts w:ascii="Angsana New" w:hAnsi="Angsana New"/>
                <w:szCs w:val="24"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</w:rPr>
              <w:t>-</w:t>
            </w:r>
            <w:r w:rsidR="0075541D" w:rsidRPr="004517A7">
              <w:rPr>
                <w:rFonts w:ascii="Angsana New" w:hAnsi="Angsana New"/>
                <w:szCs w:val="24"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</w:rPr>
              <w:t>5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 นับแต่วันเบิกเงินกู้ครั้งแรกชำระแต่ดอกเบี้ยของเงินกู้ที่เบิกใช้ทุกสิ้นเดือน</w:t>
            </w:r>
          </w:p>
          <w:p w14:paraId="45B39644" w14:textId="1AD70440" w:rsidR="00706887" w:rsidRPr="004517A7" w:rsidRDefault="00706887" w:rsidP="0070688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hanging="162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-</w:t>
            </w:r>
            <w:r w:rsidRPr="004517A7">
              <w:rPr>
                <w:rFonts w:ascii="Angsana New" w:hAnsi="Angsana New" w:hint="cs"/>
                <w:szCs w:val="24"/>
              </w:rPr>
              <w:tab/>
            </w:r>
            <w:r w:rsidR="00B94008" w:rsidRPr="004517A7">
              <w:rPr>
                <w:rFonts w:ascii="Angsana New" w:hAnsi="Angsana New" w:hint="cs"/>
                <w:szCs w:val="24"/>
                <w:cs/>
              </w:rPr>
              <w:t>งวดที่</w:t>
            </w:r>
            <w:r w:rsidR="00B94008"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="00884207" w:rsidRPr="004517A7">
              <w:rPr>
                <w:rFonts w:ascii="Angsana New" w:hAnsi="Angsana New"/>
                <w:szCs w:val="24"/>
              </w:rPr>
              <w:t>6</w:t>
            </w:r>
            <w:r w:rsidR="0075541D" w:rsidRPr="004517A7">
              <w:rPr>
                <w:rFonts w:ascii="Angsana New" w:hAnsi="Angsana New"/>
                <w:szCs w:val="24"/>
              </w:rPr>
              <w:t xml:space="preserve"> </w:t>
            </w:r>
            <w:r w:rsidR="00884207" w:rsidRPr="004517A7">
              <w:rPr>
                <w:rFonts w:ascii="Angsana New" w:hAnsi="Angsana New"/>
                <w:szCs w:val="24"/>
              </w:rPr>
              <w:t>-</w:t>
            </w:r>
            <w:r w:rsidR="0075541D" w:rsidRPr="004517A7">
              <w:rPr>
                <w:rFonts w:ascii="Angsana New" w:hAnsi="Angsana New"/>
                <w:szCs w:val="24"/>
              </w:rPr>
              <w:t xml:space="preserve"> </w:t>
            </w:r>
            <w:r w:rsidR="00884207" w:rsidRPr="004517A7">
              <w:rPr>
                <w:rFonts w:ascii="Angsana New" w:hAnsi="Angsana New"/>
                <w:szCs w:val="24"/>
              </w:rPr>
              <w:t>29</w:t>
            </w:r>
            <w:r w:rsidR="00B94008"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="00B94008" w:rsidRPr="004517A7">
              <w:rPr>
                <w:rFonts w:ascii="Angsana New" w:hAnsi="Angsana New" w:hint="cs"/>
                <w:szCs w:val="24"/>
                <w:cs/>
              </w:rPr>
              <w:t>จ่ายชำระคืนเงินต้นงวดละ</w:t>
            </w:r>
            <w:r w:rsidR="00B94008"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="00B94008" w:rsidRPr="004517A7">
              <w:rPr>
                <w:rFonts w:ascii="Angsana New" w:hAnsi="Angsana New"/>
                <w:szCs w:val="24"/>
              </w:rPr>
              <w:t>2.08</w:t>
            </w:r>
            <w:r w:rsidR="00B94008"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="00B94008" w:rsidRPr="004517A7">
              <w:rPr>
                <w:rFonts w:ascii="Angsana New" w:hAnsi="Angsana New" w:hint="cs"/>
                <w:szCs w:val="24"/>
                <w:cs/>
              </w:rPr>
              <w:t>ล้านบาท</w:t>
            </w:r>
            <w:r w:rsidR="00B94008"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="00B94008" w:rsidRPr="004517A7">
              <w:rPr>
                <w:rFonts w:ascii="Angsana New" w:hAnsi="Angsana New" w:hint="cs"/>
                <w:szCs w:val="24"/>
                <w:cs/>
              </w:rPr>
              <w:t>พร้อมดอกเบี้ย</w:t>
            </w:r>
          </w:p>
          <w:p w14:paraId="4F4090B7" w14:textId="0F906566" w:rsidR="00706887" w:rsidRPr="004517A7" w:rsidRDefault="00706887" w:rsidP="0070688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hanging="162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-</w:t>
            </w:r>
            <w:r w:rsidRPr="004517A7">
              <w:rPr>
                <w:rFonts w:ascii="Angsana New" w:hAnsi="Angsana New" w:hint="cs"/>
                <w:szCs w:val="24"/>
              </w:rPr>
              <w:tab/>
            </w:r>
            <w:r w:rsidR="00B94008" w:rsidRPr="004517A7">
              <w:rPr>
                <w:rFonts w:ascii="Angsana New" w:hAnsi="Angsana New" w:hint="cs"/>
                <w:szCs w:val="24"/>
                <w:cs/>
              </w:rPr>
              <w:t>งวดที่</w:t>
            </w:r>
            <w:r w:rsidR="00B94008"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="00884207" w:rsidRPr="004517A7">
              <w:rPr>
                <w:rFonts w:ascii="Angsana New" w:hAnsi="Angsana New"/>
                <w:szCs w:val="24"/>
              </w:rPr>
              <w:t>30</w:t>
            </w:r>
            <w:r w:rsidR="0075541D" w:rsidRPr="004517A7">
              <w:rPr>
                <w:rFonts w:ascii="Angsana New" w:hAnsi="Angsana New"/>
                <w:szCs w:val="24"/>
              </w:rPr>
              <w:t xml:space="preserve"> </w:t>
            </w:r>
            <w:r w:rsidR="00884207" w:rsidRPr="004517A7">
              <w:rPr>
                <w:rFonts w:ascii="Angsana New" w:hAnsi="Angsana New"/>
                <w:szCs w:val="24"/>
              </w:rPr>
              <w:t>-</w:t>
            </w:r>
            <w:r w:rsidR="0075541D" w:rsidRPr="004517A7">
              <w:rPr>
                <w:rFonts w:ascii="Angsana New" w:hAnsi="Angsana New"/>
                <w:szCs w:val="24"/>
              </w:rPr>
              <w:t xml:space="preserve"> </w:t>
            </w:r>
            <w:r w:rsidR="00884207" w:rsidRPr="004517A7">
              <w:rPr>
                <w:rFonts w:ascii="Angsana New" w:hAnsi="Angsana New"/>
                <w:szCs w:val="24"/>
              </w:rPr>
              <w:t>35</w:t>
            </w:r>
            <w:r w:rsidR="00B94008"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="00B94008" w:rsidRPr="004517A7">
              <w:rPr>
                <w:rFonts w:ascii="Angsana New" w:hAnsi="Angsana New" w:hint="cs"/>
                <w:szCs w:val="24"/>
                <w:cs/>
              </w:rPr>
              <w:t>ได้มีการทำสัญญาชำระแต่ดอกเบี้ยของเงินกู้ที่เบิกใช้ทุกสิ้นเดือน</w:t>
            </w:r>
          </w:p>
          <w:p w14:paraId="4A66F3B3" w14:textId="4A958137" w:rsidR="00B94008" w:rsidRPr="004517A7" w:rsidRDefault="00B94008" w:rsidP="00B94008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hanging="162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-</w:t>
            </w:r>
            <w:r w:rsidRPr="004517A7">
              <w:rPr>
                <w:rFonts w:ascii="Angsana New" w:hAnsi="Angsana New" w:hint="cs"/>
                <w:szCs w:val="24"/>
              </w:rPr>
              <w:tab/>
            </w:r>
            <w:r w:rsidRPr="004517A7">
              <w:rPr>
                <w:rFonts w:ascii="Angsana New" w:hAnsi="Angsana New" w:hint="cs"/>
                <w:szCs w:val="24"/>
                <w:cs/>
              </w:rPr>
              <w:t>งวดที่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="00884207" w:rsidRPr="004517A7">
              <w:rPr>
                <w:rFonts w:ascii="Angsana New" w:hAnsi="Angsana New"/>
                <w:szCs w:val="24"/>
              </w:rPr>
              <w:t>36</w:t>
            </w:r>
            <w:r w:rsidR="0075541D" w:rsidRPr="004517A7">
              <w:rPr>
                <w:rFonts w:ascii="Angsana New" w:hAnsi="Angsana New"/>
                <w:szCs w:val="24"/>
              </w:rPr>
              <w:t xml:space="preserve"> </w:t>
            </w:r>
            <w:r w:rsidR="00884207" w:rsidRPr="004517A7">
              <w:rPr>
                <w:rFonts w:ascii="Angsana New" w:hAnsi="Angsana New"/>
                <w:szCs w:val="24"/>
              </w:rPr>
              <w:t>-</w:t>
            </w:r>
            <w:r w:rsidR="0075541D" w:rsidRPr="004517A7">
              <w:rPr>
                <w:rFonts w:ascii="Angsana New" w:hAnsi="Angsana New"/>
                <w:szCs w:val="24"/>
              </w:rPr>
              <w:t xml:space="preserve"> </w:t>
            </w:r>
            <w:r w:rsidR="00884207" w:rsidRPr="004517A7">
              <w:rPr>
                <w:rFonts w:ascii="Angsana New" w:hAnsi="Angsana New"/>
                <w:szCs w:val="24"/>
              </w:rPr>
              <w:t>59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จ่ายชำระคืนเงินต้นงวดละ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/>
                <w:szCs w:val="24"/>
              </w:rPr>
              <w:t>2.09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ล้านบาท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พร้อมดอกเบี้ย</w:t>
            </w:r>
          </w:p>
          <w:p w14:paraId="159880E7" w14:textId="4CA777DD" w:rsidR="00B94008" w:rsidRPr="004517A7" w:rsidRDefault="00B94008" w:rsidP="00B44C83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</w:rPr>
              <w:t>-</w:t>
            </w:r>
            <w:r w:rsidRPr="004517A7">
              <w:rPr>
                <w:rFonts w:ascii="Angsana New" w:hAnsi="Angsana New" w:hint="cs"/>
                <w:szCs w:val="24"/>
              </w:rPr>
              <w:tab/>
            </w:r>
            <w:r w:rsidRPr="004517A7">
              <w:rPr>
                <w:rFonts w:ascii="Angsana New" w:hAnsi="Angsana New" w:hint="cs"/>
                <w:szCs w:val="24"/>
                <w:cs/>
              </w:rPr>
              <w:t>งวดที่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="00884207" w:rsidRPr="004517A7">
              <w:rPr>
                <w:rFonts w:ascii="Angsana New" w:hAnsi="Angsana New"/>
                <w:szCs w:val="24"/>
              </w:rPr>
              <w:t>60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จ่ายชำระเงินต้นส่วนที่เหลือพร้อมดอกเบี้ย</w:t>
            </w:r>
          </w:p>
        </w:tc>
        <w:tc>
          <w:tcPr>
            <w:tcW w:w="3094" w:type="dxa"/>
            <w:shd w:val="clear" w:color="auto" w:fill="auto"/>
          </w:tcPr>
          <w:p w14:paraId="1695DB5D" w14:textId="77777777" w:rsidR="00706887" w:rsidRPr="004517A7" w:rsidRDefault="00706887" w:rsidP="0070688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207" w:right="-108" w:hanging="207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1.</w:t>
            </w:r>
            <w:r w:rsidRPr="004517A7">
              <w:rPr>
                <w:rFonts w:ascii="Angsana New" w:hAnsi="Angsana New" w:hint="cs"/>
                <w:szCs w:val="24"/>
              </w:rPr>
              <w:tab/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จดทะเบียนหลักประกันเงินฝาก                  ออมทรัพย์ </w:t>
            </w:r>
            <w:r w:rsidRPr="004517A7">
              <w:rPr>
                <w:rFonts w:ascii="Angsana New" w:hAnsi="Angsana New" w:hint="cs"/>
                <w:szCs w:val="24"/>
              </w:rPr>
              <w:t xml:space="preserve">30 </w:t>
            </w:r>
            <w:r w:rsidRPr="004517A7">
              <w:rPr>
                <w:rFonts w:ascii="Angsana New" w:hAnsi="Angsana New" w:hint="cs"/>
                <w:szCs w:val="24"/>
                <w:cs/>
              </w:rPr>
              <w:t>ล้านบาท</w:t>
            </w:r>
          </w:p>
          <w:p w14:paraId="0E0D302B" w14:textId="07CA3C96" w:rsidR="00706887" w:rsidRPr="004517A7" w:rsidRDefault="00706887" w:rsidP="0070688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207" w:right="-108" w:hanging="207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 xml:space="preserve">2. </w:t>
            </w:r>
            <w:r w:rsidRPr="004517A7">
              <w:rPr>
                <w:rFonts w:ascii="Angsana New" w:hAnsi="Angsana New" w:hint="cs"/>
                <w:szCs w:val="24"/>
                <w:cs/>
              </w:rPr>
              <w:t>ค้ำประกันโดยบริษัททั้งจำนวน</w:t>
            </w:r>
          </w:p>
          <w:p w14:paraId="2AFD89A2" w14:textId="77777777" w:rsidR="00706887" w:rsidRPr="004517A7" w:rsidRDefault="00706887" w:rsidP="0070688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207" w:right="-108" w:hanging="207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3.</w:t>
            </w:r>
            <w:r w:rsidRPr="004517A7">
              <w:rPr>
                <w:rFonts w:ascii="Angsana New" w:hAnsi="Angsana New" w:hint="cs"/>
                <w:szCs w:val="24"/>
              </w:rPr>
              <w:tab/>
            </w:r>
            <w:r w:rsidRPr="004517A7">
              <w:rPr>
                <w:rFonts w:ascii="Angsana New" w:hAnsi="Angsana New" w:hint="cs"/>
                <w:szCs w:val="24"/>
                <w:cs/>
              </w:rPr>
              <w:t>โอนสิทธิเรียกร้องการรับเงินค่าจ้างตามสัญญาจ้างปรับปรุงคุณภาพน้ำผ่านระบบอัตราฟิลเตรชั่นและระบบโอโซนสำหรับฟาร์มกุ้งให้แก่ธนาคาร</w:t>
            </w:r>
          </w:p>
        </w:tc>
        <w:tc>
          <w:tcPr>
            <w:tcW w:w="2253" w:type="dxa"/>
            <w:shd w:val="clear" w:color="auto" w:fill="auto"/>
          </w:tcPr>
          <w:p w14:paraId="5B95E58A" w14:textId="77777777" w:rsidR="00706887" w:rsidRPr="004517A7" w:rsidRDefault="00706887" w:rsidP="00114BB8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-108"/>
              <w:jc w:val="center"/>
              <w:rPr>
                <w:rFonts w:ascii="Angsana New" w:hAnsi="Angsana New"/>
                <w:spacing w:val="-6"/>
                <w:szCs w:val="24"/>
              </w:rPr>
            </w:pPr>
            <w:r w:rsidRPr="004517A7">
              <w:rPr>
                <w:rFonts w:ascii="Angsana New" w:hAnsi="Angsana New" w:hint="cs"/>
                <w:spacing w:val="-6"/>
                <w:szCs w:val="24"/>
              </w:rPr>
              <w:t>3.58</w:t>
            </w:r>
          </w:p>
        </w:tc>
        <w:tc>
          <w:tcPr>
            <w:tcW w:w="1173" w:type="dxa"/>
            <w:shd w:val="clear" w:color="auto" w:fill="auto"/>
          </w:tcPr>
          <w:p w14:paraId="2093C93C" w14:textId="2673A4BA" w:rsidR="00706887" w:rsidRPr="004517A7" w:rsidRDefault="0084264E" w:rsidP="00706887">
            <w:pPr>
              <w:tabs>
                <w:tab w:val="decimal" w:pos="952"/>
              </w:tabs>
              <w:jc w:val="both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eastAsia"/>
                <w:szCs w:val="24"/>
              </w:rPr>
              <w:t>50,080</w:t>
            </w:r>
          </w:p>
        </w:tc>
        <w:tc>
          <w:tcPr>
            <w:tcW w:w="1187" w:type="dxa"/>
            <w:gridSpan w:val="2"/>
            <w:shd w:val="clear" w:color="auto" w:fill="auto"/>
          </w:tcPr>
          <w:p w14:paraId="609BBE10" w14:textId="2AF67AEC" w:rsidR="00706887" w:rsidRPr="004517A7" w:rsidRDefault="00C60A22" w:rsidP="00C60A22">
            <w:pPr>
              <w:tabs>
                <w:tab w:val="decimal" w:pos="775"/>
              </w:tabs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eastAsia"/>
                <w:szCs w:val="24"/>
              </w:rPr>
              <w:t>62,560</w:t>
            </w:r>
          </w:p>
        </w:tc>
      </w:tr>
      <w:tr w:rsidR="002479D1" w:rsidRPr="004517A7" w14:paraId="12F73A32" w14:textId="77777777" w:rsidTr="009944C0">
        <w:trPr>
          <w:gridAfter w:val="1"/>
          <w:wAfter w:w="9" w:type="dxa"/>
        </w:trPr>
        <w:tc>
          <w:tcPr>
            <w:tcW w:w="1585" w:type="dxa"/>
            <w:shd w:val="clear" w:color="auto" w:fill="auto"/>
          </w:tcPr>
          <w:p w14:paraId="142983A9" w14:textId="77777777" w:rsidR="002479D1" w:rsidRPr="004517A7" w:rsidRDefault="002479D1" w:rsidP="002479D1">
            <w:pPr>
              <w:overflowPunct/>
              <w:autoSpaceDE/>
              <w:autoSpaceDN/>
              <w:adjustRightInd/>
              <w:ind w:left="173" w:right="-108" w:hanging="173"/>
              <w:textAlignment w:val="auto"/>
              <w:rPr>
                <w:rFonts w:ascii="Angsana New" w:hAnsi="Angsana New"/>
                <w:spacing w:val="-16"/>
                <w:szCs w:val="24"/>
                <w:cs/>
              </w:rPr>
            </w:pPr>
          </w:p>
        </w:tc>
        <w:tc>
          <w:tcPr>
            <w:tcW w:w="1111" w:type="dxa"/>
            <w:gridSpan w:val="3"/>
            <w:shd w:val="clear" w:color="auto" w:fill="auto"/>
          </w:tcPr>
          <w:p w14:paraId="17ACA91D" w14:textId="7AB75A9C" w:rsidR="002479D1" w:rsidRPr="004517A7" w:rsidRDefault="002479D1" w:rsidP="002479D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134"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25,000</w:t>
            </w:r>
          </w:p>
        </w:tc>
        <w:tc>
          <w:tcPr>
            <w:tcW w:w="3830" w:type="dxa"/>
            <w:shd w:val="clear" w:color="auto" w:fill="auto"/>
          </w:tcPr>
          <w:p w14:paraId="36520B6D" w14:textId="1DEBFC36" w:rsidR="002479D1" w:rsidRPr="004517A7" w:rsidRDefault="002479D1" w:rsidP="002479D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hanging="162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-</w:t>
            </w:r>
            <w:r w:rsidRPr="004517A7">
              <w:rPr>
                <w:rFonts w:ascii="Angsana New" w:hAnsi="Angsana New" w:hint="cs"/>
                <w:szCs w:val="24"/>
              </w:rPr>
              <w:tab/>
            </w:r>
            <w:r w:rsidRPr="004517A7">
              <w:rPr>
                <w:rFonts w:ascii="Angsana New" w:hAnsi="Angsana New" w:hint="cs"/>
                <w:szCs w:val="24"/>
                <w:cs/>
              </w:rPr>
              <w:t>งวดที่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="0075541D" w:rsidRPr="004517A7">
              <w:rPr>
                <w:rFonts w:ascii="Angsana New" w:hAnsi="Angsana New"/>
                <w:szCs w:val="24"/>
              </w:rPr>
              <w:t>1 - 15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จ่ายชำระคืนเงินต้นงวดละ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="0075541D" w:rsidRPr="004517A7">
              <w:rPr>
                <w:rFonts w:ascii="Angsana New" w:hAnsi="Angsana New"/>
                <w:szCs w:val="24"/>
              </w:rPr>
              <w:t>0.49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ล้านบาท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พร้อมดอกเบี้ย</w:t>
            </w:r>
          </w:p>
          <w:p w14:paraId="048D2C45" w14:textId="1827EE80" w:rsidR="002479D1" w:rsidRPr="004517A7" w:rsidRDefault="002479D1" w:rsidP="002479D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hanging="162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-</w:t>
            </w:r>
            <w:r w:rsidRPr="004517A7">
              <w:rPr>
                <w:rFonts w:ascii="Angsana New" w:hAnsi="Angsana New" w:hint="cs"/>
                <w:szCs w:val="24"/>
              </w:rPr>
              <w:tab/>
            </w:r>
            <w:r w:rsidRPr="004517A7">
              <w:rPr>
                <w:rFonts w:ascii="Angsana New" w:hAnsi="Angsana New" w:hint="cs"/>
                <w:szCs w:val="24"/>
                <w:cs/>
              </w:rPr>
              <w:t>งวดที่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="0075541D" w:rsidRPr="004517A7">
              <w:rPr>
                <w:rFonts w:ascii="Angsana New" w:hAnsi="Angsana New"/>
                <w:szCs w:val="24"/>
              </w:rPr>
              <w:t>16 - 20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ได้มีการทำสัญญาชำระแ</w:t>
            </w:r>
            <w:r w:rsidR="0075541D" w:rsidRPr="004517A7">
              <w:rPr>
                <w:rFonts w:ascii="Angsana New" w:hAnsi="Angsana New" w:hint="cs"/>
                <w:szCs w:val="24"/>
                <w:cs/>
              </w:rPr>
              <w:t>ต่</w:t>
            </w:r>
            <w:r w:rsidRPr="004517A7">
              <w:rPr>
                <w:rFonts w:ascii="Angsana New" w:hAnsi="Angsana New" w:hint="cs"/>
                <w:szCs w:val="24"/>
                <w:cs/>
              </w:rPr>
              <w:t>ดอกเบี้ยของเงินกู้ที่เบิกใช้ทุกสิ้นเดือน</w:t>
            </w:r>
          </w:p>
          <w:p w14:paraId="36E7F41C" w14:textId="3EC8E804" w:rsidR="002479D1" w:rsidRPr="004517A7" w:rsidRDefault="002479D1" w:rsidP="002479D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hanging="162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-</w:t>
            </w:r>
            <w:r w:rsidRPr="004517A7">
              <w:rPr>
                <w:rFonts w:ascii="Angsana New" w:hAnsi="Angsana New" w:hint="cs"/>
                <w:szCs w:val="24"/>
              </w:rPr>
              <w:tab/>
            </w:r>
            <w:r w:rsidRPr="004517A7">
              <w:rPr>
                <w:rFonts w:ascii="Angsana New" w:hAnsi="Angsana New" w:hint="cs"/>
                <w:szCs w:val="24"/>
                <w:cs/>
              </w:rPr>
              <w:t>งวดที่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="0075541D" w:rsidRPr="004517A7">
              <w:rPr>
                <w:rFonts w:ascii="Angsana New" w:hAnsi="Angsana New"/>
                <w:szCs w:val="24"/>
              </w:rPr>
              <w:t>21 - 55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จ่ายชำระคืนเงินต้นงวดละ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="0075541D" w:rsidRPr="004517A7">
              <w:rPr>
                <w:rFonts w:ascii="Angsana New" w:hAnsi="Angsana New"/>
                <w:szCs w:val="24"/>
              </w:rPr>
              <w:t>0.49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ล้านบาท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พร้อมดอกเบี้ย</w:t>
            </w:r>
          </w:p>
          <w:p w14:paraId="55E07249" w14:textId="06DE73FF" w:rsidR="002479D1" w:rsidRPr="004517A7" w:rsidRDefault="002479D1" w:rsidP="002479D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hanging="162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-</w:t>
            </w:r>
            <w:r w:rsidRPr="004517A7">
              <w:rPr>
                <w:rFonts w:ascii="Angsana New" w:hAnsi="Angsana New" w:hint="cs"/>
                <w:szCs w:val="24"/>
              </w:rPr>
              <w:tab/>
            </w:r>
            <w:r w:rsidRPr="004517A7">
              <w:rPr>
                <w:rFonts w:ascii="Angsana New" w:hAnsi="Angsana New" w:hint="cs"/>
                <w:szCs w:val="24"/>
                <w:cs/>
              </w:rPr>
              <w:t>งวดที่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="0075541D" w:rsidRPr="004517A7">
              <w:rPr>
                <w:rFonts w:ascii="Angsana New" w:hAnsi="Angsana New"/>
                <w:szCs w:val="24"/>
              </w:rPr>
              <w:t>56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จ่ายชำระเงินต้นส่วนที่เหลือพร้อมดอกเบี้ย</w:t>
            </w:r>
          </w:p>
        </w:tc>
        <w:tc>
          <w:tcPr>
            <w:tcW w:w="3094" w:type="dxa"/>
            <w:shd w:val="clear" w:color="auto" w:fill="auto"/>
          </w:tcPr>
          <w:p w14:paraId="1A4D5174" w14:textId="77777777" w:rsidR="002479D1" w:rsidRPr="004517A7" w:rsidRDefault="002479D1" w:rsidP="002479D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207" w:right="-108" w:hanging="207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1.</w:t>
            </w:r>
            <w:r w:rsidRPr="004517A7">
              <w:rPr>
                <w:rFonts w:ascii="Angsana New" w:hAnsi="Angsana New" w:hint="cs"/>
                <w:szCs w:val="24"/>
              </w:rPr>
              <w:tab/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จดทะเบียนหลักประกันเงินฝาก                  ออมทรัพย์ </w:t>
            </w:r>
            <w:r w:rsidRPr="004517A7">
              <w:rPr>
                <w:rFonts w:ascii="Angsana New" w:hAnsi="Angsana New" w:hint="cs"/>
                <w:szCs w:val="24"/>
              </w:rPr>
              <w:t xml:space="preserve">30 </w:t>
            </w:r>
            <w:r w:rsidRPr="004517A7">
              <w:rPr>
                <w:rFonts w:ascii="Angsana New" w:hAnsi="Angsana New" w:hint="cs"/>
                <w:szCs w:val="24"/>
                <w:cs/>
              </w:rPr>
              <w:t>ล้านบาท</w:t>
            </w:r>
          </w:p>
          <w:p w14:paraId="233A8039" w14:textId="77777777" w:rsidR="002479D1" w:rsidRPr="004517A7" w:rsidRDefault="002479D1" w:rsidP="002479D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207" w:right="-108" w:hanging="207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 xml:space="preserve">2. </w:t>
            </w:r>
            <w:r w:rsidRPr="004517A7">
              <w:rPr>
                <w:rFonts w:ascii="Angsana New" w:hAnsi="Angsana New" w:hint="cs"/>
                <w:szCs w:val="24"/>
                <w:cs/>
              </w:rPr>
              <w:t>ค้ำประกันโดยบริษัททั้งจำนวน</w:t>
            </w:r>
          </w:p>
          <w:p w14:paraId="1E8D2F91" w14:textId="1655BD36" w:rsidR="002479D1" w:rsidRPr="004517A7" w:rsidRDefault="002479D1" w:rsidP="002479D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207" w:right="-108" w:hanging="207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3.</w:t>
            </w:r>
            <w:r w:rsidRPr="004517A7">
              <w:rPr>
                <w:rFonts w:ascii="Angsana New" w:hAnsi="Angsana New" w:hint="cs"/>
                <w:szCs w:val="24"/>
              </w:rPr>
              <w:tab/>
            </w:r>
            <w:r w:rsidRPr="004517A7">
              <w:rPr>
                <w:rFonts w:ascii="Angsana New" w:hAnsi="Angsana New" w:hint="cs"/>
                <w:szCs w:val="24"/>
                <w:cs/>
              </w:rPr>
              <w:t>โอนสิทธิเรียกร้องการรับเงินค่าจ้างตามสัญญาจ้างปรับปรุงคุณภาพน้ำผ่านระบบอัตราฟิลเตรชั่นและระบบโอโซนสำหรับฟาร์มกุ้งให้แก่ธนาคาร</w:t>
            </w:r>
          </w:p>
        </w:tc>
        <w:tc>
          <w:tcPr>
            <w:tcW w:w="2253" w:type="dxa"/>
            <w:shd w:val="clear" w:color="auto" w:fill="auto"/>
          </w:tcPr>
          <w:p w14:paraId="2966875F" w14:textId="1F14A979" w:rsidR="002479D1" w:rsidRPr="004517A7" w:rsidRDefault="002479D1" w:rsidP="00114BB8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-108"/>
              <w:jc w:val="center"/>
              <w:rPr>
                <w:rFonts w:ascii="Angsana New" w:hAnsi="Angsana New"/>
                <w:spacing w:val="-6"/>
                <w:szCs w:val="24"/>
              </w:rPr>
            </w:pPr>
            <w:r w:rsidRPr="004517A7">
              <w:rPr>
                <w:rFonts w:ascii="Angsana New" w:hAnsi="Angsana New"/>
                <w:spacing w:val="-6"/>
                <w:szCs w:val="24"/>
              </w:rPr>
              <w:t>MLR</w:t>
            </w:r>
          </w:p>
        </w:tc>
        <w:tc>
          <w:tcPr>
            <w:tcW w:w="1173" w:type="dxa"/>
            <w:shd w:val="clear" w:color="auto" w:fill="auto"/>
          </w:tcPr>
          <w:p w14:paraId="5D641C1B" w14:textId="201044A8" w:rsidR="002479D1" w:rsidRPr="004517A7" w:rsidRDefault="002479D1" w:rsidP="002479D1">
            <w:pPr>
              <w:tabs>
                <w:tab w:val="decimal" w:pos="952"/>
              </w:tabs>
              <w:jc w:val="both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17,157</w:t>
            </w:r>
          </w:p>
        </w:tc>
        <w:tc>
          <w:tcPr>
            <w:tcW w:w="1187" w:type="dxa"/>
            <w:gridSpan w:val="2"/>
            <w:shd w:val="clear" w:color="auto" w:fill="auto"/>
          </w:tcPr>
          <w:p w14:paraId="6497146B" w14:textId="2B26B57A" w:rsidR="002479D1" w:rsidRPr="004517A7" w:rsidRDefault="002479D1" w:rsidP="00C60A22">
            <w:pPr>
              <w:tabs>
                <w:tab w:val="decimal" w:pos="775"/>
              </w:tabs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20,588</w:t>
            </w:r>
          </w:p>
        </w:tc>
      </w:tr>
      <w:tr w:rsidR="009944C0" w:rsidRPr="004517A7" w14:paraId="32398F13" w14:textId="77777777" w:rsidTr="009944C0">
        <w:trPr>
          <w:gridAfter w:val="1"/>
          <w:wAfter w:w="9" w:type="dxa"/>
        </w:trPr>
        <w:tc>
          <w:tcPr>
            <w:tcW w:w="1585" w:type="dxa"/>
            <w:shd w:val="clear" w:color="auto" w:fill="auto"/>
          </w:tcPr>
          <w:p w14:paraId="0ADC5C4F" w14:textId="77777777" w:rsidR="009944C0" w:rsidRPr="004517A7" w:rsidRDefault="009944C0" w:rsidP="002479D1">
            <w:pPr>
              <w:overflowPunct/>
              <w:autoSpaceDE/>
              <w:autoSpaceDN/>
              <w:adjustRightInd/>
              <w:ind w:left="173" w:right="-108" w:hanging="173"/>
              <w:textAlignment w:val="auto"/>
              <w:rPr>
                <w:rFonts w:ascii="Angsana New" w:hAnsi="Angsana New"/>
                <w:spacing w:val="-16"/>
                <w:szCs w:val="24"/>
                <w:cs/>
              </w:rPr>
            </w:pPr>
          </w:p>
        </w:tc>
        <w:tc>
          <w:tcPr>
            <w:tcW w:w="1111" w:type="dxa"/>
            <w:gridSpan w:val="3"/>
            <w:shd w:val="clear" w:color="auto" w:fill="auto"/>
          </w:tcPr>
          <w:p w14:paraId="42CDECCF" w14:textId="77777777" w:rsidR="009944C0" w:rsidRPr="004517A7" w:rsidRDefault="009944C0" w:rsidP="002479D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1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3830" w:type="dxa"/>
            <w:shd w:val="clear" w:color="auto" w:fill="auto"/>
          </w:tcPr>
          <w:p w14:paraId="71029E2F" w14:textId="77777777" w:rsidR="009944C0" w:rsidRPr="004517A7" w:rsidRDefault="009944C0" w:rsidP="002479D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hanging="162"/>
              <w:rPr>
                <w:rFonts w:ascii="Angsana New" w:hAnsi="Angsana New"/>
                <w:szCs w:val="24"/>
              </w:rPr>
            </w:pPr>
          </w:p>
        </w:tc>
        <w:tc>
          <w:tcPr>
            <w:tcW w:w="3094" w:type="dxa"/>
            <w:shd w:val="clear" w:color="auto" w:fill="auto"/>
          </w:tcPr>
          <w:p w14:paraId="0C7B5AE0" w14:textId="77777777" w:rsidR="009944C0" w:rsidRPr="004517A7" w:rsidRDefault="009944C0" w:rsidP="002479D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207" w:right="-108" w:hanging="207"/>
              <w:rPr>
                <w:rFonts w:ascii="Angsana New" w:hAnsi="Angsana New"/>
                <w:szCs w:val="24"/>
              </w:rPr>
            </w:pPr>
          </w:p>
        </w:tc>
        <w:tc>
          <w:tcPr>
            <w:tcW w:w="2253" w:type="dxa"/>
            <w:shd w:val="clear" w:color="auto" w:fill="auto"/>
          </w:tcPr>
          <w:p w14:paraId="735A0921" w14:textId="77777777" w:rsidR="009944C0" w:rsidRPr="004517A7" w:rsidRDefault="009944C0" w:rsidP="002479D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-108"/>
              <w:jc w:val="thaiDistribute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601D3B4F" w14:textId="77777777" w:rsidR="009944C0" w:rsidRPr="004517A7" w:rsidRDefault="009944C0" w:rsidP="002479D1">
            <w:pPr>
              <w:tabs>
                <w:tab w:val="decimal" w:pos="95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87" w:type="dxa"/>
            <w:gridSpan w:val="2"/>
            <w:shd w:val="clear" w:color="auto" w:fill="auto"/>
          </w:tcPr>
          <w:p w14:paraId="5C793D82" w14:textId="77777777" w:rsidR="009944C0" w:rsidRPr="004517A7" w:rsidRDefault="009944C0" w:rsidP="00C60A22">
            <w:pPr>
              <w:tabs>
                <w:tab w:val="decimal" w:pos="775"/>
              </w:tabs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9944C0" w:rsidRPr="004517A7" w14:paraId="156926A0" w14:textId="77777777" w:rsidTr="009944C0">
        <w:trPr>
          <w:gridAfter w:val="1"/>
          <w:wAfter w:w="9" w:type="dxa"/>
        </w:trPr>
        <w:tc>
          <w:tcPr>
            <w:tcW w:w="1585" w:type="dxa"/>
            <w:shd w:val="clear" w:color="auto" w:fill="auto"/>
          </w:tcPr>
          <w:p w14:paraId="03DA294D" w14:textId="77777777" w:rsidR="009944C0" w:rsidRPr="004517A7" w:rsidRDefault="009944C0" w:rsidP="002479D1">
            <w:pPr>
              <w:overflowPunct/>
              <w:autoSpaceDE/>
              <w:autoSpaceDN/>
              <w:adjustRightInd/>
              <w:ind w:left="173" w:right="-108" w:hanging="173"/>
              <w:textAlignment w:val="auto"/>
              <w:rPr>
                <w:rFonts w:ascii="Angsana New" w:hAnsi="Angsana New"/>
                <w:spacing w:val="-16"/>
                <w:szCs w:val="24"/>
                <w:cs/>
              </w:rPr>
            </w:pPr>
          </w:p>
        </w:tc>
        <w:tc>
          <w:tcPr>
            <w:tcW w:w="1111" w:type="dxa"/>
            <w:gridSpan w:val="3"/>
            <w:shd w:val="clear" w:color="auto" w:fill="auto"/>
          </w:tcPr>
          <w:p w14:paraId="636F2AC3" w14:textId="77777777" w:rsidR="009944C0" w:rsidRPr="004517A7" w:rsidRDefault="009944C0" w:rsidP="002479D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1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3830" w:type="dxa"/>
            <w:shd w:val="clear" w:color="auto" w:fill="auto"/>
          </w:tcPr>
          <w:p w14:paraId="3AC87918" w14:textId="77777777" w:rsidR="009944C0" w:rsidRPr="004517A7" w:rsidRDefault="009944C0" w:rsidP="002479D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hanging="162"/>
              <w:rPr>
                <w:rFonts w:ascii="Angsana New" w:hAnsi="Angsana New"/>
                <w:szCs w:val="24"/>
              </w:rPr>
            </w:pPr>
          </w:p>
        </w:tc>
        <w:tc>
          <w:tcPr>
            <w:tcW w:w="3094" w:type="dxa"/>
            <w:shd w:val="clear" w:color="auto" w:fill="auto"/>
          </w:tcPr>
          <w:p w14:paraId="37DA6A08" w14:textId="77777777" w:rsidR="009944C0" w:rsidRPr="004517A7" w:rsidRDefault="009944C0" w:rsidP="002479D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207" w:right="-108" w:hanging="207"/>
              <w:rPr>
                <w:rFonts w:ascii="Angsana New" w:hAnsi="Angsana New"/>
                <w:szCs w:val="24"/>
              </w:rPr>
            </w:pPr>
          </w:p>
        </w:tc>
        <w:tc>
          <w:tcPr>
            <w:tcW w:w="2253" w:type="dxa"/>
            <w:shd w:val="clear" w:color="auto" w:fill="auto"/>
          </w:tcPr>
          <w:p w14:paraId="5122865A" w14:textId="77777777" w:rsidR="009944C0" w:rsidRPr="004517A7" w:rsidRDefault="009944C0" w:rsidP="002479D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-108"/>
              <w:jc w:val="thaiDistribute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3489158B" w14:textId="77777777" w:rsidR="009944C0" w:rsidRPr="004517A7" w:rsidRDefault="009944C0" w:rsidP="002479D1">
            <w:pPr>
              <w:tabs>
                <w:tab w:val="decimal" w:pos="95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87" w:type="dxa"/>
            <w:gridSpan w:val="2"/>
            <w:shd w:val="clear" w:color="auto" w:fill="auto"/>
          </w:tcPr>
          <w:p w14:paraId="0A0C5017" w14:textId="77777777" w:rsidR="009944C0" w:rsidRPr="004517A7" w:rsidRDefault="009944C0" w:rsidP="00C60A22">
            <w:pPr>
              <w:tabs>
                <w:tab w:val="decimal" w:pos="775"/>
              </w:tabs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9944C0" w:rsidRPr="004517A7" w14:paraId="6301AF2A" w14:textId="77777777" w:rsidTr="009944C0">
        <w:trPr>
          <w:gridAfter w:val="1"/>
          <w:wAfter w:w="9" w:type="dxa"/>
        </w:trPr>
        <w:tc>
          <w:tcPr>
            <w:tcW w:w="1585" w:type="dxa"/>
            <w:shd w:val="clear" w:color="auto" w:fill="auto"/>
          </w:tcPr>
          <w:p w14:paraId="3CC353E0" w14:textId="77777777" w:rsidR="009944C0" w:rsidRPr="004517A7" w:rsidRDefault="009944C0" w:rsidP="002479D1">
            <w:pPr>
              <w:overflowPunct/>
              <w:autoSpaceDE/>
              <w:autoSpaceDN/>
              <w:adjustRightInd/>
              <w:ind w:left="173" w:right="-108" w:hanging="173"/>
              <w:textAlignment w:val="auto"/>
              <w:rPr>
                <w:rFonts w:ascii="Angsana New" w:hAnsi="Angsana New"/>
                <w:spacing w:val="-16"/>
                <w:szCs w:val="24"/>
                <w:cs/>
              </w:rPr>
            </w:pPr>
          </w:p>
        </w:tc>
        <w:tc>
          <w:tcPr>
            <w:tcW w:w="1111" w:type="dxa"/>
            <w:gridSpan w:val="3"/>
            <w:shd w:val="clear" w:color="auto" w:fill="auto"/>
          </w:tcPr>
          <w:p w14:paraId="2C758A33" w14:textId="77777777" w:rsidR="009944C0" w:rsidRPr="004517A7" w:rsidRDefault="009944C0" w:rsidP="002479D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1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3830" w:type="dxa"/>
            <w:shd w:val="clear" w:color="auto" w:fill="auto"/>
          </w:tcPr>
          <w:p w14:paraId="3443877E" w14:textId="77777777" w:rsidR="009944C0" w:rsidRPr="004517A7" w:rsidRDefault="009944C0" w:rsidP="002479D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hanging="162"/>
              <w:rPr>
                <w:rFonts w:ascii="Angsana New" w:hAnsi="Angsana New"/>
                <w:szCs w:val="24"/>
              </w:rPr>
            </w:pPr>
          </w:p>
        </w:tc>
        <w:tc>
          <w:tcPr>
            <w:tcW w:w="3094" w:type="dxa"/>
            <w:shd w:val="clear" w:color="auto" w:fill="auto"/>
          </w:tcPr>
          <w:p w14:paraId="1DB1B2C2" w14:textId="77777777" w:rsidR="009944C0" w:rsidRPr="004517A7" w:rsidRDefault="009944C0" w:rsidP="002479D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207" w:right="-108" w:hanging="207"/>
              <w:rPr>
                <w:rFonts w:ascii="Angsana New" w:hAnsi="Angsana New"/>
                <w:szCs w:val="24"/>
              </w:rPr>
            </w:pPr>
          </w:p>
        </w:tc>
        <w:tc>
          <w:tcPr>
            <w:tcW w:w="2253" w:type="dxa"/>
            <w:shd w:val="clear" w:color="auto" w:fill="auto"/>
          </w:tcPr>
          <w:p w14:paraId="452388FA" w14:textId="77777777" w:rsidR="009944C0" w:rsidRPr="004517A7" w:rsidRDefault="009944C0" w:rsidP="002479D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-108"/>
              <w:jc w:val="thaiDistribute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7F4ACA1D" w14:textId="77777777" w:rsidR="009944C0" w:rsidRPr="004517A7" w:rsidRDefault="009944C0" w:rsidP="002479D1">
            <w:pPr>
              <w:tabs>
                <w:tab w:val="decimal" w:pos="95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87" w:type="dxa"/>
            <w:gridSpan w:val="2"/>
            <w:shd w:val="clear" w:color="auto" w:fill="auto"/>
          </w:tcPr>
          <w:p w14:paraId="7338BEEE" w14:textId="77777777" w:rsidR="009944C0" w:rsidRPr="004517A7" w:rsidRDefault="009944C0" w:rsidP="00C60A22">
            <w:pPr>
              <w:tabs>
                <w:tab w:val="decimal" w:pos="775"/>
              </w:tabs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9944C0" w:rsidRPr="004517A7" w14:paraId="021897EF" w14:textId="77777777" w:rsidTr="009944C0">
        <w:trPr>
          <w:gridAfter w:val="1"/>
          <w:wAfter w:w="9" w:type="dxa"/>
        </w:trPr>
        <w:tc>
          <w:tcPr>
            <w:tcW w:w="1585" w:type="dxa"/>
            <w:shd w:val="clear" w:color="auto" w:fill="auto"/>
          </w:tcPr>
          <w:p w14:paraId="3647F5BD" w14:textId="77777777" w:rsidR="009944C0" w:rsidRPr="004517A7" w:rsidRDefault="009944C0" w:rsidP="002479D1">
            <w:pPr>
              <w:overflowPunct/>
              <w:autoSpaceDE/>
              <w:autoSpaceDN/>
              <w:adjustRightInd/>
              <w:ind w:left="173" w:right="-108" w:hanging="173"/>
              <w:textAlignment w:val="auto"/>
              <w:rPr>
                <w:rFonts w:ascii="Angsana New" w:hAnsi="Angsana New"/>
                <w:spacing w:val="-16"/>
                <w:szCs w:val="24"/>
                <w:cs/>
              </w:rPr>
            </w:pPr>
          </w:p>
        </w:tc>
        <w:tc>
          <w:tcPr>
            <w:tcW w:w="1111" w:type="dxa"/>
            <w:gridSpan w:val="3"/>
            <w:shd w:val="clear" w:color="auto" w:fill="auto"/>
          </w:tcPr>
          <w:p w14:paraId="01AB25B6" w14:textId="77777777" w:rsidR="009944C0" w:rsidRPr="004517A7" w:rsidRDefault="009944C0" w:rsidP="002479D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1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3830" w:type="dxa"/>
            <w:shd w:val="clear" w:color="auto" w:fill="auto"/>
          </w:tcPr>
          <w:p w14:paraId="1DD266A0" w14:textId="77777777" w:rsidR="009944C0" w:rsidRPr="004517A7" w:rsidRDefault="009944C0" w:rsidP="002479D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hanging="162"/>
              <w:rPr>
                <w:rFonts w:ascii="Angsana New" w:hAnsi="Angsana New"/>
                <w:szCs w:val="24"/>
              </w:rPr>
            </w:pPr>
          </w:p>
        </w:tc>
        <w:tc>
          <w:tcPr>
            <w:tcW w:w="3094" w:type="dxa"/>
            <w:shd w:val="clear" w:color="auto" w:fill="auto"/>
          </w:tcPr>
          <w:p w14:paraId="2BB7C1C0" w14:textId="77777777" w:rsidR="009944C0" w:rsidRPr="004517A7" w:rsidRDefault="009944C0" w:rsidP="002479D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207" w:right="-108" w:hanging="207"/>
              <w:rPr>
                <w:rFonts w:ascii="Angsana New" w:hAnsi="Angsana New"/>
                <w:szCs w:val="24"/>
              </w:rPr>
            </w:pPr>
          </w:p>
        </w:tc>
        <w:tc>
          <w:tcPr>
            <w:tcW w:w="2253" w:type="dxa"/>
            <w:shd w:val="clear" w:color="auto" w:fill="auto"/>
          </w:tcPr>
          <w:p w14:paraId="4390A104" w14:textId="77777777" w:rsidR="009944C0" w:rsidRPr="004517A7" w:rsidRDefault="009944C0" w:rsidP="002479D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-108"/>
              <w:jc w:val="thaiDistribute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1E7DEE1F" w14:textId="77777777" w:rsidR="009944C0" w:rsidRPr="004517A7" w:rsidRDefault="009944C0" w:rsidP="002479D1">
            <w:pPr>
              <w:tabs>
                <w:tab w:val="decimal" w:pos="95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87" w:type="dxa"/>
            <w:gridSpan w:val="2"/>
            <w:shd w:val="clear" w:color="auto" w:fill="auto"/>
          </w:tcPr>
          <w:p w14:paraId="6024E2AB" w14:textId="77777777" w:rsidR="009944C0" w:rsidRPr="004517A7" w:rsidRDefault="009944C0" w:rsidP="00C60A22">
            <w:pPr>
              <w:tabs>
                <w:tab w:val="decimal" w:pos="775"/>
              </w:tabs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9944C0" w:rsidRPr="004517A7" w14:paraId="19415AEB" w14:textId="77777777" w:rsidTr="009944C0">
        <w:trPr>
          <w:gridAfter w:val="1"/>
          <w:wAfter w:w="9" w:type="dxa"/>
        </w:trPr>
        <w:tc>
          <w:tcPr>
            <w:tcW w:w="1585" w:type="dxa"/>
            <w:shd w:val="clear" w:color="auto" w:fill="auto"/>
          </w:tcPr>
          <w:p w14:paraId="5C2445E3" w14:textId="52A9BE17" w:rsidR="009944C0" w:rsidRPr="004517A7" w:rsidRDefault="009944C0" w:rsidP="002479D1">
            <w:pPr>
              <w:overflowPunct/>
              <w:autoSpaceDE/>
              <w:autoSpaceDN/>
              <w:adjustRightInd/>
              <w:ind w:left="173" w:right="-108" w:hanging="173"/>
              <w:textAlignment w:val="auto"/>
              <w:rPr>
                <w:rFonts w:ascii="Angsana New" w:hAnsi="Angsana New"/>
                <w:spacing w:val="-16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u w:val="single"/>
                <w:cs/>
              </w:rPr>
              <w:lastRenderedPageBreak/>
              <w:t>บริษัทย่อย</w:t>
            </w:r>
            <w:r w:rsidRPr="004517A7">
              <w:rPr>
                <w:rFonts w:ascii="Angsana New" w:hAnsi="Angsana New"/>
                <w:szCs w:val="24"/>
                <w:u w:val="single"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u w:val="single"/>
                <w:cs/>
              </w:rPr>
              <w:t>(</w:t>
            </w:r>
            <w:r w:rsidRPr="004517A7">
              <w:rPr>
                <w:rFonts w:hint="cs"/>
                <w:szCs w:val="24"/>
                <w:cs/>
              </w:rPr>
              <w:t>ต่อ)</w:t>
            </w:r>
          </w:p>
        </w:tc>
        <w:tc>
          <w:tcPr>
            <w:tcW w:w="1111" w:type="dxa"/>
            <w:gridSpan w:val="3"/>
            <w:shd w:val="clear" w:color="auto" w:fill="auto"/>
          </w:tcPr>
          <w:p w14:paraId="7699EE67" w14:textId="77777777" w:rsidR="009944C0" w:rsidRPr="004517A7" w:rsidRDefault="009944C0" w:rsidP="002479D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1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3830" w:type="dxa"/>
            <w:shd w:val="clear" w:color="auto" w:fill="auto"/>
          </w:tcPr>
          <w:p w14:paraId="0A5BD690" w14:textId="77777777" w:rsidR="009944C0" w:rsidRPr="004517A7" w:rsidRDefault="009944C0" w:rsidP="002479D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hanging="162"/>
              <w:rPr>
                <w:rFonts w:ascii="Angsana New" w:hAnsi="Angsana New"/>
                <w:szCs w:val="24"/>
              </w:rPr>
            </w:pPr>
          </w:p>
        </w:tc>
        <w:tc>
          <w:tcPr>
            <w:tcW w:w="3094" w:type="dxa"/>
            <w:shd w:val="clear" w:color="auto" w:fill="auto"/>
          </w:tcPr>
          <w:p w14:paraId="00431095" w14:textId="77777777" w:rsidR="009944C0" w:rsidRPr="004517A7" w:rsidRDefault="009944C0" w:rsidP="002479D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207" w:right="-108" w:hanging="207"/>
              <w:rPr>
                <w:rFonts w:ascii="Angsana New" w:hAnsi="Angsana New"/>
                <w:szCs w:val="24"/>
              </w:rPr>
            </w:pPr>
          </w:p>
        </w:tc>
        <w:tc>
          <w:tcPr>
            <w:tcW w:w="2253" w:type="dxa"/>
            <w:shd w:val="clear" w:color="auto" w:fill="auto"/>
          </w:tcPr>
          <w:p w14:paraId="27DFD56F" w14:textId="77777777" w:rsidR="009944C0" w:rsidRPr="004517A7" w:rsidRDefault="009944C0" w:rsidP="002479D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-108"/>
              <w:jc w:val="thaiDistribute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510BCABB" w14:textId="77777777" w:rsidR="009944C0" w:rsidRPr="004517A7" w:rsidRDefault="009944C0" w:rsidP="002479D1">
            <w:pPr>
              <w:tabs>
                <w:tab w:val="decimal" w:pos="95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87" w:type="dxa"/>
            <w:gridSpan w:val="2"/>
            <w:shd w:val="clear" w:color="auto" w:fill="auto"/>
          </w:tcPr>
          <w:p w14:paraId="4C6D5421" w14:textId="77777777" w:rsidR="009944C0" w:rsidRPr="004517A7" w:rsidRDefault="009944C0" w:rsidP="00C60A22">
            <w:pPr>
              <w:tabs>
                <w:tab w:val="decimal" w:pos="775"/>
              </w:tabs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2479D1" w:rsidRPr="004517A7" w14:paraId="7C8E4A09" w14:textId="77777777" w:rsidTr="009944C0">
        <w:trPr>
          <w:gridAfter w:val="1"/>
          <w:wAfter w:w="9" w:type="dxa"/>
        </w:trPr>
        <w:tc>
          <w:tcPr>
            <w:tcW w:w="1585" w:type="dxa"/>
            <w:shd w:val="clear" w:color="auto" w:fill="auto"/>
          </w:tcPr>
          <w:p w14:paraId="5BE574C5" w14:textId="7AE2E204" w:rsidR="002479D1" w:rsidRPr="004517A7" w:rsidRDefault="002479D1" w:rsidP="002479D1">
            <w:pPr>
              <w:overflowPunct/>
              <w:autoSpaceDE/>
              <w:autoSpaceDN/>
              <w:adjustRightInd/>
              <w:ind w:left="173" w:right="-108" w:hanging="173"/>
              <w:textAlignment w:val="auto"/>
              <w:rPr>
                <w:rFonts w:ascii="Angsana New" w:hAnsi="Angsana New"/>
                <w:spacing w:val="-16"/>
                <w:szCs w:val="24"/>
                <w:cs/>
              </w:rPr>
            </w:pPr>
            <w:r w:rsidRPr="004517A7">
              <w:rPr>
                <w:rFonts w:ascii="Angsana New" w:hAnsi="Angsana New" w:hint="cs"/>
                <w:spacing w:val="-16"/>
                <w:szCs w:val="24"/>
                <w:cs/>
              </w:rPr>
              <w:t>บริษัท</w:t>
            </w:r>
            <w:r w:rsidRPr="004517A7">
              <w:rPr>
                <w:rFonts w:ascii="Angsana New" w:hAnsi="Angsana New"/>
                <w:spacing w:val="-16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pacing w:val="-16"/>
                <w:szCs w:val="24"/>
                <w:cs/>
              </w:rPr>
              <w:t>โกลด์</w:t>
            </w:r>
            <w:r w:rsidRPr="004517A7">
              <w:rPr>
                <w:rFonts w:ascii="Angsana New" w:hAnsi="Angsana New"/>
                <w:spacing w:val="-16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pacing w:val="-16"/>
                <w:szCs w:val="24"/>
                <w:cs/>
              </w:rPr>
              <w:t>ชอร์ส</w:t>
            </w:r>
            <w:r w:rsidRPr="004517A7">
              <w:rPr>
                <w:rFonts w:ascii="Angsana New" w:hAnsi="Angsana New"/>
                <w:spacing w:val="-16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pacing w:val="-16"/>
                <w:szCs w:val="24"/>
                <w:cs/>
              </w:rPr>
              <w:t>จำกัด</w:t>
            </w:r>
          </w:p>
        </w:tc>
        <w:tc>
          <w:tcPr>
            <w:tcW w:w="1111" w:type="dxa"/>
            <w:gridSpan w:val="3"/>
            <w:shd w:val="clear" w:color="auto" w:fill="auto"/>
          </w:tcPr>
          <w:p w14:paraId="0CBD9910" w14:textId="164A1D00" w:rsidR="002479D1" w:rsidRPr="004517A7" w:rsidRDefault="002479D1" w:rsidP="002479D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134"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2</w:t>
            </w:r>
            <w:r w:rsidR="00915E84" w:rsidRPr="004517A7">
              <w:rPr>
                <w:rFonts w:ascii="Angsana New" w:hAnsi="Angsana New"/>
                <w:szCs w:val="24"/>
              </w:rPr>
              <w:t>12</w:t>
            </w:r>
            <w:r w:rsidRPr="004517A7">
              <w:rPr>
                <w:rFonts w:ascii="Angsana New" w:hAnsi="Angsana New"/>
                <w:szCs w:val="24"/>
              </w:rPr>
              <w:t>,000</w:t>
            </w:r>
          </w:p>
        </w:tc>
        <w:tc>
          <w:tcPr>
            <w:tcW w:w="3830" w:type="dxa"/>
            <w:shd w:val="clear" w:color="auto" w:fill="auto"/>
          </w:tcPr>
          <w:p w14:paraId="60A5B914" w14:textId="1D63775C" w:rsidR="002479D1" w:rsidRPr="004517A7" w:rsidRDefault="002479D1" w:rsidP="002479D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-</w:t>
            </w:r>
            <w:r w:rsidRPr="004517A7">
              <w:rPr>
                <w:rFonts w:ascii="Angsana New" w:hAnsi="Angsana New"/>
                <w:szCs w:val="24"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งวดที่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/>
                <w:szCs w:val="24"/>
              </w:rPr>
              <w:t>1</w:t>
            </w:r>
            <w:r w:rsidR="00915E84" w:rsidRPr="004517A7">
              <w:rPr>
                <w:rFonts w:ascii="Angsana New" w:hAnsi="Angsana New"/>
                <w:szCs w:val="24"/>
              </w:rPr>
              <w:t xml:space="preserve"> </w:t>
            </w:r>
            <w:r w:rsidRPr="004517A7">
              <w:rPr>
                <w:rFonts w:ascii="Angsana New" w:hAnsi="Angsana New"/>
                <w:szCs w:val="24"/>
              </w:rPr>
              <w:t>-</w:t>
            </w:r>
            <w:r w:rsidR="00915E84" w:rsidRPr="004517A7">
              <w:rPr>
                <w:rFonts w:ascii="Angsana New" w:hAnsi="Angsana New"/>
                <w:szCs w:val="24"/>
              </w:rPr>
              <w:t xml:space="preserve"> </w:t>
            </w:r>
            <w:r w:rsidRPr="004517A7">
              <w:rPr>
                <w:rFonts w:ascii="Angsana New" w:hAnsi="Angsana New"/>
                <w:szCs w:val="24"/>
              </w:rPr>
              <w:t xml:space="preserve">60 </w:t>
            </w:r>
            <w:r w:rsidRPr="004517A7">
              <w:rPr>
                <w:rFonts w:ascii="Angsana New" w:hAnsi="Angsana New" w:hint="cs"/>
                <w:szCs w:val="24"/>
                <w:cs/>
              </w:rPr>
              <w:t>จ่ายชำระคืนเงินต้นงวดละ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="00915E84" w:rsidRPr="004517A7">
              <w:rPr>
                <w:rFonts w:ascii="Angsana New" w:hAnsi="Angsana New"/>
                <w:szCs w:val="24"/>
              </w:rPr>
              <w:t>4.5</w:t>
            </w:r>
            <w:r w:rsidR="00A627DD" w:rsidRPr="004517A7">
              <w:rPr>
                <w:rFonts w:ascii="Angsana New" w:hAnsi="Angsana New"/>
                <w:szCs w:val="24"/>
              </w:rPr>
              <w:t>1</w:t>
            </w:r>
            <w:r w:rsidRPr="004517A7">
              <w:rPr>
                <w:rFonts w:ascii="Angsana New" w:hAnsi="Angsana New"/>
                <w:szCs w:val="24"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ล้านบาท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พร้อมดอกเบี้ยภายในระยะเวลา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/>
                <w:szCs w:val="24"/>
              </w:rPr>
              <w:t xml:space="preserve">5 </w:t>
            </w:r>
            <w:r w:rsidRPr="004517A7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3094" w:type="dxa"/>
            <w:shd w:val="clear" w:color="auto" w:fill="auto"/>
          </w:tcPr>
          <w:p w14:paraId="3C7D00A8" w14:textId="629D3AFA" w:rsidR="002479D1" w:rsidRPr="004517A7" w:rsidRDefault="002479D1" w:rsidP="002479D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207" w:right="-108" w:hanging="207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 xml:space="preserve">1. </w:t>
            </w:r>
            <w:r w:rsidRPr="004517A7">
              <w:rPr>
                <w:rFonts w:ascii="Angsana New" w:hAnsi="Angsana New" w:hint="cs"/>
                <w:szCs w:val="24"/>
                <w:cs/>
              </w:rPr>
              <w:t>ที่ดินและสิ่งปลูกสร้าง</w:t>
            </w:r>
          </w:p>
          <w:p w14:paraId="50BA0BEE" w14:textId="3747F7EB" w:rsidR="002479D1" w:rsidRPr="004517A7" w:rsidRDefault="002479D1" w:rsidP="002479D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207" w:right="-108" w:hanging="207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 xml:space="preserve">2. </w:t>
            </w:r>
            <w:r w:rsidRPr="004517A7">
              <w:rPr>
                <w:rFonts w:ascii="Angsana New" w:hAnsi="Angsana New" w:hint="cs"/>
                <w:szCs w:val="24"/>
                <w:cs/>
              </w:rPr>
              <w:t>ค้ำประกันโดยกรรมการของกลุ่มบริษัท</w:t>
            </w:r>
          </w:p>
        </w:tc>
        <w:tc>
          <w:tcPr>
            <w:tcW w:w="2253" w:type="dxa"/>
            <w:shd w:val="clear" w:color="auto" w:fill="auto"/>
          </w:tcPr>
          <w:p w14:paraId="0C68973C" w14:textId="6461FDC0" w:rsidR="002479D1" w:rsidRPr="004517A7" w:rsidRDefault="002479D1" w:rsidP="00114BB8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-108"/>
              <w:jc w:val="center"/>
              <w:rPr>
                <w:rFonts w:ascii="Angsana New" w:hAnsi="Angsana New"/>
                <w:spacing w:val="-6"/>
                <w:szCs w:val="24"/>
              </w:rPr>
            </w:pPr>
            <w:r w:rsidRPr="004517A7">
              <w:rPr>
                <w:rFonts w:ascii="Angsana New" w:hAnsi="Angsana New" w:hint="cs"/>
                <w:spacing w:val="-6"/>
                <w:szCs w:val="24"/>
                <w:cs/>
              </w:rPr>
              <w:t>อัตรา</w:t>
            </w:r>
            <w:r w:rsidRPr="004517A7">
              <w:rPr>
                <w:rFonts w:ascii="Angsana New" w:hAnsi="Angsana New"/>
                <w:spacing w:val="-6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/>
                <w:spacing w:val="-6"/>
                <w:szCs w:val="24"/>
              </w:rPr>
              <w:t>MLR - 2.25</w:t>
            </w:r>
            <w:r w:rsidRPr="004517A7">
              <w:rPr>
                <w:rFonts w:ascii="Angsana New" w:hAnsi="Angsana New"/>
                <w:spacing w:val="-6"/>
                <w:szCs w:val="24"/>
                <w:cs/>
              </w:rPr>
              <w:t xml:space="preserve">% </w:t>
            </w:r>
            <w:r w:rsidRPr="004517A7">
              <w:rPr>
                <w:rFonts w:ascii="Angsana New" w:hAnsi="Angsana New" w:hint="cs"/>
                <w:spacing w:val="-6"/>
                <w:szCs w:val="24"/>
                <w:cs/>
              </w:rPr>
              <w:t>ต่อปี</w:t>
            </w:r>
          </w:p>
        </w:tc>
        <w:tc>
          <w:tcPr>
            <w:tcW w:w="1173" w:type="dxa"/>
            <w:shd w:val="clear" w:color="auto" w:fill="auto"/>
          </w:tcPr>
          <w:p w14:paraId="237E903F" w14:textId="3B956CB3" w:rsidR="002479D1" w:rsidRPr="004517A7" w:rsidRDefault="002C7930" w:rsidP="002479D1">
            <w:pPr>
              <w:tabs>
                <w:tab w:val="decimal" w:pos="952"/>
              </w:tabs>
              <w:jc w:val="both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eastAsia"/>
                <w:szCs w:val="24"/>
              </w:rPr>
              <w:t>50,091</w:t>
            </w:r>
          </w:p>
        </w:tc>
        <w:tc>
          <w:tcPr>
            <w:tcW w:w="1187" w:type="dxa"/>
            <w:gridSpan w:val="2"/>
            <w:shd w:val="clear" w:color="auto" w:fill="auto"/>
          </w:tcPr>
          <w:p w14:paraId="4970843F" w14:textId="4611603F" w:rsidR="002479D1" w:rsidRPr="004517A7" w:rsidRDefault="002479D1" w:rsidP="00C60A22">
            <w:pPr>
              <w:tabs>
                <w:tab w:val="decimal" w:pos="775"/>
              </w:tabs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</w:tr>
      <w:tr w:rsidR="00044474" w:rsidRPr="004517A7" w14:paraId="674E9BFA" w14:textId="77777777" w:rsidTr="009944C0">
        <w:trPr>
          <w:gridAfter w:val="1"/>
          <w:wAfter w:w="9" w:type="dxa"/>
        </w:trPr>
        <w:tc>
          <w:tcPr>
            <w:tcW w:w="1585" w:type="dxa"/>
            <w:shd w:val="clear" w:color="auto" w:fill="auto"/>
          </w:tcPr>
          <w:p w14:paraId="495CE1BE" w14:textId="77777777" w:rsidR="00044474" w:rsidRPr="004517A7" w:rsidRDefault="00044474" w:rsidP="00044474">
            <w:pPr>
              <w:overflowPunct/>
              <w:autoSpaceDE/>
              <w:autoSpaceDN/>
              <w:adjustRightInd/>
              <w:ind w:left="173" w:right="-108" w:hanging="173"/>
              <w:textAlignment w:val="auto"/>
              <w:rPr>
                <w:rFonts w:ascii="Angsana New" w:hAnsi="Angsana New"/>
                <w:spacing w:val="-16"/>
                <w:szCs w:val="24"/>
                <w:cs/>
              </w:rPr>
            </w:pPr>
          </w:p>
        </w:tc>
        <w:tc>
          <w:tcPr>
            <w:tcW w:w="1111" w:type="dxa"/>
            <w:gridSpan w:val="3"/>
            <w:shd w:val="clear" w:color="auto" w:fill="auto"/>
          </w:tcPr>
          <w:p w14:paraId="0B4D24B2" w14:textId="1AC98487" w:rsidR="00044474" w:rsidRPr="004517A7" w:rsidRDefault="00044474" w:rsidP="00044474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134"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11,000</w:t>
            </w:r>
          </w:p>
        </w:tc>
        <w:tc>
          <w:tcPr>
            <w:tcW w:w="3830" w:type="dxa"/>
            <w:shd w:val="clear" w:color="auto" w:fill="auto"/>
          </w:tcPr>
          <w:p w14:paraId="29857F02" w14:textId="3FBEED6F" w:rsidR="00044474" w:rsidRPr="004517A7" w:rsidRDefault="00044474" w:rsidP="00044474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-</w:t>
            </w:r>
            <w:r w:rsidRPr="004517A7">
              <w:rPr>
                <w:rFonts w:ascii="Angsana New" w:hAnsi="Angsana New"/>
                <w:szCs w:val="24"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งวดที่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/>
                <w:szCs w:val="24"/>
              </w:rPr>
              <w:t>1</w:t>
            </w:r>
            <w:r w:rsidR="00915E84" w:rsidRPr="004517A7">
              <w:rPr>
                <w:rFonts w:ascii="Angsana New" w:hAnsi="Angsana New"/>
                <w:szCs w:val="24"/>
              </w:rPr>
              <w:t xml:space="preserve"> </w:t>
            </w:r>
            <w:r w:rsidRPr="004517A7">
              <w:rPr>
                <w:rFonts w:ascii="Angsana New" w:hAnsi="Angsana New"/>
                <w:szCs w:val="24"/>
              </w:rPr>
              <w:t>-</w:t>
            </w:r>
            <w:r w:rsidR="00915E84" w:rsidRPr="004517A7">
              <w:rPr>
                <w:rFonts w:ascii="Angsana New" w:hAnsi="Angsana New"/>
                <w:szCs w:val="24"/>
              </w:rPr>
              <w:t xml:space="preserve"> </w:t>
            </w:r>
            <w:r w:rsidRPr="004517A7">
              <w:rPr>
                <w:rFonts w:ascii="Angsana New" w:hAnsi="Angsana New"/>
                <w:szCs w:val="24"/>
              </w:rPr>
              <w:t xml:space="preserve">24 </w:t>
            </w:r>
            <w:r w:rsidRPr="004517A7">
              <w:rPr>
                <w:rFonts w:ascii="Angsana New" w:hAnsi="Angsana New" w:hint="cs"/>
                <w:szCs w:val="24"/>
                <w:cs/>
              </w:rPr>
              <w:t>จ่ายชำระคืนเงินต้นงวดละ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/>
                <w:szCs w:val="24"/>
              </w:rPr>
              <w:t xml:space="preserve">0.62 </w:t>
            </w:r>
            <w:r w:rsidRPr="004517A7">
              <w:rPr>
                <w:rFonts w:ascii="Angsana New" w:hAnsi="Angsana New" w:hint="cs"/>
                <w:szCs w:val="24"/>
                <w:cs/>
              </w:rPr>
              <w:t>ล้านบาท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พร้อมดอกเบี้ยภายในระยะเวลา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Pr="004517A7">
              <w:rPr>
                <w:rFonts w:ascii="Angsana New" w:hAnsi="Angsana New"/>
                <w:szCs w:val="24"/>
              </w:rPr>
              <w:t xml:space="preserve">2 </w:t>
            </w:r>
            <w:r w:rsidRPr="004517A7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3094" w:type="dxa"/>
            <w:shd w:val="clear" w:color="auto" w:fill="auto"/>
          </w:tcPr>
          <w:p w14:paraId="669F44C3" w14:textId="77777777" w:rsidR="00264C60" w:rsidRPr="004517A7" w:rsidRDefault="00264C60" w:rsidP="00264C6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207" w:right="-108" w:hanging="207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 xml:space="preserve">1. </w:t>
            </w:r>
            <w:r w:rsidRPr="004517A7">
              <w:rPr>
                <w:rFonts w:ascii="Angsana New" w:hAnsi="Angsana New" w:hint="cs"/>
                <w:szCs w:val="24"/>
                <w:cs/>
              </w:rPr>
              <w:t>ที่ดินและสิ่งปลูกสร้าง</w:t>
            </w:r>
          </w:p>
          <w:p w14:paraId="01662800" w14:textId="071DDB97" w:rsidR="00044474" w:rsidRPr="004517A7" w:rsidRDefault="00264C60" w:rsidP="00264C6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207" w:right="-108" w:hanging="207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 xml:space="preserve">2. </w:t>
            </w:r>
            <w:r w:rsidRPr="004517A7">
              <w:rPr>
                <w:rFonts w:ascii="Angsana New" w:hAnsi="Angsana New" w:hint="cs"/>
                <w:szCs w:val="24"/>
                <w:cs/>
              </w:rPr>
              <w:t>ค้ำประกันโดยกรรมการของกลุ่มบริษัท</w:t>
            </w:r>
          </w:p>
        </w:tc>
        <w:tc>
          <w:tcPr>
            <w:tcW w:w="2253" w:type="dxa"/>
            <w:shd w:val="clear" w:color="auto" w:fill="auto"/>
          </w:tcPr>
          <w:p w14:paraId="47194B49" w14:textId="1AA78DF9" w:rsidR="00044474" w:rsidRPr="004517A7" w:rsidRDefault="008C6445" w:rsidP="00114BB8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-108"/>
              <w:jc w:val="center"/>
              <w:rPr>
                <w:rFonts w:ascii="Angsana New" w:hAnsi="Angsana New"/>
                <w:spacing w:val="-6"/>
                <w:szCs w:val="24"/>
                <w:cs/>
              </w:rPr>
            </w:pPr>
            <w:r w:rsidRPr="004517A7">
              <w:rPr>
                <w:rFonts w:ascii="Angsana New" w:hAnsi="Angsana New"/>
                <w:spacing w:val="-6"/>
                <w:szCs w:val="24"/>
              </w:rPr>
              <w:t>MLR</w:t>
            </w:r>
          </w:p>
        </w:tc>
        <w:tc>
          <w:tcPr>
            <w:tcW w:w="1173" w:type="dxa"/>
            <w:shd w:val="clear" w:color="auto" w:fill="auto"/>
          </w:tcPr>
          <w:p w14:paraId="306A0DB5" w14:textId="71512F60" w:rsidR="00044474" w:rsidRPr="004517A7" w:rsidRDefault="008B76A2" w:rsidP="00044474">
            <w:pPr>
              <w:tabs>
                <w:tab w:val="decimal" w:pos="952"/>
              </w:tabs>
              <w:jc w:val="both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eastAsia"/>
                <w:szCs w:val="24"/>
              </w:rPr>
              <w:t>5,420</w:t>
            </w:r>
          </w:p>
        </w:tc>
        <w:tc>
          <w:tcPr>
            <w:tcW w:w="1187" w:type="dxa"/>
            <w:gridSpan w:val="2"/>
            <w:shd w:val="clear" w:color="auto" w:fill="auto"/>
          </w:tcPr>
          <w:p w14:paraId="6F9CA40E" w14:textId="529376C0" w:rsidR="00044474" w:rsidRPr="004517A7" w:rsidRDefault="008B76A2" w:rsidP="00C60A22">
            <w:pPr>
              <w:tabs>
                <w:tab w:val="decimal" w:pos="775"/>
              </w:tabs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</w:tr>
      <w:tr w:rsidR="00044474" w:rsidRPr="004517A7" w14:paraId="2B53FB27" w14:textId="77777777" w:rsidTr="009944C0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val="64"/>
        </w:trPr>
        <w:tc>
          <w:tcPr>
            <w:tcW w:w="9620" w:type="dxa"/>
            <w:gridSpan w:val="6"/>
            <w:shd w:val="clear" w:color="auto" w:fill="auto"/>
          </w:tcPr>
          <w:p w14:paraId="4E7D5C77" w14:textId="77777777" w:rsidR="00044474" w:rsidRPr="004517A7" w:rsidRDefault="00044474" w:rsidP="00044474">
            <w:pPr>
              <w:overflowPunct/>
              <w:autoSpaceDE/>
              <w:autoSpaceDN/>
              <w:adjustRightInd/>
              <w:spacing w:line="60" w:lineRule="exact"/>
              <w:ind w:left="80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253" w:type="dxa"/>
            <w:shd w:val="clear" w:color="auto" w:fill="auto"/>
          </w:tcPr>
          <w:p w14:paraId="3A51100E" w14:textId="77777777" w:rsidR="00044474" w:rsidRPr="004517A7" w:rsidRDefault="00044474" w:rsidP="00044474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60" w:lineRule="exact"/>
              <w:ind w:right="-108"/>
              <w:jc w:val="thaiDistribute"/>
              <w:rPr>
                <w:rFonts w:ascii="Angsana New" w:hAnsi="Angsana New"/>
                <w:spacing w:val="-6"/>
                <w:szCs w:val="24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52E1C639" w14:textId="77777777" w:rsidR="00044474" w:rsidRPr="004517A7" w:rsidRDefault="00044474" w:rsidP="00044474">
            <w:pPr>
              <w:tabs>
                <w:tab w:val="decimal" w:pos="900"/>
              </w:tabs>
              <w:spacing w:line="6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3A7E4A14" w14:textId="77777777" w:rsidR="00044474" w:rsidRPr="004517A7" w:rsidRDefault="00044474" w:rsidP="00044474">
            <w:pPr>
              <w:tabs>
                <w:tab w:val="decimal" w:pos="775"/>
              </w:tabs>
              <w:spacing w:line="6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19ECC526" w14:textId="77777777" w:rsidR="00044474" w:rsidRPr="004517A7" w:rsidRDefault="00044474" w:rsidP="00044474">
            <w:pPr>
              <w:tabs>
                <w:tab w:val="decimal" w:pos="810"/>
              </w:tabs>
              <w:spacing w:line="6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044474" w:rsidRPr="004517A7" w14:paraId="2116A914" w14:textId="77777777" w:rsidTr="009944C0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val="64"/>
        </w:trPr>
        <w:tc>
          <w:tcPr>
            <w:tcW w:w="9620" w:type="dxa"/>
            <w:gridSpan w:val="6"/>
            <w:shd w:val="clear" w:color="auto" w:fill="auto"/>
          </w:tcPr>
          <w:p w14:paraId="4FD6D16C" w14:textId="77777777" w:rsidR="00044474" w:rsidRPr="004517A7" w:rsidRDefault="00044474" w:rsidP="00044474">
            <w:pPr>
              <w:overflowPunct/>
              <w:autoSpaceDE/>
              <w:autoSpaceDN/>
              <w:adjustRightInd/>
              <w:ind w:left="80"/>
              <w:textAlignment w:val="auto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รวมเงินกู้ยืมระยะยาวจากสถาบันทางการเงิน</w:t>
            </w:r>
          </w:p>
        </w:tc>
        <w:tc>
          <w:tcPr>
            <w:tcW w:w="2253" w:type="dxa"/>
            <w:shd w:val="clear" w:color="auto" w:fill="auto"/>
          </w:tcPr>
          <w:p w14:paraId="7F2CF64B" w14:textId="77777777" w:rsidR="00044474" w:rsidRPr="004517A7" w:rsidRDefault="00044474" w:rsidP="00044474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-108"/>
              <w:jc w:val="thaiDistribute"/>
              <w:rPr>
                <w:rFonts w:ascii="Angsana New" w:hAnsi="Angsana New"/>
                <w:spacing w:val="-6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7AF1A82F" w14:textId="062E28F5" w:rsidR="00044474" w:rsidRPr="004517A7" w:rsidRDefault="00044474" w:rsidP="00044474">
            <w:pPr>
              <w:tabs>
                <w:tab w:val="decimal" w:pos="1081"/>
              </w:tabs>
              <w:jc w:val="both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167,704</w:t>
            </w:r>
          </w:p>
        </w:tc>
        <w:tc>
          <w:tcPr>
            <w:tcW w:w="90" w:type="dxa"/>
          </w:tcPr>
          <w:p w14:paraId="23CE068A" w14:textId="77777777" w:rsidR="00044474" w:rsidRPr="004517A7" w:rsidRDefault="00044474" w:rsidP="00044474">
            <w:pPr>
              <w:tabs>
                <w:tab w:val="decimal" w:pos="775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31DDB287" w14:textId="424B3F8D" w:rsidR="00044474" w:rsidRPr="004517A7" w:rsidRDefault="00044474" w:rsidP="00C60A22">
            <w:pPr>
              <w:ind w:right="93"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119,524</w:t>
            </w:r>
          </w:p>
        </w:tc>
      </w:tr>
      <w:tr w:rsidR="00044474" w:rsidRPr="004517A7" w14:paraId="43953F84" w14:textId="77777777" w:rsidTr="009944C0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val="64"/>
        </w:trPr>
        <w:tc>
          <w:tcPr>
            <w:tcW w:w="9620" w:type="dxa"/>
            <w:gridSpan w:val="6"/>
            <w:shd w:val="clear" w:color="auto" w:fill="auto"/>
          </w:tcPr>
          <w:p w14:paraId="7D613B67" w14:textId="77777777" w:rsidR="00044474" w:rsidRPr="004517A7" w:rsidRDefault="00044474" w:rsidP="00044474">
            <w:pPr>
              <w:overflowPunct/>
              <w:autoSpaceDE/>
              <w:autoSpaceDN/>
              <w:adjustRightInd/>
              <w:ind w:left="80"/>
              <w:textAlignment w:val="auto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u w:val="single"/>
                <w:cs/>
              </w:rPr>
              <w:t>หัก</w:t>
            </w:r>
            <w:r w:rsidRPr="004517A7">
              <w:rPr>
                <w:rFonts w:ascii="Angsana New" w:hAnsi="Angsana New" w:hint="cs"/>
                <w:szCs w:val="24"/>
              </w:rPr>
              <w:t>: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2253" w:type="dxa"/>
            <w:shd w:val="clear" w:color="auto" w:fill="auto"/>
          </w:tcPr>
          <w:p w14:paraId="1630E824" w14:textId="77777777" w:rsidR="00044474" w:rsidRPr="004517A7" w:rsidRDefault="00044474" w:rsidP="00044474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-108"/>
              <w:jc w:val="thaiDistribute"/>
              <w:rPr>
                <w:rFonts w:ascii="Angsana New" w:hAnsi="Angsana New"/>
                <w:spacing w:val="-6"/>
                <w:szCs w:val="24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6D465B28" w14:textId="725F87B9" w:rsidR="00044474" w:rsidRPr="004517A7" w:rsidRDefault="00044474" w:rsidP="00C60A22">
            <w:pPr>
              <w:ind w:right="96"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(99,194)</w:t>
            </w:r>
          </w:p>
        </w:tc>
        <w:tc>
          <w:tcPr>
            <w:tcW w:w="90" w:type="dxa"/>
          </w:tcPr>
          <w:p w14:paraId="3F240292" w14:textId="77777777" w:rsidR="00044474" w:rsidRPr="004517A7" w:rsidRDefault="00044474" w:rsidP="00044474">
            <w:pPr>
              <w:tabs>
                <w:tab w:val="decimal" w:pos="775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63836A63" w14:textId="1E4671B8" w:rsidR="00044474" w:rsidRPr="004517A7" w:rsidRDefault="00044474" w:rsidP="00C60A22">
            <w:pPr>
              <w:ind w:right="93"/>
              <w:jc w:val="right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(47,992)</w:t>
            </w:r>
          </w:p>
        </w:tc>
      </w:tr>
      <w:tr w:rsidR="00044474" w:rsidRPr="004517A7" w14:paraId="01B7A1A3" w14:textId="77777777" w:rsidTr="009944C0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val="64"/>
        </w:trPr>
        <w:tc>
          <w:tcPr>
            <w:tcW w:w="9620" w:type="dxa"/>
            <w:gridSpan w:val="6"/>
            <w:shd w:val="clear" w:color="auto" w:fill="auto"/>
          </w:tcPr>
          <w:p w14:paraId="4FB285D7" w14:textId="77777777" w:rsidR="00044474" w:rsidRPr="004517A7" w:rsidRDefault="00044474" w:rsidP="00044474">
            <w:pPr>
              <w:overflowPunct/>
              <w:autoSpaceDE/>
              <w:autoSpaceDN/>
              <w:adjustRightInd/>
              <w:ind w:left="80"/>
              <w:textAlignment w:val="auto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Cs w:val="24"/>
                <w:cs/>
              </w:rPr>
              <w:t>เงินกู้ยืมระยะยาวจากสถาบันทางการเงิน - สุทธิจากส่วนที่ถึงกำหนดชำระภายในหนึ่งปี</w:t>
            </w:r>
          </w:p>
        </w:tc>
        <w:tc>
          <w:tcPr>
            <w:tcW w:w="2253" w:type="dxa"/>
            <w:shd w:val="clear" w:color="auto" w:fill="auto"/>
          </w:tcPr>
          <w:p w14:paraId="0EC56F9C" w14:textId="77777777" w:rsidR="00044474" w:rsidRPr="004517A7" w:rsidRDefault="00044474" w:rsidP="00044474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-108"/>
              <w:jc w:val="thaiDistribute"/>
              <w:rPr>
                <w:rFonts w:ascii="Angsana New" w:hAnsi="Angsana New"/>
                <w:spacing w:val="-6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779BB" w14:textId="52A13B73" w:rsidR="00044474" w:rsidRPr="004517A7" w:rsidRDefault="00044474" w:rsidP="00044474">
            <w:pPr>
              <w:tabs>
                <w:tab w:val="decimal" w:pos="1081"/>
              </w:tabs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4517A7">
              <w:rPr>
                <w:rFonts w:ascii="Angsana New" w:hAnsi="Angsana New"/>
                <w:b/>
                <w:bCs/>
                <w:szCs w:val="24"/>
              </w:rPr>
              <w:t>68,510</w:t>
            </w:r>
          </w:p>
        </w:tc>
        <w:tc>
          <w:tcPr>
            <w:tcW w:w="90" w:type="dxa"/>
          </w:tcPr>
          <w:p w14:paraId="01E5CE68" w14:textId="77777777" w:rsidR="00044474" w:rsidRPr="004517A7" w:rsidRDefault="00044474" w:rsidP="00044474">
            <w:pPr>
              <w:tabs>
                <w:tab w:val="decimal" w:pos="775"/>
              </w:tabs>
              <w:jc w:val="both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2C2C98" w14:textId="0A13945E" w:rsidR="00044474" w:rsidRPr="004517A7" w:rsidRDefault="00044474" w:rsidP="00C60A22">
            <w:pPr>
              <w:ind w:right="93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4517A7">
              <w:rPr>
                <w:rFonts w:ascii="Angsana New" w:hAnsi="Angsana New"/>
                <w:b/>
                <w:bCs/>
                <w:szCs w:val="24"/>
              </w:rPr>
              <w:t>71,532</w:t>
            </w:r>
          </w:p>
        </w:tc>
      </w:tr>
    </w:tbl>
    <w:p w14:paraId="05168901" w14:textId="77777777" w:rsidR="00770484" w:rsidRPr="004517A7" w:rsidRDefault="00770484" w:rsidP="00B44C83">
      <w:pPr>
        <w:spacing w:before="240" w:line="240" w:lineRule="atLeast"/>
        <w:rPr>
          <w:rFonts w:ascii="Angsana New" w:hAnsi="Angsana New"/>
          <w:b/>
          <w:bCs/>
          <w:sz w:val="28"/>
        </w:rPr>
        <w:sectPr w:rsidR="00770484" w:rsidRPr="004517A7" w:rsidSect="00964A95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1195" w:left="720" w:header="864" w:footer="432" w:gutter="0"/>
          <w:cols w:space="720"/>
          <w:docGrid w:linePitch="326"/>
        </w:sectPr>
      </w:pPr>
    </w:p>
    <w:p w14:paraId="2FF9E7D1" w14:textId="51BE6CDC" w:rsidR="00770484" w:rsidRPr="004517A7" w:rsidRDefault="00770484" w:rsidP="00B415BA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lastRenderedPageBreak/>
        <w:t>การเปลี่ยนแปลงของบัญชีเงินกู้ยืมระยะยาว สำหรับปีสิ้นสุดวันที่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31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ธันวาคม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0E73F0" w:rsidRPr="004517A7">
        <w:rPr>
          <w:rFonts w:ascii="Angsana New" w:hAnsi="Angsana New"/>
          <w:color w:val="000000"/>
          <w:spacing w:val="-2"/>
          <w:sz w:val="28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0E73F0" w:rsidRPr="004517A7">
        <w:rPr>
          <w:rFonts w:ascii="Angsana New" w:hAnsi="Angsana New"/>
          <w:color w:val="000000"/>
          <w:spacing w:val="-2"/>
          <w:sz w:val="28"/>
        </w:rPr>
        <w:t>3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มีรายละเอียดดังนี้</w:t>
      </w:r>
      <w:r w:rsidR="00B415BA" w:rsidRPr="004517A7">
        <w:rPr>
          <w:rFonts w:ascii="Angsana New" w:hAnsi="Angsana New" w:hint="cs"/>
          <w:color w:val="000000"/>
          <w:spacing w:val="-2"/>
          <w:sz w:val="28"/>
          <w:cs/>
          <w:lang w:val="en-GB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</w:rPr>
        <w:t>(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งบการเงินเฉพาะกิจการ</w:t>
      </w:r>
      <w:r w:rsidRPr="004517A7">
        <w:rPr>
          <w:rFonts w:ascii="Angsana New" w:hAnsi="Angsana New"/>
          <w:color w:val="000000"/>
          <w:spacing w:val="-2"/>
          <w:sz w:val="28"/>
        </w:rPr>
        <w:t>: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ไม่มี)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90"/>
        <w:gridCol w:w="1350"/>
      </w:tblGrid>
      <w:tr w:rsidR="00770484" w:rsidRPr="004517A7" w14:paraId="10235B09" w14:textId="77777777" w:rsidTr="00E934FC">
        <w:tc>
          <w:tcPr>
            <w:tcW w:w="6300" w:type="dxa"/>
            <w:vAlign w:val="bottom"/>
          </w:tcPr>
          <w:p w14:paraId="213EFC8B" w14:textId="77777777" w:rsidR="00770484" w:rsidRPr="004517A7" w:rsidRDefault="00770484" w:rsidP="000D313F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086B1C25" w14:textId="77777777" w:rsidR="00770484" w:rsidRPr="004517A7" w:rsidRDefault="00770484" w:rsidP="000D313F">
            <w:pPr>
              <w:ind w:left="533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caps/>
                <w:sz w:val="28"/>
              </w:rPr>
              <w:t>(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caps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caps/>
                <w:sz w:val="28"/>
              </w:rPr>
              <w:t>)</w:t>
            </w:r>
          </w:p>
        </w:tc>
      </w:tr>
      <w:tr w:rsidR="00770484" w:rsidRPr="004517A7" w14:paraId="3AE47F34" w14:textId="77777777" w:rsidTr="00E934FC">
        <w:tc>
          <w:tcPr>
            <w:tcW w:w="6300" w:type="dxa"/>
            <w:vAlign w:val="bottom"/>
          </w:tcPr>
          <w:p w14:paraId="37682676" w14:textId="77777777" w:rsidR="00770484" w:rsidRPr="004517A7" w:rsidRDefault="00770484" w:rsidP="000D313F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31984D91" w14:textId="77777777" w:rsidR="00770484" w:rsidRPr="004517A7" w:rsidRDefault="00770484" w:rsidP="000D313F">
            <w:pPr>
              <w:ind w:left="-12"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770484" w:rsidRPr="004517A7" w14:paraId="46D8D0DC" w14:textId="77777777" w:rsidTr="00E934FC">
        <w:tc>
          <w:tcPr>
            <w:tcW w:w="6300" w:type="dxa"/>
            <w:vAlign w:val="bottom"/>
          </w:tcPr>
          <w:p w14:paraId="6AF0CB53" w14:textId="77777777" w:rsidR="00770484" w:rsidRPr="004517A7" w:rsidRDefault="00770484" w:rsidP="000D313F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2B51C66" w14:textId="50536A55" w:rsidR="00770484" w:rsidRPr="004517A7" w:rsidRDefault="00770484" w:rsidP="000D313F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706887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0" w:type="dxa"/>
          </w:tcPr>
          <w:p w14:paraId="690F4899" w14:textId="77777777" w:rsidR="00770484" w:rsidRPr="004517A7" w:rsidRDefault="00770484" w:rsidP="000D313F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A6103BB" w14:textId="7CCB78C3" w:rsidR="00770484" w:rsidRPr="004517A7" w:rsidRDefault="00770484" w:rsidP="000D313F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706887" w:rsidRPr="004517A7">
              <w:rPr>
                <w:rFonts w:ascii="Angsana New" w:hAnsi="Angsana New"/>
                <w:sz w:val="28"/>
              </w:rPr>
              <w:t>3</w:t>
            </w:r>
          </w:p>
        </w:tc>
      </w:tr>
      <w:tr w:rsidR="00706887" w:rsidRPr="004517A7" w14:paraId="2FE593A7" w14:textId="77777777" w:rsidTr="00E934FC">
        <w:tc>
          <w:tcPr>
            <w:tcW w:w="6300" w:type="dxa"/>
            <w:vAlign w:val="bottom"/>
          </w:tcPr>
          <w:p w14:paraId="06D15D0B" w14:textId="77777777" w:rsidR="00706887" w:rsidRPr="004517A7" w:rsidRDefault="00706887" w:rsidP="00706887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caps/>
                <w:sz w:val="28"/>
                <w:cs/>
              </w:rPr>
              <w:t>ยอดคงเหลือต้นปี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B2FA9" w14:textId="7CFE78DC" w:rsidR="00706887" w:rsidRPr="004517A7" w:rsidRDefault="000E73F0" w:rsidP="00706887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517A7">
              <w:rPr>
                <w:rFonts w:ascii="Angsana New" w:hAnsi="Angsana New" w:hint="eastAsia"/>
                <w:snapToGrid w:val="0"/>
                <w:sz w:val="28"/>
                <w:lang w:eastAsia="th-TH"/>
              </w:rPr>
              <w:t>119,524</w:t>
            </w:r>
          </w:p>
        </w:tc>
        <w:tc>
          <w:tcPr>
            <w:tcW w:w="90" w:type="dxa"/>
            <w:shd w:val="clear" w:color="auto" w:fill="auto"/>
          </w:tcPr>
          <w:p w14:paraId="619036DE" w14:textId="77777777" w:rsidR="00706887" w:rsidRPr="004517A7" w:rsidRDefault="00706887" w:rsidP="00706887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5BFA2" w14:textId="513B1829" w:rsidR="00706887" w:rsidRPr="004517A7" w:rsidRDefault="00706887" w:rsidP="00706887">
            <w:pPr>
              <w:tabs>
                <w:tab w:val="decimal" w:pos="858"/>
              </w:tabs>
              <w:ind w:right="90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517A7">
              <w:rPr>
                <w:rFonts w:ascii="Angsana New" w:hAnsi="Angsana New"/>
                <w:snapToGrid w:val="0"/>
                <w:sz w:val="28"/>
                <w:lang w:eastAsia="th-TH"/>
              </w:rPr>
              <w:t>158,770</w:t>
            </w:r>
          </w:p>
        </w:tc>
      </w:tr>
      <w:tr w:rsidR="00706887" w:rsidRPr="004517A7" w14:paraId="71F086F0" w14:textId="77777777" w:rsidTr="00E934FC">
        <w:tc>
          <w:tcPr>
            <w:tcW w:w="6300" w:type="dxa"/>
            <w:vAlign w:val="bottom"/>
          </w:tcPr>
          <w:p w14:paraId="155E336E" w14:textId="77777777" w:rsidR="00706887" w:rsidRPr="004517A7" w:rsidRDefault="00706887" w:rsidP="00706887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caps/>
                <w:sz w:val="28"/>
                <w:u w:val="single"/>
                <w:cs/>
              </w:rPr>
              <w:t>บวก</w:t>
            </w:r>
            <w:r w:rsidRPr="004517A7">
              <w:rPr>
                <w:rFonts w:ascii="Angsana New" w:hAnsi="Angsana New" w:hint="cs"/>
                <w:caps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กู้เพิ่มระหว่างปี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E7BA8E" w14:textId="6F6AB26E" w:rsidR="00706887" w:rsidRPr="004517A7" w:rsidRDefault="0058159B" w:rsidP="00706887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517A7">
              <w:rPr>
                <w:rFonts w:ascii="Angsana New" w:hAnsi="Angsana New" w:hint="eastAsia"/>
                <w:snapToGrid w:val="0"/>
                <w:sz w:val="28"/>
                <w:lang w:eastAsia="th-TH"/>
              </w:rPr>
              <w:t>70,511</w:t>
            </w:r>
          </w:p>
        </w:tc>
        <w:tc>
          <w:tcPr>
            <w:tcW w:w="90" w:type="dxa"/>
            <w:shd w:val="clear" w:color="auto" w:fill="auto"/>
          </w:tcPr>
          <w:p w14:paraId="29ECD140" w14:textId="77777777" w:rsidR="00706887" w:rsidRPr="004517A7" w:rsidRDefault="00706887" w:rsidP="00706887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243ACB" w14:textId="164534EA" w:rsidR="00706887" w:rsidRPr="004517A7" w:rsidRDefault="00706887" w:rsidP="00706887">
            <w:pPr>
              <w:tabs>
                <w:tab w:val="decimal" w:pos="858"/>
              </w:tabs>
              <w:ind w:right="90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517A7">
              <w:rPr>
                <w:rFonts w:ascii="Angsana New" w:hAnsi="Angsana New"/>
                <w:snapToGrid w:val="0"/>
                <w:sz w:val="28"/>
                <w:lang w:eastAsia="th-TH"/>
              </w:rPr>
              <w:t>-</w:t>
            </w:r>
          </w:p>
        </w:tc>
      </w:tr>
      <w:tr w:rsidR="00706887" w:rsidRPr="004517A7" w14:paraId="3D858751" w14:textId="77777777" w:rsidTr="00E934FC">
        <w:tc>
          <w:tcPr>
            <w:tcW w:w="6300" w:type="dxa"/>
            <w:vAlign w:val="bottom"/>
          </w:tcPr>
          <w:p w14:paraId="33759582" w14:textId="77777777" w:rsidR="00706887" w:rsidRPr="004517A7" w:rsidRDefault="00706887" w:rsidP="00706887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caps/>
                <w:sz w:val="28"/>
                <w:u w:val="single"/>
                <w:cs/>
              </w:rPr>
              <w:t>หัก</w:t>
            </w:r>
            <w:r w:rsidRPr="004517A7">
              <w:rPr>
                <w:rFonts w:ascii="Angsana New" w:hAnsi="Angsana New" w:hint="cs"/>
                <w:caps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จ่ายคืนเงินกู้ระหว่างปี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55A7E" w14:textId="59EE68F9" w:rsidR="00706887" w:rsidRPr="004517A7" w:rsidRDefault="0058159B" w:rsidP="00706887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517A7">
              <w:rPr>
                <w:rFonts w:ascii="Angsana New" w:hAnsi="Angsana New" w:hint="eastAsia"/>
                <w:snapToGrid w:val="0"/>
                <w:sz w:val="28"/>
                <w:lang w:eastAsia="th-TH"/>
              </w:rPr>
              <w:t>(22,331)</w:t>
            </w:r>
          </w:p>
        </w:tc>
        <w:tc>
          <w:tcPr>
            <w:tcW w:w="90" w:type="dxa"/>
            <w:shd w:val="clear" w:color="auto" w:fill="auto"/>
          </w:tcPr>
          <w:p w14:paraId="1F9D6B71" w14:textId="77777777" w:rsidR="00706887" w:rsidRPr="004517A7" w:rsidRDefault="00706887" w:rsidP="00706887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F9574" w14:textId="75704A81" w:rsidR="00706887" w:rsidRPr="004517A7" w:rsidRDefault="00706887" w:rsidP="00706887">
            <w:pPr>
              <w:tabs>
                <w:tab w:val="decimal" w:pos="849"/>
              </w:tabs>
              <w:ind w:right="90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517A7">
              <w:rPr>
                <w:rFonts w:ascii="Angsana New" w:hAnsi="Angsana New"/>
                <w:snapToGrid w:val="0"/>
                <w:sz w:val="28"/>
                <w:lang w:eastAsia="th-TH"/>
              </w:rPr>
              <w:t>(39,246)</w:t>
            </w:r>
          </w:p>
        </w:tc>
      </w:tr>
      <w:tr w:rsidR="00706887" w:rsidRPr="004517A7" w14:paraId="79670783" w14:textId="77777777" w:rsidTr="00E934FC">
        <w:tc>
          <w:tcPr>
            <w:tcW w:w="6300" w:type="dxa"/>
            <w:vAlign w:val="bottom"/>
          </w:tcPr>
          <w:p w14:paraId="46A4F1C9" w14:textId="77777777" w:rsidR="00706887" w:rsidRPr="004517A7" w:rsidRDefault="00706887" w:rsidP="00706887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b/>
                <w:bCs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caps/>
                <w:sz w:val="28"/>
                <w:cs/>
              </w:rPr>
              <w:t>ยอดคงเหลือปลายปี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DC912C" w14:textId="50A36957" w:rsidR="00706887" w:rsidRPr="004517A7" w:rsidRDefault="0058159B" w:rsidP="00706887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  <w:r w:rsidRPr="004517A7">
              <w:rPr>
                <w:rFonts w:ascii="Angsana New" w:hAnsi="Angsana New" w:hint="eastAsia"/>
                <w:b/>
                <w:bCs/>
                <w:snapToGrid w:val="0"/>
                <w:sz w:val="28"/>
                <w:lang w:eastAsia="th-TH"/>
              </w:rPr>
              <w:t>167,704</w:t>
            </w:r>
          </w:p>
        </w:tc>
        <w:tc>
          <w:tcPr>
            <w:tcW w:w="90" w:type="dxa"/>
            <w:shd w:val="clear" w:color="auto" w:fill="auto"/>
          </w:tcPr>
          <w:p w14:paraId="68BA2710" w14:textId="77777777" w:rsidR="00706887" w:rsidRPr="004517A7" w:rsidRDefault="00706887" w:rsidP="00706887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798819" w14:textId="13B9DE9E" w:rsidR="00706887" w:rsidRPr="004517A7" w:rsidRDefault="00706887" w:rsidP="00706887">
            <w:pPr>
              <w:tabs>
                <w:tab w:val="decimal" w:pos="896"/>
              </w:tabs>
              <w:ind w:right="90"/>
              <w:jc w:val="right"/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  <w:r w:rsidRPr="004517A7"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  <w:t>119,524</w:t>
            </w:r>
          </w:p>
        </w:tc>
      </w:tr>
    </w:tbl>
    <w:p w14:paraId="00982408" w14:textId="77777777" w:rsidR="00770484" w:rsidRPr="004517A7" w:rsidRDefault="00770484" w:rsidP="00160CCB">
      <w:pPr>
        <w:tabs>
          <w:tab w:val="left" w:pos="900"/>
          <w:tab w:val="left" w:pos="2160"/>
        </w:tabs>
        <w:ind w:hanging="360"/>
        <w:rPr>
          <w:rFonts w:ascii="Angsana New" w:eastAsia="Times New Roman" w:hAnsi="Angsana New"/>
          <w:b/>
          <w:bCs/>
          <w:sz w:val="20"/>
          <w:szCs w:val="20"/>
        </w:rPr>
      </w:pPr>
    </w:p>
    <w:p w14:paraId="186E3808" w14:textId="77777777" w:rsidR="001F3FB6" w:rsidRPr="004517A7" w:rsidRDefault="001F3FB6" w:rsidP="00EC6937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/>
          <w:b/>
          <w:bCs/>
          <w:sz w:val="28"/>
          <w:cs/>
        </w:rPr>
        <w:t>เงินกู้ยืมระยะสั้น และเงินกู้ยืมระยะยาว</w:t>
      </w:r>
    </w:p>
    <w:p w14:paraId="1D96940F" w14:textId="48A58A41" w:rsidR="006D0861" w:rsidRPr="004517A7" w:rsidRDefault="00A94CAB" w:rsidP="001F3FB6">
      <w:pPr>
        <w:pStyle w:val="ListParagraph"/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Theme="majorBidi" w:hAnsiTheme="majorBidi" w:cstheme="majorBidi"/>
          <w:color w:val="000000"/>
          <w:spacing w:val="-2"/>
          <w:sz w:val="28"/>
          <w:cs/>
        </w:rPr>
        <w:t>เงินกู้ยืมระยะสั้นและ</w:t>
      </w:r>
      <w:r w:rsidRPr="004517A7">
        <w:rPr>
          <w:rFonts w:asciiTheme="majorBidi" w:hAnsiTheme="majorBidi" w:cstheme="majorBidi" w:hint="cs"/>
          <w:color w:val="000000"/>
          <w:spacing w:val="-2"/>
          <w:sz w:val="28"/>
          <w:cs/>
        </w:rPr>
        <w:t>เงินกู้ยืม</w:t>
      </w:r>
      <w:r w:rsidRPr="004517A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ระยะยาว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ณ วันที่ 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31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ธันวาคม</w:t>
      </w: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Pr="004517A7">
        <w:rPr>
          <w:rFonts w:ascii="Angsana New" w:hAnsi="Angsana New"/>
          <w:color w:val="000000"/>
          <w:spacing w:val="-2"/>
          <w:sz w:val="28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Pr="004517A7">
        <w:rPr>
          <w:rFonts w:ascii="Angsana New" w:hAnsi="Angsana New"/>
          <w:color w:val="000000"/>
          <w:spacing w:val="-2"/>
          <w:sz w:val="28"/>
        </w:rPr>
        <w:t>3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"/>
        <w:gridCol w:w="900"/>
        <w:gridCol w:w="90"/>
        <w:gridCol w:w="810"/>
        <w:gridCol w:w="90"/>
        <w:gridCol w:w="900"/>
        <w:gridCol w:w="90"/>
        <w:gridCol w:w="990"/>
        <w:gridCol w:w="90"/>
        <w:gridCol w:w="990"/>
        <w:gridCol w:w="90"/>
        <w:gridCol w:w="990"/>
      </w:tblGrid>
      <w:tr w:rsidR="00985BAD" w:rsidRPr="004517A7" w14:paraId="33B5C297" w14:textId="77777777" w:rsidTr="00F6405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5B7A9AA" w14:textId="77777777" w:rsidR="00985BAD" w:rsidRPr="004517A7" w:rsidRDefault="00985BAD" w:rsidP="0072672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bookmarkStart w:id="8" w:name="_Hlk70918995"/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F49BD2" w14:textId="77777777" w:rsidR="00985BAD" w:rsidRPr="004517A7" w:rsidRDefault="00985BAD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AC8EA" w14:textId="77777777" w:rsidR="00985BAD" w:rsidRPr="004517A7" w:rsidRDefault="00985BAD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CA9C23" w14:textId="77777777" w:rsidR="00985BAD" w:rsidRPr="004517A7" w:rsidRDefault="00985BAD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4D078" w14:textId="77777777" w:rsidR="00985BAD" w:rsidRPr="004517A7" w:rsidRDefault="00985BAD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24E58B2" w14:textId="77777777" w:rsidR="00985BAD" w:rsidRPr="004517A7" w:rsidRDefault="00985BAD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2AD7AFB" w14:textId="77777777" w:rsidR="00985BAD" w:rsidRPr="004517A7" w:rsidRDefault="00985BAD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453D29D" w14:textId="77777777" w:rsidR="00985BAD" w:rsidRPr="004517A7" w:rsidRDefault="00985BAD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EC3AC4B" w14:textId="77777777" w:rsidR="00985BAD" w:rsidRPr="004517A7" w:rsidRDefault="00985BAD" w:rsidP="0072672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(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4517A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85BAD" w:rsidRPr="004517A7" w14:paraId="151D9E02" w14:textId="77777777" w:rsidTr="00F64051"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5EF6F2BF" w14:textId="77777777" w:rsidR="00985BAD" w:rsidRPr="004517A7" w:rsidRDefault="00985BAD" w:rsidP="007267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2CB65B3" w14:textId="77777777" w:rsidR="00985BAD" w:rsidRPr="004517A7" w:rsidRDefault="00985BAD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09557A" w14:textId="77777777" w:rsidR="00985BAD" w:rsidRPr="004517A7" w:rsidRDefault="00985BAD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120EDCE" w14:textId="77777777" w:rsidR="00985BAD" w:rsidRPr="004517A7" w:rsidRDefault="00985BAD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0" w:type="dxa"/>
            <w:gridSpan w:val="3"/>
            <w:tcBorders>
              <w:left w:val="nil"/>
            </w:tcBorders>
          </w:tcPr>
          <w:p w14:paraId="774FD26C" w14:textId="12E40BE7" w:rsidR="00985BAD" w:rsidRPr="004517A7" w:rsidRDefault="00985BAD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C486A3A" w14:textId="77777777" w:rsidR="00985BAD" w:rsidRPr="004517A7" w:rsidRDefault="00985BAD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14:paraId="1120099E" w14:textId="7797BABE" w:rsidR="00985BAD" w:rsidRPr="004517A7" w:rsidRDefault="00985BAD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F64051" w:rsidRPr="004517A7" w14:paraId="3C58F6FD" w14:textId="77777777" w:rsidTr="00F64051"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2C4381A1" w14:textId="77777777" w:rsidR="00F64051" w:rsidRPr="004517A7" w:rsidRDefault="00F64051" w:rsidP="00A94AB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4D0BB3B" w14:textId="77777777" w:rsidR="00F64051" w:rsidRPr="004517A7" w:rsidRDefault="00F64051" w:rsidP="00A94AB4">
            <w:pPr>
              <w:tabs>
                <w:tab w:val="right" w:pos="7200"/>
                <w:tab w:val="right" w:pos="8540"/>
              </w:tabs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AB93AF" w14:textId="77777777" w:rsidR="00F64051" w:rsidRPr="004517A7" w:rsidRDefault="00F64051" w:rsidP="00A94AB4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(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ร้อยละต่อปี</w:t>
            </w:r>
            <w:r w:rsidRPr="004517A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4D84D4" w14:textId="77777777" w:rsidR="00F64051" w:rsidRPr="004517A7" w:rsidRDefault="00F64051" w:rsidP="00A94AB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4220FBDB" w14:textId="49E2565E" w:rsidR="00F64051" w:rsidRPr="004517A7" w:rsidRDefault="00F64051" w:rsidP="00A94AB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66AD588" w14:textId="77777777" w:rsidR="00F64051" w:rsidRPr="004517A7" w:rsidRDefault="00F64051" w:rsidP="00A94AB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94D269" w14:textId="3312DA92" w:rsidR="00F64051" w:rsidRPr="004517A7" w:rsidRDefault="00F64051" w:rsidP="00A94AB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94AB4" w:rsidRPr="004517A7" w14:paraId="23B3B948" w14:textId="77777777" w:rsidTr="00F64051"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81084" w14:textId="77777777" w:rsidR="00A94AB4" w:rsidRPr="004517A7" w:rsidRDefault="00A94AB4" w:rsidP="00A94AB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C6E722B" w14:textId="77777777" w:rsidR="00A94AB4" w:rsidRPr="004517A7" w:rsidRDefault="00A94AB4" w:rsidP="00A94AB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1EA9C5" w14:textId="77777777" w:rsidR="00A94AB4" w:rsidRPr="004517A7" w:rsidRDefault="00A94AB4" w:rsidP="00A94AB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63D5B7" w14:textId="77777777" w:rsidR="00A94AB4" w:rsidRPr="004517A7" w:rsidRDefault="00A94AB4" w:rsidP="00A94AB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0A9D95" w14:textId="5C363292" w:rsidR="00A94AB4" w:rsidRPr="004517A7" w:rsidRDefault="00A94AB4" w:rsidP="00A94AB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4C1747" w14:textId="77777777" w:rsidR="00A94AB4" w:rsidRPr="004517A7" w:rsidRDefault="00A94AB4" w:rsidP="00A94AB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25B079" w14:textId="77777777" w:rsidR="00A94AB4" w:rsidRPr="004517A7" w:rsidRDefault="00A94AB4" w:rsidP="00A94AB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EFD5D7" w14:textId="77777777" w:rsidR="00A94AB4" w:rsidRPr="004517A7" w:rsidRDefault="00A94AB4" w:rsidP="00A94AB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3EB88AD" w14:textId="77777777" w:rsidR="00A94AB4" w:rsidRPr="004517A7" w:rsidRDefault="00A94AB4" w:rsidP="00A94AB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DE71A29" w14:textId="77777777" w:rsidR="00A94AB4" w:rsidRPr="004517A7" w:rsidRDefault="00A94AB4" w:rsidP="00A94AB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E34B0B" w14:textId="77777777" w:rsidR="00A94AB4" w:rsidRPr="004517A7" w:rsidRDefault="00A94AB4" w:rsidP="00A94AB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3BC2CF05" w14:textId="77777777" w:rsidR="00A94AB4" w:rsidRPr="004517A7" w:rsidRDefault="00A94AB4" w:rsidP="00A94AB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8CCD7B" w14:textId="77777777" w:rsidR="00A94AB4" w:rsidRPr="004517A7" w:rsidRDefault="00A94AB4" w:rsidP="00A94AB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985BAD" w:rsidRPr="004517A7" w14:paraId="1C521DED" w14:textId="77777777" w:rsidTr="0072672F">
        <w:tc>
          <w:tcPr>
            <w:tcW w:w="2970" w:type="dxa"/>
            <w:tcBorders>
              <w:top w:val="single" w:sz="4" w:space="0" w:color="auto"/>
              <w:right w:val="nil"/>
            </w:tcBorders>
          </w:tcPr>
          <w:p w14:paraId="40D7D194" w14:textId="396097BE" w:rsidR="00985BAD" w:rsidRPr="004517A7" w:rsidRDefault="00202552" w:rsidP="0072672F">
            <w:pPr>
              <w:ind w:hanging="6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 w:hint="cs"/>
                <w:sz w:val="28"/>
                <w:cs/>
              </w:rPr>
              <w:t>บริษัท</w:t>
            </w:r>
            <w:r w:rsidR="00985BAD" w:rsidRPr="004517A7">
              <w:rPr>
                <w:rFonts w:asciiTheme="majorBidi" w:hAnsiTheme="majorBidi" w:cstheme="majorBidi"/>
                <w:sz w:val="28"/>
                <w:cs/>
              </w:rPr>
              <w:t xml:space="preserve">ที่เกี่ยวข้องกัน </w:t>
            </w:r>
            <w:r w:rsidR="00985BAD" w:rsidRPr="004517A7">
              <w:rPr>
                <w:rFonts w:asciiTheme="majorBidi" w:hAnsiTheme="majorBidi" w:cstheme="majorBidi"/>
                <w:sz w:val="28"/>
              </w:rPr>
              <w:t>(</w:t>
            </w:r>
            <w:r w:rsidR="00985BAD" w:rsidRPr="004517A7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C10DD2" w:rsidRPr="004517A7">
              <w:rPr>
                <w:rFonts w:asciiTheme="majorBidi" w:hAnsiTheme="majorBidi" w:cstheme="majorBidi"/>
                <w:sz w:val="28"/>
              </w:rPr>
              <w:t>5</w:t>
            </w:r>
            <w:r w:rsidR="00985BAD" w:rsidRPr="004517A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</w:tcPr>
          <w:p w14:paraId="328FED1D" w14:textId="77777777" w:rsidR="00985BAD" w:rsidRPr="004517A7" w:rsidRDefault="00985BAD" w:rsidP="0072672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883CE9" w14:textId="1E7577CA" w:rsidR="00985BAD" w:rsidRPr="004517A7" w:rsidRDefault="00985BAD" w:rsidP="0072672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0.075 - 6.</w:t>
            </w:r>
            <w:r w:rsidR="00FD0610" w:rsidRPr="004517A7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95AC82" w14:textId="77777777" w:rsidR="00985BAD" w:rsidRPr="004517A7" w:rsidRDefault="00985BAD" w:rsidP="0072672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07C659" w14:textId="77777777" w:rsidR="00985BAD" w:rsidRPr="004517A7" w:rsidRDefault="00985BAD" w:rsidP="0072672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6.25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5513D58" w14:textId="77777777" w:rsidR="00985BAD" w:rsidRPr="004517A7" w:rsidRDefault="00985BAD" w:rsidP="0072672F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AB19DC" w14:textId="45C4C31E" w:rsidR="00985BAD" w:rsidRPr="004517A7" w:rsidRDefault="00C10DD2" w:rsidP="0072672F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0BCBF0" w14:textId="77777777" w:rsidR="00985BAD" w:rsidRPr="004517A7" w:rsidRDefault="00985BAD" w:rsidP="0072672F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9B86D0" w14:textId="77777777" w:rsidR="00985BAD" w:rsidRPr="004517A7" w:rsidRDefault="00985BAD" w:rsidP="0072672F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29,007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B8F9E1E" w14:textId="77777777" w:rsidR="00985BAD" w:rsidRPr="004517A7" w:rsidRDefault="00985BAD" w:rsidP="0072672F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B1ECD1" w14:textId="289E2105" w:rsidR="00985BAD" w:rsidRPr="004517A7" w:rsidRDefault="00C10DD2" w:rsidP="0072672F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 w:hint="eastAsia"/>
                <w:sz w:val="28"/>
              </w:rPr>
              <w:t>176,709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7D6FAF2" w14:textId="77777777" w:rsidR="00985BAD" w:rsidRPr="004517A7" w:rsidRDefault="00985BAD" w:rsidP="0072672F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D65FAC5" w14:textId="77777777" w:rsidR="00985BAD" w:rsidRPr="004517A7" w:rsidRDefault="00985BAD" w:rsidP="0072672F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137,175</w:t>
            </w:r>
          </w:p>
        </w:tc>
      </w:tr>
      <w:tr w:rsidR="00985BAD" w:rsidRPr="004517A7" w14:paraId="34A9AB7F" w14:textId="77777777" w:rsidTr="0072672F">
        <w:tc>
          <w:tcPr>
            <w:tcW w:w="2970" w:type="dxa"/>
            <w:tcBorders>
              <w:right w:val="nil"/>
            </w:tcBorders>
          </w:tcPr>
          <w:p w14:paraId="1552D615" w14:textId="77777777" w:rsidR="00985BAD" w:rsidRPr="004517A7" w:rsidRDefault="00985BAD" w:rsidP="0072672F">
            <w:pPr>
              <w:ind w:hanging="6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กรรมการของบริษัทย่อย</w:t>
            </w:r>
          </w:p>
          <w:p w14:paraId="25EB93F6" w14:textId="29828237" w:rsidR="00985BAD" w:rsidRPr="004517A7" w:rsidRDefault="00985BAD" w:rsidP="0072672F">
            <w:pPr>
              <w:ind w:left="180" w:hanging="6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(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C10DD2" w:rsidRPr="004517A7">
              <w:rPr>
                <w:rFonts w:asciiTheme="majorBidi" w:hAnsiTheme="majorBidi" w:cstheme="majorBidi"/>
                <w:sz w:val="28"/>
              </w:rPr>
              <w:t>5</w:t>
            </w:r>
            <w:r w:rsidRPr="004517A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</w:tcPr>
          <w:p w14:paraId="5997FDE9" w14:textId="77777777" w:rsidR="00985BAD" w:rsidRPr="004517A7" w:rsidRDefault="00985BAD" w:rsidP="0072672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F4C0AB" w14:textId="77777777" w:rsidR="00985BAD" w:rsidRPr="004517A7" w:rsidRDefault="00985BAD" w:rsidP="0072672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6901E9C" w14:textId="77777777" w:rsidR="00985BAD" w:rsidRPr="004517A7" w:rsidRDefault="00985BAD" w:rsidP="0072672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F3333E" w14:textId="77777777" w:rsidR="00985BAD" w:rsidRPr="004517A7" w:rsidRDefault="00985BAD" w:rsidP="0072672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A01B2EF" w14:textId="77777777" w:rsidR="00985BAD" w:rsidRPr="004517A7" w:rsidRDefault="00985BAD" w:rsidP="0072672F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3A3366" w14:textId="287E30CA" w:rsidR="00985BAD" w:rsidRPr="004517A7" w:rsidRDefault="00C10DD2" w:rsidP="0072672F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9D288DA" w14:textId="77777777" w:rsidR="00985BAD" w:rsidRPr="004517A7" w:rsidRDefault="00985BAD" w:rsidP="0072672F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8E0E5" w14:textId="77777777" w:rsidR="00985BAD" w:rsidRPr="004517A7" w:rsidRDefault="00985BAD" w:rsidP="0072672F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16,432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73898E5" w14:textId="77777777" w:rsidR="00985BAD" w:rsidRPr="004517A7" w:rsidRDefault="00985BAD" w:rsidP="0072672F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4E4BA8" w14:textId="55657BFB" w:rsidR="00985BAD" w:rsidRPr="004517A7" w:rsidRDefault="00C10DD2" w:rsidP="0072672F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3B923ED" w14:textId="77777777" w:rsidR="00985BAD" w:rsidRPr="004517A7" w:rsidRDefault="00985BAD" w:rsidP="0072672F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  <w:vAlign w:val="bottom"/>
          </w:tcPr>
          <w:p w14:paraId="00A42846" w14:textId="77777777" w:rsidR="00985BAD" w:rsidRPr="004517A7" w:rsidRDefault="00985BAD" w:rsidP="0072672F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85BAD" w:rsidRPr="004517A7" w14:paraId="45A897D6" w14:textId="77777777" w:rsidTr="00202552">
        <w:tc>
          <w:tcPr>
            <w:tcW w:w="2970" w:type="dxa"/>
            <w:tcBorders>
              <w:right w:val="nil"/>
            </w:tcBorders>
          </w:tcPr>
          <w:p w14:paraId="1E4F2B90" w14:textId="77777777" w:rsidR="00202552" w:rsidRPr="004517A7" w:rsidRDefault="00202552" w:rsidP="0072672F">
            <w:pPr>
              <w:ind w:hanging="6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 w:hint="cs"/>
                <w:sz w:val="28"/>
                <w:cs/>
              </w:rPr>
              <w:t>บริษัทที่เกี่ยวข้องกัน (มี</w:t>
            </w:r>
            <w:r w:rsidR="00985BAD" w:rsidRPr="004517A7">
              <w:rPr>
                <w:rFonts w:asciiTheme="majorBidi" w:hAnsiTheme="majorBidi" w:cstheme="majorBidi"/>
                <w:sz w:val="28"/>
                <w:cs/>
              </w:rPr>
              <w:t>ผู้ถือหุ้นร่วม</w:t>
            </w:r>
            <w:r w:rsidRPr="004517A7">
              <w:rPr>
                <w:rFonts w:asciiTheme="majorBidi" w:hAnsiTheme="majorBidi" w:cstheme="majorBidi" w:hint="cs"/>
                <w:sz w:val="28"/>
                <w:cs/>
              </w:rPr>
              <w:t>)</w:t>
            </w:r>
            <w:r w:rsidR="00985BAD" w:rsidRPr="004517A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  <w:p w14:paraId="6C24E51A" w14:textId="3A5D09D6" w:rsidR="00985BAD" w:rsidRPr="004517A7" w:rsidRDefault="00985BAD" w:rsidP="00202552">
            <w:pPr>
              <w:ind w:left="183" w:hanging="6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(ดูหมายเหตุข้อ </w:t>
            </w:r>
            <w:r w:rsidR="00C10DD2" w:rsidRPr="004517A7">
              <w:rPr>
                <w:rFonts w:asciiTheme="majorBidi" w:hAnsiTheme="majorBidi" w:cstheme="majorBidi"/>
                <w:sz w:val="28"/>
              </w:rPr>
              <w:t>5</w:t>
            </w:r>
            <w:r w:rsidRPr="004517A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</w:tcPr>
          <w:p w14:paraId="5E76041A" w14:textId="77777777" w:rsidR="00985BAD" w:rsidRPr="004517A7" w:rsidRDefault="00985BAD" w:rsidP="0072672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84005" w14:textId="77777777" w:rsidR="00985BAD" w:rsidRPr="004517A7" w:rsidRDefault="00985BAD" w:rsidP="0072672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0CF335" w14:textId="77777777" w:rsidR="00985BAD" w:rsidRPr="004517A7" w:rsidRDefault="00985BAD" w:rsidP="0072672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DB079B" w14:textId="77777777" w:rsidR="00985BAD" w:rsidRPr="004517A7" w:rsidRDefault="00985BAD" w:rsidP="0072672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2BF867F" w14:textId="77777777" w:rsidR="00985BAD" w:rsidRPr="004517A7" w:rsidRDefault="00985BAD" w:rsidP="0072672F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979107" w14:textId="0C227586" w:rsidR="00985BAD" w:rsidRPr="004517A7" w:rsidRDefault="00C10DD2" w:rsidP="0072672F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9A379AF" w14:textId="77777777" w:rsidR="00985BAD" w:rsidRPr="004517A7" w:rsidRDefault="00985BAD" w:rsidP="0072672F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7FF4A1" w14:textId="77777777" w:rsidR="00985BAD" w:rsidRPr="004517A7" w:rsidRDefault="00985BAD" w:rsidP="0020255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19,794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AD8BE52" w14:textId="77777777" w:rsidR="00985BAD" w:rsidRPr="004517A7" w:rsidRDefault="00985BAD" w:rsidP="00202552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0A36F6" w14:textId="31522ABF" w:rsidR="00985BAD" w:rsidRPr="004517A7" w:rsidRDefault="00C10DD2" w:rsidP="0020255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AEB8024" w14:textId="77777777" w:rsidR="00985BAD" w:rsidRPr="004517A7" w:rsidRDefault="00985BAD" w:rsidP="0020255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  <w:vAlign w:val="bottom"/>
          </w:tcPr>
          <w:p w14:paraId="779FB9D2" w14:textId="77777777" w:rsidR="00985BAD" w:rsidRPr="004517A7" w:rsidRDefault="00985BAD" w:rsidP="00202552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bookmarkEnd w:id="8"/>
      <w:tr w:rsidR="00C10DD2" w:rsidRPr="004517A7" w14:paraId="491A5565" w14:textId="77777777" w:rsidTr="0072672F">
        <w:tc>
          <w:tcPr>
            <w:tcW w:w="2970" w:type="dxa"/>
            <w:tcBorders>
              <w:right w:val="nil"/>
            </w:tcBorders>
          </w:tcPr>
          <w:p w14:paraId="6FD5D1F8" w14:textId="77777777" w:rsidR="00C10DD2" w:rsidRPr="004517A7" w:rsidRDefault="00C10DD2" w:rsidP="00C10DD2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</w:t>
            </w:r>
          </w:p>
        </w:tc>
        <w:tc>
          <w:tcPr>
            <w:tcW w:w="90" w:type="dxa"/>
            <w:tcBorders>
              <w:right w:val="nil"/>
            </w:tcBorders>
          </w:tcPr>
          <w:p w14:paraId="78E50024" w14:textId="77777777" w:rsidR="00C10DD2" w:rsidRPr="004517A7" w:rsidRDefault="00C10DD2" w:rsidP="00C10DD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435866" w14:textId="77777777" w:rsidR="00C10DD2" w:rsidRPr="004517A7" w:rsidRDefault="00C10DD2" w:rsidP="00C10DD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4.00 - 6.75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6A2E326" w14:textId="77777777" w:rsidR="00C10DD2" w:rsidRPr="004517A7" w:rsidRDefault="00C10DD2" w:rsidP="00C10DD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F0F515" w14:textId="77777777" w:rsidR="00C10DD2" w:rsidRPr="004517A7" w:rsidRDefault="00C10DD2" w:rsidP="00C10DD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F6FD06" w14:textId="77777777" w:rsidR="00C10DD2" w:rsidRPr="004517A7" w:rsidRDefault="00C10DD2" w:rsidP="00C10DD2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559337" w14:textId="6D13FF5A" w:rsidR="00C10DD2" w:rsidRPr="004517A7" w:rsidRDefault="00E00726" w:rsidP="00C10DD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126,007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EFD7C1F" w14:textId="77777777" w:rsidR="00C10DD2" w:rsidRPr="004517A7" w:rsidRDefault="00C10DD2" w:rsidP="00C10DD2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D8F949D" w14:textId="77777777" w:rsidR="00C10DD2" w:rsidRPr="004517A7" w:rsidRDefault="00C10DD2" w:rsidP="00C10DD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84545B2" w14:textId="77777777" w:rsidR="00C10DD2" w:rsidRPr="004517A7" w:rsidRDefault="00C10DD2" w:rsidP="00C10DD2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8F7E7A" w14:textId="33BC4B76" w:rsidR="00C10DD2" w:rsidRPr="004517A7" w:rsidRDefault="00C10DD2" w:rsidP="00C10DD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126,007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FF3ECBB" w14:textId="77777777" w:rsidR="00C10DD2" w:rsidRPr="004517A7" w:rsidRDefault="00C10DD2" w:rsidP="00C10DD2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BCD96AD" w14:textId="77777777" w:rsidR="00C10DD2" w:rsidRPr="004517A7" w:rsidRDefault="00C10DD2" w:rsidP="00C10DD2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10DD2" w:rsidRPr="004517A7" w14:paraId="5ED97EE4" w14:textId="77777777" w:rsidTr="0072672F">
        <w:tc>
          <w:tcPr>
            <w:tcW w:w="2970" w:type="dxa"/>
            <w:tcBorders>
              <w:right w:val="nil"/>
            </w:tcBorders>
          </w:tcPr>
          <w:p w14:paraId="124AE8EC" w14:textId="77777777" w:rsidR="00C10DD2" w:rsidRPr="004517A7" w:rsidRDefault="00C10DD2" w:rsidP="00C10DD2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บุคคลที่ไม่เกี่ยวข้องกัน</w:t>
            </w:r>
          </w:p>
        </w:tc>
        <w:tc>
          <w:tcPr>
            <w:tcW w:w="90" w:type="dxa"/>
            <w:tcBorders>
              <w:right w:val="nil"/>
            </w:tcBorders>
          </w:tcPr>
          <w:p w14:paraId="5ED6686B" w14:textId="77777777" w:rsidR="00C10DD2" w:rsidRPr="004517A7" w:rsidRDefault="00C10DD2" w:rsidP="00C10DD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6270C409" w14:textId="1AC88776" w:rsidR="00C10DD2" w:rsidRPr="004517A7" w:rsidRDefault="00364CB4" w:rsidP="00C10DD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4.00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B1D6E14" w14:textId="77777777" w:rsidR="00C10DD2" w:rsidRPr="004517A7" w:rsidRDefault="00C10DD2" w:rsidP="00C10DD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314C2D1" w14:textId="77777777" w:rsidR="00C10DD2" w:rsidRPr="004517A7" w:rsidRDefault="00C10DD2" w:rsidP="00C10DD2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82A5B0" w14:textId="77777777" w:rsidR="00C10DD2" w:rsidRPr="004517A7" w:rsidRDefault="00C10DD2" w:rsidP="00C10DD2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1B4201" w14:textId="5F18E88F" w:rsidR="00C10DD2" w:rsidRPr="004517A7" w:rsidRDefault="00E00726" w:rsidP="00C10DD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150,000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1BFFDE0" w14:textId="77777777" w:rsidR="00C10DD2" w:rsidRPr="004517A7" w:rsidRDefault="00C10DD2" w:rsidP="00C10DD2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7B483B" w14:textId="77777777" w:rsidR="00C10DD2" w:rsidRPr="004517A7" w:rsidRDefault="00C10DD2" w:rsidP="00C10DD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8EA858" w14:textId="77777777" w:rsidR="00C10DD2" w:rsidRPr="004517A7" w:rsidRDefault="00C10DD2" w:rsidP="00C10DD2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DD188C" w14:textId="4658189D" w:rsidR="00C10DD2" w:rsidRPr="004517A7" w:rsidRDefault="00C10DD2" w:rsidP="00C10DD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103B83B" w14:textId="77777777" w:rsidR="00C10DD2" w:rsidRPr="004517A7" w:rsidRDefault="00C10DD2" w:rsidP="00C10DD2">
            <w:pPr>
              <w:ind w:right="8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6BF958F" w14:textId="77777777" w:rsidR="00C10DD2" w:rsidRPr="004517A7" w:rsidRDefault="00C10DD2" w:rsidP="00C10DD2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10DD2" w:rsidRPr="004517A7" w14:paraId="524B2546" w14:textId="77777777" w:rsidTr="0072672F">
        <w:tc>
          <w:tcPr>
            <w:tcW w:w="2970" w:type="dxa"/>
            <w:tcBorders>
              <w:left w:val="nil"/>
              <w:bottom w:val="nil"/>
              <w:right w:val="nil"/>
            </w:tcBorders>
          </w:tcPr>
          <w:p w14:paraId="58E5D8E7" w14:textId="77777777" w:rsidR="00C10DD2" w:rsidRPr="004517A7" w:rsidRDefault="00C10DD2" w:rsidP="00C10DD2">
            <w:pPr>
              <w:ind w:hanging="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รวมเงินกู้ยืมระยะสั้น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4BEFB3A" w14:textId="77777777" w:rsidR="00C10DD2" w:rsidRPr="004517A7" w:rsidRDefault="00C10DD2" w:rsidP="00C10DD2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B8835D" w14:textId="77777777" w:rsidR="00C10DD2" w:rsidRPr="004517A7" w:rsidRDefault="00C10DD2" w:rsidP="00C10DD2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A944F78" w14:textId="77777777" w:rsidR="00C10DD2" w:rsidRPr="004517A7" w:rsidRDefault="00C10DD2" w:rsidP="00C10DD2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B9696A" w14:textId="77777777" w:rsidR="00C10DD2" w:rsidRPr="004517A7" w:rsidRDefault="00C10DD2" w:rsidP="00C10DD2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20DD189" w14:textId="77777777" w:rsidR="00C10DD2" w:rsidRPr="004517A7" w:rsidRDefault="00C10DD2" w:rsidP="00C10DD2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2C604A" w14:textId="540CD050" w:rsidR="00C10DD2" w:rsidRPr="004517A7" w:rsidRDefault="005949DF" w:rsidP="00C10DD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</w:rPr>
              <w:t>276,007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C76E9D2" w14:textId="77777777" w:rsidR="00C10DD2" w:rsidRPr="004517A7" w:rsidRDefault="00C10DD2" w:rsidP="00C10DD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F50FB4" w14:textId="77777777" w:rsidR="00C10DD2" w:rsidRPr="004517A7" w:rsidRDefault="00C10DD2" w:rsidP="00C10DD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</w:rPr>
              <w:t>65,283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C685450" w14:textId="77777777" w:rsidR="00C10DD2" w:rsidRPr="004517A7" w:rsidRDefault="00C10DD2" w:rsidP="00C10DD2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777EDD" w14:textId="746BD183" w:rsidR="00C10DD2" w:rsidRPr="004517A7" w:rsidRDefault="00C10DD2" w:rsidP="00C10DD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 w:hint="eastAsia"/>
                <w:b/>
                <w:bCs/>
                <w:sz w:val="28"/>
              </w:rPr>
              <w:t>302,716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84AE396" w14:textId="77777777" w:rsidR="00C10DD2" w:rsidRPr="004517A7" w:rsidRDefault="00C10DD2" w:rsidP="00C10DD2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09E2B5" w14:textId="77777777" w:rsidR="00C10DD2" w:rsidRPr="004517A7" w:rsidRDefault="00C10DD2" w:rsidP="00C10DD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</w:rPr>
              <w:t>137,175</w:t>
            </w:r>
          </w:p>
        </w:tc>
      </w:tr>
      <w:tr w:rsidR="00C10DD2" w:rsidRPr="004517A7" w14:paraId="7279761B" w14:textId="77777777" w:rsidTr="0072672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7E1E172" w14:textId="77777777" w:rsidR="00C10DD2" w:rsidRPr="004517A7" w:rsidRDefault="00C10DD2" w:rsidP="00C10DD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92A549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BB750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145114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73E03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292D973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6ACDAE2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055DC3C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8EE8BE3" w14:textId="77777777" w:rsidR="00C10DD2" w:rsidRPr="004517A7" w:rsidRDefault="00C10DD2" w:rsidP="00C10DD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10DD2" w:rsidRPr="004517A7" w14:paraId="214C32EC" w14:textId="77777777" w:rsidTr="0072672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8B4CE97" w14:textId="77777777" w:rsidR="00C10DD2" w:rsidRPr="004517A7" w:rsidRDefault="00C10DD2" w:rsidP="00C10DD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66362C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8FC1D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2CE557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6F75F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E2CDD45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A3146CD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F762326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22F7298" w14:textId="77777777" w:rsidR="00C10DD2" w:rsidRPr="004517A7" w:rsidRDefault="00C10DD2" w:rsidP="00C10DD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(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4517A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10DD2" w:rsidRPr="004517A7" w14:paraId="1727A903" w14:textId="77777777" w:rsidTr="0072672F"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034A4B66" w14:textId="77777777" w:rsidR="00C10DD2" w:rsidRPr="004517A7" w:rsidRDefault="00C10DD2" w:rsidP="00C10D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43B3C5B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8740A7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2C85676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</w:tcBorders>
          </w:tcPr>
          <w:p w14:paraId="5AA98FDB" w14:textId="25D793EC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00BE18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5898106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10DD2" w:rsidRPr="004517A7" w14:paraId="4685A9CD" w14:textId="77777777" w:rsidTr="0072672F"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678B85CB" w14:textId="77777777" w:rsidR="00C10DD2" w:rsidRPr="004517A7" w:rsidRDefault="00C10DD2" w:rsidP="00C10DD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E98B54E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705523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(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ร้อยละต่อปี</w:t>
            </w:r>
            <w:r w:rsidRPr="004517A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7F1DD2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2A7CFBE" w14:textId="0213A79D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31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D96652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</w:tcBorders>
            <w:vAlign w:val="bottom"/>
          </w:tcPr>
          <w:p w14:paraId="21371768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31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989AC6C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1A89B8E" w14:textId="62F5D6EF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31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C6454C8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01526FF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31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C10DD2" w:rsidRPr="004517A7" w14:paraId="2F048991" w14:textId="77777777" w:rsidTr="0072672F"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FFAEA" w14:textId="77777777" w:rsidR="00C10DD2" w:rsidRPr="004517A7" w:rsidRDefault="00C10DD2" w:rsidP="00C10DD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5D9912B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A2CDE6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1E1FF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07CDA1" w14:textId="4BD4679B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</w:t>
            </w:r>
            <w:r w:rsidR="00D5682C" w:rsidRPr="004517A7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6852BB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3AC773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022F63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2E0D40A" w14:textId="03017CFC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</w:t>
            </w:r>
            <w:r w:rsidR="00D5682C" w:rsidRPr="004517A7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6334CD6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179958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9627226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C209F4" w14:textId="77777777" w:rsidR="00C10DD2" w:rsidRPr="004517A7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C10DD2" w:rsidRPr="004517A7" w14:paraId="1A6C4EDA" w14:textId="77777777" w:rsidTr="0072672F">
        <w:tc>
          <w:tcPr>
            <w:tcW w:w="2970" w:type="dxa"/>
            <w:tcBorders>
              <w:top w:val="single" w:sz="4" w:space="0" w:color="auto"/>
              <w:right w:val="nil"/>
            </w:tcBorders>
          </w:tcPr>
          <w:p w14:paraId="5C1E54CB" w14:textId="1B42C354" w:rsidR="00C10DD2" w:rsidRPr="004517A7" w:rsidRDefault="00202552" w:rsidP="00C10DD2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 w:hint="cs"/>
                <w:sz w:val="28"/>
                <w:cs/>
              </w:rPr>
              <w:t>บริษัท</w:t>
            </w:r>
            <w:r w:rsidR="00C10DD2" w:rsidRPr="004517A7">
              <w:rPr>
                <w:rFonts w:asciiTheme="majorBidi" w:hAnsiTheme="majorBidi" w:cstheme="majorBidi"/>
                <w:sz w:val="28"/>
                <w:cs/>
              </w:rPr>
              <w:t>ที่ไม่เกี่ยวข้องกัน</w:t>
            </w:r>
          </w:p>
        </w:tc>
        <w:tc>
          <w:tcPr>
            <w:tcW w:w="90" w:type="dxa"/>
            <w:tcBorders>
              <w:right w:val="nil"/>
            </w:tcBorders>
          </w:tcPr>
          <w:p w14:paraId="12A7E247" w14:textId="77777777" w:rsidR="00C10DD2" w:rsidRPr="004517A7" w:rsidRDefault="00C10DD2" w:rsidP="00C10DD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A07697" w14:textId="77777777" w:rsidR="00C10DD2" w:rsidRPr="004517A7" w:rsidRDefault="00C10DD2" w:rsidP="00C10DD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7.00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FF24C8F" w14:textId="77777777" w:rsidR="00C10DD2" w:rsidRPr="004517A7" w:rsidRDefault="00C10DD2" w:rsidP="00C10DD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6FCB4A" w14:textId="77777777" w:rsidR="00C10DD2" w:rsidRPr="004517A7" w:rsidRDefault="00C10DD2" w:rsidP="00C10DD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D69858" w14:textId="77777777" w:rsidR="00C10DD2" w:rsidRPr="004517A7" w:rsidRDefault="00C10DD2" w:rsidP="00C10DD2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9F463B" w14:textId="1CE602E2" w:rsidR="00C10DD2" w:rsidRPr="004517A7" w:rsidRDefault="009E28A0" w:rsidP="00C10DD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 w:hint="eastAsia"/>
                <w:sz w:val="28"/>
              </w:rPr>
              <w:t>144,053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4560C3E" w14:textId="77777777" w:rsidR="00C10DD2" w:rsidRPr="004517A7" w:rsidRDefault="00C10DD2" w:rsidP="00C10DD2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2072F4" w14:textId="77777777" w:rsidR="00C10DD2" w:rsidRPr="004517A7" w:rsidRDefault="00C10DD2" w:rsidP="00C10DD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E6B89B" w14:textId="77777777" w:rsidR="00C10DD2" w:rsidRPr="004517A7" w:rsidRDefault="00C10DD2" w:rsidP="00C10DD2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44F478" w14:textId="77777777" w:rsidR="00C10DD2" w:rsidRPr="004517A7" w:rsidRDefault="00C10DD2" w:rsidP="00C10DD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963511E" w14:textId="77777777" w:rsidR="00C10DD2" w:rsidRPr="004517A7" w:rsidRDefault="00C10DD2" w:rsidP="00C10DD2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722BEE92" w14:textId="77777777" w:rsidR="00C10DD2" w:rsidRPr="004517A7" w:rsidRDefault="00C10DD2" w:rsidP="00C10DD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10DD2" w:rsidRPr="004517A7" w14:paraId="149BA285" w14:textId="77777777" w:rsidTr="0072672F">
        <w:tc>
          <w:tcPr>
            <w:tcW w:w="2970" w:type="dxa"/>
            <w:tcBorders>
              <w:right w:val="nil"/>
            </w:tcBorders>
          </w:tcPr>
          <w:p w14:paraId="4819C5C1" w14:textId="77777777" w:rsidR="00C10DD2" w:rsidRPr="004517A7" w:rsidRDefault="00C10DD2" w:rsidP="00C10DD2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90" w:type="dxa"/>
            <w:tcBorders>
              <w:right w:val="nil"/>
            </w:tcBorders>
          </w:tcPr>
          <w:p w14:paraId="1FC45EAC" w14:textId="77777777" w:rsidR="00C10DD2" w:rsidRPr="004517A7" w:rsidRDefault="00C10DD2" w:rsidP="00C10DD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70B2FE" w14:textId="77777777" w:rsidR="00C10DD2" w:rsidRPr="004517A7" w:rsidRDefault="00C10DD2" w:rsidP="00C10DD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8F9131" w14:textId="77777777" w:rsidR="00C10DD2" w:rsidRPr="004517A7" w:rsidRDefault="00C10DD2" w:rsidP="00C10DD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C1D340" w14:textId="77777777" w:rsidR="00C10DD2" w:rsidRPr="004517A7" w:rsidRDefault="00C10DD2" w:rsidP="00C10DD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1D21EE8" w14:textId="77777777" w:rsidR="00C10DD2" w:rsidRPr="004517A7" w:rsidRDefault="00C10DD2" w:rsidP="00C10DD2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F89043" w14:textId="437BDC0C" w:rsidR="00C10DD2" w:rsidRPr="004517A7" w:rsidRDefault="004B67EE" w:rsidP="00C10DD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 w:hint="eastAsia"/>
                <w:sz w:val="28"/>
              </w:rPr>
              <w:t>(71,384)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C3160E" w14:textId="77777777" w:rsidR="00C10DD2" w:rsidRPr="004517A7" w:rsidRDefault="00C10DD2" w:rsidP="00C10DD2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D320E5F" w14:textId="77777777" w:rsidR="00C10DD2" w:rsidRPr="004517A7" w:rsidRDefault="00C10DD2" w:rsidP="00C10DD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45E32F3" w14:textId="77777777" w:rsidR="00C10DD2" w:rsidRPr="004517A7" w:rsidRDefault="00C10DD2" w:rsidP="00C10DD2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CD53EFC" w14:textId="77777777" w:rsidR="00C10DD2" w:rsidRPr="004517A7" w:rsidRDefault="00C10DD2" w:rsidP="00C10DD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BDE37EB" w14:textId="77777777" w:rsidR="00C10DD2" w:rsidRPr="004517A7" w:rsidRDefault="00C10DD2" w:rsidP="00C10DD2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713FB47" w14:textId="77777777" w:rsidR="00C10DD2" w:rsidRPr="004517A7" w:rsidRDefault="00C10DD2" w:rsidP="00C10DD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10DD2" w:rsidRPr="004517A7" w14:paraId="46570CD0" w14:textId="77777777" w:rsidTr="0072672F">
        <w:tc>
          <w:tcPr>
            <w:tcW w:w="2970" w:type="dxa"/>
            <w:tcBorders>
              <w:left w:val="nil"/>
              <w:bottom w:val="nil"/>
              <w:right w:val="nil"/>
            </w:tcBorders>
          </w:tcPr>
          <w:p w14:paraId="31B685FC" w14:textId="77777777" w:rsidR="00C10DD2" w:rsidRPr="004517A7" w:rsidRDefault="00C10DD2" w:rsidP="00C10DD2">
            <w:pPr>
              <w:ind w:hanging="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รวมเงินกู้ยืมระยะยาว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23EDAD4" w14:textId="77777777" w:rsidR="00C10DD2" w:rsidRPr="004517A7" w:rsidRDefault="00C10DD2" w:rsidP="00C10DD2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5DDF65" w14:textId="77777777" w:rsidR="00C10DD2" w:rsidRPr="004517A7" w:rsidRDefault="00C10DD2" w:rsidP="00C10DD2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C4FDA25" w14:textId="77777777" w:rsidR="00C10DD2" w:rsidRPr="004517A7" w:rsidRDefault="00C10DD2" w:rsidP="00C10DD2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70769E" w14:textId="77777777" w:rsidR="00C10DD2" w:rsidRPr="004517A7" w:rsidRDefault="00C10DD2" w:rsidP="00C10DD2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B833D9B" w14:textId="77777777" w:rsidR="00C10DD2" w:rsidRPr="004517A7" w:rsidRDefault="00C10DD2" w:rsidP="00C10DD2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DF0B3F" w14:textId="76E5FDCC" w:rsidR="00C10DD2" w:rsidRPr="004517A7" w:rsidRDefault="004B67EE" w:rsidP="00C10DD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 w:hint="eastAsia"/>
                <w:b/>
                <w:bCs/>
                <w:sz w:val="28"/>
              </w:rPr>
              <w:t>72,669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BBF429C" w14:textId="77777777" w:rsidR="00C10DD2" w:rsidRPr="004517A7" w:rsidRDefault="00C10DD2" w:rsidP="00C10DD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6B2287" w14:textId="77777777" w:rsidR="00C10DD2" w:rsidRPr="004517A7" w:rsidRDefault="00C10DD2" w:rsidP="00C10DD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018764D" w14:textId="77777777" w:rsidR="00C10DD2" w:rsidRPr="004517A7" w:rsidRDefault="00C10DD2" w:rsidP="00C10DD2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7F38F9" w14:textId="77777777" w:rsidR="00C10DD2" w:rsidRPr="004517A7" w:rsidRDefault="00C10DD2" w:rsidP="00C10DD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CB9697E" w14:textId="77777777" w:rsidR="00C10DD2" w:rsidRPr="004517A7" w:rsidRDefault="00C10DD2" w:rsidP="00C10DD2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10FA17" w14:textId="77777777" w:rsidR="00C10DD2" w:rsidRPr="004517A7" w:rsidRDefault="00C10DD2" w:rsidP="00C10DD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67781F3D" w14:textId="1368F885" w:rsidR="00574862" w:rsidRPr="004517A7" w:rsidRDefault="00770484" w:rsidP="00EC6937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lastRenderedPageBreak/>
        <w:t>หุ้นกู้แปลงสภาพ</w:t>
      </w:r>
      <w:r w:rsidRPr="004517A7">
        <w:rPr>
          <w:rFonts w:ascii="Angsana New" w:hAnsi="Angsana New"/>
          <w:b/>
          <w:bCs/>
          <w:sz w:val="28"/>
        </w:rPr>
        <w:t xml:space="preserve"> </w:t>
      </w:r>
    </w:p>
    <w:p w14:paraId="065360EC" w14:textId="2520DE94" w:rsidR="00574862" w:rsidRPr="004517A7" w:rsidRDefault="00574862" w:rsidP="00574862">
      <w:pPr>
        <w:pStyle w:val="ListParagraph"/>
        <w:spacing w:before="240" w:after="120" w:line="240" w:lineRule="atLeast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4517A7">
        <w:rPr>
          <w:rFonts w:asciiTheme="majorBidi" w:hAnsiTheme="majorBidi" w:cstheme="majorBidi"/>
          <w:sz w:val="28"/>
          <w:cs/>
          <w:lang w:val="en-GB"/>
        </w:rPr>
        <w:t xml:space="preserve">เมื่อวันที่ </w:t>
      </w:r>
      <w:r w:rsidRPr="004517A7">
        <w:rPr>
          <w:rFonts w:asciiTheme="majorBidi" w:hAnsiTheme="majorBidi" w:cstheme="majorBidi"/>
          <w:sz w:val="28"/>
        </w:rPr>
        <w:t xml:space="preserve">26 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พฤษภาคม </w:t>
      </w:r>
      <w:r w:rsidRPr="004517A7">
        <w:rPr>
          <w:rFonts w:asciiTheme="majorBidi" w:hAnsiTheme="majorBidi" w:cstheme="majorBidi"/>
          <w:sz w:val="28"/>
        </w:rPr>
        <w:t xml:space="preserve">2563 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ที่ประชุมสามัญผู้ถือหุ้นประจำปี </w:t>
      </w:r>
      <w:r w:rsidRPr="004517A7">
        <w:rPr>
          <w:rFonts w:asciiTheme="majorBidi" w:hAnsiTheme="majorBidi" w:cstheme="majorBidi"/>
          <w:sz w:val="28"/>
        </w:rPr>
        <w:t>2563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ของบริษัทได้มีมติอนุมัติการออกและเสนอขายหุ้นกู้แปลงสภาพที่ออกใหม่ของบริษัทต่อผู้ลงทุนโดยเฉพาะเจาะจงและเป็นบุคคลที่ไม่เกี่ยวข้องกับบริษัท ในวงเงินไม่เกิน </w:t>
      </w:r>
      <w:r w:rsidRPr="004517A7">
        <w:rPr>
          <w:rFonts w:asciiTheme="majorBidi" w:hAnsiTheme="majorBidi" w:cstheme="majorBidi"/>
          <w:sz w:val="28"/>
        </w:rPr>
        <w:t>650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/>
          <w:spacing w:val="4"/>
          <w:sz w:val="28"/>
          <w:cs/>
          <w:lang w:val="en-GB"/>
        </w:rPr>
        <w:t xml:space="preserve">ล้านบาท ซึ่งบริษัทได้ทำสัญญาการออกหุ้นกู้แปลงสภาพ เพื่อออกหุ้นกู้แปลงสภาพโดยเฉพาะเจาะจงให้แก่ </w:t>
      </w:r>
      <w:r w:rsidRPr="004517A7">
        <w:rPr>
          <w:rFonts w:asciiTheme="majorBidi" w:hAnsiTheme="majorBidi" w:cstheme="majorBidi"/>
          <w:spacing w:val="4"/>
          <w:sz w:val="28"/>
        </w:rPr>
        <w:t>Advance</w:t>
      </w:r>
      <w:r w:rsidRPr="004517A7">
        <w:rPr>
          <w:rFonts w:asciiTheme="majorBidi" w:hAnsiTheme="majorBidi" w:cstheme="majorBidi"/>
          <w:sz w:val="28"/>
        </w:rPr>
        <w:t xml:space="preserve"> Opportunities Fund 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และ </w:t>
      </w:r>
      <w:r w:rsidRPr="004517A7">
        <w:rPr>
          <w:rFonts w:asciiTheme="majorBidi" w:hAnsiTheme="majorBidi" w:cstheme="majorBidi"/>
          <w:sz w:val="28"/>
        </w:rPr>
        <w:t xml:space="preserve">Advance Opportunities Fund I 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ซึ่งการออกและเสนอขายหุ้นกู้แปลงสภาพจะทำเป็นคราวๆ จนกว่าจะครบวงเงิน </w:t>
      </w:r>
      <w:r w:rsidRPr="004517A7">
        <w:rPr>
          <w:rFonts w:asciiTheme="majorBidi" w:hAnsiTheme="majorBidi" w:cstheme="majorBidi"/>
          <w:sz w:val="28"/>
        </w:rPr>
        <w:t>650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ล้านบาท โดยมีข้อกำหนดและเงื่อนไขหลักของหุ้นกู้แปลงสภาพดังนี้</w:t>
      </w:r>
    </w:p>
    <w:tbl>
      <w:tblPr>
        <w:tblW w:w="9090" w:type="dxa"/>
        <w:tblInd w:w="360" w:type="dxa"/>
        <w:tblLook w:val="0600" w:firstRow="0" w:lastRow="0" w:firstColumn="0" w:lastColumn="0" w:noHBand="1" w:noVBand="1"/>
      </w:tblPr>
      <w:tblGrid>
        <w:gridCol w:w="3420"/>
        <w:gridCol w:w="5670"/>
      </w:tblGrid>
      <w:tr w:rsidR="00574862" w:rsidRPr="004517A7" w14:paraId="1092F6FB" w14:textId="77777777" w:rsidTr="0072672F">
        <w:trPr>
          <w:cantSplit/>
        </w:trPr>
        <w:tc>
          <w:tcPr>
            <w:tcW w:w="3420" w:type="dxa"/>
            <w:shd w:val="clear" w:color="auto" w:fill="auto"/>
          </w:tcPr>
          <w:p w14:paraId="47B9F794" w14:textId="77777777" w:rsidR="00574862" w:rsidRPr="004517A7" w:rsidRDefault="00574862" w:rsidP="0072672F">
            <w:pPr>
              <w:tabs>
                <w:tab w:val="left" w:pos="840"/>
              </w:tabs>
              <w:ind w:left="-105"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ประเภทหุ้นกู้แปลงสภาพ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445BCB4C" w14:textId="77777777" w:rsidR="00574862" w:rsidRPr="004517A7" w:rsidRDefault="00574862" w:rsidP="0072672F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หุ้นกู้แปลงสภาพ ที่ให้สิทธิแปลงสภาพเป็นหุ้นสามัญของบริษัท ประเภทไม่ด้อยสิทธิ และไม่มีประกัน (</w:t>
            </w:r>
            <w:r w:rsidRPr="004517A7">
              <w:rPr>
                <w:rFonts w:asciiTheme="majorBidi" w:hAnsiTheme="majorBidi" w:cstheme="majorBidi"/>
                <w:sz w:val="28"/>
              </w:rPr>
              <w:t>Senior Unsecured Convertible Debentures)</w:t>
            </w:r>
          </w:p>
        </w:tc>
      </w:tr>
      <w:tr w:rsidR="00574862" w:rsidRPr="004517A7" w14:paraId="044C230C" w14:textId="77777777" w:rsidTr="00202552">
        <w:trPr>
          <w:cantSplit/>
          <w:trHeight w:val="324"/>
        </w:trPr>
        <w:tc>
          <w:tcPr>
            <w:tcW w:w="3420" w:type="dxa"/>
            <w:shd w:val="clear" w:color="auto" w:fill="auto"/>
          </w:tcPr>
          <w:p w14:paraId="7119C2E3" w14:textId="77777777" w:rsidR="00574862" w:rsidRPr="004517A7" w:rsidRDefault="00574862" w:rsidP="0072672F">
            <w:pPr>
              <w:tabs>
                <w:tab w:val="left" w:pos="840"/>
              </w:tabs>
              <w:ind w:left="-105"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  <w:tc>
          <w:tcPr>
            <w:tcW w:w="5670" w:type="dxa"/>
            <w:shd w:val="clear" w:color="auto" w:fill="auto"/>
          </w:tcPr>
          <w:p w14:paraId="04567827" w14:textId="77777777" w:rsidR="00574862" w:rsidRPr="004517A7" w:rsidRDefault="00574862" w:rsidP="0072672F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574862" w:rsidRPr="004517A7" w14:paraId="1F97E254" w14:textId="77777777" w:rsidTr="00BB543B">
        <w:trPr>
          <w:trHeight w:val="2403"/>
        </w:trPr>
        <w:tc>
          <w:tcPr>
            <w:tcW w:w="3420" w:type="dxa"/>
            <w:shd w:val="clear" w:color="auto" w:fill="auto"/>
          </w:tcPr>
          <w:p w14:paraId="77E943A5" w14:textId="77777777" w:rsidR="00574862" w:rsidRPr="004517A7" w:rsidRDefault="00574862" w:rsidP="001B3D6F">
            <w:pPr>
              <w:tabs>
                <w:tab w:val="left" w:pos="840"/>
              </w:tabs>
              <w:ind w:left="73" w:right="-43" w:hanging="17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จำนวนต้นเงินรวมของหุ้นกู้แปลงสภาพ ทั้งหมด</w:t>
            </w:r>
          </w:p>
        </w:tc>
        <w:tc>
          <w:tcPr>
            <w:tcW w:w="5670" w:type="dxa"/>
            <w:shd w:val="clear" w:color="auto" w:fill="auto"/>
          </w:tcPr>
          <w:p w14:paraId="4AD50B4D" w14:textId="77777777" w:rsidR="00574862" w:rsidRPr="004517A7" w:rsidRDefault="00574862" w:rsidP="0072672F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650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ล้านบาท โดยแบ่งออกเป็น 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ชุด ดังต่อไปนี้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6A1F5446" w14:textId="3FC829B8" w:rsidR="00574862" w:rsidRPr="004517A7" w:rsidRDefault="00574862" w:rsidP="0072672F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 xml:space="preserve">(1)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หุ้นกู้แปลงสภาพชุดที่ 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1 (Tranche I)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มีมูลค่าไม่เกิน 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200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 </w:t>
            </w:r>
            <w:r w:rsidR="008943C7" w:rsidRPr="004517A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โดยแบ่งออกเป็น 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20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ชุดย่อย ชุดละ 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10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4EF0F053" w14:textId="77777777" w:rsidR="00574862" w:rsidRPr="004517A7" w:rsidRDefault="00574862" w:rsidP="0072672F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 xml:space="preserve">(2)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หุ้นกู้แปลงสภาพชุดที่ 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2 (Tranche II)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มีมูลค่าไม่เกิน 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200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โดยแบ่งออกเป็น 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20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ชุดย่อย ชุดละ 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10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5F28E117" w14:textId="77777777" w:rsidR="00574862" w:rsidRPr="004517A7" w:rsidRDefault="00574862" w:rsidP="00BB543B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 xml:space="preserve">(3)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หุ้นกู้แปลงสภาพชุดที่ 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3 (Tranche III)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มีมูลค่าไม่เกิน 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250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โดยแบ่งออกเป็น 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10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ชุดย่อย ชุดละ 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25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</w:p>
          <w:p w14:paraId="0C407367" w14:textId="7AA320A9" w:rsidR="00BB543B" w:rsidRPr="004517A7" w:rsidRDefault="00BB543B" w:rsidP="00BB543B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574862" w:rsidRPr="004517A7" w14:paraId="3B114475" w14:textId="77777777" w:rsidTr="00BB543B">
        <w:trPr>
          <w:trHeight w:val="4734"/>
        </w:trPr>
        <w:tc>
          <w:tcPr>
            <w:tcW w:w="3420" w:type="dxa"/>
            <w:shd w:val="clear" w:color="auto" w:fill="auto"/>
          </w:tcPr>
          <w:p w14:paraId="20D274ED" w14:textId="77777777" w:rsidR="00574862" w:rsidRPr="004517A7" w:rsidRDefault="00574862" w:rsidP="0072672F">
            <w:pPr>
              <w:tabs>
                <w:tab w:val="left" w:pos="840"/>
              </w:tabs>
              <w:ind w:left="-105" w:right="-43"/>
              <w:jc w:val="thaiDistribute"/>
              <w:rPr>
                <w:rFonts w:asciiTheme="majorBidi" w:hAnsiTheme="majorBidi" w:cstheme="majorBidi"/>
                <w:sz w:val="28"/>
                <w:cs/>
                <w:lang w:val="en-AU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เงื่อนไขการออกหุ้นกู้แปลงสภาพ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44DC7BB8" w14:textId="77777777" w:rsidR="00574862" w:rsidRPr="004517A7" w:rsidRDefault="00574862" w:rsidP="0072672F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บริษัทจะทยอยออกหุ้นกู้แปลงสภาพเป็นชุด ๆ ทีละชุดตามลำดับ และในการออกหุ้นกู้แปลงสภาพได้ในแต่ละชุด บริษัทจะทยอยออกเป็นชุดย่อย แต่ละชุดตามความต้องการใช้เงินของบริษัทในแต่ละคราว ทั้งนี้การออกหุ้นกู้แปลงสภาพอยู่ภายใต้ความสำเร็จของเงื่อนไขบังคับก่อน ซึ่งได้แก่ การได้รับอนุญาตจากสำนักงานคณะกรรมการกำกับหลักทรัพย์และตลาดหลักทรัพย์และหน่วยงานที่เกี่ยวข้องอื่น ๆ รวมถึงข้อกำหนดและเงื่อนไขของหุ้นกู้แปลงสภาพ</w:t>
            </w:r>
          </w:p>
          <w:p w14:paraId="59831098" w14:textId="77777777" w:rsidR="00574862" w:rsidRPr="004517A7" w:rsidRDefault="00574862" w:rsidP="0072672F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14206D64" w14:textId="77777777" w:rsidR="00574862" w:rsidRPr="004517A7" w:rsidRDefault="00574862" w:rsidP="0072672F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ทั้งนี้กำหนดให้ระยะเวลาในการออกหุ้นกู้แปลงสภาพมีระยะเวลาภายใน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</w:rPr>
              <w:t>1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 ปีนับแต่วันที่ที่ประชุมผู้ถือหุ้นมีมติอนุมัติให้ออกหุ้นกู้แปลงสภาพ หากบริษัทมิได้ออกหุ้นกู้แปลงสภาพครบจำนวนภายใน </w:t>
            </w:r>
            <w:r w:rsidRPr="004517A7">
              <w:rPr>
                <w:rFonts w:asciiTheme="majorBidi" w:hAnsiTheme="majorBidi" w:cstheme="majorBidi"/>
                <w:sz w:val="28"/>
              </w:rPr>
              <w:t>1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 ปีบริษัทอาจขอมติที่ประชุมผู้ถือหุ้นในการออกหุ้นกู้แปลงสภาพส่วนที่ยังไม่ออกโดยขึ้นอยู่กับความจำเป็นในการใช้เงินของบริษัท</w:t>
            </w:r>
          </w:p>
        </w:tc>
      </w:tr>
      <w:tr w:rsidR="00574862" w:rsidRPr="004517A7" w14:paraId="68E46BDC" w14:textId="77777777" w:rsidTr="0072672F">
        <w:tc>
          <w:tcPr>
            <w:tcW w:w="3420" w:type="dxa"/>
            <w:shd w:val="clear" w:color="auto" w:fill="auto"/>
          </w:tcPr>
          <w:p w14:paraId="207C2003" w14:textId="77777777" w:rsidR="00574862" w:rsidRPr="004517A7" w:rsidRDefault="00574862" w:rsidP="0072672F">
            <w:pPr>
              <w:tabs>
                <w:tab w:val="left" w:pos="840"/>
              </w:tabs>
              <w:ind w:left="-105" w:right="-43"/>
              <w:jc w:val="thaiDistribute"/>
              <w:rPr>
                <w:rFonts w:asciiTheme="majorBidi" w:hAnsiTheme="majorBidi" w:cstheme="majorBidi"/>
                <w:strike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5670" w:type="dxa"/>
            <w:shd w:val="clear" w:color="auto" w:fill="auto"/>
          </w:tcPr>
          <w:p w14:paraId="54E4CEF5" w14:textId="77777777" w:rsidR="00574862" w:rsidRPr="004517A7" w:rsidRDefault="00574862" w:rsidP="0072672F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2.00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ต่อปี โดยชำระดอกเบี้ยเป็นรายไตรมาสนับจากวันที่ออกหุ้นกู้แปลงสภาพ</w:t>
            </w:r>
          </w:p>
        </w:tc>
      </w:tr>
      <w:tr w:rsidR="00574862" w:rsidRPr="004517A7" w14:paraId="13FCFB68" w14:textId="77777777" w:rsidTr="0072672F">
        <w:tc>
          <w:tcPr>
            <w:tcW w:w="3420" w:type="dxa"/>
            <w:shd w:val="clear" w:color="auto" w:fill="auto"/>
          </w:tcPr>
          <w:p w14:paraId="1E0AD57A" w14:textId="77777777" w:rsidR="00574862" w:rsidRPr="004517A7" w:rsidRDefault="00574862" w:rsidP="0072672F">
            <w:pPr>
              <w:tabs>
                <w:tab w:val="left" w:pos="840"/>
              </w:tabs>
              <w:ind w:left="-105" w:right="-43"/>
              <w:jc w:val="thaiDistribute"/>
              <w:rPr>
                <w:rFonts w:asciiTheme="majorBidi" w:hAnsiTheme="majorBidi" w:cstheme="majorBidi"/>
                <w:strike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lastRenderedPageBreak/>
              <w:t>อายุ</w:t>
            </w:r>
          </w:p>
        </w:tc>
        <w:tc>
          <w:tcPr>
            <w:tcW w:w="5670" w:type="dxa"/>
            <w:shd w:val="clear" w:color="auto" w:fill="auto"/>
          </w:tcPr>
          <w:p w14:paraId="20AC7B25" w14:textId="77777777" w:rsidR="00574862" w:rsidRPr="004517A7" w:rsidRDefault="00574862" w:rsidP="0072672F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3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 ปีนับจากวันที่ออกหุ้นกู้แปลงสภาพแต่ละชุด</w:t>
            </w:r>
          </w:p>
        </w:tc>
      </w:tr>
      <w:tr w:rsidR="00574862" w:rsidRPr="004517A7" w14:paraId="4256DDC3" w14:textId="77777777" w:rsidTr="0072672F">
        <w:tc>
          <w:tcPr>
            <w:tcW w:w="3420" w:type="dxa"/>
            <w:shd w:val="clear" w:color="auto" w:fill="auto"/>
          </w:tcPr>
          <w:p w14:paraId="6B458AC3" w14:textId="77777777" w:rsidR="00574862" w:rsidRPr="004517A7" w:rsidRDefault="00574862" w:rsidP="0072672F">
            <w:pPr>
              <w:tabs>
                <w:tab w:val="left" w:pos="840"/>
              </w:tabs>
              <w:ind w:left="-105" w:right="-43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การชำระคืนเงินต้น</w:t>
            </w:r>
          </w:p>
        </w:tc>
        <w:tc>
          <w:tcPr>
            <w:tcW w:w="5670" w:type="dxa"/>
            <w:shd w:val="clear" w:color="auto" w:fill="auto"/>
          </w:tcPr>
          <w:p w14:paraId="65E94DB4" w14:textId="77777777" w:rsidR="00574862" w:rsidRPr="004517A7" w:rsidRDefault="00574862" w:rsidP="0072672F">
            <w:pPr>
              <w:tabs>
                <w:tab w:val="left" w:pos="840"/>
              </w:tabs>
              <w:spacing w:after="240"/>
              <w:ind w:right="-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ชำระงวดเดียวเมื่อครบกำหนดไถ่ถอนหุ้นกู้แต่ละชุด ตามข้อกำหนดและเงื่อนไขของหุ้นกู้แปลงสภาพแต่ละชุด โดยหุ้นกู้แปลงสภาพแต่ละชุดมีอายุ 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ปีนับจากวันที่ออกหุ้นกู้แปลงสภาพ</w:t>
            </w:r>
          </w:p>
        </w:tc>
      </w:tr>
      <w:tr w:rsidR="00574862" w:rsidRPr="004517A7" w14:paraId="7141A435" w14:textId="77777777" w:rsidTr="0072672F">
        <w:trPr>
          <w:trHeight w:val="2151"/>
        </w:trPr>
        <w:tc>
          <w:tcPr>
            <w:tcW w:w="3420" w:type="dxa"/>
            <w:shd w:val="clear" w:color="auto" w:fill="auto"/>
          </w:tcPr>
          <w:p w14:paraId="198666D9" w14:textId="77777777" w:rsidR="00574862" w:rsidRPr="004517A7" w:rsidRDefault="00574862" w:rsidP="0072672F">
            <w:pPr>
              <w:tabs>
                <w:tab w:val="left" w:pos="840"/>
              </w:tabs>
              <w:ind w:left="75" w:right="-43" w:hanging="15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สิทธิในการไถ่ถอนหุ้นกู้แปลงสภาพก่อนวันครบกำหนด</w:t>
            </w:r>
          </w:p>
        </w:tc>
        <w:tc>
          <w:tcPr>
            <w:tcW w:w="5670" w:type="dxa"/>
            <w:shd w:val="clear" w:color="auto" w:fill="auto"/>
          </w:tcPr>
          <w:p w14:paraId="5424409D" w14:textId="77777777" w:rsidR="00574862" w:rsidRPr="004517A7" w:rsidRDefault="00574862" w:rsidP="0072672F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ผู้ถือหุ้นกู้แปลงสภาพอาจมีสิทธิหรือไม่มีสิทธิขอให้บริษัทไถ่ถอนหุ้นกู้แปลงสภาพก่อนครบกำหนด และ/หรือ บริษัทอาจมีสิทธิหรือไม่มีสิทธิไถ่ถอนหุ้นกู้แปลงสภาพก่อนครบกำหนด ทั้งนี้การไถ่ถอนหุ้นกู้แปลงสภาพให้เป็นไปตามข้อตกลงและเงื่อนไขของหุ้นกู้แปลงสภาพที่จะออกในแต่ละคราว โดยปฏิบัติตามกฎหมาย กฎเกณฑ์ข้อบังคับ หรือประกาศที่เกี่ยวข้อง รวมถึงการขออนุญาตจากหน่วยงานราชการใด ๆ ที่เกี่ยวข้อง</w:t>
            </w:r>
          </w:p>
          <w:p w14:paraId="0DCFA034" w14:textId="77777777" w:rsidR="00574862" w:rsidRPr="004517A7" w:rsidRDefault="00574862" w:rsidP="0072672F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574862" w:rsidRPr="004517A7" w14:paraId="0698B47E" w14:textId="77777777" w:rsidTr="00BB543B">
        <w:trPr>
          <w:trHeight w:val="5688"/>
        </w:trPr>
        <w:tc>
          <w:tcPr>
            <w:tcW w:w="3420" w:type="dxa"/>
            <w:shd w:val="clear" w:color="auto" w:fill="auto"/>
          </w:tcPr>
          <w:p w14:paraId="7E4583BB" w14:textId="77777777" w:rsidR="00574862" w:rsidRPr="004517A7" w:rsidRDefault="00574862" w:rsidP="0072672F">
            <w:pPr>
              <w:tabs>
                <w:tab w:val="left" w:pos="840"/>
              </w:tabs>
              <w:ind w:left="-105"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ราคาแปลงสภาพ</w:t>
            </w:r>
          </w:p>
        </w:tc>
        <w:tc>
          <w:tcPr>
            <w:tcW w:w="5670" w:type="dxa"/>
            <w:shd w:val="clear" w:color="auto" w:fill="auto"/>
          </w:tcPr>
          <w:p w14:paraId="4BDB8E26" w14:textId="77777777" w:rsidR="00574862" w:rsidRPr="004517A7" w:rsidRDefault="00574862" w:rsidP="0072672F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ไม่ต่ำกว่าร้อยละ </w:t>
            </w:r>
            <w:r w:rsidRPr="004517A7">
              <w:rPr>
                <w:rFonts w:asciiTheme="majorBidi" w:hAnsiTheme="majorBidi" w:cstheme="majorBidi"/>
                <w:sz w:val="28"/>
              </w:rPr>
              <w:t>90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 ของราคาตลาด จึงไม่เข้าข่ายเป็นการเสนอขายหุ้นที่ออก</w:t>
            </w:r>
            <w:r w:rsidRPr="004517A7">
              <w:rPr>
                <w:rFonts w:asciiTheme="majorBidi" w:hAnsiTheme="majorBidi" w:cstheme="majorBidi"/>
                <w:spacing w:val="6"/>
                <w:sz w:val="28"/>
                <w:cs/>
              </w:rPr>
              <w:t>ใหม่ในราคาที่ต่ำกว่าราคาตลาด</w:t>
            </w:r>
            <w:r w:rsidRPr="004517A7">
              <w:rPr>
                <w:rFonts w:asciiTheme="majorBidi" w:hAnsiTheme="majorBidi" w:cstheme="majorBidi"/>
                <w:spacing w:val="6"/>
                <w:sz w:val="28"/>
              </w:rPr>
              <w:t xml:space="preserve"> </w:t>
            </w:r>
            <w:r w:rsidRPr="004517A7">
              <w:rPr>
                <w:rFonts w:asciiTheme="majorBidi" w:hAnsiTheme="majorBidi" w:cstheme="majorBidi"/>
                <w:spacing w:val="6"/>
                <w:sz w:val="28"/>
                <w:cs/>
              </w:rPr>
              <w:t>ตามที่กำหนดในประกาศที่</w:t>
            </w:r>
            <w:r w:rsidRPr="004517A7">
              <w:rPr>
                <w:rFonts w:asciiTheme="majorBidi" w:hAnsiTheme="majorBidi" w:cstheme="majorBidi"/>
                <w:spacing w:val="6"/>
                <w:sz w:val="28"/>
              </w:rPr>
              <w:t xml:space="preserve">   </w:t>
            </w:r>
            <w:r w:rsidRPr="004517A7">
              <w:rPr>
                <w:rFonts w:asciiTheme="majorBidi" w:hAnsiTheme="majorBidi" w:cstheme="majorBidi"/>
                <w:spacing w:val="6"/>
                <w:sz w:val="28"/>
                <w:cs/>
              </w:rPr>
              <w:t>ทจ.</w:t>
            </w:r>
            <w:r w:rsidRPr="004517A7">
              <w:rPr>
                <w:rFonts w:asciiTheme="majorBidi" w:hAnsiTheme="majorBidi" w:cstheme="majorBidi"/>
                <w:spacing w:val="6"/>
                <w:sz w:val="28"/>
              </w:rPr>
              <w:t>72</w:t>
            </w:r>
            <w:r w:rsidRPr="004517A7">
              <w:rPr>
                <w:rFonts w:asciiTheme="majorBidi" w:hAnsiTheme="majorBidi" w:cstheme="majorBidi"/>
                <w:spacing w:val="6"/>
                <w:sz w:val="28"/>
                <w:cs/>
              </w:rPr>
              <w:t>/2558</w:t>
            </w:r>
          </w:p>
          <w:p w14:paraId="40E93354" w14:textId="77777777" w:rsidR="00574862" w:rsidRPr="004517A7" w:rsidRDefault="00574862" w:rsidP="0072672F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4D62EA18" w14:textId="77777777" w:rsidR="00574862" w:rsidRPr="004517A7" w:rsidRDefault="00574862" w:rsidP="0072672F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pacing w:val="6"/>
                <w:sz w:val="28"/>
                <w:cs/>
              </w:rPr>
              <w:t>ราคาตลาดคำนวณจากราคาถัวเฉลี่ยถ่วงน้ำหนักของหุ้นบริษัทในตลาด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หลักทรัพย์ฯ ย้อนหลังไม่น้อยกว่า </w:t>
            </w:r>
            <w:r w:rsidRPr="004517A7">
              <w:rPr>
                <w:rFonts w:asciiTheme="majorBidi" w:hAnsiTheme="majorBidi" w:cstheme="majorBidi"/>
                <w:sz w:val="28"/>
              </w:rPr>
              <w:t>7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 วันทำการติดต่อกันแต่ไม่เกิน </w:t>
            </w:r>
            <w:r w:rsidRPr="004517A7">
              <w:rPr>
                <w:rFonts w:asciiTheme="majorBidi" w:hAnsiTheme="majorBidi" w:cstheme="majorBidi"/>
                <w:sz w:val="28"/>
              </w:rPr>
              <w:t>15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 วัน ทำการติดต่อกันก่อนวันที่ผู้ถือหุ้นกู้แปลงสภาพจะใช้สิทธิแปลงสภาพหุ้นกู้ทั้งนี้ราคาถั่วเฉลี่ยถ่วงน้ำหนักคำนวณจากราคาปิด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ถ่วงน้ำหนักด้วยปริมาณการซื้อขายในแต่ละวันทำการติดต่อกัน (“ราคาใช้สิทธิแปลงสภาพลอยตัว</w:t>
            </w:r>
            <w:r w:rsidRPr="004517A7">
              <w:rPr>
                <w:rFonts w:asciiTheme="majorBidi" w:hAnsiTheme="majorBidi" w:cstheme="majorBidi" w:hint="cs"/>
                <w:sz w:val="28"/>
                <w:cs/>
              </w:rPr>
              <w:t>)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 (</w:t>
            </w:r>
            <w:r w:rsidRPr="004517A7">
              <w:rPr>
                <w:rFonts w:asciiTheme="majorBidi" w:hAnsiTheme="majorBidi" w:cstheme="majorBidi"/>
                <w:sz w:val="28"/>
              </w:rPr>
              <w:t>“Floating Conversion Price”)</w:t>
            </w:r>
          </w:p>
          <w:p w14:paraId="66BB669E" w14:textId="77777777" w:rsidR="00574862" w:rsidRPr="004517A7" w:rsidRDefault="00574862" w:rsidP="0072672F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E5CBBAD" w14:textId="77777777" w:rsidR="00574862" w:rsidRPr="004517A7" w:rsidRDefault="00574862" w:rsidP="0072672F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อย่างไรก็ตาม ถ้าราคาแปลงสภาพที่คำนวณข้างต้นต่ำกว่ามูลค่าที่ตราไว้ของหุ้นของบริษัท บริษัทจะต้องออกหุ้นชดเชยเพิ่มเติมในลักษณะที่ทำให้การคำนวณหุ้นทั้งหมดที่จะออกในมูลค่าที่ตราไว้เป็นไปตามราคาแปลงสภาพ</w:t>
            </w:r>
          </w:p>
        </w:tc>
      </w:tr>
      <w:tr w:rsidR="00574862" w:rsidRPr="004517A7" w14:paraId="45653A70" w14:textId="77777777" w:rsidTr="0072672F">
        <w:trPr>
          <w:trHeight w:val="1179"/>
        </w:trPr>
        <w:tc>
          <w:tcPr>
            <w:tcW w:w="3420" w:type="dxa"/>
            <w:shd w:val="clear" w:color="auto" w:fill="auto"/>
          </w:tcPr>
          <w:p w14:paraId="2B50F4AE" w14:textId="77777777" w:rsidR="00574862" w:rsidRPr="004517A7" w:rsidRDefault="00574862" w:rsidP="0072672F">
            <w:pPr>
              <w:tabs>
                <w:tab w:val="left" w:pos="840"/>
              </w:tabs>
              <w:ind w:left="-105"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ระยะเวลาการใช้สิทธิแปลงสภาพ</w:t>
            </w:r>
          </w:p>
        </w:tc>
        <w:tc>
          <w:tcPr>
            <w:tcW w:w="5670" w:type="dxa"/>
            <w:shd w:val="clear" w:color="auto" w:fill="auto"/>
          </w:tcPr>
          <w:p w14:paraId="180CFD7C" w14:textId="342F0F91" w:rsidR="00574862" w:rsidRPr="004517A7" w:rsidRDefault="00574862" w:rsidP="0072672F">
            <w:pPr>
              <w:spacing w:after="2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ผู้ถือหุ้นกู้แปลงสภาพแต่ละชุดสามารถใช้สิทธิแปลงสภาพหุ้นกู้แปลงสภาพได้ทุกวันนับจากวันที่ออกหุ้นกู้แปลงสภาพจนถึงเวลาปิดทำการของวันทำการก่อนวันครบกำหนดอายุหุ้นกู้แปลงสภาพ 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สัปดาห์</w:t>
            </w:r>
          </w:p>
        </w:tc>
      </w:tr>
      <w:tr w:rsidR="00574862" w:rsidRPr="004517A7" w14:paraId="61C32B58" w14:textId="77777777" w:rsidTr="00FF21FC">
        <w:trPr>
          <w:trHeight w:val="1971"/>
        </w:trPr>
        <w:tc>
          <w:tcPr>
            <w:tcW w:w="3420" w:type="dxa"/>
            <w:shd w:val="clear" w:color="auto" w:fill="auto"/>
          </w:tcPr>
          <w:p w14:paraId="577FC3F6" w14:textId="0C64CCD5" w:rsidR="00574862" w:rsidRPr="004517A7" w:rsidRDefault="00574862" w:rsidP="0072672F">
            <w:pPr>
              <w:tabs>
                <w:tab w:val="left" w:pos="840"/>
              </w:tabs>
              <w:ind w:left="75" w:right="-43" w:hanging="15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lastRenderedPageBreak/>
              <w:t>จำนวนหุ้นสามัญที่ จัดสรรไว้เพื่อรองรับการแปลงสภาพ</w:t>
            </w:r>
          </w:p>
        </w:tc>
        <w:tc>
          <w:tcPr>
            <w:tcW w:w="5670" w:type="dxa"/>
            <w:shd w:val="clear" w:color="auto" w:fill="auto"/>
          </w:tcPr>
          <w:p w14:paraId="5B8D9613" w14:textId="77777777" w:rsidR="00574862" w:rsidRPr="004517A7" w:rsidRDefault="00574862" w:rsidP="0072672F">
            <w:pPr>
              <w:spacing w:after="24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 xml:space="preserve">650,000,000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หุ้น (คิดเป็นร้อยละ 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17.66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ของจำนวนหุ้นที่จำหน่ายได้แล้วทั้งหมดของบริษัทภายหลังการจดทะเบียนเพิ่มทุนชำระแล้วของบริษัท บนสมมติฐานว่ามีการใช้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สิทธิแปลงสภาพหุ้นกู้แปลงสภาพนั้นทั้งจำนวน ทั้งนี้ไม่นับจำนวนหุ้นที่เกิดจากการใช้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สิทธิแปลงสภาพจากใบสำคัญแสดงสิทธิของบริษัทครั้งที่ </w:t>
            </w:r>
            <w:r w:rsidRPr="004517A7">
              <w:rPr>
                <w:rFonts w:asciiTheme="majorBidi" w:hAnsiTheme="majorBidi" w:cstheme="majorBidi"/>
                <w:sz w:val="28"/>
              </w:rPr>
              <w:t>4 (7UP-W4))</w:t>
            </w:r>
          </w:p>
        </w:tc>
      </w:tr>
      <w:tr w:rsidR="00574862" w:rsidRPr="004517A7" w14:paraId="643510B6" w14:textId="77777777" w:rsidTr="0072672F">
        <w:trPr>
          <w:trHeight w:val="900"/>
        </w:trPr>
        <w:tc>
          <w:tcPr>
            <w:tcW w:w="3420" w:type="dxa"/>
            <w:shd w:val="clear" w:color="auto" w:fill="auto"/>
          </w:tcPr>
          <w:p w14:paraId="1762C402" w14:textId="77777777" w:rsidR="00574862" w:rsidRPr="004517A7" w:rsidRDefault="00574862" w:rsidP="0072672F">
            <w:pPr>
              <w:tabs>
                <w:tab w:val="left" w:pos="840"/>
              </w:tabs>
              <w:ind w:left="75" w:right="-43" w:hanging="15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ตลาดรองของหุ้นสามัญที่เกิดจากการใช้สิทธิแปลงสภาพ</w:t>
            </w:r>
          </w:p>
        </w:tc>
        <w:tc>
          <w:tcPr>
            <w:tcW w:w="5670" w:type="dxa"/>
            <w:shd w:val="clear" w:color="auto" w:fill="auto"/>
          </w:tcPr>
          <w:p w14:paraId="43064FED" w14:textId="77777777" w:rsidR="00574862" w:rsidRPr="004517A7" w:rsidRDefault="00574862" w:rsidP="0072672F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บริษัทจะนำหุ้นสามัญที่เกิดจากการใช้สิทธิแปลงสภาพนี้เข้าจดทะเบียนเป็นหลักทรัพย์จดทะเบียนในตลาดหลักทรัพย์แห่งประเทศไทยหรือตลาดหลักทรัพย์ที่หุ้นสามัญของบริษัทเป็นหลักทรัพย์จดทะเบียนอยู่ในขณะนั้น</w:t>
            </w:r>
          </w:p>
        </w:tc>
      </w:tr>
    </w:tbl>
    <w:p w14:paraId="62CEF93F" w14:textId="77777777" w:rsidR="00574862" w:rsidRPr="004517A7" w:rsidRDefault="00574862" w:rsidP="00574862">
      <w:pPr>
        <w:spacing w:before="160" w:after="120" w:line="410" w:lineRule="exact"/>
        <w:ind w:left="360" w:right="-43"/>
        <w:jc w:val="thaiDistribute"/>
        <w:rPr>
          <w:rFonts w:asciiTheme="majorBidi" w:hAnsiTheme="majorBidi" w:cstheme="majorBidi"/>
          <w:sz w:val="28"/>
        </w:rPr>
      </w:pPr>
      <w:r w:rsidRPr="004517A7">
        <w:rPr>
          <w:rFonts w:asciiTheme="majorBidi" w:hAnsiTheme="majorBidi" w:cstheme="majorBidi"/>
          <w:sz w:val="28"/>
          <w:cs/>
        </w:rPr>
        <w:t xml:space="preserve">มาตรฐานการบัญชีฉบับที่ </w:t>
      </w:r>
      <w:r w:rsidRPr="004517A7">
        <w:rPr>
          <w:rFonts w:asciiTheme="majorBidi" w:hAnsiTheme="majorBidi" w:cstheme="majorBidi"/>
          <w:sz w:val="28"/>
        </w:rPr>
        <w:t>32</w:t>
      </w:r>
      <w:r w:rsidRPr="004517A7">
        <w:rPr>
          <w:rFonts w:asciiTheme="majorBidi" w:hAnsiTheme="majorBidi" w:cstheme="majorBidi"/>
          <w:sz w:val="28"/>
          <w:cs/>
        </w:rPr>
        <w:t xml:space="preserve"> เรื่อง </w:t>
      </w:r>
      <w:r w:rsidRPr="004517A7">
        <w:rPr>
          <w:rFonts w:asciiTheme="majorBidi" w:hAnsiTheme="majorBidi" w:cstheme="majorBidi"/>
          <w:sz w:val="28"/>
        </w:rPr>
        <w:t>“</w:t>
      </w:r>
      <w:r w:rsidRPr="004517A7">
        <w:rPr>
          <w:rFonts w:asciiTheme="majorBidi" w:hAnsiTheme="majorBidi" w:cstheme="majorBidi"/>
          <w:sz w:val="28"/>
          <w:cs/>
        </w:rPr>
        <w:t>การแสดงรายการเครื่องมือทางการเงิน</w:t>
      </w:r>
      <w:r w:rsidRPr="004517A7">
        <w:rPr>
          <w:rFonts w:asciiTheme="majorBidi" w:hAnsiTheme="majorBidi" w:cstheme="majorBidi"/>
          <w:sz w:val="28"/>
        </w:rPr>
        <w:t>”</w:t>
      </w:r>
      <w:r w:rsidRPr="004517A7">
        <w:rPr>
          <w:rFonts w:asciiTheme="majorBidi" w:hAnsiTheme="majorBidi" w:cstheme="majorBidi"/>
          <w:sz w:val="28"/>
          <w:cs/>
        </w:rPr>
        <w:t xml:space="preserve"> กำหนดให้กิจการที่ออกหุ้นกู้แปลงสภาพต้องแสดงองค์ประกอบของหนี้สินแยกจากองค์ประกอบที่เป็นทุนเพื่อแสดงรายการในงบแสดงฐานะการเงิน ดังนั้น ณ วันออกหุ้นกู้แปลงสภาพดังกล่าวบริษัทได้แยกองค์ประกอบของหนี้สินและองค์ประกอบที่เป็นทุนออกจากกัน โดยองค์ประกอบของหนี้สินนั้นได้คำนวณจากกระแสเงินสดของเงินต้นและดอกเบี้ยที่ต้องจ่ายในอนาคตคิดลดด้วยอัตราดอกเบี้ยในตลาดที่เป็นอยู่ขณะนั้น หุ้นกู้แปลงสภาพ - องค์ประกอบที่เป็นทุนคือผลต่างระหว่างราคาตามบัญชีของหุ้นกู้แปลงสภาพหักด้วยส่วนที่เป็นองค์ประกอบของหนี้สิน</w:t>
      </w:r>
    </w:p>
    <w:p w14:paraId="393CCBA4" w14:textId="77777777" w:rsidR="00574862" w:rsidRPr="004517A7" w:rsidRDefault="00574862" w:rsidP="00574862">
      <w:pPr>
        <w:spacing w:before="120" w:after="120" w:line="410" w:lineRule="exact"/>
        <w:ind w:left="360" w:right="-43"/>
        <w:jc w:val="thaiDistribute"/>
        <w:rPr>
          <w:rFonts w:asciiTheme="majorBidi" w:hAnsiTheme="majorBidi" w:cstheme="majorBidi"/>
          <w:spacing w:val="-6"/>
          <w:sz w:val="28"/>
          <w:cs/>
        </w:rPr>
      </w:pPr>
      <w:r w:rsidRPr="004517A7">
        <w:rPr>
          <w:rFonts w:asciiTheme="majorBidi" w:hAnsiTheme="majorBidi" w:cstheme="majorBidi"/>
          <w:spacing w:val="-6"/>
          <w:sz w:val="28"/>
          <w:cs/>
        </w:rPr>
        <w:t>หุ้นกู้แปลงสภาพส่วนที่เป็นหนี้สินแสดงด้วยราคาทุนตัดจำหน่ายจนกว่ามีการแปลงสภาพเป็นหุ้นสามัญ หรือครบอายุการชำระคืนของหุ้นกู้ หุ้นกู้แปลงสภาพส่วนที่เป็นทุนซึ่งกำหนดขึ้น ณ วันที่ออกหุ้นกู้จะไม่มีการเปลี่ยนแปลงในรอบระยะเวลาบัญชีถัดไป</w:t>
      </w:r>
    </w:p>
    <w:p w14:paraId="6C5D1FAD" w14:textId="07CFCB38" w:rsidR="00574862" w:rsidRPr="004517A7" w:rsidRDefault="00574862" w:rsidP="00574862">
      <w:pPr>
        <w:spacing w:before="240" w:line="276" w:lineRule="auto"/>
        <w:ind w:left="360"/>
        <w:jc w:val="thaiDistribute"/>
        <w:rPr>
          <w:rFonts w:asciiTheme="majorBidi" w:hAnsiTheme="majorBidi" w:cstheme="majorBidi"/>
          <w:sz w:val="28"/>
        </w:rPr>
      </w:pPr>
      <w:r w:rsidRPr="004517A7">
        <w:rPr>
          <w:rFonts w:asciiTheme="majorBidi" w:hAnsiTheme="majorBidi" w:cstheme="majorBidi"/>
          <w:sz w:val="28"/>
          <w:cs/>
        </w:rPr>
        <w:t>การเปลี่ยนแปลงของบัญชีหุ้นกู้แปลงสภาพสุทธิจากค่าใช้จ่ายในการออกหุ้นกู้แปลงสภาพ</w:t>
      </w:r>
      <w:r w:rsidRPr="004517A7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สำหรับปีสิ้นสุดวันที่ </w:t>
      </w:r>
      <w:r w:rsidR="000358F6" w:rsidRPr="004517A7">
        <w:rPr>
          <w:rFonts w:ascii="Angsana New" w:hAnsi="Angsana New" w:hint="cs"/>
          <w:color w:val="000000"/>
          <w:spacing w:val="-2"/>
          <w:sz w:val="28"/>
        </w:rPr>
        <w:t>3</w:t>
      </w:r>
      <w:r w:rsidR="000358F6" w:rsidRPr="004517A7">
        <w:rPr>
          <w:rFonts w:ascii="Angsana New" w:hAnsi="Angsana New" w:hint="cs"/>
          <w:color w:val="000000"/>
          <w:spacing w:val="-2"/>
          <w:sz w:val="28"/>
          <w:lang w:val="en-GB"/>
        </w:rPr>
        <w:t>1</w:t>
      </w:r>
      <w:r w:rsidR="000358F6"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="000358F6" w:rsidRPr="004517A7">
        <w:rPr>
          <w:rFonts w:ascii="Angsana New" w:hAnsi="Angsana New" w:hint="cs"/>
          <w:color w:val="000000"/>
          <w:spacing w:val="-2"/>
          <w:sz w:val="28"/>
          <w:cs/>
        </w:rPr>
        <w:t>ธันวาคม</w:t>
      </w:r>
      <w:r w:rsidR="000358F6" w:rsidRPr="004517A7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  <w:r w:rsidR="000358F6"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0358F6" w:rsidRPr="004517A7">
        <w:rPr>
          <w:rFonts w:ascii="Angsana New" w:hAnsi="Angsana New"/>
          <w:color w:val="000000"/>
          <w:spacing w:val="-2"/>
          <w:sz w:val="28"/>
        </w:rPr>
        <w:t>4</w:t>
      </w:r>
      <w:r w:rsidR="000358F6"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="000358F6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="000358F6"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0358F6" w:rsidRPr="004517A7">
        <w:rPr>
          <w:rFonts w:ascii="Angsana New" w:hAnsi="Angsana New"/>
          <w:color w:val="000000"/>
          <w:spacing w:val="-2"/>
          <w:sz w:val="28"/>
        </w:rPr>
        <w:t xml:space="preserve">3 </w:t>
      </w:r>
      <w:r w:rsidRPr="004517A7">
        <w:rPr>
          <w:rFonts w:asciiTheme="majorBidi" w:hAnsiTheme="majorBidi" w:cstheme="majorBidi"/>
          <w:sz w:val="28"/>
          <w:cs/>
        </w:rPr>
        <w:t>มีรายละเอียดดังนี้</w:t>
      </w:r>
    </w:p>
    <w:tbl>
      <w:tblPr>
        <w:tblW w:w="9180" w:type="dxa"/>
        <w:tblInd w:w="270" w:type="dxa"/>
        <w:tblLook w:val="04A0" w:firstRow="1" w:lastRow="0" w:firstColumn="1" w:lastColumn="0" w:noHBand="0" w:noVBand="1"/>
      </w:tblPr>
      <w:tblGrid>
        <w:gridCol w:w="2790"/>
        <w:gridCol w:w="1560"/>
        <w:gridCol w:w="1610"/>
        <w:gridCol w:w="1610"/>
        <w:gridCol w:w="1610"/>
      </w:tblGrid>
      <w:tr w:rsidR="00574862" w:rsidRPr="004517A7" w14:paraId="2E366F39" w14:textId="77777777" w:rsidTr="0072672F">
        <w:tc>
          <w:tcPr>
            <w:tcW w:w="2790" w:type="dxa"/>
            <w:shd w:val="clear" w:color="auto" w:fill="auto"/>
          </w:tcPr>
          <w:p w14:paraId="4B952C87" w14:textId="77777777" w:rsidR="00574862" w:rsidRPr="004517A7" w:rsidRDefault="00574862" w:rsidP="0072672F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390" w:type="dxa"/>
            <w:gridSpan w:val="4"/>
          </w:tcPr>
          <w:p w14:paraId="34DA1A79" w14:textId="77777777" w:rsidR="00574862" w:rsidRPr="004517A7" w:rsidRDefault="00574862" w:rsidP="0072672F">
            <w:pPr>
              <w:tabs>
                <w:tab w:val="left" w:pos="840"/>
              </w:tabs>
              <w:ind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574862" w:rsidRPr="004517A7" w14:paraId="10D2B471" w14:textId="77777777" w:rsidTr="0072672F">
        <w:tc>
          <w:tcPr>
            <w:tcW w:w="2790" w:type="dxa"/>
            <w:shd w:val="clear" w:color="auto" w:fill="auto"/>
          </w:tcPr>
          <w:p w14:paraId="79559A52" w14:textId="77777777" w:rsidR="00574862" w:rsidRPr="004517A7" w:rsidRDefault="00574862" w:rsidP="0072672F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390" w:type="dxa"/>
            <w:gridSpan w:val="4"/>
          </w:tcPr>
          <w:p w14:paraId="640E39F7" w14:textId="77777777" w:rsidR="00574862" w:rsidRPr="004517A7" w:rsidRDefault="00574862" w:rsidP="0072672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74862" w:rsidRPr="004517A7" w14:paraId="39438E85" w14:textId="77777777" w:rsidTr="0072672F">
        <w:trPr>
          <w:trHeight w:val="810"/>
        </w:trPr>
        <w:tc>
          <w:tcPr>
            <w:tcW w:w="2790" w:type="dxa"/>
            <w:shd w:val="clear" w:color="auto" w:fill="auto"/>
          </w:tcPr>
          <w:p w14:paraId="7E610241" w14:textId="77777777" w:rsidR="00574862" w:rsidRPr="004517A7" w:rsidRDefault="00574862" w:rsidP="0072672F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70" w:type="dxa"/>
            <w:gridSpan w:val="2"/>
            <w:shd w:val="clear" w:color="auto" w:fill="auto"/>
          </w:tcPr>
          <w:p w14:paraId="6AA06216" w14:textId="77777777" w:rsidR="00574862" w:rsidRPr="004517A7" w:rsidRDefault="00574862" w:rsidP="0072672F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หุ้นกู้แปลงสภาพ </w:t>
            </w: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  <w:p w14:paraId="25DFC42E" w14:textId="77777777" w:rsidR="00574862" w:rsidRPr="004517A7" w:rsidRDefault="00574862" w:rsidP="0072672F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องค์ประกอบที่เป็นหนี้สิน</w:t>
            </w:r>
          </w:p>
        </w:tc>
        <w:tc>
          <w:tcPr>
            <w:tcW w:w="3220" w:type="dxa"/>
            <w:gridSpan w:val="2"/>
            <w:shd w:val="clear" w:color="auto" w:fill="auto"/>
          </w:tcPr>
          <w:p w14:paraId="1475D88E" w14:textId="77777777" w:rsidR="00574862" w:rsidRPr="004517A7" w:rsidRDefault="00574862" w:rsidP="0072672F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หุ้นกู้แปลงสภาพ </w:t>
            </w: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  <w:p w14:paraId="080169C6" w14:textId="77777777" w:rsidR="00574862" w:rsidRPr="004517A7" w:rsidRDefault="00574862" w:rsidP="0072672F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องค์ประกอบที่เป็นทุน</w:t>
            </w:r>
          </w:p>
        </w:tc>
      </w:tr>
      <w:tr w:rsidR="00574862" w:rsidRPr="004517A7" w14:paraId="30FE8AFF" w14:textId="77777777" w:rsidTr="0072672F">
        <w:trPr>
          <w:trHeight w:val="369"/>
        </w:trPr>
        <w:tc>
          <w:tcPr>
            <w:tcW w:w="2790" w:type="dxa"/>
            <w:shd w:val="clear" w:color="auto" w:fill="auto"/>
          </w:tcPr>
          <w:p w14:paraId="6FBF69FE" w14:textId="77777777" w:rsidR="00574862" w:rsidRPr="004517A7" w:rsidRDefault="00574862" w:rsidP="0072672F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1D5221C6" w14:textId="5FFC0BDF" w:rsidR="00574862" w:rsidRPr="004517A7" w:rsidRDefault="00574862" w:rsidP="00202552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610" w:type="dxa"/>
          </w:tcPr>
          <w:p w14:paraId="72E65D01" w14:textId="63604EF0" w:rsidR="00574862" w:rsidRPr="004517A7" w:rsidRDefault="00574862" w:rsidP="00202552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610" w:type="dxa"/>
            <w:shd w:val="clear" w:color="auto" w:fill="auto"/>
          </w:tcPr>
          <w:p w14:paraId="0A8AD26C" w14:textId="00C140BB" w:rsidR="00574862" w:rsidRPr="004517A7" w:rsidRDefault="00574862" w:rsidP="00202552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610" w:type="dxa"/>
          </w:tcPr>
          <w:p w14:paraId="0AB731CF" w14:textId="10DCFCDC" w:rsidR="00574862" w:rsidRPr="004517A7" w:rsidRDefault="00574862" w:rsidP="00202552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574862" w:rsidRPr="004517A7" w14:paraId="32ECF11C" w14:textId="77777777" w:rsidTr="0072672F">
        <w:tc>
          <w:tcPr>
            <w:tcW w:w="2790" w:type="dxa"/>
            <w:shd w:val="clear" w:color="auto" w:fill="auto"/>
          </w:tcPr>
          <w:p w14:paraId="30272657" w14:textId="65C07244" w:rsidR="00574862" w:rsidRPr="004517A7" w:rsidRDefault="00574862" w:rsidP="0072672F">
            <w:pPr>
              <w:tabs>
                <w:tab w:val="left" w:pos="840"/>
              </w:tabs>
              <w:ind w:left="-111" w:right="-43" w:firstLine="1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ยอดคงเหลือต้น</w:t>
            </w:r>
            <w:r w:rsidR="000358F6" w:rsidRPr="004517A7"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8F698F1" w14:textId="77777777" w:rsidR="00574862" w:rsidRPr="004517A7" w:rsidRDefault="00574862" w:rsidP="0072672F">
            <w:pPr>
              <w:tabs>
                <w:tab w:val="decimal" w:pos="115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195,643</w:t>
            </w:r>
          </w:p>
        </w:tc>
        <w:tc>
          <w:tcPr>
            <w:tcW w:w="1610" w:type="dxa"/>
          </w:tcPr>
          <w:p w14:paraId="57563E60" w14:textId="77777777" w:rsidR="00574862" w:rsidRPr="004517A7" w:rsidRDefault="00574862" w:rsidP="0072672F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22A3C723" w14:textId="77777777" w:rsidR="00574862" w:rsidRPr="004517A7" w:rsidRDefault="00574862" w:rsidP="0072672F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3,265</w:t>
            </w:r>
          </w:p>
        </w:tc>
        <w:tc>
          <w:tcPr>
            <w:tcW w:w="1610" w:type="dxa"/>
          </w:tcPr>
          <w:p w14:paraId="001B5087" w14:textId="77777777" w:rsidR="00574862" w:rsidRPr="004517A7" w:rsidRDefault="00574862" w:rsidP="0072672F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74862" w:rsidRPr="004517A7" w14:paraId="53FC1E6F" w14:textId="77777777" w:rsidTr="0072672F">
        <w:tc>
          <w:tcPr>
            <w:tcW w:w="2790" w:type="dxa"/>
            <w:shd w:val="clear" w:color="auto" w:fill="auto"/>
          </w:tcPr>
          <w:p w14:paraId="46EA7D24" w14:textId="567ADF8E" w:rsidR="00574862" w:rsidRPr="004517A7" w:rsidRDefault="00574862" w:rsidP="0072672F">
            <w:pPr>
              <w:tabs>
                <w:tab w:val="left" w:pos="840"/>
              </w:tabs>
              <w:ind w:left="69" w:right="-43" w:hanging="69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ออกจำหน่ายระหว่าง</w:t>
            </w:r>
            <w:r w:rsidR="000358F6" w:rsidRPr="004517A7"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560" w:type="dxa"/>
            <w:vAlign w:val="bottom"/>
          </w:tcPr>
          <w:p w14:paraId="2CCF9842" w14:textId="77777777" w:rsidR="00574862" w:rsidRPr="004517A7" w:rsidRDefault="00574862" w:rsidP="0072672F">
            <w:pPr>
              <w:tabs>
                <w:tab w:val="decimal" w:pos="115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10" w:type="dxa"/>
            <w:vAlign w:val="bottom"/>
          </w:tcPr>
          <w:p w14:paraId="3310EF13" w14:textId="77777777" w:rsidR="00574862" w:rsidRPr="004517A7" w:rsidRDefault="00574862" w:rsidP="0072672F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637,913</w:t>
            </w:r>
          </w:p>
        </w:tc>
        <w:tc>
          <w:tcPr>
            <w:tcW w:w="1610" w:type="dxa"/>
            <w:vAlign w:val="bottom"/>
          </w:tcPr>
          <w:p w14:paraId="2BB0703D" w14:textId="77777777" w:rsidR="00574862" w:rsidRPr="004517A7" w:rsidRDefault="00574862" w:rsidP="0072672F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10" w:type="dxa"/>
            <w:vAlign w:val="bottom"/>
          </w:tcPr>
          <w:p w14:paraId="2ACEA0D0" w14:textId="77777777" w:rsidR="00574862" w:rsidRPr="004517A7" w:rsidRDefault="00574862" w:rsidP="0072672F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12,087</w:t>
            </w:r>
          </w:p>
        </w:tc>
      </w:tr>
      <w:tr w:rsidR="00574862" w:rsidRPr="004517A7" w14:paraId="09D550AF" w14:textId="77777777" w:rsidTr="0072672F">
        <w:tc>
          <w:tcPr>
            <w:tcW w:w="2790" w:type="dxa"/>
            <w:shd w:val="clear" w:color="auto" w:fill="auto"/>
          </w:tcPr>
          <w:p w14:paraId="0A285E1F" w14:textId="0C771F1E" w:rsidR="00574862" w:rsidRPr="004517A7" w:rsidRDefault="00574862" w:rsidP="0072672F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ตัดจำหน่ายค่าใช้จ่ายในการออก</w:t>
            </w:r>
            <w:r w:rsidRPr="004517A7">
              <w:rPr>
                <w:rFonts w:asciiTheme="majorBidi" w:hAnsiTheme="majorBidi" w:cstheme="majorBidi"/>
                <w:sz w:val="28"/>
              </w:rPr>
              <w:br/>
              <w:t xml:space="preserve"> </w:t>
            </w:r>
            <w:r w:rsidR="00FF21FC" w:rsidRPr="004517A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หุ้นกู้แปลงสภาพ</w:t>
            </w:r>
          </w:p>
        </w:tc>
        <w:tc>
          <w:tcPr>
            <w:tcW w:w="1560" w:type="dxa"/>
            <w:vAlign w:val="bottom"/>
          </w:tcPr>
          <w:p w14:paraId="49AF7DEA" w14:textId="77777777" w:rsidR="00574862" w:rsidRPr="004517A7" w:rsidRDefault="00574862" w:rsidP="0072672F">
            <w:pPr>
              <w:tabs>
                <w:tab w:val="decimal" w:pos="115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10" w:type="dxa"/>
            <w:vAlign w:val="bottom"/>
          </w:tcPr>
          <w:p w14:paraId="6C7E4BC1" w14:textId="77777777" w:rsidR="00574862" w:rsidRPr="004517A7" w:rsidRDefault="00574862" w:rsidP="0072672F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(40,728)</w:t>
            </w:r>
          </w:p>
        </w:tc>
        <w:tc>
          <w:tcPr>
            <w:tcW w:w="1610" w:type="dxa"/>
            <w:vAlign w:val="bottom"/>
          </w:tcPr>
          <w:p w14:paraId="442D0B79" w14:textId="77777777" w:rsidR="00574862" w:rsidRPr="004517A7" w:rsidRDefault="00574862" w:rsidP="0072672F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10" w:type="dxa"/>
            <w:vAlign w:val="bottom"/>
          </w:tcPr>
          <w:p w14:paraId="0F1DEB37" w14:textId="77777777" w:rsidR="00574862" w:rsidRPr="004517A7" w:rsidRDefault="00574862" w:rsidP="0072672F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(772)</w:t>
            </w:r>
          </w:p>
        </w:tc>
      </w:tr>
      <w:tr w:rsidR="00574862" w:rsidRPr="004517A7" w14:paraId="6D0E3422" w14:textId="77777777" w:rsidTr="0072672F">
        <w:tc>
          <w:tcPr>
            <w:tcW w:w="2790" w:type="dxa"/>
            <w:shd w:val="clear" w:color="auto" w:fill="auto"/>
          </w:tcPr>
          <w:p w14:paraId="578509C9" w14:textId="77777777" w:rsidR="00574862" w:rsidRPr="004517A7" w:rsidRDefault="00574862" w:rsidP="0072672F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แปลงสภาพหุ้นกู้</w:t>
            </w:r>
          </w:p>
        </w:tc>
        <w:tc>
          <w:tcPr>
            <w:tcW w:w="1560" w:type="dxa"/>
            <w:vAlign w:val="bottom"/>
          </w:tcPr>
          <w:p w14:paraId="25D55769" w14:textId="77777777" w:rsidR="00574862" w:rsidRPr="004517A7" w:rsidRDefault="00574862" w:rsidP="0072672F">
            <w:pPr>
              <w:tabs>
                <w:tab w:val="decimal" w:pos="115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(195,643)</w:t>
            </w:r>
          </w:p>
        </w:tc>
        <w:tc>
          <w:tcPr>
            <w:tcW w:w="1610" w:type="dxa"/>
            <w:vAlign w:val="bottom"/>
          </w:tcPr>
          <w:p w14:paraId="0487267F" w14:textId="77777777" w:rsidR="00574862" w:rsidRPr="004517A7" w:rsidRDefault="00574862" w:rsidP="0072672F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(401,542)</w:t>
            </w:r>
          </w:p>
        </w:tc>
        <w:tc>
          <w:tcPr>
            <w:tcW w:w="1610" w:type="dxa"/>
            <w:vAlign w:val="bottom"/>
          </w:tcPr>
          <w:p w14:paraId="4FDC9753" w14:textId="77777777" w:rsidR="00574862" w:rsidRPr="004517A7" w:rsidRDefault="00574862" w:rsidP="0072672F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(3,265)</w:t>
            </w:r>
          </w:p>
        </w:tc>
        <w:tc>
          <w:tcPr>
            <w:tcW w:w="1610" w:type="dxa"/>
            <w:vAlign w:val="bottom"/>
          </w:tcPr>
          <w:p w14:paraId="5CA6260A" w14:textId="77777777" w:rsidR="00574862" w:rsidRPr="004517A7" w:rsidRDefault="00574862" w:rsidP="0072672F">
            <w:pP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(8,050)</w:t>
            </w:r>
          </w:p>
        </w:tc>
      </w:tr>
      <w:tr w:rsidR="00574862" w:rsidRPr="004517A7" w14:paraId="0777E48A" w14:textId="77777777" w:rsidTr="0072672F">
        <w:tc>
          <w:tcPr>
            <w:tcW w:w="2790" w:type="dxa"/>
            <w:shd w:val="clear" w:color="auto" w:fill="auto"/>
          </w:tcPr>
          <w:p w14:paraId="54F2E8C6" w14:textId="0F49D5FE" w:rsidR="00574862" w:rsidRPr="004517A7" w:rsidRDefault="00574862" w:rsidP="0072672F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ยอดคงเหลือปลาย</w:t>
            </w:r>
            <w:r w:rsidR="000358F6" w:rsidRPr="004517A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ปี</w:t>
            </w:r>
          </w:p>
        </w:tc>
        <w:tc>
          <w:tcPr>
            <w:tcW w:w="1560" w:type="dxa"/>
          </w:tcPr>
          <w:p w14:paraId="05D8C77B" w14:textId="77777777" w:rsidR="00574862" w:rsidRPr="004517A7" w:rsidRDefault="00574862" w:rsidP="007267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610" w:type="dxa"/>
          </w:tcPr>
          <w:p w14:paraId="68695B19" w14:textId="77777777" w:rsidR="00574862" w:rsidRPr="004517A7" w:rsidRDefault="00574862" w:rsidP="007267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</w:rPr>
              <w:t>195,643</w:t>
            </w:r>
          </w:p>
        </w:tc>
        <w:tc>
          <w:tcPr>
            <w:tcW w:w="1610" w:type="dxa"/>
          </w:tcPr>
          <w:p w14:paraId="2CD8CEBC" w14:textId="77777777" w:rsidR="00574862" w:rsidRPr="004517A7" w:rsidRDefault="00574862" w:rsidP="007267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610" w:type="dxa"/>
          </w:tcPr>
          <w:p w14:paraId="147FD76B" w14:textId="77777777" w:rsidR="00574862" w:rsidRPr="004517A7" w:rsidRDefault="00574862" w:rsidP="007267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</w:rPr>
              <w:t>3,265</w:t>
            </w:r>
          </w:p>
        </w:tc>
      </w:tr>
    </w:tbl>
    <w:p w14:paraId="51605AEA" w14:textId="752D507E" w:rsidR="00A1007A" w:rsidRPr="004517A7" w:rsidRDefault="00574862" w:rsidP="00E00C56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4517A7">
        <w:rPr>
          <w:rFonts w:asciiTheme="majorBidi" w:hAnsiTheme="majorBidi" w:cstheme="majorBidi"/>
          <w:sz w:val="28"/>
          <w:cs/>
          <w:lang w:val="en-GB"/>
        </w:rPr>
        <w:t xml:space="preserve">เมื่อวันที่ </w:t>
      </w:r>
      <w:r w:rsidRPr="004517A7">
        <w:rPr>
          <w:rFonts w:asciiTheme="majorBidi" w:hAnsiTheme="majorBidi" w:cstheme="majorBidi"/>
          <w:sz w:val="28"/>
        </w:rPr>
        <w:t xml:space="preserve">9 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กุมภาพันธ์ </w:t>
      </w:r>
      <w:r w:rsidRPr="004517A7">
        <w:rPr>
          <w:rFonts w:asciiTheme="majorBidi" w:hAnsiTheme="majorBidi" w:cstheme="majorBidi"/>
          <w:sz w:val="28"/>
        </w:rPr>
        <w:t>256</w:t>
      </w:r>
      <w:r w:rsidRPr="004517A7">
        <w:rPr>
          <w:rFonts w:asciiTheme="majorBidi" w:hAnsiTheme="majorBidi" w:cstheme="majorBidi"/>
          <w:sz w:val="28"/>
          <w:cs/>
        </w:rPr>
        <w:t>4</w:t>
      </w:r>
      <w:r w:rsidRPr="004517A7">
        <w:rPr>
          <w:rFonts w:asciiTheme="majorBidi" w:hAnsiTheme="majorBidi" w:cstheme="majorBidi"/>
          <w:sz w:val="28"/>
        </w:rPr>
        <w:t xml:space="preserve"> </w:t>
      </w:r>
      <w:r w:rsidRPr="004517A7">
        <w:rPr>
          <w:rFonts w:asciiTheme="majorBidi" w:hAnsiTheme="majorBidi" w:cstheme="majorBidi"/>
          <w:sz w:val="28"/>
          <w:cs/>
          <w:lang w:val="en-GB"/>
        </w:rPr>
        <w:t>บริษัทได้รับการจัดสรรหุ้นกู้แปลงสภาพตามจำนวนที่ออกและเสนอขายครบทั้งจำนวนแล้ว</w:t>
      </w:r>
    </w:p>
    <w:p w14:paraId="730092CE" w14:textId="306FE9E4" w:rsidR="00770484" w:rsidRPr="004517A7" w:rsidRDefault="00770484" w:rsidP="00EC6937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lastRenderedPageBreak/>
        <w:t>ประมาณการหนี้สินไม่หมุนเวียนสำหรับผลประโยชน์พนักงาน</w:t>
      </w:r>
      <w:r w:rsidRPr="004517A7">
        <w:rPr>
          <w:rFonts w:ascii="Angsana New" w:hAnsi="Angsana New" w:hint="cs"/>
          <w:b/>
          <w:bCs/>
          <w:sz w:val="28"/>
        </w:rPr>
        <w:t xml:space="preserve"> </w:t>
      </w:r>
    </w:p>
    <w:p w14:paraId="780CDCBF" w14:textId="34785DEB" w:rsidR="00770484" w:rsidRPr="004517A7" w:rsidRDefault="00770484" w:rsidP="00C1181F">
      <w:pPr>
        <w:spacing w:before="120" w:after="120"/>
        <w:jc w:val="thaiDistribute"/>
        <w:rPr>
          <w:rFonts w:ascii="Angsana New" w:hAnsi="Angsana New"/>
          <w:color w:val="000000"/>
          <w:spacing w:val="-2"/>
          <w:sz w:val="28"/>
          <w:cs/>
        </w:rPr>
      </w:pPr>
      <w:r w:rsidRPr="004517A7">
        <w:rPr>
          <w:rFonts w:ascii="Angsana New" w:hAnsi="Angsana New" w:hint="cs"/>
          <w:color w:val="000000"/>
          <w:spacing w:val="-2"/>
          <w:sz w:val="28"/>
        </w:rPr>
        <w:t>3</w:t>
      </w:r>
      <w:r w:rsidR="001E1C20" w:rsidRPr="004517A7">
        <w:rPr>
          <w:rFonts w:ascii="Angsana New" w:hAnsi="Angsana New"/>
          <w:color w:val="000000"/>
          <w:spacing w:val="-2"/>
          <w:sz w:val="28"/>
        </w:rPr>
        <w:t>0</w:t>
      </w:r>
      <w:r w:rsidRPr="004517A7">
        <w:rPr>
          <w:rFonts w:ascii="Angsana New" w:hAnsi="Angsana New" w:hint="cs"/>
          <w:color w:val="000000"/>
          <w:spacing w:val="-2"/>
          <w:sz w:val="28"/>
        </w:rPr>
        <w:t>.1</w:t>
      </w:r>
      <w:r w:rsidR="00C1181F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ประมาณการหนี้สินไม่หมุนเวียนสำหรับผลประโยชน์พนักงานระยะยาว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ณ วันที่ 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31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ธันวาคม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256</w:t>
      </w:r>
      <w:r w:rsidR="00776961" w:rsidRPr="004517A7">
        <w:rPr>
          <w:rFonts w:ascii="Angsana New" w:hAnsi="Angsana New"/>
          <w:color w:val="000000"/>
          <w:spacing w:val="-2"/>
          <w:sz w:val="28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776961" w:rsidRPr="004517A7">
        <w:rPr>
          <w:rFonts w:ascii="Angsana New" w:hAnsi="Angsana New"/>
          <w:color w:val="000000"/>
          <w:spacing w:val="-2"/>
          <w:sz w:val="28"/>
        </w:rPr>
        <w:t>3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88"/>
        <w:gridCol w:w="1232"/>
        <w:gridCol w:w="90"/>
        <w:gridCol w:w="1170"/>
        <w:gridCol w:w="180"/>
        <w:gridCol w:w="1170"/>
        <w:gridCol w:w="90"/>
        <w:gridCol w:w="1170"/>
      </w:tblGrid>
      <w:tr w:rsidR="000E6296" w:rsidRPr="004517A7" w14:paraId="77EE2856" w14:textId="77777777" w:rsidTr="0072672F">
        <w:trPr>
          <w:cantSplit/>
          <w:trHeight w:val="164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5BCB6" w14:textId="77777777" w:rsidR="000E6296" w:rsidRPr="004517A7" w:rsidRDefault="000E6296" w:rsidP="0072672F">
            <w:pPr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10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85467E" w14:textId="77777777" w:rsidR="000E6296" w:rsidRPr="004517A7" w:rsidRDefault="000E6296" w:rsidP="0072672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4517A7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4517A7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4517A7">
              <w:rPr>
                <w:rFonts w:asciiTheme="majorBidi" w:hAnsiTheme="majorBidi" w:cstheme="majorBidi"/>
                <w:caps/>
                <w:sz w:val="28"/>
                <w:cs/>
              </w:rPr>
              <w:t>พันบาท</w:t>
            </w:r>
            <w:r w:rsidRPr="004517A7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0E6296" w:rsidRPr="004517A7" w14:paraId="259FA626" w14:textId="77777777" w:rsidTr="0072672F">
        <w:trPr>
          <w:cantSplit/>
          <w:trHeight w:val="164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E5FE9" w14:textId="77777777" w:rsidR="000E6296" w:rsidRPr="004517A7" w:rsidRDefault="000E6296" w:rsidP="0072672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ab/>
            </w:r>
          </w:p>
        </w:tc>
        <w:tc>
          <w:tcPr>
            <w:tcW w:w="24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021A14" w14:textId="77777777" w:rsidR="000E6296" w:rsidRPr="004517A7" w:rsidRDefault="000E6296" w:rsidP="0072672F">
            <w:pPr>
              <w:tabs>
                <w:tab w:val="left" w:pos="543"/>
                <w:tab w:val="center" w:pos="1126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EAF4017" w14:textId="77777777" w:rsidR="000E6296" w:rsidRPr="004517A7" w:rsidRDefault="000E6296" w:rsidP="0072672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3A8F7F" w14:textId="77777777" w:rsidR="000E6296" w:rsidRPr="004517A7" w:rsidRDefault="000E6296" w:rsidP="0072672F">
            <w:pPr>
              <w:tabs>
                <w:tab w:val="left" w:pos="543"/>
                <w:tab w:val="center" w:pos="112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E6296" w:rsidRPr="004517A7" w14:paraId="5A551A5C" w14:textId="77777777" w:rsidTr="0072672F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366B0" w14:textId="77777777" w:rsidR="000E6296" w:rsidRPr="004517A7" w:rsidRDefault="000E6296" w:rsidP="0072672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076F1E" w14:textId="77777777" w:rsidR="000E6296" w:rsidRPr="004517A7" w:rsidRDefault="000E6296" w:rsidP="0072672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3E8B12" w14:textId="77777777" w:rsidR="000E6296" w:rsidRPr="004517A7" w:rsidRDefault="000E6296" w:rsidP="0072672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69FBB8" w14:textId="77777777" w:rsidR="000E6296" w:rsidRPr="004517A7" w:rsidRDefault="000E6296" w:rsidP="0072672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5EA94F1" w14:textId="77777777" w:rsidR="000E6296" w:rsidRPr="004517A7" w:rsidRDefault="000E6296" w:rsidP="0072672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60A5E3" w14:textId="77777777" w:rsidR="000E6296" w:rsidRPr="004517A7" w:rsidRDefault="000E6296" w:rsidP="0072672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C8C21E" w14:textId="77777777" w:rsidR="000E6296" w:rsidRPr="004517A7" w:rsidRDefault="000E6296" w:rsidP="0072672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CBCBC5" w14:textId="77777777" w:rsidR="000E6296" w:rsidRPr="004517A7" w:rsidRDefault="000E6296" w:rsidP="0072672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0E6296" w:rsidRPr="004517A7" w14:paraId="07D6CBCA" w14:textId="77777777" w:rsidTr="0072672F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11471" w14:textId="3409E8CE" w:rsidR="000E6296" w:rsidRPr="004517A7" w:rsidRDefault="00611C5F" w:rsidP="0072672F">
            <w:pPr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hint="cs"/>
                <w:b/>
                <w:bCs/>
                <w:sz w:val="28"/>
                <w:cs/>
              </w:rPr>
              <w:t>สำรองผลประโยชน์พนักงานต้นปี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9DE70" w14:textId="2A929336" w:rsidR="000E6296" w:rsidRPr="004517A7" w:rsidRDefault="00611C5F" w:rsidP="0072672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color w:val="000000"/>
                <w:sz w:val="28"/>
              </w:rPr>
              <w:t>12,068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3728AE" w14:textId="77777777" w:rsidR="000E6296" w:rsidRPr="004517A7" w:rsidRDefault="000E6296" w:rsidP="007267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208BAD" w14:textId="77777777" w:rsidR="000E6296" w:rsidRPr="004517A7" w:rsidRDefault="000E6296" w:rsidP="0072672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color w:val="000000"/>
                <w:sz w:val="28"/>
              </w:rPr>
              <w:t>10,909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D9B5E56" w14:textId="77777777" w:rsidR="000E6296" w:rsidRPr="004517A7" w:rsidRDefault="000E6296" w:rsidP="0072672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7EF80F" w14:textId="3E130598" w:rsidR="000E6296" w:rsidRPr="004517A7" w:rsidRDefault="00191D26" w:rsidP="0072672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color w:val="000000"/>
                <w:sz w:val="28"/>
              </w:rPr>
              <w:t>3,807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FF4A18" w14:textId="77777777" w:rsidR="000E6296" w:rsidRPr="004517A7" w:rsidRDefault="000E6296" w:rsidP="0072672F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CA2AC0" w14:textId="77777777" w:rsidR="000E6296" w:rsidRPr="004517A7" w:rsidRDefault="000E6296" w:rsidP="0072672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color w:val="000000"/>
                <w:sz w:val="28"/>
              </w:rPr>
              <w:t>3,459</w:t>
            </w:r>
          </w:p>
        </w:tc>
      </w:tr>
      <w:tr w:rsidR="000E6296" w:rsidRPr="004517A7" w14:paraId="56DFB510" w14:textId="77777777" w:rsidTr="0072672F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4B529" w14:textId="5101D285" w:rsidR="000E6296" w:rsidRPr="004517A7" w:rsidRDefault="000E6296" w:rsidP="0072672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  <w:r w:rsidR="00337026" w:rsidRPr="004517A7">
              <w:rPr>
                <w:rFonts w:asciiTheme="majorBidi" w:hAnsiTheme="majorBidi" w:cstheme="majorBidi" w:hint="cs"/>
                <w:sz w:val="28"/>
                <w:cs/>
              </w:rPr>
              <w:t>จากการซื้อธุรกิจ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0AB6C941" w14:textId="780CEE96" w:rsidR="000E6296" w:rsidRPr="004517A7" w:rsidRDefault="00611C5F" w:rsidP="0072672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color w:val="000000"/>
                <w:sz w:val="28"/>
              </w:rPr>
              <w:t>859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53708C" w14:textId="77777777" w:rsidR="000E6296" w:rsidRPr="004517A7" w:rsidRDefault="000E6296" w:rsidP="007267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116B9A" w14:textId="64FFE30E" w:rsidR="000E6296" w:rsidRPr="004517A7" w:rsidRDefault="00611C5F" w:rsidP="0072672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C59A406" w14:textId="77777777" w:rsidR="000E6296" w:rsidRPr="004517A7" w:rsidRDefault="000E6296" w:rsidP="0072672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F6530C" w14:textId="7ACA5A74" w:rsidR="000E6296" w:rsidRPr="004517A7" w:rsidRDefault="00191D26" w:rsidP="0072672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DCB72B" w14:textId="77777777" w:rsidR="000E6296" w:rsidRPr="004517A7" w:rsidRDefault="000E6296" w:rsidP="0072672F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6BD539" w14:textId="3A681147" w:rsidR="000E6296" w:rsidRPr="004517A7" w:rsidRDefault="00611C5F" w:rsidP="0072672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</w:p>
        </w:tc>
      </w:tr>
      <w:tr w:rsidR="000E6296" w:rsidRPr="004517A7" w14:paraId="7E65D1D9" w14:textId="77777777" w:rsidTr="0072672F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1F9FB" w14:textId="4D1AD373" w:rsidR="000E6296" w:rsidRPr="004517A7" w:rsidRDefault="000E6296" w:rsidP="0072672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ส่วนที่รับรู้ในกำไร</w:t>
            </w:r>
            <w:r w:rsidR="00337026" w:rsidRPr="004517A7">
              <w:rPr>
                <w:rFonts w:asciiTheme="majorBidi" w:hAnsiTheme="majorBidi" w:cstheme="majorBidi" w:hint="cs"/>
                <w:sz w:val="28"/>
                <w:cs/>
              </w:rPr>
              <w:t>หรือ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1B5003DA" w14:textId="77777777" w:rsidR="000E6296" w:rsidRPr="004517A7" w:rsidRDefault="000E6296" w:rsidP="0072672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B08AB9" w14:textId="77777777" w:rsidR="000E6296" w:rsidRPr="004517A7" w:rsidRDefault="000E6296" w:rsidP="007267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C6D4D0" w14:textId="77777777" w:rsidR="000E6296" w:rsidRPr="004517A7" w:rsidRDefault="000E6296" w:rsidP="0072672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8DF2833" w14:textId="77777777" w:rsidR="000E6296" w:rsidRPr="004517A7" w:rsidRDefault="000E6296" w:rsidP="0072672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15F116" w14:textId="77777777" w:rsidR="000E6296" w:rsidRPr="004517A7" w:rsidRDefault="000E6296" w:rsidP="0072672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CEBA8D" w14:textId="77777777" w:rsidR="000E6296" w:rsidRPr="004517A7" w:rsidRDefault="000E6296" w:rsidP="0072672F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D779BA" w14:textId="77777777" w:rsidR="000E6296" w:rsidRPr="004517A7" w:rsidRDefault="000E6296" w:rsidP="0072672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0E6296" w:rsidRPr="004517A7" w14:paraId="4F5C1EE3" w14:textId="77777777" w:rsidTr="0072672F">
        <w:trPr>
          <w:cantSplit/>
          <w:trHeight w:val="246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EA8AD" w14:textId="486047E7" w:rsidR="000E6296" w:rsidRPr="004517A7" w:rsidRDefault="00337026" w:rsidP="00202552">
            <w:pPr>
              <w:ind w:left="453"/>
              <w:jc w:val="both"/>
              <w:rPr>
                <w:rFonts w:asciiTheme="majorBidi" w:hAnsiTheme="majorBidi" w:cstheme="majorBidi"/>
                <w:sz w:val="28"/>
              </w:rPr>
            </w:pPr>
            <w:bookmarkStart w:id="9" w:name="_Hlk96438836"/>
            <w:r w:rsidRPr="004517A7">
              <w:rPr>
                <w:rFonts w:asciiTheme="majorBidi" w:hAnsiTheme="majorBidi" w:cstheme="majorBidi" w:hint="cs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9BB6F" w14:textId="289761FF" w:rsidR="000E6296" w:rsidRPr="004517A7" w:rsidRDefault="00611C5F" w:rsidP="0072672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color w:val="000000"/>
                <w:sz w:val="28"/>
              </w:rPr>
              <w:t>1,616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848D9" w14:textId="77777777" w:rsidR="000E6296" w:rsidRPr="004517A7" w:rsidRDefault="000E6296" w:rsidP="0072672F">
            <w:pPr>
              <w:tabs>
                <w:tab w:val="decimal" w:pos="987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F772B" w14:textId="72BF37C1" w:rsidR="000E6296" w:rsidRPr="004517A7" w:rsidRDefault="00611C5F" w:rsidP="0072672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color w:val="000000"/>
                <w:sz w:val="28"/>
              </w:rPr>
              <w:t>2,401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B57EE" w14:textId="77777777" w:rsidR="000E6296" w:rsidRPr="004517A7" w:rsidRDefault="000E6296" w:rsidP="0072672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91EDA" w14:textId="26DE05BF" w:rsidR="000E6296" w:rsidRPr="004517A7" w:rsidRDefault="00611C5F" w:rsidP="0072672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color w:val="000000"/>
                <w:sz w:val="28"/>
              </w:rPr>
              <w:t>675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15F6C" w14:textId="77777777" w:rsidR="000E6296" w:rsidRPr="004517A7" w:rsidRDefault="000E6296" w:rsidP="0072672F">
            <w:pPr>
              <w:tabs>
                <w:tab w:val="decimal" w:pos="624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67DFC" w14:textId="0FD6ED2E" w:rsidR="000E6296" w:rsidRPr="004517A7" w:rsidRDefault="00611C5F" w:rsidP="0072672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color w:val="000000"/>
                <w:sz w:val="28"/>
              </w:rPr>
              <w:t>840</w:t>
            </w:r>
          </w:p>
        </w:tc>
      </w:tr>
      <w:tr w:rsidR="00611C5F" w:rsidRPr="004517A7" w14:paraId="1829338E" w14:textId="77777777" w:rsidTr="0072672F">
        <w:trPr>
          <w:cantSplit/>
          <w:trHeight w:val="246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D6A675" w14:textId="68087D1A" w:rsidR="00611C5F" w:rsidRPr="004517A7" w:rsidRDefault="00611C5F" w:rsidP="00202552">
            <w:pPr>
              <w:ind w:left="45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 w:hint="cs"/>
                <w:sz w:val="28"/>
                <w:cs/>
              </w:rPr>
              <w:t>ต้นทุนดอกเบี้ย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C8676" w14:textId="050CC2CB" w:rsidR="00611C5F" w:rsidRPr="004517A7" w:rsidRDefault="00611C5F" w:rsidP="0072672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color w:val="000000"/>
                <w:sz w:val="28"/>
              </w:rPr>
              <w:t>167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F19EE" w14:textId="77777777" w:rsidR="00611C5F" w:rsidRPr="004517A7" w:rsidRDefault="00611C5F" w:rsidP="0072672F">
            <w:pPr>
              <w:tabs>
                <w:tab w:val="decimal" w:pos="987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2C115" w14:textId="3FBFA535" w:rsidR="00611C5F" w:rsidRPr="004517A7" w:rsidRDefault="00611C5F" w:rsidP="0072672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color w:val="000000"/>
                <w:sz w:val="28"/>
              </w:rPr>
              <w:t>276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64C1F" w14:textId="77777777" w:rsidR="00611C5F" w:rsidRPr="004517A7" w:rsidRDefault="00611C5F" w:rsidP="0072672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32717" w14:textId="6275D664" w:rsidR="00611C5F" w:rsidRPr="004517A7" w:rsidRDefault="00611C5F" w:rsidP="0072672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color w:val="000000"/>
                <w:sz w:val="28"/>
              </w:rPr>
              <w:t>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F716C" w14:textId="77777777" w:rsidR="00611C5F" w:rsidRPr="004517A7" w:rsidRDefault="00611C5F" w:rsidP="0072672F">
            <w:pPr>
              <w:tabs>
                <w:tab w:val="decimal" w:pos="624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F34CC" w14:textId="4C6F4E19" w:rsidR="00611C5F" w:rsidRPr="004517A7" w:rsidRDefault="00611C5F" w:rsidP="0072672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color w:val="000000"/>
                <w:sz w:val="28"/>
              </w:rPr>
              <w:t>93</w:t>
            </w:r>
          </w:p>
        </w:tc>
      </w:tr>
      <w:bookmarkEnd w:id="9"/>
      <w:tr w:rsidR="000E6296" w:rsidRPr="004517A7" w14:paraId="3420CCCF" w14:textId="77777777" w:rsidTr="0072672F">
        <w:trPr>
          <w:cantSplit/>
          <w:trHeight w:val="246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</w:tcPr>
          <w:p w14:paraId="7D5AEFEE" w14:textId="4426C42A" w:rsidR="00337026" w:rsidRPr="004517A7" w:rsidRDefault="00337026" w:rsidP="00611C5F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 w:hint="cs"/>
                <w:sz w:val="28"/>
                <w:cs/>
              </w:rPr>
              <w:t>ส่วนที่รับรู้ในกำไรขาดทุนเบ็ดเสร็จอื่น</w:t>
            </w:r>
          </w:p>
          <w:p w14:paraId="1C19CB80" w14:textId="3441D270" w:rsidR="00337026" w:rsidRPr="004517A7" w:rsidRDefault="00337026" w:rsidP="00202552">
            <w:pPr>
              <w:ind w:left="273" w:hanging="18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 w:hint="cs"/>
                <w:sz w:val="28"/>
                <w:cs/>
              </w:rPr>
              <w:t xml:space="preserve">   (กำไร)ขาดทุนจากการประมาณการตามหลักคณิตศาสตร์ประกันภัย  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0A998" w14:textId="5D7E1949" w:rsidR="000E6296" w:rsidRPr="004517A7" w:rsidRDefault="000E6296" w:rsidP="00611C5F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96F99F" w14:textId="77777777" w:rsidR="000E6296" w:rsidRPr="004517A7" w:rsidRDefault="000E6296" w:rsidP="00611C5F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69B7CC" w14:textId="70B0DE98" w:rsidR="000E6296" w:rsidRPr="004517A7" w:rsidRDefault="000E6296" w:rsidP="00611C5F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EBD103C" w14:textId="775CAEAE" w:rsidR="000E6296" w:rsidRPr="004517A7" w:rsidRDefault="000E6296" w:rsidP="00611C5F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4A2D8" w14:textId="3D18515A" w:rsidR="000E6296" w:rsidRPr="004517A7" w:rsidRDefault="000E6296" w:rsidP="00611C5F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87F229" w14:textId="77777777" w:rsidR="000E6296" w:rsidRPr="004517A7" w:rsidRDefault="000E6296" w:rsidP="00611C5F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209DB" w14:textId="754E2ED0" w:rsidR="000E6296" w:rsidRPr="004517A7" w:rsidRDefault="000E6296" w:rsidP="00611C5F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337026" w:rsidRPr="004517A7" w14:paraId="0A49C9D1" w14:textId="77777777" w:rsidTr="006B474D">
        <w:trPr>
          <w:cantSplit/>
          <w:trHeight w:val="246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</w:tcPr>
          <w:p w14:paraId="26987827" w14:textId="77777777" w:rsidR="00202552" w:rsidRPr="004517A7" w:rsidRDefault="00337026" w:rsidP="00337026">
            <w:pPr>
              <w:ind w:left="717" w:hanging="720"/>
              <w:jc w:val="both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 w:hint="cs"/>
                <w:sz w:val="28"/>
                <w:cs/>
              </w:rPr>
              <w:t xml:space="preserve">         ส่วนที่เกิดจากการเปลี่ยนแปลงข้อสมมติ</w:t>
            </w:r>
          </w:p>
          <w:p w14:paraId="32A93FCC" w14:textId="2FECB2EA" w:rsidR="00337026" w:rsidRPr="004517A7" w:rsidRDefault="00337026" w:rsidP="00202552">
            <w:pPr>
              <w:ind w:left="717" w:firstLine="6"/>
              <w:jc w:val="both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 w:hint="cs"/>
                <w:sz w:val="28"/>
                <w:cs/>
              </w:rPr>
              <w:t>ด้านประชากรศาสตร์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7F4D603F" w14:textId="77777777" w:rsidR="00337026" w:rsidRPr="004517A7" w:rsidRDefault="00337026" w:rsidP="00337026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220138FF" w14:textId="56725E33" w:rsidR="00611C5F" w:rsidRPr="004517A7" w:rsidRDefault="00611C5F" w:rsidP="00337026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F457D8" w14:textId="77777777" w:rsidR="00337026" w:rsidRPr="004517A7" w:rsidRDefault="00337026" w:rsidP="00337026">
            <w:pPr>
              <w:tabs>
                <w:tab w:val="decimal" w:pos="987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481F37" w14:textId="77777777" w:rsidR="00337026" w:rsidRPr="004517A7" w:rsidRDefault="00337026" w:rsidP="00337026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6FDABEB3" w14:textId="13E24BB0" w:rsidR="00611C5F" w:rsidRPr="004517A7" w:rsidRDefault="00611C5F" w:rsidP="00337026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5D2D2F0" w14:textId="77777777" w:rsidR="00337026" w:rsidRPr="004517A7" w:rsidRDefault="00337026" w:rsidP="00337026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DFFA5E" w14:textId="77777777" w:rsidR="00337026" w:rsidRPr="004517A7" w:rsidRDefault="00337026" w:rsidP="00337026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73F3090A" w14:textId="7A949FBE" w:rsidR="00611C5F" w:rsidRPr="004517A7" w:rsidRDefault="00611C5F" w:rsidP="00337026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AECC41" w14:textId="77777777" w:rsidR="00337026" w:rsidRPr="004517A7" w:rsidRDefault="00337026" w:rsidP="00337026">
            <w:pPr>
              <w:tabs>
                <w:tab w:val="decimal" w:pos="624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EAAC3" w14:textId="6513E4CE" w:rsidR="00337026" w:rsidRPr="004517A7" w:rsidRDefault="00611C5F" w:rsidP="00337026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</w:tr>
      <w:tr w:rsidR="00337026" w:rsidRPr="004517A7" w14:paraId="5629B615" w14:textId="77777777" w:rsidTr="006B474D">
        <w:trPr>
          <w:cantSplit/>
          <w:trHeight w:val="246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</w:tcPr>
          <w:p w14:paraId="6B3C63EA" w14:textId="77777777" w:rsidR="00202552" w:rsidRPr="004517A7" w:rsidRDefault="00337026" w:rsidP="00337026">
            <w:pPr>
              <w:ind w:left="717" w:hanging="720"/>
              <w:jc w:val="both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ส่วนที่เกิดจากการ</w:t>
            </w:r>
            <w:r w:rsidRPr="004517A7">
              <w:rPr>
                <w:rFonts w:asciiTheme="majorBidi" w:hAnsiTheme="majorBidi" w:cstheme="majorBidi" w:hint="cs"/>
                <w:sz w:val="28"/>
                <w:cs/>
              </w:rPr>
              <w:t>เปลี่ยนแปลงข้อสมมติ</w:t>
            </w:r>
          </w:p>
          <w:p w14:paraId="29FF4A79" w14:textId="1E317AB0" w:rsidR="00337026" w:rsidRPr="004517A7" w:rsidRDefault="00337026" w:rsidP="00202552">
            <w:pPr>
              <w:ind w:left="717" w:firstLine="6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 w:hint="cs"/>
                <w:sz w:val="28"/>
                <w:cs/>
              </w:rPr>
              <w:t>ทางการเงิน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70C5558A" w14:textId="77777777" w:rsidR="00337026" w:rsidRPr="004517A7" w:rsidRDefault="00337026" w:rsidP="00337026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41D8D3FB" w14:textId="5D6F7077" w:rsidR="00611C5F" w:rsidRPr="004517A7" w:rsidRDefault="00611C5F" w:rsidP="00337026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491DB9" w14:textId="77777777" w:rsidR="00337026" w:rsidRPr="004517A7" w:rsidRDefault="00337026" w:rsidP="00337026">
            <w:pPr>
              <w:tabs>
                <w:tab w:val="decimal" w:pos="987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4A9D79" w14:textId="77777777" w:rsidR="00337026" w:rsidRPr="004517A7" w:rsidRDefault="00337026" w:rsidP="00337026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2E061E5F" w14:textId="4117666A" w:rsidR="00611C5F" w:rsidRPr="004517A7" w:rsidRDefault="00611C5F" w:rsidP="00337026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color w:val="000000"/>
                <w:sz w:val="28"/>
              </w:rPr>
              <w:t>956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BC7E606" w14:textId="77777777" w:rsidR="00337026" w:rsidRPr="004517A7" w:rsidRDefault="00337026" w:rsidP="00337026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159CBE" w14:textId="77777777" w:rsidR="00337026" w:rsidRPr="004517A7" w:rsidRDefault="00337026" w:rsidP="00337026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7ED040E7" w14:textId="32C133AF" w:rsidR="00611C5F" w:rsidRPr="004517A7" w:rsidRDefault="00611C5F" w:rsidP="00337026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56DE20" w14:textId="77777777" w:rsidR="00337026" w:rsidRPr="004517A7" w:rsidRDefault="00337026" w:rsidP="00337026">
            <w:pPr>
              <w:tabs>
                <w:tab w:val="decimal" w:pos="624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41D03" w14:textId="21A65DCE" w:rsidR="00337026" w:rsidRPr="004517A7" w:rsidRDefault="00611C5F" w:rsidP="00337026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color w:val="000000"/>
                <w:sz w:val="28"/>
              </w:rPr>
              <w:t>437</w:t>
            </w:r>
          </w:p>
        </w:tc>
      </w:tr>
      <w:tr w:rsidR="00337026" w:rsidRPr="004517A7" w14:paraId="024A30DE" w14:textId="77777777" w:rsidTr="0072672F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</w:tcPr>
          <w:p w14:paraId="695DE827" w14:textId="77777777" w:rsidR="00337026" w:rsidRPr="004517A7" w:rsidRDefault="00337026" w:rsidP="00337026">
            <w:pPr>
              <w:jc w:val="both"/>
              <w:rPr>
                <w:rFonts w:asciiTheme="majorBidi" w:hAnsiTheme="majorBidi" w:cstheme="majorBidi"/>
                <w:sz w:val="28"/>
              </w:rPr>
            </w:pPr>
            <w:bookmarkStart w:id="10" w:name="_Hlk96438361"/>
            <w:r w:rsidRPr="004517A7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52A020E5" w14:textId="173A5D46" w:rsidR="00337026" w:rsidRPr="004517A7" w:rsidRDefault="00611C5F" w:rsidP="00337026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1ACD47" w14:textId="77777777" w:rsidR="00337026" w:rsidRPr="004517A7" w:rsidRDefault="00337026" w:rsidP="003370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41FFB2" w14:textId="77777777" w:rsidR="00337026" w:rsidRPr="004517A7" w:rsidRDefault="00337026" w:rsidP="00337026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color w:val="000000"/>
                <w:sz w:val="28"/>
              </w:rPr>
              <w:t>(2,068)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5FB46E0" w14:textId="77777777" w:rsidR="00337026" w:rsidRPr="004517A7" w:rsidRDefault="00337026" w:rsidP="00337026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DAD8EA" w14:textId="38E89D90" w:rsidR="00337026" w:rsidRPr="004517A7" w:rsidRDefault="00611C5F" w:rsidP="00337026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C0652C" w14:textId="77777777" w:rsidR="00337026" w:rsidRPr="004517A7" w:rsidRDefault="00337026" w:rsidP="00337026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60C7F" w14:textId="77777777" w:rsidR="00337026" w:rsidRPr="004517A7" w:rsidRDefault="00337026" w:rsidP="00337026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color w:val="000000"/>
                <w:sz w:val="28"/>
              </w:rPr>
              <w:t>(1,024)</w:t>
            </w:r>
          </w:p>
        </w:tc>
      </w:tr>
      <w:bookmarkEnd w:id="10"/>
      <w:tr w:rsidR="00337026" w:rsidRPr="004517A7" w14:paraId="42224FFE" w14:textId="77777777" w:rsidTr="0072672F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1681F" w14:textId="2390BCC5" w:rsidR="00337026" w:rsidRPr="004517A7" w:rsidRDefault="00337026" w:rsidP="00337026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ผลประโยชน์ที่จ่ายระหว่าง</w:t>
            </w:r>
            <w:r w:rsidRPr="004517A7"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2F44654D" w14:textId="35190A51" w:rsidR="00337026" w:rsidRPr="004517A7" w:rsidRDefault="00611C5F" w:rsidP="00337026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EF0513" w14:textId="77777777" w:rsidR="00337026" w:rsidRPr="004517A7" w:rsidRDefault="00337026" w:rsidP="003370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A29C66" w14:textId="77777777" w:rsidR="00337026" w:rsidRPr="004517A7" w:rsidRDefault="00337026" w:rsidP="00337026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color w:val="000000"/>
                <w:sz w:val="28"/>
              </w:rPr>
              <w:t>(159)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A569726" w14:textId="77777777" w:rsidR="00337026" w:rsidRPr="004517A7" w:rsidRDefault="00337026" w:rsidP="00337026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F15914" w14:textId="4EF160BF" w:rsidR="00337026" w:rsidRPr="004517A7" w:rsidRDefault="00611C5F" w:rsidP="00337026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F35106" w14:textId="77777777" w:rsidR="00337026" w:rsidRPr="004517A7" w:rsidRDefault="00337026" w:rsidP="00337026">
            <w:pPr>
              <w:tabs>
                <w:tab w:val="decimal" w:pos="71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8174A" w14:textId="77777777" w:rsidR="00337026" w:rsidRPr="004517A7" w:rsidRDefault="00337026" w:rsidP="00337026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337026" w:rsidRPr="004517A7" w14:paraId="0E76AD1C" w14:textId="77777777" w:rsidTr="0072672F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3A282" w14:textId="77777777" w:rsidR="00337026" w:rsidRPr="004517A7" w:rsidRDefault="00337026" w:rsidP="00337026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ลดจากการขายเงินลงทุนของบริษัทย่อย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3E5E29E5" w14:textId="5CA0DE10" w:rsidR="00337026" w:rsidRPr="004517A7" w:rsidRDefault="00611C5F" w:rsidP="00337026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color w:val="000000"/>
                <w:sz w:val="28"/>
              </w:rPr>
              <w:t>(5,12</w:t>
            </w:r>
            <w:r w:rsidR="00F9441C" w:rsidRPr="004517A7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  <w:r w:rsidRPr="004517A7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7A19C6" w14:textId="77777777" w:rsidR="00337026" w:rsidRPr="004517A7" w:rsidRDefault="00337026" w:rsidP="003370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3B83C5" w14:textId="77777777" w:rsidR="00337026" w:rsidRPr="004517A7" w:rsidRDefault="00337026" w:rsidP="00337026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color w:val="000000"/>
                <w:sz w:val="28"/>
              </w:rPr>
              <w:t>(250)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63AD0F1" w14:textId="77777777" w:rsidR="00337026" w:rsidRPr="004517A7" w:rsidRDefault="00337026" w:rsidP="00337026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6E861E" w14:textId="1D196B83" w:rsidR="00337026" w:rsidRPr="004517A7" w:rsidRDefault="00611C5F" w:rsidP="00337026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1BFB34" w14:textId="77777777" w:rsidR="00337026" w:rsidRPr="004517A7" w:rsidRDefault="00337026" w:rsidP="00337026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80A640" w14:textId="77777777" w:rsidR="00337026" w:rsidRPr="004517A7" w:rsidRDefault="00337026" w:rsidP="00337026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337026" w:rsidRPr="004517A7" w14:paraId="0B379BDF" w14:textId="77777777" w:rsidTr="0072672F">
        <w:trPr>
          <w:cantSplit/>
          <w:trHeight w:val="209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BC610" w14:textId="3B7C76CE" w:rsidR="00337026" w:rsidRPr="004517A7" w:rsidRDefault="00611C5F" w:rsidP="0033702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4A4B2B" w14:textId="5451FCEC" w:rsidR="00337026" w:rsidRPr="004517A7" w:rsidRDefault="00611C5F" w:rsidP="00337026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9,58</w:t>
            </w:r>
            <w:r w:rsidR="00F9441C" w:rsidRPr="004517A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32BE75" w14:textId="77777777" w:rsidR="00337026" w:rsidRPr="004517A7" w:rsidRDefault="00337026" w:rsidP="00337026">
            <w:pPr>
              <w:tabs>
                <w:tab w:val="decimal" w:pos="98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C188DD" w14:textId="77777777" w:rsidR="00337026" w:rsidRPr="004517A7" w:rsidRDefault="00337026" w:rsidP="00337026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12,068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CAC5184" w14:textId="77777777" w:rsidR="00337026" w:rsidRPr="004517A7" w:rsidRDefault="00337026" w:rsidP="00337026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BFF684" w14:textId="081F0DC6" w:rsidR="00337026" w:rsidRPr="004517A7" w:rsidRDefault="00611C5F" w:rsidP="00337026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4,557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60FD53" w14:textId="77777777" w:rsidR="00337026" w:rsidRPr="004517A7" w:rsidRDefault="00337026" w:rsidP="00337026">
            <w:pPr>
              <w:tabs>
                <w:tab w:val="decimal" w:pos="1073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E304AF" w14:textId="77777777" w:rsidR="00337026" w:rsidRPr="004517A7" w:rsidRDefault="00337026" w:rsidP="00337026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3,807</w:t>
            </w:r>
          </w:p>
        </w:tc>
      </w:tr>
    </w:tbl>
    <w:p w14:paraId="378EF788" w14:textId="77777777" w:rsidR="00FF0FE3" w:rsidRPr="004517A7" w:rsidRDefault="00FF0FE3" w:rsidP="00770484">
      <w:pPr>
        <w:spacing w:after="240"/>
        <w:jc w:val="thaiDistribute"/>
        <w:rPr>
          <w:rFonts w:ascii="Angsana New" w:hAnsi="Angsana New"/>
          <w:sz w:val="6"/>
          <w:szCs w:val="6"/>
        </w:rPr>
      </w:pPr>
    </w:p>
    <w:p w14:paraId="4B702C47" w14:textId="779EE251" w:rsidR="00770484" w:rsidRPr="004517A7" w:rsidRDefault="004065DD" w:rsidP="0055458F">
      <w:pPr>
        <w:spacing w:before="240" w:line="240" w:lineRule="atLeast"/>
        <w:ind w:left="360" w:right="-90"/>
        <w:rPr>
          <w:rFonts w:asciiTheme="majorBidi" w:hAnsiTheme="majorBidi" w:cstheme="majorBidi"/>
          <w:sz w:val="28"/>
          <w:lang w:val="en-GB"/>
        </w:rPr>
      </w:pPr>
      <w:r w:rsidRPr="004517A7">
        <w:rPr>
          <w:rFonts w:ascii="Angsana New" w:hAnsi="Angsana New" w:hint="cs"/>
          <w:sz w:val="28"/>
          <w:cs/>
        </w:rPr>
        <w:t>กลุ่มบริษัท</w:t>
      </w:r>
      <w:r w:rsidR="00770484" w:rsidRPr="004517A7">
        <w:rPr>
          <w:rFonts w:asciiTheme="majorBidi" w:hAnsiTheme="majorBidi" w:cstheme="majorBidi" w:hint="cs"/>
          <w:sz w:val="28"/>
          <w:cs/>
          <w:lang w:val="en-GB"/>
        </w:rPr>
        <w:t>คาดว่าจะ</w:t>
      </w:r>
      <w:r w:rsidR="003F5961" w:rsidRPr="004517A7">
        <w:rPr>
          <w:rFonts w:asciiTheme="majorBidi" w:hAnsiTheme="majorBidi" w:cstheme="majorBidi" w:hint="cs"/>
          <w:sz w:val="28"/>
          <w:cs/>
          <w:lang w:val="en-GB"/>
        </w:rPr>
        <w:t>ไม่มีการ</w:t>
      </w:r>
      <w:r w:rsidR="00770484" w:rsidRPr="004517A7">
        <w:rPr>
          <w:rFonts w:asciiTheme="majorBidi" w:hAnsiTheme="majorBidi" w:cstheme="majorBidi" w:hint="cs"/>
          <w:sz w:val="28"/>
          <w:cs/>
          <w:lang w:val="en-GB"/>
        </w:rPr>
        <w:t xml:space="preserve">จ่ายชำระผลประโยชน์ระยะยาวของพนักงานภายใน </w:t>
      </w:r>
      <w:r w:rsidR="003F5961" w:rsidRPr="004517A7">
        <w:rPr>
          <w:rFonts w:asciiTheme="majorBidi" w:hAnsiTheme="majorBidi" w:cstheme="majorBidi"/>
          <w:sz w:val="28"/>
        </w:rPr>
        <w:t>1</w:t>
      </w:r>
      <w:r w:rsidR="00770484" w:rsidRPr="004517A7">
        <w:rPr>
          <w:rFonts w:asciiTheme="majorBidi" w:hAnsiTheme="majorBidi" w:cstheme="majorBidi" w:hint="cs"/>
          <w:sz w:val="28"/>
          <w:cs/>
          <w:lang w:val="en-GB"/>
        </w:rPr>
        <w:t xml:space="preserve"> ปีข้างหน้า</w:t>
      </w:r>
      <w:r w:rsidR="0055458F" w:rsidRPr="004517A7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770484" w:rsidRPr="004517A7">
        <w:rPr>
          <w:rFonts w:asciiTheme="majorBidi" w:hAnsiTheme="majorBidi" w:cstheme="majorBidi" w:hint="cs"/>
          <w:sz w:val="28"/>
          <w:cs/>
          <w:lang w:val="en-GB"/>
        </w:rPr>
        <w:t>(งบการเงินเฉพาะกิจการ</w:t>
      </w:r>
      <w:r w:rsidR="00770484" w:rsidRPr="004517A7">
        <w:rPr>
          <w:rFonts w:asciiTheme="majorBidi" w:hAnsiTheme="majorBidi" w:cstheme="majorBidi" w:hint="cs"/>
          <w:sz w:val="28"/>
          <w:lang w:val="en-GB"/>
        </w:rPr>
        <w:t>:</w:t>
      </w:r>
      <w:r w:rsidR="00770484" w:rsidRPr="004517A7">
        <w:rPr>
          <w:rFonts w:asciiTheme="majorBidi" w:hAnsiTheme="majorBidi" w:cstheme="majorBidi" w:hint="cs"/>
          <w:sz w:val="28"/>
          <w:cs/>
          <w:lang w:val="en-GB"/>
        </w:rPr>
        <w:t>ไม่มี) (</w:t>
      </w:r>
      <w:r w:rsidR="00770484" w:rsidRPr="004517A7">
        <w:rPr>
          <w:rFonts w:asciiTheme="majorBidi" w:hAnsiTheme="majorBidi" w:cstheme="majorBidi" w:hint="cs"/>
          <w:sz w:val="28"/>
          <w:lang w:val="en-GB"/>
        </w:rPr>
        <w:t>256</w:t>
      </w:r>
      <w:r w:rsidR="008943C7" w:rsidRPr="004517A7">
        <w:rPr>
          <w:rFonts w:asciiTheme="majorBidi" w:hAnsiTheme="majorBidi" w:cstheme="majorBidi"/>
          <w:sz w:val="28"/>
          <w:lang w:val="en-GB"/>
        </w:rPr>
        <w:t>3</w:t>
      </w:r>
      <w:r w:rsidR="00770484" w:rsidRPr="004517A7">
        <w:rPr>
          <w:rFonts w:asciiTheme="majorBidi" w:hAnsiTheme="majorBidi" w:cstheme="majorBidi" w:hint="cs"/>
          <w:sz w:val="28"/>
          <w:lang w:val="en-GB"/>
        </w:rPr>
        <w:t xml:space="preserve">: </w:t>
      </w:r>
      <w:r w:rsidR="00770484" w:rsidRPr="004517A7">
        <w:rPr>
          <w:rFonts w:asciiTheme="majorBidi" w:hAnsiTheme="majorBidi" w:cstheme="majorBidi" w:hint="cs"/>
          <w:sz w:val="28"/>
          <w:cs/>
          <w:lang w:val="en-GB"/>
        </w:rPr>
        <w:t>จำนวน</w:t>
      </w:r>
      <w:r w:rsidR="00770484" w:rsidRPr="004517A7">
        <w:rPr>
          <w:rFonts w:asciiTheme="majorBidi" w:hAnsiTheme="majorBidi" w:cstheme="majorBidi" w:hint="cs"/>
          <w:sz w:val="28"/>
          <w:lang w:val="en-GB"/>
        </w:rPr>
        <w:t xml:space="preserve"> </w:t>
      </w:r>
      <w:r w:rsidR="00611C5F" w:rsidRPr="004517A7">
        <w:rPr>
          <w:rFonts w:asciiTheme="majorBidi" w:hAnsiTheme="majorBidi" w:cstheme="majorBidi"/>
          <w:sz w:val="28"/>
          <w:lang w:val="en-GB"/>
        </w:rPr>
        <w:t>3.22</w:t>
      </w:r>
      <w:r w:rsidR="00770484" w:rsidRPr="004517A7">
        <w:rPr>
          <w:rFonts w:asciiTheme="majorBidi" w:hAnsiTheme="majorBidi" w:cstheme="majorBidi" w:hint="cs"/>
          <w:sz w:val="28"/>
          <w:lang w:val="en-GB"/>
        </w:rPr>
        <w:t xml:space="preserve"> </w:t>
      </w:r>
      <w:r w:rsidR="00770484" w:rsidRPr="004517A7">
        <w:rPr>
          <w:rFonts w:asciiTheme="majorBidi" w:hAnsiTheme="majorBidi" w:cstheme="majorBidi" w:hint="cs"/>
          <w:sz w:val="28"/>
          <w:cs/>
          <w:lang w:val="en-GB"/>
        </w:rPr>
        <w:t>ล้านบาท (งบการเงินเฉพาะกิจการ</w:t>
      </w:r>
      <w:r w:rsidR="00770484" w:rsidRPr="004517A7">
        <w:rPr>
          <w:rFonts w:asciiTheme="majorBidi" w:hAnsiTheme="majorBidi" w:cstheme="majorBidi" w:hint="cs"/>
          <w:sz w:val="28"/>
          <w:lang w:val="en-GB"/>
        </w:rPr>
        <w:t>:</w:t>
      </w:r>
      <w:r w:rsidR="00770484" w:rsidRPr="004517A7">
        <w:rPr>
          <w:rFonts w:asciiTheme="majorBidi" w:hAnsiTheme="majorBidi" w:cstheme="majorBidi" w:hint="cs"/>
          <w:sz w:val="28"/>
          <w:cs/>
          <w:lang w:val="en-GB"/>
        </w:rPr>
        <w:t xml:space="preserve"> ไม่มี</w:t>
      </w:r>
      <w:r w:rsidR="00770484" w:rsidRPr="004517A7">
        <w:rPr>
          <w:rFonts w:asciiTheme="majorBidi" w:hAnsiTheme="majorBidi" w:cstheme="majorBidi" w:hint="cs"/>
          <w:sz w:val="28"/>
          <w:lang w:val="en-GB"/>
        </w:rPr>
        <w:t>)</w:t>
      </w:r>
      <w:r w:rsidR="0055458F" w:rsidRPr="004517A7">
        <w:rPr>
          <w:rFonts w:asciiTheme="majorBidi" w:hAnsiTheme="majorBidi" w:cstheme="majorBidi" w:hint="cs"/>
          <w:sz w:val="28"/>
          <w:cs/>
          <w:lang w:val="en-GB"/>
        </w:rPr>
        <w:t>)</w:t>
      </w:r>
    </w:p>
    <w:p w14:paraId="295F89BE" w14:textId="3574DA0D" w:rsidR="00770484" w:rsidRPr="004517A7" w:rsidRDefault="00770484" w:rsidP="00804BDA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4517A7">
        <w:rPr>
          <w:rFonts w:asciiTheme="majorBidi" w:hAnsiTheme="majorBidi" w:cstheme="majorBidi" w:hint="cs"/>
          <w:sz w:val="28"/>
          <w:cs/>
          <w:lang w:val="en-GB"/>
        </w:rPr>
        <w:t xml:space="preserve">ณ วันที่ </w:t>
      </w:r>
      <w:r w:rsidRPr="004517A7">
        <w:rPr>
          <w:rFonts w:asciiTheme="majorBidi" w:hAnsiTheme="majorBidi" w:cstheme="majorBidi" w:hint="cs"/>
          <w:sz w:val="28"/>
          <w:lang w:val="en-GB"/>
        </w:rPr>
        <w:t xml:space="preserve">31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 xml:space="preserve">ธันวาคม </w:t>
      </w:r>
      <w:r w:rsidRPr="004517A7">
        <w:rPr>
          <w:rFonts w:asciiTheme="majorBidi" w:hAnsiTheme="majorBidi" w:cstheme="majorBidi" w:hint="cs"/>
          <w:sz w:val="28"/>
          <w:lang w:val="en-GB"/>
        </w:rPr>
        <w:t>256</w:t>
      </w:r>
      <w:r w:rsidR="00611C5F" w:rsidRPr="004517A7">
        <w:rPr>
          <w:rFonts w:asciiTheme="majorBidi" w:hAnsiTheme="majorBidi" w:cstheme="majorBidi"/>
          <w:sz w:val="28"/>
          <w:lang w:val="en-GB"/>
        </w:rPr>
        <w:t>4</w:t>
      </w:r>
      <w:r w:rsidRPr="004517A7">
        <w:rPr>
          <w:rFonts w:asciiTheme="majorBidi" w:hAnsiTheme="majorBidi" w:cstheme="majorBidi" w:hint="cs"/>
          <w:sz w:val="28"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ระยะเวลาเฉลี่ยถ่วงน้ำหนักในการจ่ายชำระผลประโยชน์ระยะยาวของพนักงานของ</w:t>
      </w:r>
      <w:r w:rsidR="004065DD" w:rsidRPr="004517A7">
        <w:rPr>
          <w:rFonts w:ascii="Angsana New" w:hAnsi="Angsana New" w:hint="cs"/>
          <w:sz w:val="28"/>
          <w:cs/>
        </w:rPr>
        <w:t>กลุ่มบริษัท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ประมาณ</w:t>
      </w:r>
      <w:r w:rsidRPr="004517A7">
        <w:rPr>
          <w:rFonts w:asciiTheme="majorBidi" w:hAnsiTheme="majorBidi" w:cstheme="majorBidi" w:hint="cs"/>
          <w:sz w:val="28"/>
          <w:lang w:val="en-GB"/>
        </w:rPr>
        <w:t xml:space="preserve"> 1</w:t>
      </w:r>
      <w:r w:rsidR="00611C5F" w:rsidRPr="004517A7">
        <w:rPr>
          <w:rFonts w:asciiTheme="majorBidi" w:hAnsiTheme="majorBidi" w:cstheme="majorBidi"/>
          <w:sz w:val="28"/>
          <w:lang w:val="en-GB"/>
        </w:rPr>
        <w:t>2</w:t>
      </w:r>
      <w:r w:rsidRPr="004517A7">
        <w:rPr>
          <w:rFonts w:asciiTheme="majorBidi" w:hAnsiTheme="majorBidi" w:cstheme="majorBidi" w:hint="cs"/>
          <w:sz w:val="28"/>
          <w:lang w:val="en-GB"/>
        </w:rPr>
        <w:t xml:space="preserve"> - 2</w:t>
      </w:r>
      <w:r w:rsidR="00611C5F" w:rsidRPr="004517A7">
        <w:rPr>
          <w:rFonts w:asciiTheme="majorBidi" w:hAnsiTheme="majorBidi" w:cstheme="majorBidi"/>
          <w:sz w:val="28"/>
          <w:lang w:val="en-GB"/>
        </w:rPr>
        <w:t>6</w:t>
      </w:r>
      <w:r w:rsidRPr="004517A7">
        <w:rPr>
          <w:rFonts w:asciiTheme="majorBidi" w:hAnsiTheme="majorBidi" w:cstheme="majorBidi" w:hint="cs"/>
          <w:sz w:val="28"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ปี (งบการเงินเฉพาะกิจการ</w:t>
      </w:r>
      <w:r w:rsidRPr="004517A7">
        <w:rPr>
          <w:rFonts w:asciiTheme="majorBidi" w:hAnsiTheme="majorBidi" w:cstheme="majorBidi" w:hint="cs"/>
          <w:sz w:val="28"/>
          <w:lang w:val="en-GB"/>
        </w:rPr>
        <w:t>: 1</w:t>
      </w:r>
      <w:r w:rsidR="002367C8" w:rsidRPr="004517A7">
        <w:rPr>
          <w:rFonts w:asciiTheme="majorBidi" w:hAnsiTheme="majorBidi" w:cstheme="majorBidi"/>
          <w:sz w:val="28"/>
          <w:lang w:val="en-GB"/>
        </w:rPr>
        <w:t>7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 xml:space="preserve"> ปี) (</w:t>
      </w:r>
      <w:r w:rsidRPr="004517A7">
        <w:rPr>
          <w:rFonts w:asciiTheme="majorBidi" w:hAnsiTheme="majorBidi" w:cstheme="majorBidi" w:hint="cs"/>
          <w:sz w:val="28"/>
          <w:lang w:val="en-GB"/>
        </w:rPr>
        <w:t>256</w:t>
      </w:r>
      <w:r w:rsidR="00611C5F" w:rsidRPr="004517A7">
        <w:rPr>
          <w:rFonts w:asciiTheme="majorBidi" w:hAnsiTheme="majorBidi" w:cstheme="majorBidi"/>
          <w:sz w:val="28"/>
          <w:lang w:val="en-GB"/>
        </w:rPr>
        <w:t>3</w:t>
      </w:r>
      <w:r w:rsidRPr="004517A7">
        <w:rPr>
          <w:rFonts w:asciiTheme="majorBidi" w:hAnsiTheme="majorBidi" w:cstheme="majorBidi" w:hint="cs"/>
          <w:sz w:val="28"/>
          <w:lang w:val="en-GB"/>
        </w:rPr>
        <w:t>: 11 - 2</w:t>
      </w:r>
      <w:r w:rsidR="00611C5F" w:rsidRPr="004517A7">
        <w:rPr>
          <w:rFonts w:asciiTheme="majorBidi" w:hAnsiTheme="majorBidi" w:cstheme="majorBidi"/>
          <w:sz w:val="28"/>
          <w:lang w:val="en-GB"/>
        </w:rPr>
        <w:t>7</w:t>
      </w:r>
      <w:r w:rsidRPr="004517A7">
        <w:rPr>
          <w:rFonts w:asciiTheme="majorBidi" w:hAnsiTheme="majorBidi" w:cstheme="majorBidi" w:hint="cs"/>
          <w:sz w:val="28"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ปี</w:t>
      </w:r>
      <w:r w:rsidRPr="004517A7">
        <w:rPr>
          <w:rFonts w:asciiTheme="majorBidi" w:hAnsiTheme="majorBidi" w:cstheme="majorBidi" w:hint="cs"/>
          <w:sz w:val="28"/>
          <w:lang w:val="en-GB"/>
        </w:rPr>
        <w:t xml:space="preserve"> (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งบการเงินเฉพาะกิจการ</w:t>
      </w:r>
      <w:r w:rsidRPr="004517A7">
        <w:rPr>
          <w:rFonts w:asciiTheme="majorBidi" w:hAnsiTheme="majorBidi" w:cstheme="majorBidi" w:hint="cs"/>
          <w:sz w:val="28"/>
          <w:lang w:val="en-GB"/>
        </w:rPr>
        <w:t>: 18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 xml:space="preserve"> ปี</w:t>
      </w:r>
      <w:r w:rsidR="00611C5F" w:rsidRPr="004517A7">
        <w:rPr>
          <w:rFonts w:asciiTheme="majorBidi" w:hAnsiTheme="majorBidi" w:cstheme="majorBidi"/>
          <w:sz w:val="28"/>
          <w:lang w:val="en-GB"/>
        </w:rPr>
        <w:t>)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)</w:t>
      </w:r>
    </w:p>
    <w:p w14:paraId="1ED9F774" w14:textId="77777777" w:rsidR="003E4190" w:rsidRPr="004517A7" w:rsidRDefault="003E419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cs/>
          <w:lang w:val="en-GB"/>
        </w:rPr>
      </w:pPr>
      <w:r w:rsidRPr="004517A7">
        <w:rPr>
          <w:rFonts w:asciiTheme="majorBidi" w:hAnsiTheme="majorBidi" w:cstheme="majorBidi"/>
          <w:sz w:val="28"/>
          <w:cs/>
          <w:lang w:val="en-GB"/>
        </w:rPr>
        <w:br w:type="page"/>
      </w:r>
    </w:p>
    <w:p w14:paraId="513411B8" w14:textId="72C58706" w:rsidR="00770484" w:rsidRPr="004517A7" w:rsidRDefault="00770484" w:rsidP="00804BDA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4517A7">
        <w:rPr>
          <w:rFonts w:asciiTheme="majorBidi" w:hAnsiTheme="majorBidi" w:cstheme="majorBidi" w:hint="cs"/>
          <w:sz w:val="28"/>
          <w:cs/>
          <w:lang w:val="en-GB"/>
        </w:rPr>
        <w:lastRenderedPageBreak/>
        <w:t>สมมติฐานที่สำคัญในการประมาณการตามหลักคณิตศาสตร์ประกันภัย สรุปได้ดังนี้</w:t>
      </w:r>
    </w:p>
    <w:p w14:paraId="55989590" w14:textId="77777777" w:rsidR="00770484" w:rsidRPr="004517A7" w:rsidRDefault="00770484" w:rsidP="00770484">
      <w:pPr>
        <w:tabs>
          <w:tab w:val="left" w:pos="1440"/>
          <w:tab w:val="left" w:pos="2160"/>
          <w:tab w:val="right" w:pos="8540"/>
        </w:tabs>
        <w:spacing w:line="340" w:lineRule="exact"/>
        <w:ind w:left="547" w:right="-90" w:hanging="547"/>
        <w:jc w:val="right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color w:val="000000"/>
          <w:sz w:val="28"/>
        </w:rPr>
        <w:t>(</w:t>
      </w:r>
      <w:r w:rsidRPr="004517A7">
        <w:rPr>
          <w:rFonts w:ascii="Angsana New" w:hAnsi="Angsana New" w:hint="cs"/>
          <w:color w:val="000000"/>
          <w:sz w:val="28"/>
          <w:cs/>
        </w:rPr>
        <w:t>หน่วย</w:t>
      </w:r>
      <w:r w:rsidRPr="004517A7">
        <w:rPr>
          <w:rFonts w:ascii="Angsana New" w:hAnsi="Angsana New" w:hint="cs"/>
          <w:color w:val="000000"/>
          <w:sz w:val="28"/>
        </w:rPr>
        <w:t xml:space="preserve">: </w:t>
      </w:r>
      <w:r w:rsidRPr="004517A7">
        <w:rPr>
          <w:rFonts w:ascii="Angsana New" w:hAnsi="Angsana New" w:hint="cs"/>
          <w:color w:val="000000"/>
          <w:sz w:val="28"/>
          <w:cs/>
        </w:rPr>
        <w:t>ร้อยละต่อปี</w:t>
      </w:r>
      <w:r w:rsidRPr="004517A7">
        <w:rPr>
          <w:rFonts w:ascii="Angsana New" w:hAnsi="Angsana New" w:hint="cs"/>
          <w:color w:val="000000"/>
          <w:sz w:val="28"/>
        </w:rPr>
        <w:t>)</w:t>
      </w:r>
    </w:p>
    <w:tbl>
      <w:tblPr>
        <w:tblW w:w="9000" w:type="dxa"/>
        <w:tblInd w:w="360" w:type="dxa"/>
        <w:tblLook w:val="01E0" w:firstRow="1" w:lastRow="1" w:firstColumn="1" w:lastColumn="1" w:noHBand="0" w:noVBand="0"/>
      </w:tblPr>
      <w:tblGrid>
        <w:gridCol w:w="4320"/>
        <w:gridCol w:w="1170"/>
        <w:gridCol w:w="1170"/>
        <w:gridCol w:w="1170"/>
        <w:gridCol w:w="1170"/>
      </w:tblGrid>
      <w:tr w:rsidR="00770484" w:rsidRPr="004517A7" w14:paraId="7090EA46" w14:textId="77777777" w:rsidTr="00804BDA">
        <w:tc>
          <w:tcPr>
            <w:tcW w:w="4320" w:type="dxa"/>
          </w:tcPr>
          <w:p w14:paraId="59AE875C" w14:textId="77777777" w:rsidR="00770484" w:rsidRPr="004517A7" w:rsidRDefault="00770484" w:rsidP="000D313F">
            <w:pPr>
              <w:tabs>
                <w:tab w:val="left" w:pos="360"/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340" w:type="dxa"/>
            <w:gridSpan w:val="2"/>
          </w:tcPr>
          <w:p w14:paraId="178BAA4B" w14:textId="77777777" w:rsidR="00770484" w:rsidRPr="004517A7" w:rsidRDefault="00770484" w:rsidP="000D313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410B8DD" w14:textId="77777777" w:rsidR="00770484" w:rsidRPr="004517A7" w:rsidRDefault="00770484" w:rsidP="000D313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 w:hint="cs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781515" w:rsidRPr="004517A7" w14:paraId="040D2515" w14:textId="77777777" w:rsidTr="00804BDA">
        <w:tc>
          <w:tcPr>
            <w:tcW w:w="4320" w:type="dxa"/>
          </w:tcPr>
          <w:p w14:paraId="0278602B" w14:textId="77777777" w:rsidR="00781515" w:rsidRPr="004517A7" w:rsidRDefault="00781515" w:rsidP="00781515">
            <w:pPr>
              <w:tabs>
                <w:tab w:val="left" w:pos="360"/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F0DF1EA" w14:textId="3BE27166" w:rsidR="00781515" w:rsidRPr="004517A7" w:rsidRDefault="00781515" w:rsidP="0078151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350682DD" w14:textId="5F7A5D01" w:rsidR="00781515" w:rsidRPr="004517A7" w:rsidRDefault="00781515" w:rsidP="0078151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55D7357F" w14:textId="1F135F40" w:rsidR="00781515" w:rsidRPr="004517A7" w:rsidRDefault="00781515" w:rsidP="0078151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3C2C217A" w14:textId="6EF186A9" w:rsidR="00781515" w:rsidRPr="004517A7" w:rsidRDefault="00781515" w:rsidP="0078151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2563</w:t>
            </w:r>
          </w:p>
        </w:tc>
      </w:tr>
      <w:tr w:rsidR="00855552" w:rsidRPr="004517A7" w14:paraId="1220AF74" w14:textId="77777777" w:rsidTr="00804BDA">
        <w:tc>
          <w:tcPr>
            <w:tcW w:w="4320" w:type="dxa"/>
          </w:tcPr>
          <w:p w14:paraId="07544F5A" w14:textId="77777777" w:rsidR="00855552" w:rsidRPr="004517A7" w:rsidRDefault="00855552" w:rsidP="00855552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อัตราคิดลด</w:t>
            </w:r>
          </w:p>
        </w:tc>
        <w:tc>
          <w:tcPr>
            <w:tcW w:w="1170" w:type="dxa"/>
            <w:shd w:val="clear" w:color="auto" w:fill="auto"/>
          </w:tcPr>
          <w:p w14:paraId="4874F66D" w14:textId="5D245A69" w:rsidR="00855552" w:rsidRPr="004517A7" w:rsidRDefault="00855552" w:rsidP="00855552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1.7 - 2.9</w:t>
            </w:r>
          </w:p>
        </w:tc>
        <w:tc>
          <w:tcPr>
            <w:tcW w:w="1170" w:type="dxa"/>
          </w:tcPr>
          <w:p w14:paraId="4A1E9F6B" w14:textId="0034E8A9" w:rsidR="00855552" w:rsidRPr="004517A7" w:rsidRDefault="00855552" w:rsidP="00855552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4517A7">
              <w:rPr>
                <w:rFonts w:ascii="Angsana New" w:hAnsi="Angsana New" w:hint="eastAsia"/>
                <w:spacing w:val="-4"/>
                <w:sz w:val="28"/>
              </w:rPr>
              <w:t>1</w:t>
            </w:r>
            <w:r w:rsidRPr="004517A7">
              <w:rPr>
                <w:rFonts w:ascii="Angsana New" w:hAnsi="Angsana New"/>
                <w:spacing w:val="-4"/>
                <w:sz w:val="28"/>
              </w:rPr>
              <w:t>.6 - 2.3</w:t>
            </w:r>
          </w:p>
        </w:tc>
        <w:tc>
          <w:tcPr>
            <w:tcW w:w="1170" w:type="dxa"/>
            <w:shd w:val="clear" w:color="auto" w:fill="auto"/>
          </w:tcPr>
          <w:p w14:paraId="13D6B453" w14:textId="74F54E0A" w:rsidR="00855552" w:rsidRPr="004517A7" w:rsidRDefault="00855552" w:rsidP="00855552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2.0</w:t>
            </w:r>
          </w:p>
        </w:tc>
        <w:tc>
          <w:tcPr>
            <w:tcW w:w="1170" w:type="dxa"/>
          </w:tcPr>
          <w:p w14:paraId="2ED08F92" w14:textId="36DB8711" w:rsidR="00855552" w:rsidRPr="004517A7" w:rsidRDefault="00855552" w:rsidP="00855552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2.0</w:t>
            </w:r>
          </w:p>
        </w:tc>
      </w:tr>
      <w:tr w:rsidR="00855552" w:rsidRPr="004517A7" w14:paraId="38E39676" w14:textId="77777777" w:rsidTr="00804BDA">
        <w:tc>
          <w:tcPr>
            <w:tcW w:w="4320" w:type="dxa"/>
          </w:tcPr>
          <w:p w14:paraId="0AF7BFB3" w14:textId="77777777" w:rsidR="00855552" w:rsidRPr="004517A7" w:rsidRDefault="00855552" w:rsidP="00855552">
            <w:pPr>
              <w:tabs>
                <w:tab w:val="left" w:pos="36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อัตราการขึ้นเงินเดือน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5D81DF3D" w14:textId="50678374" w:rsidR="00855552" w:rsidRPr="004517A7" w:rsidRDefault="00855552" w:rsidP="00855552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4.0 - 6.0</w:t>
            </w:r>
          </w:p>
        </w:tc>
        <w:tc>
          <w:tcPr>
            <w:tcW w:w="1170" w:type="dxa"/>
          </w:tcPr>
          <w:p w14:paraId="5A5DFD40" w14:textId="12B7AA65" w:rsidR="00855552" w:rsidRPr="004517A7" w:rsidRDefault="00855552" w:rsidP="00855552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 w:hint="eastAsia"/>
                <w:spacing w:val="-4"/>
                <w:sz w:val="28"/>
              </w:rPr>
              <w:t>4.0 - 6.0</w:t>
            </w:r>
          </w:p>
        </w:tc>
        <w:tc>
          <w:tcPr>
            <w:tcW w:w="1170" w:type="dxa"/>
            <w:shd w:val="clear" w:color="auto" w:fill="auto"/>
          </w:tcPr>
          <w:p w14:paraId="62C97523" w14:textId="7AA7AA27" w:rsidR="00855552" w:rsidRPr="004517A7" w:rsidRDefault="00855552" w:rsidP="00855552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6.0</w:t>
            </w:r>
          </w:p>
        </w:tc>
        <w:tc>
          <w:tcPr>
            <w:tcW w:w="1170" w:type="dxa"/>
          </w:tcPr>
          <w:p w14:paraId="659FA757" w14:textId="60BA5C87" w:rsidR="00855552" w:rsidRPr="004517A7" w:rsidRDefault="00855552" w:rsidP="00855552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4517A7">
              <w:rPr>
                <w:rFonts w:ascii="Angsana New" w:hAnsi="Angsana New" w:hint="cs"/>
                <w:spacing w:val="-4"/>
                <w:sz w:val="28"/>
              </w:rPr>
              <w:t>6.0</w:t>
            </w:r>
          </w:p>
        </w:tc>
      </w:tr>
      <w:tr w:rsidR="00855552" w:rsidRPr="004517A7" w14:paraId="68AEE1E7" w14:textId="77777777" w:rsidTr="00804BDA">
        <w:tc>
          <w:tcPr>
            <w:tcW w:w="4320" w:type="dxa"/>
          </w:tcPr>
          <w:p w14:paraId="0E100F40" w14:textId="77777777" w:rsidR="00855552" w:rsidRPr="004517A7" w:rsidRDefault="00855552" w:rsidP="00855552">
            <w:pPr>
              <w:tabs>
                <w:tab w:val="left" w:pos="252"/>
                <w:tab w:val="left" w:pos="2160"/>
              </w:tabs>
              <w:spacing w:line="340" w:lineRule="exact"/>
              <w:ind w:right="-103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170" w:type="dxa"/>
            <w:shd w:val="clear" w:color="auto" w:fill="auto"/>
          </w:tcPr>
          <w:p w14:paraId="1925D0AF" w14:textId="3A0CAE74" w:rsidR="00855552" w:rsidRPr="004517A7" w:rsidRDefault="00855552" w:rsidP="00855552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0.0 - 45.8</w:t>
            </w:r>
          </w:p>
        </w:tc>
        <w:tc>
          <w:tcPr>
            <w:tcW w:w="1170" w:type="dxa"/>
          </w:tcPr>
          <w:p w14:paraId="5AC39985" w14:textId="54E35D33" w:rsidR="00855552" w:rsidRPr="004517A7" w:rsidRDefault="00855552" w:rsidP="00855552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4517A7">
              <w:rPr>
                <w:rFonts w:ascii="Angsana New" w:hAnsi="Angsana New" w:hint="eastAsia"/>
                <w:spacing w:val="-4"/>
                <w:sz w:val="28"/>
              </w:rPr>
              <w:t>1.9</w:t>
            </w:r>
            <w:r w:rsidRPr="004517A7">
              <w:rPr>
                <w:rFonts w:ascii="Angsana New" w:hAnsi="Angsana New"/>
                <w:spacing w:val="-4"/>
                <w:sz w:val="28"/>
              </w:rPr>
              <w:t xml:space="preserve"> -</w:t>
            </w:r>
            <w:r w:rsidRPr="004517A7">
              <w:rPr>
                <w:rFonts w:ascii="Angsana New" w:hAnsi="Angsana New" w:hint="eastAsia"/>
                <w:spacing w:val="-4"/>
                <w:sz w:val="28"/>
              </w:rPr>
              <w:t xml:space="preserve"> </w:t>
            </w:r>
            <w:r w:rsidRPr="004517A7">
              <w:rPr>
                <w:rFonts w:ascii="Angsana New" w:hAnsi="Angsana New"/>
                <w:spacing w:val="-4"/>
                <w:sz w:val="28"/>
              </w:rPr>
              <w:t>45.8</w:t>
            </w:r>
          </w:p>
        </w:tc>
        <w:tc>
          <w:tcPr>
            <w:tcW w:w="1170" w:type="dxa"/>
            <w:shd w:val="clear" w:color="auto" w:fill="auto"/>
          </w:tcPr>
          <w:p w14:paraId="1CE57C41" w14:textId="0B19324F" w:rsidR="00855552" w:rsidRPr="004517A7" w:rsidRDefault="00855552" w:rsidP="00855552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4517A7">
              <w:rPr>
                <w:rFonts w:ascii="Angsana New" w:hAnsi="Angsana New"/>
                <w:spacing w:val="-4"/>
                <w:sz w:val="28"/>
              </w:rPr>
              <w:t>2.9 - 34.4</w:t>
            </w:r>
          </w:p>
        </w:tc>
        <w:tc>
          <w:tcPr>
            <w:tcW w:w="1170" w:type="dxa"/>
          </w:tcPr>
          <w:p w14:paraId="2ADC8389" w14:textId="693AAD5A" w:rsidR="00855552" w:rsidRPr="004517A7" w:rsidRDefault="00855552" w:rsidP="00855552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4"/>
                <w:sz w:val="28"/>
              </w:rPr>
              <w:t>2.9 - 34.</w:t>
            </w:r>
            <w:r w:rsidRPr="004517A7">
              <w:rPr>
                <w:rFonts w:ascii="Angsana New" w:hAnsi="Angsana New"/>
                <w:spacing w:val="-4"/>
                <w:sz w:val="28"/>
              </w:rPr>
              <w:t>4</w:t>
            </w:r>
          </w:p>
        </w:tc>
      </w:tr>
    </w:tbl>
    <w:p w14:paraId="65130935" w14:textId="2F9FDDAB" w:rsidR="00770484" w:rsidRPr="004517A7" w:rsidRDefault="00A000EB" w:rsidP="00804BDA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</w:rPr>
      </w:pPr>
      <w:r w:rsidRPr="004517A7">
        <w:rPr>
          <w:rFonts w:asciiTheme="majorBidi" w:hAnsiTheme="majorBidi" w:cstheme="majorBidi" w:hint="cs"/>
          <w:sz w:val="28"/>
          <w:cs/>
        </w:rPr>
        <w:t>การวิเคราะห์</w:t>
      </w:r>
      <w:r w:rsidR="008B28B3" w:rsidRPr="004517A7">
        <w:rPr>
          <w:rFonts w:asciiTheme="majorBidi" w:hAnsiTheme="majorBidi" w:cstheme="majorBidi" w:hint="cs"/>
          <w:sz w:val="28"/>
          <w:cs/>
        </w:rPr>
        <w:t>ความอ่อนไหวของข้อสมมติหลักในการประมาณการตามหลักคณิตศาสตร์ประกันภัย</w:t>
      </w:r>
      <w:r w:rsidR="00770484" w:rsidRPr="004517A7">
        <w:rPr>
          <w:rFonts w:asciiTheme="majorBidi" w:hAnsiTheme="majorBidi" w:cstheme="majorBidi" w:hint="cs"/>
          <w:sz w:val="28"/>
          <w:lang w:val="en-GB"/>
        </w:rPr>
        <w:t xml:space="preserve"> </w:t>
      </w:r>
      <w:r w:rsidR="00770484" w:rsidRPr="004517A7">
        <w:rPr>
          <w:rFonts w:asciiTheme="majorBidi" w:hAnsiTheme="majorBidi" w:cstheme="majorBidi" w:hint="cs"/>
          <w:sz w:val="28"/>
          <w:cs/>
          <w:lang w:val="en-GB"/>
        </w:rPr>
        <w:t xml:space="preserve">ณ วันที่ </w:t>
      </w:r>
      <w:r w:rsidR="00770484" w:rsidRPr="004517A7">
        <w:rPr>
          <w:rFonts w:asciiTheme="majorBidi" w:hAnsiTheme="majorBidi" w:cstheme="majorBidi" w:hint="cs"/>
          <w:sz w:val="28"/>
          <w:lang w:val="en-GB"/>
        </w:rPr>
        <w:t xml:space="preserve">31 </w:t>
      </w:r>
      <w:r w:rsidR="00770484" w:rsidRPr="004517A7">
        <w:rPr>
          <w:rFonts w:asciiTheme="majorBidi" w:hAnsiTheme="majorBidi" w:cstheme="majorBidi" w:hint="cs"/>
          <w:sz w:val="28"/>
          <w:cs/>
          <w:lang w:val="en-GB"/>
        </w:rPr>
        <w:t xml:space="preserve">ธันวาคม </w:t>
      </w:r>
      <w:r w:rsidR="00770484" w:rsidRPr="004517A7">
        <w:rPr>
          <w:rFonts w:asciiTheme="majorBidi" w:hAnsiTheme="majorBidi" w:cstheme="majorBidi" w:hint="cs"/>
          <w:sz w:val="28"/>
          <w:lang w:val="en-GB"/>
        </w:rPr>
        <w:t>256</w:t>
      </w:r>
      <w:r w:rsidR="00940D60" w:rsidRPr="004517A7">
        <w:rPr>
          <w:rFonts w:asciiTheme="majorBidi" w:hAnsiTheme="majorBidi" w:cstheme="majorBidi"/>
          <w:sz w:val="28"/>
          <w:lang w:val="en-GB"/>
        </w:rPr>
        <w:t>4</w:t>
      </w:r>
      <w:r w:rsidR="00770484" w:rsidRPr="004517A7">
        <w:rPr>
          <w:rFonts w:asciiTheme="majorBidi" w:hAnsiTheme="majorBidi" w:cstheme="majorBidi" w:hint="cs"/>
          <w:sz w:val="28"/>
          <w:lang w:val="en-GB"/>
        </w:rPr>
        <w:t xml:space="preserve"> </w:t>
      </w:r>
      <w:r w:rsidR="00770484" w:rsidRPr="004517A7">
        <w:rPr>
          <w:rFonts w:asciiTheme="majorBidi" w:hAnsiTheme="majorBidi" w:cstheme="majorBidi" w:hint="cs"/>
          <w:sz w:val="28"/>
          <w:cs/>
          <w:lang w:val="en-GB"/>
        </w:rPr>
        <w:t xml:space="preserve">และ </w:t>
      </w:r>
      <w:r w:rsidR="00770484" w:rsidRPr="004517A7">
        <w:rPr>
          <w:rFonts w:asciiTheme="majorBidi" w:hAnsiTheme="majorBidi" w:cstheme="majorBidi" w:hint="cs"/>
          <w:sz w:val="28"/>
          <w:lang w:val="en-GB"/>
        </w:rPr>
        <w:t>256</w:t>
      </w:r>
      <w:r w:rsidR="00940D60" w:rsidRPr="004517A7">
        <w:rPr>
          <w:rFonts w:asciiTheme="majorBidi" w:hAnsiTheme="majorBidi" w:cstheme="majorBidi"/>
          <w:sz w:val="28"/>
          <w:lang w:val="en-GB"/>
        </w:rPr>
        <w:t>3</w:t>
      </w:r>
      <w:r w:rsidR="00770484" w:rsidRPr="004517A7">
        <w:rPr>
          <w:rFonts w:asciiTheme="majorBidi" w:hAnsiTheme="majorBidi" w:cstheme="majorBidi" w:hint="cs"/>
          <w:sz w:val="28"/>
          <w:lang w:val="en-GB"/>
        </w:rPr>
        <w:t xml:space="preserve"> </w:t>
      </w:r>
      <w:r w:rsidR="00770484" w:rsidRPr="004517A7">
        <w:rPr>
          <w:rFonts w:asciiTheme="majorBidi" w:hAnsiTheme="majorBidi" w:cstheme="majorBidi" w:hint="cs"/>
          <w:sz w:val="28"/>
          <w:cs/>
          <w:lang w:val="en-GB"/>
        </w:rPr>
        <w:t>สรุปได้ดังนี้</w:t>
      </w:r>
    </w:p>
    <w:tbl>
      <w:tblPr>
        <w:tblW w:w="8903" w:type="dxa"/>
        <w:tblInd w:w="360" w:type="dxa"/>
        <w:tblLook w:val="01E0" w:firstRow="1" w:lastRow="1" w:firstColumn="1" w:lastColumn="1" w:noHBand="0" w:noVBand="0"/>
      </w:tblPr>
      <w:tblGrid>
        <w:gridCol w:w="2430"/>
        <w:gridCol w:w="875"/>
        <w:gridCol w:w="808"/>
        <w:gridCol w:w="755"/>
        <w:gridCol w:w="807"/>
        <w:gridCol w:w="807"/>
        <w:gridCol w:w="807"/>
        <w:gridCol w:w="807"/>
        <w:gridCol w:w="807"/>
      </w:tblGrid>
      <w:tr w:rsidR="00770484" w:rsidRPr="004517A7" w14:paraId="61750A80" w14:textId="77777777" w:rsidTr="00804BDA">
        <w:tc>
          <w:tcPr>
            <w:tcW w:w="2430" w:type="dxa"/>
            <w:shd w:val="clear" w:color="auto" w:fill="auto"/>
          </w:tcPr>
          <w:p w14:paraId="26552141" w14:textId="77777777" w:rsidR="00770484" w:rsidRPr="004517A7" w:rsidRDefault="00770484" w:rsidP="000D313F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11" w:name="_Hlk1820445"/>
          </w:p>
        </w:tc>
        <w:tc>
          <w:tcPr>
            <w:tcW w:w="3245" w:type="dxa"/>
            <w:gridSpan w:val="4"/>
            <w:shd w:val="clear" w:color="auto" w:fill="auto"/>
          </w:tcPr>
          <w:p w14:paraId="2AE97CC7" w14:textId="77777777" w:rsidR="00770484" w:rsidRPr="004517A7" w:rsidRDefault="00770484" w:rsidP="000D313F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</w:p>
        </w:tc>
        <w:tc>
          <w:tcPr>
            <w:tcW w:w="3228" w:type="dxa"/>
            <w:gridSpan w:val="4"/>
            <w:vAlign w:val="bottom"/>
          </w:tcPr>
          <w:p w14:paraId="5A64A0AE" w14:textId="77777777" w:rsidR="00770484" w:rsidRPr="004517A7" w:rsidRDefault="00770484" w:rsidP="000D313F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</w:rPr>
              <w:t>(</w:t>
            </w: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4517A7">
              <w:rPr>
                <w:rFonts w:hint="cs"/>
                <w:kern w:val="28"/>
                <w:sz w:val="28"/>
                <w:szCs w:val="28"/>
              </w:rPr>
              <w:t xml:space="preserve">: </w:t>
            </w: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พันบาท</w:t>
            </w:r>
            <w:r w:rsidRPr="004517A7">
              <w:rPr>
                <w:rFonts w:hint="cs"/>
                <w:kern w:val="28"/>
                <w:sz w:val="28"/>
                <w:szCs w:val="28"/>
              </w:rPr>
              <w:t>)</w:t>
            </w:r>
          </w:p>
        </w:tc>
      </w:tr>
      <w:tr w:rsidR="00770484" w:rsidRPr="004517A7" w14:paraId="47E796C4" w14:textId="77777777" w:rsidTr="00804BDA">
        <w:tc>
          <w:tcPr>
            <w:tcW w:w="2430" w:type="dxa"/>
            <w:shd w:val="clear" w:color="auto" w:fill="auto"/>
          </w:tcPr>
          <w:p w14:paraId="6220C1CA" w14:textId="77777777" w:rsidR="00770484" w:rsidRPr="004517A7" w:rsidRDefault="00770484" w:rsidP="000D313F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45" w:type="dxa"/>
            <w:gridSpan w:val="4"/>
            <w:shd w:val="clear" w:color="auto" w:fill="auto"/>
          </w:tcPr>
          <w:p w14:paraId="1DB754CD" w14:textId="77777777" w:rsidR="00770484" w:rsidRPr="004517A7" w:rsidRDefault="00770484" w:rsidP="000D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228" w:type="dxa"/>
            <w:gridSpan w:val="4"/>
          </w:tcPr>
          <w:p w14:paraId="1D3CFDF6" w14:textId="77777777" w:rsidR="00770484" w:rsidRPr="004517A7" w:rsidRDefault="00770484" w:rsidP="000D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770484" w:rsidRPr="004517A7" w14:paraId="5BD96C79" w14:textId="77777777" w:rsidTr="00804BDA">
        <w:tc>
          <w:tcPr>
            <w:tcW w:w="2430" w:type="dxa"/>
            <w:shd w:val="clear" w:color="auto" w:fill="auto"/>
          </w:tcPr>
          <w:p w14:paraId="1A8FB339" w14:textId="77777777" w:rsidR="00770484" w:rsidRPr="004517A7" w:rsidRDefault="00770484" w:rsidP="000D313F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45" w:type="dxa"/>
            <w:gridSpan w:val="4"/>
            <w:shd w:val="clear" w:color="auto" w:fill="auto"/>
          </w:tcPr>
          <w:p w14:paraId="15DB5944" w14:textId="77777777" w:rsidR="00770484" w:rsidRPr="004517A7" w:rsidRDefault="00770484" w:rsidP="000D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หนี้สินเพิ่มขึ้น (ลดลง)</w:t>
            </w:r>
          </w:p>
        </w:tc>
        <w:tc>
          <w:tcPr>
            <w:tcW w:w="3228" w:type="dxa"/>
            <w:gridSpan w:val="4"/>
          </w:tcPr>
          <w:p w14:paraId="1AFC4B17" w14:textId="77777777" w:rsidR="00770484" w:rsidRPr="004517A7" w:rsidRDefault="00770484" w:rsidP="000D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หนี้สินเพิ่มขึ้น (ลดลง)</w:t>
            </w:r>
          </w:p>
        </w:tc>
      </w:tr>
      <w:tr w:rsidR="00770484" w:rsidRPr="004517A7" w14:paraId="6EE880CC" w14:textId="77777777" w:rsidTr="00804BDA">
        <w:tc>
          <w:tcPr>
            <w:tcW w:w="2430" w:type="dxa"/>
            <w:shd w:val="clear" w:color="auto" w:fill="auto"/>
          </w:tcPr>
          <w:p w14:paraId="3F2343DC" w14:textId="77777777" w:rsidR="00770484" w:rsidRPr="004517A7" w:rsidRDefault="00770484" w:rsidP="000D313F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83" w:type="dxa"/>
            <w:gridSpan w:val="2"/>
            <w:shd w:val="clear" w:color="auto" w:fill="auto"/>
            <w:vAlign w:val="bottom"/>
          </w:tcPr>
          <w:p w14:paraId="46EF29F6" w14:textId="77777777" w:rsidR="00770484" w:rsidRPr="004517A7" w:rsidRDefault="00770484" w:rsidP="000D3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เพิ่มขึ้นร้อยละ</w:t>
            </w:r>
            <w:r w:rsidRPr="004517A7">
              <w:rPr>
                <w:rFonts w:ascii="Angsana New" w:hAnsi="Angsana New" w:hint="cs"/>
                <w:color w:val="000000"/>
                <w:sz w:val="28"/>
              </w:rPr>
              <w:t xml:space="preserve"> 1</w:t>
            </w:r>
          </w:p>
        </w:tc>
        <w:tc>
          <w:tcPr>
            <w:tcW w:w="1562" w:type="dxa"/>
            <w:gridSpan w:val="2"/>
            <w:shd w:val="clear" w:color="auto" w:fill="auto"/>
            <w:vAlign w:val="bottom"/>
          </w:tcPr>
          <w:p w14:paraId="60299071" w14:textId="77777777" w:rsidR="00770484" w:rsidRPr="004517A7" w:rsidRDefault="00770484" w:rsidP="000D3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 xml:space="preserve">ลดลงร้อยละ </w:t>
            </w:r>
            <w:r w:rsidRPr="004517A7">
              <w:rPr>
                <w:rFonts w:ascii="Angsana New" w:hAnsi="Angsana New" w:hint="cs"/>
                <w:color w:val="000000"/>
                <w:sz w:val="28"/>
              </w:rPr>
              <w:t>1</w:t>
            </w:r>
          </w:p>
        </w:tc>
        <w:tc>
          <w:tcPr>
            <w:tcW w:w="1614" w:type="dxa"/>
            <w:gridSpan w:val="2"/>
            <w:vAlign w:val="bottom"/>
          </w:tcPr>
          <w:p w14:paraId="3597233B" w14:textId="77777777" w:rsidR="00770484" w:rsidRPr="004517A7" w:rsidRDefault="00770484" w:rsidP="000D3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เพิ่มขึ้นร้อยละ</w:t>
            </w:r>
            <w:r w:rsidRPr="004517A7">
              <w:rPr>
                <w:rFonts w:ascii="Angsana New" w:hAnsi="Angsana New" w:hint="cs"/>
                <w:color w:val="000000"/>
                <w:sz w:val="28"/>
              </w:rPr>
              <w:t xml:space="preserve"> 1</w:t>
            </w:r>
          </w:p>
        </w:tc>
        <w:tc>
          <w:tcPr>
            <w:tcW w:w="1614" w:type="dxa"/>
            <w:gridSpan w:val="2"/>
            <w:vAlign w:val="bottom"/>
          </w:tcPr>
          <w:p w14:paraId="022F62A8" w14:textId="77777777" w:rsidR="00770484" w:rsidRPr="004517A7" w:rsidRDefault="00770484" w:rsidP="000D3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 xml:space="preserve">ลดลงร้อยละ </w:t>
            </w:r>
            <w:r w:rsidRPr="004517A7">
              <w:rPr>
                <w:rFonts w:ascii="Angsana New" w:hAnsi="Angsana New" w:hint="cs"/>
                <w:color w:val="000000"/>
                <w:sz w:val="28"/>
              </w:rPr>
              <w:t>1</w:t>
            </w:r>
          </w:p>
        </w:tc>
      </w:tr>
      <w:tr w:rsidR="00770484" w:rsidRPr="004517A7" w14:paraId="5E177E46" w14:textId="77777777" w:rsidTr="00804BDA">
        <w:tc>
          <w:tcPr>
            <w:tcW w:w="2430" w:type="dxa"/>
            <w:shd w:val="clear" w:color="auto" w:fill="auto"/>
          </w:tcPr>
          <w:p w14:paraId="68A21409" w14:textId="77777777" w:rsidR="00770484" w:rsidRPr="004517A7" w:rsidRDefault="00770484" w:rsidP="000D313F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2CE78CD7" w14:textId="65CADCC0" w:rsidR="00770484" w:rsidRPr="004517A7" w:rsidRDefault="00770484" w:rsidP="000D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940D60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4A12D957" w14:textId="011811C6" w:rsidR="00770484" w:rsidRPr="004517A7" w:rsidRDefault="00770484" w:rsidP="000D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940D60" w:rsidRPr="004517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755" w:type="dxa"/>
            <w:shd w:val="clear" w:color="auto" w:fill="auto"/>
            <w:vAlign w:val="bottom"/>
          </w:tcPr>
          <w:p w14:paraId="5028B226" w14:textId="13386184" w:rsidR="00770484" w:rsidRPr="004517A7" w:rsidRDefault="00770484" w:rsidP="000D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940D60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444749F3" w14:textId="61F128D2" w:rsidR="00770484" w:rsidRPr="004517A7" w:rsidRDefault="00770484" w:rsidP="000D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940D60" w:rsidRPr="004517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807" w:type="dxa"/>
            <w:vAlign w:val="bottom"/>
          </w:tcPr>
          <w:p w14:paraId="7DECC990" w14:textId="58C4A3D0" w:rsidR="00770484" w:rsidRPr="004517A7" w:rsidRDefault="00770484" w:rsidP="000D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940D60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07" w:type="dxa"/>
            <w:vAlign w:val="bottom"/>
          </w:tcPr>
          <w:p w14:paraId="7FFD94CA" w14:textId="7F848239" w:rsidR="00770484" w:rsidRPr="004517A7" w:rsidRDefault="00770484" w:rsidP="000D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940D60" w:rsidRPr="004517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807" w:type="dxa"/>
            <w:vAlign w:val="bottom"/>
          </w:tcPr>
          <w:p w14:paraId="3E4216C6" w14:textId="154F32B9" w:rsidR="00770484" w:rsidRPr="004517A7" w:rsidRDefault="00770484" w:rsidP="000D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940D60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07" w:type="dxa"/>
            <w:vAlign w:val="bottom"/>
          </w:tcPr>
          <w:p w14:paraId="08707A7B" w14:textId="7A8EE263" w:rsidR="00770484" w:rsidRPr="004517A7" w:rsidRDefault="00770484" w:rsidP="000D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940D60" w:rsidRPr="004517A7">
              <w:rPr>
                <w:rFonts w:ascii="Angsana New" w:hAnsi="Angsana New"/>
                <w:sz w:val="28"/>
              </w:rPr>
              <w:t>3</w:t>
            </w:r>
          </w:p>
        </w:tc>
      </w:tr>
      <w:tr w:rsidR="003F1072" w:rsidRPr="004517A7" w14:paraId="2AF0CA7C" w14:textId="77777777" w:rsidTr="00804BDA">
        <w:tc>
          <w:tcPr>
            <w:tcW w:w="2430" w:type="dxa"/>
            <w:shd w:val="clear" w:color="auto" w:fill="auto"/>
          </w:tcPr>
          <w:p w14:paraId="4654291B" w14:textId="77777777" w:rsidR="003F1072" w:rsidRPr="004517A7" w:rsidRDefault="003F1072" w:rsidP="003F1072">
            <w:pPr>
              <w:ind w:left="276" w:right="-50" w:hanging="270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อัตราคิดลด</w:t>
            </w:r>
          </w:p>
        </w:tc>
        <w:tc>
          <w:tcPr>
            <w:tcW w:w="875" w:type="dxa"/>
            <w:shd w:val="clear" w:color="auto" w:fill="auto"/>
          </w:tcPr>
          <w:p w14:paraId="25B9DD4F" w14:textId="367892BF" w:rsidR="003F1072" w:rsidRPr="004517A7" w:rsidRDefault="003F1072" w:rsidP="003F1072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(1,083)</w:t>
            </w:r>
          </w:p>
        </w:tc>
        <w:tc>
          <w:tcPr>
            <w:tcW w:w="808" w:type="dxa"/>
            <w:shd w:val="clear" w:color="auto" w:fill="auto"/>
          </w:tcPr>
          <w:p w14:paraId="666BD3C6" w14:textId="57129F6E" w:rsidR="003F1072" w:rsidRPr="004517A7" w:rsidRDefault="003F1072" w:rsidP="003F1072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(1,287)</w:t>
            </w:r>
          </w:p>
        </w:tc>
        <w:tc>
          <w:tcPr>
            <w:tcW w:w="755" w:type="dxa"/>
            <w:shd w:val="clear" w:color="auto" w:fill="auto"/>
          </w:tcPr>
          <w:p w14:paraId="51A835FC" w14:textId="118F52D0" w:rsidR="003F1072" w:rsidRPr="004517A7" w:rsidRDefault="003F1072" w:rsidP="003F1072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1,297</w:t>
            </w:r>
          </w:p>
        </w:tc>
        <w:tc>
          <w:tcPr>
            <w:tcW w:w="807" w:type="dxa"/>
            <w:shd w:val="clear" w:color="auto" w:fill="auto"/>
          </w:tcPr>
          <w:p w14:paraId="3D2BE355" w14:textId="48069551" w:rsidR="003F1072" w:rsidRPr="004517A7" w:rsidRDefault="003F1072" w:rsidP="003F1072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1,539</w:t>
            </w:r>
          </w:p>
        </w:tc>
        <w:tc>
          <w:tcPr>
            <w:tcW w:w="807" w:type="dxa"/>
            <w:shd w:val="clear" w:color="auto" w:fill="auto"/>
          </w:tcPr>
          <w:p w14:paraId="57BD051A" w14:textId="3F492CD4" w:rsidR="003F1072" w:rsidRPr="004517A7" w:rsidRDefault="003F1072" w:rsidP="003F1072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(501)</w:t>
            </w:r>
          </w:p>
        </w:tc>
        <w:tc>
          <w:tcPr>
            <w:tcW w:w="807" w:type="dxa"/>
            <w:shd w:val="clear" w:color="auto" w:fill="auto"/>
          </w:tcPr>
          <w:p w14:paraId="09798C64" w14:textId="2464AE1F" w:rsidR="003F1072" w:rsidRPr="004517A7" w:rsidRDefault="003F1072" w:rsidP="003F1072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(501)</w:t>
            </w:r>
          </w:p>
        </w:tc>
        <w:tc>
          <w:tcPr>
            <w:tcW w:w="807" w:type="dxa"/>
            <w:shd w:val="clear" w:color="auto" w:fill="auto"/>
          </w:tcPr>
          <w:p w14:paraId="170B98EB" w14:textId="3D8174E7" w:rsidR="003F1072" w:rsidRPr="004517A7" w:rsidRDefault="003F1072" w:rsidP="003F1072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595</w:t>
            </w:r>
          </w:p>
        </w:tc>
        <w:tc>
          <w:tcPr>
            <w:tcW w:w="807" w:type="dxa"/>
            <w:shd w:val="clear" w:color="auto" w:fill="auto"/>
          </w:tcPr>
          <w:p w14:paraId="32F638E0" w14:textId="6D57D5CE" w:rsidR="003F1072" w:rsidRPr="004517A7" w:rsidRDefault="003F1072" w:rsidP="003F1072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595</w:t>
            </w:r>
          </w:p>
        </w:tc>
      </w:tr>
      <w:tr w:rsidR="003F1072" w:rsidRPr="004517A7" w14:paraId="3DB92ABA" w14:textId="77777777" w:rsidTr="00804BDA">
        <w:tc>
          <w:tcPr>
            <w:tcW w:w="2430" w:type="dxa"/>
            <w:shd w:val="clear" w:color="auto" w:fill="auto"/>
          </w:tcPr>
          <w:p w14:paraId="7294BA1B" w14:textId="77777777" w:rsidR="003F1072" w:rsidRPr="004517A7" w:rsidRDefault="003F1072" w:rsidP="003F1072">
            <w:pPr>
              <w:ind w:left="276" w:right="-215" w:hanging="270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อัตราการขึ้นเงินเดือน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875" w:type="dxa"/>
            <w:shd w:val="clear" w:color="auto" w:fill="auto"/>
          </w:tcPr>
          <w:p w14:paraId="4EB48D74" w14:textId="1907E020" w:rsidR="003F1072" w:rsidRPr="004517A7" w:rsidRDefault="003F1072" w:rsidP="003F1072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1,261</w:t>
            </w:r>
          </w:p>
        </w:tc>
        <w:tc>
          <w:tcPr>
            <w:tcW w:w="808" w:type="dxa"/>
            <w:shd w:val="clear" w:color="auto" w:fill="auto"/>
          </w:tcPr>
          <w:p w14:paraId="7FA3677D" w14:textId="2338FE93" w:rsidR="003F1072" w:rsidRPr="004517A7" w:rsidRDefault="003F1072" w:rsidP="003F1072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1,461</w:t>
            </w:r>
          </w:p>
        </w:tc>
        <w:tc>
          <w:tcPr>
            <w:tcW w:w="755" w:type="dxa"/>
            <w:shd w:val="clear" w:color="auto" w:fill="auto"/>
          </w:tcPr>
          <w:p w14:paraId="3AC62A22" w14:textId="5C4BA24C" w:rsidR="003F1072" w:rsidRPr="004517A7" w:rsidRDefault="003F1072" w:rsidP="003F1072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(1,079)</w:t>
            </w:r>
          </w:p>
        </w:tc>
        <w:tc>
          <w:tcPr>
            <w:tcW w:w="807" w:type="dxa"/>
            <w:shd w:val="clear" w:color="auto" w:fill="auto"/>
          </w:tcPr>
          <w:p w14:paraId="5F4B40C7" w14:textId="386C4326" w:rsidR="003F1072" w:rsidRPr="004517A7" w:rsidRDefault="003F1072" w:rsidP="003F1072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(1,253)</w:t>
            </w:r>
          </w:p>
        </w:tc>
        <w:tc>
          <w:tcPr>
            <w:tcW w:w="807" w:type="dxa"/>
            <w:shd w:val="clear" w:color="auto" w:fill="auto"/>
          </w:tcPr>
          <w:p w14:paraId="6500F7BE" w14:textId="66976128" w:rsidR="003F1072" w:rsidRPr="004517A7" w:rsidRDefault="003F1072" w:rsidP="003F1072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565</w:t>
            </w:r>
          </w:p>
        </w:tc>
        <w:tc>
          <w:tcPr>
            <w:tcW w:w="807" w:type="dxa"/>
            <w:shd w:val="clear" w:color="auto" w:fill="auto"/>
          </w:tcPr>
          <w:p w14:paraId="712D31FA" w14:textId="707AD5A2" w:rsidR="003F1072" w:rsidRPr="004517A7" w:rsidRDefault="003F1072" w:rsidP="003F1072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565</w:t>
            </w:r>
          </w:p>
        </w:tc>
        <w:tc>
          <w:tcPr>
            <w:tcW w:w="807" w:type="dxa"/>
            <w:shd w:val="clear" w:color="auto" w:fill="auto"/>
          </w:tcPr>
          <w:p w14:paraId="6DE32A9F" w14:textId="662748D6" w:rsidR="003F1072" w:rsidRPr="004517A7" w:rsidRDefault="003F1072" w:rsidP="003F1072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(488)</w:t>
            </w:r>
          </w:p>
        </w:tc>
        <w:tc>
          <w:tcPr>
            <w:tcW w:w="807" w:type="dxa"/>
            <w:shd w:val="clear" w:color="auto" w:fill="auto"/>
          </w:tcPr>
          <w:p w14:paraId="3EE6F7B2" w14:textId="132DA31B" w:rsidR="003F1072" w:rsidRPr="004517A7" w:rsidRDefault="003F1072" w:rsidP="003F1072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(488)</w:t>
            </w:r>
          </w:p>
        </w:tc>
      </w:tr>
      <w:tr w:rsidR="003F1072" w:rsidRPr="004517A7" w14:paraId="66F6872F" w14:textId="77777777" w:rsidTr="00804BDA">
        <w:tc>
          <w:tcPr>
            <w:tcW w:w="2430" w:type="dxa"/>
            <w:shd w:val="clear" w:color="auto" w:fill="auto"/>
          </w:tcPr>
          <w:p w14:paraId="03A8EADB" w14:textId="77777777" w:rsidR="003F1072" w:rsidRPr="004517A7" w:rsidRDefault="003F1072" w:rsidP="003F1072">
            <w:pPr>
              <w:pStyle w:val="BodyText2"/>
              <w:spacing w:before="240" w:after="0"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83" w:type="dxa"/>
            <w:gridSpan w:val="2"/>
            <w:shd w:val="clear" w:color="auto" w:fill="auto"/>
            <w:vAlign w:val="bottom"/>
          </w:tcPr>
          <w:p w14:paraId="02467967" w14:textId="77777777" w:rsidR="003F1072" w:rsidRPr="004517A7" w:rsidRDefault="003F1072" w:rsidP="003F1072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เพิ่มขึ้นร้อยละ</w:t>
            </w:r>
            <w:r w:rsidRPr="004517A7">
              <w:rPr>
                <w:rFonts w:ascii="Angsana New" w:hAnsi="Angsana New" w:hint="cs"/>
                <w:color w:val="000000"/>
                <w:sz w:val="28"/>
              </w:rPr>
              <w:t xml:space="preserve"> 20</w:t>
            </w:r>
          </w:p>
        </w:tc>
        <w:tc>
          <w:tcPr>
            <w:tcW w:w="1562" w:type="dxa"/>
            <w:gridSpan w:val="2"/>
            <w:shd w:val="clear" w:color="auto" w:fill="auto"/>
            <w:vAlign w:val="bottom"/>
          </w:tcPr>
          <w:p w14:paraId="64AC0D7A" w14:textId="77777777" w:rsidR="003F1072" w:rsidRPr="004517A7" w:rsidRDefault="003F1072" w:rsidP="003F1072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 xml:space="preserve">ลดลงร้อยละ </w:t>
            </w:r>
            <w:r w:rsidRPr="004517A7">
              <w:rPr>
                <w:rFonts w:ascii="Angsana New" w:hAnsi="Angsana New" w:hint="cs"/>
                <w:color w:val="000000"/>
                <w:sz w:val="28"/>
              </w:rPr>
              <w:t>20</w:t>
            </w:r>
          </w:p>
        </w:tc>
        <w:tc>
          <w:tcPr>
            <w:tcW w:w="1614" w:type="dxa"/>
            <w:gridSpan w:val="2"/>
            <w:shd w:val="clear" w:color="auto" w:fill="auto"/>
            <w:vAlign w:val="bottom"/>
          </w:tcPr>
          <w:p w14:paraId="378DEFD8" w14:textId="77777777" w:rsidR="003F1072" w:rsidRPr="004517A7" w:rsidRDefault="003F1072" w:rsidP="003F1072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เพิ่มขึ้นร้อยละ</w:t>
            </w:r>
            <w:r w:rsidRPr="004517A7">
              <w:rPr>
                <w:rFonts w:ascii="Angsana New" w:hAnsi="Angsana New" w:hint="cs"/>
                <w:color w:val="000000"/>
                <w:sz w:val="28"/>
              </w:rPr>
              <w:t xml:space="preserve"> 20</w:t>
            </w:r>
          </w:p>
        </w:tc>
        <w:tc>
          <w:tcPr>
            <w:tcW w:w="1614" w:type="dxa"/>
            <w:gridSpan w:val="2"/>
            <w:shd w:val="clear" w:color="auto" w:fill="auto"/>
            <w:vAlign w:val="bottom"/>
          </w:tcPr>
          <w:p w14:paraId="5B36F8E0" w14:textId="77777777" w:rsidR="003F1072" w:rsidRPr="004517A7" w:rsidRDefault="003F1072" w:rsidP="003F1072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 xml:space="preserve">ลดลงร้อยละ </w:t>
            </w:r>
            <w:r w:rsidRPr="004517A7">
              <w:rPr>
                <w:rFonts w:ascii="Angsana New" w:hAnsi="Angsana New" w:hint="cs"/>
                <w:color w:val="000000"/>
                <w:sz w:val="28"/>
              </w:rPr>
              <w:t>20</w:t>
            </w:r>
          </w:p>
        </w:tc>
      </w:tr>
      <w:tr w:rsidR="003F1072" w:rsidRPr="004517A7" w14:paraId="453752A8" w14:textId="77777777" w:rsidTr="00804BDA">
        <w:tc>
          <w:tcPr>
            <w:tcW w:w="2430" w:type="dxa"/>
            <w:shd w:val="clear" w:color="auto" w:fill="auto"/>
          </w:tcPr>
          <w:p w14:paraId="1AACFFCD" w14:textId="77777777" w:rsidR="003F1072" w:rsidRPr="004517A7" w:rsidRDefault="003F1072" w:rsidP="003F1072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79DE1A42" w14:textId="63807C2A" w:rsidR="003F1072" w:rsidRPr="004517A7" w:rsidRDefault="003F1072" w:rsidP="003F10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58A25E6B" w14:textId="4923EFEA" w:rsidR="003F1072" w:rsidRPr="004517A7" w:rsidRDefault="003F1072" w:rsidP="003F10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755" w:type="dxa"/>
            <w:shd w:val="clear" w:color="auto" w:fill="auto"/>
            <w:vAlign w:val="bottom"/>
          </w:tcPr>
          <w:p w14:paraId="680D263B" w14:textId="60D23EC8" w:rsidR="003F1072" w:rsidRPr="004517A7" w:rsidRDefault="003F1072" w:rsidP="003F10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5B808CD5" w14:textId="585BD324" w:rsidR="003F1072" w:rsidRPr="004517A7" w:rsidRDefault="003F1072" w:rsidP="003F10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6DA7BAB1" w14:textId="3EE12EAA" w:rsidR="003F1072" w:rsidRPr="004517A7" w:rsidRDefault="003F1072" w:rsidP="003F10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56B2070B" w14:textId="1578E309" w:rsidR="003F1072" w:rsidRPr="004517A7" w:rsidRDefault="003F1072" w:rsidP="003F10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06C51CD2" w14:textId="00BD6356" w:rsidR="003F1072" w:rsidRPr="004517A7" w:rsidRDefault="003F1072" w:rsidP="003F10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52EF6660" w14:textId="0084FFEC" w:rsidR="003F1072" w:rsidRPr="004517A7" w:rsidRDefault="003F1072" w:rsidP="003F10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3</w:t>
            </w:r>
          </w:p>
        </w:tc>
      </w:tr>
      <w:tr w:rsidR="00C95B13" w:rsidRPr="004517A7" w14:paraId="788D9B5C" w14:textId="77777777" w:rsidTr="00804BDA">
        <w:tc>
          <w:tcPr>
            <w:tcW w:w="2430" w:type="dxa"/>
            <w:shd w:val="clear" w:color="auto" w:fill="auto"/>
          </w:tcPr>
          <w:p w14:paraId="766AD271" w14:textId="77777777" w:rsidR="00C95B13" w:rsidRPr="004517A7" w:rsidRDefault="00C95B13" w:rsidP="00C95B13">
            <w:pPr>
              <w:ind w:left="276" w:right="-108" w:hanging="270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อัตราการเปลี่ยนแปลงในจำนวนพนักงาน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875" w:type="dxa"/>
            <w:shd w:val="clear" w:color="auto" w:fill="auto"/>
            <w:vAlign w:val="bottom"/>
          </w:tcPr>
          <w:p w14:paraId="7B1829F7" w14:textId="1B6C2E6D" w:rsidR="00C95B13" w:rsidRPr="004517A7" w:rsidRDefault="00C95B13" w:rsidP="00C95B13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(1,177)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690EDEBE" w14:textId="0080F7E8" w:rsidR="00C95B13" w:rsidRPr="004517A7" w:rsidRDefault="00C95B13" w:rsidP="00C95B13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(1,252)</w:t>
            </w:r>
          </w:p>
        </w:tc>
        <w:tc>
          <w:tcPr>
            <w:tcW w:w="755" w:type="dxa"/>
            <w:shd w:val="clear" w:color="auto" w:fill="auto"/>
            <w:vAlign w:val="bottom"/>
          </w:tcPr>
          <w:p w14:paraId="7A83FC28" w14:textId="6E07D31E" w:rsidR="00C95B13" w:rsidRPr="004517A7" w:rsidRDefault="00C95B13" w:rsidP="00C95B13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1,513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346D8245" w14:textId="2045CFCD" w:rsidR="00C95B13" w:rsidRPr="004517A7" w:rsidRDefault="00C95B13" w:rsidP="00C95B13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1,528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682B4EBB" w14:textId="3D5C035F" w:rsidR="00C95B13" w:rsidRPr="004517A7" w:rsidRDefault="00C95B13" w:rsidP="00C95B13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(472)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60784894" w14:textId="52A4BC1D" w:rsidR="00C95B13" w:rsidRPr="004517A7" w:rsidRDefault="00C95B13" w:rsidP="00C95B13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(472)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01853E25" w14:textId="479BB000" w:rsidR="00C95B13" w:rsidRPr="004517A7" w:rsidRDefault="00C95B13" w:rsidP="00C95B13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574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6FADC5E3" w14:textId="4F32C62F" w:rsidR="00C95B13" w:rsidRPr="004517A7" w:rsidRDefault="00C95B13" w:rsidP="00C95B13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574</w:t>
            </w:r>
          </w:p>
        </w:tc>
      </w:tr>
    </w:tbl>
    <w:bookmarkEnd w:id="11"/>
    <w:p w14:paraId="6D1C8C59" w14:textId="2C23984A" w:rsidR="00770484" w:rsidRPr="004517A7" w:rsidRDefault="00770484" w:rsidP="00804BDA">
      <w:pPr>
        <w:spacing w:before="120" w:after="120"/>
        <w:jc w:val="thaiDistribute"/>
        <w:rPr>
          <w:rFonts w:ascii="Angsana New" w:hAnsi="Angsana New"/>
          <w:color w:val="000000"/>
          <w:spacing w:val="-2"/>
          <w:sz w:val="28"/>
          <w:cs/>
        </w:rPr>
      </w:pPr>
      <w:r w:rsidRPr="004517A7">
        <w:rPr>
          <w:rFonts w:ascii="Angsana New" w:hAnsi="Angsana New"/>
          <w:color w:val="000000"/>
          <w:spacing w:val="-2"/>
          <w:sz w:val="28"/>
        </w:rPr>
        <w:t>3</w:t>
      </w:r>
      <w:r w:rsidR="001E1C20" w:rsidRPr="004517A7">
        <w:rPr>
          <w:rFonts w:ascii="Angsana New" w:hAnsi="Angsana New"/>
          <w:color w:val="000000"/>
          <w:spacing w:val="-2"/>
          <w:sz w:val="28"/>
        </w:rPr>
        <w:t>0</w:t>
      </w:r>
      <w:r w:rsidRPr="004517A7">
        <w:rPr>
          <w:rFonts w:ascii="Angsana New" w:hAnsi="Angsana New" w:hint="cs"/>
          <w:color w:val="000000"/>
          <w:spacing w:val="-2"/>
          <w:sz w:val="28"/>
        </w:rPr>
        <w:t>.2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กองทุนสำรองเลี้ยงชีพ</w:t>
      </w:r>
    </w:p>
    <w:p w14:paraId="7B411589" w14:textId="77777777" w:rsidR="00770484" w:rsidRPr="004517A7" w:rsidRDefault="00770484" w:rsidP="00804BDA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4517A7">
        <w:rPr>
          <w:rFonts w:asciiTheme="majorBidi" w:hAnsiTheme="majorBidi" w:cstheme="majorBidi" w:hint="cs"/>
          <w:sz w:val="28"/>
          <w:cs/>
          <w:lang w:val="en-GB"/>
        </w:rPr>
        <w:t xml:space="preserve">บริษัทได้จัดตั้งกองทุนสำรองเลี้ยงชีพโดยหักเงินสะสมจากเงินเดือนของพนักงานส่วนหนึ่งและบริษัทจ่ายสมทบอีกส่วนหนึ่ง และจดทะเบียนตามความในพระราชบัญญัติกองทุนสำรองเลี้ยงชีพ พ.ศ. </w:t>
      </w:r>
      <w:r w:rsidRPr="004517A7">
        <w:rPr>
          <w:rFonts w:asciiTheme="majorBidi" w:hAnsiTheme="majorBidi" w:cstheme="majorBidi" w:hint="cs"/>
          <w:sz w:val="28"/>
          <w:lang w:val="en-GB"/>
        </w:rPr>
        <w:t>2530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 xml:space="preserve"> และพระราชบัญญัติกองทุนสำรองเลี้ยงชีพ </w:t>
      </w:r>
      <w:r w:rsidRPr="004517A7">
        <w:rPr>
          <w:rFonts w:asciiTheme="majorBidi" w:hAnsiTheme="majorBidi" w:cstheme="majorBidi" w:hint="cs"/>
          <w:sz w:val="28"/>
          <w:lang w:val="en-GB"/>
        </w:rPr>
        <w:t>(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 xml:space="preserve">ฉบับที่ </w:t>
      </w:r>
      <w:r w:rsidRPr="004517A7">
        <w:rPr>
          <w:rFonts w:asciiTheme="majorBidi" w:hAnsiTheme="majorBidi" w:cstheme="majorBidi" w:hint="cs"/>
          <w:sz w:val="28"/>
          <w:lang w:val="en-GB"/>
        </w:rPr>
        <w:t xml:space="preserve">2)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 xml:space="preserve">พ.ศ. </w:t>
      </w:r>
      <w:r w:rsidRPr="004517A7">
        <w:rPr>
          <w:rFonts w:asciiTheme="majorBidi" w:hAnsiTheme="majorBidi" w:cstheme="majorBidi" w:hint="cs"/>
          <w:sz w:val="28"/>
          <w:lang w:val="en-GB"/>
        </w:rPr>
        <w:t>2542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 xml:space="preserve"> แล้ว</w:t>
      </w:r>
    </w:p>
    <w:p w14:paraId="0AE4157E" w14:textId="7B038EC6" w:rsidR="00770484" w:rsidRPr="004517A7" w:rsidRDefault="00770484" w:rsidP="00804BDA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4517A7">
        <w:rPr>
          <w:rFonts w:asciiTheme="majorBidi" w:hAnsiTheme="majorBidi" w:cstheme="majorBidi" w:hint="cs"/>
          <w:sz w:val="28"/>
          <w:cs/>
          <w:lang w:val="en-GB"/>
        </w:rPr>
        <w:t>สำหรับปีสิ้นสุดวันที่</w:t>
      </w:r>
      <w:r w:rsidRPr="004517A7">
        <w:rPr>
          <w:rFonts w:asciiTheme="majorBidi" w:hAnsiTheme="majorBidi" w:cstheme="majorBidi" w:hint="cs"/>
          <w:sz w:val="28"/>
          <w:lang w:val="en-GB"/>
        </w:rPr>
        <w:t xml:space="preserve"> 31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 xml:space="preserve"> ธันวาคม </w:t>
      </w:r>
      <w:r w:rsidRPr="004517A7">
        <w:rPr>
          <w:rFonts w:asciiTheme="majorBidi" w:hAnsiTheme="majorBidi" w:cstheme="majorBidi" w:hint="cs"/>
          <w:sz w:val="28"/>
          <w:lang w:val="en-GB"/>
        </w:rPr>
        <w:t>256</w:t>
      </w:r>
      <w:r w:rsidR="00CE6EAB" w:rsidRPr="004517A7">
        <w:rPr>
          <w:rFonts w:asciiTheme="majorBidi" w:hAnsiTheme="majorBidi" w:cstheme="majorBidi"/>
          <w:sz w:val="28"/>
          <w:lang w:val="en-GB"/>
        </w:rPr>
        <w:t>4</w:t>
      </w:r>
      <w:r w:rsidRPr="004517A7">
        <w:rPr>
          <w:rFonts w:asciiTheme="majorBidi" w:hAnsiTheme="majorBidi" w:cstheme="majorBidi" w:hint="cs"/>
          <w:sz w:val="28"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 xml:space="preserve">และ </w:t>
      </w:r>
      <w:r w:rsidRPr="004517A7">
        <w:rPr>
          <w:rFonts w:asciiTheme="majorBidi" w:hAnsiTheme="majorBidi" w:cstheme="majorBidi" w:hint="cs"/>
          <w:sz w:val="28"/>
          <w:lang w:val="en-GB"/>
        </w:rPr>
        <w:t>256</w:t>
      </w:r>
      <w:r w:rsidR="00CE6EAB" w:rsidRPr="004517A7">
        <w:rPr>
          <w:rFonts w:asciiTheme="majorBidi" w:hAnsiTheme="majorBidi" w:cstheme="majorBidi"/>
          <w:sz w:val="28"/>
          <w:lang w:val="en-GB"/>
        </w:rPr>
        <w:t>3</w:t>
      </w:r>
      <w:r w:rsidRPr="004517A7">
        <w:rPr>
          <w:rFonts w:asciiTheme="majorBidi" w:hAnsiTheme="majorBidi" w:cstheme="majorBidi" w:hint="cs"/>
          <w:sz w:val="28"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เงินสมทบกองทุนสำรองเลี้ยงชีพของบริษัทซึ่งได้บันทึกเป็นค่าใช้จ่ายในงบกำไรขาดทุนและกำไรขาดทุนเบ็ดเสร็จมีดังนี้</w:t>
      </w:r>
    </w:p>
    <w:tbl>
      <w:tblPr>
        <w:tblW w:w="8884" w:type="dxa"/>
        <w:tblInd w:w="3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0"/>
        <w:gridCol w:w="1260"/>
        <w:gridCol w:w="82"/>
        <w:gridCol w:w="1170"/>
        <w:gridCol w:w="82"/>
        <w:gridCol w:w="1260"/>
        <w:gridCol w:w="82"/>
        <w:gridCol w:w="1258"/>
      </w:tblGrid>
      <w:tr w:rsidR="00770484" w:rsidRPr="004517A7" w14:paraId="447EE1AD" w14:textId="77777777" w:rsidTr="00804BDA">
        <w:trPr>
          <w:trHeight w:val="279"/>
        </w:trPr>
        <w:tc>
          <w:tcPr>
            <w:tcW w:w="8884" w:type="dxa"/>
            <w:gridSpan w:val="8"/>
          </w:tcPr>
          <w:p w14:paraId="6B194BD4" w14:textId="77777777" w:rsidR="00770484" w:rsidRPr="004517A7" w:rsidRDefault="00770484" w:rsidP="000D313F">
            <w:pPr>
              <w:pStyle w:val="NoSpacing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caps/>
                <w:sz w:val="28"/>
              </w:rPr>
              <w:t>(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caps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caps/>
                <w:sz w:val="28"/>
              </w:rPr>
              <w:t>)</w:t>
            </w:r>
          </w:p>
        </w:tc>
      </w:tr>
      <w:tr w:rsidR="00770484" w:rsidRPr="004517A7" w14:paraId="51372FB7" w14:textId="77777777" w:rsidTr="00804BDA">
        <w:trPr>
          <w:trHeight w:val="279"/>
        </w:trPr>
        <w:tc>
          <w:tcPr>
            <w:tcW w:w="3690" w:type="dxa"/>
          </w:tcPr>
          <w:p w14:paraId="52A485C9" w14:textId="77777777" w:rsidR="00770484" w:rsidRPr="004517A7" w:rsidRDefault="00770484" w:rsidP="000D313F">
            <w:pPr>
              <w:snapToGrid w:val="0"/>
              <w:ind w:right="-27" w:firstLine="378"/>
              <w:jc w:val="both"/>
              <w:rPr>
                <w:rFonts w:ascii="Angsana New" w:eastAsia="MS Mincho" w:hAnsi="Angsana New"/>
                <w:sz w:val="28"/>
                <w:cs/>
                <w:lang w:eastAsia="th-TH"/>
              </w:rPr>
            </w:pPr>
          </w:p>
        </w:tc>
        <w:tc>
          <w:tcPr>
            <w:tcW w:w="2512" w:type="dxa"/>
            <w:gridSpan w:val="3"/>
            <w:tcBorders>
              <w:bottom w:val="single" w:sz="4" w:space="0" w:color="auto"/>
            </w:tcBorders>
          </w:tcPr>
          <w:p w14:paraId="0CAD44FE" w14:textId="77777777" w:rsidR="00770484" w:rsidRPr="004517A7" w:rsidRDefault="00770484" w:rsidP="000D313F">
            <w:pPr>
              <w:ind w:left="-5" w:right="90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  <w:r w:rsidRPr="004517A7">
              <w:rPr>
                <w:rFonts w:ascii="Angsana New" w:hAnsi="Angsana New" w:hint="cs"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82" w:type="dxa"/>
          </w:tcPr>
          <w:p w14:paraId="6E3C76FF" w14:textId="77777777" w:rsidR="00770484" w:rsidRPr="004517A7" w:rsidRDefault="00770484" w:rsidP="000D313F">
            <w:pPr>
              <w:ind w:left="-5" w:right="90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2600" w:type="dxa"/>
            <w:gridSpan w:val="3"/>
            <w:tcBorders>
              <w:bottom w:val="single" w:sz="4" w:space="0" w:color="auto"/>
            </w:tcBorders>
          </w:tcPr>
          <w:p w14:paraId="20AE13B8" w14:textId="77777777" w:rsidR="00770484" w:rsidRPr="004517A7" w:rsidRDefault="00770484" w:rsidP="000D313F">
            <w:pPr>
              <w:ind w:left="-5" w:right="90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770484" w:rsidRPr="004517A7" w14:paraId="4D105555" w14:textId="77777777" w:rsidTr="00804BDA">
        <w:trPr>
          <w:trHeight w:val="279"/>
        </w:trPr>
        <w:tc>
          <w:tcPr>
            <w:tcW w:w="3690" w:type="dxa"/>
          </w:tcPr>
          <w:p w14:paraId="4D2E7052" w14:textId="77777777" w:rsidR="00770484" w:rsidRPr="004517A7" w:rsidRDefault="00770484" w:rsidP="000D313F">
            <w:pPr>
              <w:snapToGrid w:val="0"/>
              <w:ind w:right="-27" w:firstLine="378"/>
              <w:jc w:val="both"/>
              <w:rPr>
                <w:rFonts w:ascii="Angsana New" w:eastAsia="MS Mincho" w:hAnsi="Angsana New"/>
                <w:sz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97E8C3" w14:textId="45C7759A" w:rsidR="00770484" w:rsidRPr="004517A7" w:rsidRDefault="00770484" w:rsidP="000D313F">
            <w:pPr>
              <w:ind w:left="-5" w:right="90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940D60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2" w:type="dxa"/>
          </w:tcPr>
          <w:p w14:paraId="23C934B1" w14:textId="77777777" w:rsidR="00770484" w:rsidRPr="004517A7" w:rsidRDefault="00770484" w:rsidP="000D313F">
            <w:pPr>
              <w:ind w:left="-5" w:right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F73873" w14:textId="2508482C" w:rsidR="00770484" w:rsidRPr="004517A7" w:rsidRDefault="00770484" w:rsidP="000D313F">
            <w:pPr>
              <w:ind w:left="-5" w:right="90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940D60" w:rsidRPr="004517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82" w:type="dxa"/>
          </w:tcPr>
          <w:p w14:paraId="3F3D7EED" w14:textId="77777777" w:rsidR="00770484" w:rsidRPr="004517A7" w:rsidRDefault="00770484" w:rsidP="000D313F">
            <w:pPr>
              <w:ind w:left="-5" w:right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3B1A59" w14:textId="6563C379" w:rsidR="00770484" w:rsidRPr="004517A7" w:rsidRDefault="00770484" w:rsidP="000D313F">
            <w:pPr>
              <w:ind w:left="-5" w:right="90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940D60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2" w:type="dxa"/>
          </w:tcPr>
          <w:p w14:paraId="376E906A" w14:textId="77777777" w:rsidR="00770484" w:rsidRPr="004517A7" w:rsidRDefault="00770484" w:rsidP="000D313F">
            <w:pPr>
              <w:ind w:left="-5" w:right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7A7024F" w14:textId="52F2119D" w:rsidR="00770484" w:rsidRPr="004517A7" w:rsidRDefault="00770484" w:rsidP="000D313F">
            <w:pPr>
              <w:ind w:left="-5" w:right="90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940D60" w:rsidRPr="004517A7">
              <w:rPr>
                <w:rFonts w:ascii="Angsana New" w:hAnsi="Angsana New"/>
                <w:sz w:val="28"/>
              </w:rPr>
              <w:t>3</w:t>
            </w:r>
          </w:p>
        </w:tc>
      </w:tr>
      <w:tr w:rsidR="00770484" w:rsidRPr="004517A7" w14:paraId="1FD73F85" w14:textId="77777777" w:rsidTr="00804BDA">
        <w:trPr>
          <w:trHeight w:val="279"/>
        </w:trPr>
        <w:tc>
          <w:tcPr>
            <w:tcW w:w="3690" w:type="dxa"/>
          </w:tcPr>
          <w:p w14:paraId="06A68668" w14:textId="77777777" w:rsidR="00770484" w:rsidRPr="004517A7" w:rsidRDefault="00770484" w:rsidP="000D313F">
            <w:pPr>
              <w:snapToGrid w:val="0"/>
              <w:ind w:right="-27" w:hanging="7"/>
              <w:jc w:val="both"/>
              <w:rPr>
                <w:rFonts w:ascii="Angsana New" w:eastAsia="MS Mincho" w:hAnsi="Angsana New"/>
                <w:sz w:val="28"/>
                <w:lang w:eastAsia="th-TH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สำหรับปีสิ้นสุดวันที่ </w:t>
            </w:r>
            <w:r w:rsidRPr="004517A7">
              <w:rPr>
                <w:rFonts w:ascii="Angsana New" w:hAnsi="Angsana New"/>
                <w:sz w:val="28"/>
                <w:lang w:val="en-GB"/>
              </w:rPr>
              <w:t>31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7F062B" w14:textId="376C6B16" w:rsidR="00770484" w:rsidRPr="004517A7" w:rsidRDefault="00E90CC2" w:rsidP="000D313F">
            <w:pPr>
              <w:tabs>
                <w:tab w:val="decimal" w:pos="1170"/>
              </w:tabs>
              <w:ind w:right="87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1,411</w:t>
            </w:r>
          </w:p>
        </w:tc>
        <w:tc>
          <w:tcPr>
            <w:tcW w:w="82" w:type="dxa"/>
          </w:tcPr>
          <w:p w14:paraId="4D1C76E9" w14:textId="77777777" w:rsidR="00770484" w:rsidRPr="004517A7" w:rsidRDefault="00770484" w:rsidP="000D313F">
            <w:pPr>
              <w:tabs>
                <w:tab w:val="decimal" w:pos="972"/>
              </w:tabs>
              <w:ind w:right="87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0AB9EF" w14:textId="1130A982" w:rsidR="00770484" w:rsidRPr="004517A7" w:rsidRDefault="00940D60" w:rsidP="000D313F">
            <w:pPr>
              <w:tabs>
                <w:tab w:val="decimal" w:pos="1080"/>
              </w:tabs>
              <w:ind w:right="87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1,691</w:t>
            </w:r>
          </w:p>
        </w:tc>
        <w:tc>
          <w:tcPr>
            <w:tcW w:w="82" w:type="dxa"/>
          </w:tcPr>
          <w:p w14:paraId="2E8BF83E" w14:textId="77777777" w:rsidR="00770484" w:rsidRPr="004517A7" w:rsidRDefault="00770484" w:rsidP="000D313F">
            <w:pPr>
              <w:tabs>
                <w:tab w:val="decimal" w:pos="972"/>
              </w:tabs>
              <w:ind w:right="87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ABF2403" w14:textId="71D13064" w:rsidR="00770484" w:rsidRPr="004517A7" w:rsidRDefault="00E90CC2" w:rsidP="000D313F">
            <w:pPr>
              <w:tabs>
                <w:tab w:val="decimal" w:pos="1170"/>
              </w:tabs>
              <w:ind w:right="87" w:hanging="168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617</w:t>
            </w:r>
          </w:p>
        </w:tc>
        <w:tc>
          <w:tcPr>
            <w:tcW w:w="82" w:type="dxa"/>
          </w:tcPr>
          <w:p w14:paraId="21D5577D" w14:textId="77777777" w:rsidR="00770484" w:rsidRPr="004517A7" w:rsidRDefault="00770484" w:rsidP="000D313F">
            <w:pPr>
              <w:tabs>
                <w:tab w:val="decimal" w:pos="972"/>
              </w:tabs>
              <w:ind w:right="87"/>
              <w:rPr>
                <w:rFonts w:ascii="Angsana New" w:hAnsi="Angsana New"/>
                <w:sz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108A2C6E" w14:textId="1DAD9DAD" w:rsidR="00770484" w:rsidRPr="004517A7" w:rsidRDefault="00940D60" w:rsidP="000D313F">
            <w:pPr>
              <w:tabs>
                <w:tab w:val="decimal" w:pos="1170"/>
              </w:tabs>
              <w:ind w:right="87" w:hanging="168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633</w:t>
            </w:r>
          </w:p>
        </w:tc>
      </w:tr>
    </w:tbl>
    <w:p w14:paraId="18A605EF" w14:textId="2DE4CD1B" w:rsidR="00202552" w:rsidRPr="004517A7" w:rsidRDefault="00202552" w:rsidP="008047E5">
      <w:pPr>
        <w:pStyle w:val="ListParagraph"/>
        <w:spacing w:before="120" w:line="60" w:lineRule="atLeast"/>
        <w:ind w:left="0"/>
        <w:rPr>
          <w:rFonts w:ascii="Angsana New" w:hAnsi="Angsana New"/>
          <w:b/>
          <w:bCs/>
          <w:sz w:val="28"/>
        </w:rPr>
      </w:pPr>
    </w:p>
    <w:p w14:paraId="3E795E41" w14:textId="655BEFD6" w:rsidR="00770484" w:rsidRPr="004517A7" w:rsidRDefault="000358F6" w:rsidP="00EC6937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lastRenderedPageBreak/>
        <w:t>ทุนเรือนหุ้น</w:t>
      </w:r>
      <w:r w:rsidRPr="004517A7">
        <w:rPr>
          <w:rFonts w:ascii="Angsana New" w:hAnsi="Angsana New"/>
          <w:b/>
          <w:bCs/>
          <w:sz w:val="28"/>
          <w:cs/>
        </w:rPr>
        <w:t xml:space="preserve"> </w:t>
      </w:r>
      <w:r w:rsidRPr="004517A7">
        <w:rPr>
          <w:rFonts w:ascii="Angsana New" w:hAnsi="Angsana New" w:hint="cs"/>
          <w:b/>
          <w:bCs/>
          <w:sz w:val="28"/>
          <w:cs/>
        </w:rPr>
        <w:t>และใบสำคัญแสดงสิทธิ</w:t>
      </w:r>
    </w:p>
    <w:p w14:paraId="53387492" w14:textId="77777777" w:rsidR="00AB25D7" w:rsidRPr="004517A7" w:rsidRDefault="00AB25D7" w:rsidP="00804BDA">
      <w:pPr>
        <w:spacing w:before="240" w:line="240" w:lineRule="atLeast"/>
        <w:ind w:left="360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4517A7">
        <w:rPr>
          <w:rFonts w:asciiTheme="majorBidi" w:hAnsiTheme="majorBidi" w:cstheme="majorBidi"/>
          <w:b/>
          <w:bCs/>
          <w:sz w:val="28"/>
          <w:cs/>
          <w:lang w:val="en-GB"/>
        </w:rPr>
        <w:t>ทุนเรือนหุ้น</w:t>
      </w:r>
    </w:p>
    <w:p w14:paraId="37DCE399" w14:textId="77777777" w:rsidR="00AB25D7" w:rsidRPr="004517A7" w:rsidRDefault="00AB25D7" w:rsidP="00804BDA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4517A7">
        <w:rPr>
          <w:rFonts w:asciiTheme="majorBidi" w:hAnsiTheme="majorBidi" w:cstheme="majorBidi"/>
          <w:sz w:val="28"/>
          <w:cs/>
          <w:lang w:val="en-GB"/>
        </w:rPr>
        <w:t xml:space="preserve">เมื่อวันที่ </w:t>
      </w:r>
      <w:r w:rsidRPr="004517A7">
        <w:rPr>
          <w:rFonts w:asciiTheme="majorBidi" w:hAnsiTheme="majorBidi" w:cstheme="majorBidi"/>
          <w:sz w:val="28"/>
          <w:lang w:val="en-GB"/>
        </w:rPr>
        <w:t xml:space="preserve">3 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กุมภาพันธ์ </w:t>
      </w:r>
      <w:r w:rsidRPr="004517A7">
        <w:rPr>
          <w:rFonts w:asciiTheme="majorBidi" w:hAnsiTheme="majorBidi" w:cstheme="majorBidi"/>
          <w:sz w:val="28"/>
          <w:lang w:val="en-GB"/>
        </w:rPr>
        <w:t xml:space="preserve">2564 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ที่ประชุมวิสามัญผู้ถือหุ้น ครั้งที่ </w:t>
      </w:r>
      <w:r w:rsidRPr="004517A7">
        <w:rPr>
          <w:rFonts w:asciiTheme="majorBidi" w:hAnsiTheme="majorBidi" w:cstheme="majorBidi"/>
          <w:sz w:val="28"/>
          <w:lang w:val="en-GB"/>
        </w:rPr>
        <w:t xml:space="preserve">1/2564 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ของบริษัท เซเว่น ยูทิลิตี้ส์ แอนด์ พาวเวอร์ จำกัด (มหาชน) ได้มีมติอนุมัติการเพิ่มทุนจดทะเบียนบริษัท จากเดิมทุนจดทะเบียน </w:t>
      </w:r>
      <w:r w:rsidRPr="004517A7">
        <w:rPr>
          <w:rFonts w:asciiTheme="majorBidi" w:hAnsiTheme="majorBidi" w:cstheme="majorBidi"/>
          <w:sz w:val="28"/>
          <w:lang w:val="en-GB"/>
        </w:rPr>
        <w:t xml:space="preserve">2,567,758,861 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บาท เป็น </w:t>
      </w:r>
      <w:r w:rsidRPr="004517A7">
        <w:rPr>
          <w:rFonts w:asciiTheme="majorBidi" w:hAnsiTheme="majorBidi" w:cstheme="majorBidi"/>
          <w:sz w:val="28"/>
          <w:lang w:val="en-GB"/>
        </w:rPr>
        <w:t xml:space="preserve">2,922,758,861 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บาท โดยการออกหุ้นสามัญเพิ่มทุนจำนวน </w:t>
      </w:r>
      <w:r w:rsidRPr="004517A7">
        <w:rPr>
          <w:rFonts w:asciiTheme="majorBidi" w:hAnsiTheme="majorBidi" w:cstheme="majorBidi"/>
          <w:sz w:val="28"/>
          <w:lang w:val="en-GB"/>
        </w:rPr>
        <w:t xml:space="preserve">710,000,000 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หุ้น มูลค่าที่ตราไว้หุ้นละ </w:t>
      </w:r>
      <w:r w:rsidRPr="004517A7">
        <w:rPr>
          <w:rFonts w:asciiTheme="majorBidi" w:hAnsiTheme="majorBidi" w:cstheme="majorBidi"/>
          <w:sz w:val="28"/>
          <w:lang w:val="en-GB"/>
        </w:rPr>
        <w:t xml:space="preserve">0.50 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บาท ซึ่งบริษัทได้ดำเนินการจดทะเบียนเปลี่ยนแปลงทุนจดทะเบียนต่อกรมพัฒนาธุรกิจการค้า กระทรวงพาณิชย์ เมื่อวันที่ </w:t>
      </w:r>
      <w:r w:rsidRPr="004517A7">
        <w:rPr>
          <w:rFonts w:asciiTheme="majorBidi" w:hAnsiTheme="majorBidi" w:cstheme="majorBidi"/>
          <w:sz w:val="28"/>
          <w:lang w:val="en-GB"/>
        </w:rPr>
        <w:t xml:space="preserve">5 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กุมภาพันธ์ </w:t>
      </w:r>
      <w:r w:rsidRPr="004517A7">
        <w:rPr>
          <w:rFonts w:asciiTheme="majorBidi" w:hAnsiTheme="majorBidi" w:cstheme="majorBidi"/>
          <w:sz w:val="28"/>
          <w:lang w:val="en-GB"/>
        </w:rPr>
        <w:t xml:space="preserve">2564 </w:t>
      </w:r>
      <w:r w:rsidRPr="004517A7">
        <w:rPr>
          <w:rFonts w:asciiTheme="majorBidi" w:hAnsiTheme="majorBidi" w:cstheme="majorBidi"/>
          <w:sz w:val="28"/>
          <w:cs/>
          <w:lang w:val="en-GB"/>
        </w:rPr>
        <w:t>เป็นที่เรียบร้อยแล้ว</w:t>
      </w:r>
    </w:p>
    <w:p w14:paraId="30144744" w14:textId="77777777" w:rsidR="00AB25D7" w:rsidRPr="004517A7" w:rsidRDefault="00AB25D7" w:rsidP="00804BDA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4517A7">
        <w:rPr>
          <w:rFonts w:asciiTheme="majorBidi" w:hAnsiTheme="majorBidi" w:cstheme="majorBidi"/>
          <w:sz w:val="28"/>
          <w:cs/>
          <w:lang w:val="en-GB"/>
        </w:rPr>
        <w:t xml:space="preserve">เมื่อวันที่ </w:t>
      </w:r>
      <w:r w:rsidRPr="004517A7">
        <w:rPr>
          <w:rFonts w:asciiTheme="majorBidi" w:hAnsiTheme="majorBidi" w:cstheme="majorBidi"/>
          <w:sz w:val="28"/>
          <w:lang w:val="en-GB"/>
        </w:rPr>
        <w:t>12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พฤษภาคม </w:t>
      </w:r>
      <w:r w:rsidRPr="004517A7">
        <w:rPr>
          <w:rFonts w:asciiTheme="majorBidi" w:hAnsiTheme="majorBidi" w:cstheme="majorBidi"/>
          <w:sz w:val="28"/>
          <w:lang w:val="en-GB"/>
        </w:rPr>
        <w:t>2564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ที่ประชุมสามัญผู้ถือหุ้น ครั้งที่ </w:t>
      </w:r>
      <w:r w:rsidRPr="004517A7">
        <w:rPr>
          <w:rFonts w:asciiTheme="majorBidi" w:hAnsiTheme="majorBidi" w:cstheme="majorBidi"/>
          <w:sz w:val="28"/>
          <w:lang w:val="en-GB"/>
        </w:rPr>
        <w:t>1/2564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ได้มีมติอนุมัติให้บริษัทลดทุนจดทะเบียนของบริษัทจำนวน </w:t>
      </w:r>
      <w:r w:rsidRPr="004517A7">
        <w:rPr>
          <w:rFonts w:asciiTheme="majorBidi" w:hAnsiTheme="majorBidi" w:cstheme="majorBidi"/>
          <w:sz w:val="28"/>
          <w:lang w:val="en-GB"/>
        </w:rPr>
        <w:t>148,899,175.50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บาท จากทุนจดทะเบียนเดิมจำนวน </w:t>
      </w:r>
      <w:r w:rsidRPr="004517A7">
        <w:rPr>
          <w:rFonts w:asciiTheme="majorBidi" w:hAnsiTheme="majorBidi" w:cstheme="majorBidi"/>
          <w:sz w:val="28"/>
          <w:lang w:val="en-GB"/>
        </w:rPr>
        <w:t>2,922,758,861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บาท เป็นทุนจดทะเบียนใหม่จำนวน </w:t>
      </w:r>
      <w:r w:rsidRPr="004517A7">
        <w:rPr>
          <w:rFonts w:asciiTheme="majorBidi" w:hAnsiTheme="majorBidi" w:cstheme="majorBidi"/>
          <w:sz w:val="28"/>
          <w:lang w:val="en-GB"/>
        </w:rPr>
        <w:t xml:space="preserve">2,773,869,685.50 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บาท โดยการตัดหุ้นสามัญจดทะเบียนที่สำรองไว้เพื่อการใช้สิทธิแปลงสภาพของหุ้นกู้แปลงสภาพจำนวน </w:t>
      </w:r>
      <w:r w:rsidRPr="004517A7">
        <w:rPr>
          <w:rFonts w:asciiTheme="majorBidi" w:hAnsiTheme="majorBidi" w:cstheme="majorBidi"/>
          <w:sz w:val="28"/>
          <w:lang w:val="en-GB"/>
        </w:rPr>
        <w:t>297,778,351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หุ้น มูลค่าที่ตราไว้ </w:t>
      </w:r>
      <w:r w:rsidRPr="004517A7">
        <w:rPr>
          <w:rFonts w:asciiTheme="majorBidi" w:hAnsiTheme="majorBidi" w:cstheme="majorBidi"/>
          <w:sz w:val="28"/>
          <w:lang w:val="en-GB"/>
        </w:rPr>
        <w:t>0.50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บาท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ต่อหุ้น</w:t>
      </w:r>
    </w:p>
    <w:p w14:paraId="14FEB7A6" w14:textId="45BA42EA" w:rsidR="00AB25D7" w:rsidRPr="004517A7" w:rsidRDefault="00AB25D7" w:rsidP="00804BDA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4517A7">
        <w:rPr>
          <w:rFonts w:asciiTheme="majorBidi" w:hAnsiTheme="majorBidi" w:cstheme="majorBidi" w:hint="cs"/>
          <w:sz w:val="28"/>
          <w:cs/>
          <w:lang w:val="en-GB"/>
        </w:rPr>
        <w:t>เมื่อวันที่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/>
          <w:sz w:val="28"/>
          <w:lang w:val="en-GB"/>
        </w:rPr>
        <w:t>30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มิถุนายน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/>
          <w:sz w:val="28"/>
          <w:lang w:val="en-GB"/>
        </w:rPr>
        <w:t>2564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มีผู้ถือใบสำคัญแสดงสิทธิ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/>
          <w:sz w:val="28"/>
          <w:lang w:val="en-GB"/>
        </w:rPr>
        <w:t>7UP-W4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ใช้สิทธิแปลงสภาพตามประกาศการใช้สิทธิแปลงสภาพ</w:t>
      </w:r>
      <w:r w:rsidR="00764632" w:rsidRPr="004517A7">
        <w:rPr>
          <w:rFonts w:asciiTheme="majorBidi" w:hAnsiTheme="majorBidi" w:cstheme="majorBidi"/>
          <w:sz w:val="28"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ครั้งที่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/>
          <w:sz w:val="28"/>
          <w:lang w:val="en-GB"/>
        </w:rPr>
        <w:t>2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pacing w:val="-4"/>
          <w:sz w:val="28"/>
          <w:cs/>
          <w:lang w:val="en-GB"/>
        </w:rPr>
        <w:t>โดยมีหุ้นสามัญที่เกิดจากการใช้สิทธิจำนวน</w:t>
      </w:r>
      <w:r w:rsidRPr="004517A7">
        <w:rPr>
          <w:rFonts w:asciiTheme="majorBidi" w:hAnsiTheme="majorBidi" w:cstheme="majorBidi"/>
          <w:spacing w:val="-4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/>
          <w:spacing w:val="-4"/>
          <w:sz w:val="28"/>
          <w:lang w:val="en-GB"/>
        </w:rPr>
        <w:t>201,</w:t>
      </w:r>
      <w:r w:rsidRPr="004517A7">
        <w:rPr>
          <w:rFonts w:asciiTheme="majorBidi" w:hAnsiTheme="majorBidi" w:cstheme="majorBidi"/>
          <w:spacing w:val="-4"/>
          <w:sz w:val="28"/>
          <w:cs/>
          <w:lang w:val="en-GB"/>
        </w:rPr>
        <w:t>225</w:t>
      </w:r>
      <w:r w:rsidRPr="004517A7">
        <w:rPr>
          <w:rFonts w:asciiTheme="majorBidi" w:hAnsiTheme="majorBidi" w:cstheme="majorBidi"/>
          <w:spacing w:val="-4"/>
          <w:sz w:val="28"/>
          <w:lang w:val="en-GB"/>
        </w:rPr>
        <w:t>,400</w:t>
      </w:r>
      <w:r w:rsidRPr="004517A7">
        <w:rPr>
          <w:rFonts w:asciiTheme="majorBidi" w:hAnsiTheme="majorBidi" w:cstheme="majorBidi"/>
          <w:spacing w:val="-4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pacing w:val="-4"/>
          <w:sz w:val="28"/>
          <w:cs/>
          <w:lang w:val="en-GB"/>
        </w:rPr>
        <w:t>หุ้น</w:t>
      </w:r>
      <w:r w:rsidRPr="004517A7">
        <w:rPr>
          <w:rFonts w:asciiTheme="majorBidi" w:hAnsiTheme="majorBidi" w:cstheme="majorBidi"/>
          <w:spacing w:val="-4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pacing w:val="-4"/>
          <w:sz w:val="28"/>
          <w:cs/>
          <w:lang w:val="en-GB"/>
        </w:rPr>
        <w:t>มูลค่าที่ตราไว้หุ้นละ</w:t>
      </w:r>
      <w:r w:rsidRPr="004517A7">
        <w:rPr>
          <w:rFonts w:asciiTheme="majorBidi" w:hAnsiTheme="majorBidi" w:cstheme="majorBidi"/>
          <w:spacing w:val="-4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/>
          <w:spacing w:val="-4"/>
          <w:sz w:val="28"/>
          <w:lang w:val="en-GB"/>
        </w:rPr>
        <w:t>0.50</w:t>
      </w:r>
      <w:r w:rsidRPr="004517A7">
        <w:rPr>
          <w:rFonts w:asciiTheme="majorBidi" w:hAnsiTheme="majorBidi" w:cstheme="majorBidi"/>
          <w:spacing w:val="-4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pacing w:val="-4"/>
          <w:sz w:val="28"/>
          <w:cs/>
          <w:lang w:val="en-GB"/>
        </w:rPr>
        <w:t>บาท</w:t>
      </w:r>
      <w:r w:rsidRPr="004517A7">
        <w:rPr>
          <w:rFonts w:asciiTheme="majorBidi" w:hAnsiTheme="majorBidi" w:cstheme="majorBidi"/>
          <w:spacing w:val="-4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pacing w:val="-4"/>
          <w:sz w:val="28"/>
          <w:cs/>
          <w:lang w:val="en-GB"/>
        </w:rPr>
        <w:t>จำนวน</w:t>
      </w:r>
      <w:r w:rsidRPr="004517A7">
        <w:rPr>
          <w:rFonts w:asciiTheme="majorBidi" w:hAnsiTheme="majorBidi" w:cstheme="majorBidi"/>
          <w:spacing w:val="-4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/>
          <w:spacing w:val="-4"/>
          <w:sz w:val="28"/>
          <w:lang w:val="en-GB"/>
        </w:rPr>
        <w:t>100,</w:t>
      </w:r>
      <w:r w:rsidRPr="004517A7">
        <w:rPr>
          <w:rFonts w:asciiTheme="majorBidi" w:hAnsiTheme="majorBidi" w:cstheme="majorBidi"/>
          <w:spacing w:val="-4"/>
          <w:sz w:val="28"/>
          <w:cs/>
          <w:lang w:val="en-GB"/>
        </w:rPr>
        <w:t>612</w:t>
      </w:r>
      <w:r w:rsidRPr="004517A7">
        <w:rPr>
          <w:rFonts w:asciiTheme="majorBidi" w:hAnsiTheme="majorBidi" w:cstheme="majorBidi"/>
          <w:spacing w:val="-4"/>
          <w:sz w:val="28"/>
          <w:lang w:val="en-GB"/>
        </w:rPr>
        <w:t>,700</w:t>
      </w:r>
      <w:r w:rsidRPr="004517A7">
        <w:rPr>
          <w:rFonts w:asciiTheme="majorBidi" w:hAnsiTheme="majorBidi" w:cstheme="majorBidi"/>
          <w:spacing w:val="-4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pacing w:val="-4"/>
          <w:sz w:val="28"/>
          <w:cs/>
          <w:lang w:val="en-GB"/>
        </w:rPr>
        <w:t>บาท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และส่วนเกินมูลค่าหุ้นสามัญจำนวน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/>
          <w:sz w:val="28"/>
          <w:lang w:val="en-GB"/>
        </w:rPr>
        <w:t>160,</w:t>
      </w:r>
      <w:r w:rsidRPr="004517A7">
        <w:rPr>
          <w:rFonts w:asciiTheme="majorBidi" w:hAnsiTheme="majorBidi" w:cstheme="majorBidi"/>
          <w:sz w:val="28"/>
          <w:cs/>
          <w:lang w:val="en-GB"/>
        </w:rPr>
        <w:t>980</w:t>
      </w:r>
      <w:r w:rsidRPr="004517A7">
        <w:rPr>
          <w:rFonts w:asciiTheme="majorBidi" w:hAnsiTheme="majorBidi" w:cstheme="majorBidi"/>
          <w:sz w:val="28"/>
          <w:lang w:val="en-GB"/>
        </w:rPr>
        <w:t>,320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บาท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บริษัทได้ดำเนินการจดทะเบียนเปลี่ยนแปลงทุนจดทะเบียนชำระแล้วของบริษัทต่อกรมพัฒนาธุรกิจการค้า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กระทรวงพาณิชย์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จากเดิม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/>
          <w:sz w:val="28"/>
          <w:lang w:val="en-GB"/>
        </w:rPr>
        <w:t>2,</w:t>
      </w:r>
      <w:r w:rsidRPr="004517A7">
        <w:rPr>
          <w:rFonts w:asciiTheme="majorBidi" w:hAnsiTheme="majorBidi" w:cstheme="majorBidi"/>
          <w:sz w:val="28"/>
          <w:cs/>
          <w:lang w:val="en-GB"/>
        </w:rPr>
        <w:t>470</w:t>
      </w:r>
      <w:r w:rsidRPr="004517A7">
        <w:rPr>
          <w:rFonts w:asciiTheme="majorBidi" w:hAnsiTheme="majorBidi" w:cstheme="majorBidi"/>
          <w:sz w:val="28"/>
          <w:lang w:val="en-GB"/>
        </w:rPr>
        <w:t>,</w:t>
      </w:r>
      <w:r w:rsidRPr="004517A7">
        <w:rPr>
          <w:rFonts w:asciiTheme="majorBidi" w:hAnsiTheme="majorBidi" w:cstheme="majorBidi"/>
          <w:sz w:val="28"/>
          <w:cs/>
          <w:lang w:val="en-GB"/>
        </w:rPr>
        <w:t>909</w:t>
      </w:r>
      <w:r w:rsidRPr="004517A7">
        <w:rPr>
          <w:rFonts w:asciiTheme="majorBidi" w:hAnsiTheme="majorBidi" w:cstheme="majorBidi"/>
          <w:sz w:val="28"/>
          <w:lang w:val="en-GB"/>
        </w:rPr>
        <w:t>,875.50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บาท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เป็น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/>
          <w:sz w:val="28"/>
          <w:lang w:val="en-GB"/>
        </w:rPr>
        <w:t>2,</w:t>
      </w:r>
      <w:r w:rsidRPr="004517A7">
        <w:rPr>
          <w:rFonts w:asciiTheme="majorBidi" w:hAnsiTheme="majorBidi" w:cstheme="majorBidi"/>
          <w:sz w:val="28"/>
          <w:cs/>
          <w:lang w:val="en-GB"/>
        </w:rPr>
        <w:t>571</w:t>
      </w:r>
      <w:r w:rsidRPr="004517A7">
        <w:rPr>
          <w:rFonts w:asciiTheme="majorBidi" w:hAnsiTheme="majorBidi" w:cstheme="majorBidi"/>
          <w:sz w:val="28"/>
          <w:lang w:val="en-GB"/>
        </w:rPr>
        <w:t>,</w:t>
      </w:r>
      <w:r w:rsidRPr="004517A7">
        <w:rPr>
          <w:rFonts w:asciiTheme="majorBidi" w:hAnsiTheme="majorBidi" w:cstheme="majorBidi"/>
          <w:sz w:val="28"/>
          <w:cs/>
          <w:lang w:val="en-GB"/>
        </w:rPr>
        <w:t>522</w:t>
      </w:r>
      <w:r w:rsidRPr="004517A7">
        <w:rPr>
          <w:rFonts w:asciiTheme="majorBidi" w:hAnsiTheme="majorBidi" w:cstheme="majorBidi"/>
          <w:sz w:val="28"/>
          <w:lang w:val="en-GB"/>
        </w:rPr>
        <w:t>,575</w:t>
      </w:r>
      <w:r w:rsidRPr="004517A7">
        <w:rPr>
          <w:rFonts w:asciiTheme="majorBidi" w:hAnsiTheme="majorBidi" w:cstheme="majorBidi"/>
          <w:sz w:val="28"/>
          <w:cs/>
          <w:lang w:val="en-GB"/>
        </w:rPr>
        <w:t>.</w:t>
      </w:r>
      <w:r w:rsidRPr="004517A7">
        <w:rPr>
          <w:rFonts w:asciiTheme="majorBidi" w:hAnsiTheme="majorBidi" w:cstheme="majorBidi"/>
          <w:sz w:val="28"/>
          <w:lang w:val="en-GB"/>
        </w:rPr>
        <w:t>50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บาท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เมื่อวันที่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 </w:t>
      </w:r>
      <w:r w:rsidRPr="004517A7">
        <w:rPr>
          <w:rFonts w:asciiTheme="majorBidi" w:hAnsiTheme="majorBidi" w:cstheme="majorBidi"/>
          <w:sz w:val="28"/>
          <w:lang w:val="en-GB"/>
        </w:rPr>
        <w:t>5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กรกฎาคม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/>
          <w:sz w:val="28"/>
          <w:lang w:val="en-GB"/>
        </w:rPr>
        <w:t>2564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เป็นที่เรียบร้อยแล้ว</w:t>
      </w:r>
    </w:p>
    <w:p w14:paraId="0AD81AC6" w14:textId="77777777" w:rsidR="00AB25D7" w:rsidRPr="004517A7" w:rsidRDefault="00AB25D7" w:rsidP="00804BDA">
      <w:pPr>
        <w:spacing w:before="240" w:line="240" w:lineRule="atLeast"/>
        <w:ind w:left="360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4517A7">
        <w:rPr>
          <w:rFonts w:asciiTheme="majorBidi" w:hAnsiTheme="majorBidi" w:cstheme="majorBidi"/>
          <w:b/>
          <w:bCs/>
          <w:sz w:val="28"/>
          <w:cs/>
          <w:lang w:val="en-GB"/>
        </w:rPr>
        <w:t>ใบสำคัญแสดงสิทธิ</w:t>
      </w:r>
    </w:p>
    <w:p w14:paraId="1F87CBA3" w14:textId="786D37F4" w:rsidR="00AB25D7" w:rsidRPr="004517A7" w:rsidRDefault="00AB25D7" w:rsidP="00804BDA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4517A7">
        <w:rPr>
          <w:rFonts w:asciiTheme="majorBidi" w:hAnsiTheme="majorBidi" w:cstheme="majorBidi"/>
          <w:sz w:val="28"/>
          <w:cs/>
          <w:lang w:val="en-GB"/>
        </w:rPr>
        <w:t xml:space="preserve">ที่ประชุมคณะกรรมการบริษัทได้มีมติเห็นชอบให้นำเสนอให้ที่ประชุมวิสามัญผู้ถือหุ้น ครั้งที่ </w:t>
      </w:r>
      <w:r w:rsidRPr="004517A7">
        <w:rPr>
          <w:rFonts w:asciiTheme="majorBidi" w:hAnsiTheme="majorBidi" w:cstheme="majorBidi"/>
          <w:sz w:val="28"/>
          <w:lang w:val="en-GB"/>
        </w:rPr>
        <w:t>1/2562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เมื่อวันที่</w:t>
      </w:r>
      <w:r w:rsidR="00764632" w:rsidRPr="004517A7">
        <w:rPr>
          <w:rFonts w:asciiTheme="majorBidi" w:hAnsiTheme="majorBidi" w:cstheme="majorBidi"/>
          <w:sz w:val="28"/>
          <w:lang w:val="en-GB"/>
        </w:rPr>
        <w:t xml:space="preserve"> </w:t>
      </w:r>
      <w:r w:rsidR="0007135C" w:rsidRPr="004517A7">
        <w:rPr>
          <w:rFonts w:asciiTheme="majorBidi" w:hAnsiTheme="majorBidi" w:cstheme="majorBidi"/>
          <w:sz w:val="28"/>
          <w:lang w:val="en-GB"/>
        </w:rPr>
        <w:t xml:space="preserve">      </w:t>
      </w:r>
      <w:r w:rsidRPr="004517A7">
        <w:rPr>
          <w:rFonts w:asciiTheme="majorBidi" w:hAnsiTheme="majorBidi" w:cstheme="majorBidi"/>
          <w:sz w:val="28"/>
          <w:lang w:val="en-GB"/>
        </w:rPr>
        <w:t>31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พฤษภาคม </w:t>
      </w:r>
      <w:r w:rsidRPr="004517A7">
        <w:rPr>
          <w:rFonts w:asciiTheme="majorBidi" w:hAnsiTheme="majorBidi" w:cstheme="majorBidi"/>
          <w:sz w:val="28"/>
          <w:lang w:val="en-GB"/>
        </w:rPr>
        <w:t>2562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พิจารณาอนุมัติการเพิ่มทุนจดทะเบียนของบริษัท จำนวน </w:t>
      </w:r>
      <w:r w:rsidRPr="004517A7">
        <w:rPr>
          <w:rFonts w:asciiTheme="majorBidi" w:hAnsiTheme="majorBidi" w:cstheme="majorBidi"/>
          <w:sz w:val="28"/>
          <w:lang w:val="en-GB"/>
        </w:rPr>
        <w:t>605,919,620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บาท จากเดิมทุนจดทะเบียน </w:t>
      </w:r>
      <w:r w:rsidRPr="004517A7">
        <w:rPr>
          <w:rFonts w:asciiTheme="majorBidi" w:hAnsiTheme="majorBidi" w:cstheme="majorBidi"/>
          <w:sz w:val="28"/>
          <w:lang w:val="en-GB"/>
        </w:rPr>
        <w:t>3,029,598,102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บาท เป็น </w:t>
      </w:r>
      <w:r w:rsidRPr="004517A7">
        <w:rPr>
          <w:rFonts w:asciiTheme="majorBidi" w:hAnsiTheme="majorBidi" w:cstheme="majorBidi"/>
          <w:sz w:val="28"/>
          <w:lang w:val="en-GB"/>
        </w:rPr>
        <w:t>3,635,517,722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บาท โดยการออกหุ้นสามัญเพิ่มทุนใหม่จำนวน </w:t>
      </w:r>
      <w:r w:rsidRPr="004517A7">
        <w:rPr>
          <w:rFonts w:asciiTheme="majorBidi" w:hAnsiTheme="majorBidi" w:cstheme="majorBidi"/>
          <w:sz w:val="28"/>
          <w:lang w:val="en-GB"/>
        </w:rPr>
        <w:t>605,919,620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หุ้น มูลค่าที่ตราไว้หุ้นละ </w:t>
      </w:r>
      <w:r w:rsidRPr="004517A7">
        <w:rPr>
          <w:rFonts w:asciiTheme="majorBidi" w:hAnsiTheme="majorBidi" w:cstheme="majorBidi"/>
          <w:sz w:val="28"/>
          <w:lang w:val="en-GB"/>
        </w:rPr>
        <w:t>1.00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บาท เพื่อรองรับการใช้สิทธิตามใบสำคัญแสดงสิทธิที่จะซื้อหุ้นสามัญของบริษัท รุ่นที่ </w:t>
      </w:r>
      <w:r w:rsidRPr="004517A7">
        <w:rPr>
          <w:rFonts w:asciiTheme="majorBidi" w:hAnsiTheme="majorBidi" w:cstheme="majorBidi"/>
          <w:sz w:val="28"/>
          <w:lang w:val="en-GB"/>
        </w:rPr>
        <w:t xml:space="preserve">4 (“7UP-W4”) </w:t>
      </w:r>
      <w:r w:rsidRPr="004517A7">
        <w:rPr>
          <w:rFonts w:asciiTheme="majorBidi" w:hAnsiTheme="majorBidi" w:cstheme="majorBidi"/>
          <w:sz w:val="28"/>
          <w:cs/>
          <w:lang w:val="en-GB"/>
        </w:rPr>
        <w:t>เพื่อจัดสรรให้แก่ผู้ถือหุ้นเดิมตามสัดส่วนการถือหุ้น (</w:t>
      </w:r>
      <w:r w:rsidRPr="004517A7">
        <w:rPr>
          <w:rFonts w:asciiTheme="majorBidi" w:hAnsiTheme="majorBidi" w:cstheme="majorBidi"/>
          <w:sz w:val="28"/>
          <w:lang w:val="en-GB"/>
        </w:rPr>
        <w:t xml:space="preserve">Rights Offering) 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ในอัตราส่วนหุ้นสามัญเดิม </w:t>
      </w:r>
      <w:r w:rsidRPr="004517A7">
        <w:rPr>
          <w:rFonts w:asciiTheme="majorBidi" w:hAnsiTheme="majorBidi" w:cstheme="majorBidi"/>
          <w:sz w:val="28"/>
          <w:lang w:val="en-GB"/>
        </w:rPr>
        <w:t>5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หุ้น ต่อใบสำคัญแสดงสิทธิ </w:t>
      </w:r>
      <w:r w:rsidR="0007135C" w:rsidRPr="004517A7">
        <w:rPr>
          <w:rFonts w:asciiTheme="majorBidi" w:hAnsiTheme="majorBidi" w:cstheme="majorBidi"/>
          <w:sz w:val="28"/>
          <w:lang w:val="en-GB"/>
        </w:rPr>
        <w:t xml:space="preserve">    </w:t>
      </w:r>
      <w:r w:rsidRPr="004517A7">
        <w:rPr>
          <w:rFonts w:asciiTheme="majorBidi" w:hAnsiTheme="majorBidi" w:cstheme="majorBidi"/>
          <w:sz w:val="28"/>
          <w:lang w:val="en-GB"/>
        </w:rPr>
        <w:t>1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หน่วย ในราคา </w:t>
      </w:r>
      <w:r w:rsidRPr="004517A7">
        <w:rPr>
          <w:rFonts w:asciiTheme="majorBidi" w:hAnsiTheme="majorBidi" w:cstheme="majorBidi"/>
          <w:sz w:val="28"/>
          <w:lang w:val="en-GB"/>
        </w:rPr>
        <w:t>0.05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บาทต่อหน่วย </w:t>
      </w:r>
    </w:p>
    <w:p w14:paraId="379BFE69" w14:textId="77777777" w:rsidR="00AB25D7" w:rsidRPr="004517A7" w:rsidRDefault="00AB25D7" w:rsidP="00804BDA">
      <w:pPr>
        <w:pStyle w:val="ListParagraph"/>
        <w:spacing w:before="120" w:after="120"/>
        <w:ind w:left="360" w:right="-29" w:firstLine="360"/>
        <w:jc w:val="thaiDistribute"/>
        <w:rPr>
          <w:rFonts w:asciiTheme="majorBidi" w:hAnsiTheme="majorBidi" w:cstheme="majorBidi"/>
          <w:sz w:val="28"/>
        </w:rPr>
      </w:pPr>
      <w:r w:rsidRPr="004517A7">
        <w:rPr>
          <w:rFonts w:asciiTheme="majorBidi" w:hAnsiTheme="majorBidi" w:cstheme="majorBidi"/>
          <w:sz w:val="28"/>
          <w:cs/>
        </w:rPr>
        <w:t>โดยมีราคาการใช้สิทธิดังนี้</w:t>
      </w:r>
    </w:p>
    <w:p w14:paraId="63F417C0" w14:textId="77777777" w:rsidR="00764632" w:rsidRPr="004517A7" w:rsidRDefault="00AB25D7" w:rsidP="00804BDA">
      <w:pPr>
        <w:spacing w:before="120" w:after="120"/>
        <w:ind w:left="360" w:right="-29" w:firstLine="720"/>
        <w:jc w:val="thaiDistribute"/>
        <w:rPr>
          <w:rFonts w:asciiTheme="majorBidi" w:hAnsiTheme="majorBidi" w:cstheme="majorBidi"/>
          <w:sz w:val="28"/>
        </w:rPr>
      </w:pPr>
      <w:r w:rsidRPr="004517A7">
        <w:rPr>
          <w:rFonts w:asciiTheme="majorBidi" w:hAnsiTheme="majorBidi" w:cstheme="majorBidi"/>
          <w:sz w:val="28"/>
          <w:cs/>
        </w:rPr>
        <w:t xml:space="preserve">การใช้สิทธิ ครั้งที่ </w:t>
      </w:r>
      <w:r w:rsidRPr="004517A7">
        <w:rPr>
          <w:rFonts w:asciiTheme="majorBidi" w:hAnsiTheme="majorBidi" w:cstheme="majorBidi"/>
          <w:sz w:val="28"/>
        </w:rPr>
        <w:t>1</w:t>
      </w:r>
      <w:r w:rsidRPr="004517A7">
        <w:rPr>
          <w:rFonts w:asciiTheme="majorBidi" w:hAnsiTheme="majorBidi" w:cstheme="majorBidi"/>
          <w:sz w:val="28"/>
          <w:cs/>
        </w:rPr>
        <w:t xml:space="preserve"> ราคา </w:t>
      </w:r>
      <w:r w:rsidRPr="004517A7">
        <w:rPr>
          <w:rFonts w:asciiTheme="majorBidi" w:hAnsiTheme="majorBidi" w:cstheme="majorBidi"/>
          <w:sz w:val="28"/>
        </w:rPr>
        <w:t>0.50</w:t>
      </w:r>
      <w:r w:rsidRPr="004517A7">
        <w:rPr>
          <w:rFonts w:asciiTheme="majorBidi" w:hAnsiTheme="majorBidi" w:cstheme="majorBidi"/>
          <w:sz w:val="28"/>
          <w:cs/>
        </w:rPr>
        <w:t xml:space="preserve"> บาทต่อหุ้น</w:t>
      </w:r>
    </w:p>
    <w:p w14:paraId="1D8A719C" w14:textId="205D262A" w:rsidR="00764632" w:rsidRPr="004517A7" w:rsidRDefault="00AB25D7" w:rsidP="00804BDA">
      <w:pPr>
        <w:pStyle w:val="ListParagraph"/>
        <w:spacing w:before="120" w:after="120"/>
        <w:ind w:right="-29" w:firstLine="360"/>
        <w:jc w:val="thaiDistribute"/>
        <w:rPr>
          <w:rFonts w:asciiTheme="majorBidi" w:hAnsiTheme="majorBidi" w:cstheme="majorBidi"/>
          <w:sz w:val="28"/>
        </w:rPr>
      </w:pPr>
      <w:r w:rsidRPr="004517A7">
        <w:rPr>
          <w:rFonts w:asciiTheme="majorBidi" w:hAnsiTheme="majorBidi" w:cstheme="majorBidi"/>
          <w:sz w:val="28"/>
          <w:cs/>
        </w:rPr>
        <w:t xml:space="preserve">การใช้สิทธิ ครั้งที่ </w:t>
      </w:r>
      <w:r w:rsidRPr="004517A7">
        <w:rPr>
          <w:rFonts w:asciiTheme="majorBidi" w:hAnsiTheme="majorBidi" w:cstheme="majorBidi"/>
          <w:sz w:val="28"/>
        </w:rPr>
        <w:t>2</w:t>
      </w:r>
      <w:r w:rsidRPr="004517A7">
        <w:rPr>
          <w:rFonts w:asciiTheme="majorBidi" w:hAnsiTheme="majorBidi" w:cstheme="majorBidi"/>
          <w:sz w:val="28"/>
          <w:cs/>
        </w:rPr>
        <w:t xml:space="preserve"> ราคา </w:t>
      </w:r>
      <w:r w:rsidR="00814894" w:rsidRPr="004517A7">
        <w:rPr>
          <w:rFonts w:asciiTheme="majorBidi" w:hAnsiTheme="majorBidi" w:cstheme="majorBidi"/>
          <w:sz w:val="28"/>
        </w:rPr>
        <w:t>1</w:t>
      </w:r>
      <w:r w:rsidRPr="004517A7">
        <w:rPr>
          <w:rFonts w:asciiTheme="majorBidi" w:hAnsiTheme="majorBidi" w:cstheme="majorBidi"/>
          <w:sz w:val="28"/>
        </w:rPr>
        <w:t>.25</w:t>
      </w:r>
      <w:r w:rsidRPr="004517A7">
        <w:rPr>
          <w:rFonts w:asciiTheme="majorBidi" w:hAnsiTheme="majorBidi" w:cstheme="majorBidi"/>
          <w:sz w:val="28"/>
          <w:cs/>
        </w:rPr>
        <w:t xml:space="preserve"> บาทต่อหุ้น</w:t>
      </w:r>
    </w:p>
    <w:p w14:paraId="427B2FFF" w14:textId="77777777" w:rsidR="00764632" w:rsidRPr="004517A7" w:rsidRDefault="00AB25D7" w:rsidP="00804BDA">
      <w:pPr>
        <w:pStyle w:val="ListParagraph"/>
        <w:spacing w:before="120" w:after="120"/>
        <w:ind w:right="-29" w:firstLine="360"/>
        <w:jc w:val="thaiDistribute"/>
        <w:rPr>
          <w:rFonts w:asciiTheme="majorBidi" w:hAnsiTheme="majorBidi" w:cstheme="majorBidi"/>
          <w:sz w:val="28"/>
        </w:rPr>
      </w:pPr>
      <w:r w:rsidRPr="004517A7">
        <w:rPr>
          <w:rFonts w:asciiTheme="majorBidi" w:hAnsiTheme="majorBidi" w:cstheme="majorBidi"/>
          <w:sz w:val="28"/>
          <w:cs/>
        </w:rPr>
        <w:t xml:space="preserve">การใช้สิทธิ ครั้งที่ </w:t>
      </w:r>
      <w:r w:rsidRPr="004517A7">
        <w:rPr>
          <w:rFonts w:asciiTheme="majorBidi" w:hAnsiTheme="majorBidi" w:cstheme="majorBidi"/>
          <w:sz w:val="28"/>
        </w:rPr>
        <w:t>3</w:t>
      </w:r>
      <w:r w:rsidRPr="004517A7">
        <w:rPr>
          <w:rFonts w:asciiTheme="majorBidi" w:hAnsiTheme="majorBidi" w:cstheme="majorBidi"/>
          <w:sz w:val="28"/>
          <w:cs/>
        </w:rPr>
        <w:t xml:space="preserve"> ราคา </w:t>
      </w:r>
      <w:r w:rsidRPr="004517A7">
        <w:rPr>
          <w:rFonts w:asciiTheme="majorBidi" w:hAnsiTheme="majorBidi" w:cstheme="majorBidi"/>
          <w:sz w:val="28"/>
        </w:rPr>
        <w:t>2.25</w:t>
      </w:r>
      <w:r w:rsidRPr="004517A7">
        <w:rPr>
          <w:rFonts w:asciiTheme="majorBidi" w:hAnsiTheme="majorBidi" w:cstheme="majorBidi"/>
          <w:sz w:val="28"/>
          <w:cs/>
        </w:rPr>
        <w:t xml:space="preserve"> บาทต่อหุ้น </w:t>
      </w:r>
    </w:p>
    <w:p w14:paraId="41D1F25C" w14:textId="1D50DEAC" w:rsidR="00AB25D7" w:rsidRPr="004517A7" w:rsidRDefault="00AB25D7" w:rsidP="00804BDA">
      <w:pPr>
        <w:pStyle w:val="ListParagraph"/>
        <w:spacing w:before="120" w:after="120"/>
        <w:ind w:right="-29" w:firstLine="360"/>
        <w:jc w:val="thaiDistribute"/>
        <w:rPr>
          <w:rFonts w:asciiTheme="majorBidi" w:hAnsiTheme="majorBidi" w:cstheme="majorBidi"/>
          <w:sz w:val="28"/>
        </w:rPr>
      </w:pPr>
      <w:r w:rsidRPr="004517A7">
        <w:rPr>
          <w:rFonts w:asciiTheme="majorBidi" w:hAnsiTheme="majorBidi" w:cstheme="majorBidi"/>
          <w:sz w:val="28"/>
        </w:rPr>
        <w:t>(</w:t>
      </w:r>
      <w:r w:rsidRPr="004517A7">
        <w:rPr>
          <w:rFonts w:asciiTheme="majorBidi" w:hAnsiTheme="majorBidi" w:cstheme="majorBidi"/>
          <w:sz w:val="28"/>
          <w:cs/>
        </w:rPr>
        <w:t xml:space="preserve">อัตราการใช้สิทธิ เท่ากับใบสำคัญแสดงสิทธิ </w:t>
      </w:r>
      <w:r w:rsidRPr="004517A7">
        <w:rPr>
          <w:rFonts w:asciiTheme="majorBidi" w:hAnsiTheme="majorBidi" w:cstheme="majorBidi"/>
          <w:sz w:val="28"/>
        </w:rPr>
        <w:t xml:space="preserve">7UP-W4 1 </w:t>
      </w:r>
      <w:r w:rsidRPr="004517A7">
        <w:rPr>
          <w:rFonts w:asciiTheme="majorBidi" w:hAnsiTheme="majorBidi" w:cstheme="majorBidi"/>
          <w:sz w:val="28"/>
          <w:cs/>
        </w:rPr>
        <w:t xml:space="preserve">หน่วย: หุ้นสามัญ </w:t>
      </w:r>
      <w:r w:rsidRPr="004517A7">
        <w:rPr>
          <w:rFonts w:asciiTheme="majorBidi" w:hAnsiTheme="majorBidi" w:cstheme="majorBidi"/>
          <w:sz w:val="28"/>
        </w:rPr>
        <w:t xml:space="preserve">1 </w:t>
      </w:r>
      <w:r w:rsidRPr="004517A7">
        <w:rPr>
          <w:rFonts w:asciiTheme="majorBidi" w:hAnsiTheme="majorBidi" w:cstheme="majorBidi"/>
          <w:sz w:val="28"/>
          <w:cs/>
        </w:rPr>
        <w:t>หุ้น)</w:t>
      </w:r>
    </w:p>
    <w:p w14:paraId="2E4B9967" w14:textId="77777777" w:rsidR="00AB25D7" w:rsidRPr="004517A7" w:rsidRDefault="00AB25D7" w:rsidP="00AB25D7">
      <w:pPr>
        <w:pStyle w:val="ListParagraph"/>
        <w:numPr>
          <w:ilvl w:val="0"/>
          <w:numId w:val="14"/>
        </w:numPr>
        <w:overflowPunct/>
        <w:autoSpaceDE/>
        <w:autoSpaceDN/>
        <w:adjustRightInd/>
        <w:textAlignment w:val="auto"/>
        <w:rPr>
          <w:rFonts w:asciiTheme="majorBidi" w:hAnsiTheme="majorBidi"/>
          <w:sz w:val="28"/>
          <w:cs/>
        </w:rPr>
      </w:pPr>
      <w:r w:rsidRPr="004517A7">
        <w:rPr>
          <w:rFonts w:asciiTheme="majorBidi" w:hAnsiTheme="majorBidi"/>
          <w:sz w:val="28"/>
          <w:cs/>
        </w:rPr>
        <w:br w:type="page"/>
      </w:r>
    </w:p>
    <w:p w14:paraId="6C338FDE" w14:textId="35FBAC7F" w:rsidR="00460C56" w:rsidRPr="004517A7" w:rsidRDefault="00AB25D7" w:rsidP="00804BDA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4517A7">
        <w:rPr>
          <w:rFonts w:asciiTheme="majorBidi" w:hAnsiTheme="majorBidi" w:cstheme="majorBidi" w:hint="cs"/>
          <w:sz w:val="28"/>
          <w:cs/>
          <w:lang w:val="en-GB"/>
        </w:rPr>
        <w:lastRenderedPageBreak/>
        <w:t>เมื่อวันที่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/>
          <w:sz w:val="28"/>
          <w:lang w:val="en-GB"/>
        </w:rPr>
        <w:t>30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มิถุนายน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/>
          <w:sz w:val="28"/>
          <w:lang w:val="en-GB"/>
        </w:rPr>
        <w:t>2564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มีผู้ถือใบสำคัญแสดงสิทธิ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/>
          <w:sz w:val="28"/>
          <w:lang w:val="en-GB"/>
        </w:rPr>
        <w:t>7UP-W4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ใช้สิทธิแปลงสภาพตามประกาศการใช้สิทธิแปลงสภาพ</w:t>
      </w:r>
      <w:r w:rsidR="0067772F" w:rsidRPr="004517A7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ครั้งที่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67772F" w:rsidRPr="004517A7">
        <w:rPr>
          <w:rFonts w:asciiTheme="majorBidi" w:hAnsiTheme="majorBidi" w:cstheme="majorBidi"/>
          <w:sz w:val="28"/>
          <w:lang w:val="en-GB"/>
        </w:rPr>
        <w:t>2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จำนวน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/>
          <w:sz w:val="28"/>
          <w:lang w:val="en-GB"/>
        </w:rPr>
        <w:t>201,</w:t>
      </w:r>
      <w:r w:rsidRPr="004517A7">
        <w:rPr>
          <w:rFonts w:asciiTheme="majorBidi" w:hAnsiTheme="majorBidi" w:cstheme="majorBidi"/>
          <w:sz w:val="28"/>
          <w:cs/>
          <w:lang w:val="en-GB"/>
        </w:rPr>
        <w:t>225</w:t>
      </w:r>
      <w:r w:rsidRPr="004517A7">
        <w:rPr>
          <w:rFonts w:asciiTheme="majorBidi" w:hAnsiTheme="majorBidi" w:cstheme="majorBidi"/>
          <w:sz w:val="28"/>
          <w:lang w:val="en-GB"/>
        </w:rPr>
        <w:t>,400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หน่วย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มูลค่าที่ตราไว้หน่วยละ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/>
          <w:sz w:val="28"/>
          <w:lang w:val="en-GB"/>
        </w:rPr>
        <w:t>0.05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บาท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เป็นจำนวนเงิน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/>
          <w:sz w:val="28"/>
          <w:lang w:val="en-GB"/>
        </w:rPr>
        <w:t>10,</w:t>
      </w:r>
      <w:r w:rsidRPr="004517A7">
        <w:rPr>
          <w:rFonts w:asciiTheme="majorBidi" w:hAnsiTheme="majorBidi" w:cstheme="majorBidi"/>
          <w:sz w:val="28"/>
          <w:cs/>
          <w:lang w:val="en-GB"/>
        </w:rPr>
        <w:t>061</w:t>
      </w:r>
      <w:r w:rsidRPr="004517A7">
        <w:rPr>
          <w:rFonts w:asciiTheme="majorBidi" w:hAnsiTheme="majorBidi" w:cstheme="majorBidi"/>
          <w:sz w:val="28"/>
          <w:lang w:val="en-GB"/>
        </w:rPr>
        <w:t>,270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บาท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ราคาใช้สิทธิแปลงสภาพหน่วยละ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/>
          <w:sz w:val="28"/>
          <w:lang w:val="en-GB"/>
        </w:rPr>
        <w:t>1.25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บาท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เป็นจำนวนเงิน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/>
          <w:sz w:val="28"/>
          <w:lang w:val="en-GB"/>
        </w:rPr>
        <w:t>251,</w:t>
      </w:r>
      <w:r w:rsidRPr="004517A7">
        <w:rPr>
          <w:rFonts w:asciiTheme="majorBidi" w:hAnsiTheme="majorBidi" w:cstheme="majorBidi"/>
          <w:sz w:val="28"/>
          <w:cs/>
          <w:lang w:val="en-GB"/>
        </w:rPr>
        <w:t>531</w:t>
      </w:r>
      <w:r w:rsidRPr="004517A7">
        <w:rPr>
          <w:rFonts w:asciiTheme="majorBidi" w:hAnsiTheme="majorBidi" w:cstheme="majorBidi"/>
          <w:sz w:val="28"/>
          <w:lang w:val="en-GB"/>
        </w:rPr>
        <w:t>,750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บาท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คงเหลือใบสำคัญแสดงสิทธิ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/>
          <w:sz w:val="28"/>
          <w:lang w:val="en-GB"/>
        </w:rPr>
        <w:t>7UP-W4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ที่ยังไม่ใช้สิทธิจำนวน</w:t>
      </w:r>
      <w:r w:rsidR="0067772F" w:rsidRPr="004517A7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67772F" w:rsidRPr="004517A7">
        <w:rPr>
          <w:rFonts w:asciiTheme="majorBidi" w:hAnsiTheme="majorBidi" w:cstheme="majorBidi"/>
          <w:sz w:val="28"/>
          <w:lang w:val="en-GB"/>
        </w:rPr>
        <w:t>404</w:t>
      </w:r>
      <w:r w:rsidRPr="004517A7">
        <w:rPr>
          <w:rFonts w:asciiTheme="majorBidi" w:hAnsiTheme="majorBidi" w:cstheme="majorBidi"/>
          <w:sz w:val="28"/>
          <w:lang w:val="en-GB"/>
        </w:rPr>
        <w:t>,</w:t>
      </w:r>
      <w:r w:rsidRPr="004517A7">
        <w:rPr>
          <w:rFonts w:asciiTheme="majorBidi" w:hAnsiTheme="majorBidi" w:cstheme="majorBidi"/>
          <w:sz w:val="28"/>
          <w:cs/>
          <w:lang w:val="en-GB"/>
        </w:rPr>
        <w:t>694</w:t>
      </w:r>
      <w:r w:rsidRPr="004517A7">
        <w:rPr>
          <w:rFonts w:asciiTheme="majorBidi" w:hAnsiTheme="majorBidi" w:cstheme="majorBidi"/>
          <w:sz w:val="28"/>
          <w:lang w:val="en-GB"/>
        </w:rPr>
        <w:t>,220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หน่วย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มูลค่าที่ตราไว้หน่วยละ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/>
          <w:sz w:val="28"/>
          <w:lang w:val="en-GB"/>
        </w:rPr>
        <w:t>0.05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บาท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เป็นจำนวนเงิน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/>
          <w:sz w:val="28"/>
          <w:lang w:val="en-GB"/>
        </w:rPr>
        <w:t>20,</w:t>
      </w:r>
      <w:r w:rsidRPr="004517A7">
        <w:rPr>
          <w:rFonts w:asciiTheme="majorBidi" w:hAnsiTheme="majorBidi" w:cstheme="majorBidi"/>
          <w:sz w:val="28"/>
          <w:cs/>
          <w:lang w:val="en-GB"/>
        </w:rPr>
        <w:t>234</w:t>
      </w:r>
      <w:r w:rsidRPr="004517A7">
        <w:rPr>
          <w:rFonts w:asciiTheme="majorBidi" w:hAnsiTheme="majorBidi" w:cstheme="majorBidi"/>
          <w:sz w:val="28"/>
          <w:lang w:val="en-GB"/>
        </w:rPr>
        <w:t>,711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บาท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โดยมีหุ้นสามัญที่เกิดจากการใช้สิทธิจำนวน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/>
          <w:sz w:val="28"/>
          <w:lang w:val="en-GB"/>
        </w:rPr>
        <w:t>201,</w:t>
      </w:r>
      <w:r w:rsidRPr="004517A7">
        <w:rPr>
          <w:rFonts w:asciiTheme="majorBidi" w:hAnsiTheme="majorBidi" w:cstheme="majorBidi"/>
          <w:sz w:val="28"/>
          <w:cs/>
          <w:lang w:val="en-GB"/>
        </w:rPr>
        <w:t>225</w:t>
      </w:r>
      <w:r w:rsidRPr="004517A7">
        <w:rPr>
          <w:rFonts w:asciiTheme="majorBidi" w:hAnsiTheme="majorBidi" w:cstheme="majorBidi"/>
          <w:sz w:val="28"/>
          <w:lang w:val="en-GB"/>
        </w:rPr>
        <w:t>,400</w:t>
      </w:r>
      <w:r w:rsidRPr="004517A7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517A7">
        <w:rPr>
          <w:rFonts w:asciiTheme="majorBidi" w:hAnsiTheme="majorBidi" w:cstheme="majorBidi" w:hint="cs"/>
          <w:sz w:val="28"/>
          <w:cs/>
          <w:lang w:val="en-GB"/>
        </w:rPr>
        <w:t>หุ้น</w:t>
      </w:r>
    </w:p>
    <w:p w14:paraId="6533013C" w14:textId="6610649C" w:rsidR="00770484" w:rsidRPr="004517A7" w:rsidRDefault="00770484" w:rsidP="00EC6937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ส่วนต่ำจากการออกหุ้นสามัญใหม่ในมูลค่าที่สูงกว่ามูลค่ายุติธรรม</w:t>
      </w:r>
    </w:p>
    <w:p w14:paraId="19BA6566" w14:textId="329306A2" w:rsidR="008047E5" w:rsidRPr="004517A7" w:rsidRDefault="00770484" w:rsidP="00AB25D7">
      <w:pPr>
        <w:pStyle w:val="ListParagraph"/>
        <w:tabs>
          <w:tab w:val="left" w:pos="900"/>
          <w:tab w:val="left" w:pos="1440"/>
        </w:tabs>
        <w:spacing w:before="240"/>
        <w:ind w:left="360"/>
        <w:jc w:val="thaiDistribute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>ผลต่างของมูลค่ายุติธรรม และมูลค่าที่เสนอขายของหุ้นสามัญของบริษัทเกิดจากการที่บริษัทเข้าซื้อเงินลงทุนในบริษัท สตาร์แก๊ส จำกัด และบริษัทย่อย และได้ออกและเสนอขายหุ้นสามัญเพิ่มทุนของบริษัทให้แก่บุคคลในวงจำกัด</w:t>
      </w:r>
      <w:r w:rsidRPr="004517A7">
        <w:rPr>
          <w:rFonts w:ascii="Angsana New" w:hAnsi="Angsana New"/>
          <w:sz w:val="28"/>
        </w:rPr>
        <w:t xml:space="preserve"> (</w:t>
      </w:r>
      <w:r w:rsidRPr="004517A7">
        <w:rPr>
          <w:rFonts w:ascii="Angsana New" w:hAnsi="Angsana New" w:hint="cs"/>
          <w:sz w:val="28"/>
          <w:cs/>
        </w:rPr>
        <w:t xml:space="preserve">ซึ่งเป็นนักลงทุนที่เป็น </w:t>
      </w:r>
      <w:r w:rsidRPr="004517A7">
        <w:rPr>
          <w:rFonts w:ascii="Angsana New" w:hAnsi="Angsana New"/>
          <w:sz w:val="28"/>
        </w:rPr>
        <w:t xml:space="preserve">Strategic </w:t>
      </w:r>
      <w:r w:rsidR="0038016C" w:rsidRPr="004517A7">
        <w:rPr>
          <w:rFonts w:ascii="Angsana New" w:hAnsi="Angsana New"/>
          <w:sz w:val="28"/>
        </w:rPr>
        <w:t>I</w:t>
      </w:r>
      <w:r w:rsidRPr="004517A7">
        <w:rPr>
          <w:rFonts w:ascii="Angsana New" w:hAnsi="Angsana New"/>
          <w:sz w:val="28"/>
        </w:rPr>
        <w:t xml:space="preserve">nvestors </w:t>
      </w:r>
      <w:r w:rsidRPr="004517A7">
        <w:rPr>
          <w:rFonts w:ascii="Angsana New" w:hAnsi="Angsana New" w:hint="cs"/>
          <w:sz w:val="28"/>
          <w:cs/>
        </w:rPr>
        <w:t xml:space="preserve">ที่นอกจากมีศักยภาพด้านเงินลงทุน แล้วยังมีประสบการณ์ความรู้ ความชำนาญในธุรกิจการจัดจำหน่าย </w:t>
      </w:r>
      <w:r w:rsidRPr="004517A7">
        <w:rPr>
          <w:rFonts w:ascii="Angsana New" w:hAnsi="Angsana New"/>
          <w:sz w:val="28"/>
        </w:rPr>
        <w:t xml:space="preserve">LPG </w:t>
      </w:r>
      <w:r w:rsidRPr="004517A7">
        <w:rPr>
          <w:rFonts w:ascii="Angsana New" w:hAnsi="Angsana New" w:hint="cs"/>
          <w:sz w:val="28"/>
          <w:cs/>
        </w:rPr>
        <w:t xml:space="preserve">และมีธุรกิจที่เกี่ยวข้องกับ </w:t>
      </w:r>
      <w:r w:rsidRPr="004517A7">
        <w:rPr>
          <w:rFonts w:ascii="Angsana New" w:hAnsi="Angsana New"/>
          <w:sz w:val="28"/>
        </w:rPr>
        <w:t xml:space="preserve">LPG) </w:t>
      </w:r>
      <w:r w:rsidRPr="004517A7">
        <w:rPr>
          <w:rFonts w:ascii="Angsana New" w:hAnsi="Angsana New" w:hint="cs"/>
          <w:sz w:val="28"/>
          <w:cs/>
        </w:rPr>
        <w:t>ในราคาเสนอขายที่สูงกว่ามูลค่ายุติธรรมของหุ้นสามัญของบริษัท ณ วันซื้อเงินลงทุนในกลุ่ม บริษัท สตาร์ แก๊ส จำกัด</w:t>
      </w:r>
    </w:p>
    <w:p w14:paraId="38BA8FFB" w14:textId="58A654E2" w:rsidR="00770484" w:rsidRPr="004517A7" w:rsidRDefault="00770484" w:rsidP="00EC6937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ส่วน</w:t>
      </w:r>
      <w:r w:rsidR="00EC62D6" w:rsidRPr="004517A7">
        <w:rPr>
          <w:rFonts w:ascii="Angsana New" w:hAnsi="Angsana New" w:hint="cs"/>
          <w:b/>
          <w:bCs/>
          <w:sz w:val="28"/>
          <w:cs/>
        </w:rPr>
        <w:t>เกิน</w:t>
      </w:r>
      <w:r w:rsidRPr="004517A7">
        <w:rPr>
          <w:rFonts w:ascii="Angsana New" w:hAnsi="Angsana New" w:hint="cs"/>
          <w:b/>
          <w:bCs/>
          <w:sz w:val="28"/>
          <w:cs/>
        </w:rPr>
        <w:t>จากการเปลี่ยนแปลงสัดส่วนการถือหุ้นในบริษัทย่อย</w:t>
      </w:r>
    </w:p>
    <w:p w14:paraId="68326A65" w14:textId="1830B7E9" w:rsidR="00770484" w:rsidRPr="004517A7" w:rsidRDefault="00770484" w:rsidP="00770484">
      <w:pPr>
        <w:pStyle w:val="ListParagraph"/>
        <w:tabs>
          <w:tab w:val="left" w:pos="900"/>
          <w:tab w:val="left" w:pos="1440"/>
        </w:tabs>
        <w:spacing w:before="240"/>
        <w:ind w:left="360"/>
        <w:jc w:val="thaiDistribute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>ส่วน</w:t>
      </w:r>
      <w:r w:rsidR="008B65BA" w:rsidRPr="004517A7">
        <w:rPr>
          <w:rFonts w:ascii="Angsana New" w:hAnsi="Angsana New" w:hint="cs"/>
          <w:sz w:val="28"/>
          <w:cs/>
        </w:rPr>
        <w:t>เกิน</w:t>
      </w:r>
      <w:r w:rsidRPr="004517A7">
        <w:rPr>
          <w:rFonts w:ascii="Angsana New" w:hAnsi="Angsana New" w:hint="cs"/>
          <w:sz w:val="28"/>
          <w:cs/>
        </w:rPr>
        <w:t xml:space="preserve">จากการเปลี่ยนแปลงสัดส่วนการถือหุ้นในบริษัทย่อยเกิดจากการซื้อหุ้นเพิ่มร้อยละ </w:t>
      </w:r>
      <w:r w:rsidRPr="004517A7">
        <w:rPr>
          <w:rFonts w:ascii="Angsana New" w:hAnsi="Angsana New"/>
          <w:sz w:val="28"/>
        </w:rPr>
        <w:t>10.84</w:t>
      </w:r>
      <w:r w:rsidRPr="004517A7">
        <w:rPr>
          <w:rFonts w:ascii="Angsana New" w:hAnsi="Angsana New" w:hint="cs"/>
          <w:sz w:val="28"/>
          <w:cs/>
        </w:rPr>
        <w:t xml:space="preserve"> ของบริษัท แซม วอเตอร์    ซัพพลาย จำกัด และลดสัดส่วนการถือหุ้นร้อยละ </w:t>
      </w:r>
      <w:r w:rsidRPr="004517A7">
        <w:rPr>
          <w:rFonts w:ascii="Angsana New" w:hAnsi="Angsana New"/>
          <w:sz w:val="28"/>
        </w:rPr>
        <w:t>20</w:t>
      </w:r>
      <w:r w:rsidRPr="004517A7">
        <w:rPr>
          <w:rFonts w:ascii="Angsana New" w:hAnsi="Angsana New" w:hint="cs"/>
          <w:sz w:val="28"/>
          <w:cs/>
        </w:rPr>
        <w:t xml:space="preserve"> ในบริษัท เอ็นเนอยี่ รีโวลูชั่น จำกัด ผลกระทบจากการเปลี่ยนแปลงสัดส่วนการถือหุ้นในบริษัทย่อย โดยไม่สูญเสียการควบคุมจะถูกรับรู้ในส่วน</w:t>
      </w:r>
      <w:r w:rsidR="008D7CFA" w:rsidRPr="004517A7">
        <w:rPr>
          <w:rFonts w:ascii="Angsana New" w:hAnsi="Angsana New" w:hint="cs"/>
          <w:sz w:val="28"/>
          <w:cs/>
        </w:rPr>
        <w:t>เกิน</w:t>
      </w:r>
      <w:r w:rsidRPr="004517A7">
        <w:rPr>
          <w:rFonts w:ascii="Angsana New" w:hAnsi="Angsana New" w:hint="cs"/>
          <w:sz w:val="28"/>
          <w:cs/>
        </w:rPr>
        <w:t>จากการเปลี่ยนแปลงสัดส่วนการถือหุ้นในบริษัทย่อยเป</w:t>
      </w:r>
      <w:r w:rsidR="00FD08F5" w:rsidRPr="004517A7">
        <w:rPr>
          <w:rFonts w:ascii="Angsana New" w:hAnsi="Angsana New" w:hint="cs"/>
          <w:sz w:val="28"/>
          <w:cs/>
        </w:rPr>
        <w:t>็</w:t>
      </w:r>
      <w:r w:rsidRPr="004517A7">
        <w:rPr>
          <w:rFonts w:ascii="Angsana New" w:hAnsi="Angsana New" w:hint="cs"/>
          <w:sz w:val="28"/>
          <w:cs/>
        </w:rPr>
        <w:t>นรายการแยกต่างหากในส่วนของผู้ถือหุ้นในงบแสดงฐานะการเงินรวม</w:t>
      </w:r>
    </w:p>
    <w:p w14:paraId="48EDDA39" w14:textId="77777777" w:rsidR="00373C8D" w:rsidRPr="004517A7" w:rsidRDefault="00373C8D" w:rsidP="00EC6937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ส่วนเกินทุนจากการตีราคาสินทรัพย์</w:t>
      </w:r>
    </w:p>
    <w:p w14:paraId="67D98F80" w14:textId="77777777" w:rsidR="00373C8D" w:rsidRPr="004517A7" w:rsidRDefault="00373C8D" w:rsidP="00373C8D">
      <w:pPr>
        <w:pStyle w:val="ListParagraph"/>
        <w:spacing w:after="120"/>
        <w:ind w:left="360"/>
        <w:jc w:val="thaiDistribute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sz w:val="28"/>
          <w:cs/>
        </w:rPr>
        <w:t>ส่วนเกินทุนจากการตีราคาสินทรัพย์ คือส่วนเกินทุนจากการตีราคาที่ดิน อาคารและส่วนปรับปรุงอาคาร ส่วนเกินทุนจากการตีราคาสินทรัพย์ดังกล่าว จะทยอยตัดจำหน่ายโดยใช้วิธีเส้นตรงตามอายุการใช้งานที่เหลืออยู่ของสินทรัพย์นั้น และบันทึกโอนไปยังกำไรสะสมโดยตรง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260"/>
        <w:gridCol w:w="1260"/>
        <w:gridCol w:w="1260"/>
      </w:tblGrid>
      <w:tr w:rsidR="00373C8D" w:rsidRPr="004517A7" w14:paraId="3CFB764F" w14:textId="77777777" w:rsidTr="00FD08F5">
        <w:tc>
          <w:tcPr>
            <w:tcW w:w="3780" w:type="dxa"/>
          </w:tcPr>
          <w:p w14:paraId="206316B1" w14:textId="77777777" w:rsidR="00373C8D" w:rsidRPr="004517A7" w:rsidRDefault="00373C8D" w:rsidP="00EC13EF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20" w:type="dxa"/>
            <w:gridSpan w:val="2"/>
          </w:tcPr>
          <w:p w14:paraId="146A3B14" w14:textId="77777777" w:rsidR="00373C8D" w:rsidRPr="004517A7" w:rsidRDefault="00373C8D" w:rsidP="00EC13EF">
            <w:pP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2"/>
          </w:tcPr>
          <w:p w14:paraId="4A691946" w14:textId="77777777" w:rsidR="00373C8D" w:rsidRPr="004517A7" w:rsidRDefault="00373C8D" w:rsidP="00EC13EF">
            <w:pP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373C8D" w:rsidRPr="004517A7" w14:paraId="2D78317A" w14:textId="77777777" w:rsidTr="00FD08F5">
        <w:trPr>
          <w:trHeight w:val="171"/>
        </w:trPr>
        <w:tc>
          <w:tcPr>
            <w:tcW w:w="3780" w:type="dxa"/>
          </w:tcPr>
          <w:p w14:paraId="15F69369" w14:textId="77777777" w:rsidR="00373C8D" w:rsidRPr="004517A7" w:rsidRDefault="00373C8D" w:rsidP="00EC13EF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20" w:type="dxa"/>
            <w:gridSpan w:val="2"/>
          </w:tcPr>
          <w:p w14:paraId="2F81ED66" w14:textId="77777777" w:rsidR="00373C8D" w:rsidRPr="004517A7" w:rsidRDefault="00373C8D" w:rsidP="00EC13EF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67D3C1F" w14:textId="77777777" w:rsidR="00373C8D" w:rsidRPr="004517A7" w:rsidRDefault="00373C8D" w:rsidP="00EC13EF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E6EAB" w:rsidRPr="004517A7" w14:paraId="2BAD192A" w14:textId="77777777" w:rsidTr="00FD08F5">
        <w:tc>
          <w:tcPr>
            <w:tcW w:w="3780" w:type="dxa"/>
          </w:tcPr>
          <w:p w14:paraId="770EE258" w14:textId="77777777" w:rsidR="00CE6EAB" w:rsidRPr="004517A7" w:rsidRDefault="00CE6EAB" w:rsidP="00EC13EF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10E3FAF" w14:textId="53A9A330" w:rsidR="00CE6EAB" w:rsidRPr="004517A7" w:rsidRDefault="00CE6EAB" w:rsidP="00EC1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6AADDDD6" w14:textId="53676BAF" w:rsidR="00CE6EAB" w:rsidRPr="004517A7" w:rsidRDefault="00CE6EAB" w:rsidP="00EC1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260" w:type="dxa"/>
            <w:vAlign w:val="bottom"/>
          </w:tcPr>
          <w:p w14:paraId="2B243C9A" w14:textId="1184DC87" w:rsidR="00CE6EAB" w:rsidRPr="004517A7" w:rsidRDefault="00CE6EAB" w:rsidP="00EC1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28359BF7" w14:textId="2BC37D51" w:rsidR="00CE6EAB" w:rsidRPr="004517A7" w:rsidRDefault="00CE6EAB" w:rsidP="00EC1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2563</w:t>
            </w:r>
          </w:p>
        </w:tc>
      </w:tr>
      <w:tr w:rsidR="00CE6EAB" w:rsidRPr="004517A7" w14:paraId="1DCE9A80" w14:textId="77777777" w:rsidTr="00FD08F5">
        <w:tc>
          <w:tcPr>
            <w:tcW w:w="3780" w:type="dxa"/>
          </w:tcPr>
          <w:p w14:paraId="2AAB3035" w14:textId="77777777" w:rsidR="00CE6EAB" w:rsidRPr="004517A7" w:rsidRDefault="00CE6EAB" w:rsidP="00EC13EF">
            <w:pPr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ยอดคงเหลือต้นปี</w:t>
            </w:r>
          </w:p>
        </w:tc>
        <w:tc>
          <w:tcPr>
            <w:tcW w:w="1260" w:type="dxa"/>
            <w:vAlign w:val="bottom"/>
          </w:tcPr>
          <w:p w14:paraId="046533D4" w14:textId="319DECDD" w:rsidR="00CE6EAB" w:rsidRPr="004517A7" w:rsidRDefault="000F356D" w:rsidP="00EC13EF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195,729</w:t>
            </w:r>
          </w:p>
        </w:tc>
        <w:tc>
          <w:tcPr>
            <w:tcW w:w="1260" w:type="dxa"/>
            <w:vAlign w:val="bottom"/>
          </w:tcPr>
          <w:p w14:paraId="398205F0" w14:textId="71A00F2D" w:rsidR="00CE6EAB" w:rsidRPr="004517A7" w:rsidRDefault="00CE6EAB" w:rsidP="00EC13EF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100,427</w:t>
            </w:r>
          </w:p>
        </w:tc>
        <w:tc>
          <w:tcPr>
            <w:tcW w:w="1260" w:type="dxa"/>
          </w:tcPr>
          <w:p w14:paraId="4C2A8B53" w14:textId="187104D0" w:rsidR="00CE6EAB" w:rsidRPr="004517A7" w:rsidRDefault="000F356D" w:rsidP="00EC13EF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230,708</w:t>
            </w:r>
          </w:p>
        </w:tc>
        <w:tc>
          <w:tcPr>
            <w:tcW w:w="1260" w:type="dxa"/>
          </w:tcPr>
          <w:p w14:paraId="172FBF67" w14:textId="186B73D0" w:rsidR="00CE6EAB" w:rsidRPr="004517A7" w:rsidRDefault="00CE6EAB" w:rsidP="00EC13EF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244,658</w:t>
            </w:r>
          </w:p>
        </w:tc>
      </w:tr>
      <w:tr w:rsidR="00CE6EAB" w:rsidRPr="004517A7" w14:paraId="250B9616" w14:textId="77777777" w:rsidTr="00FD08F5">
        <w:trPr>
          <w:trHeight w:val="77"/>
        </w:trPr>
        <w:tc>
          <w:tcPr>
            <w:tcW w:w="3780" w:type="dxa"/>
          </w:tcPr>
          <w:p w14:paraId="1A09F04D" w14:textId="77777777" w:rsidR="00CE6EAB" w:rsidRPr="004517A7" w:rsidRDefault="00CE6EAB" w:rsidP="00EC13EF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u w:val="single"/>
                <w:cs/>
              </w:rPr>
              <w:t>บวก</w:t>
            </w:r>
            <w:r w:rsidRPr="004517A7">
              <w:rPr>
                <w:rFonts w:ascii="Angsana New" w:hAnsi="Angsana New" w:hint="cs"/>
                <w:sz w:val="28"/>
              </w:rPr>
              <w:t>: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ตีราคาเพิ่มระหว่างปี</w:t>
            </w:r>
          </w:p>
        </w:tc>
        <w:tc>
          <w:tcPr>
            <w:tcW w:w="1260" w:type="dxa"/>
            <w:vAlign w:val="bottom"/>
          </w:tcPr>
          <w:p w14:paraId="0A547E9C" w14:textId="12949D6D" w:rsidR="00CE6EAB" w:rsidRPr="004517A7" w:rsidRDefault="000F356D" w:rsidP="00EC13EF">
            <w:pPr>
              <w:tabs>
                <w:tab w:val="decimal" w:pos="680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689E8D5" w14:textId="6F891F44" w:rsidR="00CE6EAB" w:rsidRPr="004517A7" w:rsidRDefault="00CE6EAB" w:rsidP="00EC13EF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106,572</w:t>
            </w:r>
          </w:p>
        </w:tc>
        <w:tc>
          <w:tcPr>
            <w:tcW w:w="1260" w:type="dxa"/>
          </w:tcPr>
          <w:p w14:paraId="53B61C21" w14:textId="42D25463" w:rsidR="00CE6EAB" w:rsidRPr="004517A7" w:rsidRDefault="000F356D" w:rsidP="00EC13EF">
            <w:pPr>
              <w:tabs>
                <w:tab w:val="decimal" w:pos="500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C61F549" w14:textId="2C19045D" w:rsidR="00CE6EAB" w:rsidRPr="004517A7" w:rsidRDefault="00CE6EAB" w:rsidP="00EC13EF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15,400</w:t>
            </w:r>
          </w:p>
        </w:tc>
      </w:tr>
      <w:tr w:rsidR="00CE6EAB" w:rsidRPr="004517A7" w14:paraId="7F5EF67B" w14:textId="77777777" w:rsidTr="00FD08F5">
        <w:trPr>
          <w:trHeight w:val="77"/>
        </w:trPr>
        <w:tc>
          <w:tcPr>
            <w:tcW w:w="3780" w:type="dxa"/>
          </w:tcPr>
          <w:p w14:paraId="4889960B" w14:textId="77777777" w:rsidR="00CE6EAB" w:rsidRPr="004517A7" w:rsidRDefault="00CE6EAB" w:rsidP="00EC13EF">
            <w:pPr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4517A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4517A7">
              <w:rPr>
                <w:rFonts w:ascii="Angsana New" w:hAnsi="Angsana New" w:hint="cs"/>
                <w:sz w:val="28"/>
              </w:rPr>
              <w:t>: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ตีราคาลดระหว่างปี</w:t>
            </w:r>
          </w:p>
        </w:tc>
        <w:tc>
          <w:tcPr>
            <w:tcW w:w="1260" w:type="dxa"/>
            <w:vAlign w:val="bottom"/>
          </w:tcPr>
          <w:p w14:paraId="614E0BD8" w14:textId="5EBE8D74" w:rsidR="00CE6EAB" w:rsidRPr="004517A7" w:rsidRDefault="000F356D" w:rsidP="00EC13EF">
            <w:pPr>
              <w:tabs>
                <w:tab w:val="decimal" w:pos="680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(89,</w:t>
            </w:r>
            <w:r w:rsidR="00F759C4" w:rsidRPr="004517A7">
              <w:rPr>
                <w:rFonts w:ascii="Angsana New" w:hAnsi="Angsana New"/>
                <w:sz w:val="28"/>
              </w:rPr>
              <w:t>482</w:t>
            </w:r>
            <w:r w:rsidRPr="004517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0A29543C" w14:textId="4E7CF42D" w:rsidR="00CE6EAB" w:rsidRPr="004517A7" w:rsidRDefault="00CE6EAB" w:rsidP="00EC13EF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(8,725)</w:t>
            </w:r>
          </w:p>
        </w:tc>
        <w:tc>
          <w:tcPr>
            <w:tcW w:w="1260" w:type="dxa"/>
          </w:tcPr>
          <w:p w14:paraId="6E913173" w14:textId="6CD11192" w:rsidR="00CE6EAB" w:rsidRPr="004517A7" w:rsidRDefault="000F356D" w:rsidP="00EC13EF">
            <w:pPr>
              <w:tabs>
                <w:tab w:val="decimal" w:pos="50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(165,</w:t>
            </w:r>
            <w:r w:rsidR="00EC5D16" w:rsidRPr="004517A7">
              <w:rPr>
                <w:rFonts w:ascii="Angsana New" w:hAnsi="Angsana New"/>
                <w:sz w:val="28"/>
              </w:rPr>
              <w:t>2</w:t>
            </w:r>
            <w:r w:rsidRPr="004517A7">
              <w:rPr>
                <w:rFonts w:ascii="Angsana New" w:hAnsi="Angsana New"/>
                <w:sz w:val="28"/>
              </w:rPr>
              <w:t>00)</w:t>
            </w:r>
          </w:p>
        </w:tc>
        <w:tc>
          <w:tcPr>
            <w:tcW w:w="1260" w:type="dxa"/>
          </w:tcPr>
          <w:p w14:paraId="5322F6B2" w14:textId="44EDB556" w:rsidR="00CE6EAB" w:rsidRPr="004517A7" w:rsidRDefault="00CE6EAB" w:rsidP="00EC13EF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/>
                <w:sz w:val="28"/>
              </w:rPr>
              <w:t>26,859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E6EAB" w:rsidRPr="004517A7" w14:paraId="2CCD0C99" w14:textId="77777777" w:rsidTr="00FD08F5">
        <w:tc>
          <w:tcPr>
            <w:tcW w:w="3780" w:type="dxa"/>
          </w:tcPr>
          <w:p w14:paraId="7922DB7E" w14:textId="77777777" w:rsidR="00CE6EAB" w:rsidRPr="004517A7" w:rsidRDefault="00CE6EAB" w:rsidP="00EC13EF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การตัดจำหน่าย</w:t>
            </w:r>
          </w:p>
        </w:tc>
        <w:tc>
          <w:tcPr>
            <w:tcW w:w="1260" w:type="dxa"/>
            <w:vAlign w:val="bottom"/>
          </w:tcPr>
          <w:p w14:paraId="494B7911" w14:textId="666E7D6C" w:rsidR="00CE6EAB" w:rsidRPr="004517A7" w:rsidRDefault="000F356D" w:rsidP="00EC13EF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(2,</w:t>
            </w:r>
            <w:r w:rsidR="00F759C4" w:rsidRPr="004517A7">
              <w:rPr>
                <w:rFonts w:ascii="Angsana New" w:hAnsi="Angsana New"/>
                <w:sz w:val="28"/>
              </w:rPr>
              <w:t>074</w:t>
            </w:r>
            <w:r w:rsidRPr="004517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F706A99" w14:textId="4532D86C" w:rsidR="00CE6EAB" w:rsidRPr="004517A7" w:rsidRDefault="00CE6EAB" w:rsidP="00EC13EF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(2,524)</w:t>
            </w:r>
          </w:p>
        </w:tc>
        <w:tc>
          <w:tcPr>
            <w:tcW w:w="1260" w:type="dxa"/>
          </w:tcPr>
          <w:p w14:paraId="46B65F3A" w14:textId="3253F16A" w:rsidR="00CE6EAB" w:rsidRPr="004517A7" w:rsidRDefault="000F356D" w:rsidP="00EC13EF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(1,340)</w:t>
            </w:r>
          </w:p>
        </w:tc>
        <w:tc>
          <w:tcPr>
            <w:tcW w:w="1260" w:type="dxa"/>
          </w:tcPr>
          <w:p w14:paraId="5D70006C" w14:textId="6B601875" w:rsidR="00CE6EAB" w:rsidRPr="004517A7" w:rsidRDefault="00CE6EAB" w:rsidP="00EC13EF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(2,491)</w:t>
            </w:r>
          </w:p>
        </w:tc>
      </w:tr>
      <w:tr w:rsidR="00CE6EAB" w:rsidRPr="004517A7" w14:paraId="16E6A25D" w14:textId="77777777" w:rsidTr="00FD08F5">
        <w:tc>
          <w:tcPr>
            <w:tcW w:w="3780" w:type="dxa"/>
          </w:tcPr>
          <w:p w14:paraId="5169097F" w14:textId="77777777" w:rsidR="00CE6EAB" w:rsidRPr="004517A7" w:rsidRDefault="00CE6EAB" w:rsidP="00EC13EF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รับรู้ไปยังส่วนของผู้ถือหุ้นส่วนน้อย</w:t>
            </w:r>
          </w:p>
        </w:tc>
        <w:tc>
          <w:tcPr>
            <w:tcW w:w="1260" w:type="dxa"/>
            <w:vAlign w:val="bottom"/>
          </w:tcPr>
          <w:p w14:paraId="459E24A7" w14:textId="6AFF7CF0" w:rsidR="00CE6EAB" w:rsidRPr="004517A7" w:rsidRDefault="000F356D" w:rsidP="00EC13EF">
            <w:pPr>
              <w:pBdr>
                <w:bottom w:val="single" w:sz="6" w:space="1" w:color="auto"/>
              </w:pBdr>
              <w:tabs>
                <w:tab w:val="decimal" w:pos="1008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(24)</w:t>
            </w:r>
          </w:p>
        </w:tc>
        <w:tc>
          <w:tcPr>
            <w:tcW w:w="1260" w:type="dxa"/>
            <w:vAlign w:val="bottom"/>
          </w:tcPr>
          <w:p w14:paraId="5EF0FA80" w14:textId="48BD59F0" w:rsidR="00CE6EAB" w:rsidRPr="004517A7" w:rsidRDefault="00CE6EAB" w:rsidP="00EC13EF">
            <w:pPr>
              <w:pBdr>
                <w:bottom w:val="single" w:sz="6" w:space="1" w:color="auto"/>
              </w:pBd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(21)</w:t>
            </w:r>
          </w:p>
        </w:tc>
        <w:tc>
          <w:tcPr>
            <w:tcW w:w="1260" w:type="dxa"/>
            <w:vAlign w:val="bottom"/>
          </w:tcPr>
          <w:p w14:paraId="5DC6E68D" w14:textId="596131E5" w:rsidR="00CE6EAB" w:rsidRPr="004517A7" w:rsidRDefault="000F356D" w:rsidP="00EC13EF">
            <w:pPr>
              <w:pBdr>
                <w:bottom w:val="single" w:sz="6" w:space="1" w:color="auto"/>
              </w:pBdr>
              <w:tabs>
                <w:tab w:val="decimal" w:pos="500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2879833" w14:textId="22FF4F82" w:rsidR="00CE6EAB" w:rsidRPr="004517A7" w:rsidRDefault="00CE6EAB" w:rsidP="00EC13EF">
            <w:pPr>
              <w:pBdr>
                <w:bottom w:val="single" w:sz="6" w:space="1" w:color="auto"/>
              </w:pBdr>
              <w:tabs>
                <w:tab w:val="decimal" w:pos="590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CE6EAB" w:rsidRPr="004517A7" w14:paraId="24B8CE30" w14:textId="77777777" w:rsidTr="00FD08F5">
        <w:tc>
          <w:tcPr>
            <w:tcW w:w="3780" w:type="dxa"/>
          </w:tcPr>
          <w:p w14:paraId="28EF885A" w14:textId="77777777" w:rsidR="00CE6EAB" w:rsidRPr="004517A7" w:rsidRDefault="00CE6EAB" w:rsidP="00EC13EF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ยอดคงเหลือปลายปี</w:t>
            </w:r>
          </w:p>
        </w:tc>
        <w:tc>
          <w:tcPr>
            <w:tcW w:w="1260" w:type="dxa"/>
            <w:vAlign w:val="bottom"/>
          </w:tcPr>
          <w:p w14:paraId="084EB1E0" w14:textId="7AFAFDD8" w:rsidR="00CE6EAB" w:rsidRPr="004517A7" w:rsidRDefault="000F356D" w:rsidP="00EC13EF">
            <w:pPr>
              <w:pBdr>
                <w:bottom w:val="double" w:sz="6" w:space="1" w:color="auto"/>
              </w:pBd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104,</w:t>
            </w:r>
            <w:r w:rsidR="00F759C4" w:rsidRPr="004517A7">
              <w:rPr>
                <w:rFonts w:ascii="Angsana New" w:hAnsi="Angsana New"/>
                <w:b/>
                <w:bCs/>
                <w:sz w:val="28"/>
              </w:rPr>
              <w:t>149</w:t>
            </w:r>
          </w:p>
        </w:tc>
        <w:tc>
          <w:tcPr>
            <w:tcW w:w="1260" w:type="dxa"/>
            <w:vAlign w:val="bottom"/>
          </w:tcPr>
          <w:p w14:paraId="4E0A954C" w14:textId="0A941C2F" w:rsidR="00CE6EAB" w:rsidRPr="004517A7" w:rsidRDefault="00CE6EAB" w:rsidP="00EC13EF">
            <w:pPr>
              <w:pBdr>
                <w:bottom w:val="double" w:sz="6" w:space="1" w:color="auto"/>
              </w:pBd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195,729</w:t>
            </w:r>
          </w:p>
        </w:tc>
        <w:tc>
          <w:tcPr>
            <w:tcW w:w="1260" w:type="dxa"/>
          </w:tcPr>
          <w:p w14:paraId="070E63EC" w14:textId="6FFD0C53" w:rsidR="00CE6EAB" w:rsidRPr="004517A7" w:rsidRDefault="000F356D" w:rsidP="00EC13EF">
            <w:pPr>
              <w:pBdr>
                <w:bottom w:val="double" w:sz="6" w:space="1" w:color="auto"/>
              </w:pBd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64,</w:t>
            </w:r>
            <w:r w:rsidR="00EC5D16" w:rsidRPr="004517A7">
              <w:rPr>
                <w:rFonts w:ascii="Angsana New" w:hAnsi="Angsana New"/>
                <w:b/>
                <w:bCs/>
                <w:sz w:val="28"/>
              </w:rPr>
              <w:t>168</w:t>
            </w:r>
          </w:p>
        </w:tc>
        <w:tc>
          <w:tcPr>
            <w:tcW w:w="1260" w:type="dxa"/>
          </w:tcPr>
          <w:p w14:paraId="4E1C0A02" w14:textId="6E94EBDE" w:rsidR="00CE6EAB" w:rsidRPr="004517A7" w:rsidRDefault="00CE6EAB" w:rsidP="00EC13EF">
            <w:pPr>
              <w:pBdr>
                <w:bottom w:val="double" w:sz="6" w:space="1" w:color="auto"/>
              </w:pBd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230,70</w:t>
            </w:r>
            <w:r w:rsidR="00135281" w:rsidRPr="004517A7">
              <w:rPr>
                <w:rFonts w:ascii="Angsana New" w:hAnsi="Angsana New"/>
                <w:b/>
                <w:bCs/>
                <w:sz w:val="28"/>
              </w:rPr>
              <w:t>8</w:t>
            </w:r>
          </w:p>
        </w:tc>
      </w:tr>
    </w:tbl>
    <w:p w14:paraId="60CACAA6" w14:textId="054F271C" w:rsidR="00373C8D" w:rsidRPr="004517A7" w:rsidRDefault="00373C8D" w:rsidP="000F356D">
      <w:pPr>
        <w:pStyle w:val="ListParagraph"/>
        <w:spacing w:before="240"/>
        <w:ind w:left="360"/>
        <w:jc w:val="thaiDistribute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เงินปันผลได้</w:t>
      </w:r>
    </w:p>
    <w:p w14:paraId="1CD2F4C9" w14:textId="7FEBF1F0" w:rsidR="00373C8D" w:rsidRPr="004517A7" w:rsidRDefault="00373C8D" w:rsidP="007D52B3">
      <w:pPr>
        <w:pStyle w:val="ListParagraph"/>
        <w:numPr>
          <w:ilvl w:val="0"/>
          <w:numId w:val="1"/>
        </w:numPr>
        <w:spacing w:before="240" w:line="240" w:lineRule="atLeast"/>
        <w:ind w:hanging="45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lastRenderedPageBreak/>
        <w:t>รายได้อื่น</w:t>
      </w:r>
    </w:p>
    <w:p w14:paraId="43AAB4C3" w14:textId="2356E05C" w:rsidR="00373C8D" w:rsidRPr="004517A7" w:rsidRDefault="00373C8D" w:rsidP="00160CCB">
      <w:pPr>
        <w:pStyle w:val="ListParagraph"/>
        <w:spacing w:after="120"/>
        <w:ind w:left="450"/>
        <w:jc w:val="thaiDistribute"/>
        <w:rPr>
          <w:rFonts w:ascii="Angsana New" w:hAnsi="Angsana New"/>
          <w:sz w:val="28"/>
          <w:cs/>
        </w:rPr>
      </w:pPr>
      <w:r w:rsidRPr="004517A7">
        <w:rPr>
          <w:rFonts w:ascii="Angsana New" w:hAnsi="Angsana New" w:hint="cs"/>
          <w:sz w:val="28"/>
          <w:cs/>
        </w:rPr>
        <w:t xml:space="preserve">รายได้อื่นสำหรับปีสิ้นสุดวันที่ </w:t>
      </w:r>
      <w:r w:rsidRPr="004517A7">
        <w:rPr>
          <w:rFonts w:ascii="Angsana New" w:hAnsi="Angsana New" w:hint="cs"/>
          <w:sz w:val="28"/>
        </w:rPr>
        <w:t>31</w:t>
      </w:r>
      <w:r w:rsidRPr="004517A7">
        <w:rPr>
          <w:rFonts w:ascii="Angsana New" w:hAnsi="Angsana New" w:hint="cs"/>
          <w:sz w:val="28"/>
          <w:cs/>
        </w:rPr>
        <w:t xml:space="preserve"> ธันวาคม </w:t>
      </w:r>
      <w:r w:rsidRPr="004517A7">
        <w:rPr>
          <w:rFonts w:ascii="Angsana New" w:hAnsi="Angsana New" w:hint="cs"/>
          <w:sz w:val="28"/>
        </w:rPr>
        <w:t>256</w:t>
      </w:r>
      <w:r w:rsidR="00CE6EAB" w:rsidRPr="004517A7">
        <w:rPr>
          <w:rFonts w:ascii="Angsana New" w:hAnsi="Angsana New"/>
          <w:sz w:val="28"/>
        </w:rPr>
        <w:t>4</w:t>
      </w:r>
      <w:r w:rsidRPr="004517A7">
        <w:rPr>
          <w:rFonts w:ascii="Angsana New" w:hAnsi="Angsana New" w:hint="cs"/>
          <w:sz w:val="28"/>
          <w:cs/>
        </w:rPr>
        <w:t xml:space="preserve"> และ </w:t>
      </w:r>
      <w:r w:rsidRPr="004517A7">
        <w:rPr>
          <w:rFonts w:ascii="Angsana New" w:hAnsi="Angsana New" w:hint="cs"/>
          <w:sz w:val="28"/>
        </w:rPr>
        <w:t>256</w:t>
      </w:r>
      <w:r w:rsidR="00CE6EAB" w:rsidRPr="004517A7">
        <w:rPr>
          <w:rFonts w:ascii="Angsana New" w:hAnsi="Angsana New"/>
          <w:sz w:val="28"/>
        </w:rPr>
        <w:t>3</w:t>
      </w:r>
      <w:r w:rsidRPr="004517A7">
        <w:rPr>
          <w:rFonts w:ascii="Angsana New" w:hAnsi="Angsana New" w:hint="cs"/>
          <w:sz w:val="28"/>
          <w:cs/>
        </w:rPr>
        <w:t xml:space="preserve"> สรุปได้ดังนี้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990"/>
        <w:gridCol w:w="86"/>
        <w:gridCol w:w="994"/>
        <w:gridCol w:w="86"/>
        <w:gridCol w:w="994"/>
        <w:gridCol w:w="86"/>
        <w:gridCol w:w="1084"/>
      </w:tblGrid>
      <w:tr w:rsidR="00373C8D" w:rsidRPr="004517A7" w14:paraId="6F953494" w14:textId="77777777" w:rsidTr="007428C4">
        <w:trPr>
          <w:tblHeader/>
        </w:trPr>
        <w:tc>
          <w:tcPr>
            <w:tcW w:w="4500" w:type="dxa"/>
          </w:tcPr>
          <w:p w14:paraId="06E571F6" w14:textId="77777777" w:rsidR="00373C8D" w:rsidRPr="004517A7" w:rsidRDefault="00373C8D" w:rsidP="000D313F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B51AB08" w14:textId="77777777" w:rsidR="00373C8D" w:rsidRPr="004517A7" w:rsidRDefault="00373C8D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771B2260" w14:textId="77777777" w:rsidR="00373C8D" w:rsidRPr="004517A7" w:rsidRDefault="00373C8D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4" w:type="dxa"/>
            <w:gridSpan w:val="3"/>
            <w:vAlign w:val="bottom"/>
          </w:tcPr>
          <w:p w14:paraId="6702C039" w14:textId="77777777" w:rsidR="00373C8D" w:rsidRPr="004517A7" w:rsidRDefault="00373C8D" w:rsidP="000D313F">
            <w:pPr>
              <w:ind w:right="8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/>
                <w:sz w:val="28"/>
                <w:cs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373C8D" w:rsidRPr="004517A7" w14:paraId="19E988AB" w14:textId="77777777" w:rsidTr="007428C4">
        <w:trPr>
          <w:tblHeader/>
        </w:trPr>
        <w:tc>
          <w:tcPr>
            <w:tcW w:w="4500" w:type="dxa"/>
          </w:tcPr>
          <w:p w14:paraId="4A0F04DB" w14:textId="77777777" w:rsidR="00373C8D" w:rsidRPr="004517A7" w:rsidRDefault="00373C8D" w:rsidP="000D313F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3D3A1F66" w14:textId="77777777" w:rsidR="00373C8D" w:rsidRPr="004517A7" w:rsidRDefault="00373C8D" w:rsidP="000D313F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79D35DB9" w14:textId="77777777" w:rsidR="00373C8D" w:rsidRPr="004517A7" w:rsidRDefault="00373C8D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4" w:type="dxa"/>
            <w:gridSpan w:val="3"/>
            <w:tcBorders>
              <w:bottom w:val="single" w:sz="4" w:space="0" w:color="auto"/>
            </w:tcBorders>
            <w:vAlign w:val="bottom"/>
          </w:tcPr>
          <w:p w14:paraId="3CBF81F6" w14:textId="77777777" w:rsidR="00373C8D" w:rsidRPr="004517A7" w:rsidRDefault="00373C8D" w:rsidP="000D313F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E6EAB" w:rsidRPr="004517A7" w14:paraId="4C9A00DC" w14:textId="77777777" w:rsidTr="007428C4">
        <w:trPr>
          <w:tblHeader/>
        </w:trPr>
        <w:tc>
          <w:tcPr>
            <w:tcW w:w="4500" w:type="dxa"/>
          </w:tcPr>
          <w:p w14:paraId="2F2CDAD8" w14:textId="77777777" w:rsidR="00CE6EAB" w:rsidRPr="004517A7" w:rsidRDefault="00CE6EAB" w:rsidP="00CE6EAB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45853" w14:textId="71404407" w:rsidR="00CE6EAB" w:rsidRPr="004517A7" w:rsidRDefault="00CE6EAB" w:rsidP="00CE6EAB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7B4D4968" w14:textId="77777777" w:rsidR="00CE6EAB" w:rsidRPr="004517A7" w:rsidRDefault="00CE6EAB" w:rsidP="00CE6EAB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61224" w14:textId="214A6C10" w:rsidR="00CE6EAB" w:rsidRPr="004517A7" w:rsidRDefault="00CE6EAB" w:rsidP="00CE6EAB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86" w:type="dxa"/>
          </w:tcPr>
          <w:p w14:paraId="06F2D68F" w14:textId="77777777" w:rsidR="00CE6EAB" w:rsidRPr="004517A7" w:rsidRDefault="00CE6EAB" w:rsidP="00CE6EAB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DD982" w14:textId="3FA72548" w:rsidR="00CE6EAB" w:rsidRPr="004517A7" w:rsidRDefault="00CE6EAB" w:rsidP="00CE6EAB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6D2E147C" w14:textId="77777777" w:rsidR="00CE6EAB" w:rsidRPr="004517A7" w:rsidRDefault="00CE6EAB" w:rsidP="00CE6EAB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4C519" w14:textId="02799F7F" w:rsidR="00CE6EAB" w:rsidRPr="004517A7" w:rsidRDefault="00CE6EAB" w:rsidP="00CE6EAB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2563</w:t>
            </w:r>
          </w:p>
        </w:tc>
      </w:tr>
      <w:tr w:rsidR="00CE6EAB" w:rsidRPr="004517A7" w14:paraId="2070C7BC" w14:textId="77777777" w:rsidTr="007428C4">
        <w:tc>
          <w:tcPr>
            <w:tcW w:w="4500" w:type="dxa"/>
          </w:tcPr>
          <w:p w14:paraId="4B1FDB47" w14:textId="77777777" w:rsidR="00CE6EAB" w:rsidRPr="004517A7" w:rsidRDefault="00CE6EAB" w:rsidP="00CE6EAB">
            <w:pPr>
              <w:ind w:right="-18"/>
              <w:jc w:val="both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กำไรจากการปรับมูลค่ายุติธรรมของอสังหาริมทรัพย์</w:t>
            </w:r>
          </w:p>
          <w:p w14:paraId="202C0717" w14:textId="77777777" w:rsidR="00CE6EAB" w:rsidRPr="004517A7" w:rsidRDefault="00CE6EAB" w:rsidP="00CE6EAB">
            <w:pPr>
              <w:ind w:left="315" w:right="-43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เพื่อการลงทุน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464E533" w14:textId="77777777" w:rsidR="00CE6EAB" w:rsidRPr="004517A7" w:rsidRDefault="00CE6EAB" w:rsidP="00CE6EAB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  <w:p w14:paraId="54417629" w14:textId="031B5209" w:rsidR="000E5DB6" w:rsidRPr="004517A7" w:rsidRDefault="000E5DB6" w:rsidP="00CE6EAB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86" w:type="dxa"/>
          </w:tcPr>
          <w:p w14:paraId="6E5EDBC2" w14:textId="77777777" w:rsidR="00CE6EAB" w:rsidRPr="004517A7" w:rsidRDefault="00CE6EAB" w:rsidP="00CE6EA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5AF295D3" w14:textId="77777777" w:rsidR="00CE6EAB" w:rsidRPr="004517A7" w:rsidRDefault="00CE6EAB" w:rsidP="00CE6EAB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  <w:p w14:paraId="49F747FB" w14:textId="276A9A3E" w:rsidR="00CE6EAB" w:rsidRPr="004517A7" w:rsidRDefault="00CE6EAB" w:rsidP="00CE6EAB">
            <w:pPr>
              <w:tabs>
                <w:tab w:val="decimal" w:pos="546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" w:type="dxa"/>
          </w:tcPr>
          <w:p w14:paraId="2E913882" w14:textId="77777777" w:rsidR="00CE6EAB" w:rsidRPr="004517A7" w:rsidRDefault="00CE6EAB" w:rsidP="00CE6EA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1A247" w14:textId="70496257" w:rsidR="00CE6EAB" w:rsidRPr="004517A7" w:rsidRDefault="000E5DB6" w:rsidP="00CE6EAB">
            <w:pPr>
              <w:tabs>
                <w:tab w:val="decimal" w:pos="882"/>
              </w:tabs>
              <w:ind w:right="17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86" w:type="dxa"/>
          </w:tcPr>
          <w:p w14:paraId="4F2B4978" w14:textId="77777777" w:rsidR="00CE6EAB" w:rsidRPr="004517A7" w:rsidRDefault="00CE6EAB" w:rsidP="00CE6EA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4AAE6BF7" w14:textId="09BB2E4A" w:rsidR="00CE6EAB" w:rsidRPr="004517A7" w:rsidRDefault="00CE6EAB" w:rsidP="00CE6EAB">
            <w:pPr>
              <w:tabs>
                <w:tab w:val="decimal" w:pos="546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  <w:lang w:val="en-GB"/>
              </w:rPr>
              <w:t>5,120</w:t>
            </w:r>
          </w:p>
        </w:tc>
      </w:tr>
      <w:tr w:rsidR="00CE6EAB" w:rsidRPr="004517A7" w14:paraId="5DD51ACD" w14:textId="77777777" w:rsidTr="007428C4">
        <w:tc>
          <w:tcPr>
            <w:tcW w:w="4500" w:type="dxa"/>
          </w:tcPr>
          <w:p w14:paraId="5D47765A" w14:textId="18D4B8FF" w:rsidR="000E5DB6" w:rsidRPr="004517A7" w:rsidRDefault="00CE6EAB" w:rsidP="00CE6EAB">
            <w:pPr>
              <w:ind w:left="360" w:right="-18" w:hanging="360"/>
              <w:jc w:val="both"/>
              <w:rPr>
                <w:rFonts w:asciiTheme="majorBidi" w:hAnsiTheme="majorBidi"/>
                <w:sz w:val="28"/>
              </w:rPr>
            </w:pPr>
            <w:r w:rsidRPr="004517A7">
              <w:rPr>
                <w:rFonts w:asciiTheme="majorBidi" w:hAnsiTheme="majorBidi" w:hint="cs"/>
                <w:sz w:val="28"/>
                <w:cs/>
              </w:rPr>
              <w:t>กำไรจากการตีมูลค่าเงินลงทุนในสินทรัพย</w:t>
            </w:r>
            <w:r w:rsidR="00B26A76" w:rsidRPr="004517A7">
              <w:rPr>
                <w:rFonts w:asciiTheme="majorBidi" w:hAnsiTheme="majorBidi" w:hint="cs"/>
                <w:sz w:val="28"/>
                <w:cs/>
              </w:rPr>
              <w:t>์</w:t>
            </w:r>
            <w:r w:rsidRPr="004517A7">
              <w:rPr>
                <w:rFonts w:asciiTheme="majorBidi" w:hAnsiTheme="majorBidi" w:hint="cs"/>
                <w:sz w:val="28"/>
                <w:cs/>
              </w:rPr>
              <w:t>ทางการเงิน</w:t>
            </w:r>
          </w:p>
          <w:p w14:paraId="21AB4B72" w14:textId="681F2782" w:rsidR="00CE6EAB" w:rsidRPr="004517A7" w:rsidRDefault="000E5DB6" w:rsidP="00CE6EAB">
            <w:pPr>
              <w:ind w:left="360" w:right="-18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Theme="majorBidi" w:hAnsiTheme="majorBidi" w:hint="cs"/>
                <w:sz w:val="28"/>
                <w:cs/>
              </w:rPr>
              <w:t xml:space="preserve">      ไม่</w:t>
            </w:r>
            <w:r w:rsidR="00CE6EAB" w:rsidRPr="004517A7">
              <w:rPr>
                <w:rFonts w:asciiTheme="majorBidi" w:hAnsiTheme="majorBidi" w:hint="cs"/>
                <w:sz w:val="28"/>
                <w:cs/>
              </w:rPr>
              <w:t>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4F4E2BF5" w14:textId="77777777" w:rsidR="00CE6EAB" w:rsidRPr="004517A7" w:rsidRDefault="00CE6EAB" w:rsidP="00CE6EAB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  <w:p w14:paraId="437A0737" w14:textId="04F93039" w:rsidR="000E5DB6" w:rsidRPr="004517A7" w:rsidRDefault="000E5DB6" w:rsidP="00CE6EAB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86" w:type="dxa"/>
          </w:tcPr>
          <w:p w14:paraId="3B73A8AA" w14:textId="77777777" w:rsidR="00CE6EAB" w:rsidRPr="004517A7" w:rsidRDefault="00CE6EAB" w:rsidP="00CE6EA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2DA101C2" w14:textId="77777777" w:rsidR="000E5DB6" w:rsidRPr="004517A7" w:rsidRDefault="000E5DB6" w:rsidP="00CE6EAB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  <w:p w14:paraId="5F1A59DF" w14:textId="7370134A" w:rsidR="00CE6EAB" w:rsidRPr="004517A7" w:rsidRDefault="00CE6EAB" w:rsidP="00CE6EAB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31,738</w:t>
            </w:r>
          </w:p>
        </w:tc>
        <w:tc>
          <w:tcPr>
            <w:tcW w:w="86" w:type="dxa"/>
          </w:tcPr>
          <w:p w14:paraId="10F6B13B" w14:textId="77777777" w:rsidR="00CE6EAB" w:rsidRPr="004517A7" w:rsidRDefault="00CE6EAB" w:rsidP="00CE6EA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2F9E984" w14:textId="4A4EA8C1" w:rsidR="00CE6EAB" w:rsidRPr="004517A7" w:rsidRDefault="000E5DB6" w:rsidP="00CE6EAB">
            <w:pPr>
              <w:tabs>
                <w:tab w:val="decimal" w:pos="882"/>
              </w:tabs>
              <w:ind w:right="17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86" w:type="dxa"/>
          </w:tcPr>
          <w:p w14:paraId="288058ED" w14:textId="77777777" w:rsidR="00CE6EAB" w:rsidRPr="004517A7" w:rsidRDefault="00CE6EAB" w:rsidP="00CE6EA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vAlign w:val="bottom"/>
          </w:tcPr>
          <w:p w14:paraId="5EE04C1F" w14:textId="21579EB8" w:rsidR="00CE6EAB" w:rsidRPr="004517A7" w:rsidRDefault="00CE6EAB" w:rsidP="00CE6EAB">
            <w:pPr>
              <w:tabs>
                <w:tab w:val="decimal" w:pos="546"/>
              </w:tabs>
              <w:ind w:right="90"/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</w:tr>
      <w:tr w:rsidR="000E5DB6" w:rsidRPr="004517A7" w14:paraId="68F69938" w14:textId="77777777" w:rsidTr="007428C4">
        <w:tc>
          <w:tcPr>
            <w:tcW w:w="4500" w:type="dxa"/>
          </w:tcPr>
          <w:p w14:paraId="20B68ECB" w14:textId="33C9CF60" w:rsidR="000E5DB6" w:rsidRPr="004517A7" w:rsidRDefault="000E5DB6" w:rsidP="00CE6EAB">
            <w:pPr>
              <w:ind w:left="360" w:right="-18" w:hanging="360"/>
              <w:jc w:val="both"/>
              <w:rPr>
                <w:rFonts w:asciiTheme="majorBidi" w:hAnsiTheme="majorBidi"/>
                <w:sz w:val="28"/>
              </w:rPr>
            </w:pPr>
            <w:r w:rsidRPr="004517A7">
              <w:rPr>
                <w:rFonts w:asciiTheme="majorBidi" w:hAnsiTheme="majorBidi" w:hint="cs"/>
                <w:sz w:val="28"/>
                <w:cs/>
              </w:rPr>
              <w:t>กำไรจากการขายเงินลงทุนในสินทรัพย</w:t>
            </w:r>
            <w:r w:rsidR="00B26A76" w:rsidRPr="004517A7">
              <w:rPr>
                <w:rFonts w:asciiTheme="majorBidi" w:hAnsiTheme="majorBidi" w:hint="cs"/>
                <w:sz w:val="28"/>
                <w:cs/>
              </w:rPr>
              <w:t>์</w:t>
            </w:r>
            <w:r w:rsidRPr="004517A7">
              <w:rPr>
                <w:rFonts w:asciiTheme="majorBidi" w:hAnsiTheme="majorBidi" w:hint="cs"/>
                <w:sz w:val="28"/>
                <w:cs/>
              </w:rPr>
              <w:t>ทางการเงิน</w:t>
            </w:r>
          </w:p>
          <w:p w14:paraId="1BDCBE5E" w14:textId="1193FCE6" w:rsidR="000E5DB6" w:rsidRPr="004517A7" w:rsidRDefault="000E5DB6" w:rsidP="00FD08F5">
            <w:pPr>
              <w:ind w:left="360" w:right="-18" w:hanging="360"/>
              <w:jc w:val="both"/>
              <w:rPr>
                <w:rFonts w:asciiTheme="majorBidi" w:hAnsiTheme="majorBidi"/>
                <w:sz w:val="28"/>
                <w:cs/>
              </w:rPr>
            </w:pPr>
            <w:r w:rsidRPr="004517A7">
              <w:rPr>
                <w:rFonts w:asciiTheme="majorBidi" w:hAnsiTheme="majorBidi" w:hint="cs"/>
                <w:sz w:val="28"/>
                <w:cs/>
              </w:rPr>
              <w:t xml:space="preserve">      ไม่หมุนเวียนอื่น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4755A6EC" w14:textId="77777777" w:rsidR="000E5DB6" w:rsidRPr="004517A7" w:rsidRDefault="000E5DB6" w:rsidP="00CE6EAB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  <w:p w14:paraId="7E7FCA13" w14:textId="73005886" w:rsidR="000E5DB6" w:rsidRPr="004517A7" w:rsidRDefault="000E5DB6" w:rsidP="00CE6EAB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2,897</w:t>
            </w:r>
          </w:p>
        </w:tc>
        <w:tc>
          <w:tcPr>
            <w:tcW w:w="86" w:type="dxa"/>
          </w:tcPr>
          <w:p w14:paraId="0778485F" w14:textId="77777777" w:rsidR="000E5DB6" w:rsidRPr="004517A7" w:rsidRDefault="000E5DB6" w:rsidP="00CE6EA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1DE1E37D" w14:textId="77777777" w:rsidR="000E5DB6" w:rsidRPr="004517A7" w:rsidRDefault="000E5DB6" w:rsidP="00CE6EAB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  <w:p w14:paraId="2C7D1597" w14:textId="7DE0E835" w:rsidR="000E5DB6" w:rsidRPr="004517A7" w:rsidRDefault="000E5DB6" w:rsidP="00CE6EAB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" w:type="dxa"/>
          </w:tcPr>
          <w:p w14:paraId="55B21AB8" w14:textId="77777777" w:rsidR="000E5DB6" w:rsidRPr="004517A7" w:rsidRDefault="000E5DB6" w:rsidP="00CE6EA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CB7EF05" w14:textId="7F2896B4" w:rsidR="000E5DB6" w:rsidRPr="004517A7" w:rsidRDefault="000E5DB6" w:rsidP="00CE6EAB">
            <w:pPr>
              <w:tabs>
                <w:tab w:val="decimal" w:pos="882"/>
              </w:tabs>
              <w:ind w:right="17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eastAsia="Times New Roman" w:hAnsi="Angsana New"/>
                <w:sz w:val="28"/>
                <w:lang w:val="en-GB"/>
              </w:rPr>
              <w:t>2,897</w:t>
            </w:r>
          </w:p>
        </w:tc>
        <w:tc>
          <w:tcPr>
            <w:tcW w:w="86" w:type="dxa"/>
          </w:tcPr>
          <w:p w14:paraId="2759550E" w14:textId="77777777" w:rsidR="000E5DB6" w:rsidRPr="004517A7" w:rsidRDefault="000E5DB6" w:rsidP="00CE6EA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vAlign w:val="bottom"/>
          </w:tcPr>
          <w:p w14:paraId="2920C371" w14:textId="38392321" w:rsidR="000E5DB6" w:rsidRPr="004517A7" w:rsidRDefault="000E5DB6" w:rsidP="00CE6EAB">
            <w:pPr>
              <w:tabs>
                <w:tab w:val="decimal" w:pos="546"/>
              </w:tabs>
              <w:ind w:right="90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</w:tr>
      <w:tr w:rsidR="00CE6EAB" w:rsidRPr="004517A7" w14:paraId="3F72CE78" w14:textId="77777777" w:rsidTr="007428C4">
        <w:tc>
          <w:tcPr>
            <w:tcW w:w="4500" w:type="dxa"/>
          </w:tcPr>
          <w:p w14:paraId="537206A2" w14:textId="77777777" w:rsidR="00CE6EAB" w:rsidRPr="004517A7" w:rsidRDefault="00CE6EAB" w:rsidP="00CE6EAB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รายได้จากเงินอุดหนุนรัฐบาล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755EB9" w14:textId="6F510563" w:rsidR="00CE6EAB" w:rsidRPr="004517A7" w:rsidRDefault="000E5DB6" w:rsidP="00CE6EAB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" w:type="dxa"/>
          </w:tcPr>
          <w:p w14:paraId="29BFD24C" w14:textId="77777777" w:rsidR="00CE6EAB" w:rsidRPr="004517A7" w:rsidRDefault="00CE6EAB" w:rsidP="00CE6EA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EF38773" w14:textId="3325BA42" w:rsidR="00CE6EAB" w:rsidRPr="004517A7" w:rsidRDefault="00CE6EAB" w:rsidP="00CE6EAB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86" w:type="dxa"/>
          </w:tcPr>
          <w:p w14:paraId="1FA01874" w14:textId="77777777" w:rsidR="00CE6EAB" w:rsidRPr="004517A7" w:rsidRDefault="00CE6EAB" w:rsidP="00CE6EA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BD6CD2A" w14:textId="030575CB" w:rsidR="00CE6EAB" w:rsidRPr="004517A7" w:rsidRDefault="000E5DB6" w:rsidP="00CE6EAB">
            <w:pPr>
              <w:tabs>
                <w:tab w:val="decimal" w:pos="546"/>
                <w:tab w:val="decimal" w:pos="882"/>
              </w:tabs>
              <w:ind w:right="17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86" w:type="dxa"/>
          </w:tcPr>
          <w:p w14:paraId="5A89B8D8" w14:textId="77777777" w:rsidR="00CE6EAB" w:rsidRPr="004517A7" w:rsidRDefault="00CE6EAB" w:rsidP="00CE6EA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vAlign w:val="bottom"/>
          </w:tcPr>
          <w:p w14:paraId="70852895" w14:textId="328F9776" w:rsidR="00CE6EAB" w:rsidRPr="004517A7" w:rsidRDefault="00CE6EAB" w:rsidP="00CE6EAB">
            <w:pPr>
              <w:tabs>
                <w:tab w:val="decimal" w:pos="546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</w:tr>
      <w:tr w:rsidR="00CE6EAB" w:rsidRPr="004517A7" w14:paraId="475069D3" w14:textId="77777777" w:rsidTr="007428C4">
        <w:tc>
          <w:tcPr>
            <w:tcW w:w="4500" w:type="dxa"/>
          </w:tcPr>
          <w:p w14:paraId="3267B2A1" w14:textId="77777777" w:rsidR="00CE6EAB" w:rsidRPr="004517A7" w:rsidRDefault="00CE6EAB" w:rsidP="00CE6EAB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กำไรจากการจำหน่ายทรัพย์สิน</w:t>
            </w:r>
          </w:p>
        </w:tc>
        <w:tc>
          <w:tcPr>
            <w:tcW w:w="990" w:type="dxa"/>
            <w:shd w:val="clear" w:color="auto" w:fill="auto"/>
          </w:tcPr>
          <w:p w14:paraId="4F3C8695" w14:textId="2F930180" w:rsidR="00CE6EAB" w:rsidRPr="004517A7" w:rsidRDefault="000E5DB6" w:rsidP="00CE6EAB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135</w:t>
            </w:r>
          </w:p>
        </w:tc>
        <w:tc>
          <w:tcPr>
            <w:tcW w:w="86" w:type="dxa"/>
          </w:tcPr>
          <w:p w14:paraId="6003CF87" w14:textId="77777777" w:rsidR="00CE6EAB" w:rsidRPr="004517A7" w:rsidRDefault="00CE6EAB" w:rsidP="00CE6EA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0D3D603D" w14:textId="173AC6F8" w:rsidR="00CE6EAB" w:rsidRPr="004517A7" w:rsidRDefault="00CE6EAB" w:rsidP="00CE6EAB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7,321</w:t>
            </w:r>
          </w:p>
        </w:tc>
        <w:tc>
          <w:tcPr>
            <w:tcW w:w="86" w:type="dxa"/>
          </w:tcPr>
          <w:p w14:paraId="06A1B0BF" w14:textId="77777777" w:rsidR="00CE6EAB" w:rsidRPr="004517A7" w:rsidRDefault="00CE6EAB" w:rsidP="00CE6EA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40645CA" w14:textId="130ED05B" w:rsidR="00CE6EAB" w:rsidRPr="004517A7" w:rsidRDefault="000E5DB6" w:rsidP="00CE6EAB">
            <w:pPr>
              <w:tabs>
                <w:tab w:val="decimal" w:pos="882"/>
              </w:tabs>
              <w:ind w:right="174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17</w:t>
            </w:r>
          </w:p>
        </w:tc>
        <w:tc>
          <w:tcPr>
            <w:tcW w:w="86" w:type="dxa"/>
          </w:tcPr>
          <w:p w14:paraId="7FB004E9" w14:textId="77777777" w:rsidR="00CE6EAB" w:rsidRPr="004517A7" w:rsidRDefault="00CE6EAB" w:rsidP="00CE6EA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vAlign w:val="bottom"/>
          </w:tcPr>
          <w:p w14:paraId="1EB95722" w14:textId="5B96A933" w:rsidR="00CE6EAB" w:rsidRPr="004517A7" w:rsidRDefault="00CE6EAB" w:rsidP="00CE6EAB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</w:tr>
      <w:tr w:rsidR="00CE6EAB" w:rsidRPr="004517A7" w14:paraId="3635B60F" w14:textId="77777777" w:rsidTr="007428C4">
        <w:tc>
          <w:tcPr>
            <w:tcW w:w="4500" w:type="dxa"/>
          </w:tcPr>
          <w:p w14:paraId="4AF95078" w14:textId="36A8686B" w:rsidR="00CE6EAB" w:rsidRPr="004517A7" w:rsidRDefault="00CE6EAB" w:rsidP="00CE6EAB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ดอกเบี้ยรับ </w:t>
            </w:r>
            <w:r w:rsidR="00B26A76" w:rsidRPr="004517A7">
              <w:rPr>
                <w:rFonts w:ascii="Angsana New" w:hAnsi="Angsana New"/>
                <w:sz w:val="28"/>
              </w:rPr>
              <w:t>-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5990FA56" w14:textId="5016C3B5" w:rsidR="00CE6EAB" w:rsidRPr="004517A7" w:rsidRDefault="000E5DB6" w:rsidP="00CE6EAB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68</w:t>
            </w:r>
            <w:r w:rsidR="00EE566A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6" w:type="dxa"/>
          </w:tcPr>
          <w:p w14:paraId="29E0A0EA" w14:textId="77777777" w:rsidR="00CE6EAB" w:rsidRPr="004517A7" w:rsidRDefault="00CE6EAB" w:rsidP="00CE6EA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298A0B86" w14:textId="79A4974E" w:rsidR="00CE6EAB" w:rsidRPr="004517A7" w:rsidRDefault="00CE6EAB" w:rsidP="00CE6EAB">
            <w:pPr>
              <w:tabs>
                <w:tab w:val="decimal" w:pos="546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6,733</w:t>
            </w:r>
          </w:p>
        </w:tc>
        <w:tc>
          <w:tcPr>
            <w:tcW w:w="86" w:type="dxa"/>
          </w:tcPr>
          <w:p w14:paraId="2FE8D757" w14:textId="77777777" w:rsidR="00CE6EAB" w:rsidRPr="004517A7" w:rsidRDefault="00CE6EAB" w:rsidP="00CE6EA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299FF46" w14:textId="3C142585" w:rsidR="00CE6EAB" w:rsidRPr="004517A7" w:rsidRDefault="000E5DB6" w:rsidP="00CE6EAB">
            <w:pPr>
              <w:tabs>
                <w:tab w:val="decimal" w:pos="882"/>
              </w:tabs>
              <w:ind w:right="174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49,496</w:t>
            </w:r>
          </w:p>
        </w:tc>
        <w:tc>
          <w:tcPr>
            <w:tcW w:w="86" w:type="dxa"/>
          </w:tcPr>
          <w:p w14:paraId="38E2CBAA" w14:textId="77777777" w:rsidR="00CE6EAB" w:rsidRPr="004517A7" w:rsidRDefault="00CE6EAB" w:rsidP="00CE6EA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vAlign w:val="bottom"/>
          </w:tcPr>
          <w:p w14:paraId="6FAC0B2D" w14:textId="077928B8" w:rsidR="00CE6EAB" w:rsidRPr="004517A7" w:rsidRDefault="00CE6EAB" w:rsidP="00CE6EAB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</w:rPr>
              <w:t>52,489</w:t>
            </w:r>
          </w:p>
        </w:tc>
      </w:tr>
      <w:tr w:rsidR="00CE6EAB" w:rsidRPr="004517A7" w14:paraId="5937A0C7" w14:textId="77777777" w:rsidTr="007428C4">
        <w:tc>
          <w:tcPr>
            <w:tcW w:w="4500" w:type="dxa"/>
          </w:tcPr>
          <w:p w14:paraId="459628E7" w14:textId="77777777" w:rsidR="00CE6EAB" w:rsidRPr="004517A7" w:rsidRDefault="00CE6EAB" w:rsidP="00CE6EAB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รายได้ค่าเช่าและค่าสาธารณูปโภค</w:t>
            </w:r>
          </w:p>
        </w:tc>
        <w:tc>
          <w:tcPr>
            <w:tcW w:w="990" w:type="dxa"/>
            <w:shd w:val="clear" w:color="auto" w:fill="auto"/>
          </w:tcPr>
          <w:p w14:paraId="2CABFC63" w14:textId="5CDCD9A8" w:rsidR="00CE6EAB" w:rsidRPr="004517A7" w:rsidRDefault="000E5DB6" w:rsidP="00CE6EAB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12,624</w:t>
            </w:r>
          </w:p>
        </w:tc>
        <w:tc>
          <w:tcPr>
            <w:tcW w:w="86" w:type="dxa"/>
          </w:tcPr>
          <w:p w14:paraId="5CFE2CF7" w14:textId="77777777" w:rsidR="00CE6EAB" w:rsidRPr="004517A7" w:rsidRDefault="00CE6EAB" w:rsidP="00CE6EA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1E0FF91E" w14:textId="4D986BBD" w:rsidR="00CE6EAB" w:rsidRPr="004517A7" w:rsidRDefault="00CE6EAB" w:rsidP="00CE6EAB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12,078</w:t>
            </w:r>
          </w:p>
        </w:tc>
        <w:tc>
          <w:tcPr>
            <w:tcW w:w="86" w:type="dxa"/>
          </w:tcPr>
          <w:p w14:paraId="65D4B143" w14:textId="77777777" w:rsidR="00CE6EAB" w:rsidRPr="004517A7" w:rsidRDefault="00CE6EAB" w:rsidP="00CE6EA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BA14E7A" w14:textId="29D8F4D8" w:rsidR="00CE6EAB" w:rsidRPr="004517A7" w:rsidRDefault="000E5DB6" w:rsidP="00CE6EAB">
            <w:pPr>
              <w:tabs>
                <w:tab w:val="decimal" w:pos="882"/>
              </w:tabs>
              <w:ind w:right="17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eastAsia="Times New Roman" w:hAnsi="Angsana New"/>
                <w:sz w:val="28"/>
                <w:lang w:val="en-GB"/>
              </w:rPr>
              <w:t>10,096</w:t>
            </w:r>
          </w:p>
        </w:tc>
        <w:tc>
          <w:tcPr>
            <w:tcW w:w="86" w:type="dxa"/>
          </w:tcPr>
          <w:p w14:paraId="664C70D0" w14:textId="77777777" w:rsidR="00CE6EAB" w:rsidRPr="004517A7" w:rsidRDefault="00CE6EAB" w:rsidP="00CE6EA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vAlign w:val="bottom"/>
          </w:tcPr>
          <w:p w14:paraId="1D90DB3E" w14:textId="1BD270F2" w:rsidR="00CE6EAB" w:rsidRPr="004517A7" w:rsidRDefault="00CE6EAB" w:rsidP="00CE6EAB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  <w:lang w:val="en-GB"/>
              </w:rPr>
              <w:t>11,007</w:t>
            </w:r>
          </w:p>
        </w:tc>
      </w:tr>
      <w:tr w:rsidR="00CE6EAB" w:rsidRPr="004517A7" w14:paraId="03A10B30" w14:textId="77777777" w:rsidTr="007428C4">
        <w:tc>
          <w:tcPr>
            <w:tcW w:w="4500" w:type="dxa"/>
          </w:tcPr>
          <w:p w14:paraId="461FE888" w14:textId="77777777" w:rsidR="00CE6EAB" w:rsidRPr="004517A7" w:rsidRDefault="00CE6EAB" w:rsidP="00CE6EAB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51287502" w14:textId="73DB9D9A" w:rsidR="00CE6EAB" w:rsidRPr="004517A7" w:rsidRDefault="000E5DB6" w:rsidP="00CE6EAB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922</w:t>
            </w:r>
          </w:p>
        </w:tc>
        <w:tc>
          <w:tcPr>
            <w:tcW w:w="86" w:type="dxa"/>
          </w:tcPr>
          <w:p w14:paraId="181DB222" w14:textId="77777777" w:rsidR="00CE6EAB" w:rsidRPr="004517A7" w:rsidRDefault="00CE6EAB" w:rsidP="00CE6EA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4647851D" w14:textId="5FD78D32" w:rsidR="00CE6EAB" w:rsidRPr="004517A7" w:rsidRDefault="00CE6EAB" w:rsidP="00CE6EAB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869</w:t>
            </w:r>
          </w:p>
        </w:tc>
        <w:tc>
          <w:tcPr>
            <w:tcW w:w="86" w:type="dxa"/>
          </w:tcPr>
          <w:p w14:paraId="40CA7D4E" w14:textId="77777777" w:rsidR="00CE6EAB" w:rsidRPr="004517A7" w:rsidRDefault="00CE6EAB" w:rsidP="00CE6EA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335F606" w14:textId="692F92EB" w:rsidR="00CE6EAB" w:rsidRPr="004517A7" w:rsidRDefault="000E5DB6" w:rsidP="00CE6EAB">
            <w:pPr>
              <w:tabs>
                <w:tab w:val="decimal" w:pos="882"/>
              </w:tabs>
              <w:ind w:right="17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eastAsia="Times New Roman" w:hAnsi="Angsana New"/>
                <w:sz w:val="28"/>
                <w:lang w:val="en-GB"/>
              </w:rPr>
              <w:t>292</w:t>
            </w:r>
          </w:p>
        </w:tc>
        <w:tc>
          <w:tcPr>
            <w:tcW w:w="86" w:type="dxa"/>
          </w:tcPr>
          <w:p w14:paraId="382C121B" w14:textId="77777777" w:rsidR="00CE6EAB" w:rsidRPr="004517A7" w:rsidRDefault="00CE6EAB" w:rsidP="00CE6EA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vAlign w:val="bottom"/>
          </w:tcPr>
          <w:p w14:paraId="0DBF6C0E" w14:textId="08AF9404" w:rsidR="00CE6EAB" w:rsidRPr="004517A7" w:rsidRDefault="00CE6EAB" w:rsidP="00CE6EAB">
            <w:pPr>
              <w:tabs>
                <w:tab w:val="decimal" w:pos="882"/>
              </w:tabs>
              <w:ind w:right="90"/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  <w:lang w:val="en-GB"/>
              </w:rPr>
              <w:t>365</w:t>
            </w:r>
          </w:p>
        </w:tc>
      </w:tr>
      <w:tr w:rsidR="00CE6EAB" w:rsidRPr="004517A7" w14:paraId="5F53A65D" w14:textId="77777777" w:rsidTr="007428C4">
        <w:tc>
          <w:tcPr>
            <w:tcW w:w="4500" w:type="dxa"/>
          </w:tcPr>
          <w:p w14:paraId="5436E975" w14:textId="77777777" w:rsidR="00CE6EAB" w:rsidRPr="004517A7" w:rsidRDefault="00CE6EAB" w:rsidP="00CE6EAB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hint="cs"/>
                <w:sz w:val="28"/>
                <w:cs/>
              </w:rPr>
              <w:t>รายได้จากการได้รับยกหนี้</w:t>
            </w:r>
          </w:p>
        </w:tc>
        <w:tc>
          <w:tcPr>
            <w:tcW w:w="990" w:type="dxa"/>
            <w:shd w:val="clear" w:color="auto" w:fill="auto"/>
          </w:tcPr>
          <w:p w14:paraId="59A7101C" w14:textId="4B3A0C10" w:rsidR="00CE6EAB" w:rsidRPr="004517A7" w:rsidRDefault="000E5DB6" w:rsidP="00CE6EAB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" w:type="dxa"/>
          </w:tcPr>
          <w:p w14:paraId="7921DD82" w14:textId="77777777" w:rsidR="00CE6EAB" w:rsidRPr="004517A7" w:rsidRDefault="00CE6EAB" w:rsidP="00CE6EA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233BAE2D" w14:textId="0D2DE129" w:rsidR="00CE6EAB" w:rsidRPr="004517A7" w:rsidRDefault="00CE6EAB" w:rsidP="00CE6EAB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56,374</w:t>
            </w:r>
          </w:p>
        </w:tc>
        <w:tc>
          <w:tcPr>
            <w:tcW w:w="86" w:type="dxa"/>
          </w:tcPr>
          <w:p w14:paraId="4395C831" w14:textId="77777777" w:rsidR="00CE6EAB" w:rsidRPr="004517A7" w:rsidRDefault="00CE6EAB" w:rsidP="00CE6EA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42DE374" w14:textId="612429F8" w:rsidR="00CE6EAB" w:rsidRPr="004517A7" w:rsidRDefault="000E5DB6" w:rsidP="00CE6EAB">
            <w:pPr>
              <w:tabs>
                <w:tab w:val="decimal" w:pos="882"/>
              </w:tabs>
              <w:ind w:right="17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4517A7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86" w:type="dxa"/>
          </w:tcPr>
          <w:p w14:paraId="4F7BC94F" w14:textId="77777777" w:rsidR="00CE6EAB" w:rsidRPr="004517A7" w:rsidRDefault="00CE6EAB" w:rsidP="00CE6EA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vAlign w:val="bottom"/>
          </w:tcPr>
          <w:p w14:paraId="5AE6B251" w14:textId="47F33A8B" w:rsidR="00CE6EAB" w:rsidRPr="004517A7" w:rsidRDefault="00CE6EAB" w:rsidP="00CE6EAB">
            <w:pPr>
              <w:tabs>
                <w:tab w:val="decimal" w:pos="882"/>
              </w:tabs>
              <w:ind w:right="90"/>
              <w:jc w:val="right"/>
              <w:rPr>
                <w:rFonts w:ascii="Angsana New" w:eastAsia="Times New Roman" w:hAnsi="Angsana New"/>
                <w:sz w:val="28"/>
              </w:rPr>
            </w:pPr>
            <w:r w:rsidRPr="004517A7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</w:tr>
      <w:tr w:rsidR="00CE6EAB" w:rsidRPr="004517A7" w14:paraId="0486A28C" w14:textId="77777777" w:rsidTr="007428C4">
        <w:tc>
          <w:tcPr>
            <w:tcW w:w="4500" w:type="dxa"/>
            <w:vAlign w:val="bottom"/>
          </w:tcPr>
          <w:p w14:paraId="27222EEE" w14:textId="77777777" w:rsidR="00CE6EAB" w:rsidRPr="004517A7" w:rsidRDefault="00CE6EAB" w:rsidP="00CE6EAB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56F1E93" w14:textId="1618D603" w:rsidR="00CE6EAB" w:rsidRPr="004517A7" w:rsidRDefault="000E5DB6" w:rsidP="00CE6EAB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31,59</w:t>
            </w:r>
            <w:r w:rsidR="00EE566A" w:rsidRPr="004517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86" w:type="dxa"/>
          </w:tcPr>
          <w:p w14:paraId="72F4DD7E" w14:textId="77777777" w:rsidR="00CE6EAB" w:rsidRPr="004517A7" w:rsidRDefault="00CE6EAB" w:rsidP="00CE6EA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36E220C9" w14:textId="52CD3EB4" w:rsidR="00CE6EAB" w:rsidRPr="004517A7" w:rsidRDefault="00CE6EAB" w:rsidP="00CE6EAB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67,012</w:t>
            </w:r>
          </w:p>
        </w:tc>
        <w:tc>
          <w:tcPr>
            <w:tcW w:w="86" w:type="dxa"/>
          </w:tcPr>
          <w:p w14:paraId="1C109C28" w14:textId="77777777" w:rsidR="00CE6EAB" w:rsidRPr="004517A7" w:rsidRDefault="00CE6EAB" w:rsidP="00CE6EA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44437BE7" w14:textId="6BEEDEC7" w:rsidR="00CE6EAB" w:rsidRPr="004517A7" w:rsidRDefault="000E5DB6" w:rsidP="00CE6EAB">
            <w:pPr>
              <w:tabs>
                <w:tab w:val="decimal" w:pos="882"/>
              </w:tabs>
              <w:ind w:right="17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8,403</w:t>
            </w:r>
          </w:p>
        </w:tc>
        <w:tc>
          <w:tcPr>
            <w:tcW w:w="86" w:type="dxa"/>
          </w:tcPr>
          <w:p w14:paraId="6BF530CC" w14:textId="77777777" w:rsidR="00CE6EAB" w:rsidRPr="004517A7" w:rsidRDefault="00CE6EAB" w:rsidP="00CE6EA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85DE0D2" w14:textId="4E221BD3" w:rsidR="00CE6EAB" w:rsidRPr="004517A7" w:rsidRDefault="00CE6EAB" w:rsidP="00CE6EAB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7,936</w:t>
            </w:r>
          </w:p>
        </w:tc>
      </w:tr>
      <w:tr w:rsidR="00CE6EAB" w:rsidRPr="004517A7" w14:paraId="543BC3E7" w14:textId="77777777" w:rsidTr="007428C4">
        <w:tc>
          <w:tcPr>
            <w:tcW w:w="4500" w:type="dxa"/>
          </w:tcPr>
          <w:p w14:paraId="3C16888F" w14:textId="77777777" w:rsidR="00CE6EAB" w:rsidRPr="004517A7" w:rsidRDefault="00CE6EAB" w:rsidP="00CE6EAB">
            <w:pPr>
              <w:ind w:right="-18" w:firstLine="4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81BC87" w14:textId="2AD2B3D3" w:rsidR="00CE6EAB" w:rsidRPr="004517A7" w:rsidRDefault="000E5DB6" w:rsidP="00CE6EAB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48,855</w:t>
            </w:r>
          </w:p>
        </w:tc>
        <w:tc>
          <w:tcPr>
            <w:tcW w:w="86" w:type="dxa"/>
          </w:tcPr>
          <w:p w14:paraId="572A5411" w14:textId="77777777" w:rsidR="00CE6EAB" w:rsidRPr="004517A7" w:rsidRDefault="00CE6EAB" w:rsidP="00CE6EA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805E4" w14:textId="2D18C620" w:rsidR="00CE6EAB" w:rsidRPr="004517A7" w:rsidRDefault="00CE6EAB" w:rsidP="00CE6EAB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182,243</w:t>
            </w:r>
          </w:p>
        </w:tc>
        <w:tc>
          <w:tcPr>
            <w:tcW w:w="86" w:type="dxa"/>
          </w:tcPr>
          <w:p w14:paraId="1936BD05" w14:textId="77777777" w:rsidR="00CE6EAB" w:rsidRPr="004517A7" w:rsidRDefault="00CE6EAB" w:rsidP="00CE6EA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FE1D57" w14:textId="6FEECA02" w:rsidR="00CE6EAB" w:rsidRPr="004517A7" w:rsidRDefault="000E5DB6" w:rsidP="00CE6EAB">
            <w:pPr>
              <w:tabs>
                <w:tab w:val="decimal" w:pos="882"/>
              </w:tabs>
              <w:ind w:right="17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71,201</w:t>
            </w:r>
          </w:p>
        </w:tc>
        <w:tc>
          <w:tcPr>
            <w:tcW w:w="86" w:type="dxa"/>
          </w:tcPr>
          <w:p w14:paraId="26B8791C" w14:textId="77777777" w:rsidR="00CE6EAB" w:rsidRPr="004517A7" w:rsidRDefault="00CE6EAB" w:rsidP="00CE6EA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0E0AED3C" w14:textId="40A7F49E" w:rsidR="00CE6EAB" w:rsidRPr="004517A7" w:rsidRDefault="00CE6EAB" w:rsidP="00CE6EAB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76,917</w:t>
            </w:r>
          </w:p>
        </w:tc>
      </w:tr>
    </w:tbl>
    <w:p w14:paraId="7A498748" w14:textId="71D7C685" w:rsidR="00CC26E9" w:rsidRPr="004517A7" w:rsidRDefault="00CC26E9" w:rsidP="00CC26E9">
      <w:pPr>
        <w:pStyle w:val="ListParagraph"/>
        <w:spacing w:before="240" w:line="240" w:lineRule="atLeast"/>
        <w:ind w:left="0"/>
        <w:rPr>
          <w:rFonts w:ascii="Angsana New" w:hAnsi="Angsana New"/>
          <w:b/>
          <w:bCs/>
          <w:sz w:val="28"/>
        </w:rPr>
      </w:pPr>
    </w:p>
    <w:p w14:paraId="7DE7D5C6" w14:textId="4200F7B4" w:rsidR="00CC26E9" w:rsidRPr="004517A7" w:rsidRDefault="00CC26E9" w:rsidP="00CC26E9">
      <w:pPr>
        <w:pStyle w:val="ListParagraph"/>
        <w:spacing w:before="240" w:line="240" w:lineRule="atLeast"/>
        <w:ind w:left="0"/>
        <w:rPr>
          <w:rFonts w:ascii="Angsana New" w:hAnsi="Angsana New"/>
          <w:b/>
          <w:bCs/>
          <w:sz w:val="28"/>
        </w:rPr>
      </w:pPr>
    </w:p>
    <w:p w14:paraId="3A2B8816" w14:textId="331089B6" w:rsidR="00CC26E9" w:rsidRPr="004517A7" w:rsidRDefault="00CC26E9" w:rsidP="00CC26E9">
      <w:pPr>
        <w:pStyle w:val="ListParagraph"/>
        <w:spacing w:before="240" w:line="240" w:lineRule="atLeast"/>
        <w:ind w:left="0"/>
        <w:rPr>
          <w:rFonts w:ascii="Angsana New" w:hAnsi="Angsana New"/>
          <w:b/>
          <w:bCs/>
          <w:sz w:val="28"/>
        </w:rPr>
      </w:pPr>
    </w:p>
    <w:p w14:paraId="1C7FDD2B" w14:textId="70546A1F" w:rsidR="00CC26E9" w:rsidRPr="004517A7" w:rsidRDefault="00CC26E9" w:rsidP="00CC26E9">
      <w:pPr>
        <w:pStyle w:val="ListParagraph"/>
        <w:spacing w:before="240" w:line="240" w:lineRule="atLeast"/>
        <w:ind w:left="0"/>
        <w:rPr>
          <w:rFonts w:ascii="Angsana New" w:hAnsi="Angsana New"/>
          <w:b/>
          <w:bCs/>
          <w:sz w:val="28"/>
        </w:rPr>
      </w:pPr>
    </w:p>
    <w:p w14:paraId="71782D9B" w14:textId="2A7A8760" w:rsidR="00CC26E9" w:rsidRPr="004517A7" w:rsidRDefault="00CC26E9" w:rsidP="00CC26E9">
      <w:pPr>
        <w:pStyle w:val="ListParagraph"/>
        <w:spacing w:before="240" w:line="240" w:lineRule="atLeast"/>
        <w:ind w:left="0"/>
        <w:rPr>
          <w:rFonts w:ascii="Angsana New" w:hAnsi="Angsana New"/>
          <w:b/>
          <w:bCs/>
          <w:sz w:val="28"/>
        </w:rPr>
      </w:pPr>
    </w:p>
    <w:p w14:paraId="39A82F4A" w14:textId="042AF351" w:rsidR="00CC26E9" w:rsidRPr="004517A7" w:rsidRDefault="00CC26E9" w:rsidP="00CC26E9">
      <w:pPr>
        <w:pStyle w:val="ListParagraph"/>
        <w:spacing w:before="240" w:line="240" w:lineRule="atLeast"/>
        <w:ind w:left="0"/>
        <w:rPr>
          <w:rFonts w:ascii="Angsana New" w:hAnsi="Angsana New"/>
          <w:b/>
          <w:bCs/>
          <w:sz w:val="28"/>
        </w:rPr>
      </w:pPr>
    </w:p>
    <w:p w14:paraId="7EC51E33" w14:textId="250F9934" w:rsidR="00EC13EF" w:rsidRPr="004517A7" w:rsidRDefault="00EC13E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/>
          <w:b/>
          <w:bCs/>
          <w:sz w:val="28"/>
        </w:rPr>
        <w:br w:type="page"/>
      </w:r>
    </w:p>
    <w:p w14:paraId="292E03D6" w14:textId="346AA505" w:rsidR="00821904" w:rsidRPr="004517A7" w:rsidRDefault="00821904" w:rsidP="00EC6937">
      <w:pPr>
        <w:pStyle w:val="ListParagraph"/>
        <w:numPr>
          <w:ilvl w:val="0"/>
          <w:numId w:val="1"/>
        </w:numPr>
        <w:spacing w:before="240" w:line="240" w:lineRule="atLeast"/>
        <w:ind w:hanging="450"/>
        <w:rPr>
          <w:rFonts w:ascii="Angsana New" w:hAnsi="Angsana New"/>
          <w:b/>
          <w:bCs/>
          <w:sz w:val="28"/>
          <w:cs/>
        </w:rPr>
      </w:pPr>
      <w:r w:rsidRPr="004517A7">
        <w:rPr>
          <w:rFonts w:ascii="Angsana New" w:hAnsi="Angsana New" w:hint="cs"/>
          <w:b/>
          <w:bCs/>
          <w:sz w:val="28"/>
          <w:cs/>
        </w:rPr>
        <w:lastRenderedPageBreak/>
        <w:t>ค่าใช้จ่ายตามลักษณะ</w:t>
      </w:r>
    </w:p>
    <w:p w14:paraId="6555EFD9" w14:textId="4EC57A1D" w:rsidR="00821904" w:rsidRPr="004517A7" w:rsidRDefault="00821904" w:rsidP="00160CCB">
      <w:pPr>
        <w:pStyle w:val="ListParagraph"/>
        <w:spacing w:before="240"/>
        <w:ind w:left="450"/>
        <w:jc w:val="thaiDistribute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>สำหรับปีสิ้นสุดวันที่</w:t>
      </w:r>
      <w:r w:rsidRPr="004517A7">
        <w:rPr>
          <w:rFonts w:ascii="Angsana New" w:hAnsi="Angsana New" w:hint="cs"/>
          <w:sz w:val="28"/>
        </w:rPr>
        <w:t xml:space="preserve"> 31 </w:t>
      </w:r>
      <w:r w:rsidRPr="004517A7">
        <w:rPr>
          <w:rFonts w:ascii="Angsana New" w:hAnsi="Angsana New" w:hint="cs"/>
          <w:sz w:val="28"/>
          <w:cs/>
        </w:rPr>
        <w:t xml:space="preserve">ธันวาคม </w:t>
      </w:r>
      <w:r w:rsidRPr="004517A7">
        <w:rPr>
          <w:rFonts w:ascii="Angsana New" w:hAnsi="Angsana New" w:hint="cs"/>
          <w:sz w:val="28"/>
        </w:rPr>
        <w:t>256</w:t>
      </w:r>
      <w:r w:rsidR="00984352" w:rsidRPr="004517A7">
        <w:rPr>
          <w:rFonts w:ascii="Angsana New" w:hAnsi="Angsana New"/>
          <w:sz w:val="28"/>
        </w:rPr>
        <w:t>4</w:t>
      </w:r>
      <w:r w:rsidRPr="004517A7">
        <w:rPr>
          <w:rFonts w:ascii="Angsana New" w:hAnsi="Angsana New" w:hint="cs"/>
          <w:sz w:val="28"/>
        </w:rPr>
        <w:t xml:space="preserve"> </w:t>
      </w:r>
      <w:r w:rsidRPr="004517A7">
        <w:rPr>
          <w:rFonts w:ascii="Angsana New" w:hAnsi="Angsana New" w:hint="cs"/>
          <w:sz w:val="28"/>
          <w:cs/>
        </w:rPr>
        <w:t xml:space="preserve">และ </w:t>
      </w:r>
      <w:r w:rsidRPr="004517A7">
        <w:rPr>
          <w:rFonts w:ascii="Angsana New" w:hAnsi="Angsana New" w:hint="cs"/>
          <w:sz w:val="28"/>
        </w:rPr>
        <w:t>256</w:t>
      </w:r>
      <w:r w:rsidR="00984352" w:rsidRPr="004517A7">
        <w:rPr>
          <w:rFonts w:ascii="Angsana New" w:hAnsi="Angsana New"/>
          <w:sz w:val="28"/>
        </w:rPr>
        <w:t>3</w:t>
      </w:r>
      <w:r w:rsidRPr="004517A7">
        <w:rPr>
          <w:rFonts w:ascii="Angsana New" w:hAnsi="Angsana New" w:hint="cs"/>
          <w:sz w:val="28"/>
        </w:rPr>
        <w:t xml:space="preserve"> </w:t>
      </w:r>
      <w:r w:rsidRPr="004517A7">
        <w:rPr>
          <w:rFonts w:ascii="Angsana New" w:hAnsi="Angsana New" w:hint="cs"/>
          <w:sz w:val="28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1170"/>
        <w:gridCol w:w="1170"/>
        <w:gridCol w:w="1170"/>
      </w:tblGrid>
      <w:tr w:rsidR="00821904" w:rsidRPr="004517A7" w14:paraId="12A40B19" w14:textId="77777777" w:rsidTr="007428C4">
        <w:tc>
          <w:tcPr>
            <w:tcW w:w="4320" w:type="dxa"/>
          </w:tcPr>
          <w:p w14:paraId="2CDF4022" w14:textId="77777777" w:rsidR="00821904" w:rsidRPr="004517A7" w:rsidRDefault="00821904" w:rsidP="000D313F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2"/>
          </w:tcPr>
          <w:p w14:paraId="0BAC2C33" w14:textId="77777777" w:rsidR="00821904" w:rsidRPr="004517A7" w:rsidRDefault="00821904" w:rsidP="000D313F">
            <w:pP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gridSpan w:val="2"/>
          </w:tcPr>
          <w:p w14:paraId="67285DD1" w14:textId="77777777" w:rsidR="00821904" w:rsidRPr="004517A7" w:rsidRDefault="00821904" w:rsidP="000D313F">
            <w:pP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821904" w:rsidRPr="004517A7" w14:paraId="6164B2AC" w14:textId="77777777" w:rsidTr="007428C4">
        <w:tc>
          <w:tcPr>
            <w:tcW w:w="4320" w:type="dxa"/>
          </w:tcPr>
          <w:p w14:paraId="3A4A6E56" w14:textId="77777777" w:rsidR="00821904" w:rsidRPr="004517A7" w:rsidRDefault="00821904" w:rsidP="000D313F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2"/>
          </w:tcPr>
          <w:p w14:paraId="5477B22E" w14:textId="77777777" w:rsidR="00821904" w:rsidRPr="004517A7" w:rsidRDefault="00821904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EFB7FDB" w14:textId="77777777" w:rsidR="00821904" w:rsidRPr="004517A7" w:rsidRDefault="00821904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21904" w:rsidRPr="004517A7" w14:paraId="38AAA743" w14:textId="77777777" w:rsidTr="007428C4">
        <w:tc>
          <w:tcPr>
            <w:tcW w:w="4320" w:type="dxa"/>
          </w:tcPr>
          <w:p w14:paraId="6F276093" w14:textId="77777777" w:rsidR="00821904" w:rsidRPr="004517A7" w:rsidRDefault="00821904" w:rsidP="000D313F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4B0DD6A" w14:textId="4964E3ED" w:rsidR="00821904" w:rsidRPr="004517A7" w:rsidRDefault="00821904" w:rsidP="000D3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CE6EAB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202B08A5" w14:textId="253ACBE2" w:rsidR="00821904" w:rsidRPr="004517A7" w:rsidRDefault="00821904" w:rsidP="000D3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CE6EAB" w:rsidRPr="004517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2DF77351" w14:textId="0008C7FF" w:rsidR="00821904" w:rsidRPr="004517A7" w:rsidRDefault="00821904" w:rsidP="000D3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CE6EAB"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090FA7F2" w14:textId="0765FC57" w:rsidR="00821904" w:rsidRPr="004517A7" w:rsidRDefault="00821904" w:rsidP="000D3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CE6EAB" w:rsidRPr="004517A7">
              <w:rPr>
                <w:rFonts w:ascii="Angsana New" w:hAnsi="Angsana New"/>
                <w:sz w:val="28"/>
              </w:rPr>
              <w:t>3</w:t>
            </w:r>
          </w:p>
        </w:tc>
      </w:tr>
      <w:tr w:rsidR="000E45BF" w:rsidRPr="004517A7" w14:paraId="18CF55D5" w14:textId="77777777" w:rsidTr="00016DD4">
        <w:tc>
          <w:tcPr>
            <w:tcW w:w="4320" w:type="dxa"/>
            <w:vAlign w:val="bottom"/>
          </w:tcPr>
          <w:p w14:paraId="716BFFD3" w14:textId="77777777" w:rsidR="000E45BF" w:rsidRPr="004517A7" w:rsidRDefault="000E45BF" w:rsidP="000E45BF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ค่าใช้จ่ายพนักงาน</w:t>
            </w:r>
          </w:p>
        </w:tc>
        <w:tc>
          <w:tcPr>
            <w:tcW w:w="1080" w:type="dxa"/>
            <w:shd w:val="clear" w:color="auto" w:fill="auto"/>
          </w:tcPr>
          <w:p w14:paraId="57422A53" w14:textId="7AB4AFF9" w:rsidR="000E45BF" w:rsidRPr="004517A7" w:rsidRDefault="000E45BF" w:rsidP="000E45BF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 xml:space="preserve"> </w:t>
            </w:r>
            <w:r w:rsidR="00EC13EF" w:rsidRPr="004517A7">
              <w:rPr>
                <w:rFonts w:ascii="Angsana New" w:hAnsi="Angsana New"/>
                <w:sz w:val="28"/>
              </w:rPr>
              <w:t>44,225</w:t>
            </w:r>
            <w:r w:rsidRPr="004517A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5EA8EA" w14:textId="0545B30C" w:rsidR="000E45BF" w:rsidRPr="004517A7" w:rsidRDefault="000E45BF" w:rsidP="000E45BF">
            <w:pPr>
              <w:tabs>
                <w:tab w:val="decimal" w:pos="882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43,237</w:t>
            </w:r>
          </w:p>
        </w:tc>
        <w:tc>
          <w:tcPr>
            <w:tcW w:w="1170" w:type="dxa"/>
            <w:shd w:val="clear" w:color="auto" w:fill="auto"/>
          </w:tcPr>
          <w:p w14:paraId="6A82EF06" w14:textId="663BC259" w:rsidR="000E45BF" w:rsidRPr="004517A7" w:rsidRDefault="000E45BF" w:rsidP="00EC13EF">
            <w:pPr>
              <w:tabs>
                <w:tab w:val="decimal" w:pos="882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 xml:space="preserve"> </w:t>
            </w:r>
            <w:r w:rsidR="00EC13EF" w:rsidRPr="004517A7">
              <w:rPr>
                <w:rFonts w:ascii="Angsana New" w:hAnsi="Angsana New"/>
                <w:sz w:val="28"/>
              </w:rPr>
              <w:t>30,146</w:t>
            </w:r>
            <w:r w:rsidRPr="004517A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C18A71A" w14:textId="4B53589F" w:rsidR="000E45BF" w:rsidRPr="004517A7" w:rsidRDefault="000E45BF" w:rsidP="000E45BF">
            <w:pPr>
              <w:tabs>
                <w:tab w:val="decimal" w:pos="887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22,004</w:t>
            </w:r>
          </w:p>
        </w:tc>
      </w:tr>
      <w:tr w:rsidR="000E45BF" w:rsidRPr="004517A7" w14:paraId="413BCF35" w14:textId="77777777" w:rsidTr="00016DD4">
        <w:tc>
          <w:tcPr>
            <w:tcW w:w="4320" w:type="dxa"/>
            <w:vAlign w:val="bottom"/>
          </w:tcPr>
          <w:p w14:paraId="651C877F" w14:textId="77777777" w:rsidR="000E45BF" w:rsidRPr="004517A7" w:rsidRDefault="000E45BF" w:rsidP="000E45BF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ค่าตอบแทนผู้บริหาร</w:t>
            </w:r>
          </w:p>
        </w:tc>
        <w:tc>
          <w:tcPr>
            <w:tcW w:w="1080" w:type="dxa"/>
            <w:shd w:val="clear" w:color="auto" w:fill="auto"/>
          </w:tcPr>
          <w:p w14:paraId="1286F90B" w14:textId="7B5159E5" w:rsidR="000E45BF" w:rsidRPr="004517A7" w:rsidRDefault="000E45BF" w:rsidP="000E45BF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 xml:space="preserve"> </w:t>
            </w:r>
            <w:r w:rsidR="00EC13EF" w:rsidRPr="004517A7">
              <w:rPr>
                <w:rFonts w:ascii="Angsana New" w:hAnsi="Angsana New"/>
                <w:sz w:val="28"/>
              </w:rPr>
              <w:t>20,244</w:t>
            </w:r>
            <w:r w:rsidRPr="004517A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0CCFAB" w14:textId="3C81CD89" w:rsidR="000E45BF" w:rsidRPr="004517A7" w:rsidRDefault="000E45BF" w:rsidP="000E45BF">
            <w:pPr>
              <w:tabs>
                <w:tab w:val="decimal" w:pos="882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30,378</w:t>
            </w:r>
          </w:p>
        </w:tc>
        <w:tc>
          <w:tcPr>
            <w:tcW w:w="1170" w:type="dxa"/>
            <w:shd w:val="clear" w:color="auto" w:fill="auto"/>
          </w:tcPr>
          <w:p w14:paraId="0987C790" w14:textId="62DE624B" w:rsidR="000E45BF" w:rsidRPr="004517A7" w:rsidRDefault="000E45BF" w:rsidP="00EC13EF">
            <w:pPr>
              <w:tabs>
                <w:tab w:val="decimal" w:pos="882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 xml:space="preserve"> </w:t>
            </w:r>
            <w:r w:rsidR="00EC13EF" w:rsidRPr="004517A7">
              <w:rPr>
                <w:rFonts w:ascii="Angsana New" w:hAnsi="Angsana New"/>
                <w:sz w:val="28"/>
              </w:rPr>
              <w:t>9,930</w:t>
            </w:r>
            <w:r w:rsidRPr="004517A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8FF9D21" w14:textId="4027B89D" w:rsidR="000E45BF" w:rsidRPr="004517A7" w:rsidRDefault="000E45BF" w:rsidP="000E45BF">
            <w:pPr>
              <w:tabs>
                <w:tab w:val="decimal" w:pos="887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11,071</w:t>
            </w:r>
          </w:p>
        </w:tc>
      </w:tr>
      <w:tr w:rsidR="000E45BF" w:rsidRPr="004517A7" w14:paraId="1AA6C55E" w14:textId="77777777" w:rsidTr="00016DD4">
        <w:tc>
          <w:tcPr>
            <w:tcW w:w="4320" w:type="dxa"/>
            <w:vAlign w:val="bottom"/>
          </w:tcPr>
          <w:p w14:paraId="2E890463" w14:textId="77777777" w:rsidR="000E45BF" w:rsidRPr="004517A7" w:rsidRDefault="000E45BF" w:rsidP="000E45BF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ค่าส่งเสริมการขาย</w:t>
            </w:r>
          </w:p>
        </w:tc>
        <w:tc>
          <w:tcPr>
            <w:tcW w:w="1080" w:type="dxa"/>
            <w:shd w:val="clear" w:color="auto" w:fill="auto"/>
          </w:tcPr>
          <w:p w14:paraId="597A2587" w14:textId="6A8C7A1D" w:rsidR="000E45BF" w:rsidRPr="004517A7" w:rsidRDefault="000E45BF" w:rsidP="000E45BF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 xml:space="preserve"> 14,889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FE8489" w14:textId="329473DD" w:rsidR="000E45BF" w:rsidRPr="004517A7" w:rsidRDefault="000E45BF" w:rsidP="000E45BF">
            <w:pPr>
              <w:tabs>
                <w:tab w:val="decimal" w:pos="882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26,171</w:t>
            </w:r>
          </w:p>
        </w:tc>
        <w:tc>
          <w:tcPr>
            <w:tcW w:w="1170" w:type="dxa"/>
            <w:shd w:val="clear" w:color="auto" w:fill="auto"/>
          </w:tcPr>
          <w:p w14:paraId="682F4319" w14:textId="50FDF4A0" w:rsidR="000E45BF" w:rsidRPr="004517A7" w:rsidRDefault="000E45BF" w:rsidP="00EC13EF">
            <w:pPr>
              <w:tabs>
                <w:tab w:val="decimal" w:pos="882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 xml:space="preserve"> -   </w:t>
            </w:r>
          </w:p>
        </w:tc>
        <w:tc>
          <w:tcPr>
            <w:tcW w:w="1170" w:type="dxa"/>
            <w:vAlign w:val="bottom"/>
          </w:tcPr>
          <w:p w14:paraId="782E1349" w14:textId="580E76A6" w:rsidR="000E45BF" w:rsidRPr="004517A7" w:rsidRDefault="000E45BF" w:rsidP="000E45BF">
            <w:pPr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0E45BF" w:rsidRPr="004517A7" w14:paraId="08B8732D" w14:textId="77777777" w:rsidTr="00016DD4">
        <w:tc>
          <w:tcPr>
            <w:tcW w:w="4320" w:type="dxa"/>
            <w:vAlign w:val="bottom"/>
          </w:tcPr>
          <w:p w14:paraId="0AEE65B8" w14:textId="77777777" w:rsidR="000E45BF" w:rsidRPr="004517A7" w:rsidRDefault="000E45BF" w:rsidP="000E45BF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ค่าเช่าและค่าบริการส่วนกลาง</w:t>
            </w:r>
          </w:p>
        </w:tc>
        <w:tc>
          <w:tcPr>
            <w:tcW w:w="1080" w:type="dxa"/>
            <w:shd w:val="clear" w:color="auto" w:fill="auto"/>
          </w:tcPr>
          <w:p w14:paraId="76C0EAA7" w14:textId="45B043A2" w:rsidR="000E45BF" w:rsidRPr="004517A7" w:rsidRDefault="000E45BF" w:rsidP="000E45BF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 xml:space="preserve"> 2</w:t>
            </w:r>
            <w:r w:rsidR="00EC13EF" w:rsidRPr="004517A7">
              <w:rPr>
                <w:rFonts w:ascii="Angsana New" w:hAnsi="Angsana New"/>
                <w:sz w:val="28"/>
              </w:rPr>
              <w:t>1,167</w:t>
            </w:r>
            <w:r w:rsidRPr="004517A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F70C51" w14:textId="6957C850" w:rsidR="000E45BF" w:rsidRPr="004517A7" w:rsidRDefault="000E45BF" w:rsidP="000E45BF">
            <w:pPr>
              <w:tabs>
                <w:tab w:val="decimal" w:pos="882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28,010</w:t>
            </w:r>
          </w:p>
        </w:tc>
        <w:tc>
          <w:tcPr>
            <w:tcW w:w="1170" w:type="dxa"/>
            <w:shd w:val="clear" w:color="auto" w:fill="auto"/>
          </w:tcPr>
          <w:p w14:paraId="5DA05ECF" w14:textId="343E7C17" w:rsidR="000E45BF" w:rsidRPr="004517A7" w:rsidRDefault="000E45BF" w:rsidP="00EC13EF">
            <w:pPr>
              <w:tabs>
                <w:tab w:val="decimal" w:pos="882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 xml:space="preserve"> </w:t>
            </w:r>
            <w:r w:rsidR="00EC13EF" w:rsidRPr="004517A7">
              <w:rPr>
                <w:rFonts w:ascii="Angsana New" w:hAnsi="Angsana New"/>
                <w:sz w:val="28"/>
              </w:rPr>
              <w:t>35</w:t>
            </w:r>
            <w:r w:rsidRPr="004517A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C620DCD" w14:textId="6DC9FEDE" w:rsidR="000E45BF" w:rsidRPr="004517A7" w:rsidRDefault="000E45BF" w:rsidP="000E45BF">
            <w:pPr>
              <w:tabs>
                <w:tab w:val="decimal" w:pos="887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1,185</w:t>
            </w:r>
          </w:p>
        </w:tc>
      </w:tr>
      <w:tr w:rsidR="000E45BF" w:rsidRPr="004517A7" w14:paraId="3318F823" w14:textId="77777777" w:rsidTr="00016DD4">
        <w:tc>
          <w:tcPr>
            <w:tcW w:w="4320" w:type="dxa"/>
            <w:vAlign w:val="bottom"/>
          </w:tcPr>
          <w:p w14:paraId="27274902" w14:textId="77777777" w:rsidR="000E45BF" w:rsidRPr="004517A7" w:rsidRDefault="000E45BF" w:rsidP="000E45BF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auto"/>
          </w:tcPr>
          <w:p w14:paraId="2928AC64" w14:textId="578CFEFB" w:rsidR="000E45BF" w:rsidRPr="004517A7" w:rsidRDefault="000E45BF" w:rsidP="000E45BF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 xml:space="preserve"> </w:t>
            </w:r>
            <w:r w:rsidR="00F27A7B" w:rsidRPr="004517A7">
              <w:rPr>
                <w:rFonts w:ascii="Angsana New" w:hAnsi="Angsana New"/>
                <w:sz w:val="28"/>
              </w:rPr>
              <w:t>107,368</w:t>
            </w:r>
            <w:r w:rsidRPr="004517A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6A49EE" w14:textId="63478AA7" w:rsidR="000E45BF" w:rsidRPr="004517A7" w:rsidRDefault="000E45BF" w:rsidP="000E45BF">
            <w:pPr>
              <w:tabs>
                <w:tab w:val="decimal" w:pos="882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90,651</w:t>
            </w:r>
          </w:p>
        </w:tc>
        <w:tc>
          <w:tcPr>
            <w:tcW w:w="1170" w:type="dxa"/>
            <w:shd w:val="clear" w:color="auto" w:fill="auto"/>
          </w:tcPr>
          <w:p w14:paraId="40A2DB85" w14:textId="1338A4B1" w:rsidR="000E45BF" w:rsidRPr="004517A7" w:rsidRDefault="000E45BF" w:rsidP="00EC13EF">
            <w:pPr>
              <w:tabs>
                <w:tab w:val="decimal" w:pos="882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 xml:space="preserve"> 7,591 </w:t>
            </w:r>
          </w:p>
        </w:tc>
        <w:tc>
          <w:tcPr>
            <w:tcW w:w="1170" w:type="dxa"/>
            <w:vAlign w:val="bottom"/>
          </w:tcPr>
          <w:p w14:paraId="42CC4FAA" w14:textId="2C63FF46" w:rsidR="000E45BF" w:rsidRPr="004517A7" w:rsidRDefault="000E45BF" w:rsidP="000E45BF">
            <w:pPr>
              <w:tabs>
                <w:tab w:val="decimal" w:pos="887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6,968</w:t>
            </w:r>
          </w:p>
        </w:tc>
      </w:tr>
      <w:tr w:rsidR="000E45BF" w:rsidRPr="004517A7" w14:paraId="0D793662" w14:textId="77777777" w:rsidTr="00016DD4">
        <w:tc>
          <w:tcPr>
            <w:tcW w:w="4320" w:type="dxa"/>
            <w:vAlign w:val="bottom"/>
          </w:tcPr>
          <w:p w14:paraId="5FF42636" w14:textId="77777777" w:rsidR="000E45BF" w:rsidRPr="004517A7" w:rsidRDefault="000E45BF" w:rsidP="000E45BF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หนี้สงสัยจะสูญ (โอนกลับ)</w:t>
            </w:r>
          </w:p>
        </w:tc>
        <w:tc>
          <w:tcPr>
            <w:tcW w:w="1080" w:type="dxa"/>
            <w:shd w:val="clear" w:color="auto" w:fill="auto"/>
          </w:tcPr>
          <w:p w14:paraId="346ADB1B" w14:textId="5EC66B6E" w:rsidR="000E45BF" w:rsidRPr="004517A7" w:rsidRDefault="000E45BF" w:rsidP="000E45BF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 xml:space="preserve"> </w:t>
            </w:r>
            <w:r w:rsidR="00EC13EF" w:rsidRPr="004517A7">
              <w:rPr>
                <w:rFonts w:ascii="Angsana New" w:hAnsi="Angsana New"/>
                <w:sz w:val="28"/>
              </w:rPr>
              <w:t>2,</w:t>
            </w:r>
            <w:r w:rsidR="00EF56DE" w:rsidRPr="004517A7">
              <w:rPr>
                <w:rFonts w:ascii="Angsana New" w:hAnsi="Angsana New"/>
                <w:sz w:val="28"/>
              </w:rPr>
              <w:t>7</w:t>
            </w:r>
            <w:r w:rsidR="00EC13EF" w:rsidRPr="004517A7">
              <w:rPr>
                <w:rFonts w:ascii="Angsana New" w:hAnsi="Angsana New"/>
                <w:sz w:val="28"/>
              </w:rPr>
              <w:t>50</w:t>
            </w:r>
            <w:r w:rsidRPr="004517A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646D75" w14:textId="530D316E" w:rsidR="000E45BF" w:rsidRPr="004517A7" w:rsidRDefault="000E45BF" w:rsidP="000E45BF">
            <w:pPr>
              <w:tabs>
                <w:tab w:val="decimal" w:pos="882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9,295</w:t>
            </w:r>
          </w:p>
        </w:tc>
        <w:tc>
          <w:tcPr>
            <w:tcW w:w="1170" w:type="dxa"/>
            <w:shd w:val="clear" w:color="auto" w:fill="auto"/>
          </w:tcPr>
          <w:p w14:paraId="61C7E264" w14:textId="1849904F" w:rsidR="000E45BF" w:rsidRPr="004517A7" w:rsidRDefault="00EF56DE" w:rsidP="00EC13EF">
            <w:pPr>
              <w:tabs>
                <w:tab w:val="decimal" w:pos="882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2,750</w:t>
            </w:r>
          </w:p>
        </w:tc>
        <w:tc>
          <w:tcPr>
            <w:tcW w:w="1170" w:type="dxa"/>
            <w:vAlign w:val="bottom"/>
          </w:tcPr>
          <w:p w14:paraId="4C44FBB5" w14:textId="586A38ED" w:rsidR="000E45BF" w:rsidRPr="004517A7" w:rsidRDefault="000E45BF" w:rsidP="000E45BF">
            <w:pPr>
              <w:tabs>
                <w:tab w:val="decimal" w:pos="887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(3,886)</w:t>
            </w:r>
          </w:p>
        </w:tc>
      </w:tr>
      <w:tr w:rsidR="000E45BF" w:rsidRPr="004517A7" w14:paraId="1ED1EBB7" w14:textId="77777777" w:rsidTr="000E45BF">
        <w:tc>
          <w:tcPr>
            <w:tcW w:w="4320" w:type="dxa"/>
            <w:vAlign w:val="bottom"/>
          </w:tcPr>
          <w:p w14:paraId="7E280917" w14:textId="33F5B5E7" w:rsidR="000E45BF" w:rsidRPr="004517A7" w:rsidRDefault="000E45BF" w:rsidP="000E45BF">
            <w:pPr>
              <w:ind w:left="162" w:right="-43" w:hanging="162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กำไรจากการเปลี่ยนแปลงมูลค่าเงินลงทุนชั่วคราวในหลักทรัพย์เพื่อค้า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F1C019" w14:textId="3DAD3AE1" w:rsidR="000E45BF" w:rsidRPr="004517A7" w:rsidRDefault="000E45BF" w:rsidP="000E45BF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636BF4" w14:textId="51DFD9CC" w:rsidR="000E45BF" w:rsidRPr="004517A7" w:rsidRDefault="000E45BF" w:rsidP="000E45BF">
            <w:pPr>
              <w:tabs>
                <w:tab w:val="decimal" w:pos="882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1,124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31468F" w14:textId="631A38F7" w:rsidR="000E45BF" w:rsidRPr="004517A7" w:rsidRDefault="000E45BF" w:rsidP="00EC13EF">
            <w:pPr>
              <w:tabs>
                <w:tab w:val="decimal" w:pos="882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 xml:space="preserve">    -</w:t>
            </w:r>
          </w:p>
        </w:tc>
        <w:tc>
          <w:tcPr>
            <w:tcW w:w="1170" w:type="dxa"/>
            <w:vAlign w:val="bottom"/>
          </w:tcPr>
          <w:p w14:paraId="776CAA65" w14:textId="4B1769C9" w:rsidR="000E45BF" w:rsidRPr="004517A7" w:rsidRDefault="000E45BF" w:rsidP="000E45BF">
            <w:pPr>
              <w:tabs>
                <w:tab w:val="decimal" w:pos="887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1,124</w:t>
            </w:r>
          </w:p>
        </w:tc>
      </w:tr>
      <w:tr w:rsidR="000E45BF" w:rsidRPr="004517A7" w14:paraId="655150C6" w14:textId="77777777" w:rsidTr="00EC13EF">
        <w:tc>
          <w:tcPr>
            <w:tcW w:w="4320" w:type="dxa"/>
            <w:vAlign w:val="bottom"/>
          </w:tcPr>
          <w:p w14:paraId="0267081F" w14:textId="77777777" w:rsidR="00EC13EF" w:rsidRPr="004517A7" w:rsidRDefault="000E45BF" w:rsidP="000E45BF">
            <w:pPr>
              <w:ind w:left="162" w:right="-43" w:hanging="162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ขาดทุนจากการด้อยค่าเงินลงทุนในบริษัทย่อย </w:t>
            </w:r>
          </w:p>
          <w:p w14:paraId="764C8B3E" w14:textId="4BE3EF7A" w:rsidR="000E45BF" w:rsidRPr="004517A7" w:rsidRDefault="000E45BF" w:rsidP="00EC13EF">
            <w:pPr>
              <w:ind w:left="162" w:right="-43" w:hanging="4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(โอนกลับ)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86B977" w14:textId="39B88CA6" w:rsidR="000E45BF" w:rsidRPr="004517A7" w:rsidRDefault="000E45BF" w:rsidP="00EC13EF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85F274" w14:textId="611421D3" w:rsidR="000E45BF" w:rsidRPr="004517A7" w:rsidRDefault="000E45BF" w:rsidP="00EC13EF">
            <w:pPr>
              <w:tabs>
                <w:tab w:val="decimal" w:pos="590"/>
              </w:tabs>
              <w:ind w:left="-43"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B33F75" w14:textId="3549DA15" w:rsidR="000E45BF" w:rsidRPr="004517A7" w:rsidRDefault="00EC13EF" w:rsidP="00EC13EF">
            <w:pPr>
              <w:tabs>
                <w:tab w:val="decimal" w:pos="882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89633E2" w14:textId="7185BB50" w:rsidR="000E45BF" w:rsidRPr="004517A7" w:rsidRDefault="000E45BF" w:rsidP="00EC13EF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13,327</w:t>
            </w:r>
          </w:p>
        </w:tc>
      </w:tr>
      <w:tr w:rsidR="000E45BF" w:rsidRPr="004517A7" w14:paraId="43B1F2BF" w14:textId="77777777" w:rsidTr="00016DD4">
        <w:tc>
          <w:tcPr>
            <w:tcW w:w="4320" w:type="dxa"/>
            <w:vAlign w:val="bottom"/>
          </w:tcPr>
          <w:p w14:paraId="7B949671" w14:textId="77777777" w:rsidR="000E45BF" w:rsidRPr="004517A7" w:rsidRDefault="000E45BF" w:rsidP="000E45BF">
            <w:pPr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ค่าธรรมเนียมที่ปรึกษา</w:t>
            </w:r>
          </w:p>
        </w:tc>
        <w:tc>
          <w:tcPr>
            <w:tcW w:w="1080" w:type="dxa"/>
            <w:shd w:val="clear" w:color="auto" w:fill="auto"/>
          </w:tcPr>
          <w:p w14:paraId="0E5C5714" w14:textId="6AC6AD80" w:rsidR="000E45BF" w:rsidRPr="004517A7" w:rsidRDefault="000E45BF" w:rsidP="000E45BF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 xml:space="preserve"> 26,6</w:t>
            </w:r>
            <w:r w:rsidR="00EC13EF" w:rsidRPr="004517A7">
              <w:rPr>
                <w:rFonts w:ascii="Angsana New" w:hAnsi="Angsana New"/>
                <w:sz w:val="28"/>
              </w:rPr>
              <w:t>41</w:t>
            </w:r>
            <w:r w:rsidRPr="004517A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854EA5" w14:textId="49EBA14E" w:rsidR="000E45BF" w:rsidRPr="004517A7" w:rsidRDefault="000E45BF" w:rsidP="000E45BF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28,545</w:t>
            </w:r>
          </w:p>
        </w:tc>
        <w:tc>
          <w:tcPr>
            <w:tcW w:w="1170" w:type="dxa"/>
            <w:shd w:val="clear" w:color="auto" w:fill="auto"/>
          </w:tcPr>
          <w:p w14:paraId="2026C225" w14:textId="6D167ECA" w:rsidR="000E45BF" w:rsidRPr="004517A7" w:rsidRDefault="000E45BF" w:rsidP="000E45BF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 xml:space="preserve"> 18,538 </w:t>
            </w:r>
          </w:p>
        </w:tc>
        <w:tc>
          <w:tcPr>
            <w:tcW w:w="1170" w:type="dxa"/>
            <w:vAlign w:val="bottom"/>
          </w:tcPr>
          <w:p w14:paraId="09F2D3BF" w14:textId="08C81579" w:rsidR="000E45BF" w:rsidRPr="004517A7" w:rsidRDefault="000E45BF" w:rsidP="000E45BF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21,078</w:t>
            </w:r>
          </w:p>
        </w:tc>
      </w:tr>
      <w:tr w:rsidR="000E45BF" w:rsidRPr="004517A7" w14:paraId="5B483C9D" w14:textId="77777777" w:rsidTr="00EC13EF">
        <w:tc>
          <w:tcPr>
            <w:tcW w:w="4320" w:type="dxa"/>
            <w:vAlign w:val="bottom"/>
          </w:tcPr>
          <w:p w14:paraId="4C5693B6" w14:textId="77777777" w:rsidR="000E45BF" w:rsidRPr="004517A7" w:rsidRDefault="000E45BF" w:rsidP="000E45BF">
            <w:pPr>
              <w:ind w:left="162" w:right="-43" w:hanging="162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สำรองการลดมูลค่าของภาษีซื้อและภาษีเงินได้ถูกหัก ณ ที่จ่าย</w:t>
            </w:r>
            <w:r w:rsidRPr="004517A7">
              <w:rPr>
                <w:rFonts w:ascii="Angsana New" w:hAnsi="Angsana New" w:hint="cs"/>
                <w:sz w:val="28"/>
              </w:rPr>
              <w:t xml:space="preserve"> (</w:t>
            </w:r>
            <w:r w:rsidRPr="004517A7">
              <w:rPr>
                <w:rFonts w:ascii="Angsana New" w:hAnsi="Angsana New" w:hint="cs"/>
                <w:sz w:val="28"/>
                <w:cs/>
              </w:rPr>
              <w:t>โอนกลับ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739412" w14:textId="77777777" w:rsidR="000E45BF" w:rsidRPr="004517A7" w:rsidRDefault="000E45BF" w:rsidP="000E45BF">
            <w:pPr>
              <w:tabs>
                <w:tab w:val="decimal" w:pos="590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</w:p>
          <w:p w14:paraId="306D8383" w14:textId="240A4BD0" w:rsidR="00EC13EF" w:rsidRPr="004517A7" w:rsidRDefault="007622E6" w:rsidP="000E45BF">
            <w:pPr>
              <w:tabs>
                <w:tab w:val="decimal" w:pos="590"/>
              </w:tabs>
              <w:ind w:left="-43"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(4,313)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5AFC9F" w14:textId="678DF0CE" w:rsidR="000E45BF" w:rsidRPr="004517A7" w:rsidRDefault="000E45BF" w:rsidP="000E45BF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/>
                <w:sz w:val="28"/>
              </w:rPr>
              <w:t>33,457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9A5D44" w14:textId="08E1B92C" w:rsidR="000E45BF" w:rsidRPr="004517A7" w:rsidRDefault="000E45BF" w:rsidP="000E45BF">
            <w:pPr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 xml:space="preserve">    -</w:t>
            </w:r>
          </w:p>
        </w:tc>
        <w:tc>
          <w:tcPr>
            <w:tcW w:w="1170" w:type="dxa"/>
            <w:vAlign w:val="bottom"/>
          </w:tcPr>
          <w:p w14:paraId="79F8DD21" w14:textId="4A3CD1DA" w:rsidR="000E45BF" w:rsidRPr="004517A7" w:rsidRDefault="000E45BF" w:rsidP="000E45BF">
            <w:pPr>
              <w:tabs>
                <w:tab w:val="decimal" w:pos="590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(13)</w:t>
            </w:r>
          </w:p>
        </w:tc>
      </w:tr>
      <w:tr w:rsidR="000E45BF" w:rsidRPr="004517A7" w14:paraId="4C5D092F" w14:textId="77777777" w:rsidTr="00016DD4">
        <w:tc>
          <w:tcPr>
            <w:tcW w:w="4320" w:type="dxa"/>
            <w:vAlign w:val="bottom"/>
          </w:tcPr>
          <w:p w14:paraId="7D4A3629" w14:textId="37F0DDC8" w:rsidR="000E45BF" w:rsidRPr="004517A7" w:rsidRDefault="00A87A3F" w:rsidP="00A87A3F">
            <w:pPr>
              <w:ind w:right="-43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(กำไร) </w:t>
            </w:r>
            <w:r w:rsidR="000E45BF" w:rsidRPr="004517A7">
              <w:rPr>
                <w:rFonts w:ascii="Angsana New" w:hAnsi="Angsana New" w:hint="cs"/>
                <w:sz w:val="28"/>
                <w:cs/>
              </w:rPr>
              <w:t>ขาดทุนจากการจำหน่ายบริษัทย่อย</w:t>
            </w:r>
          </w:p>
        </w:tc>
        <w:tc>
          <w:tcPr>
            <w:tcW w:w="1080" w:type="dxa"/>
            <w:shd w:val="clear" w:color="auto" w:fill="auto"/>
          </w:tcPr>
          <w:p w14:paraId="230CCF03" w14:textId="6F357FB1" w:rsidR="000E45BF" w:rsidRPr="004517A7" w:rsidRDefault="000E45BF" w:rsidP="000E45BF">
            <w:pPr>
              <w:tabs>
                <w:tab w:val="decimal" w:pos="590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 xml:space="preserve"> </w:t>
            </w:r>
            <w:r w:rsidR="002A5E92" w:rsidRPr="004517A7">
              <w:rPr>
                <w:rFonts w:ascii="Angsana New" w:hAnsi="Angsana New"/>
                <w:sz w:val="28"/>
              </w:rPr>
              <w:t>(</w:t>
            </w:r>
            <w:r w:rsidR="003B185E" w:rsidRPr="004517A7">
              <w:rPr>
                <w:rFonts w:ascii="Angsana New" w:hAnsi="Angsana New" w:hint="eastAsia"/>
                <w:sz w:val="28"/>
              </w:rPr>
              <w:t>82,04</w:t>
            </w:r>
            <w:r w:rsidR="00AA5D29" w:rsidRPr="004517A7">
              <w:rPr>
                <w:rFonts w:ascii="Angsana New" w:hAnsi="Angsana New"/>
                <w:sz w:val="28"/>
              </w:rPr>
              <w:t>3</w:t>
            </w:r>
            <w:r w:rsidR="002A5E92" w:rsidRPr="004517A7">
              <w:rPr>
                <w:rFonts w:ascii="Angsana New" w:hAnsi="Angsana New"/>
                <w:sz w:val="28"/>
              </w:rPr>
              <w:t>)</w:t>
            </w:r>
            <w:r w:rsidRPr="004517A7">
              <w:rPr>
                <w:rFonts w:ascii="Angsana New" w:hAnsi="Angsana New"/>
                <w:sz w:val="28"/>
              </w:rPr>
              <w:t xml:space="preserve">  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6E7357" w14:textId="184C0F18" w:rsidR="000E45BF" w:rsidRPr="004517A7" w:rsidRDefault="009150ED" w:rsidP="000E45BF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18,794</w:t>
            </w:r>
          </w:p>
        </w:tc>
        <w:tc>
          <w:tcPr>
            <w:tcW w:w="1170" w:type="dxa"/>
            <w:shd w:val="clear" w:color="auto" w:fill="auto"/>
          </w:tcPr>
          <w:p w14:paraId="514BB4DC" w14:textId="411C5B76" w:rsidR="000E45BF" w:rsidRPr="004517A7" w:rsidRDefault="002702A7" w:rsidP="000E45BF">
            <w:pPr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</w:t>
            </w:r>
            <w:r w:rsidR="00BD4BB7" w:rsidRPr="004517A7">
              <w:rPr>
                <w:rFonts w:ascii="Angsana New" w:hAnsi="Angsana New" w:hint="eastAsia"/>
                <w:sz w:val="28"/>
              </w:rPr>
              <w:t>76,67</w:t>
            </w:r>
            <w:r w:rsidR="00AA5D29" w:rsidRPr="004517A7">
              <w:rPr>
                <w:rFonts w:ascii="Angsana New" w:hAnsi="Angsana New"/>
                <w:sz w:val="28"/>
              </w:rPr>
              <w:t>3</w:t>
            </w:r>
            <w:r w:rsidRPr="004517A7">
              <w:rPr>
                <w:rFonts w:ascii="Angsana New" w:hAnsi="Angsana New"/>
                <w:sz w:val="28"/>
              </w:rPr>
              <w:t>)</w:t>
            </w:r>
            <w:r w:rsidR="000E45BF" w:rsidRPr="004517A7">
              <w:rPr>
                <w:rFonts w:ascii="Angsana New" w:hAnsi="Angsana New"/>
                <w:sz w:val="28"/>
              </w:rPr>
              <w:t xml:space="preserve">  </w:t>
            </w:r>
          </w:p>
        </w:tc>
        <w:tc>
          <w:tcPr>
            <w:tcW w:w="1170" w:type="dxa"/>
            <w:vAlign w:val="bottom"/>
          </w:tcPr>
          <w:p w14:paraId="6066371C" w14:textId="74748796" w:rsidR="000E45BF" w:rsidRPr="004517A7" w:rsidRDefault="002A5E92" w:rsidP="000E45BF">
            <w:pPr>
              <w:tabs>
                <w:tab w:val="decimal" w:pos="590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2A5E92" w:rsidRPr="004517A7" w14:paraId="70EC1A23" w14:textId="77777777" w:rsidTr="00016DD4">
        <w:tc>
          <w:tcPr>
            <w:tcW w:w="4320" w:type="dxa"/>
            <w:vAlign w:val="bottom"/>
          </w:tcPr>
          <w:p w14:paraId="00ABF4E2" w14:textId="5F4D6A38" w:rsidR="002A5E92" w:rsidRPr="004517A7" w:rsidRDefault="002A5E92" w:rsidP="00A87A3F">
            <w:pPr>
              <w:ind w:right="-43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ขาดทุนจากการจำหน่ายเงินลงทุนในบริษัทย่อย</w:t>
            </w:r>
          </w:p>
        </w:tc>
        <w:tc>
          <w:tcPr>
            <w:tcW w:w="1080" w:type="dxa"/>
            <w:shd w:val="clear" w:color="auto" w:fill="auto"/>
          </w:tcPr>
          <w:p w14:paraId="5FDE2B16" w14:textId="391E806F" w:rsidR="002A5E92" w:rsidRPr="004517A7" w:rsidRDefault="002A5E92" w:rsidP="000E45BF">
            <w:pPr>
              <w:tabs>
                <w:tab w:val="decimal" w:pos="590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27D28B" w14:textId="68C06CE5" w:rsidR="002A5E92" w:rsidRPr="004517A7" w:rsidRDefault="002A5E92" w:rsidP="000E45BF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7C504D9" w14:textId="3582749D" w:rsidR="002A5E92" w:rsidRPr="004517A7" w:rsidRDefault="002A5E92" w:rsidP="000E45BF">
            <w:pPr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C57D752" w14:textId="004189DF" w:rsidR="002A5E92" w:rsidRPr="004517A7" w:rsidRDefault="002A5E92" w:rsidP="000E45BF">
            <w:pPr>
              <w:tabs>
                <w:tab w:val="decimal" w:pos="590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22,101</w:t>
            </w:r>
          </w:p>
        </w:tc>
      </w:tr>
      <w:tr w:rsidR="002873C6" w:rsidRPr="004517A7" w14:paraId="3083EC05" w14:textId="77777777" w:rsidTr="00EC13EF">
        <w:tc>
          <w:tcPr>
            <w:tcW w:w="4320" w:type="dxa"/>
            <w:vAlign w:val="bottom"/>
          </w:tcPr>
          <w:p w14:paraId="28362C03" w14:textId="77777777" w:rsidR="002873C6" w:rsidRPr="004517A7" w:rsidRDefault="002873C6" w:rsidP="002873C6">
            <w:pPr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ค่าเผื่อการลดลงของมูลค่าเงินมัดจำเพื่อตรวจสอบธุรกิจ </w:t>
            </w: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โอนกลับ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43440F" w14:textId="04F799B9" w:rsidR="002873C6" w:rsidRPr="004517A7" w:rsidRDefault="002873C6" w:rsidP="002873C6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 xml:space="preserve"> </w:t>
            </w:r>
            <w:r w:rsidR="002A5E92" w:rsidRPr="004517A7">
              <w:rPr>
                <w:rFonts w:ascii="Angsana New" w:hAnsi="Angsana New"/>
                <w:sz w:val="28"/>
              </w:rPr>
              <w:t>(15,000)</w:t>
            </w:r>
            <w:r w:rsidRPr="004517A7">
              <w:rPr>
                <w:rFonts w:ascii="Angsana New" w:hAnsi="Angsana New"/>
                <w:sz w:val="28"/>
              </w:rPr>
              <w:t xml:space="preserve">  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96CC8A" w14:textId="33F0B990" w:rsidR="002873C6" w:rsidRPr="004517A7" w:rsidRDefault="002873C6" w:rsidP="002873C6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15,000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31A2D9" w14:textId="0A102052" w:rsidR="002873C6" w:rsidRPr="004517A7" w:rsidRDefault="002A5E92" w:rsidP="002873C6">
            <w:pPr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(15,000)</w:t>
            </w:r>
            <w:r w:rsidR="002873C6" w:rsidRPr="004517A7">
              <w:rPr>
                <w:rFonts w:ascii="Angsana New" w:hAnsi="Angsana New"/>
                <w:sz w:val="28"/>
              </w:rPr>
              <w:t xml:space="preserve">   </w:t>
            </w:r>
          </w:p>
        </w:tc>
        <w:tc>
          <w:tcPr>
            <w:tcW w:w="1170" w:type="dxa"/>
            <w:vAlign w:val="bottom"/>
          </w:tcPr>
          <w:p w14:paraId="1B413B12" w14:textId="32E80DF6" w:rsidR="002873C6" w:rsidRPr="004517A7" w:rsidRDefault="002873C6" w:rsidP="002873C6">
            <w:pPr>
              <w:tabs>
                <w:tab w:val="decimal" w:pos="590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15,000</w:t>
            </w:r>
          </w:p>
        </w:tc>
      </w:tr>
      <w:tr w:rsidR="002873C6" w:rsidRPr="004517A7" w14:paraId="7C116136" w14:textId="77777777" w:rsidTr="00016DD4">
        <w:tc>
          <w:tcPr>
            <w:tcW w:w="4320" w:type="dxa"/>
            <w:vAlign w:val="bottom"/>
          </w:tcPr>
          <w:p w14:paraId="5A00A873" w14:textId="7F15C226" w:rsidR="002873C6" w:rsidRPr="004517A7" w:rsidRDefault="001437C3" w:rsidP="002873C6">
            <w:pPr>
              <w:ind w:left="162" w:right="-43" w:hanging="162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โอนกลับค่าเผื่อเงินกู้ยืมและดอกเบี้ย</w:t>
            </w:r>
          </w:p>
        </w:tc>
        <w:tc>
          <w:tcPr>
            <w:tcW w:w="1080" w:type="dxa"/>
            <w:shd w:val="clear" w:color="auto" w:fill="auto"/>
          </w:tcPr>
          <w:p w14:paraId="664B2E66" w14:textId="5C746972" w:rsidR="002873C6" w:rsidRPr="004517A7" w:rsidRDefault="002873C6" w:rsidP="002873C6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 xml:space="preserve"> (14,300)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3FEB19" w14:textId="03A38074" w:rsidR="002873C6" w:rsidRPr="004517A7" w:rsidRDefault="002873C6" w:rsidP="002873C6">
            <w:pPr>
              <w:tabs>
                <w:tab w:val="decimal" w:pos="590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(53,500)</w:t>
            </w:r>
          </w:p>
        </w:tc>
        <w:tc>
          <w:tcPr>
            <w:tcW w:w="1170" w:type="dxa"/>
            <w:shd w:val="clear" w:color="auto" w:fill="auto"/>
          </w:tcPr>
          <w:p w14:paraId="482B1B70" w14:textId="3BD21D81" w:rsidR="002873C6" w:rsidRPr="004517A7" w:rsidRDefault="002873C6" w:rsidP="002873C6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 xml:space="preserve"> (14,300)</w:t>
            </w:r>
          </w:p>
        </w:tc>
        <w:tc>
          <w:tcPr>
            <w:tcW w:w="1170" w:type="dxa"/>
            <w:vAlign w:val="bottom"/>
          </w:tcPr>
          <w:p w14:paraId="38C86D2E" w14:textId="125E39D6" w:rsidR="002873C6" w:rsidRPr="004517A7" w:rsidRDefault="002873C6" w:rsidP="002873C6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</w:t>
            </w:r>
            <w:r w:rsidR="002A5E92" w:rsidRPr="004517A7">
              <w:rPr>
                <w:rFonts w:ascii="Angsana New" w:hAnsi="Angsana New"/>
                <w:sz w:val="28"/>
              </w:rPr>
              <w:t>65</w:t>
            </w:r>
            <w:r w:rsidRPr="004517A7">
              <w:rPr>
                <w:rFonts w:ascii="Angsana New" w:hAnsi="Angsana New"/>
                <w:sz w:val="28"/>
              </w:rPr>
              <w:t>,</w:t>
            </w:r>
            <w:r w:rsidR="002A5E92" w:rsidRPr="004517A7">
              <w:rPr>
                <w:rFonts w:ascii="Angsana New" w:hAnsi="Angsana New"/>
                <w:sz w:val="28"/>
              </w:rPr>
              <w:t>743</w:t>
            </w:r>
            <w:r w:rsidRPr="004517A7">
              <w:rPr>
                <w:rFonts w:ascii="Angsana New" w:hAnsi="Angsana New"/>
                <w:sz w:val="28"/>
              </w:rPr>
              <w:t>)</w:t>
            </w:r>
          </w:p>
        </w:tc>
      </w:tr>
      <w:tr w:rsidR="0002123C" w:rsidRPr="004517A7" w14:paraId="5051AFFF" w14:textId="77777777" w:rsidTr="00016DD4">
        <w:tc>
          <w:tcPr>
            <w:tcW w:w="4320" w:type="dxa"/>
            <w:vAlign w:val="bottom"/>
          </w:tcPr>
          <w:p w14:paraId="1DD65207" w14:textId="4E816986" w:rsidR="0002123C" w:rsidRPr="004517A7" w:rsidRDefault="004D5735" w:rsidP="002873C6">
            <w:pPr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โอนกลับค่าเผื่อเงินลงทุนในบริษัทย่อย</w:t>
            </w:r>
          </w:p>
        </w:tc>
        <w:tc>
          <w:tcPr>
            <w:tcW w:w="1080" w:type="dxa"/>
            <w:shd w:val="clear" w:color="auto" w:fill="auto"/>
          </w:tcPr>
          <w:p w14:paraId="4215A67E" w14:textId="3FC13F26" w:rsidR="0002123C" w:rsidRPr="004517A7" w:rsidRDefault="002B6C72" w:rsidP="002873C6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</w:t>
            </w:r>
            <w:r w:rsidRPr="004517A7">
              <w:rPr>
                <w:rFonts w:ascii="Angsana New" w:hAnsi="Angsana New" w:hint="eastAsia"/>
                <w:sz w:val="28"/>
              </w:rPr>
              <w:t>13,32</w:t>
            </w:r>
            <w:r w:rsidR="00AA5D29" w:rsidRPr="004517A7">
              <w:rPr>
                <w:rFonts w:ascii="Angsana New" w:hAnsi="Angsana New"/>
                <w:sz w:val="28"/>
              </w:rPr>
              <w:t>7</w:t>
            </w:r>
            <w:r w:rsidRPr="004517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A10258" w14:textId="5240B7C4" w:rsidR="0002123C" w:rsidRPr="004517A7" w:rsidRDefault="002B6C72" w:rsidP="002873C6">
            <w:pPr>
              <w:tabs>
                <w:tab w:val="decimal" w:pos="590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2E3CA40" w14:textId="6BCA4CBC" w:rsidR="0002123C" w:rsidRPr="004517A7" w:rsidRDefault="002B6C72" w:rsidP="002873C6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</w:t>
            </w:r>
            <w:r w:rsidRPr="004517A7">
              <w:rPr>
                <w:rFonts w:ascii="Angsana New" w:hAnsi="Angsana New" w:hint="eastAsia"/>
                <w:sz w:val="28"/>
              </w:rPr>
              <w:t>13,32</w:t>
            </w:r>
            <w:r w:rsidR="00AA5D29" w:rsidRPr="004517A7">
              <w:rPr>
                <w:rFonts w:ascii="Angsana New" w:hAnsi="Angsana New"/>
                <w:sz w:val="28"/>
              </w:rPr>
              <w:t>7</w:t>
            </w:r>
            <w:r w:rsidRPr="004517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57D2E2BF" w14:textId="5281A26B" w:rsidR="0002123C" w:rsidRPr="004517A7" w:rsidRDefault="002B6C72" w:rsidP="002873C6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CF169A" w:rsidRPr="004517A7" w14:paraId="0B16126E" w14:textId="77777777" w:rsidTr="00903AFE">
        <w:tc>
          <w:tcPr>
            <w:tcW w:w="4320" w:type="dxa"/>
            <w:vAlign w:val="bottom"/>
          </w:tcPr>
          <w:p w14:paraId="6B8F3508" w14:textId="5EEC5158" w:rsidR="00CF169A" w:rsidRPr="004517A7" w:rsidRDefault="00BA1859" w:rsidP="002873C6">
            <w:pPr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ค่าเผื่อผลขาดทุน</w:t>
            </w:r>
            <w:r w:rsidR="00031031" w:rsidRPr="004517A7">
              <w:rPr>
                <w:rFonts w:ascii="Angsana New" w:hAnsi="Angsana New" w:hint="cs"/>
                <w:sz w:val="28"/>
                <w:cs/>
              </w:rPr>
              <w:t xml:space="preserve">จากการด้อยค่า </w:t>
            </w:r>
            <w:r w:rsidR="00031031" w:rsidRPr="004517A7">
              <w:rPr>
                <w:rFonts w:ascii="Angsana New" w:hAnsi="Angsana New"/>
                <w:sz w:val="28"/>
              </w:rPr>
              <w:t>-</w:t>
            </w:r>
            <w:r w:rsidR="00031031" w:rsidRPr="004517A7">
              <w:rPr>
                <w:rFonts w:ascii="Angsana New" w:hAnsi="Angsana New" w:hint="cs"/>
                <w:sz w:val="28"/>
                <w:cs/>
              </w:rPr>
              <w:t xml:space="preserve"> เงินค้ำประกันโครงการ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F25DED" w14:textId="5A77CF0B" w:rsidR="00CF169A" w:rsidRPr="004517A7" w:rsidRDefault="00903AFE" w:rsidP="00903AFE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1,413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0A4E33" w14:textId="414EACB1" w:rsidR="00CF169A" w:rsidRPr="004517A7" w:rsidRDefault="00903AFE" w:rsidP="00903AFE">
            <w:pPr>
              <w:tabs>
                <w:tab w:val="decimal" w:pos="590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66D32A" w14:textId="0243D806" w:rsidR="00CF169A" w:rsidRPr="004517A7" w:rsidRDefault="00903AFE" w:rsidP="00903AFE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1BFEDE5" w14:textId="7FC309DC" w:rsidR="00CF169A" w:rsidRPr="004517A7" w:rsidRDefault="00903AFE" w:rsidP="00903AFE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CF169A" w:rsidRPr="004517A7" w14:paraId="64A204E7" w14:textId="77777777" w:rsidTr="00016DD4">
        <w:tc>
          <w:tcPr>
            <w:tcW w:w="4320" w:type="dxa"/>
            <w:vAlign w:val="bottom"/>
          </w:tcPr>
          <w:p w14:paraId="1CAE86B8" w14:textId="19E66640" w:rsidR="00CF169A" w:rsidRPr="004517A7" w:rsidRDefault="00821F71" w:rsidP="002873C6">
            <w:pPr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กำไรจากการได้รับ</w:t>
            </w:r>
            <w:r w:rsidR="00153210" w:rsidRPr="004517A7">
              <w:rPr>
                <w:rFonts w:ascii="Angsana New" w:hAnsi="Angsana New" w:hint="cs"/>
                <w:sz w:val="28"/>
                <w:cs/>
              </w:rPr>
              <w:t>ยกหนี้</w:t>
            </w:r>
          </w:p>
        </w:tc>
        <w:tc>
          <w:tcPr>
            <w:tcW w:w="1080" w:type="dxa"/>
            <w:shd w:val="clear" w:color="auto" w:fill="auto"/>
          </w:tcPr>
          <w:p w14:paraId="6E72F464" w14:textId="3E561D34" w:rsidR="00CF169A" w:rsidRPr="004517A7" w:rsidRDefault="001A415F" w:rsidP="002873C6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</w:t>
            </w:r>
            <w:r w:rsidR="00153210" w:rsidRPr="004517A7">
              <w:rPr>
                <w:rFonts w:ascii="Angsana New" w:hAnsi="Angsana New"/>
                <w:sz w:val="28"/>
              </w:rPr>
              <w:t>15,000</w:t>
            </w:r>
            <w:r w:rsidRPr="004517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169F55" w14:textId="4A43C717" w:rsidR="00CF169A" w:rsidRPr="004517A7" w:rsidRDefault="00153210" w:rsidP="002873C6">
            <w:pPr>
              <w:tabs>
                <w:tab w:val="decimal" w:pos="590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DEB5539" w14:textId="25399613" w:rsidR="00CF169A" w:rsidRPr="004517A7" w:rsidRDefault="00153210" w:rsidP="002873C6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8314147" w14:textId="2D3F0CC7" w:rsidR="00CF169A" w:rsidRPr="004517A7" w:rsidRDefault="00153210" w:rsidP="002873C6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202FA608" w14:textId="49C3D2E4" w:rsidR="00821904" w:rsidRPr="004517A7" w:rsidRDefault="00821904" w:rsidP="00821904">
      <w:pPr>
        <w:tabs>
          <w:tab w:val="left" w:pos="90"/>
          <w:tab w:val="left" w:pos="360"/>
        </w:tabs>
        <w:spacing w:before="120" w:line="240" w:lineRule="atLeast"/>
        <w:rPr>
          <w:rFonts w:ascii="Angsana New" w:hAnsi="Angsana New"/>
          <w:color w:val="000000"/>
          <w:spacing w:val="-2"/>
          <w:sz w:val="28"/>
        </w:rPr>
        <w:sectPr w:rsidR="00821904" w:rsidRPr="004517A7" w:rsidSect="00673998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019" w:bottom="720" w:left="1440" w:header="864" w:footer="432" w:gutter="0"/>
          <w:cols w:space="720"/>
          <w:docGrid w:linePitch="326"/>
        </w:sectPr>
      </w:pPr>
    </w:p>
    <w:p w14:paraId="2B518591" w14:textId="7649B35C" w:rsidR="00B856F2" w:rsidRPr="004517A7" w:rsidRDefault="00B856F2" w:rsidP="00EC6937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lastRenderedPageBreak/>
        <w:t>การส่งเสริมการลงทุน</w:t>
      </w:r>
    </w:p>
    <w:p w14:paraId="6DE9AA5C" w14:textId="1228917E" w:rsidR="001C03EC" w:rsidRPr="004517A7" w:rsidRDefault="00B856F2" w:rsidP="0076270B">
      <w:pPr>
        <w:pStyle w:val="ListParagraph"/>
        <w:spacing w:before="240" w:after="240"/>
        <w:ind w:left="360" w:right="-86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>บริษัทย่อยได้รับสิทธิพิเศษทางภาษีจากการส่งเสริมการลงทุนตามพระราชบัญญัติส่งเสริมการลงทุน</w:t>
      </w:r>
      <w:r w:rsidR="0076270B" w:rsidRPr="004517A7">
        <w:rPr>
          <w:rFonts w:ascii="Angsana New" w:hAnsi="Angsana New"/>
          <w:sz w:val="28"/>
        </w:rPr>
        <w:t xml:space="preserve"> </w:t>
      </w:r>
      <w:r w:rsidRPr="004517A7">
        <w:rPr>
          <w:rFonts w:ascii="Angsana New" w:hAnsi="Angsana New" w:hint="cs"/>
          <w:sz w:val="28"/>
          <w:cs/>
        </w:rPr>
        <w:t>พ</w:t>
      </w:r>
      <w:r w:rsidRPr="004517A7">
        <w:rPr>
          <w:rFonts w:ascii="Angsana New" w:hAnsi="Angsana New" w:hint="cs"/>
          <w:sz w:val="28"/>
          <w:rtl/>
          <w:cs/>
        </w:rPr>
        <w:t>.</w:t>
      </w:r>
      <w:r w:rsidRPr="004517A7">
        <w:rPr>
          <w:rFonts w:ascii="Angsana New" w:hAnsi="Angsana New" w:hint="cs"/>
          <w:sz w:val="28"/>
          <w:cs/>
        </w:rPr>
        <w:t xml:space="preserve">ศ. </w:t>
      </w:r>
      <w:r w:rsidRPr="004517A7">
        <w:rPr>
          <w:rFonts w:ascii="Angsana New" w:hAnsi="Angsana New" w:hint="cs"/>
          <w:sz w:val="28"/>
        </w:rPr>
        <w:t>2520</w:t>
      </w:r>
      <w:r w:rsidRPr="004517A7">
        <w:rPr>
          <w:rFonts w:ascii="Angsana New" w:hAnsi="Angsana New" w:hint="cs"/>
          <w:sz w:val="28"/>
          <w:cs/>
        </w:rPr>
        <w:t xml:space="preserve"> โดยการอนุมัติของคณะกรรมการส่งเสริมการลงทุนภายใต้เงื่อนไขต่าง ๆ ที่กำหนดไว้ บริษัทย่อยได้รับสิทธิประโยชน์ทางด้านภาษีที่มีสาระสำคัญดังต่อไปนี้</w:t>
      </w:r>
    </w:p>
    <w:tbl>
      <w:tblPr>
        <w:tblW w:w="15167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3"/>
        <w:gridCol w:w="1418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805F5B" w:rsidRPr="004517A7" w14:paraId="41840010" w14:textId="68A87FA3" w:rsidTr="003A1A74">
        <w:trPr>
          <w:tblHeader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341221" w14:textId="7B094FE8" w:rsidR="00805F5B" w:rsidRPr="004517A7" w:rsidRDefault="003A1A74" w:rsidP="0076270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รายละเอียด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9A837DB" w14:textId="29444A16" w:rsidR="00805F5B" w:rsidRPr="004517A7" w:rsidRDefault="00805F5B" w:rsidP="0093503F">
            <w:pPr>
              <w:ind w:left="-108" w:right="-78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บริษัท</w:t>
            </w:r>
            <w:r w:rsidR="00656033" w:rsidRPr="004517A7">
              <w:rPr>
                <w:rFonts w:ascii="Angsana New" w:hAnsi="Angsana New"/>
                <w:szCs w:val="24"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พระแสงกรีน </w:t>
            </w:r>
            <w:r w:rsidRPr="004517A7">
              <w:rPr>
                <w:rFonts w:ascii="Angsana New" w:hAnsi="Angsana New" w:hint="cs"/>
                <w:szCs w:val="24"/>
              </w:rPr>
              <w:t xml:space="preserve">             </w:t>
            </w:r>
            <w:r w:rsidRPr="004517A7">
              <w:rPr>
                <w:rFonts w:ascii="Angsana New" w:hAnsi="Angsana New" w:hint="cs"/>
                <w:szCs w:val="24"/>
                <w:cs/>
              </w:rPr>
              <w:t>พาวเวอร์ จำกัด</w:t>
            </w:r>
          </w:p>
        </w:tc>
        <w:tc>
          <w:tcPr>
            <w:tcW w:w="10206" w:type="dxa"/>
            <w:gridSpan w:val="9"/>
            <w:tcBorders>
              <w:top w:val="single" w:sz="4" w:space="0" w:color="auto"/>
            </w:tcBorders>
            <w:vAlign w:val="center"/>
          </w:tcPr>
          <w:p w14:paraId="56AD84AA" w14:textId="0EC41E6A" w:rsidR="00805F5B" w:rsidRPr="004517A7" w:rsidRDefault="00805F5B" w:rsidP="003A1A74">
            <w:pPr>
              <w:ind w:left="-108" w:right="-78"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บริษัท แซม วอเตอร์ ซัพพลาย จำกัด</w:t>
            </w:r>
          </w:p>
        </w:tc>
      </w:tr>
      <w:tr w:rsidR="001C03EC" w:rsidRPr="004517A7" w14:paraId="59525543" w14:textId="59C761F8" w:rsidTr="001C03EC"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</w:tcPr>
          <w:p w14:paraId="000337A3" w14:textId="77777777" w:rsidR="00805F5B" w:rsidRPr="004517A7" w:rsidRDefault="00805F5B" w:rsidP="006045D3">
            <w:pPr>
              <w:numPr>
                <w:ilvl w:val="0"/>
                <w:numId w:val="8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ind w:left="284" w:hanging="284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บัตรส่งเสริมเลขที่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67A292E" w14:textId="77777777" w:rsidR="00805F5B" w:rsidRPr="004517A7" w:rsidRDefault="00805F5B" w:rsidP="00A071DD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58-2136-1-00-1-0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78A8FB1" w14:textId="77777777" w:rsidR="00805F5B" w:rsidRPr="004517A7" w:rsidRDefault="00805F5B" w:rsidP="00A071DD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62-0718-1-00-1-0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9B779FD" w14:textId="77777777" w:rsidR="00805F5B" w:rsidRPr="004517A7" w:rsidRDefault="00805F5B" w:rsidP="00A071DD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62-0719-1-00-1-0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ECFCAA9" w14:textId="77777777" w:rsidR="00805F5B" w:rsidRPr="004517A7" w:rsidRDefault="00805F5B" w:rsidP="00A071DD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62-0720-1-00-1-0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49E7084" w14:textId="77777777" w:rsidR="00805F5B" w:rsidRPr="004517A7" w:rsidRDefault="00805F5B" w:rsidP="00A071DD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62-0721-1-00-1-0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D4F377D" w14:textId="77777777" w:rsidR="00805F5B" w:rsidRPr="004517A7" w:rsidRDefault="00805F5B" w:rsidP="00A071DD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62-0722-1-00-1-0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310B7D0" w14:textId="77777777" w:rsidR="00805F5B" w:rsidRPr="004517A7" w:rsidRDefault="00805F5B" w:rsidP="00A071DD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62-1441-1-00-1-0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36874B7" w14:textId="77777777" w:rsidR="00805F5B" w:rsidRPr="004517A7" w:rsidRDefault="00805F5B" w:rsidP="00A071DD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62-1442-1-00-1-0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1065CBB" w14:textId="1E8D42D5" w:rsidR="00805F5B" w:rsidRPr="004517A7" w:rsidRDefault="00E032F8" w:rsidP="00A071DD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eastAsia"/>
                <w:szCs w:val="24"/>
                <w:cs/>
              </w:rPr>
              <w:t>64-0471-1-00-1-0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C205283" w14:textId="7E134B72" w:rsidR="00805F5B" w:rsidRPr="004517A7" w:rsidRDefault="00E032F8" w:rsidP="00A071DD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eastAsia"/>
                <w:szCs w:val="24"/>
                <w:cs/>
              </w:rPr>
              <w:t>64-047</w:t>
            </w:r>
            <w:r w:rsidRPr="004517A7">
              <w:rPr>
                <w:rFonts w:ascii="Angsana New" w:hAnsi="Angsana New" w:hint="cs"/>
                <w:szCs w:val="24"/>
                <w:cs/>
              </w:rPr>
              <w:t>2</w:t>
            </w:r>
            <w:r w:rsidRPr="004517A7">
              <w:rPr>
                <w:rFonts w:ascii="Angsana New" w:hAnsi="Angsana New" w:hint="eastAsia"/>
                <w:szCs w:val="24"/>
                <w:cs/>
              </w:rPr>
              <w:t>-1-00-1-0</w:t>
            </w:r>
          </w:p>
        </w:tc>
      </w:tr>
      <w:tr w:rsidR="001C03EC" w:rsidRPr="004517A7" w14:paraId="71B020BE" w14:textId="7F0A70F5" w:rsidTr="001C03EC">
        <w:tc>
          <w:tcPr>
            <w:tcW w:w="3543" w:type="dxa"/>
            <w:tcBorders>
              <w:left w:val="single" w:sz="4" w:space="0" w:color="auto"/>
              <w:bottom w:val="single" w:sz="4" w:space="0" w:color="auto"/>
            </w:tcBorders>
          </w:tcPr>
          <w:p w14:paraId="469DE1CD" w14:textId="77777777" w:rsidR="00E032F8" w:rsidRPr="004517A7" w:rsidRDefault="00E032F8" w:rsidP="00E032F8">
            <w:pPr>
              <w:numPr>
                <w:ilvl w:val="0"/>
                <w:numId w:val="8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ind w:left="284" w:hanging="284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เพื่อส่งเสริมการลงทุนในกิจการ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EEB1ECE" w14:textId="77777777" w:rsidR="003A1A74" w:rsidRPr="004517A7" w:rsidRDefault="00E032F8" w:rsidP="00E032F8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ผลิตไฟฟ้าจาก</w:t>
            </w:r>
            <w:r w:rsidR="00BF42C5" w:rsidRPr="004517A7"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  <w:p w14:paraId="31EC55FB" w14:textId="60621C78" w:rsidR="00E032F8" w:rsidRPr="004517A7" w:rsidRDefault="00E032F8" w:rsidP="00E032F8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ก๊าซชีวภาพ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2AB5639" w14:textId="0D099E4E" w:rsidR="00E032F8" w:rsidRPr="004517A7" w:rsidRDefault="00E032F8" w:rsidP="00E032F8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ผลิตน้ำเพื่ออุตสาหกรรม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217B2F5" w14:textId="450AC52B" w:rsidR="00E032F8" w:rsidRPr="004517A7" w:rsidRDefault="00E032F8" w:rsidP="00E032F8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ผลิตน้ำเพื่ออุตสาหกรรม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2392A36" w14:textId="493ACA41" w:rsidR="00E032F8" w:rsidRPr="004517A7" w:rsidRDefault="00E032F8" w:rsidP="00E032F8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ผลิตน้ำเพื่ออุตสาหกรรม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6151EDA" w14:textId="6F6DEBF6" w:rsidR="00E032F8" w:rsidRPr="004517A7" w:rsidRDefault="00E032F8" w:rsidP="00E032F8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ผลิตน้ำเพื่ออุตสาหกรรม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34D64BF" w14:textId="67024017" w:rsidR="00E032F8" w:rsidRPr="004517A7" w:rsidRDefault="00E032F8" w:rsidP="00E032F8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ผลิตน้ำเพื่ออุตสาหกรรม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B1E94CE" w14:textId="5C6198C8" w:rsidR="00E032F8" w:rsidRPr="004517A7" w:rsidRDefault="00E032F8" w:rsidP="00E032F8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ผลิตน้ำเพื่ออุตสาหกรรม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F3F7D20" w14:textId="272F161C" w:rsidR="00E032F8" w:rsidRPr="004517A7" w:rsidRDefault="00E032F8" w:rsidP="00E032F8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ผลิตน้ำเพื่ออุตสาหกรรม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E9C737E" w14:textId="547007C3" w:rsidR="00E032F8" w:rsidRPr="004517A7" w:rsidRDefault="00E032F8" w:rsidP="00E032F8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ผลิตน้ำเพื่ออุตสาหกรรม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0798CA" w14:textId="68E6AAA4" w:rsidR="00E032F8" w:rsidRPr="004517A7" w:rsidRDefault="00E032F8" w:rsidP="00E032F8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ผลิตน้ำเพื่ออุตสาหกรรม</w:t>
            </w:r>
          </w:p>
        </w:tc>
      </w:tr>
      <w:tr w:rsidR="001C03EC" w:rsidRPr="004517A7" w14:paraId="5FB2069E" w14:textId="357D6C6D" w:rsidTr="001C03EC">
        <w:tc>
          <w:tcPr>
            <w:tcW w:w="3543" w:type="dxa"/>
            <w:tcBorders>
              <w:left w:val="single" w:sz="4" w:space="0" w:color="auto"/>
              <w:bottom w:val="single" w:sz="4" w:space="0" w:color="auto"/>
            </w:tcBorders>
          </w:tcPr>
          <w:p w14:paraId="0CE51D6D" w14:textId="77777777" w:rsidR="00805F5B" w:rsidRPr="004517A7" w:rsidRDefault="00805F5B" w:rsidP="006045D3">
            <w:pPr>
              <w:numPr>
                <w:ilvl w:val="0"/>
                <w:numId w:val="8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ind w:left="284" w:hanging="284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สิทธิประโยชน์สำคัญที่ได้รับ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CA69093" w14:textId="77777777" w:rsidR="00805F5B" w:rsidRPr="004517A7" w:rsidRDefault="00805F5B" w:rsidP="00A071D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D05372A" w14:textId="77777777" w:rsidR="00805F5B" w:rsidRPr="004517A7" w:rsidRDefault="00805F5B" w:rsidP="00A071D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C21FEFB" w14:textId="77777777" w:rsidR="00805F5B" w:rsidRPr="004517A7" w:rsidRDefault="00805F5B" w:rsidP="00A071D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F3FA9EA" w14:textId="77777777" w:rsidR="00805F5B" w:rsidRPr="004517A7" w:rsidRDefault="00805F5B" w:rsidP="00A071D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86661D4" w14:textId="77777777" w:rsidR="00805F5B" w:rsidRPr="004517A7" w:rsidRDefault="00805F5B" w:rsidP="00A071D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AC3EA8B" w14:textId="77777777" w:rsidR="00805F5B" w:rsidRPr="004517A7" w:rsidRDefault="00805F5B" w:rsidP="00A071D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90998E1" w14:textId="77777777" w:rsidR="00805F5B" w:rsidRPr="004517A7" w:rsidRDefault="00805F5B" w:rsidP="00A071D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03AED65" w14:textId="77777777" w:rsidR="00805F5B" w:rsidRPr="004517A7" w:rsidRDefault="00805F5B" w:rsidP="00A071D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7B572C8" w14:textId="77777777" w:rsidR="00805F5B" w:rsidRPr="004517A7" w:rsidRDefault="00805F5B" w:rsidP="00A071D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7012CAF" w14:textId="77777777" w:rsidR="00805F5B" w:rsidRPr="004517A7" w:rsidRDefault="00805F5B" w:rsidP="00A071DD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C03EC" w:rsidRPr="004517A7" w14:paraId="1DA27063" w14:textId="031C211A" w:rsidTr="00C80E21">
        <w:trPr>
          <w:trHeight w:val="60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</w:tcPr>
          <w:p w14:paraId="72488C69" w14:textId="77B66D28" w:rsidR="001C03EC" w:rsidRPr="004517A7" w:rsidRDefault="001C03EC" w:rsidP="00C80E21">
            <w:pPr>
              <w:tabs>
                <w:tab w:val="left" w:pos="1134"/>
                <w:tab w:val="left" w:pos="1701"/>
              </w:tabs>
              <w:ind w:left="541" w:hanging="253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3.1</w:t>
            </w:r>
            <w:r w:rsidR="00FC2B95" w:rsidRPr="004517A7">
              <w:rPr>
                <w:rFonts w:ascii="Angsana New" w:hAnsi="Angsana New"/>
                <w:szCs w:val="24"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  <w:r w:rsidRPr="004517A7">
              <w:rPr>
                <w:rFonts w:ascii="Angsana New" w:hAnsi="Angsana New"/>
                <w:szCs w:val="24"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ในกรณีที่บริษัทย่อยมีผลขาดทุนเกิดขึ้นในระหว่างเวลาที่ได้รับยกเว้นภาษีเงิน</w:t>
            </w:r>
            <w:r w:rsidR="00FC2B95" w:rsidRPr="004517A7">
              <w:rPr>
                <w:rFonts w:ascii="Angsana New" w:hAnsi="Angsana New" w:hint="cs"/>
                <w:szCs w:val="24"/>
                <w:cs/>
              </w:rPr>
              <w:t>ได้นิติบุคคลนี้</w:t>
            </w:r>
            <w:r w:rsidR="00FC2B95" w:rsidRPr="004517A7">
              <w:rPr>
                <w:rFonts w:ascii="Angsana New" w:hAnsi="Angsana New" w:hint="cs"/>
                <w:szCs w:val="24"/>
              </w:rPr>
              <w:t xml:space="preserve"> </w:t>
            </w:r>
            <w:r w:rsidR="00FC2B95" w:rsidRPr="004517A7">
              <w:rPr>
                <w:rFonts w:ascii="Angsana New" w:hAnsi="Angsana New" w:hint="cs"/>
                <w:szCs w:val="24"/>
                <w:cs/>
              </w:rPr>
              <w:t>อนุญาตให้บริษัทย่อยนำผลขาดทุนดังกล่าวมาหักกลบกับผลกำไรที่เกิดขึ้นภายหลังระยะเวลาที่ได้รับยกเว้น</w:t>
            </w:r>
            <w:r w:rsidR="00FC2B95" w:rsidRPr="004517A7">
              <w:rPr>
                <w:rFonts w:ascii="Angsana New" w:hAnsi="Angsana New"/>
                <w:szCs w:val="24"/>
              </w:rPr>
              <w:t xml:space="preserve"> </w:t>
            </w:r>
            <w:r w:rsidR="00FC2B95" w:rsidRPr="004517A7">
              <w:rPr>
                <w:rFonts w:ascii="Angsana New" w:hAnsi="Angsana New" w:hint="cs"/>
                <w:szCs w:val="24"/>
                <w:cs/>
              </w:rPr>
              <w:t>ภายในเวลาห้าปี</w:t>
            </w:r>
            <w:r w:rsidR="00FC2B95" w:rsidRPr="004517A7">
              <w:rPr>
                <w:rFonts w:ascii="Angsana New" w:hAnsi="Angsana New"/>
                <w:szCs w:val="24"/>
                <w:cs/>
              </w:rPr>
              <w:t xml:space="preserve"> </w:t>
            </w:r>
            <w:r w:rsidR="00FC2B95" w:rsidRPr="004517A7">
              <w:rPr>
                <w:rFonts w:ascii="Angsana New" w:hAnsi="Angsana New" w:hint="cs"/>
                <w:szCs w:val="24"/>
                <w:cs/>
              </w:rPr>
              <w:t>นับแต่วันที่พ้นกำหนดที่ได้รับยกเว้น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43F8EE7" w14:textId="77777777" w:rsidR="001C03EC" w:rsidRPr="004517A7" w:rsidRDefault="001C03EC" w:rsidP="00A071DD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 xml:space="preserve">8 </w:t>
            </w:r>
            <w:r w:rsidRPr="004517A7">
              <w:rPr>
                <w:rFonts w:ascii="Angsana New" w:hAnsi="Angsana New" w:hint="cs"/>
                <w:szCs w:val="24"/>
                <w:cs/>
              </w:rPr>
              <w:t>ปี</w:t>
            </w:r>
          </w:p>
          <w:p w14:paraId="755A305F" w14:textId="77777777" w:rsidR="001C03EC" w:rsidRPr="004517A7" w:rsidRDefault="001C03EC" w:rsidP="00A071DD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 xml:space="preserve">สิ้นสุดวันที่ </w:t>
            </w:r>
          </w:p>
          <w:p w14:paraId="05B75F94" w14:textId="48341DAD" w:rsidR="003A1A74" w:rsidRPr="004517A7" w:rsidRDefault="00582043" w:rsidP="00A071DD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11</w:t>
            </w:r>
            <w:r w:rsidR="001C03EC" w:rsidRPr="004517A7">
              <w:rPr>
                <w:rFonts w:ascii="Angsana New" w:hAnsi="Angsana New" w:hint="cs"/>
                <w:szCs w:val="24"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เมษา</w:t>
            </w:r>
            <w:r w:rsidR="001C03EC" w:rsidRPr="004517A7">
              <w:rPr>
                <w:rFonts w:ascii="Angsana New" w:hAnsi="Angsana New" w:hint="cs"/>
                <w:szCs w:val="24"/>
                <w:cs/>
              </w:rPr>
              <w:t xml:space="preserve">ยน </w:t>
            </w:r>
          </w:p>
          <w:p w14:paraId="1FFEA167" w14:textId="4A0DF297" w:rsidR="001C03EC" w:rsidRPr="004517A7" w:rsidRDefault="001C03EC" w:rsidP="00A071DD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25</w:t>
            </w:r>
            <w:r w:rsidR="00582043" w:rsidRPr="004517A7">
              <w:rPr>
                <w:rFonts w:ascii="Angsana New" w:hAnsi="Angsana New"/>
                <w:szCs w:val="24"/>
              </w:rPr>
              <w:t>67</w:t>
            </w:r>
          </w:p>
        </w:tc>
        <w:tc>
          <w:tcPr>
            <w:tcW w:w="1134" w:type="dxa"/>
            <w:tcBorders>
              <w:top w:val="nil"/>
            </w:tcBorders>
          </w:tcPr>
          <w:p w14:paraId="0682ADAF" w14:textId="77777777" w:rsidR="001C03EC" w:rsidRPr="004517A7" w:rsidRDefault="001C03EC" w:rsidP="00A071DD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 xml:space="preserve">5 </w:t>
            </w:r>
            <w:r w:rsidRPr="004517A7">
              <w:rPr>
                <w:rFonts w:ascii="Angsana New" w:hAnsi="Angsana New" w:hint="cs"/>
                <w:szCs w:val="24"/>
                <w:cs/>
              </w:rPr>
              <w:t>ปี</w:t>
            </w:r>
          </w:p>
          <w:p w14:paraId="5E4DCE11" w14:textId="77777777" w:rsidR="001C03EC" w:rsidRPr="004517A7" w:rsidRDefault="001C03EC" w:rsidP="00A071DD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 xml:space="preserve">สิ้นสุดวันที่ </w:t>
            </w:r>
          </w:p>
          <w:p w14:paraId="69E7448E" w14:textId="77777777" w:rsidR="001C03EC" w:rsidRPr="004517A7" w:rsidRDefault="001C03EC" w:rsidP="00A071DD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</w:rPr>
              <w:t xml:space="preserve">4 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เมษายน </w:t>
            </w:r>
            <w:r w:rsidRPr="004517A7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683DE861" w14:textId="77777777" w:rsidR="001C03EC" w:rsidRPr="004517A7" w:rsidRDefault="001C03EC" w:rsidP="00A071DD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 xml:space="preserve">5 </w:t>
            </w:r>
            <w:r w:rsidRPr="004517A7">
              <w:rPr>
                <w:rFonts w:ascii="Angsana New" w:hAnsi="Angsana New" w:hint="cs"/>
                <w:szCs w:val="24"/>
                <w:cs/>
              </w:rPr>
              <w:t>ปี</w:t>
            </w:r>
          </w:p>
          <w:p w14:paraId="2A08C78D" w14:textId="77777777" w:rsidR="001C03EC" w:rsidRPr="004517A7" w:rsidRDefault="001C03EC" w:rsidP="00A071DD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 xml:space="preserve">สิ้นสุดวันที่ </w:t>
            </w:r>
          </w:p>
          <w:p w14:paraId="2DDC3ECC" w14:textId="77777777" w:rsidR="001C03EC" w:rsidRPr="004517A7" w:rsidRDefault="001C03EC" w:rsidP="00A071DD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 xml:space="preserve">13 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มิถุนายน </w:t>
            </w:r>
            <w:r w:rsidRPr="004517A7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7561D207" w14:textId="77777777" w:rsidR="001C03EC" w:rsidRPr="004517A7" w:rsidRDefault="001C03EC" w:rsidP="00A071DD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 xml:space="preserve">5 </w:t>
            </w:r>
            <w:r w:rsidRPr="004517A7">
              <w:rPr>
                <w:rFonts w:ascii="Angsana New" w:hAnsi="Angsana New" w:hint="cs"/>
                <w:szCs w:val="24"/>
                <w:cs/>
              </w:rPr>
              <w:t>ปี</w:t>
            </w:r>
          </w:p>
          <w:p w14:paraId="44C3400B" w14:textId="77777777" w:rsidR="001C03EC" w:rsidRPr="004517A7" w:rsidRDefault="001C03EC" w:rsidP="00A071DD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 xml:space="preserve">สิ้นสุดวันที่ </w:t>
            </w:r>
          </w:p>
          <w:p w14:paraId="117CB63F" w14:textId="77777777" w:rsidR="001C03EC" w:rsidRPr="004517A7" w:rsidRDefault="001C03EC" w:rsidP="00A071DD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 xml:space="preserve">13 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มิถุนายน </w:t>
            </w:r>
            <w:r w:rsidRPr="004517A7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786856F7" w14:textId="77777777" w:rsidR="001C03EC" w:rsidRPr="004517A7" w:rsidRDefault="001C03EC" w:rsidP="00A071DD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 xml:space="preserve">5 </w:t>
            </w:r>
            <w:r w:rsidRPr="004517A7">
              <w:rPr>
                <w:rFonts w:ascii="Angsana New" w:hAnsi="Angsana New" w:hint="cs"/>
                <w:szCs w:val="24"/>
                <w:cs/>
              </w:rPr>
              <w:t>ปี</w:t>
            </w:r>
          </w:p>
          <w:p w14:paraId="55DD37E4" w14:textId="77777777" w:rsidR="001C03EC" w:rsidRPr="004517A7" w:rsidRDefault="001C03EC" w:rsidP="00A071DD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 xml:space="preserve">สิ้นสุดวันที่ </w:t>
            </w:r>
          </w:p>
          <w:p w14:paraId="22B610E7" w14:textId="77777777" w:rsidR="001C03EC" w:rsidRPr="004517A7" w:rsidRDefault="001C03EC" w:rsidP="00A071DD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30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 เมษายน </w:t>
            </w:r>
            <w:r w:rsidRPr="004517A7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3DB3370C" w14:textId="77777777" w:rsidR="001C03EC" w:rsidRPr="004517A7" w:rsidRDefault="001C03EC" w:rsidP="00A071DD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 xml:space="preserve">5 </w:t>
            </w:r>
            <w:r w:rsidRPr="004517A7">
              <w:rPr>
                <w:rFonts w:ascii="Angsana New" w:hAnsi="Angsana New" w:hint="cs"/>
                <w:szCs w:val="24"/>
                <w:cs/>
              </w:rPr>
              <w:t>ปี</w:t>
            </w:r>
          </w:p>
          <w:p w14:paraId="1F53ABFE" w14:textId="77777777" w:rsidR="001C03EC" w:rsidRPr="004517A7" w:rsidRDefault="001C03EC" w:rsidP="00A071DD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 xml:space="preserve">สิ้นสุดวันที่ </w:t>
            </w:r>
          </w:p>
          <w:p w14:paraId="67F9E093" w14:textId="77777777" w:rsidR="001C03EC" w:rsidRPr="004517A7" w:rsidRDefault="001C03EC" w:rsidP="00A071DD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 xml:space="preserve">8 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มีนาคม </w:t>
            </w:r>
            <w:r w:rsidRPr="004517A7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7829552B" w14:textId="77777777" w:rsidR="001C03EC" w:rsidRPr="004517A7" w:rsidRDefault="001C03EC" w:rsidP="00A071DD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 xml:space="preserve">5 </w:t>
            </w:r>
            <w:r w:rsidRPr="004517A7">
              <w:rPr>
                <w:rFonts w:ascii="Angsana New" w:hAnsi="Angsana New" w:hint="cs"/>
                <w:szCs w:val="24"/>
                <w:cs/>
              </w:rPr>
              <w:t>ปี</w:t>
            </w:r>
          </w:p>
          <w:p w14:paraId="64B556CB" w14:textId="77777777" w:rsidR="001C03EC" w:rsidRPr="004517A7" w:rsidRDefault="001C03EC" w:rsidP="00A071DD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 xml:space="preserve">สิ้นสุดวันที่ </w:t>
            </w:r>
          </w:p>
          <w:p w14:paraId="1BCF9379" w14:textId="77777777" w:rsidR="001C03EC" w:rsidRPr="004517A7" w:rsidRDefault="001C03EC" w:rsidP="00A071DD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9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 มกราคม </w:t>
            </w:r>
            <w:r w:rsidRPr="004517A7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055947C0" w14:textId="77777777" w:rsidR="001C03EC" w:rsidRPr="004517A7" w:rsidRDefault="001C03EC" w:rsidP="00A071DD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 xml:space="preserve">5 </w:t>
            </w:r>
            <w:r w:rsidRPr="004517A7">
              <w:rPr>
                <w:rFonts w:ascii="Angsana New" w:hAnsi="Angsana New" w:hint="cs"/>
                <w:szCs w:val="24"/>
                <w:cs/>
              </w:rPr>
              <w:t>ปี</w:t>
            </w:r>
          </w:p>
          <w:p w14:paraId="4D224C78" w14:textId="77777777" w:rsidR="001C03EC" w:rsidRPr="004517A7" w:rsidRDefault="001C03EC" w:rsidP="00A071DD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 xml:space="preserve">สิ้นสุดวันที่ </w:t>
            </w:r>
          </w:p>
          <w:p w14:paraId="37DC6884" w14:textId="77777777" w:rsidR="001C03EC" w:rsidRPr="004517A7" w:rsidRDefault="001C03EC" w:rsidP="00A071DD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 xml:space="preserve">31 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ตุลาคม </w:t>
            </w:r>
            <w:r w:rsidRPr="004517A7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55DA0AA7" w14:textId="77777777" w:rsidR="001C03EC" w:rsidRPr="004517A7" w:rsidRDefault="001C03EC" w:rsidP="00E032F8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 xml:space="preserve">5 </w:t>
            </w:r>
            <w:r w:rsidRPr="004517A7">
              <w:rPr>
                <w:rFonts w:ascii="Angsana New" w:hAnsi="Angsana New" w:hint="cs"/>
                <w:szCs w:val="24"/>
                <w:cs/>
              </w:rPr>
              <w:t>ปี</w:t>
            </w:r>
          </w:p>
          <w:p w14:paraId="28D79085" w14:textId="77777777" w:rsidR="001C03EC" w:rsidRPr="004517A7" w:rsidRDefault="001C03EC" w:rsidP="00E032F8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 xml:space="preserve">สิ้นสุดวันที่ </w:t>
            </w:r>
          </w:p>
          <w:p w14:paraId="692E88BB" w14:textId="7BEBC40F" w:rsidR="001C03EC" w:rsidRPr="004517A7" w:rsidRDefault="001C03EC" w:rsidP="00E032F8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 xml:space="preserve">12 กันยายน </w:t>
            </w:r>
            <w:r w:rsidRPr="004517A7">
              <w:rPr>
                <w:rFonts w:ascii="Angsana New" w:hAnsi="Angsana New" w:hint="cs"/>
                <w:szCs w:val="24"/>
              </w:rPr>
              <w:t>256</w:t>
            </w:r>
            <w:r w:rsidRPr="004517A7">
              <w:rPr>
                <w:rFonts w:ascii="Angsana New" w:hAnsi="Angsana New" w:hint="cs"/>
                <w:szCs w:val="24"/>
                <w:cs/>
              </w:rPr>
              <w:t>9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0B80398E" w14:textId="77777777" w:rsidR="001C03EC" w:rsidRPr="004517A7" w:rsidRDefault="001C03EC" w:rsidP="00E032F8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 xml:space="preserve">5 </w:t>
            </w:r>
            <w:r w:rsidRPr="004517A7">
              <w:rPr>
                <w:rFonts w:ascii="Angsana New" w:hAnsi="Angsana New" w:hint="cs"/>
                <w:szCs w:val="24"/>
                <w:cs/>
              </w:rPr>
              <w:t>ปี</w:t>
            </w:r>
          </w:p>
          <w:p w14:paraId="512CBD79" w14:textId="77777777" w:rsidR="001C03EC" w:rsidRPr="004517A7" w:rsidRDefault="001C03EC" w:rsidP="00E032F8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 xml:space="preserve">สิ้นสุดวันที่ </w:t>
            </w:r>
          </w:p>
          <w:p w14:paraId="3940672C" w14:textId="01254036" w:rsidR="001C03EC" w:rsidRPr="004517A7" w:rsidRDefault="001C03EC" w:rsidP="00E032F8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 xml:space="preserve">14 กันยายน </w:t>
            </w:r>
            <w:r w:rsidRPr="004517A7">
              <w:rPr>
                <w:rFonts w:ascii="Angsana New" w:hAnsi="Angsana New" w:hint="cs"/>
                <w:szCs w:val="24"/>
              </w:rPr>
              <w:t>256</w:t>
            </w:r>
            <w:r w:rsidRPr="004517A7">
              <w:rPr>
                <w:rFonts w:ascii="Angsana New" w:hAnsi="Angsana New" w:hint="cs"/>
                <w:szCs w:val="24"/>
                <w:cs/>
              </w:rPr>
              <w:t>9</w:t>
            </w:r>
          </w:p>
        </w:tc>
      </w:tr>
      <w:tr w:rsidR="001C03EC" w:rsidRPr="004517A7" w14:paraId="60EAA58F" w14:textId="3D79D10A" w:rsidTr="001C03EC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BE5709" w14:textId="77777777" w:rsidR="00E032F8" w:rsidRPr="004517A7" w:rsidRDefault="00E032F8" w:rsidP="00E032F8">
            <w:pPr>
              <w:tabs>
                <w:tab w:val="left" w:pos="1134"/>
                <w:tab w:val="left" w:pos="1701"/>
              </w:tabs>
              <w:ind w:left="576" w:hanging="288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lastRenderedPageBreak/>
              <w:t>3.2</w:t>
            </w:r>
            <w:r w:rsidRPr="004517A7">
              <w:rPr>
                <w:rFonts w:ascii="Angsana New" w:hAnsi="Angsana New" w:hint="cs"/>
                <w:szCs w:val="24"/>
              </w:rPr>
              <w:tab/>
            </w:r>
            <w:r w:rsidRPr="004517A7">
              <w:rPr>
                <w:rFonts w:ascii="Angsana New" w:hAnsi="Angsana New" w:hint="cs"/>
                <w:szCs w:val="24"/>
                <w:cs/>
              </w:rPr>
      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1DE2A3" w14:textId="77777777" w:rsidR="00E032F8" w:rsidRPr="004517A7" w:rsidRDefault="00E032F8" w:rsidP="00E032F8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ได้รับ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8C767C" w14:textId="77777777" w:rsidR="00E032F8" w:rsidRPr="004517A7" w:rsidRDefault="00E032F8" w:rsidP="00E032F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ได้รับ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AA42C6" w14:textId="77777777" w:rsidR="00E032F8" w:rsidRPr="004517A7" w:rsidRDefault="00E032F8" w:rsidP="00E032F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ได้รับ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D06398" w14:textId="77777777" w:rsidR="00E032F8" w:rsidRPr="004517A7" w:rsidRDefault="00E032F8" w:rsidP="00E032F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ได้รับ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89AADE" w14:textId="77777777" w:rsidR="00E032F8" w:rsidRPr="004517A7" w:rsidRDefault="00E032F8" w:rsidP="00E032F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ได้รับ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6CC8AA" w14:textId="77777777" w:rsidR="00E032F8" w:rsidRPr="004517A7" w:rsidRDefault="00E032F8" w:rsidP="00E032F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ได้รับ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5AD636" w14:textId="77777777" w:rsidR="00E032F8" w:rsidRPr="004517A7" w:rsidRDefault="00E032F8" w:rsidP="00E032F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ได้รับ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D88EC9" w14:textId="77777777" w:rsidR="00E032F8" w:rsidRPr="004517A7" w:rsidRDefault="00E032F8" w:rsidP="00E032F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ได้รับ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554487" w14:textId="07AE8E1D" w:rsidR="00E032F8" w:rsidRPr="004517A7" w:rsidRDefault="00E032F8" w:rsidP="00E032F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ได้รับ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32A4FE" w14:textId="4E8EB5F1" w:rsidR="00E032F8" w:rsidRPr="004517A7" w:rsidRDefault="00E032F8" w:rsidP="00E032F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ได้รับ</w:t>
            </w:r>
          </w:p>
        </w:tc>
      </w:tr>
      <w:tr w:rsidR="001C03EC" w:rsidRPr="004517A7" w14:paraId="283B7980" w14:textId="38F075B9" w:rsidTr="001C03EC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588F" w14:textId="77777777" w:rsidR="00E032F8" w:rsidRPr="004517A7" w:rsidRDefault="00E032F8" w:rsidP="00E032F8">
            <w:pPr>
              <w:numPr>
                <w:ilvl w:val="0"/>
                <w:numId w:val="8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ind w:left="288" w:hanging="288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B9BB" w14:textId="41D6088F" w:rsidR="009820C4" w:rsidRPr="004517A7" w:rsidRDefault="00E032F8" w:rsidP="00E032F8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 xml:space="preserve">6 </w:t>
            </w:r>
            <w:r w:rsidRPr="004517A7">
              <w:rPr>
                <w:rFonts w:ascii="Angsana New" w:hAnsi="Angsana New" w:hint="cs"/>
                <w:szCs w:val="24"/>
                <w:cs/>
              </w:rPr>
              <w:t>กรกฎาคม</w:t>
            </w:r>
          </w:p>
          <w:p w14:paraId="00F8383A" w14:textId="0B8C46CC" w:rsidR="00E032F8" w:rsidRPr="004517A7" w:rsidRDefault="00E032F8" w:rsidP="00E032F8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2558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A71E" w14:textId="77777777" w:rsidR="00E032F8" w:rsidRPr="004517A7" w:rsidRDefault="00E032F8" w:rsidP="00E032F8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 xml:space="preserve">9 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เมษายน </w:t>
            </w:r>
            <w:r w:rsidRPr="004517A7">
              <w:rPr>
                <w:rFonts w:ascii="Angsana New" w:hAnsi="Angsana New" w:hint="cs"/>
                <w:szCs w:val="24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FD84" w14:textId="77777777" w:rsidR="00E032F8" w:rsidRPr="004517A7" w:rsidRDefault="00E032F8" w:rsidP="00E032F8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 xml:space="preserve">9 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เมษายน </w:t>
            </w:r>
            <w:r w:rsidRPr="004517A7">
              <w:rPr>
                <w:rFonts w:ascii="Angsana New" w:hAnsi="Angsana New" w:hint="cs"/>
                <w:szCs w:val="24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B189" w14:textId="77777777" w:rsidR="00E032F8" w:rsidRPr="004517A7" w:rsidRDefault="00E032F8" w:rsidP="00E032F8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 xml:space="preserve">9 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เมษายน </w:t>
            </w:r>
            <w:r w:rsidRPr="004517A7">
              <w:rPr>
                <w:rFonts w:ascii="Angsana New" w:hAnsi="Angsana New" w:hint="cs"/>
                <w:szCs w:val="24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7C8E" w14:textId="77777777" w:rsidR="00E032F8" w:rsidRPr="004517A7" w:rsidRDefault="00E032F8" w:rsidP="00E032F8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 xml:space="preserve">9 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เมษายน </w:t>
            </w:r>
            <w:r w:rsidRPr="004517A7">
              <w:rPr>
                <w:rFonts w:ascii="Angsana New" w:hAnsi="Angsana New" w:hint="cs"/>
                <w:szCs w:val="24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3EBD" w14:textId="77777777" w:rsidR="00E032F8" w:rsidRPr="004517A7" w:rsidRDefault="00E032F8" w:rsidP="00E032F8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 xml:space="preserve">9 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เมษายน </w:t>
            </w:r>
            <w:r w:rsidRPr="004517A7">
              <w:rPr>
                <w:rFonts w:ascii="Angsana New" w:hAnsi="Angsana New" w:hint="cs"/>
                <w:szCs w:val="24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828B" w14:textId="77777777" w:rsidR="00E032F8" w:rsidRPr="004517A7" w:rsidRDefault="00E032F8" w:rsidP="00E032F8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3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 ธันวาคม </w:t>
            </w:r>
            <w:r w:rsidRPr="004517A7">
              <w:rPr>
                <w:rFonts w:ascii="Angsana New" w:hAnsi="Angsana New" w:hint="cs"/>
                <w:szCs w:val="24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FCF1" w14:textId="77777777" w:rsidR="00E032F8" w:rsidRPr="004517A7" w:rsidRDefault="00E032F8" w:rsidP="00E032F8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3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 ธันวาคม </w:t>
            </w:r>
            <w:r w:rsidRPr="004517A7">
              <w:rPr>
                <w:rFonts w:ascii="Angsana New" w:hAnsi="Angsana New" w:hint="cs"/>
                <w:szCs w:val="24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0138" w14:textId="35F4FCB7" w:rsidR="00E032F8" w:rsidRPr="004517A7" w:rsidRDefault="00252D88" w:rsidP="00E032F8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8</w:t>
            </w:r>
            <w:r w:rsidR="00E032F8" w:rsidRPr="004517A7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</w:p>
          <w:p w14:paraId="7BE0FEB0" w14:textId="023A7776" w:rsidR="00E032F8" w:rsidRPr="004517A7" w:rsidRDefault="00E032F8" w:rsidP="00E032F8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256</w:t>
            </w:r>
            <w:r w:rsidRPr="004517A7">
              <w:rPr>
                <w:rFonts w:ascii="Angsana New" w:hAnsi="Angsana New" w:hint="cs"/>
                <w:szCs w:val="24"/>
                <w:cs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9006" w14:textId="2E9372DB" w:rsidR="00E032F8" w:rsidRPr="004517A7" w:rsidRDefault="00252D88" w:rsidP="00E032F8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8</w:t>
            </w:r>
            <w:r w:rsidR="00E032F8" w:rsidRPr="004517A7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</w:p>
          <w:p w14:paraId="0197A6E5" w14:textId="3DA0F80B" w:rsidR="00E032F8" w:rsidRPr="004517A7" w:rsidRDefault="00E032F8" w:rsidP="00E032F8">
            <w:pP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2564</w:t>
            </w:r>
          </w:p>
        </w:tc>
      </w:tr>
    </w:tbl>
    <w:p w14:paraId="30DCB2D0" w14:textId="08BF1CF0" w:rsidR="00B856F2" w:rsidRPr="004517A7" w:rsidRDefault="00B856F2" w:rsidP="00B856F2">
      <w:pPr>
        <w:tabs>
          <w:tab w:val="left" w:pos="900"/>
          <w:tab w:val="left" w:pos="2160"/>
          <w:tab w:val="left" w:pos="2880"/>
          <w:tab w:val="left" w:pos="7200"/>
        </w:tabs>
        <w:spacing w:before="160" w:after="120"/>
        <w:ind w:left="547" w:right="-43" w:hanging="547"/>
        <w:jc w:val="thaiDistribute"/>
        <w:rPr>
          <w:rFonts w:ascii="Angsana New" w:hAnsi="Angsana New"/>
          <w:sz w:val="28"/>
        </w:rPr>
        <w:sectPr w:rsidR="00B856F2" w:rsidRPr="004517A7" w:rsidSect="00964A95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1195" w:left="720" w:header="864" w:footer="432" w:gutter="0"/>
          <w:cols w:space="720"/>
          <w:docGrid w:linePitch="326"/>
        </w:sectPr>
      </w:pPr>
      <w:r w:rsidRPr="004517A7">
        <w:rPr>
          <w:rFonts w:ascii="Angsana New" w:hAnsi="Angsana New" w:hint="cs"/>
          <w:sz w:val="28"/>
        </w:rPr>
        <w:tab/>
      </w:r>
      <w:r w:rsidRPr="004517A7">
        <w:rPr>
          <w:rFonts w:ascii="Angsana New" w:hAnsi="Angsana New" w:hint="cs"/>
          <w:sz w:val="28"/>
          <w:cs/>
        </w:rPr>
        <w:t>รายได้ทั้งหมดของบริษัทย่อยเป็นรายได้ของกิจการที่ได้รับการส่งเสริมการลงทุนซึ่งเป็นรายได้ในประเทศ</w:t>
      </w:r>
    </w:p>
    <w:p w14:paraId="47C332EA" w14:textId="7CB356E8" w:rsidR="00E66F90" w:rsidRPr="004517A7" w:rsidRDefault="00E66F90" w:rsidP="00EC6937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  <w:cs/>
        </w:rPr>
      </w:pPr>
      <w:r w:rsidRPr="004517A7">
        <w:rPr>
          <w:rFonts w:ascii="Angsana New" w:hAnsi="Angsana New" w:hint="cs"/>
          <w:b/>
          <w:bCs/>
          <w:sz w:val="28"/>
          <w:cs/>
        </w:rPr>
        <w:lastRenderedPageBreak/>
        <w:t>กำไร</w:t>
      </w:r>
      <w:r w:rsidRPr="004517A7">
        <w:rPr>
          <w:rFonts w:ascii="Angsana New" w:hAnsi="Angsana New" w:hint="cs"/>
          <w:b/>
          <w:bCs/>
          <w:sz w:val="28"/>
        </w:rPr>
        <w:t xml:space="preserve"> (</w:t>
      </w:r>
      <w:r w:rsidRPr="004517A7">
        <w:rPr>
          <w:rFonts w:ascii="Angsana New" w:hAnsi="Angsana New" w:hint="cs"/>
          <w:b/>
          <w:bCs/>
          <w:sz w:val="28"/>
          <w:cs/>
        </w:rPr>
        <w:t>ขาดทุน</w:t>
      </w:r>
      <w:r w:rsidRPr="004517A7">
        <w:rPr>
          <w:rFonts w:ascii="Angsana New" w:hAnsi="Angsana New" w:hint="cs"/>
          <w:b/>
          <w:bCs/>
          <w:sz w:val="28"/>
        </w:rPr>
        <w:t xml:space="preserve">) </w:t>
      </w:r>
      <w:r w:rsidRPr="004517A7">
        <w:rPr>
          <w:rFonts w:ascii="Angsana New" w:hAnsi="Angsana New" w:hint="cs"/>
          <w:b/>
          <w:bCs/>
          <w:sz w:val="28"/>
          <w:cs/>
        </w:rPr>
        <w:t>ต่อหุ้น</w:t>
      </w:r>
      <w:r w:rsidR="00EE04AC" w:rsidRPr="004517A7">
        <w:rPr>
          <w:rFonts w:ascii="Angsana New" w:hAnsi="Angsana New" w:hint="cs"/>
          <w:b/>
          <w:bCs/>
          <w:sz w:val="28"/>
          <w:cs/>
        </w:rPr>
        <w:t xml:space="preserve"> </w:t>
      </w:r>
    </w:p>
    <w:p w14:paraId="5C9CE20F" w14:textId="308E92A0" w:rsidR="00E66F90" w:rsidRPr="004517A7" w:rsidRDefault="00E66F90" w:rsidP="007428C4">
      <w:pPr>
        <w:pStyle w:val="ListParagraph"/>
        <w:spacing w:before="240"/>
        <w:ind w:left="360"/>
        <w:jc w:val="thaiDistribute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>กำไร</w:t>
      </w:r>
      <w:r w:rsidRPr="004517A7">
        <w:rPr>
          <w:rFonts w:ascii="Angsana New" w:hAnsi="Angsana New" w:hint="cs"/>
          <w:sz w:val="28"/>
        </w:rPr>
        <w:t xml:space="preserve"> (</w:t>
      </w:r>
      <w:r w:rsidRPr="004517A7">
        <w:rPr>
          <w:rFonts w:ascii="Angsana New" w:hAnsi="Angsana New" w:hint="cs"/>
          <w:sz w:val="28"/>
          <w:cs/>
        </w:rPr>
        <w:t>ขาดทุน</w:t>
      </w:r>
      <w:r w:rsidRPr="004517A7">
        <w:rPr>
          <w:rFonts w:ascii="Angsana New" w:hAnsi="Angsana New" w:hint="cs"/>
          <w:sz w:val="28"/>
        </w:rPr>
        <w:t xml:space="preserve">) </w:t>
      </w:r>
      <w:r w:rsidRPr="004517A7">
        <w:rPr>
          <w:rFonts w:ascii="Angsana New" w:hAnsi="Angsana New" w:hint="cs"/>
          <w:sz w:val="28"/>
          <w:cs/>
        </w:rPr>
        <w:t xml:space="preserve">ต่อหุ้นขั้นพื้นฐานส่วนที่เป็นของบริษัทใหญ่คำนวณโดยการหารกำไร </w:t>
      </w:r>
      <w:r w:rsidRPr="004517A7">
        <w:rPr>
          <w:rFonts w:ascii="Angsana New" w:hAnsi="Angsana New" w:hint="cs"/>
          <w:sz w:val="28"/>
        </w:rPr>
        <w:t>(</w:t>
      </w:r>
      <w:r w:rsidRPr="004517A7">
        <w:rPr>
          <w:rFonts w:ascii="Angsana New" w:hAnsi="Angsana New" w:hint="cs"/>
          <w:sz w:val="28"/>
          <w:cs/>
        </w:rPr>
        <w:t>ขาดทุน</w:t>
      </w:r>
      <w:r w:rsidRPr="004517A7">
        <w:rPr>
          <w:rFonts w:ascii="Angsana New" w:hAnsi="Angsana New" w:hint="cs"/>
          <w:sz w:val="28"/>
        </w:rPr>
        <w:t>)</w:t>
      </w:r>
      <w:r w:rsidRPr="004517A7">
        <w:rPr>
          <w:rFonts w:ascii="Angsana New" w:hAnsi="Angsana New" w:hint="cs"/>
          <w:sz w:val="28"/>
          <w:cs/>
        </w:rPr>
        <w:t xml:space="preserve"> สุทธิส่วนที่เป็นของบริษัทใหญ่ด้วยจำนวนหุ้นสามัญถัวเฉลี่ยถ่วงน้ำหนักที่ออกจำหน่ายอยู่ในระหว่าง</w:t>
      </w:r>
      <w:r w:rsidR="00B856F2" w:rsidRPr="004517A7">
        <w:rPr>
          <w:rFonts w:ascii="Angsana New" w:hAnsi="Angsana New" w:hint="cs"/>
          <w:sz w:val="28"/>
          <w:cs/>
        </w:rPr>
        <w:t>ปี</w:t>
      </w:r>
    </w:p>
    <w:p w14:paraId="7AA56808" w14:textId="158C0447" w:rsidR="00A35935" w:rsidRPr="004517A7" w:rsidRDefault="00E66F90" w:rsidP="007428C4">
      <w:pPr>
        <w:pStyle w:val="ListParagraph"/>
        <w:spacing w:before="240"/>
        <w:ind w:left="360"/>
        <w:jc w:val="thaiDistribute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 xml:space="preserve">สำหรับกำไร </w:t>
      </w:r>
      <w:r w:rsidRPr="004517A7">
        <w:rPr>
          <w:rFonts w:ascii="Angsana New" w:hAnsi="Angsana New" w:hint="cs"/>
          <w:sz w:val="28"/>
        </w:rPr>
        <w:t>(</w:t>
      </w:r>
      <w:r w:rsidRPr="004517A7">
        <w:rPr>
          <w:rFonts w:ascii="Angsana New" w:hAnsi="Angsana New" w:hint="cs"/>
          <w:sz w:val="28"/>
          <w:cs/>
        </w:rPr>
        <w:t>ขาดทุน</w:t>
      </w:r>
      <w:r w:rsidRPr="004517A7">
        <w:rPr>
          <w:rFonts w:ascii="Angsana New" w:hAnsi="Angsana New" w:hint="cs"/>
          <w:sz w:val="28"/>
        </w:rPr>
        <w:t>)</w:t>
      </w:r>
      <w:r w:rsidRPr="004517A7">
        <w:rPr>
          <w:rFonts w:ascii="Angsana New" w:hAnsi="Angsana New" w:hint="cs"/>
          <w:sz w:val="28"/>
          <w:cs/>
        </w:rPr>
        <w:t xml:space="preserve"> 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 ซึ่งได้แก่ใบสำคัญแสดงสิทธิซื้อหุ้นสามัญตามรายละเอียดดังนี้</w:t>
      </w:r>
    </w:p>
    <w:p w14:paraId="5205EC05" w14:textId="12E2E645" w:rsidR="00A35935" w:rsidRPr="004517A7" w:rsidRDefault="00A35935" w:rsidP="007428C4">
      <w:pPr>
        <w:pStyle w:val="ListParagraph"/>
        <w:spacing w:before="240"/>
        <w:ind w:left="360"/>
        <w:jc w:val="thaiDistribute"/>
        <w:rPr>
          <w:rFonts w:ascii="Angsana New" w:hAnsi="Angsana New"/>
          <w:sz w:val="28"/>
          <w:cs/>
        </w:rPr>
      </w:pPr>
      <w:r w:rsidRPr="004517A7">
        <w:rPr>
          <w:rFonts w:ascii="Angsana New" w:hAnsi="Angsana New"/>
          <w:sz w:val="28"/>
          <w:cs/>
        </w:rPr>
        <w:t xml:space="preserve">บริษัทได้ออกใบสำคัญแสดงสิทธิซื้อหุ้นสามัญ รุ่นที่ </w:t>
      </w:r>
      <w:r w:rsidRPr="004517A7">
        <w:rPr>
          <w:rFonts w:ascii="Angsana New" w:hAnsi="Angsana New"/>
          <w:sz w:val="28"/>
        </w:rPr>
        <w:t xml:space="preserve">4 (“7UP-W4”) </w:t>
      </w:r>
      <w:r w:rsidRPr="004517A7">
        <w:rPr>
          <w:rFonts w:ascii="Angsana New" w:hAnsi="Angsana New"/>
          <w:sz w:val="28"/>
          <w:cs/>
        </w:rPr>
        <w:t xml:space="preserve">ที่จัดสรรให้แก่ผู้ถือหุ้นที่มีรายชื่อในสมุดทะเบียน </w:t>
      </w:r>
      <w:r w:rsidRPr="004517A7">
        <w:rPr>
          <w:rFonts w:ascii="Angsana New" w:hAnsi="Angsana New"/>
          <w:sz w:val="28"/>
        </w:rPr>
        <w:t xml:space="preserve">                </w:t>
      </w:r>
      <w:r w:rsidRPr="004517A7">
        <w:rPr>
          <w:rFonts w:ascii="Angsana New" w:hAnsi="Angsana New"/>
          <w:sz w:val="28"/>
          <w:cs/>
        </w:rPr>
        <w:t xml:space="preserve">ณ วันที่ </w:t>
      </w:r>
      <w:r w:rsidRPr="004517A7">
        <w:rPr>
          <w:rFonts w:ascii="Angsana New" w:hAnsi="Angsana New"/>
          <w:sz w:val="28"/>
        </w:rPr>
        <w:t xml:space="preserve">10 </w:t>
      </w:r>
      <w:r w:rsidRPr="004517A7">
        <w:rPr>
          <w:rFonts w:ascii="Angsana New" w:hAnsi="Angsana New"/>
          <w:sz w:val="28"/>
          <w:cs/>
        </w:rPr>
        <w:t xml:space="preserve">มิถุนายน </w:t>
      </w:r>
      <w:r w:rsidRPr="004517A7">
        <w:rPr>
          <w:rFonts w:ascii="Angsana New" w:hAnsi="Angsana New"/>
          <w:sz w:val="28"/>
        </w:rPr>
        <w:t xml:space="preserve">2562 </w:t>
      </w:r>
      <w:r w:rsidRPr="004517A7">
        <w:rPr>
          <w:rFonts w:ascii="Angsana New" w:hAnsi="Angsana New"/>
          <w:sz w:val="28"/>
          <w:cs/>
        </w:rPr>
        <w:t xml:space="preserve">โดยเป็นใบสำคัญแสดงสิทธิจดทะเบียนไม่มีราคาเสนอขายและมีอายุไม่เกิน </w:t>
      </w:r>
      <w:r w:rsidRPr="004517A7">
        <w:rPr>
          <w:rFonts w:ascii="Angsana New" w:hAnsi="Angsana New"/>
          <w:sz w:val="28"/>
        </w:rPr>
        <w:t>3</w:t>
      </w:r>
      <w:r w:rsidRPr="004517A7">
        <w:rPr>
          <w:rFonts w:ascii="Angsana New" w:hAnsi="Angsana New"/>
          <w:sz w:val="28"/>
          <w:cs/>
        </w:rPr>
        <w:t xml:space="preserve"> ปี นับตั้งแต่วันที่ออก (วันที่ออกใบสำคัญแสดงสิทธิซื้อหุ้นสามัญ วันที่ </w:t>
      </w:r>
      <w:r w:rsidRPr="004517A7">
        <w:rPr>
          <w:rFonts w:ascii="Angsana New" w:hAnsi="Angsana New"/>
          <w:sz w:val="28"/>
        </w:rPr>
        <w:t>9</w:t>
      </w:r>
      <w:r w:rsidRPr="004517A7">
        <w:rPr>
          <w:rFonts w:ascii="Angsana New" w:hAnsi="Angsana New"/>
          <w:sz w:val="28"/>
          <w:cs/>
        </w:rPr>
        <w:t xml:space="preserve"> สิงหาคม </w:t>
      </w:r>
      <w:r w:rsidRPr="004517A7">
        <w:rPr>
          <w:rFonts w:ascii="Angsana New" w:hAnsi="Angsana New"/>
          <w:sz w:val="28"/>
        </w:rPr>
        <w:t xml:space="preserve">2562) </w:t>
      </w:r>
      <w:r w:rsidRPr="004517A7">
        <w:rPr>
          <w:rFonts w:ascii="Angsana New" w:hAnsi="Angsana New"/>
          <w:sz w:val="28"/>
          <w:cs/>
        </w:rPr>
        <w:t xml:space="preserve">ในจำนวนไม่เกิน </w:t>
      </w:r>
      <w:r w:rsidRPr="004517A7">
        <w:rPr>
          <w:rFonts w:ascii="Angsana New" w:hAnsi="Angsana New"/>
          <w:sz w:val="28"/>
        </w:rPr>
        <w:t xml:space="preserve">605,919,620 </w:t>
      </w:r>
      <w:r w:rsidRPr="004517A7">
        <w:rPr>
          <w:rFonts w:ascii="Angsana New" w:hAnsi="Angsana New"/>
          <w:sz w:val="28"/>
          <w:cs/>
        </w:rPr>
        <w:t xml:space="preserve">หน่วย ราคาการใช้สิทธิต่อหุ้นจำนวน </w:t>
      </w:r>
      <w:r w:rsidRPr="004517A7">
        <w:rPr>
          <w:rFonts w:ascii="Angsana New" w:hAnsi="Angsana New"/>
          <w:sz w:val="28"/>
        </w:rPr>
        <w:t xml:space="preserve">0.05 </w:t>
      </w:r>
      <w:r w:rsidRPr="004517A7">
        <w:rPr>
          <w:rFonts w:ascii="Angsana New" w:hAnsi="Angsana New"/>
          <w:sz w:val="28"/>
          <w:cs/>
        </w:rPr>
        <w:t xml:space="preserve">บาทโดยอัตราการใช้สิทธิ </w:t>
      </w:r>
      <w:r w:rsidRPr="004517A7">
        <w:rPr>
          <w:rFonts w:ascii="Angsana New" w:hAnsi="Angsana New"/>
          <w:sz w:val="28"/>
        </w:rPr>
        <w:t xml:space="preserve">1 </w:t>
      </w:r>
      <w:r w:rsidRPr="004517A7">
        <w:rPr>
          <w:rFonts w:ascii="Angsana New" w:hAnsi="Angsana New"/>
          <w:sz w:val="28"/>
          <w:cs/>
        </w:rPr>
        <w:t xml:space="preserve">ใบสำคัญแสดงสิทธิ ต่อ </w:t>
      </w:r>
      <w:r w:rsidRPr="004517A7">
        <w:rPr>
          <w:rFonts w:ascii="Angsana New" w:hAnsi="Angsana New"/>
          <w:sz w:val="28"/>
        </w:rPr>
        <w:t xml:space="preserve">1 </w:t>
      </w:r>
      <w:r w:rsidRPr="004517A7">
        <w:rPr>
          <w:rFonts w:ascii="Angsana New" w:hAnsi="Angsana New"/>
          <w:sz w:val="28"/>
          <w:cs/>
        </w:rPr>
        <w:t xml:space="preserve">หุ้นสามัญ ซึ่งสามารถใช้สิทธิตามใบสำคัญแสดงสิทธิได้ </w:t>
      </w:r>
      <w:r w:rsidRPr="004517A7">
        <w:rPr>
          <w:rFonts w:ascii="Angsana New" w:hAnsi="Angsana New"/>
          <w:sz w:val="28"/>
        </w:rPr>
        <w:t xml:space="preserve">3 </w:t>
      </w:r>
      <w:r w:rsidRPr="004517A7">
        <w:rPr>
          <w:rFonts w:ascii="Angsana New" w:hAnsi="Angsana New"/>
          <w:sz w:val="28"/>
          <w:cs/>
        </w:rPr>
        <w:t xml:space="preserve">ครั้ง โดยมีราคาการใช้สิทธิดังนี้ การใช้สิทธิครั้งที่ </w:t>
      </w:r>
      <w:r w:rsidRPr="004517A7">
        <w:rPr>
          <w:rFonts w:ascii="Angsana New" w:hAnsi="Angsana New"/>
          <w:sz w:val="28"/>
        </w:rPr>
        <w:t>1</w:t>
      </w:r>
      <w:r w:rsidRPr="004517A7">
        <w:rPr>
          <w:rFonts w:ascii="Angsana New" w:hAnsi="Angsana New"/>
          <w:sz w:val="28"/>
          <w:cs/>
        </w:rPr>
        <w:t xml:space="preserve"> ราคา </w:t>
      </w:r>
      <w:r w:rsidRPr="004517A7">
        <w:rPr>
          <w:rFonts w:ascii="Angsana New" w:hAnsi="Angsana New"/>
          <w:sz w:val="28"/>
        </w:rPr>
        <w:t xml:space="preserve">0.50 </w:t>
      </w:r>
      <w:r w:rsidRPr="004517A7">
        <w:rPr>
          <w:rFonts w:ascii="Angsana New" w:hAnsi="Angsana New"/>
          <w:sz w:val="28"/>
          <w:cs/>
        </w:rPr>
        <w:t xml:space="preserve">บาทต่อหุ้น การใช้สิทธิครั้งที่ </w:t>
      </w:r>
      <w:r w:rsidRPr="004517A7">
        <w:rPr>
          <w:rFonts w:ascii="Angsana New" w:hAnsi="Angsana New"/>
          <w:sz w:val="28"/>
        </w:rPr>
        <w:t>2</w:t>
      </w:r>
      <w:r w:rsidRPr="004517A7">
        <w:rPr>
          <w:rFonts w:ascii="Angsana New" w:hAnsi="Angsana New"/>
          <w:sz w:val="28"/>
          <w:cs/>
        </w:rPr>
        <w:t xml:space="preserve"> ราคา </w:t>
      </w:r>
      <w:r w:rsidRPr="004517A7">
        <w:rPr>
          <w:rFonts w:ascii="Angsana New" w:hAnsi="Angsana New"/>
          <w:sz w:val="28"/>
        </w:rPr>
        <w:t xml:space="preserve">1.25 </w:t>
      </w:r>
      <w:r w:rsidRPr="004517A7">
        <w:rPr>
          <w:rFonts w:ascii="Angsana New" w:hAnsi="Angsana New"/>
          <w:sz w:val="28"/>
          <w:cs/>
        </w:rPr>
        <w:t xml:space="preserve">บาทต่อหุ้นและการใช้สิทธิครั้งที่ </w:t>
      </w:r>
      <w:r w:rsidRPr="004517A7">
        <w:rPr>
          <w:rFonts w:ascii="Angsana New" w:hAnsi="Angsana New"/>
          <w:sz w:val="28"/>
        </w:rPr>
        <w:t>3</w:t>
      </w:r>
      <w:r w:rsidRPr="004517A7">
        <w:rPr>
          <w:rFonts w:ascii="Angsana New" w:hAnsi="Angsana New"/>
          <w:sz w:val="28"/>
          <w:cs/>
        </w:rPr>
        <w:t xml:space="preserve"> ราคา </w:t>
      </w:r>
      <w:r w:rsidRPr="004517A7">
        <w:rPr>
          <w:rFonts w:ascii="Angsana New" w:hAnsi="Angsana New"/>
          <w:sz w:val="28"/>
        </w:rPr>
        <w:t xml:space="preserve">2.25 </w:t>
      </w:r>
      <w:r w:rsidRPr="004517A7">
        <w:rPr>
          <w:rFonts w:ascii="Angsana New" w:hAnsi="Angsana New"/>
          <w:sz w:val="28"/>
          <w:cs/>
        </w:rPr>
        <w:t>บาทต่อหุ้น เริ่มใช้สิทธิครั้</w:t>
      </w:r>
      <w:r w:rsidRPr="004517A7">
        <w:rPr>
          <w:rFonts w:ascii="Angsana New" w:hAnsi="Angsana New" w:hint="cs"/>
          <w:sz w:val="28"/>
          <w:cs/>
        </w:rPr>
        <w:t>งที่</w:t>
      </w:r>
      <w:r w:rsidRPr="004517A7">
        <w:rPr>
          <w:rFonts w:ascii="Angsana New" w:hAnsi="Angsana New"/>
          <w:sz w:val="28"/>
        </w:rPr>
        <w:t xml:space="preserve"> 1 </w:t>
      </w:r>
      <w:r w:rsidRPr="004517A7">
        <w:rPr>
          <w:rFonts w:ascii="Angsana New" w:hAnsi="Angsana New"/>
          <w:sz w:val="28"/>
          <w:cs/>
        </w:rPr>
        <w:t xml:space="preserve">วันที่ </w:t>
      </w:r>
      <w:r w:rsidRPr="004517A7">
        <w:rPr>
          <w:rFonts w:ascii="Angsana New" w:hAnsi="Angsana New"/>
          <w:sz w:val="28"/>
        </w:rPr>
        <w:t xml:space="preserve">30 </w:t>
      </w:r>
      <w:r w:rsidRPr="004517A7">
        <w:rPr>
          <w:rFonts w:ascii="Angsana New" w:hAnsi="Angsana New"/>
          <w:sz w:val="28"/>
          <w:cs/>
        </w:rPr>
        <w:t xml:space="preserve">มิถุนายน </w:t>
      </w:r>
      <w:r w:rsidRPr="004517A7">
        <w:rPr>
          <w:rFonts w:ascii="Angsana New" w:hAnsi="Angsana New"/>
          <w:sz w:val="28"/>
        </w:rPr>
        <w:t xml:space="preserve">2563 </w:t>
      </w:r>
      <w:r w:rsidRPr="004517A7">
        <w:rPr>
          <w:rFonts w:ascii="Angsana New" w:hAnsi="Angsana New" w:hint="cs"/>
          <w:sz w:val="28"/>
          <w:cs/>
        </w:rPr>
        <w:t>และใช้สิทธิครั้งที่</w:t>
      </w:r>
      <w:r w:rsidRPr="004517A7">
        <w:rPr>
          <w:rFonts w:ascii="Angsana New" w:hAnsi="Angsana New"/>
          <w:sz w:val="28"/>
        </w:rPr>
        <w:t xml:space="preserve"> 2</w:t>
      </w:r>
      <w:r w:rsidRPr="004517A7">
        <w:rPr>
          <w:rFonts w:ascii="Angsana New" w:hAnsi="Angsana New" w:hint="cs"/>
          <w:sz w:val="28"/>
          <w:cs/>
        </w:rPr>
        <w:t xml:space="preserve"> วันที่ </w:t>
      </w:r>
      <w:r w:rsidRPr="004517A7">
        <w:rPr>
          <w:rFonts w:ascii="Angsana New" w:hAnsi="Angsana New"/>
          <w:sz w:val="28"/>
        </w:rPr>
        <w:t>30</w:t>
      </w:r>
      <w:r w:rsidRPr="004517A7">
        <w:rPr>
          <w:rFonts w:ascii="Angsana New" w:hAnsi="Angsana New" w:hint="cs"/>
          <w:sz w:val="28"/>
          <w:cs/>
        </w:rPr>
        <w:t xml:space="preserve"> มิถุนายน </w:t>
      </w:r>
      <w:r w:rsidRPr="004517A7">
        <w:rPr>
          <w:rFonts w:ascii="Angsana New" w:hAnsi="Angsana New"/>
          <w:sz w:val="28"/>
        </w:rPr>
        <w:t>2564</w:t>
      </w:r>
    </w:p>
    <w:p w14:paraId="02FFFC9D" w14:textId="033D6EEA" w:rsidR="0061562A" w:rsidRPr="004517A7" w:rsidRDefault="00E66F90" w:rsidP="007428C4">
      <w:pPr>
        <w:pStyle w:val="ListParagraph"/>
        <w:spacing w:before="240"/>
        <w:ind w:left="360"/>
        <w:jc w:val="thaiDistribute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 xml:space="preserve">ใบสำคัญแสดงสิทธิซื้อหุ้นสามัญคงเหลือ ณ วันที่ </w:t>
      </w:r>
      <w:r w:rsidRPr="004517A7">
        <w:rPr>
          <w:rFonts w:ascii="Angsana New" w:hAnsi="Angsana New" w:hint="cs"/>
          <w:sz w:val="28"/>
        </w:rPr>
        <w:t>3</w:t>
      </w:r>
      <w:r w:rsidR="00B856F2" w:rsidRPr="004517A7">
        <w:rPr>
          <w:rFonts w:ascii="Angsana New" w:hAnsi="Angsana New" w:hint="cs"/>
          <w:sz w:val="28"/>
        </w:rPr>
        <w:t>1</w:t>
      </w:r>
      <w:r w:rsidRPr="004517A7">
        <w:rPr>
          <w:rFonts w:ascii="Angsana New" w:hAnsi="Angsana New" w:hint="cs"/>
          <w:sz w:val="28"/>
        </w:rPr>
        <w:t xml:space="preserve"> </w:t>
      </w:r>
      <w:r w:rsidR="00B856F2" w:rsidRPr="004517A7">
        <w:rPr>
          <w:rFonts w:ascii="Angsana New" w:hAnsi="Angsana New" w:hint="cs"/>
          <w:sz w:val="28"/>
          <w:cs/>
        </w:rPr>
        <w:t>ธันวาคม</w:t>
      </w:r>
      <w:r w:rsidRPr="004517A7">
        <w:rPr>
          <w:rFonts w:ascii="Angsana New" w:hAnsi="Angsana New" w:hint="cs"/>
          <w:sz w:val="28"/>
          <w:cs/>
        </w:rPr>
        <w:t xml:space="preserve"> </w:t>
      </w:r>
      <w:r w:rsidRPr="004517A7">
        <w:rPr>
          <w:rFonts w:ascii="Angsana New" w:hAnsi="Angsana New" w:hint="cs"/>
          <w:sz w:val="28"/>
        </w:rPr>
        <w:t>256</w:t>
      </w:r>
      <w:r w:rsidR="00EC63D9" w:rsidRPr="004517A7">
        <w:rPr>
          <w:rFonts w:ascii="Angsana New" w:hAnsi="Angsana New"/>
          <w:sz w:val="28"/>
        </w:rPr>
        <w:t>4</w:t>
      </w:r>
      <w:r w:rsidRPr="004517A7">
        <w:rPr>
          <w:rFonts w:ascii="Angsana New" w:hAnsi="Angsana New" w:hint="cs"/>
          <w:sz w:val="28"/>
          <w:cs/>
        </w:rPr>
        <w:t xml:space="preserve"> เป็นใบสำคัญแสดงสิทธิซื้อหุ้นสามัญที่จัดสรรให้แก่</w:t>
      </w:r>
      <w:r w:rsidR="005574B2" w:rsidRPr="004517A7">
        <w:rPr>
          <w:rFonts w:ascii="Angsana New" w:hAnsi="Angsana New" w:hint="cs"/>
          <w:sz w:val="28"/>
          <w:cs/>
        </w:rPr>
        <w:t xml:space="preserve">       </w:t>
      </w:r>
      <w:r w:rsidRPr="004517A7">
        <w:rPr>
          <w:rFonts w:ascii="Angsana New" w:hAnsi="Angsana New" w:hint="cs"/>
          <w:sz w:val="28"/>
          <w:cs/>
        </w:rPr>
        <w:t xml:space="preserve">ผู้ถือหุ้นของบริษัทซึ่งไม่มีผลต่อการคำนวณกำไร </w:t>
      </w:r>
      <w:r w:rsidRPr="004517A7">
        <w:rPr>
          <w:rFonts w:ascii="Angsana New" w:hAnsi="Angsana New" w:hint="cs"/>
          <w:sz w:val="28"/>
        </w:rPr>
        <w:t>(</w:t>
      </w:r>
      <w:r w:rsidRPr="004517A7">
        <w:rPr>
          <w:rFonts w:ascii="Angsana New" w:hAnsi="Angsana New" w:hint="cs"/>
          <w:sz w:val="28"/>
          <w:cs/>
        </w:rPr>
        <w:t>ขาดทุน</w:t>
      </w:r>
      <w:r w:rsidRPr="004517A7">
        <w:rPr>
          <w:rFonts w:ascii="Angsana New" w:hAnsi="Angsana New" w:hint="cs"/>
          <w:sz w:val="28"/>
        </w:rPr>
        <w:t>)</w:t>
      </w:r>
      <w:r w:rsidRPr="004517A7">
        <w:rPr>
          <w:rFonts w:ascii="Angsana New" w:hAnsi="Angsana New" w:hint="cs"/>
          <w:sz w:val="28"/>
          <w:cs/>
        </w:rPr>
        <w:t xml:space="preserve"> ต่อหุ้นปรับลดเนื่องจากราคาตามสิทธิของใบสำคัญแสดงสิทธิที่เหลืออยู่สูงกว่าราคาตลาดเฉลี่ยของหุ้นสามัญของบริษัทในระหว่าง</w:t>
      </w:r>
      <w:r w:rsidR="00B856F2" w:rsidRPr="004517A7">
        <w:rPr>
          <w:rFonts w:ascii="Angsana New" w:hAnsi="Angsana New" w:hint="cs"/>
          <w:sz w:val="28"/>
          <w:cs/>
        </w:rPr>
        <w:t>ปี</w:t>
      </w:r>
      <w:r w:rsidRPr="004517A7">
        <w:rPr>
          <w:rFonts w:ascii="Angsana New" w:hAnsi="Angsana New" w:hint="cs"/>
          <w:sz w:val="28"/>
          <w:cs/>
        </w:rPr>
        <w:t>วันที่</w:t>
      </w:r>
      <w:r w:rsidRPr="004517A7">
        <w:rPr>
          <w:rFonts w:ascii="Angsana New" w:hAnsi="Angsana New" w:hint="cs"/>
          <w:sz w:val="28"/>
        </w:rPr>
        <w:t xml:space="preserve"> 3</w:t>
      </w:r>
      <w:r w:rsidR="00B856F2" w:rsidRPr="004517A7">
        <w:rPr>
          <w:rFonts w:ascii="Angsana New" w:hAnsi="Angsana New" w:hint="cs"/>
          <w:sz w:val="28"/>
        </w:rPr>
        <w:t>1</w:t>
      </w:r>
      <w:r w:rsidRPr="004517A7">
        <w:rPr>
          <w:rFonts w:ascii="Angsana New" w:hAnsi="Angsana New" w:hint="cs"/>
          <w:sz w:val="28"/>
        </w:rPr>
        <w:t xml:space="preserve"> </w:t>
      </w:r>
      <w:r w:rsidR="00B856F2" w:rsidRPr="004517A7">
        <w:rPr>
          <w:rFonts w:ascii="Angsana New" w:hAnsi="Angsana New" w:hint="cs"/>
          <w:sz w:val="28"/>
          <w:cs/>
        </w:rPr>
        <w:t>ธันวาคม</w:t>
      </w:r>
      <w:r w:rsidRPr="004517A7">
        <w:rPr>
          <w:rFonts w:ascii="Angsana New" w:hAnsi="Angsana New" w:hint="cs"/>
          <w:sz w:val="28"/>
          <w:cs/>
        </w:rPr>
        <w:t xml:space="preserve"> </w:t>
      </w:r>
      <w:r w:rsidRPr="004517A7">
        <w:rPr>
          <w:rFonts w:ascii="Angsana New" w:hAnsi="Angsana New" w:hint="cs"/>
          <w:sz w:val="28"/>
        </w:rPr>
        <w:t>256</w:t>
      </w:r>
      <w:r w:rsidR="00EC63D9" w:rsidRPr="004517A7">
        <w:rPr>
          <w:rFonts w:ascii="Angsana New" w:hAnsi="Angsana New"/>
          <w:sz w:val="28"/>
        </w:rPr>
        <w:t>4</w:t>
      </w:r>
    </w:p>
    <w:p w14:paraId="75A703D7" w14:textId="54D89FD7" w:rsidR="004C35C0" w:rsidRPr="004517A7" w:rsidRDefault="00E66F90" w:rsidP="007428C4">
      <w:pPr>
        <w:pStyle w:val="ListParagraph"/>
        <w:spacing w:before="240"/>
        <w:ind w:left="360"/>
        <w:jc w:val="thaiDistribute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>กำไรต่อหุ้นขั้นพื้นฐาน สำหรับ</w:t>
      </w:r>
      <w:r w:rsidR="00BD5955" w:rsidRPr="004517A7">
        <w:rPr>
          <w:rFonts w:ascii="Angsana New" w:hAnsi="Angsana New" w:hint="cs"/>
          <w:sz w:val="28"/>
          <w:cs/>
        </w:rPr>
        <w:t>ป</w:t>
      </w:r>
      <w:r w:rsidR="00EC13EF" w:rsidRPr="004517A7">
        <w:rPr>
          <w:rFonts w:ascii="Angsana New" w:hAnsi="Angsana New" w:hint="cs"/>
          <w:sz w:val="28"/>
          <w:cs/>
        </w:rPr>
        <w:t>ี</w:t>
      </w:r>
      <w:r w:rsidRPr="004517A7">
        <w:rPr>
          <w:rFonts w:ascii="Angsana New" w:hAnsi="Angsana New" w:hint="cs"/>
          <w:sz w:val="28"/>
          <w:cs/>
        </w:rPr>
        <w:t>สิ้นสุดวันที่</w:t>
      </w:r>
      <w:r w:rsidRPr="004517A7">
        <w:rPr>
          <w:rFonts w:ascii="Angsana New" w:hAnsi="Angsana New" w:hint="cs"/>
          <w:sz w:val="28"/>
        </w:rPr>
        <w:t xml:space="preserve"> 3</w:t>
      </w:r>
      <w:r w:rsidR="00B856F2" w:rsidRPr="004517A7">
        <w:rPr>
          <w:rFonts w:ascii="Angsana New" w:hAnsi="Angsana New" w:hint="cs"/>
          <w:sz w:val="28"/>
        </w:rPr>
        <w:t>1</w:t>
      </w:r>
      <w:r w:rsidR="00B856F2" w:rsidRPr="004517A7">
        <w:rPr>
          <w:rFonts w:ascii="Angsana New" w:hAnsi="Angsana New" w:hint="cs"/>
          <w:sz w:val="28"/>
          <w:cs/>
        </w:rPr>
        <w:t xml:space="preserve"> ธันวาคม</w:t>
      </w:r>
      <w:r w:rsidRPr="004517A7">
        <w:rPr>
          <w:rFonts w:ascii="Angsana New" w:hAnsi="Angsana New" w:hint="cs"/>
          <w:sz w:val="28"/>
        </w:rPr>
        <w:t xml:space="preserve"> 256</w:t>
      </w:r>
      <w:r w:rsidR="00EC63D9" w:rsidRPr="004517A7">
        <w:rPr>
          <w:rFonts w:ascii="Angsana New" w:hAnsi="Angsana New"/>
          <w:sz w:val="28"/>
        </w:rPr>
        <w:t>4</w:t>
      </w:r>
      <w:r w:rsidRPr="004517A7">
        <w:rPr>
          <w:rFonts w:ascii="Angsana New" w:hAnsi="Angsana New" w:hint="cs"/>
          <w:sz w:val="28"/>
          <w:cs/>
        </w:rPr>
        <w:t xml:space="preserve"> แสดงดังนี</w:t>
      </w:r>
      <w:r w:rsidR="006221AF" w:rsidRPr="004517A7">
        <w:rPr>
          <w:rFonts w:ascii="Angsana New" w:hAnsi="Angsana New" w:hint="cs"/>
          <w:sz w:val="28"/>
          <w:cs/>
        </w:rPr>
        <w:t>้</w:t>
      </w:r>
    </w:p>
    <w:tbl>
      <w:tblPr>
        <w:tblW w:w="91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32"/>
        <w:gridCol w:w="1134"/>
        <w:gridCol w:w="1264"/>
        <w:gridCol w:w="1350"/>
        <w:gridCol w:w="1350"/>
      </w:tblGrid>
      <w:tr w:rsidR="00E66F90" w:rsidRPr="004517A7" w14:paraId="456DFF0D" w14:textId="77777777" w:rsidTr="007428C4">
        <w:tc>
          <w:tcPr>
            <w:tcW w:w="4032" w:type="dxa"/>
            <w:vAlign w:val="bottom"/>
          </w:tcPr>
          <w:p w14:paraId="31B0394A" w14:textId="77777777" w:rsidR="00E66F90" w:rsidRPr="004517A7" w:rsidRDefault="00E66F90" w:rsidP="001C2C26">
            <w:pPr>
              <w:ind w:left="459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98" w:type="dxa"/>
            <w:gridSpan w:val="2"/>
            <w:vAlign w:val="bottom"/>
          </w:tcPr>
          <w:p w14:paraId="50928B0C" w14:textId="77777777" w:rsidR="00E66F90" w:rsidRPr="004517A7" w:rsidRDefault="00E66F90" w:rsidP="001C2C2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0ED29EC" w14:textId="77777777" w:rsidR="00E66F90" w:rsidRPr="004517A7" w:rsidRDefault="00E66F90" w:rsidP="001C2C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eastAsia="Times New Roman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E6EAB" w:rsidRPr="004517A7" w14:paraId="793A85BE" w14:textId="77777777" w:rsidTr="007428C4">
        <w:tc>
          <w:tcPr>
            <w:tcW w:w="4032" w:type="dxa"/>
            <w:vAlign w:val="bottom"/>
          </w:tcPr>
          <w:p w14:paraId="27DE7808" w14:textId="77777777" w:rsidR="00CE6EAB" w:rsidRPr="004517A7" w:rsidRDefault="00CE6EAB" w:rsidP="00CE6E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9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1CAF8A5F" w14:textId="7C7BE268" w:rsidR="00CE6EAB" w:rsidRPr="004517A7" w:rsidRDefault="00CE6EAB" w:rsidP="00CE6EA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4" w:type="dxa"/>
            <w:vAlign w:val="bottom"/>
          </w:tcPr>
          <w:p w14:paraId="155C3296" w14:textId="5D328354" w:rsidR="00CE6EAB" w:rsidRPr="004517A7" w:rsidRDefault="00CE6EAB" w:rsidP="00CE6EA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350" w:type="dxa"/>
            <w:vAlign w:val="bottom"/>
          </w:tcPr>
          <w:p w14:paraId="0D0D5054" w14:textId="712F0A74" w:rsidR="00CE6EAB" w:rsidRPr="004517A7" w:rsidRDefault="00CE6EAB" w:rsidP="00CE6EA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52CF63F5" w14:textId="3A306955" w:rsidR="00CE6EAB" w:rsidRPr="004517A7" w:rsidRDefault="00CE6EAB" w:rsidP="00CE6EA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2563</w:t>
            </w:r>
          </w:p>
        </w:tc>
      </w:tr>
      <w:tr w:rsidR="00CE6EAB" w:rsidRPr="004517A7" w14:paraId="5B1E76C0" w14:textId="77777777" w:rsidTr="007428C4">
        <w:tc>
          <w:tcPr>
            <w:tcW w:w="4032" w:type="dxa"/>
            <w:vAlign w:val="bottom"/>
          </w:tcPr>
          <w:p w14:paraId="5529BEC3" w14:textId="77777777" w:rsidR="00CE6EAB" w:rsidRPr="004517A7" w:rsidRDefault="00CE6EAB" w:rsidP="00CE6E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D8818AE" w14:textId="77777777" w:rsidR="00CE6EAB" w:rsidRPr="004517A7" w:rsidRDefault="00CE6EAB" w:rsidP="00CE6E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4" w:type="dxa"/>
            <w:vAlign w:val="bottom"/>
          </w:tcPr>
          <w:p w14:paraId="29279CE2" w14:textId="77777777" w:rsidR="00CE6EAB" w:rsidRPr="004517A7" w:rsidRDefault="00CE6EAB" w:rsidP="00CE6E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FBA637D" w14:textId="77777777" w:rsidR="00CE6EAB" w:rsidRPr="004517A7" w:rsidRDefault="00CE6EAB" w:rsidP="00CE6E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C87A6FF" w14:textId="77777777" w:rsidR="00CE6EAB" w:rsidRPr="004517A7" w:rsidRDefault="00CE6EAB" w:rsidP="00CE6E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E6EAB" w:rsidRPr="004517A7" w14:paraId="52329434" w14:textId="77777777" w:rsidTr="007428C4">
        <w:tc>
          <w:tcPr>
            <w:tcW w:w="4032" w:type="dxa"/>
            <w:vAlign w:val="bottom"/>
          </w:tcPr>
          <w:p w14:paraId="3ABE9617" w14:textId="09F9C155" w:rsidR="00CE6EAB" w:rsidRPr="004517A7" w:rsidRDefault="00CE6EAB" w:rsidP="00CE6EAB">
            <w:pPr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ส่วนแบ่งกำไรสำหรับปีที่เป็นของผู้ถือหุ้น</w:t>
            </w:r>
          </w:p>
        </w:tc>
        <w:tc>
          <w:tcPr>
            <w:tcW w:w="1134" w:type="dxa"/>
            <w:vAlign w:val="bottom"/>
          </w:tcPr>
          <w:p w14:paraId="3C90D13D" w14:textId="77777777" w:rsidR="00CE6EAB" w:rsidRPr="004517A7" w:rsidRDefault="00CE6EAB" w:rsidP="00CE6EAB">
            <w:pPr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4" w:type="dxa"/>
            <w:vAlign w:val="bottom"/>
          </w:tcPr>
          <w:p w14:paraId="1AB7E5AF" w14:textId="77777777" w:rsidR="00CE6EAB" w:rsidRPr="004517A7" w:rsidRDefault="00CE6EAB" w:rsidP="00CE6EAB">
            <w:pPr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BF319DB" w14:textId="77777777" w:rsidR="00CE6EAB" w:rsidRPr="004517A7" w:rsidRDefault="00CE6EAB" w:rsidP="00CE6EAB">
            <w:pPr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833B1A3" w14:textId="77777777" w:rsidR="00CE6EAB" w:rsidRPr="004517A7" w:rsidRDefault="00CE6EAB" w:rsidP="00CE6EAB">
            <w:pPr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CE6EAB" w:rsidRPr="004517A7" w14:paraId="57CAAE33" w14:textId="77777777" w:rsidTr="007428C4">
        <w:tc>
          <w:tcPr>
            <w:tcW w:w="4032" w:type="dxa"/>
            <w:vAlign w:val="bottom"/>
          </w:tcPr>
          <w:p w14:paraId="796C6E7F" w14:textId="77777777" w:rsidR="00CE6EAB" w:rsidRPr="004517A7" w:rsidRDefault="00CE6EAB" w:rsidP="00EC13EF">
            <w:pPr>
              <w:ind w:left="-22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   ของบริษัทใหญ่ (พันบาท)</w:t>
            </w:r>
          </w:p>
        </w:tc>
        <w:tc>
          <w:tcPr>
            <w:tcW w:w="1134" w:type="dxa"/>
            <w:vAlign w:val="bottom"/>
          </w:tcPr>
          <w:p w14:paraId="4FD7F5A6" w14:textId="673DEF3D" w:rsidR="00CE6EAB" w:rsidRPr="004517A7" w:rsidRDefault="00582043" w:rsidP="00CE6EAB">
            <w:pPr>
              <w:ind w:right="-7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280,584</w:t>
            </w:r>
          </w:p>
        </w:tc>
        <w:tc>
          <w:tcPr>
            <w:tcW w:w="1264" w:type="dxa"/>
            <w:vAlign w:val="bottom"/>
          </w:tcPr>
          <w:p w14:paraId="2AF7B05B" w14:textId="70186B8E" w:rsidR="00CE6EAB" w:rsidRPr="004517A7" w:rsidRDefault="00CE6EAB" w:rsidP="00CE6EAB">
            <w:pPr>
              <w:ind w:right="-7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117,444</w:t>
            </w:r>
          </w:p>
        </w:tc>
        <w:tc>
          <w:tcPr>
            <w:tcW w:w="1350" w:type="dxa"/>
            <w:vAlign w:val="bottom"/>
          </w:tcPr>
          <w:p w14:paraId="7B355EBC" w14:textId="5140FBBD" w:rsidR="00CE6EAB" w:rsidRPr="004517A7" w:rsidRDefault="00D26415" w:rsidP="00CE6EAB">
            <w:pPr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92,076</w:t>
            </w:r>
          </w:p>
        </w:tc>
        <w:tc>
          <w:tcPr>
            <w:tcW w:w="1350" w:type="dxa"/>
            <w:vAlign w:val="bottom"/>
          </w:tcPr>
          <w:p w14:paraId="49803DAB" w14:textId="04A10F1F" w:rsidR="00CE6EAB" w:rsidRPr="004517A7" w:rsidRDefault="00CE6EAB" w:rsidP="00CE6EAB">
            <w:pPr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  <w:lang w:val="en-GB"/>
              </w:rPr>
              <w:t>80,807</w:t>
            </w:r>
          </w:p>
        </w:tc>
      </w:tr>
      <w:tr w:rsidR="00CE6EAB" w:rsidRPr="004517A7" w14:paraId="32FB6970" w14:textId="77777777" w:rsidTr="007428C4">
        <w:tc>
          <w:tcPr>
            <w:tcW w:w="4032" w:type="dxa"/>
            <w:vAlign w:val="bottom"/>
          </w:tcPr>
          <w:p w14:paraId="1589B5A5" w14:textId="77777777" w:rsidR="00CE6EAB" w:rsidRPr="004517A7" w:rsidRDefault="00CE6EAB" w:rsidP="00CE6EAB">
            <w:pPr>
              <w:ind w:lef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1134" w:type="dxa"/>
            <w:vAlign w:val="bottom"/>
          </w:tcPr>
          <w:p w14:paraId="5F0A299F" w14:textId="77777777" w:rsidR="00CE6EAB" w:rsidRPr="004517A7" w:rsidRDefault="00CE6EAB" w:rsidP="00CE6EAB">
            <w:pPr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4" w:type="dxa"/>
            <w:vAlign w:val="bottom"/>
          </w:tcPr>
          <w:p w14:paraId="23EB98D2" w14:textId="77777777" w:rsidR="00CE6EAB" w:rsidRPr="004517A7" w:rsidRDefault="00CE6EAB" w:rsidP="00CE6EAB">
            <w:pPr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05284E3" w14:textId="77777777" w:rsidR="00CE6EAB" w:rsidRPr="004517A7" w:rsidRDefault="00CE6EAB" w:rsidP="00CE6EAB">
            <w:pPr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8C0AEB7" w14:textId="77777777" w:rsidR="00CE6EAB" w:rsidRPr="004517A7" w:rsidRDefault="00CE6EAB" w:rsidP="00CE6EAB">
            <w:pPr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CE6EAB" w:rsidRPr="004517A7" w14:paraId="44DDF588" w14:textId="77777777" w:rsidTr="007428C4">
        <w:tc>
          <w:tcPr>
            <w:tcW w:w="4032" w:type="dxa"/>
            <w:vAlign w:val="bottom"/>
          </w:tcPr>
          <w:p w14:paraId="7208C80C" w14:textId="77777777" w:rsidR="00CE6EAB" w:rsidRPr="004517A7" w:rsidRDefault="00CE6EAB" w:rsidP="00EC13EF">
            <w:pPr>
              <w:ind w:left="-22" w:firstLine="4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   ผู้ถือหุ้น (พันหุ้น)</w:t>
            </w:r>
          </w:p>
        </w:tc>
        <w:tc>
          <w:tcPr>
            <w:tcW w:w="1134" w:type="dxa"/>
            <w:vAlign w:val="bottom"/>
          </w:tcPr>
          <w:p w14:paraId="55EF76CF" w14:textId="6CE6E088" w:rsidR="00CE6EAB" w:rsidRPr="004517A7" w:rsidRDefault="00D26415" w:rsidP="00CE6EA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5,078,908</w:t>
            </w:r>
          </w:p>
        </w:tc>
        <w:tc>
          <w:tcPr>
            <w:tcW w:w="1264" w:type="dxa"/>
            <w:vAlign w:val="bottom"/>
          </w:tcPr>
          <w:p w14:paraId="5EADC62E" w14:textId="67ED17D3" w:rsidR="00CE6EAB" w:rsidRPr="004517A7" w:rsidRDefault="00CE6EAB" w:rsidP="00CE6EA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3,308,155</w:t>
            </w:r>
          </w:p>
        </w:tc>
        <w:tc>
          <w:tcPr>
            <w:tcW w:w="1350" w:type="dxa"/>
            <w:vAlign w:val="bottom"/>
          </w:tcPr>
          <w:p w14:paraId="4B98AA87" w14:textId="26335646" w:rsidR="00CE6EAB" w:rsidRPr="004517A7" w:rsidRDefault="00D26415" w:rsidP="00CE6EA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5,078,908</w:t>
            </w:r>
          </w:p>
        </w:tc>
        <w:tc>
          <w:tcPr>
            <w:tcW w:w="1350" w:type="dxa"/>
            <w:vAlign w:val="bottom"/>
          </w:tcPr>
          <w:p w14:paraId="3AD2D263" w14:textId="40FC4D17" w:rsidR="00CE6EAB" w:rsidRPr="004517A7" w:rsidRDefault="00CE6EAB" w:rsidP="00CE6EA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3,308,155</w:t>
            </w:r>
          </w:p>
        </w:tc>
      </w:tr>
      <w:tr w:rsidR="00CE6EAB" w:rsidRPr="004517A7" w14:paraId="48DF048F" w14:textId="77777777" w:rsidTr="007428C4">
        <w:tc>
          <w:tcPr>
            <w:tcW w:w="4032" w:type="dxa"/>
            <w:vAlign w:val="bottom"/>
          </w:tcPr>
          <w:p w14:paraId="12214CE2" w14:textId="77777777" w:rsidR="00CE6EAB" w:rsidRPr="004517A7" w:rsidRDefault="00CE6EAB" w:rsidP="00CE6EAB">
            <w:pPr>
              <w:ind w:lef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34" w:type="dxa"/>
            <w:vAlign w:val="bottom"/>
          </w:tcPr>
          <w:p w14:paraId="228F31DA" w14:textId="02B5FD5D" w:rsidR="00CE6EAB" w:rsidRPr="004517A7" w:rsidRDefault="00D26415" w:rsidP="00CE6EA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0.06</w:t>
            </w:r>
          </w:p>
        </w:tc>
        <w:tc>
          <w:tcPr>
            <w:tcW w:w="1264" w:type="dxa"/>
            <w:vAlign w:val="bottom"/>
          </w:tcPr>
          <w:p w14:paraId="6A783110" w14:textId="1AC5788F" w:rsidR="00CE6EAB" w:rsidRPr="004517A7" w:rsidRDefault="00CE6EAB" w:rsidP="00CE6EA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0.04</w:t>
            </w:r>
          </w:p>
        </w:tc>
        <w:tc>
          <w:tcPr>
            <w:tcW w:w="1350" w:type="dxa"/>
            <w:vAlign w:val="bottom"/>
          </w:tcPr>
          <w:p w14:paraId="1FFF2DD9" w14:textId="24AEBA07" w:rsidR="00CE6EAB" w:rsidRPr="004517A7" w:rsidRDefault="00D26415" w:rsidP="00CE6EA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0.02</w:t>
            </w:r>
          </w:p>
        </w:tc>
        <w:tc>
          <w:tcPr>
            <w:tcW w:w="1350" w:type="dxa"/>
            <w:vAlign w:val="bottom"/>
          </w:tcPr>
          <w:p w14:paraId="1B8E9B0D" w14:textId="5E23723D" w:rsidR="00CE6EAB" w:rsidRPr="004517A7" w:rsidRDefault="00CE6EAB" w:rsidP="00CE6EA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0.02</w:t>
            </w:r>
          </w:p>
        </w:tc>
      </w:tr>
    </w:tbl>
    <w:p w14:paraId="75938EFB" w14:textId="77777777" w:rsidR="00EC63D9" w:rsidRPr="004517A7" w:rsidRDefault="00EC63D9" w:rsidP="005A476D">
      <w:pPr>
        <w:pStyle w:val="ListParagraph"/>
        <w:spacing w:before="240"/>
        <w:ind w:left="0"/>
        <w:jc w:val="thaiDistribute"/>
        <w:rPr>
          <w:rFonts w:ascii="Angsana New" w:hAnsi="Angsana New"/>
          <w:color w:val="000000"/>
          <w:spacing w:val="2"/>
          <w:sz w:val="28"/>
        </w:rPr>
      </w:pPr>
    </w:p>
    <w:p w14:paraId="2E7DDCC1" w14:textId="77777777" w:rsidR="00EC63D9" w:rsidRPr="004517A7" w:rsidRDefault="00EC63D9" w:rsidP="005A476D">
      <w:pPr>
        <w:pStyle w:val="ListParagraph"/>
        <w:spacing w:before="240"/>
        <w:ind w:left="0"/>
        <w:jc w:val="thaiDistribute"/>
        <w:rPr>
          <w:rFonts w:ascii="Angsana New" w:hAnsi="Angsana New"/>
          <w:color w:val="000000"/>
          <w:spacing w:val="2"/>
          <w:sz w:val="28"/>
        </w:rPr>
      </w:pPr>
    </w:p>
    <w:p w14:paraId="3978763E" w14:textId="77777777" w:rsidR="00EC63D9" w:rsidRPr="004517A7" w:rsidRDefault="00EC63D9" w:rsidP="005A476D">
      <w:pPr>
        <w:pStyle w:val="ListParagraph"/>
        <w:spacing w:before="240"/>
        <w:ind w:left="0"/>
        <w:jc w:val="thaiDistribute"/>
        <w:rPr>
          <w:rFonts w:ascii="Angsana New" w:hAnsi="Angsana New"/>
          <w:color w:val="000000"/>
          <w:spacing w:val="2"/>
          <w:sz w:val="28"/>
        </w:rPr>
      </w:pPr>
    </w:p>
    <w:p w14:paraId="504B0855" w14:textId="77777777" w:rsidR="00EC63D9" w:rsidRPr="004517A7" w:rsidRDefault="00EC63D9" w:rsidP="005A476D">
      <w:pPr>
        <w:pStyle w:val="ListParagraph"/>
        <w:spacing w:before="240"/>
        <w:ind w:left="0"/>
        <w:jc w:val="thaiDistribute"/>
        <w:rPr>
          <w:rFonts w:ascii="Angsana New" w:hAnsi="Angsana New"/>
          <w:color w:val="000000"/>
          <w:spacing w:val="2"/>
          <w:sz w:val="28"/>
        </w:rPr>
      </w:pPr>
    </w:p>
    <w:p w14:paraId="46BFDB4E" w14:textId="698B88D5" w:rsidR="00E66F90" w:rsidRPr="004517A7" w:rsidRDefault="00E66F90" w:rsidP="007428C4">
      <w:pPr>
        <w:pStyle w:val="ListParagraph"/>
        <w:spacing w:before="240"/>
        <w:ind w:left="360"/>
        <w:jc w:val="thaiDistribute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lastRenderedPageBreak/>
        <w:t>กำไรต่อหุ้นปรับลดแสดงดังนี้</w:t>
      </w:r>
    </w:p>
    <w:tbl>
      <w:tblPr>
        <w:tblW w:w="914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314"/>
        <w:gridCol w:w="1269"/>
        <w:gridCol w:w="1308"/>
        <w:gridCol w:w="1387"/>
      </w:tblGrid>
      <w:tr w:rsidR="00E66F90" w:rsidRPr="004517A7" w14:paraId="245F8E09" w14:textId="77777777" w:rsidTr="007428C4">
        <w:tc>
          <w:tcPr>
            <w:tcW w:w="3870" w:type="dxa"/>
            <w:vAlign w:val="bottom"/>
          </w:tcPr>
          <w:p w14:paraId="494D17E7" w14:textId="77777777" w:rsidR="00E66F90" w:rsidRPr="004517A7" w:rsidRDefault="00E66F90" w:rsidP="001C2C26">
            <w:pPr>
              <w:ind w:left="459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83" w:type="dxa"/>
            <w:gridSpan w:val="2"/>
            <w:vAlign w:val="bottom"/>
          </w:tcPr>
          <w:p w14:paraId="2D9AC738" w14:textId="77777777" w:rsidR="00E66F90" w:rsidRPr="004517A7" w:rsidRDefault="00E66F90" w:rsidP="001C2C2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695" w:type="dxa"/>
            <w:gridSpan w:val="2"/>
            <w:vAlign w:val="bottom"/>
          </w:tcPr>
          <w:p w14:paraId="25D98211" w14:textId="77777777" w:rsidR="00E66F90" w:rsidRPr="004517A7" w:rsidRDefault="00E66F90" w:rsidP="001C2C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eastAsia="Times New Roman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E6EAB" w:rsidRPr="004517A7" w14:paraId="7906B1DE" w14:textId="77777777" w:rsidTr="007428C4">
        <w:tc>
          <w:tcPr>
            <w:tcW w:w="3870" w:type="dxa"/>
            <w:vAlign w:val="bottom"/>
          </w:tcPr>
          <w:p w14:paraId="00D8AA2B" w14:textId="77777777" w:rsidR="00CE6EAB" w:rsidRPr="004517A7" w:rsidRDefault="00CE6EAB" w:rsidP="00CE6E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9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4" w:type="dxa"/>
            <w:vAlign w:val="bottom"/>
          </w:tcPr>
          <w:p w14:paraId="1304DE42" w14:textId="0475EAF0" w:rsidR="00CE6EAB" w:rsidRPr="004517A7" w:rsidRDefault="00CE6EAB" w:rsidP="00CE6EA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9" w:type="dxa"/>
            <w:vAlign w:val="bottom"/>
          </w:tcPr>
          <w:p w14:paraId="3CCF4B04" w14:textId="0FE7E580" w:rsidR="00CE6EAB" w:rsidRPr="004517A7" w:rsidRDefault="00CE6EAB" w:rsidP="00CE6EA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308" w:type="dxa"/>
            <w:vAlign w:val="bottom"/>
          </w:tcPr>
          <w:p w14:paraId="777DB0E7" w14:textId="3C2B4665" w:rsidR="00CE6EAB" w:rsidRPr="004517A7" w:rsidRDefault="00CE6EAB" w:rsidP="00CE6EA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87" w:type="dxa"/>
            <w:vAlign w:val="bottom"/>
          </w:tcPr>
          <w:p w14:paraId="2BF88B59" w14:textId="26CCD389" w:rsidR="00CE6EAB" w:rsidRPr="004517A7" w:rsidRDefault="00CE6EAB" w:rsidP="00CE6EA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2563</w:t>
            </w:r>
          </w:p>
        </w:tc>
      </w:tr>
      <w:tr w:rsidR="00CE6EAB" w:rsidRPr="004517A7" w14:paraId="59D697D7" w14:textId="77777777" w:rsidTr="007428C4">
        <w:tc>
          <w:tcPr>
            <w:tcW w:w="3870" w:type="dxa"/>
            <w:vAlign w:val="bottom"/>
          </w:tcPr>
          <w:p w14:paraId="10E27801" w14:textId="77777777" w:rsidR="00CE6EAB" w:rsidRPr="004517A7" w:rsidRDefault="00CE6EAB" w:rsidP="00CE6E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4" w:type="dxa"/>
            <w:vAlign w:val="bottom"/>
          </w:tcPr>
          <w:p w14:paraId="5B2276A2" w14:textId="77777777" w:rsidR="00CE6EAB" w:rsidRPr="004517A7" w:rsidRDefault="00CE6EAB" w:rsidP="00CE6E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9" w:type="dxa"/>
            <w:vAlign w:val="bottom"/>
          </w:tcPr>
          <w:p w14:paraId="542E0E80" w14:textId="77777777" w:rsidR="00CE6EAB" w:rsidRPr="004517A7" w:rsidRDefault="00CE6EAB" w:rsidP="00CE6E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8" w:type="dxa"/>
            <w:vAlign w:val="bottom"/>
          </w:tcPr>
          <w:p w14:paraId="05EF22B0" w14:textId="77777777" w:rsidR="00CE6EAB" w:rsidRPr="004517A7" w:rsidRDefault="00CE6EAB" w:rsidP="00CE6E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7" w:type="dxa"/>
            <w:vAlign w:val="bottom"/>
          </w:tcPr>
          <w:p w14:paraId="421279C7" w14:textId="77777777" w:rsidR="00CE6EAB" w:rsidRPr="004517A7" w:rsidRDefault="00CE6EAB" w:rsidP="00CE6E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E6EAB" w:rsidRPr="004517A7" w14:paraId="0551516B" w14:textId="77777777" w:rsidTr="007428C4">
        <w:tc>
          <w:tcPr>
            <w:tcW w:w="3870" w:type="dxa"/>
            <w:vAlign w:val="bottom"/>
          </w:tcPr>
          <w:p w14:paraId="188BF710" w14:textId="17881D5A" w:rsidR="00CE6EAB" w:rsidRPr="004517A7" w:rsidRDefault="00CE6EAB" w:rsidP="007428C4">
            <w:pPr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ส่วนแบ่งกำไรสำหรับปีที่เป็นของผู้ถือหุ้น</w:t>
            </w:r>
          </w:p>
        </w:tc>
        <w:tc>
          <w:tcPr>
            <w:tcW w:w="1314" w:type="dxa"/>
            <w:vAlign w:val="bottom"/>
          </w:tcPr>
          <w:p w14:paraId="4C91E020" w14:textId="77777777" w:rsidR="00CE6EAB" w:rsidRPr="004517A7" w:rsidRDefault="00CE6EAB" w:rsidP="00CE6EAB">
            <w:pPr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9" w:type="dxa"/>
            <w:vAlign w:val="bottom"/>
          </w:tcPr>
          <w:p w14:paraId="13501820" w14:textId="77777777" w:rsidR="00CE6EAB" w:rsidRPr="004517A7" w:rsidRDefault="00CE6EAB" w:rsidP="00CE6EAB">
            <w:pPr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8" w:type="dxa"/>
            <w:vAlign w:val="bottom"/>
          </w:tcPr>
          <w:p w14:paraId="02BA37B4" w14:textId="77777777" w:rsidR="00CE6EAB" w:rsidRPr="004517A7" w:rsidRDefault="00CE6EAB" w:rsidP="00CE6EAB">
            <w:pPr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7" w:type="dxa"/>
            <w:vAlign w:val="bottom"/>
          </w:tcPr>
          <w:p w14:paraId="3CF7B115" w14:textId="77777777" w:rsidR="00CE6EAB" w:rsidRPr="004517A7" w:rsidRDefault="00CE6EAB" w:rsidP="00CE6EAB">
            <w:pPr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CE6EAB" w:rsidRPr="004517A7" w14:paraId="2738C670" w14:textId="77777777" w:rsidTr="007428C4">
        <w:tc>
          <w:tcPr>
            <w:tcW w:w="3870" w:type="dxa"/>
            <w:vAlign w:val="bottom"/>
          </w:tcPr>
          <w:p w14:paraId="1BAD37BC" w14:textId="77777777" w:rsidR="00CE6EAB" w:rsidRPr="004517A7" w:rsidRDefault="00CE6EAB" w:rsidP="00EC13EF">
            <w:pPr>
              <w:ind w:left="-22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   ของบริษัทใหญ่ (พันบาท)</w:t>
            </w:r>
          </w:p>
        </w:tc>
        <w:tc>
          <w:tcPr>
            <w:tcW w:w="1314" w:type="dxa"/>
            <w:vAlign w:val="bottom"/>
          </w:tcPr>
          <w:p w14:paraId="5F3FF42C" w14:textId="00896D0D" w:rsidR="00CE6EAB" w:rsidRPr="004517A7" w:rsidRDefault="00F234D5" w:rsidP="00CE6EAB">
            <w:pPr>
              <w:ind w:right="-7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280,584</w:t>
            </w:r>
          </w:p>
        </w:tc>
        <w:tc>
          <w:tcPr>
            <w:tcW w:w="1269" w:type="dxa"/>
            <w:vAlign w:val="bottom"/>
          </w:tcPr>
          <w:p w14:paraId="338723C3" w14:textId="3FE03502" w:rsidR="00CE6EAB" w:rsidRPr="004517A7" w:rsidRDefault="00CE6EAB" w:rsidP="00CE6EA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118,188</w:t>
            </w:r>
          </w:p>
        </w:tc>
        <w:tc>
          <w:tcPr>
            <w:tcW w:w="1308" w:type="dxa"/>
            <w:vAlign w:val="bottom"/>
          </w:tcPr>
          <w:p w14:paraId="6273B945" w14:textId="6BC26EBA" w:rsidR="00CE6EAB" w:rsidRPr="004517A7" w:rsidRDefault="00D26415" w:rsidP="00CE6EAB">
            <w:pPr>
              <w:ind w:right="-7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92,076</w:t>
            </w:r>
          </w:p>
        </w:tc>
        <w:tc>
          <w:tcPr>
            <w:tcW w:w="1387" w:type="dxa"/>
            <w:vAlign w:val="bottom"/>
          </w:tcPr>
          <w:p w14:paraId="0C976635" w14:textId="0645FA38" w:rsidR="00CE6EAB" w:rsidRPr="004517A7" w:rsidRDefault="00CE6EAB" w:rsidP="00CE6EAB">
            <w:pPr>
              <w:ind w:right="-7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81,550</w:t>
            </w:r>
          </w:p>
        </w:tc>
      </w:tr>
      <w:tr w:rsidR="00CE6EAB" w:rsidRPr="004517A7" w14:paraId="630CD521" w14:textId="77777777" w:rsidTr="007428C4">
        <w:tc>
          <w:tcPr>
            <w:tcW w:w="3870" w:type="dxa"/>
            <w:vAlign w:val="bottom"/>
          </w:tcPr>
          <w:p w14:paraId="48217F98" w14:textId="77777777" w:rsidR="00CE6EAB" w:rsidRPr="004517A7" w:rsidRDefault="00CE6EAB" w:rsidP="007428C4">
            <w:pPr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1314" w:type="dxa"/>
            <w:vAlign w:val="bottom"/>
          </w:tcPr>
          <w:p w14:paraId="4828B9F1" w14:textId="77777777" w:rsidR="00CE6EAB" w:rsidRPr="004517A7" w:rsidRDefault="00CE6EAB" w:rsidP="00CE6EAB">
            <w:pPr>
              <w:ind w:right="-7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9" w:type="dxa"/>
            <w:vAlign w:val="bottom"/>
          </w:tcPr>
          <w:p w14:paraId="5D723694" w14:textId="77777777" w:rsidR="00CE6EAB" w:rsidRPr="004517A7" w:rsidRDefault="00CE6EAB" w:rsidP="00CE6EA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8" w:type="dxa"/>
            <w:vAlign w:val="bottom"/>
          </w:tcPr>
          <w:p w14:paraId="01A4B86A" w14:textId="77777777" w:rsidR="00CE6EAB" w:rsidRPr="004517A7" w:rsidRDefault="00CE6EAB" w:rsidP="00CE6EAB">
            <w:pPr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7" w:type="dxa"/>
            <w:vAlign w:val="bottom"/>
          </w:tcPr>
          <w:p w14:paraId="27437C85" w14:textId="77777777" w:rsidR="00CE6EAB" w:rsidRPr="004517A7" w:rsidRDefault="00CE6EAB" w:rsidP="00CE6EAB">
            <w:pPr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CE6EAB" w:rsidRPr="004517A7" w14:paraId="10842C64" w14:textId="77777777" w:rsidTr="007428C4">
        <w:tc>
          <w:tcPr>
            <w:tcW w:w="3870" w:type="dxa"/>
            <w:vAlign w:val="bottom"/>
          </w:tcPr>
          <w:p w14:paraId="7E593E05" w14:textId="77777777" w:rsidR="00CE6EAB" w:rsidRPr="004517A7" w:rsidRDefault="00CE6EAB" w:rsidP="00EC13EF">
            <w:pPr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   ผู้ถือหุ้น (พันหุ้น)</w:t>
            </w:r>
          </w:p>
        </w:tc>
        <w:tc>
          <w:tcPr>
            <w:tcW w:w="1314" w:type="dxa"/>
            <w:vAlign w:val="bottom"/>
          </w:tcPr>
          <w:p w14:paraId="40AD450C" w14:textId="6327981D" w:rsidR="00CE6EAB" w:rsidRPr="004517A7" w:rsidRDefault="00D26415" w:rsidP="00CE6EA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5,089,378</w:t>
            </w:r>
          </w:p>
        </w:tc>
        <w:tc>
          <w:tcPr>
            <w:tcW w:w="1269" w:type="dxa"/>
            <w:vAlign w:val="bottom"/>
          </w:tcPr>
          <w:p w14:paraId="523EA152" w14:textId="18D258B7" w:rsidR="00CE6EAB" w:rsidRPr="004517A7" w:rsidRDefault="00CE6EAB" w:rsidP="00CE6EA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3,383,013</w:t>
            </w:r>
          </w:p>
        </w:tc>
        <w:tc>
          <w:tcPr>
            <w:tcW w:w="1308" w:type="dxa"/>
            <w:vAlign w:val="bottom"/>
          </w:tcPr>
          <w:p w14:paraId="47BF96F6" w14:textId="03105013" w:rsidR="00CE6EAB" w:rsidRPr="004517A7" w:rsidRDefault="00D26415" w:rsidP="00CE6EA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5,089,378</w:t>
            </w:r>
          </w:p>
        </w:tc>
        <w:tc>
          <w:tcPr>
            <w:tcW w:w="1387" w:type="dxa"/>
            <w:vAlign w:val="bottom"/>
          </w:tcPr>
          <w:p w14:paraId="1C0F42D8" w14:textId="2F1396DA" w:rsidR="00CE6EAB" w:rsidRPr="004517A7" w:rsidRDefault="00CE6EAB" w:rsidP="00CE6EA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3,383,013</w:t>
            </w:r>
          </w:p>
        </w:tc>
      </w:tr>
      <w:tr w:rsidR="00CE6EAB" w:rsidRPr="004517A7" w14:paraId="3B863FA6" w14:textId="77777777" w:rsidTr="007428C4">
        <w:tc>
          <w:tcPr>
            <w:tcW w:w="3870" w:type="dxa"/>
            <w:vAlign w:val="bottom"/>
          </w:tcPr>
          <w:p w14:paraId="39A7BC97" w14:textId="77777777" w:rsidR="00CE6EAB" w:rsidRPr="004517A7" w:rsidRDefault="00CE6EAB" w:rsidP="007428C4">
            <w:pPr>
              <w:ind w:lef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กำไรต่อหุ้นปรับลด (บาทต่อหุ้น)</w:t>
            </w:r>
          </w:p>
        </w:tc>
        <w:tc>
          <w:tcPr>
            <w:tcW w:w="1314" w:type="dxa"/>
            <w:vAlign w:val="bottom"/>
          </w:tcPr>
          <w:p w14:paraId="72FAB289" w14:textId="10E263E2" w:rsidR="00CE6EAB" w:rsidRPr="004517A7" w:rsidRDefault="00D26415" w:rsidP="00CE6EA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0.06</w:t>
            </w:r>
          </w:p>
        </w:tc>
        <w:tc>
          <w:tcPr>
            <w:tcW w:w="1269" w:type="dxa"/>
            <w:vAlign w:val="bottom"/>
          </w:tcPr>
          <w:p w14:paraId="16A02F21" w14:textId="581E80C9" w:rsidR="00CE6EAB" w:rsidRPr="004517A7" w:rsidRDefault="00CE6EAB" w:rsidP="00CE6EA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0.04</w:t>
            </w:r>
          </w:p>
        </w:tc>
        <w:tc>
          <w:tcPr>
            <w:tcW w:w="1308" w:type="dxa"/>
            <w:vAlign w:val="bottom"/>
          </w:tcPr>
          <w:p w14:paraId="1A3CB41F" w14:textId="253F74E4" w:rsidR="00CE6EAB" w:rsidRPr="004517A7" w:rsidRDefault="00D26415" w:rsidP="00CE6EA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0.02</w:t>
            </w:r>
          </w:p>
        </w:tc>
        <w:tc>
          <w:tcPr>
            <w:tcW w:w="1387" w:type="dxa"/>
            <w:vAlign w:val="bottom"/>
          </w:tcPr>
          <w:p w14:paraId="25D6C668" w14:textId="0E740874" w:rsidR="00CE6EAB" w:rsidRPr="004517A7" w:rsidRDefault="00CE6EAB" w:rsidP="00CE6EA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0.02</w:t>
            </w:r>
          </w:p>
        </w:tc>
      </w:tr>
    </w:tbl>
    <w:p w14:paraId="1AF4DE09" w14:textId="5821BBCD" w:rsidR="004C35C0" w:rsidRPr="004517A7" w:rsidRDefault="003B04F4" w:rsidP="006221AF">
      <w:pPr>
        <w:spacing w:before="24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>ใบสำคัญแสดงสิทธิมีราคาใช้สิทธิต่ำกว่าราคาตลาดถัวเฉลี่ยในระหว่างปี</w:t>
      </w:r>
      <w:r w:rsidRPr="004517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จึงทำให้เกิดกำไรต่อหุ้นปรับลด</w:t>
      </w:r>
    </w:p>
    <w:p w14:paraId="0F66B76F" w14:textId="12055A9D" w:rsidR="00D5121C" w:rsidRPr="004517A7" w:rsidRDefault="009B2480" w:rsidP="00EC6937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ข้อมูลทางการเงินจำแนกตามส่วนงานและการจำแนกรายได้</w:t>
      </w:r>
      <w:r w:rsidRPr="004517A7">
        <w:rPr>
          <w:rFonts w:ascii="Angsana New" w:hAnsi="Angsana New" w:hint="cs"/>
          <w:b/>
          <w:bCs/>
          <w:sz w:val="28"/>
        </w:rPr>
        <w:t xml:space="preserve"> </w:t>
      </w:r>
    </w:p>
    <w:p w14:paraId="7297D67E" w14:textId="49F0A546" w:rsidR="00D5121C" w:rsidRPr="004517A7" w:rsidRDefault="009B2480" w:rsidP="00383D9B">
      <w:pPr>
        <w:spacing w:before="120"/>
        <w:ind w:left="360"/>
        <w:jc w:val="both"/>
        <w:rPr>
          <w:rFonts w:ascii="Angsana New" w:eastAsia="Times New Roman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>สำหรับ</w:t>
      </w:r>
      <w:r w:rsidR="0087588E" w:rsidRPr="004517A7">
        <w:rPr>
          <w:rFonts w:ascii="Angsana New" w:hAnsi="Angsana New" w:hint="cs"/>
          <w:sz w:val="28"/>
          <w:cs/>
        </w:rPr>
        <w:t>ปี</w:t>
      </w:r>
      <w:r w:rsidRPr="004517A7">
        <w:rPr>
          <w:rFonts w:ascii="Angsana New" w:hAnsi="Angsana New" w:hint="cs"/>
          <w:sz w:val="28"/>
          <w:cs/>
        </w:rPr>
        <w:t xml:space="preserve">สิ้นสุดวันที่ </w:t>
      </w:r>
      <w:r w:rsidRPr="004517A7">
        <w:rPr>
          <w:rFonts w:ascii="Angsana New" w:hAnsi="Angsana New" w:hint="cs"/>
          <w:sz w:val="28"/>
        </w:rPr>
        <w:t>3</w:t>
      </w:r>
      <w:r w:rsidR="00391ED3" w:rsidRPr="004517A7">
        <w:rPr>
          <w:rFonts w:ascii="Angsana New" w:hAnsi="Angsana New" w:hint="cs"/>
          <w:sz w:val="28"/>
        </w:rPr>
        <w:t>1</w:t>
      </w:r>
      <w:r w:rsidRPr="004517A7">
        <w:rPr>
          <w:rFonts w:ascii="Angsana New" w:hAnsi="Angsana New" w:hint="cs"/>
          <w:sz w:val="28"/>
          <w:cs/>
        </w:rPr>
        <w:t xml:space="preserve"> </w:t>
      </w:r>
      <w:r w:rsidR="000C7872" w:rsidRPr="004517A7">
        <w:rPr>
          <w:rFonts w:ascii="Angsana New" w:hAnsi="Angsana New" w:hint="cs"/>
          <w:sz w:val="28"/>
          <w:cs/>
        </w:rPr>
        <w:t>ธันวาคม</w:t>
      </w:r>
      <w:r w:rsidRPr="004517A7">
        <w:rPr>
          <w:rFonts w:ascii="Angsana New" w:hAnsi="Angsana New" w:hint="cs"/>
          <w:sz w:val="28"/>
          <w:cs/>
        </w:rPr>
        <w:t xml:space="preserve"> </w:t>
      </w:r>
      <w:r w:rsidR="00383D9B" w:rsidRPr="004517A7">
        <w:rPr>
          <w:rFonts w:ascii="Angsana New" w:hAnsi="Angsana New" w:hint="cs"/>
          <w:sz w:val="28"/>
        </w:rPr>
        <w:t>256</w:t>
      </w:r>
      <w:r w:rsidR="009630E3" w:rsidRPr="004517A7">
        <w:rPr>
          <w:rFonts w:ascii="Angsana New" w:hAnsi="Angsana New"/>
          <w:sz w:val="28"/>
        </w:rPr>
        <w:t>4</w:t>
      </w:r>
      <w:r w:rsidRPr="004517A7">
        <w:rPr>
          <w:rFonts w:ascii="Angsana New" w:eastAsia="Times New Roman" w:hAnsi="Angsana New" w:hint="cs"/>
          <w:sz w:val="28"/>
          <w:cs/>
        </w:rPr>
        <w:t xml:space="preserve"> และ </w:t>
      </w:r>
      <w:r w:rsidRPr="004517A7">
        <w:rPr>
          <w:rFonts w:ascii="Angsana New" w:eastAsia="Times New Roman" w:hAnsi="Angsana New" w:hint="cs"/>
          <w:sz w:val="28"/>
        </w:rPr>
        <w:t>256</w:t>
      </w:r>
      <w:r w:rsidR="00DB722E" w:rsidRPr="004517A7">
        <w:rPr>
          <w:rFonts w:ascii="Angsana New" w:eastAsia="Times New Roman" w:hAnsi="Angsana New"/>
          <w:sz w:val="28"/>
        </w:rPr>
        <w:t>3</w:t>
      </w:r>
      <w:r w:rsidRPr="004517A7">
        <w:rPr>
          <w:rFonts w:ascii="Angsana New" w:eastAsia="Times New Roman" w:hAnsi="Angsana New" w:hint="cs"/>
          <w:sz w:val="28"/>
        </w:rPr>
        <w:t xml:space="preserve"> </w:t>
      </w:r>
      <w:r w:rsidRPr="004517A7">
        <w:rPr>
          <w:rFonts w:ascii="Angsana New" w:eastAsia="Times New Roman" w:hAnsi="Angsana New" w:hint="cs"/>
          <w:sz w:val="28"/>
          <w:cs/>
        </w:rPr>
        <w:t xml:space="preserve">กลุ่มบริษัทมี </w:t>
      </w:r>
      <w:r w:rsidR="00383D9B" w:rsidRPr="004517A7">
        <w:rPr>
          <w:rFonts w:ascii="Angsana New" w:eastAsia="Times New Roman" w:hAnsi="Angsana New" w:hint="cs"/>
          <w:sz w:val="28"/>
        </w:rPr>
        <w:t>4</w:t>
      </w:r>
      <w:r w:rsidRPr="004517A7">
        <w:rPr>
          <w:rFonts w:ascii="Angsana New" w:eastAsia="Times New Roman" w:hAnsi="Angsana New" w:hint="cs"/>
          <w:sz w:val="28"/>
          <w:cs/>
        </w:rPr>
        <w:t xml:space="preserve"> ส่วนงานที่รายงาน ได้แก่ </w:t>
      </w:r>
    </w:p>
    <w:p w14:paraId="460C9051" w14:textId="77777777" w:rsidR="00D5121C" w:rsidRPr="004517A7" w:rsidRDefault="009B2480" w:rsidP="006045D3">
      <w:pPr>
        <w:pStyle w:val="ListParagraph"/>
        <w:numPr>
          <w:ilvl w:val="0"/>
          <w:numId w:val="3"/>
        </w:numPr>
        <w:jc w:val="both"/>
        <w:rPr>
          <w:rFonts w:ascii="Angsana New" w:eastAsia="Times New Roman" w:hAnsi="Angsana New"/>
          <w:spacing w:val="-6"/>
          <w:sz w:val="28"/>
        </w:rPr>
      </w:pPr>
      <w:r w:rsidRPr="004517A7">
        <w:rPr>
          <w:rFonts w:ascii="Angsana New" w:eastAsia="Times New Roman" w:hAnsi="Angsana New" w:hint="cs"/>
          <w:spacing w:val="-10"/>
          <w:sz w:val="28"/>
          <w:cs/>
        </w:rPr>
        <w:t xml:space="preserve">ธุรกิจตัวแทนนายหน้าในการจัดจำหน่ายแก๊ส </w:t>
      </w:r>
      <w:r w:rsidRPr="004517A7">
        <w:rPr>
          <w:rFonts w:ascii="Angsana New" w:eastAsia="Times New Roman" w:hAnsi="Angsana New" w:hint="cs"/>
          <w:spacing w:val="-10"/>
          <w:sz w:val="28"/>
        </w:rPr>
        <w:t>LPG</w:t>
      </w:r>
    </w:p>
    <w:p w14:paraId="6B0946AB" w14:textId="77777777" w:rsidR="00D5121C" w:rsidRPr="004517A7" w:rsidRDefault="009B2480" w:rsidP="006045D3">
      <w:pPr>
        <w:pStyle w:val="ListParagraph"/>
        <w:numPr>
          <w:ilvl w:val="0"/>
          <w:numId w:val="3"/>
        </w:numPr>
        <w:jc w:val="both"/>
        <w:rPr>
          <w:rFonts w:ascii="Angsana New" w:eastAsia="Times New Roman" w:hAnsi="Angsana New"/>
          <w:spacing w:val="-6"/>
          <w:sz w:val="28"/>
        </w:rPr>
      </w:pPr>
      <w:r w:rsidRPr="004517A7">
        <w:rPr>
          <w:rFonts w:ascii="Angsana New" w:eastAsia="Times New Roman" w:hAnsi="Angsana New" w:hint="cs"/>
          <w:spacing w:val="-10"/>
          <w:sz w:val="28"/>
          <w:cs/>
        </w:rPr>
        <w:t>ธุรกิจพลังงานทางเลือก</w:t>
      </w:r>
    </w:p>
    <w:p w14:paraId="5DE906C1" w14:textId="77777777" w:rsidR="00D5121C" w:rsidRPr="004517A7" w:rsidRDefault="009B2480" w:rsidP="006045D3">
      <w:pPr>
        <w:pStyle w:val="ListParagraph"/>
        <w:numPr>
          <w:ilvl w:val="0"/>
          <w:numId w:val="3"/>
        </w:numPr>
        <w:jc w:val="both"/>
        <w:rPr>
          <w:rFonts w:ascii="Angsana New" w:eastAsia="Times New Roman" w:hAnsi="Angsana New"/>
          <w:spacing w:val="-6"/>
          <w:sz w:val="28"/>
        </w:rPr>
      </w:pPr>
      <w:r w:rsidRPr="004517A7">
        <w:rPr>
          <w:rFonts w:ascii="Angsana New" w:eastAsia="Times New Roman" w:hAnsi="Angsana New" w:hint="cs"/>
          <w:spacing w:val="-10"/>
          <w:sz w:val="28"/>
          <w:cs/>
        </w:rPr>
        <w:t xml:space="preserve">ธุรกิจวิทยุสื่อสารและ </w:t>
      </w:r>
      <w:r w:rsidRPr="004517A7">
        <w:rPr>
          <w:rFonts w:ascii="Angsana New" w:eastAsia="Times New Roman" w:hAnsi="Angsana New" w:hint="cs"/>
          <w:spacing w:val="-10"/>
          <w:sz w:val="28"/>
        </w:rPr>
        <w:t>Internet of Things (IoT)</w:t>
      </w:r>
      <w:r w:rsidRPr="004517A7">
        <w:rPr>
          <w:rFonts w:ascii="Angsana New" w:eastAsia="Times New Roman" w:hAnsi="Angsana New" w:hint="cs"/>
          <w:spacing w:val="-10"/>
          <w:sz w:val="28"/>
          <w:lang w:val="en-GB"/>
        </w:rPr>
        <w:t xml:space="preserve"> </w:t>
      </w:r>
    </w:p>
    <w:p w14:paraId="4FB50509" w14:textId="77777777" w:rsidR="00D5121C" w:rsidRPr="004517A7" w:rsidRDefault="009B2480" w:rsidP="006045D3">
      <w:pPr>
        <w:pStyle w:val="ListParagraph"/>
        <w:numPr>
          <w:ilvl w:val="0"/>
          <w:numId w:val="3"/>
        </w:numPr>
        <w:jc w:val="both"/>
        <w:rPr>
          <w:rFonts w:ascii="Angsana New" w:eastAsia="Times New Roman" w:hAnsi="Angsana New"/>
          <w:spacing w:val="-6"/>
          <w:sz w:val="28"/>
        </w:rPr>
      </w:pPr>
      <w:r w:rsidRPr="004517A7">
        <w:rPr>
          <w:rFonts w:ascii="Angsana New" w:eastAsia="Times New Roman" w:hAnsi="Angsana New" w:hint="cs"/>
          <w:spacing w:val="-6"/>
          <w:sz w:val="28"/>
          <w:cs/>
        </w:rPr>
        <w:t>ธุรกิจการบำบัดน้ำ</w:t>
      </w:r>
    </w:p>
    <w:p w14:paraId="6E8F0BD3" w14:textId="77777777" w:rsidR="00D5121C" w:rsidRPr="004517A7" w:rsidRDefault="009B2480">
      <w:pPr>
        <w:tabs>
          <w:tab w:val="right" w:pos="7200"/>
          <w:tab w:val="right" w:pos="9000"/>
        </w:tabs>
        <w:spacing w:before="240"/>
        <w:ind w:left="360"/>
        <w:jc w:val="thaiDistribute"/>
        <w:rPr>
          <w:rFonts w:ascii="Angsana New" w:hAnsi="Angsana New"/>
          <w:b/>
          <w:bCs/>
          <w:i/>
          <w:iCs/>
          <w:sz w:val="28"/>
          <w:lang w:val="en-GB"/>
        </w:rPr>
      </w:pPr>
      <w:r w:rsidRPr="004517A7">
        <w:rPr>
          <w:rFonts w:ascii="Angsana New" w:hAnsi="Angsana New" w:hint="cs"/>
          <w:b/>
          <w:bCs/>
          <w:i/>
          <w:iCs/>
          <w:sz w:val="28"/>
          <w:cs/>
        </w:rPr>
        <w:t>ส่วนงานภูมิศาสตร์</w:t>
      </w:r>
    </w:p>
    <w:p w14:paraId="00C58A87" w14:textId="77777777" w:rsidR="00D5121C" w:rsidRPr="004517A7" w:rsidRDefault="009B2480">
      <w:pPr>
        <w:tabs>
          <w:tab w:val="right" w:pos="7200"/>
          <w:tab w:val="right" w:pos="9000"/>
        </w:tabs>
        <w:spacing w:after="240"/>
        <w:ind w:left="360"/>
        <w:jc w:val="thaiDistribute"/>
        <w:rPr>
          <w:rFonts w:ascii="Angsana New" w:hAnsi="Angsana New"/>
          <w:spacing w:val="-6"/>
          <w:sz w:val="28"/>
          <w:lang w:val="en-GB"/>
        </w:rPr>
      </w:pPr>
      <w:r w:rsidRPr="004517A7">
        <w:rPr>
          <w:rFonts w:ascii="Angsana New" w:hAnsi="Angsana New" w:hint="cs"/>
          <w:spacing w:val="-4"/>
          <w:sz w:val="28"/>
          <w:cs/>
        </w:rPr>
        <w:t>กลุ่มบริษัทดำเนินธุรกิจเฉพาะในประเทศเท่านั้น ไม่มีรายได้จากต่างประเทศ หรือสินทรัพย์ในต่างประเทศ</w:t>
      </w:r>
      <w:r w:rsidRPr="004517A7">
        <w:rPr>
          <w:rFonts w:ascii="Angsana New" w:hAnsi="Angsana New" w:hint="cs"/>
          <w:sz w:val="28"/>
          <w:cs/>
        </w:rPr>
        <w:t>ที่</w:t>
      </w:r>
      <w:r w:rsidRPr="004517A7">
        <w:rPr>
          <w:rFonts w:ascii="Angsana New" w:hAnsi="Angsana New" w:hint="cs"/>
          <w:spacing w:val="-6"/>
          <w:sz w:val="28"/>
          <w:cs/>
        </w:rPr>
        <w:t>มีสาระสำคัญ</w:t>
      </w:r>
      <w:r w:rsidRPr="004517A7">
        <w:rPr>
          <w:rFonts w:ascii="Angsana New" w:hAnsi="Angsana New" w:hint="cs"/>
          <w:spacing w:val="-6"/>
          <w:sz w:val="28"/>
          <w:lang w:val="en-GB"/>
        </w:rPr>
        <w:t xml:space="preserve"> </w:t>
      </w:r>
    </w:p>
    <w:p w14:paraId="35600DAC" w14:textId="77777777" w:rsidR="00D5121C" w:rsidRPr="004517A7" w:rsidRDefault="009B2480">
      <w:pPr>
        <w:tabs>
          <w:tab w:val="right" w:pos="7200"/>
          <w:tab w:val="right" w:pos="9000"/>
        </w:tabs>
        <w:ind w:left="360"/>
        <w:jc w:val="thaiDistribute"/>
        <w:rPr>
          <w:rFonts w:ascii="Angsana New" w:hAnsi="Angsana New"/>
          <w:b/>
          <w:bCs/>
          <w:i/>
          <w:iCs/>
          <w:sz w:val="28"/>
          <w:lang w:val="en-GB"/>
        </w:rPr>
      </w:pPr>
      <w:r w:rsidRPr="004517A7">
        <w:rPr>
          <w:rFonts w:ascii="Angsana New" w:hAnsi="Angsana New" w:hint="cs"/>
          <w:b/>
          <w:bCs/>
          <w:i/>
          <w:iCs/>
          <w:sz w:val="28"/>
          <w:cs/>
        </w:rPr>
        <w:t>ลูกค้ารายใหญ่</w:t>
      </w:r>
    </w:p>
    <w:p w14:paraId="40F954E7" w14:textId="27C76D69" w:rsidR="00D5121C" w:rsidRPr="004517A7" w:rsidRDefault="009B2480">
      <w:pPr>
        <w:spacing w:after="240"/>
        <w:ind w:left="360"/>
        <w:jc w:val="thaiDistribute"/>
        <w:rPr>
          <w:rFonts w:ascii="Angsana New" w:eastAsia="SimSun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>สำหรับ</w:t>
      </w:r>
      <w:r w:rsidR="0087588E" w:rsidRPr="004517A7">
        <w:rPr>
          <w:rFonts w:ascii="Angsana New" w:hAnsi="Angsana New" w:hint="cs"/>
          <w:sz w:val="28"/>
          <w:cs/>
        </w:rPr>
        <w:t>ปี</w:t>
      </w:r>
      <w:r w:rsidRPr="004517A7">
        <w:rPr>
          <w:rFonts w:ascii="Angsana New" w:hAnsi="Angsana New" w:hint="cs"/>
          <w:sz w:val="28"/>
          <w:cs/>
        </w:rPr>
        <w:t xml:space="preserve">สิ้นสุดวันที่ </w:t>
      </w:r>
      <w:r w:rsidR="000C7872" w:rsidRPr="004517A7">
        <w:rPr>
          <w:rFonts w:ascii="Angsana New" w:hAnsi="Angsana New" w:hint="cs"/>
          <w:sz w:val="28"/>
        </w:rPr>
        <w:t>31</w:t>
      </w:r>
      <w:r w:rsidR="000C7872" w:rsidRPr="004517A7">
        <w:rPr>
          <w:rFonts w:ascii="Angsana New" w:hAnsi="Angsana New" w:hint="cs"/>
          <w:sz w:val="28"/>
          <w:cs/>
        </w:rPr>
        <w:t xml:space="preserve"> ธันวาคม </w:t>
      </w:r>
      <w:r w:rsidR="000C7872" w:rsidRPr="004517A7">
        <w:rPr>
          <w:rFonts w:ascii="Angsana New" w:hAnsi="Angsana New" w:hint="cs"/>
          <w:sz w:val="28"/>
        </w:rPr>
        <w:t>256</w:t>
      </w:r>
      <w:r w:rsidR="00DB722E" w:rsidRPr="004517A7">
        <w:rPr>
          <w:rFonts w:ascii="Angsana New" w:hAnsi="Angsana New"/>
          <w:sz w:val="28"/>
        </w:rPr>
        <w:t>4</w:t>
      </w:r>
      <w:r w:rsidR="000C7872" w:rsidRPr="004517A7">
        <w:rPr>
          <w:rFonts w:ascii="Angsana New" w:eastAsia="Times New Roman" w:hAnsi="Angsana New" w:hint="cs"/>
          <w:sz w:val="28"/>
          <w:cs/>
        </w:rPr>
        <w:t xml:space="preserve"> และ </w:t>
      </w:r>
      <w:r w:rsidR="000C7872" w:rsidRPr="004517A7">
        <w:rPr>
          <w:rFonts w:ascii="Angsana New" w:eastAsia="Times New Roman" w:hAnsi="Angsana New" w:hint="cs"/>
          <w:sz w:val="28"/>
        </w:rPr>
        <w:t>256</w:t>
      </w:r>
      <w:r w:rsidR="00DB722E" w:rsidRPr="004517A7">
        <w:rPr>
          <w:rFonts w:ascii="Angsana New" w:eastAsia="Times New Roman" w:hAnsi="Angsana New"/>
          <w:sz w:val="28"/>
        </w:rPr>
        <w:t>3</w:t>
      </w:r>
      <w:r w:rsidR="000C7872" w:rsidRPr="004517A7">
        <w:rPr>
          <w:rFonts w:ascii="Angsana New" w:eastAsia="Times New Roman" w:hAnsi="Angsana New" w:hint="cs"/>
          <w:sz w:val="28"/>
        </w:rPr>
        <w:t xml:space="preserve"> </w:t>
      </w:r>
      <w:r w:rsidRPr="004517A7">
        <w:rPr>
          <w:rFonts w:ascii="Angsana New" w:eastAsia="SimSun" w:hAnsi="Angsana New" w:hint="cs"/>
          <w:sz w:val="28"/>
          <w:cs/>
        </w:rPr>
        <w:t>กลุ่มบริษัทไม่มีลูกค้ารายใหญ่ที่มีสาระสำคัญ</w:t>
      </w:r>
    </w:p>
    <w:p w14:paraId="383B09F5" w14:textId="77777777" w:rsidR="00D5121C" w:rsidRPr="004517A7" w:rsidRDefault="00D5121C">
      <w:pPr>
        <w:tabs>
          <w:tab w:val="left" w:pos="2190"/>
        </w:tabs>
        <w:rPr>
          <w:rFonts w:ascii="Angsana New" w:hAnsi="Angsana New"/>
          <w:sz w:val="28"/>
        </w:rPr>
      </w:pPr>
    </w:p>
    <w:p w14:paraId="4BF9CAAE" w14:textId="77777777" w:rsidR="00D5121C" w:rsidRPr="004517A7" w:rsidRDefault="00D5121C">
      <w:pPr>
        <w:rPr>
          <w:rFonts w:ascii="Angsana New" w:hAnsi="Angsana New"/>
          <w:sz w:val="28"/>
        </w:rPr>
      </w:pPr>
    </w:p>
    <w:p w14:paraId="48E14469" w14:textId="77777777" w:rsidR="00D5121C" w:rsidRPr="004517A7" w:rsidRDefault="00D5121C">
      <w:pPr>
        <w:jc w:val="right"/>
        <w:rPr>
          <w:rFonts w:ascii="Angsana New" w:hAnsi="Angsana New"/>
          <w:sz w:val="28"/>
        </w:rPr>
      </w:pPr>
    </w:p>
    <w:p w14:paraId="050A49C3" w14:textId="77777777" w:rsidR="00D5121C" w:rsidRPr="004517A7" w:rsidRDefault="00D5121C">
      <w:pPr>
        <w:rPr>
          <w:rFonts w:ascii="Angsana New" w:hAnsi="Angsana New"/>
          <w:sz w:val="28"/>
        </w:rPr>
      </w:pPr>
    </w:p>
    <w:p w14:paraId="76BC7A9B" w14:textId="77777777" w:rsidR="00D5121C" w:rsidRPr="004517A7" w:rsidRDefault="00D5121C">
      <w:pPr>
        <w:rPr>
          <w:rFonts w:ascii="Angsana New" w:hAnsi="Angsana New"/>
          <w:sz w:val="28"/>
        </w:rPr>
        <w:sectPr w:rsidR="00D5121C" w:rsidRPr="004517A7" w:rsidSect="00964A95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195" w:bottom="720" w:left="1440" w:header="864" w:footer="432" w:gutter="0"/>
          <w:cols w:space="720"/>
          <w:docGrid w:linePitch="326"/>
        </w:sectPr>
      </w:pPr>
    </w:p>
    <w:p w14:paraId="37B87210" w14:textId="2AF07315" w:rsidR="00D5121C" w:rsidRPr="004517A7" w:rsidRDefault="009B2480">
      <w:pPr>
        <w:overflowPunct/>
        <w:autoSpaceDE/>
        <w:autoSpaceDN/>
        <w:adjustRightInd/>
        <w:textAlignment w:val="auto"/>
        <w:rPr>
          <w:rFonts w:ascii="Angsana New" w:eastAsia="SimSun" w:hAnsi="Angsana New"/>
          <w:sz w:val="28"/>
        </w:rPr>
      </w:pPr>
      <w:r w:rsidRPr="004517A7">
        <w:rPr>
          <w:rFonts w:ascii="Angsana New" w:eastAsia="SimSun" w:hAnsi="Angsana New" w:hint="cs"/>
          <w:sz w:val="28"/>
          <w:cs/>
        </w:rPr>
        <w:lastRenderedPageBreak/>
        <w:t>ข้อมูลตามส่วนงานที่รายงานและการจำแนกรายได้</w:t>
      </w:r>
      <w:r w:rsidR="006F49BB" w:rsidRPr="004517A7">
        <w:rPr>
          <w:rFonts w:ascii="Angsana New" w:hAnsi="Angsana New" w:hint="cs"/>
          <w:sz w:val="28"/>
          <w:cs/>
        </w:rPr>
        <w:t>สำหรับปีสิ้นสุดวันที่</w:t>
      </w:r>
      <w:r w:rsidR="006F49BB" w:rsidRPr="004517A7">
        <w:rPr>
          <w:rFonts w:ascii="Angsana New" w:hAnsi="Angsana New" w:hint="cs"/>
          <w:sz w:val="28"/>
        </w:rPr>
        <w:t xml:space="preserve"> </w:t>
      </w:r>
      <w:r w:rsidR="005A476D" w:rsidRPr="004517A7">
        <w:rPr>
          <w:rFonts w:ascii="Angsana New" w:hAnsi="Angsana New"/>
          <w:sz w:val="28"/>
          <w:lang w:val="en-GB"/>
        </w:rPr>
        <w:t>31</w:t>
      </w:r>
      <w:r w:rsidR="006F49BB" w:rsidRPr="004517A7">
        <w:rPr>
          <w:rFonts w:ascii="Angsana New" w:hAnsi="Angsana New" w:hint="cs"/>
          <w:sz w:val="28"/>
          <w:cs/>
        </w:rPr>
        <w:t xml:space="preserve"> ธันวาคม</w:t>
      </w:r>
      <w:r w:rsidR="00C70FE4" w:rsidRPr="004517A7">
        <w:rPr>
          <w:rFonts w:ascii="Angsana New" w:hAnsi="Angsana New" w:hint="cs"/>
          <w:sz w:val="28"/>
        </w:rPr>
        <w:t xml:space="preserve"> </w:t>
      </w:r>
      <w:r w:rsidR="005A476D" w:rsidRPr="004517A7">
        <w:rPr>
          <w:rFonts w:ascii="Angsana New" w:hAnsi="Angsana New"/>
          <w:sz w:val="28"/>
          <w:lang w:val="en-GB"/>
        </w:rPr>
        <w:t>256</w:t>
      </w:r>
      <w:r w:rsidR="003A519D" w:rsidRPr="004517A7">
        <w:rPr>
          <w:rFonts w:ascii="Angsana New" w:hAnsi="Angsana New"/>
          <w:sz w:val="28"/>
          <w:lang w:val="en-GB"/>
        </w:rPr>
        <w:t>4</w:t>
      </w:r>
      <w:r w:rsidR="006F49BB" w:rsidRPr="004517A7">
        <w:rPr>
          <w:rFonts w:ascii="Angsana New" w:hAnsi="Angsana New" w:hint="cs"/>
          <w:sz w:val="28"/>
          <w:cs/>
        </w:rPr>
        <w:t xml:space="preserve"> และ</w:t>
      </w:r>
      <w:r w:rsidR="00C70FE4" w:rsidRPr="004517A7">
        <w:rPr>
          <w:rFonts w:ascii="Angsana New" w:hAnsi="Angsana New" w:hint="cs"/>
          <w:sz w:val="28"/>
        </w:rPr>
        <w:t xml:space="preserve"> </w:t>
      </w:r>
      <w:r w:rsidR="005A476D" w:rsidRPr="004517A7">
        <w:rPr>
          <w:rFonts w:ascii="Angsana New" w:hAnsi="Angsana New"/>
          <w:sz w:val="28"/>
        </w:rPr>
        <w:t>256</w:t>
      </w:r>
      <w:r w:rsidR="003A519D" w:rsidRPr="004517A7">
        <w:rPr>
          <w:rFonts w:ascii="Angsana New" w:hAnsi="Angsana New"/>
          <w:sz w:val="28"/>
        </w:rPr>
        <w:t>3</w:t>
      </w:r>
      <w:r w:rsidR="006F49BB" w:rsidRPr="004517A7">
        <w:rPr>
          <w:rFonts w:ascii="Angsana New" w:hAnsi="Angsana New" w:hint="cs"/>
          <w:sz w:val="28"/>
          <w:cs/>
        </w:rPr>
        <w:t xml:space="preserve"> มีดังนี้</w:t>
      </w:r>
    </w:p>
    <w:tbl>
      <w:tblPr>
        <w:tblW w:w="14402" w:type="dxa"/>
        <w:tblInd w:w="36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420"/>
        <w:gridCol w:w="810"/>
        <w:gridCol w:w="90"/>
        <w:gridCol w:w="810"/>
        <w:gridCol w:w="90"/>
        <w:gridCol w:w="810"/>
        <w:gridCol w:w="90"/>
        <w:gridCol w:w="810"/>
        <w:gridCol w:w="90"/>
        <w:gridCol w:w="90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900"/>
        <w:gridCol w:w="90"/>
        <w:gridCol w:w="902"/>
      </w:tblGrid>
      <w:tr w:rsidR="00D5121C" w:rsidRPr="004517A7" w14:paraId="5ED98E5D" w14:textId="77777777" w:rsidTr="00E53F68">
        <w:trPr>
          <w:trHeight w:val="306"/>
        </w:trPr>
        <w:tc>
          <w:tcPr>
            <w:tcW w:w="3420" w:type="dxa"/>
            <w:vAlign w:val="bottom"/>
          </w:tcPr>
          <w:p w14:paraId="39FC9D10" w14:textId="77777777" w:rsidR="00D5121C" w:rsidRPr="004517A7" w:rsidRDefault="00D5121C">
            <w:pPr>
              <w:ind w:left="717" w:right="-17"/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0981" w:type="dxa"/>
            <w:gridSpan w:val="23"/>
          </w:tcPr>
          <w:p w14:paraId="2B225311" w14:textId="77777777" w:rsidR="00D5121C" w:rsidRPr="004517A7" w:rsidRDefault="009B2480">
            <w:pPr>
              <w:pStyle w:val="EnvelopeReturn"/>
              <w:ind w:right="-1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lang w:val="en-GB"/>
              </w:rPr>
              <w:t>(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D5121C" w:rsidRPr="004517A7" w14:paraId="4C41C054" w14:textId="77777777" w:rsidTr="00E53F68">
        <w:trPr>
          <w:trHeight w:val="132"/>
        </w:trPr>
        <w:tc>
          <w:tcPr>
            <w:tcW w:w="3420" w:type="dxa"/>
            <w:vAlign w:val="bottom"/>
          </w:tcPr>
          <w:p w14:paraId="5B3761CC" w14:textId="77777777" w:rsidR="00D5121C" w:rsidRPr="004517A7" w:rsidRDefault="00D5121C">
            <w:pPr>
              <w:ind w:left="717" w:right="-17"/>
              <w:rPr>
                <w:rFonts w:ascii="Angsana New" w:eastAsia="SimSun" w:hAnsi="Angsana New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0981" w:type="dxa"/>
            <w:gridSpan w:val="23"/>
          </w:tcPr>
          <w:p w14:paraId="76AFAB0B" w14:textId="77777777" w:rsidR="00D5121C" w:rsidRPr="004517A7" w:rsidRDefault="009B2480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งบกำไรขาดทุนและกำไรขาดทุนเบ็ดเสร็จอื่นรวม</w:t>
            </w:r>
          </w:p>
        </w:tc>
      </w:tr>
      <w:tr w:rsidR="00D5121C" w:rsidRPr="004517A7" w14:paraId="28BB6433" w14:textId="77777777" w:rsidTr="00E53F68">
        <w:trPr>
          <w:trHeight w:val="279"/>
        </w:trPr>
        <w:tc>
          <w:tcPr>
            <w:tcW w:w="3420" w:type="dxa"/>
            <w:vAlign w:val="bottom"/>
          </w:tcPr>
          <w:p w14:paraId="117C2FC2" w14:textId="77777777" w:rsidR="00D5121C" w:rsidRPr="004517A7" w:rsidRDefault="00D5121C">
            <w:pPr>
              <w:ind w:left="717" w:right="-17"/>
              <w:rPr>
                <w:rFonts w:ascii="Angsana New" w:eastAsia="SimSun" w:hAnsi="Angsana New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0981" w:type="dxa"/>
            <w:gridSpan w:val="23"/>
            <w:tcBorders>
              <w:bottom w:val="single" w:sz="4" w:space="0" w:color="auto"/>
            </w:tcBorders>
          </w:tcPr>
          <w:p w14:paraId="6440E5C3" w14:textId="2E60D26C" w:rsidR="00D5121C" w:rsidRPr="004517A7" w:rsidRDefault="00C70FE4" w:rsidP="006F49BB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5121C" w:rsidRPr="004517A7" w14:paraId="4D854BD3" w14:textId="77777777" w:rsidTr="00E53F68">
        <w:trPr>
          <w:trHeight w:val="132"/>
        </w:trPr>
        <w:tc>
          <w:tcPr>
            <w:tcW w:w="3420" w:type="dxa"/>
            <w:vAlign w:val="bottom"/>
          </w:tcPr>
          <w:p w14:paraId="37FFC3C2" w14:textId="77777777" w:rsidR="00D5121C" w:rsidRPr="004517A7" w:rsidRDefault="00D5121C">
            <w:pPr>
              <w:ind w:left="717" w:right="-17"/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6550F" w14:textId="77777777" w:rsidR="003A519D" w:rsidRPr="004517A7" w:rsidRDefault="009B2480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ธุรกิจตัวแทนนายหน้า</w:t>
            </w:r>
          </w:p>
          <w:p w14:paraId="6A05AB09" w14:textId="353B5345" w:rsidR="00D5121C" w:rsidRPr="004517A7" w:rsidRDefault="009B2480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ในการ</w:t>
            </w:r>
          </w:p>
          <w:p w14:paraId="767F75FF" w14:textId="77777777" w:rsidR="00D5121C" w:rsidRPr="004517A7" w:rsidRDefault="009B2480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 xml:space="preserve">จัดจำหน่ายแก๊ส 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>LPG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2DEAFE6" w14:textId="77777777" w:rsidR="00D5121C" w:rsidRPr="004517A7" w:rsidRDefault="00D5121C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C4BE1" w14:textId="77777777" w:rsidR="00E53F68" w:rsidRPr="004517A7" w:rsidRDefault="009B2480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ธุรกิจพลังงาน</w:t>
            </w:r>
          </w:p>
          <w:p w14:paraId="040ED291" w14:textId="0D39F798" w:rsidR="00D5121C" w:rsidRPr="004517A7" w:rsidRDefault="009B2480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ทางเลือก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47B0A725" w14:textId="77777777" w:rsidR="00D5121C" w:rsidRPr="004517A7" w:rsidRDefault="00D5121C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8FF32" w14:textId="77777777" w:rsidR="00D5121C" w:rsidRPr="004517A7" w:rsidRDefault="009B2480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ธุรกิจวิทยุสื่อสารและ</w:t>
            </w:r>
          </w:p>
          <w:p w14:paraId="77330950" w14:textId="77777777" w:rsidR="00D5121C" w:rsidRPr="004517A7" w:rsidRDefault="009B2480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Internet of Things (IoT)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BF92E55" w14:textId="77777777" w:rsidR="00D5121C" w:rsidRPr="004517A7" w:rsidRDefault="00D5121C">
            <w:pPr>
              <w:pStyle w:val="BodyTextIndent"/>
              <w:spacing w:before="0" w:after="0"/>
              <w:ind w:right="-72"/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35EDA" w14:textId="77777777" w:rsidR="00D5121C" w:rsidRPr="004517A7" w:rsidRDefault="00D5121C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20AA14B" w14:textId="77777777" w:rsidR="00D5121C" w:rsidRPr="004517A7" w:rsidRDefault="009B2480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ธุรกิจการบำบัดน้ำ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4CDA9AC1" w14:textId="77777777" w:rsidR="00D5121C" w:rsidRPr="004517A7" w:rsidRDefault="00D5121C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FB627" w14:textId="77777777" w:rsidR="00D5121C" w:rsidRPr="004517A7" w:rsidRDefault="009B2480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รายการปรับปรุงและ</w:t>
            </w:r>
          </w:p>
          <w:p w14:paraId="4DABE06A" w14:textId="77777777" w:rsidR="00D5121C" w:rsidRPr="004517A7" w:rsidRDefault="009B2480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55CD323A" w14:textId="77777777" w:rsidR="00D5121C" w:rsidRPr="004517A7" w:rsidRDefault="00D5121C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0CAE3E" w14:textId="77777777" w:rsidR="00D5121C" w:rsidRPr="004517A7" w:rsidRDefault="009B2480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DB722E" w:rsidRPr="004517A7" w14:paraId="0E33A502" w14:textId="77777777" w:rsidTr="00E53F68">
        <w:trPr>
          <w:trHeight w:val="269"/>
        </w:trPr>
        <w:tc>
          <w:tcPr>
            <w:tcW w:w="3420" w:type="dxa"/>
            <w:vAlign w:val="bottom"/>
          </w:tcPr>
          <w:p w14:paraId="0DBACC8D" w14:textId="77777777" w:rsidR="00DB722E" w:rsidRPr="004517A7" w:rsidRDefault="00DB722E" w:rsidP="00DB722E">
            <w:pPr>
              <w:ind w:left="717" w:right="-17"/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245EA1B" w14:textId="7B8CB68B" w:rsidR="00DB722E" w:rsidRPr="004517A7" w:rsidRDefault="00B01731" w:rsidP="00DB722E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F32E014" w14:textId="77777777" w:rsidR="00DB722E" w:rsidRPr="004517A7" w:rsidRDefault="00DB722E" w:rsidP="00DB722E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DCB4A0A" w14:textId="565D2FAE" w:rsidR="00DB722E" w:rsidRPr="004517A7" w:rsidRDefault="00DB722E" w:rsidP="00DB722E">
            <w:pPr>
              <w:pStyle w:val="EnvelopeReturn"/>
              <w:ind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3AE43541" w14:textId="77777777" w:rsidR="00DB722E" w:rsidRPr="004517A7" w:rsidRDefault="00DB722E" w:rsidP="00DB722E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FDBCD5C" w14:textId="4F6F30FD" w:rsidR="00DB722E" w:rsidRPr="004517A7" w:rsidRDefault="00B01731" w:rsidP="00DB722E">
            <w:pPr>
              <w:pStyle w:val="EnvelopeReturn"/>
              <w:ind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0" w:type="dxa"/>
          </w:tcPr>
          <w:p w14:paraId="0E623EF5" w14:textId="77777777" w:rsidR="00DB722E" w:rsidRPr="004517A7" w:rsidRDefault="00DB722E" w:rsidP="00DB722E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A15EC22" w14:textId="1AB062C0" w:rsidR="00DB722E" w:rsidRPr="004517A7" w:rsidRDefault="00DB722E" w:rsidP="00DB722E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6610B7DB" w14:textId="77777777" w:rsidR="00DB722E" w:rsidRPr="004517A7" w:rsidRDefault="00DB722E" w:rsidP="00DB722E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A2ECB" w14:textId="4C3E23E1" w:rsidR="00DB722E" w:rsidRPr="004517A7" w:rsidRDefault="00B01731" w:rsidP="00DB722E">
            <w:pPr>
              <w:pStyle w:val="EnvelopeReturn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517A7">
              <w:rPr>
                <w:rFonts w:ascii="Angsana New" w:hAnsi="Angsan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691DA3E" w14:textId="77777777" w:rsidR="00DB722E" w:rsidRPr="004517A7" w:rsidRDefault="00DB722E" w:rsidP="00DB722E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E54B6" w14:textId="2DE9BDAE" w:rsidR="00DB722E" w:rsidRPr="004517A7" w:rsidRDefault="00DB722E" w:rsidP="00DB722E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77B4C24D" w14:textId="77777777" w:rsidR="00DB722E" w:rsidRPr="004517A7" w:rsidRDefault="00DB722E" w:rsidP="00DB722E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C8EEB4C" w14:textId="2FCF1C64" w:rsidR="00DB722E" w:rsidRPr="004517A7" w:rsidRDefault="00B01731" w:rsidP="00DB722E">
            <w:pPr>
              <w:pStyle w:val="EnvelopeReturn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517A7">
              <w:rPr>
                <w:rFonts w:ascii="Angsana New" w:hAnsi="Angsan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90" w:type="dxa"/>
          </w:tcPr>
          <w:p w14:paraId="41E5AF08" w14:textId="77777777" w:rsidR="00DB722E" w:rsidRPr="004517A7" w:rsidRDefault="00DB722E" w:rsidP="00DB722E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3789974" w14:textId="73BBF58C" w:rsidR="00DB722E" w:rsidRPr="004517A7" w:rsidRDefault="00DB722E" w:rsidP="00DB722E">
            <w:pPr>
              <w:pStyle w:val="EnvelopeReturn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64A3BEEC" w14:textId="77777777" w:rsidR="00DB722E" w:rsidRPr="004517A7" w:rsidRDefault="00DB722E" w:rsidP="00DB722E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8E03E05" w14:textId="27E7C13E" w:rsidR="00DB722E" w:rsidRPr="004517A7" w:rsidRDefault="00B01731" w:rsidP="00DB722E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517A7">
              <w:rPr>
                <w:rFonts w:ascii="Angsana New" w:hAnsi="Angsan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90" w:type="dxa"/>
          </w:tcPr>
          <w:p w14:paraId="4DB8414C" w14:textId="77777777" w:rsidR="00DB722E" w:rsidRPr="004517A7" w:rsidRDefault="00DB722E" w:rsidP="00DB722E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0ADE7A3" w14:textId="0B104C53" w:rsidR="00DB722E" w:rsidRPr="004517A7" w:rsidRDefault="00DB722E" w:rsidP="00DB722E">
            <w:pPr>
              <w:pStyle w:val="EnvelopeReturn"/>
              <w:ind w:right="-4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1A9C28B1" w14:textId="77777777" w:rsidR="00DB722E" w:rsidRPr="004517A7" w:rsidRDefault="00DB722E" w:rsidP="00DB722E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3D1C4EC" w14:textId="433696CE" w:rsidR="00DB722E" w:rsidRPr="004517A7" w:rsidRDefault="00B01731" w:rsidP="00DB722E">
            <w:pPr>
              <w:pStyle w:val="EnvelopeReturn"/>
              <w:ind w:right="5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517A7">
              <w:rPr>
                <w:rFonts w:ascii="Angsana New" w:hAnsi="Angsan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90" w:type="dxa"/>
          </w:tcPr>
          <w:p w14:paraId="517C7B88" w14:textId="77777777" w:rsidR="00DB722E" w:rsidRPr="004517A7" w:rsidRDefault="00DB722E" w:rsidP="00DB722E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2F9BFC87" w14:textId="6649F56A" w:rsidR="00DB722E" w:rsidRPr="004517A7" w:rsidRDefault="00DB722E" w:rsidP="00DB722E">
            <w:pPr>
              <w:pStyle w:val="EnvelopeReturn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DB722E" w:rsidRPr="004517A7" w14:paraId="6C23B043" w14:textId="77777777" w:rsidTr="00E53F68">
        <w:trPr>
          <w:trHeight w:val="132"/>
        </w:trPr>
        <w:tc>
          <w:tcPr>
            <w:tcW w:w="3420" w:type="dxa"/>
            <w:vAlign w:val="bottom"/>
          </w:tcPr>
          <w:p w14:paraId="6E4DE8A8" w14:textId="77777777" w:rsidR="00DB722E" w:rsidRPr="004517A7" w:rsidRDefault="00DB722E" w:rsidP="00DB722E">
            <w:pPr>
              <w:ind w:left="-9" w:right="-17"/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 - ณ เวลาใดเวลาหนึ่ง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DE3784E" w14:textId="546AAC9B" w:rsidR="00DB722E" w:rsidRPr="004517A7" w:rsidRDefault="00953746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64</w:t>
            </w:r>
            <w:r w:rsidR="00B16611" w:rsidRPr="004517A7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5A8B2B2A" w14:textId="77777777" w:rsidR="00DB722E" w:rsidRPr="004517A7" w:rsidRDefault="00DB722E" w:rsidP="00DB722E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803DA81" w14:textId="6CC4B2CE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640</w:t>
            </w:r>
          </w:p>
        </w:tc>
        <w:tc>
          <w:tcPr>
            <w:tcW w:w="90" w:type="dxa"/>
            <w:shd w:val="clear" w:color="auto" w:fill="auto"/>
          </w:tcPr>
          <w:p w14:paraId="36E23E16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074A6D0" w14:textId="1F76F177" w:rsidR="00DB722E" w:rsidRPr="004517A7" w:rsidRDefault="00953746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2</w:t>
            </w:r>
            <w:r w:rsidR="009B1AFD" w:rsidRPr="004517A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363044B7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4C9016F" w14:textId="6BA2F8DD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5E49012C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BEECF2" w14:textId="6B827CC7" w:rsidR="00DB722E" w:rsidRPr="004517A7" w:rsidRDefault="009B1AFD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494D257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55FF96" w14:textId="6015FAE4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331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A3B0F3B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C4404B" w14:textId="32711D29" w:rsidR="00DB722E" w:rsidRPr="004517A7" w:rsidRDefault="00953746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1E372BB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B568F1" w14:textId="6ACDF538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387CCCD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C8BA00" w14:textId="1DE91B96" w:rsidR="00DB722E" w:rsidRPr="004517A7" w:rsidRDefault="00953746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E947090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F00C7" w14:textId="1C1261A2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7BDC28A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DCDF81" w14:textId="26E0D239" w:rsidR="00DB722E" w:rsidRPr="004517A7" w:rsidRDefault="00953746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67</w:t>
            </w:r>
            <w:r w:rsidR="00B16611" w:rsidRPr="004517A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5773A9E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7A10A8AB" w14:textId="6EBDC17B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993</w:t>
            </w:r>
          </w:p>
        </w:tc>
      </w:tr>
      <w:tr w:rsidR="00DB722E" w:rsidRPr="004517A7" w14:paraId="110D4F1A" w14:textId="77777777" w:rsidTr="00E53F68">
        <w:trPr>
          <w:trHeight w:val="132"/>
        </w:trPr>
        <w:tc>
          <w:tcPr>
            <w:tcW w:w="3420" w:type="dxa"/>
            <w:vAlign w:val="bottom"/>
          </w:tcPr>
          <w:p w14:paraId="302DFC31" w14:textId="77777777" w:rsidR="00DB722E" w:rsidRPr="004517A7" w:rsidRDefault="00DB722E" w:rsidP="00DB722E">
            <w:pPr>
              <w:ind w:left="-9" w:right="-465" w:firstLine="17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 - รับรู้ตลอดช่วงเวลา</w:t>
            </w:r>
          </w:p>
        </w:tc>
        <w:tc>
          <w:tcPr>
            <w:tcW w:w="810" w:type="dxa"/>
            <w:shd w:val="clear" w:color="auto" w:fill="auto"/>
          </w:tcPr>
          <w:p w14:paraId="6F30B565" w14:textId="57ED6F1E" w:rsidR="00DB722E" w:rsidRPr="004517A7" w:rsidRDefault="00953746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28</w:t>
            </w:r>
          </w:p>
        </w:tc>
        <w:tc>
          <w:tcPr>
            <w:tcW w:w="90" w:type="dxa"/>
            <w:shd w:val="clear" w:color="auto" w:fill="auto"/>
          </w:tcPr>
          <w:p w14:paraId="3AABDC7A" w14:textId="77777777" w:rsidR="00DB722E" w:rsidRPr="004517A7" w:rsidRDefault="00DB722E" w:rsidP="00DB722E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E3606AA" w14:textId="655FFF81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90" w:type="dxa"/>
            <w:shd w:val="clear" w:color="auto" w:fill="auto"/>
          </w:tcPr>
          <w:p w14:paraId="29AA9980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0CF9327" w14:textId="726BD9F5" w:rsidR="00DB722E" w:rsidRPr="004517A7" w:rsidRDefault="00953746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4CF5DF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181100D" w14:textId="2BCF1449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5F51AAB9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B0F598A" w14:textId="7F7AF0BE" w:rsidR="00DB722E" w:rsidRPr="004517A7" w:rsidRDefault="00953746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6EAF745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F1D00BD" w14:textId="6C2DA8B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2</w:t>
            </w:r>
            <w:r w:rsidR="002D3A83" w:rsidRPr="004517A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6B21114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845EB81" w14:textId="7E811C91" w:rsidR="00DB722E" w:rsidRPr="004517A7" w:rsidRDefault="00953746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D689965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0D16FF7" w14:textId="4FFFC41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DC11A05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40FE9A4" w14:textId="12D418B2" w:rsidR="00DB722E" w:rsidRPr="004517A7" w:rsidRDefault="00953746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182F86B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880F16B" w14:textId="7419105C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5BA79D3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DE07955" w14:textId="1BB08080" w:rsidR="00DB722E" w:rsidRPr="004517A7" w:rsidRDefault="00953746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79B7802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5257E587" w14:textId="73C26649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12</w:t>
            </w:r>
            <w:r w:rsidR="002D3A83" w:rsidRPr="004517A7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DB722E" w:rsidRPr="004517A7" w14:paraId="318E020B" w14:textId="77777777" w:rsidTr="00E53F68">
        <w:trPr>
          <w:trHeight w:val="132"/>
        </w:trPr>
        <w:tc>
          <w:tcPr>
            <w:tcW w:w="3420" w:type="dxa"/>
            <w:vAlign w:val="bottom"/>
          </w:tcPr>
          <w:p w14:paraId="236E9E2B" w14:textId="77777777" w:rsidR="00DB722E" w:rsidRPr="004517A7" w:rsidRDefault="00DB722E" w:rsidP="00DB722E">
            <w:pPr>
              <w:ind w:left="-9" w:right="-17" w:firstLine="17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ต้นทุนการขาย</w:t>
            </w:r>
          </w:p>
        </w:tc>
        <w:tc>
          <w:tcPr>
            <w:tcW w:w="810" w:type="dxa"/>
            <w:shd w:val="clear" w:color="auto" w:fill="auto"/>
          </w:tcPr>
          <w:p w14:paraId="65B6AA6A" w14:textId="03BCB802" w:rsidR="00DB722E" w:rsidRPr="004517A7" w:rsidRDefault="00953746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(586)</w:t>
            </w:r>
          </w:p>
        </w:tc>
        <w:tc>
          <w:tcPr>
            <w:tcW w:w="90" w:type="dxa"/>
            <w:shd w:val="clear" w:color="auto" w:fill="auto"/>
          </w:tcPr>
          <w:p w14:paraId="2BB499B2" w14:textId="77777777" w:rsidR="00DB722E" w:rsidRPr="004517A7" w:rsidRDefault="00DB722E" w:rsidP="00DB722E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A791ECD" w14:textId="77348234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(560)</w:t>
            </w:r>
          </w:p>
        </w:tc>
        <w:tc>
          <w:tcPr>
            <w:tcW w:w="90" w:type="dxa"/>
            <w:shd w:val="clear" w:color="auto" w:fill="auto"/>
          </w:tcPr>
          <w:p w14:paraId="239F6FD9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6929559" w14:textId="1AAF6978" w:rsidR="00DB722E" w:rsidRPr="004517A7" w:rsidRDefault="00953746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(17)</w:t>
            </w:r>
          </w:p>
        </w:tc>
        <w:tc>
          <w:tcPr>
            <w:tcW w:w="90" w:type="dxa"/>
            <w:shd w:val="clear" w:color="auto" w:fill="auto"/>
          </w:tcPr>
          <w:p w14:paraId="3078560B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389AE41" w14:textId="2A3BBD74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(17)</w:t>
            </w:r>
          </w:p>
        </w:tc>
        <w:tc>
          <w:tcPr>
            <w:tcW w:w="90" w:type="dxa"/>
            <w:shd w:val="clear" w:color="auto" w:fill="auto"/>
          </w:tcPr>
          <w:p w14:paraId="23EEA751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5958EA4" w14:textId="4F21126B" w:rsidR="00DB722E" w:rsidRPr="004517A7" w:rsidRDefault="00953746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(7)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58DF69B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23A67A8" w14:textId="7FDF939C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(245)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5A77F96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5D65205" w14:textId="3A31E11C" w:rsidR="00DB722E" w:rsidRPr="004517A7" w:rsidRDefault="00953746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A1549F5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DC30211" w14:textId="3C483EC4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D32F349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6ABF854" w14:textId="6DC417EA" w:rsidR="00DB722E" w:rsidRPr="004517A7" w:rsidRDefault="00953746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E62B34A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B84F2A0" w14:textId="04E31015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65CCEAC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17181B7" w14:textId="78AC330F" w:rsidR="00DB722E" w:rsidRPr="004517A7" w:rsidRDefault="00953746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(610)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A8A0C2B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2D019A6D" w14:textId="6A446E90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(82</w:t>
            </w:r>
            <w:r w:rsidRPr="004517A7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4517A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B722E" w:rsidRPr="004517A7" w14:paraId="2721E457" w14:textId="77777777" w:rsidTr="00E53F68">
        <w:trPr>
          <w:trHeight w:val="132"/>
        </w:trPr>
        <w:tc>
          <w:tcPr>
            <w:tcW w:w="3420" w:type="dxa"/>
            <w:vAlign w:val="bottom"/>
          </w:tcPr>
          <w:p w14:paraId="2FF12D8C" w14:textId="77777777" w:rsidR="00DB722E" w:rsidRPr="004517A7" w:rsidRDefault="00DB722E" w:rsidP="00DB722E">
            <w:pPr>
              <w:ind w:left="-9" w:right="-17" w:firstLine="17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26D2D9F" w14:textId="2225B506" w:rsidR="00DB722E" w:rsidRPr="004517A7" w:rsidRDefault="00953746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(18)</w:t>
            </w:r>
          </w:p>
        </w:tc>
        <w:tc>
          <w:tcPr>
            <w:tcW w:w="90" w:type="dxa"/>
            <w:shd w:val="clear" w:color="auto" w:fill="auto"/>
          </w:tcPr>
          <w:p w14:paraId="417C1DD4" w14:textId="77777777" w:rsidR="00DB722E" w:rsidRPr="004517A7" w:rsidRDefault="00DB722E" w:rsidP="00DB722E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1912B86" w14:textId="60FFE688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(32)</w:t>
            </w:r>
          </w:p>
        </w:tc>
        <w:tc>
          <w:tcPr>
            <w:tcW w:w="90" w:type="dxa"/>
            <w:shd w:val="clear" w:color="auto" w:fill="auto"/>
          </w:tcPr>
          <w:p w14:paraId="493FA7E5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A18CB78" w14:textId="566DCE73" w:rsidR="00DB722E" w:rsidRPr="004517A7" w:rsidRDefault="00953746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4274D1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4882E92" w14:textId="376BEDD9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6F7D2C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21A433" w14:textId="428AA9CF" w:rsidR="00DB722E" w:rsidRPr="004517A7" w:rsidRDefault="00953746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4A5209B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E09940" w14:textId="7407A285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(8</w:t>
            </w:r>
            <w:r w:rsidR="000916E7" w:rsidRPr="004517A7">
              <w:rPr>
                <w:rFonts w:ascii="Angsana New" w:hAnsi="Angsana New"/>
                <w:sz w:val="26"/>
                <w:szCs w:val="26"/>
              </w:rPr>
              <w:t>8</w:t>
            </w:r>
            <w:r w:rsidRPr="004517A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C63F5E7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DD8DF6" w14:textId="6BD9CF0D" w:rsidR="00DB722E" w:rsidRPr="004517A7" w:rsidRDefault="00953746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(30)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B9BF7B3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7A65FE" w14:textId="29402758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(30)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7A7A48E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60A8EA" w14:textId="16D64F24" w:rsidR="00DB722E" w:rsidRPr="004517A7" w:rsidRDefault="00953746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83CDDDE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1864B8" w14:textId="32AA7348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CDC9CDE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7AC910" w14:textId="5A21928E" w:rsidR="00DB722E" w:rsidRPr="004517A7" w:rsidRDefault="00953746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(49)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F805189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C4F619" w14:textId="0E19D3EB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(14</w:t>
            </w:r>
            <w:r w:rsidR="00F75213" w:rsidRPr="004517A7">
              <w:rPr>
                <w:rFonts w:ascii="Angsana New" w:hAnsi="Angsana New"/>
                <w:sz w:val="26"/>
                <w:szCs w:val="26"/>
              </w:rPr>
              <w:t>8</w:t>
            </w:r>
            <w:r w:rsidRPr="004517A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B722E" w:rsidRPr="004517A7" w14:paraId="4C8376BD" w14:textId="77777777" w:rsidTr="00E53F68">
        <w:trPr>
          <w:trHeight w:val="251"/>
        </w:trPr>
        <w:tc>
          <w:tcPr>
            <w:tcW w:w="3420" w:type="dxa"/>
            <w:vAlign w:val="bottom"/>
          </w:tcPr>
          <w:p w14:paraId="5A41AD7A" w14:textId="77777777" w:rsidR="00DB722E" w:rsidRPr="004517A7" w:rsidRDefault="00DB722E" w:rsidP="00DB722E">
            <w:pPr>
              <w:ind w:left="-9" w:right="-17" w:firstLine="17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A9134A" w14:textId="26204F85" w:rsidR="00DB722E" w:rsidRPr="004517A7" w:rsidRDefault="00953746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90" w:type="dxa"/>
            <w:shd w:val="clear" w:color="auto" w:fill="auto"/>
          </w:tcPr>
          <w:p w14:paraId="0555BBED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1735DC" w14:textId="176A479E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267A0CB2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45BEFD" w14:textId="54FE218A" w:rsidR="00DB722E" w:rsidRPr="004517A7" w:rsidRDefault="009B1AFD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15BCBDD7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CB90FD" w14:textId="3BFB2B45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1085F003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555C1B" w14:textId="1777C449" w:rsidR="00DB722E" w:rsidRPr="004517A7" w:rsidRDefault="009B1AFD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EBB80C7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482DA2" w14:textId="75289ADE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 w:hint="cs"/>
                <w:sz w:val="26"/>
                <w:szCs w:val="26"/>
              </w:rPr>
              <w:t>2</w:t>
            </w:r>
            <w:r w:rsidR="000916E7" w:rsidRPr="004517A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E0B6371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F29361" w14:textId="490C0F72" w:rsidR="00DB722E" w:rsidRPr="004517A7" w:rsidRDefault="00953746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60CEC52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8D2D7D6" w14:textId="2757DAF2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BAF029D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03FAA7" w14:textId="36A6D78B" w:rsidR="00DB722E" w:rsidRPr="004517A7" w:rsidRDefault="00953746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7B3CCA8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BF29C4" w14:textId="5E460E6C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BB20AC9" w14:textId="77777777" w:rsidR="00DB722E" w:rsidRPr="004517A7" w:rsidRDefault="00DB722E" w:rsidP="00DB722E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549EE8" w14:textId="29A1C8ED" w:rsidR="00DB722E" w:rsidRPr="004517A7" w:rsidRDefault="00953746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9</w:t>
            </w:r>
            <w:r w:rsidR="00B16611" w:rsidRPr="004517A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160F4AF" w14:textId="77777777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F97C594" w14:textId="59197465" w:rsidR="00DB722E" w:rsidRPr="004517A7" w:rsidRDefault="00DB722E" w:rsidP="00DB722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1</w:t>
            </w:r>
            <w:r w:rsidR="00F75213" w:rsidRPr="004517A7">
              <w:rPr>
                <w:rFonts w:ascii="Angsana New" w:hAnsi="Angsana New"/>
                <w:sz w:val="26"/>
                <w:szCs w:val="26"/>
              </w:rPr>
              <w:t>49</w:t>
            </w:r>
          </w:p>
        </w:tc>
      </w:tr>
      <w:tr w:rsidR="0073531B" w:rsidRPr="004517A7" w14:paraId="66BE93EA" w14:textId="77777777" w:rsidTr="00E53F68">
        <w:trPr>
          <w:trHeight w:hRule="exact" w:val="132"/>
        </w:trPr>
        <w:tc>
          <w:tcPr>
            <w:tcW w:w="3420" w:type="dxa"/>
            <w:vAlign w:val="bottom"/>
          </w:tcPr>
          <w:p w14:paraId="6A6EFE6F" w14:textId="77777777" w:rsidR="0073531B" w:rsidRPr="004517A7" w:rsidRDefault="0073531B" w:rsidP="0073531B">
            <w:pPr>
              <w:ind w:left="-9" w:right="-17" w:firstLine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3F23D6FE" w14:textId="77777777" w:rsidR="0073531B" w:rsidRPr="004517A7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CFBB2FA" w14:textId="77777777" w:rsidR="0073531B" w:rsidRPr="004517A7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3F0DFF75" w14:textId="77777777" w:rsidR="0073531B" w:rsidRPr="004517A7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70DEECB" w14:textId="77777777" w:rsidR="0073531B" w:rsidRPr="004517A7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0C8E9992" w14:textId="77777777" w:rsidR="0073531B" w:rsidRPr="004517A7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5A635E1" w14:textId="77777777" w:rsidR="0073531B" w:rsidRPr="004517A7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46DC949" w14:textId="77777777" w:rsidR="0073531B" w:rsidRPr="004517A7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62CFD979" w14:textId="77777777" w:rsidR="0073531B" w:rsidRPr="004517A7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AD6DCA2" w14:textId="77777777" w:rsidR="0073531B" w:rsidRPr="004517A7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FDB1F58" w14:textId="77777777" w:rsidR="0073531B" w:rsidRPr="004517A7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44E73C6" w14:textId="77777777" w:rsidR="0073531B" w:rsidRPr="004517A7" w:rsidRDefault="0073531B" w:rsidP="0073531B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0BC2FB3" w14:textId="77777777" w:rsidR="0073531B" w:rsidRPr="004517A7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E7EA56A" w14:textId="77777777" w:rsidR="0073531B" w:rsidRPr="004517A7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B9CC6FA" w14:textId="77777777" w:rsidR="0073531B" w:rsidRPr="004517A7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88A14DA" w14:textId="77777777" w:rsidR="0073531B" w:rsidRPr="004517A7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44EB33C" w14:textId="77777777" w:rsidR="0073531B" w:rsidRPr="004517A7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A3EB593" w14:textId="77777777" w:rsidR="0073531B" w:rsidRPr="004517A7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2C8ABC2" w14:textId="77777777" w:rsidR="0073531B" w:rsidRPr="004517A7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77205C5" w14:textId="77777777" w:rsidR="0073531B" w:rsidRPr="004517A7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C543DAB" w14:textId="77777777" w:rsidR="0073531B" w:rsidRPr="004517A7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6CEA090" w14:textId="77777777" w:rsidR="0073531B" w:rsidRPr="004517A7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FF28D2D" w14:textId="77777777" w:rsidR="0073531B" w:rsidRPr="004517A7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71EE186" w14:textId="77777777" w:rsidR="0073531B" w:rsidRPr="004517A7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01731" w:rsidRPr="004517A7" w14:paraId="3F2C2D8D" w14:textId="77777777" w:rsidTr="00E53F68">
        <w:trPr>
          <w:trHeight w:val="132"/>
        </w:trPr>
        <w:tc>
          <w:tcPr>
            <w:tcW w:w="3420" w:type="dxa"/>
            <w:vAlign w:val="bottom"/>
          </w:tcPr>
          <w:p w14:paraId="383D67BA" w14:textId="77777777" w:rsidR="00B01731" w:rsidRPr="004517A7" w:rsidRDefault="00B01731" w:rsidP="00B01731">
            <w:pPr>
              <w:ind w:left="-9" w:right="-17" w:firstLine="17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</w:tcPr>
          <w:p w14:paraId="26C11DBE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99ECD53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C37D80C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4568179B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55E6794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1B8838A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2E9B18C1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0F1172DE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B705E74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0E45DA3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3E8F35C" w14:textId="77777777" w:rsidR="00B01731" w:rsidRPr="004517A7" w:rsidRDefault="00B01731" w:rsidP="00B01731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ACCCC4A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DC611BE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2A37E38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52DD5CE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A7000CC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5DB7E74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08F1B02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D0BE0A8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BB6916E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5F6014D" w14:textId="18030D6F" w:rsidR="00B01731" w:rsidRPr="004517A7" w:rsidRDefault="00BE5C70" w:rsidP="00B01731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436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99CC6BB" w14:textId="77777777" w:rsidR="00B01731" w:rsidRPr="004517A7" w:rsidRDefault="00B01731" w:rsidP="00B01731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4E80D304" w14:textId="1FEB7063" w:rsidR="00B01731" w:rsidRPr="004517A7" w:rsidRDefault="00B01731" w:rsidP="00B01731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 xml:space="preserve"> 3</w:t>
            </w:r>
            <w:r w:rsidR="00ED18E0" w:rsidRPr="004517A7">
              <w:rPr>
                <w:rFonts w:ascii="Angsana New" w:hAnsi="Angsana New"/>
                <w:sz w:val="26"/>
                <w:szCs w:val="26"/>
              </w:rPr>
              <w:t>1</w:t>
            </w:r>
            <w:r w:rsidR="00F86C06" w:rsidRPr="004517A7">
              <w:rPr>
                <w:rFonts w:ascii="Angsana New" w:hAnsi="Angsana New"/>
                <w:sz w:val="26"/>
                <w:szCs w:val="26"/>
              </w:rPr>
              <w:t>0</w:t>
            </w:r>
            <w:r w:rsidRPr="004517A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B01731" w:rsidRPr="004517A7" w14:paraId="1926C8C8" w14:textId="77777777" w:rsidTr="00E53F68">
        <w:trPr>
          <w:trHeight w:val="132"/>
        </w:trPr>
        <w:tc>
          <w:tcPr>
            <w:tcW w:w="3420" w:type="dxa"/>
            <w:vAlign w:val="center"/>
          </w:tcPr>
          <w:p w14:paraId="1CDC3FAF" w14:textId="77777777" w:rsidR="00B01731" w:rsidRPr="004517A7" w:rsidRDefault="00B01731" w:rsidP="00B01731">
            <w:pPr>
              <w:ind w:left="-9" w:right="-17" w:firstLine="17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810" w:type="dxa"/>
            <w:shd w:val="clear" w:color="auto" w:fill="auto"/>
          </w:tcPr>
          <w:p w14:paraId="4883DEA9" w14:textId="77777777" w:rsidR="00B01731" w:rsidRPr="004517A7" w:rsidRDefault="00B01731" w:rsidP="00B01731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601DB2E" w14:textId="77777777" w:rsidR="00B01731" w:rsidRPr="004517A7" w:rsidRDefault="00B01731" w:rsidP="00B01731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04228C3" w14:textId="77777777" w:rsidR="00B01731" w:rsidRPr="004517A7" w:rsidRDefault="00B01731" w:rsidP="00B01731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5228B64" w14:textId="77777777" w:rsidR="00B01731" w:rsidRPr="004517A7" w:rsidRDefault="00B01731" w:rsidP="00B01731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94A7144" w14:textId="77777777" w:rsidR="00B01731" w:rsidRPr="004517A7" w:rsidRDefault="00B01731" w:rsidP="00B01731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7E813CC" w14:textId="77777777" w:rsidR="00B01731" w:rsidRPr="004517A7" w:rsidRDefault="00B01731" w:rsidP="00B01731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D4C47A3" w14:textId="77777777" w:rsidR="00B01731" w:rsidRPr="004517A7" w:rsidRDefault="00B01731" w:rsidP="00B01731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264F97A" w14:textId="77777777" w:rsidR="00B01731" w:rsidRPr="004517A7" w:rsidRDefault="00B01731" w:rsidP="00B01731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6C39F2D" w14:textId="77777777" w:rsidR="00B01731" w:rsidRPr="004517A7" w:rsidRDefault="00B01731" w:rsidP="00B01731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9BE63BB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804C35D" w14:textId="77777777" w:rsidR="00B01731" w:rsidRPr="004517A7" w:rsidRDefault="00B01731" w:rsidP="00B01731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9C7BD19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EAE3AA8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D0CF8F4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5B76BC7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8AE818B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9AC7994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8C0F291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D26694F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5A2E439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51A4789" w14:textId="378374D4" w:rsidR="00B01731" w:rsidRPr="004517A7" w:rsidRDefault="00953746" w:rsidP="00B01731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(22)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C370ABD" w14:textId="77777777" w:rsidR="00B01731" w:rsidRPr="004517A7" w:rsidRDefault="00B01731" w:rsidP="00B01731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46A3E8CD" w14:textId="5D56C032" w:rsidR="00B01731" w:rsidRPr="004517A7" w:rsidRDefault="00B01731" w:rsidP="00B01731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 xml:space="preserve"> (33)</w:t>
            </w:r>
          </w:p>
        </w:tc>
      </w:tr>
      <w:tr w:rsidR="00B01731" w:rsidRPr="004517A7" w14:paraId="416E07D3" w14:textId="77777777" w:rsidTr="00E53F68">
        <w:trPr>
          <w:trHeight w:val="132"/>
        </w:trPr>
        <w:tc>
          <w:tcPr>
            <w:tcW w:w="3420" w:type="dxa"/>
            <w:vAlign w:val="center"/>
          </w:tcPr>
          <w:p w14:paraId="7FF15EFE" w14:textId="77777777" w:rsidR="00B01731" w:rsidRPr="004517A7" w:rsidRDefault="00B01731" w:rsidP="00B01731">
            <w:pPr>
              <w:ind w:left="-9" w:right="-17" w:firstLine="17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shd w:val="clear" w:color="auto" w:fill="auto"/>
          </w:tcPr>
          <w:p w14:paraId="69D63B45" w14:textId="77777777" w:rsidR="00B01731" w:rsidRPr="004517A7" w:rsidRDefault="00B01731" w:rsidP="00B01731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AACAFCA" w14:textId="77777777" w:rsidR="00B01731" w:rsidRPr="004517A7" w:rsidRDefault="00B01731" w:rsidP="00B01731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DE0BD8A" w14:textId="77777777" w:rsidR="00B01731" w:rsidRPr="004517A7" w:rsidRDefault="00B01731" w:rsidP="00B01731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1D412DA" w14:textId="77777777" w:rsidR="00B01731" w:rsidRPr="004517A7" w:rsidRDefault="00B01731" w:rsidP="00B01731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FE4061E" w14:textId="77777777" w:rsidR="00B01731" w:rsidRPr="004517A7" w:rsidRDefault="00B01731" w:rsidP="00B01731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9CB8D55" w14:textId="77777777" w:rsidR="00B01731" w:rsidRPr="004517A7" w:rsidRDefault="00B01731" w:rsidP="00B01731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0F9C6F4" w14:textId="77777777" w:rsidR="00B01731" w:rsidRPr="004517A7" w:rsidRDefault="00B01731" w:rsidP="00B01731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95246A6" w14:textId="77777777" w:rsidR="00B01731" w:rsidRPr="004517A7" w:rsidRDefault="00B01731" w:rsidP="00B01731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46D1722" w14:textId="77777777" w:rsidR="00B01731" w:rsidRPr="004517A7" w:rsidRDefault="00B01731" w:rsidP="00B01731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81D6278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A577DBF" w14:textId="77777777" w:rsidR="00B01731" w:rsidRPr="004517A7" w:rsidRDefault="00B01731" w:rsidP="00B01731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97FCE72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71FBEE3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7EACB48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5854134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4233CA2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6D9FD67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3DB1748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7190E35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742D434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9D3BDA3" w14:textId="59401361" w:rsidR="00B01731" w:rsidRPr="004517A7" w:rsidRDefault="00953746" w:rsidP="00B01731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(207)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B1EDB87" w14:textId="77777777" w:rsidR="00B01731" w:rsidRPr="004517A7" w:rsidRDefault="00B01731" w:rsidP="00B01731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39D87E32" w14:textId="1D6CE3BD" w:rsidR="00B01731" w:rsidRPr="004517A7" w:rsidRDefault="00B01731" w:rsidP="00B01731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 xml:space="preserve"> (2</w:t>
            </w:r>
            <w:r w:rsidR="00ED18E0" w:rsidRPr="004517A7">
              <w:rPr>
                <w:rFonts w:ascii="Angsana New" w:hAnsi="Angsana New"/>
                <w:sz w:val="26"/>
                <w:szCs w:val="26"/>
              </w:rPr>
              <w:t>61</w:t>
            </w:r>
            <w:r w:rsidRPr="004517A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01731" w:rsidRPr="004517A7" w14:paraId="46424D3D" w14:textId="77777777" w:rsidTr="00E53F68">
        <w:trPr>
          <w:trHeight w:val="132"/>
        </w:trPr>
        <w:tc>
          <w:tcPr>
            <w:tcW w:w="3420" w:type="dxa"/>
            <w:vAlign w:val="center"/>
          </w:tcPr>
          <w:p w14:paraId="202F2F36" w14:textId="3DBCAF11" w:rsidR="00B01731" w:rsidRPr="004517A7" w:rsidRDefault="00B01731" w:rsidP="00B01731">
            <w:pPr>
              <w:ind w:left="-9" w:right="-17" w:firstLine="17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</w:tcPr>
          <w:p w14:paraId="4D32DE2B" w14:textId="77777777" w:rsidR="00B01731" w:rsidRPr="004517A7" w:rsidRDefault="00B01731" w:rsidP="00B01731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381F043" w14:textId="77777777" w:rsidR="00B01731" w:rsidRPr="004517A7" w:rsidRDefault="00B01731" w:rsidP="00B01731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AEB0F9C" w14:textId="77777777" w:rsidR="00B01731" w:rsidRPr="004517A7" w:rsidRDefault="00B01731" w:rsidP="00B01731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6C2A246" w14:textId="77777777" w:rsidR="00B01731" w:rsidRPr="004517A7" w:rsidRDefault="00B01731" w:rsidP="00B01731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3D81FA9" w14:textId="77777777" w:rsidR="00B01731" w:rsidRPr="004517A7" w:rsidRDefault="00B01731" w:rsidP="00B01731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5437422" w14:textId="77777777" w:rsidR="00B01731" w:rsidRPr="004517A7" w:rsidRDefault="00B01731" w:rsidP="00B01731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7CAF8BF" w14:textId="77777777" w:rsidR="00B01731" w:rsidRPr="004517A7" w:rsidRDefault="00B01731" w:rsidP="00B01731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10B57A4D" w14:textId="77777777" w:rsidR="00B01731" w:rsidRPr="004517A7" w:rsidRDefault="00B01731" w:rsidP="00B01731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D219751" w14:textId="77777777" w:rsidR="00B01731" w:rsidRPr="004517A7" w:rsidRDefault="00B01731" w:rsidP="00B01731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CB6D2DF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CC483AF" w14:textId="77777777" w:rsidR="00B01731" w:rsidRPr="004517A7" w:rsidRDefault="00B01731" w:rsidP="00B01731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9FCC624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14A0668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FE48784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D2FB495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A2FABF9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1E51BE3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D6BC8A7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AFD8BCE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BE92F36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BC4E823" w14:textId="6DF41E3A" w:rsidR="00B01731" w:rsidRPr="004517A7" w:rsidRDefault="00953746" w:rsidP="00B01731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(31)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C0A3F10" w14:textId="77777777" w:rsidR="00B01731" w:rsidRPr="004517A7" w:rsidRDefault="00B01731" w:rsidP="00B01731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50221311" w14:textId="26D34634" w:rsidR="00B01731" w:rsidRPr="004517A7" w:rsidRDefault="00B01731" w:rsidP="00B01731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 xml:space="preserve"> (34)</w:t>
            </w:r>
          </w:p>
        </w:tc>
      </w:tr>
      <w:tr w:rsidR="00B01731" w:rsidRPr="004517A7" w14:paraId="6C4FFEB6" w14:textId="77777777" w:rsidTr="00E53F68">
        <w:trPr>
          <w:trHeight w:val="132"/>
        </w:trPr>
        <w:tc>
          <w:tcPr>
            <w:tcW w:w="3420" w:type="dxa"/>
            <w:vAlign w:val="center"/>
          </w:tcPr>
          <w:p w14:paraId="6102CD62" w14:textId="4BA4105D" w:rsidR="00B01731" w:rsidRPr="004517A7" w:rsidRDefault="00B01731" w:rsidP="00B01731">
            <w:pPr>
              <w:ind w:left="-9" w:right="-17" w:firstLine="1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กำไรก่อนรายได้ </w:t>
            </w: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</w:rPr>
              <w:t>(</w:t>
            </w: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รายจ่าย</w:t>
            </w: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) </w:t>
            </w: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438E0045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39AD1E79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176E5C4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095979EE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8A75E40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7D79F54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060850CE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0810A8E9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22C9D5C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49D7412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77A7903" w14:textId="77777777" w:rsidR="00B01731" w:rsidRPr="004517A7" w:rsidRDefault="00B01731" w:rsidP="00B01731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081217A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4EE1529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CAE7AD6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CAB10AA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9AB0C54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204EE68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23B05E9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D5EBEB1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6C680AB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42D6F8" w14:textId="664129A4" w:rsidR="00B01731" w:rsidRPr="004517A7" w:rsidRDefault="00953746" w:rsidP="00B01731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BE5C70" w:rsidRPr="004517A7">
              <w:rPr>
                <w:rFonts w:ascii="Angsana New" w:hAnsi="Angsana New"/>
                <w:b/>
                <w:bCs/>
                <w:sz w:val="26"/>
                <w:szCs w:val="26"/>
              </w:rPr>
              <w:t>68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73DC070" w14:textId="77777777" w:rsidR="00B01731" w:rsidRPr="004517A7" w:rsidRDefault="00B01731" w:rsidP="00B01731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0C4215" w14:textId="5148D74C" w:rsidR="00B01731" w:rsidRPr="004517A7" w:rsidRDefault="00B01731" w:rsidP="00B01731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ED18E0" w:rsidRPr="004517A7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B97D25" w:rsidRPr="004517A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</w:tr>
      <w:tr w:rsidR="00B01731" w:rsidRPr="004517A7" w14:paraId="3481119B" w14:textId="77777777" w:rsidTr="00E53F68">
        <w:trPr>
          <w:trHeight w:val="132"/>
        </w:trPr>
        <w:tc>
          <w:tcPr>
            <w:tcW w:w="3420" w:type="dxa"/>
            <w:vAlign w:val="center"/>
          </w:tcPr>
          <w:p w14:paraId="53EB7936" w14:textId="6008EFCC" w:rsidR="00B01731" w:rsidRPr="004517A7" w:rsidRDefault="00B01731" w:rsidP="00B01731">
            <w:pPr>
              <w:ind w:left="-9" w:right="-17" w:firstLine="17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517A7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รายได้</w:t>
            </w:r>
            <w:r w:rsidRPr="004517A7">
              <w:rPr>
                <w:rFonts w:ascii="Angsana New" w:hAnsi="Angsana New" w:hint="cs"/>
                <w:spacing w:val="-8"/>
                <w:sz w:val="26"/>
                <w:szCs w:val="26"/>
                <w:lang w:val="en-GB"/>
              </w:rPr>
              <w:t xml:space="preserve"> (</w:t>
            </w:r>
            <w:r w:rsidRPr="004517A7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ค่าใช้จ่าย</w:t>
            </w:r>
            <w:r w:rsidRPr="004517A7">
              <w:rPr>
                <w:rFonts w:ascii="Angsana New" w:hAnsi="Angsana New" w:hint="cs"/>
                <w:spacing w:val="-8"/>
                <w:sz w:val="26"/>
                <w:szCs w:val="26"/>
                <w:lang w:val="en-GB"/>
              </w:rPr>
              <w:t xml:space="preserve">) </w:t>
            </w:r>
            <w:r w:rsidRPr="004517A7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0B95F871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368C924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5F9257F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3220548D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D586FC7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64C4F4DD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2F2BEBD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658C4D8C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287DB7C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0FC05E7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F7B514D" w14:textId="77777777" w:rsidR="00B01731" w:rsidRPr="004517A7" w:rsidRDefault="00B01731" w:rsidP="00B01731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8EABD67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0710EBB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C4EEE81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B20AB26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F5293F0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E0254CD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A7C04A1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2CA6B41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A81837E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59E3B50" w14:textId="1BFA0215" w:rsidR="00B01731" w:rsidRPr="004517A7" w:rsidRDefault="00953746" w:rsidP="00B01731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2562AED" w14:textId="77777777" w:rsidR="00B01731" w:rsidRPr="004517A7" w:rsidRDefault="00B01731" w:rsidP="00B01731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7EB9AF25" w14:textId="3BAE4E57" w:rsidR="00B01731" w:rsidRPr="004517A7" w:rsidRDefault="00B01731" w:rsidP="00B01731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(13)</w:t>
            </w:r>
          </w:p>
        </w:tc>
      </w:tr>
      <w:tr w:rsidR="00B01731" w:rsidRPr="004517A7" w14:paraId="45DE620A" w14:textId="77777777" w:rsidTr="00E53F68">
        <w:trPr>
          <w:trHeight w:val="132"/>
        </w:trPr>
        <w:tc>
          <w:tcPr>
            <w:tcW w:w="3420" w:type="dxa"/>
            <w:vAlign w:val="center"/>
          </w:tcPr>
          <w:p w14:paraId="56FBB79F" w14:textId="51970039" w:rsidR="00B01731" w:rsidRPr="004517A7" w:rsidRDefault="00B01731" w:rsidP="00B01731">
            <w:pPr>
              <w:ind w:left="-9" w:right="-17" w:firstLine="17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4517A7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810" w:type="dxa"/>
            <w:shd w:val="clear" w:color="auto" w:fill="auto"/>
          </w:tcPr>
          <w:p w14:paraId="11C02CF3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489261F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6C881D72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3CDE825E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F3C35FA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03EF8BE5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7D67C07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A60D5FD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FFDFC4B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DC47143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439CAAB" w14:textId="77777777" w:rsidR="00B01731" w:rsidRPr="004517A7" w:rsidRDefault="00B01731" w:rsidP="00B01731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820C5DC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C534430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16BD947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17B4BBD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2156E6B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B39FA20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A3D961D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7B48D03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4926198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EB6ABDA" w14:textId="70F3382E" w:rsidR="00B01731" w:rsidRPr="004517A7" w:rsidRDefault="00953746" w:rsidP="00B01731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(</w:t>
            </w:r>
            <w:r w:rsidR="009409AF" w:rsidRPr="004517A7">
              <w:rPr>
                <w:rFonts w:ascii="Angsana New" w:hAnsi="Angsana New"/>
                <w:sz w:val="26"/>
                <w:szCs w:val="26"/>
              </w:rPr>
              <w:t>2</w:t>
            </w:r>
            <w:r w:rsidRPr="004517A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0EBCDC5" w14:textId="77777777" w:rsidR="00B01731" w:rsidRPr="004517A7" w:rsidRDefault="00B01731" w:rsidP="00B01731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3141D6E8" w14:textId="083B6101" w:rsidR="00B01731" w:rsidRPr="004517A7" w:rsidRDefault="00B01731" w:rsidP="00B01731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17A7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B01731" w:rsidRPr="004517A7" w14:paraId="141A78E0" w14:textId="77777777" w:rsidTr="00E53F68">
        <w:trPr>
          <w:trHeight w:val="132"/>
        </w:trPr>
        <w:tc>
          <w:tcPr>
            <w:tcW w:w="3420" w:type="dxa"/>
            <w:vAlign w:val="center"/>
          </w:tcPr>
          <w:p w14:paraId="568D4831" w14:textId="5C481CB1" w:rsidR="00B01731" w:rsidRPr="004517A7" w:rsidRDefault="00B01731" w:rsidP="00B01731">
            <w:pPr>
              <w:ind w:left="-9" w:right="-17" w:firstLine="17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กำไรสุทธิสำหรับ</w:t>
            </w:r>
            <w:r w:rsidR="009409AF" w:rsidRPr="004517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810" w:type="dxa"/>
            <w:shd w:val="clear" w:color="auto" w:fill="auto"/>
          </w:tcPr>
          <w:p w14:paraId="05175453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6B0AA36E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22CA468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5ABDD8E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D5F7E22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376A743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9FB5EB3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4B6CDD0E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694EBC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4FE4450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98F6583" w14:textId="77777777" w:rsidR="00B01731" w:rsidRPr="004517A7" w:rsidRDefault="00B01731" w:rsidP="00B01731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D363220" w14:textId="77777777" w:rsidR="00B01731" w:rsidRPr="004517A7" w:rsidRDefault="00B01731" w:rsidP="00B01731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32DBFCE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D2414EE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C43D928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1EEC68C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043BBCE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188AA99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305847B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5B80E72" w14:textId="77777777" w:rsidR="00B01731" w:rsidRPr="004517A7" w:rsidRDefault="00B01731" w:rsidP="00B01731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0EE1E5" w14:textId="0940958F" w:rsidR="00B01731" w:rsidRPr="004517A7" w:rsidRDefault="00BE5C70" w:rsidP="00B01731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17A7">
              <w:rPr>
                <w:rFonts w:ascii="Angsana New" w:hAnsi="Angsana New"/>
                <w:b/>
                <w:bCs/>
                <w:sz w:val="26"/>
                <w:szCs w:val="26"/>
              </w:rPr>
              <w:t>277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2FCB452" w14:textId="77777777" w:rsidR="00B01731" w:rsidRPr="004517A7" w:rsidRDefault="00B01731" w:rsidP="00B01731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9E89D5" w14:textId="0FD18F56" w:rsidR="00B01731" w:rsidRPr="004517A7" w:rsidRDefault="00B01731" w:rsidP="00B01731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517A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ED18E0" w:rsidRPr="004517A7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B97D25" w:rsidRPr="004517A7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</w:tr>
    </w:tbl>
    <w:p w14:paraId="31845AAC" w14:textId="77777777" w:rsidR="00D5121C" w:rsidRPr="004517A7" w:rsidRDefault="00D5121C">
      <w:pPr>
        <w:rPr>
          <w:rFonts w:ascii="Angsana New" w:hAnsi="Angsana New"/>
          <w:sz w:val="28"/>
        </w:rPr>
        <w:sectPr w:rsidR="00D5121C" w:rsidRPr="004517A7" w:rsidSect="00964A95">
          <w:headerReference w:type="default" r:id="rId14"/>
          <w:footerReference w:type="default" r:id="rId15"/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1195" w:left="720" w:header="864" w:footer="432" w:gutter="0"/>
          <w:pgNumType w:chapStyle="1"/>
          <w:cols w:space="720"/>
        </w:sectPr>
      </w:pPr>
    </w:p>
    <w:p w14:paraId="3D974523" w14:textId="0164504B" w:rsidR="00D5121C" w:rsidRPr="004517A7" w:rsidRDefault="009B2480" w:rsidP="00FA66C1">
      <w:pPr>
        <w:pStyle w:val="ListParagraph"/>
        <w:numPr>
          <w:ilvl w:val="0"/>
          <w:numId w:val="1"/>
        </w:numPr>
        <w:tabs>
          <w:tab w:val="left" w:pos="450"/>
        </w:tabs>
        <w:spacing w:line="240" w:lineRule="atLeast"/>
        <w:ind w:hanging="45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lastRenderedPageBreak/>
        <w:t>ภาระผูกพันและหนี้สินที่อาจเกิดขึ้น</w:t>
      </w:r>
      <w:r w:rsidR="00971299" w:rsidRPr="004517A7">
        <w:rPr>
          <w:rFonts w:ascii="Angsana New" w:hAnsi="Angsana New"/>
          <w:b/>
          <w:bCs/>
          <w:sz w:val="28"/>
        </w:rPr>
        <w:t xml:space="preserve"> </w:t>
      </w:r>
    </w:p>
    <w:p w14:paraId="6F442295" w14:textId="366E7984" w:rsidR="00D5121C" w:rsidRPr="004517A7" w:rsidRDefault="00EC13EF" w:rsidP="00D96FB9">
      <w:pPr>
        <w:tabs>
          <w:tab w:val="right" w:pos="7200"/>
          <w:tab w:val="right" w:pos="9000"/>
        </w:tabs>
        <w:spacing w:after="240"/>
        <w:ind w:left="450"/>
        <w:jc w:val="thaiDistribute"/>
        <w:rPr>
          <w:rFonts w:ascii="Angsana New" w:hAnsi="Angsana New"/>
          <w:spacing w:val="-4"/>
          <w:sz w:val="28"/>
        </w:rPr>
      </w:pPr>
      <w:r w:rsidRPr="004517A7">
        <w:rPr>
          <w:rFonts w:ascii="Angsana New" w:hAnsi="Angsana New" w:hint="cs"/>
          <w:spacing w:val="-4"/>
          <w:sz w:val="28"/>
          <w:cs/>
        </w:rPr>
        <w:t>กลุ่มบริษัท</w:t>
      </w:r>
      <w:r w:rsidR="009B2480" w:rsidRPr="004517A7">
        <w:rPr>
          <w:rFonts w:ascii="Angsana New" w:hAnsi="Angsana New" w:hint="cs"/>
          <w:spacing w:val="-4"/>
          <w:sz w:val="28"/>
          <w:cs/>
        </w:rPr>
        <w:t>มีภาระผูกพันและหนี้สินที่อาจเกิดขึ้นนอกเหนือจากที่เปิดเผยในหมายเหตุประกอบงบการเงินอื่นดังนี้</w:t>
      </w:r>
    </w:p>
    <w:p w14:paraId="23EFAA4A" w14:textId="419E426C" w:rsidR="00D5121C" w:rsidRPr="004517A7" w:rsidRDefault="009B2480" w:rsidP="004F0552">
      <w:pPr>
        <w:pStyle w:val="ListParagraph"/>
        <w:numPr>
          <w:ilvl w:val="1"/>
          <w:numId w:val="1"/>
        </w:numPr>
        <w:spacing w:before="120" w:after="120"/>
        <w:ind w:left="450" w:hanging="450"/>
        <w:jc w:val="thaiDistribute"/>
        <w:rPr>
          <w:rFonts w:ascii="Angsana New" w:hAnsi="Angsana New"/>
          <w:b/>
          <w:bCs/>
          <w:color w:val="000000"/>
          <w:spacing w:val="-2"/>
          <w:sz w:val="28"/>
        </w:rPr>
      </w:pPr>
      <w:r w:rsidRPr="004517A7">
        <w:rPr>
          <w:rFonts w:ascii="Angsana New" w:hAnsi="Angsana New" w:hint="cs"/>
          <w:b/>
          <w:bCs/>
          <w:color w:val="000000"/>
          <w:spacing w:val="-2"/>
          <w:sz w:val="28"/>
          <w:cs/>
        </w:rPr>
        <w:t>ภาระผูกพันเกี่ยวกับสัญญาเช่าดำเนินงานระยะยาว</w:t>
      </w:r>
    </w:p>
    <w:p w14:paraId="3C648B9C" w14:textId="6A53B896" w:rsidR="00D5121C" w:rsidRPr="004517A7" w:rsidRDefault="00EC13EF" w:rsidP="00D96FB9">
      <w:pPr>
        <w:tabs>
          <w:tab w:val="right" w:pos="7200"/>
          <w:tab w:val="right" w:pos="9000"/>
        </w:tabs>
        <w:spacing w:after="240"/>
        <w:ind w:left="450"/>
        <w:jc w:val="thaiDistribute"/>
        <w:rPr>
          <w:rFonts w:ascii="Angsana New" w:hAnsi="Angsana New"/>
          <w:spacing w:val="-4"/>
          <w:sz w:val="28"/>
        </w:rPr>
      </w:pPr>
      <w:r w:rsidRPr="004517A7">
        <w:rPr>
          <w:rFonts w:ascii="Angsana New" w:hAnsi="Angsana New" w:hint="cs"/>
          <w:spacing w:val="-4"/>
          <w:sz w:val="28"/>
          <w:cs/>
        </w:rPr>
        <w:t>กลุ่มบริษัท</w:t>
      </w:r>
      <w:r w:rsidR="009B2480" w:rsidRPr="004517A7">
        <w:rPr>
          <w:rFonts w:ascii="Angsana New" w:hAnsi="Angsana New" w:hint="cs"/>
          <w:spacing w:val="-4"/>
          <w:sz w:val="28"/>
          <w:cs/>
        </w:rPr>
        <w:t xml:space="preserve">ได้เข้าทำสัญญาเช่าดำเนินงานระยะยาวที่เกี่ยวข้องกับการเช่าที่ดิน พื้นที่ในอาคารและอุปกรณ์โดยอายุของสัญญามีระยะเวลาตั้งแต่ </w:t>
      </w:r>
      <w:r w:rsidR="009B2480" w:rsidRPr="004517A7">
        <w:rPr>
          <w:rFonts w:ascii="Angsana New" w:hAnsi="Angsana New" w:hint="cs"/>
          <w:spacing w:val="-4"/>
          <w:sz w:val="28"/>
        </w:rPr>
        <w:t>1</w:t>
      </w:r>
      <w:r w:rsidR="009B2480" w:rsidRPr="004517A7">
        <w:rPr>
          <w:rFonts w:ascii="Angsana New" w:hAnsi="Angsana New" w:hint="cs"/>
          <w:spacing w:val="-4"/>
          <w:sz w:val="28"/>
          <w:cs/>
        </w:rPr>
        <w:t xml:space="preserve"> ถึง </w:t>
      </w:r>
      <w:r w:rsidR="009B2480" w:rsidRPr="004517A7">
        <w:rPr>
          <w:rFonts w:ascii="Angsana New" w:hAnsi="Angsana New" w:hint="cs"/>
          <w:spacing w:val="-4"/>
          <w:sz w:val="28"/>
        </w:rPr>
        <w:t xml:space="preserve">30 </w:t>
      </w:r>
      <w:r w:rsidR="009B2480" w:rsidRPr="004517A7">
        <w:rPr>
          <w:rFonts w:ascii="Angsana New" w:hAnsi="Angsana New" w:hint="cs"/>
          <w:spacing w:val="-4"/>
          <w:sz w:val="28"/>
          <w:cs/>
        </w:rPr>
        <w:t xml:space="preserve">ปี </w:t>
      </w:r>
    </w:p>
    <w:p w14:paraId="784CB862" w14:textId="4AE5E8ED" w:rsidR="00D5121C" w:rsidRPr="004517A7" w:rsidRDefault="00EC13EF" w:rsidP="00D96FB9">
      <w:pPr>
        <w:tabs>
          <w:tab w:val="left" w:pos="450"/>
          <w:tab w:val="right" w:pos="7200"/>
          <w:tab w:val="right" w:pos="9000"/>
        </w:tabs>
        <w:spacing w:after="240"/>
        <w:ind w:left="450"/>
        <w:jc w:val="thaiDistribute"/>
        <w:rPr>
          <w:rFonts w:ascii="Angsana New" w:hAnsi="Angsana New"/>
          <w:spacing w:val="-4"/>
          <w:sz w:val="28"/>
        </w:rPr>
      </w:pPr>
      <w:r w:rsidRPr="004517A7">
        <w:rPr>
          <w:rFonts w:ascii="Angsana New" w:hAnsi="Angsana New" w:hint="cs"/>
          <w:spacing w:val="-4"/>
          <w:sz w:val="28"/>
          <w:cs/>
        </w:rPr>
        <w:t>กลุ่มบริษัท</w:t>
      </w:r>
      <w:r w:rsidR="009B2480" w:rsidRPr="004517A7">
        <w:rPr>
          <w:rFonts w:ascii="Angsana New" w:hAnsi="Angsana New" w:hint="cs"/>
          <w:spacing w:val="-4"/>
          <w:sz w:val="28"/>
          <w:cs/>
        </w:rPr>
        <w:t>มีจำนวนเงินขั้นต่ำที่ต้องจ่ายในอนาคตทั้งสิ้นภายใต้สัญญาเช่าดำเนินงานระยะยาว ดังนี้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0"/>
        <w:gridCol w:w="1152"/>
        <w:gridCol w:w="144"/>
        <w:gridCol w:w="1152"/>
        <w:gridCol w:w="144"/>
        <w:gridCol w:w="1152"/>
        <w:gridCol w:w="144"/>
        <w:gridCol w:w="1152"/>
      </w:tblGrid>
      <w:tr w:rsidR="00D5121C" w:rsidRPr="004517A7" w14:paraId="70A4B771" w14:textId="77777777" w:rsidTr="00D96FB9">
        <w:tc>
          <w:tcPr>
            <w:tcW w:w="8730" w:type="dxa"/>
            <w:gridSpan w:val="8"/>
          </w:tcPr>
          <w:p w14:paraId="324A8A34" w14:textId="3F05B20A" w:rsidR="00D5121C" w:rsidRPr="004517A7" w:rsidRDefault="009B2480" w:rsidP="00D96FB9">
            <w:pPr>
              <w:ind w:left="180" w:right="49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หน่วย: </w:t>
            </w:r>
            <w:r w:rsidR="00FE36DC" w:rsidRPr="004517A7">
              <w:rPr>
                <w:rFonts w:ascii="Angsana New" w:hAnsi="Angsana New" w:hint="cs"/>
                <w:sz w:val="28"/>
                <w:cs/>
              </w:rPr>
              <w:t>พัน</w:t>
            </w:r>
            <w:r w:rsidRPr="004517A7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D5121C" w:rsidRPr="004517A7" w14:paraId="7957DD60" w14:textId="77777777" w:rsidTr="00D96FB9">
        <w:tc>
          <w:tcPr>
            <w:tcW w:w="3690" w:type="dxa"/>
          </w:tcPr>
          <w:p w14:paraId="7A1E5FFC" w14:textId="77777777" w:rsidR="00D5121C" w:rsidRPr="004517A7" w:rsidRDefault="00D5121C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7A554326" w14:textId="77777777" w:rsidR="00D5121C" w:rsidRPr="004517A7" w:rsidRDefault="009B248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33FE0BB5" w14:textId="77777777" w:rsidR="00D5121C" w:rsidRPr="004517A7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3413DED2" w14:textId="77777777" w:rsidR="00D5121C" w:rsidRPr="004517A7" w:rsidRDefault="009B248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3A519D" w:rsidRPr="004517A7" w14:paraId="7DE5C931" w14:textId="77777777" w:rsidTr="00D96FB9">
        <w:tc>
          <w:tcPr>
            <w:tcW w:w="3690" w:type="dxa"/>
          </w:tcPr>
          <w:p w14:paraId="07DAD8B8" w14:textId="77777777" w:rsidR="003A519D" w:rsidRPr="004517A7" w:rsidRDefault="003A519D" w:rsidP="003A519D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1B8BF24" w14:textId="08319E17" w:rsidR="003A519D" w:rsidRPr="004517A7" w:rsidRDefault="003A519D" w:rsidP="003A519D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" w:type="dxa"/>
          </w:tcPr>
          <w:p w14:paraId="5789C00A" w14:textId="77777777" w:rsidR="003A519D" w:rsidRPr="004517A7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A991221" w14:textId="1C489CC5" w:rsidR="003A519D" w:rsidRPr="004517A7" w:rsidRDefault="003A519D" w:rsidP="003A519D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44" w:type="dxa"/>
          </w:tcPr>
          <w:p w14:paraId="3D59554E" w14:textId="77777777" w:rsidR="003A519D" w:rsidRPr="004517A7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72A5898" w14:textId="6F6503AE" w:rsidR="003A519D" w:rsidRPr="004517A7" w:rsidRDefault="003A519D" w:rsidP="003A519D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" w:type="dxa"/>
          </w:tcPr>
          <w:p w14:paraId="1E958F18" w14:textId="77777777" w:rsidR="003A519D" w:rsidRPr="004517A7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A9F5752" w14:textId="4BFD8384" w:rsidR="003A519D" w:rsidRPr="004517A7" w:rsidRDefault="003A519D" w:rsidP="003A519D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2563</w:t>
            </w:r>
          </w:p>
        </w:tc>
      </w:tr>
      <w:tr w:rsidR="003A519D" w:rsidRPr="004517A7" w14:paraId="195B0D67" w14:textId="77777777" w:rsidTr="00D96FB9">
        <w:tc>
          <w:tcPr>
            <w:tcW w:w="3690" w:type="dxa"/>
          </w:tcPr>
          <w:p w14:paraId="736445EC" w14:textId="77777777" w:rsidR="003A519D" w:rsidRPr="004517A7" w:rsidRDefault="003A519D" w:rsidP="003A519D">
            <w:pPr>
              <w:ind w:right="-29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จ่ายชำระ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8DB68F1" w14:textId="77777777" w:rsidR="003A519D" w:rsidRPr="004517A7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</w:tcPr>
          <w:p w14:paraId="4455C948" w14:textId="77777777" w:rsidR="003A519D" w:rsidRPr="004517A7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A179FEE" w14:textId="77777777" w:rsidR="003A519D" w:rsidRPr="004517A7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</w:tcPr>
          <w:p w14:paraId="675F3FF4" w14:textId="77777777" w:rsidR="003A519D" w:rsidRPr="004517A7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257351" w14:textId="77777777" w:rsidR="003A519D" w:rsidRPr="004517A7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</w:tcPr>
          <w:p w14:paraId="53C5D80C" w14:textId="77777777" w:rsidR="003A519D" w:rsidRPr="004517A7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7FE143B" w14:textId="77777777" w:rsidR="003A519D" w:rsidRPr="004517A7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A519D" w:rsidRPr="004517A7" w14:paraId="579315FD" w14:textId="77777777" w:rsidTr="00D96FB9">
        <w:tc>
          <w:tcPr>
            <w:tcW w:w="3690" w:type="dxa"/>
          </w:tcPr>
          <w:p w14:paraId="551DE675" w14:textId="77777777" w:rsidR="003A519D" w:rsidRPr="004517A7" w:rsidRDefault="003A519D" w:rsidP="003A519D">
            <w:pPr>
              <w:ind w:left="270" w:right="-29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ภายใน </w:t>
            </w:r>
            <w:r w:rsidRPr="004517A7">
              <w:rPr>
                <w:rFonts w:ascii="Angsana New" w:hAnsi="Angsana New" w:hint="cs"/>
                <w:sz w:val="28"/>
              </w:rPr>
              <w:t>1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ปี</w:t>
            </w:r>
          </w:p>
        </w:tc>
        <w:tc>
          <w:tcPr>
            <w:tcW w:w="1152" w:type="dxa"/>
            <w:shd w:val="clear" w:color="auto" w:fill="auto"/>
          </w:tcPr>
          <w:p w14:paraId="771EFFA0" w14:textId="64599478" w:rsidR="003A519D" w:rsidRPr="004517A7" w:rsidRDefault="00C31D68" w:rsidP="003A519D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514</w:t>
            </w:r>
          </w:p>
        </w:tc>
        <w:tc>
          <w:tcPr>
            <w:tcW w:w="144" w:type="dxa"/>
            <w:shd w:val="clear" w:color="auto" w:fill="auto"/>
          </w:tcPr>
          <w:p w14:paraId="7B419741" w14:textId="77777777" w:rsidR="003A519D" w:rsidRPr="004517A7" w:rsidRDefault="003A519D" w:rsidP="003A519D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1E549BD1" w14:textId="6A01F69C" w:rsidR="003A519D" w:rsidRPr="004517A7" w:rsidRDefault="003C3C92" w:rsidP="003A519D">
            <w:pPr>
              <w:tabs>
                <w:tab w:val="decimal" w:pos="957"/>
              </w:tabs>
              <w:ind w:right="111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82</w:t>
            </w:r>
          </w:p>
        </w:tc>
        <w:tc>
          <w:tcPr>
            <w:tcW w:w="144" w:type="dxa"/>
            <w:shd w:val="clear" w:color="auto" w:fill="auto"/>
          </w:tcPr>
          <w:p w14:paraId="2EEA5680" w14:textId="77777777" w:rsidR="003A519D" w:rsidRPr="004517A7" w:rsidRDefault="003A519D" w:rsidP="003A519D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6F054177" w14:textId="40E0B3C9" w:rsidR="003A519D" w:rsidRPr="004517A7" w:rsidRDefault="003C3C92" w:rsidP="003A519D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29</w:t>
            </w:r>
          </w:p>
        </w:tc>
        <w:tc>
          <w:tcPr>
            <w:tcW w:w="144" w:type="dxa"/>
          </w:tcPr>
          <w:p w14:paraId="37AD71AF" w14:textId="77777777" w:rsidR="003A519D" w:rsidRPr="004517A7" w:rsidRDefault="003A519D" w:rsidP="003A519D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13EF1F5E" w14:textId="1F86CA88" w:rsidR="003A519D" w:rsidRPr="004517A7" w:rsidRDefault="003C3C92" w:rsidP="003A519D">
            <w:pPr>
              <w:tabs>
                <w:tab w:val="decimal" w:pos="957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35</w:t>
            </w:r>
          </w:p>
        </w:tc>
      </w:tr>
      <w:tr w:rsidR="003A519D" w:rsidRPr="004517A7" w14:paraId="422A2A03" w14:textId="77777777" w:rsidTr="00D96FB9">
        <w:tc>
          <w:tcPr>
            <w:tcW w:w="3690" w:type="dxa"/>
          </w:tcPr>
          <w:p w14:paraId="40BF77A2" w14:textId="77777777" w:rsidR="003A519D" w:rsidRPr="004517A7" w:rsidRDefault="003A519D" w:rsidP="003A519D">
            <w:pPr>
              <w:ind w:left="270" w:right="-29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4517A7">
              <w:rPr>
                <w:rFonts w:ascii="Angsana New" w:hAnsi="Angsana New" w:hint="cs"/>
                <w:sz w:val="28"/>
              </w:rPr>
              <w:t>1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ปี แต่ไม่เกิน </w:t>
            </w:r>
            <w:r w:rsidRPr="004517A7">
              <w:rPr>
                <w:rFonts w:ascii="Angsana New" w:hAnsi="Angsana New" w:hint="cs"/>
                <w:sz w:val="28"/>
              </w:rPr>
              <w:t>5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ปี</w:t>
            </w:r>
          </w:p>
        </w:tc>
        <w:tc>
          <w:tcPr>
            <w:tcW w:w="1152" w:type="dxa"/>
            <w:shd w:val="clear" w:color="auto" w:fill="auto"/>
          </w:tcPr>
          <w:p w14:paraId="0C5D4AD6" w14:textId="1EDC498C" w:rsidR="003A519D" w:rsidRPr="004517A7" w:rsidRDefault="00C31D68" w:rsidP="003A519D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890</w:t>
            </w:r>
          </w:p>
        </w:tc>
        <w:tc>
          <w:tcPr>
            <w:tcW w:w="144" w:type="dxa"/>
            <w:shd w:val="clear" w:color="auto" w:fill="auto"/>
          </w:tcPr>
          <w:p w14:paraId="720CA411" w14:textId="77777777" w:rsidR="003A519D" w:rsidRPr="004517A7" w:rsidRDefault="003A519D" w:rsidP="003A519D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69FF2672" w14:textId="53230AC3" w:rsidR="003A519D" w:rsidRPr="004517A7" w:rsidRDefault="003C3C92" w:rsidP="003A519D">
            <w:pPr>
              <w:tabs>
                <w:tab w:val="decimal" w:pos="957"/>
              </w:tabs>
              <w:ind w:right="111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29</w:t>
            </w:r>
          </w:p>
        </w:tc>
        <w:tc>
          <w:tcPr>
            <w:tcW w:w="144" w:type="dxa"/>
            <w:shd w:val="clear" w:color="auto" w:fill="auto"/>
          </w:tcPr>
          <w:p w14:paraId="7C72D06E" w14:textId="77777777" w:rsidR="003A519D" w:rsidRPr="004517A7" w:rsidRDefault="003A519D" w:rsidP="003A519D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5BB3172D" w14:textId="075E0568" w:rsidR="003A519D" w:rsidRPr="004517A7" w:rsidRDefault="003C3C92" w:rsidP="003A519D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4" w:type="dxa"/>
          </w:tcPr>
          <w:p w14:paraId="008D0613" w14:textId="77777777" w:rsidR="003A519D" w:rsidRPr="004517A7" w:rsidRDefault="003A519D" w:rsidP="003A519D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3D2EA985" w14:textId="01096CDB" w:rsidR="003A519D" w:rsidRPr="004517A7" w:rsidRDefault="003C3C92" w:rsidP="003A519D">
            <w:pPr>
              <w:tabs>
                <w:tab w:val="decimal" w:pos="957"/>
              </w:tabs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29</w:t>
            </w:r>
          </w:p>
        </w:tc>
      </w:tr>
    </w:tbl>
    <w:p w14:paraId="771E3A3D" w14:textId="77777777" w:rsidR="00D5121C" w:rsidRPr="004517A7" w:rsidRDefault="00D5121C">
      <w:pPr>
        <w:ind w:left="720" w:right="-29" w:hanging="54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5DAD2F78" w14:textId="7880E099" w:rsidR="00D5121C" w:rsidRPr="004517A7" w:rsidRDefault="009B2480" w:rsidP="00FA66C1">
      <w:pPr>
        <w:pStyle w:val="ListParagraph"/>
        <w:numPr>
          <w:ilvl w:val="1"/>
          <w:numId w:val="1"/>
        </w:numPr>
        <w:spacing w:after="120"/>
        <w:ind w:left="450" w:hanging="450"/>
        <w:jc w:val="thaiDistribute"/>
        <w:rPr>
          <w:rFonts w:ascii="Angsana New" w:hAnsi="Angsana New"/>
          <w:b/>
          <w:bCs/>
          <w:color w:val="000000"/>
          <w:spacing w:val="-2"/>
          <w:sz w:val="28"/>
        </w:rPr>
      </w:pPr>
      <w:r w:rsidRPr="004517A7">
        <w:rPr>
          <w:rFonts w:ascii="Angsana New" w:hAnsi="Angsana New" w:hint="cs"/>
          <w:b/>
          <w:bCs/>
          <w:color w:val="000000"/>
          <w:spacing w:val="-2"/>
          <w:sz w:val="28"/>
          <w:cs/>
        </w:rPr>
        <w:t>ภาระผูกพันเกี่ยวกับสัญญาบริการ</w:t>
      </w:r>
    </w:p>
    <w:p w14:paraId="5802EB6E" w14:textId="4CB1F5FB" w:rsidR="00D5121C" w:rsidRPr="004517A7" w:rsidRDefault="00EC13EF" w:rsidP="00971616">
      <w:pPr>
        <w:tabs>
          <w:tab w:val="right" w:pos="7200"/>
          <w:tab w:val="right" w:pos="9000"/>
        </w:tabs>
        <w:spacing w:after="240"/>
        <w:ind w:left="450"/>
        <w:jc w:val="thaiDistribute"/>
        <w:rPr>
          <w:rFonts w:ascii="Angsana New" w:hAnsi="Angsana New"/>
          <w:spacing w:val="-4"/>
          <w:sz w:val="28"/>
          <w:cs/>
        </w:rPr>
      </w:pPr>
      <w:r w:rsidRPr="004517A7">
        <w:rPr>
          <w:rFonts w:ascii="Angsana New" w:hAnsi="Angsana New" w:hint="cs"/>
          <w:spacing w:val="-4"/>
          <w:sz w:val="28"/>
          <w:cs/>
        </w:rPr>
        <w:t>กลุ่มบริษัท</w:t>
      </w:r>
      <w:r w:rsidR="009B2480" w:rsidRPr="004517A7">
        <w:rPr>
          <w:rFonts w:ascii="Angsana New" w:hAnsi="Angsana New" w:hint="cs"/>
          <w:spacing w:val="-4"/>
          <w:sz w:val="28"/>
          <w:cs/>
        </w:rPr>
        <w:t>มีจำนวนเงินที่ต้องจ่ายในอนาคตทั้งสิ้นภายใต้สัญญาบริการ</w:t>
      </w:r>
      <w:r w:rsidR="009B2480" w:rsidRPr="004517A7">
        <w:rPr>
          <w:rFonts w:ascii="Angsana New" w:hAnsi="Angsana New" w:hint="cs"/>
          <w:spacing w:val="-4"/>
          <w:sz w:val="28"/>
        </w:rPr>
        <w:t xml:space="preserve"> </w:t>
      </w:r>
      <w:r w:rsidR="009B2480" w:rsidRPr="004517A7">
        <w:rPr>
          <w:rFonts w:ascii="Angsana New" w:hAnsi="Angsana New" w:hint="cs"/>
          <w:spacing w:val="-4"/>
          <w:sz w:val="28"/>
          <w:cs/>
        </w:rPr>
        <w:t xml:space="preserve">ณ วันที่ </w:t>
      </w:r>
      <w:r w:rsidR="009B2480" w:rsidRPr="004517A7">
        <w:rPr>
          <w:rFonts w:ascii="Angsana New" w:hAnsi="Angsana New" w:hint="cs"/>
          <w:spacing w:val="-4"/>
          <w:sz w:val="28"/>
        </w:rPr>
        <w:t>3</w:t>
      </w:r>
      <w:r w:rsidR="0093619E" w:rsidRPr="004517A7">
        <w:rPr>
          <w:rFonts w:ascii="Angsana New" w:hAnsi="Angsana New" w:hint="cs"/>
          <w:spacing w:val="-4"/>
          <w:sz w:val="28"/>
        </w:rPr>
        <w:t>1</w:t>
      </w:r>
      <w:r w:rsidR="009B2480" w:rsidRPr="004517A7">
        <w:rPr>
          <w:rFonts w:ascii="Angsana New" w:hAnsi="Angsana New" w:hint="cs"/>
          <w:spacing w:val="-4"/>
          <w:sz w:val="28"/>
        </w:rPr>
        <w:t xml:space="preserve"> </w:t>
      </w:r>
      <w:r w:rsidR="0093619E" w:rsidRPr="004517A7">
        <w:rPr>
          <w:rFonts w:ascii="Angsana New" w:hAnsi="Angsana New" w:hint="cs"/>
          <w:spacing w:val="-4"/>
          <w:sz w:val="28"/>
          <w:cs/>
        </w:rPr>
        <w:t>ธันวาคม</w:t>
      </w:r>
      <w:r w:rsidR="009B2480" w:rsidRPr="004517A7">
        <w:rPr>
          <w:rFonts w:ascii="Angsana New" w:hAnsi="Angsana New" w:hint="cs"/>
          <w:spacing w:val="-4"/>
          <w:sz w:val="28"/>
          <w:cs/>
        </w:rPr>
        <w:t xml:space="preserve"> </w:t>
      </w:r>
      <w:r w:rsidR="009B2480" w:rsidRPr="004517A7">
        <w:rPr>
          <w:rFonts w:ascii="Angsana New" w:hAnsi="Angsana New" w:hint="cs"/>
          <w:spacing w:val="-4"/>
          <w:sz w:val="28"/>
        </w:rPr>
        <w:t>256</w:t>
      </w:r>
      <w:r w:rsidR="003A519D" w:rsidRPr="004517A7">
        <w:rPr>
          <w:rFonts w:ascii="Angsana New" w:hAnsi="Angsana New"/>
          <w:spacing w:val="-4"/>
          <w:sz w:val="28"/>
        </w:rPr>
        <w:t>4</w:t>
      </w:r>
      <w:r w:rsidR="009B2480" w:rsidRPr="004517A7">
        <w:rPr>
          <w:rFonts w:ascii="Angsana New" w:hAnsi="Angsana New" w:hint="cs"/>
          <w:spacing w:val="-4"/>
          <w:sz w:val="28"/>
        </w:rPr>
        <w:t xml:space="preserve"> </w:t>
      </w:r>
      <w:r w:rsidR="0093619E" w:rsidRPr="004517A7">
        <w:rPr>
          <w:rFonts w:ascii="Angsana New" w:hAnsi="Angsana New" w:hint="cs"/>
          <w:spacing w:val="-4"/>
          <w:sz w:val="28"/>
          <w:cs/>
        </w:rPr>
        <w:t>และ</w:t>
      </w:r>
      <w:r w:rsidR="009B2480" w:rsidRPr="004517A7">
        <w:rPr>
          <w:rFonts w:ascii="Angsana New" w:hAnsi="Angsana New" w:hint="cs"/>
          <w:spacing w:val="-4"/>
          <w:sz w:val="28"/>
          <w:cs/>
        </w:rPr>
        <w:t xml:space="preserve"> </w:t>
      </w:r>
      <w:r w:rsidR="009B2480" w:rsidRPr="004517A7">
        <w:rPr>
          <w:rFonts w:ascii="Angsana New" w:hAnsi="Angsana New" w:hint="cs"/>
          <w:spacing w:val="-4"/>
          <w:sz w:val="28"/>
        </w:rPr>
        <w:t>256</w:t>
      </w:r>
      <w:r w:rsidR="003A519D" w:rsidRPr="004517A7">
        <w:rPr>
          <w:rFonts w:ascii="Angsana New" w:hAnsi="Angsana New"/>
          <w:spacing w:val="-4"/>
          <w:sz w:val="28"/>
        </w:rPr>
        <w:t>3</w:t>
      </w:r>
      <w:r w:rsidR="00F35ABF" w:rsidRPr="004517A7">
        <w:rPr>
          <w:rFonts w:ascii="Angsana New" w:hAnsi="Angsana New" w:hint="cs"/>
          <w:spacing w:val="-4"/>
          <w:sz w:val="28"/>
        </w:rPr>
        <w:t xml:space="preserve"> </w:t>
      </w:r>
      <w:r w:rsidR="00F35ABF" w:rsidRPr="004517A7">
        <w:rPr>
          <w:rFonts w:ascii="Angsana New" w:hAnsi="Angsana New" w:hint="cs"/>
          <w:spacing w:val="-4"/>
          <w:sz w:val="28"/>
          <w:cs/>
        </w:rPr>
        <w:t>ดังนี้</w:t>
      </w:r>
    </w:p>
    <w:p w14:paraId="030EB6D4" w14:textId="2D29C557" w:rsidR="00D5121C" w:rsidRPr="004517A7" w:rsidRDefault="009B2480" w:rsidP="004F0552">
      <w:pPr>
        <w:ind w:left="720" w:right="94"/>
        <w:jc w:val="right"/>
        <w:rPr>
          <w:rFonts w:ascii="Angsana New" w:hAnsi="Angsana New"/>
          <w:color w:val="000000"/>
          <w:spacing w:val="-2"/>
          <w:sz w:val="28"/>
        </w:rPr>
      </w:pPr>
      <w:r w:rsidRPr="004517A7">
        <w:rPr>
          <w:rFonts w:ascii="Angsana New" w:hAnsi="Angsana New" w:hint="cs"/>
          <w:sz w:val="28"/>
        </w:rPr>
        <w:t>(</w:t>
      </w:r>
      <w:r w:rsidRPr="004517A7">
        <w:rPr>
          <w:rFonts w:ascii="Angsana New" w:hAnsi="Angsana New" w:hint="cs"/>
          <w:sz w:val="28"/>
          <w:cs/>
        </w:rPr>
        <w:t>หน่วย</w:t>
      </w:r>
      <w:r w:rsidRPr="004517A7">
        <w:rPr>
          <w:rFonts w:ascii="Angsana New" w:hAnsi="Angsana New" w:hint="cs"/>
          <w:sz w:val="28"/>
        </w:rPr>
        <w:t xml:space="preserve">: </w:t>
      </w:r>
      <w:r w:rsidR="00FE36DC" w:rsidRPr="004517A7">
        <w:rPr>
          <w:rFonts w:ascii="Angsana New" w:hAnsi="Angsana New" w:hint="cs"/>
          <w:sz w:val="28"/>
          <w:cs/>
        </w:rPr>
        <w:t>พัน</w:t>
      </w:r>
      <w:r w:rsidRPr="004517A7">
        <w:rPr>
          <w:rFonts w:ascii="Angsana New" w:hAnsi="Angsana New" w:hint="cs"/>
          <w:sz w:val="28"/>
          <w:cs/>
        </w:rPr>
        <w:t>บาท</w:t>
      </w:r>
      <w:r w:rsidRPr="004517A7">
        <w:rPr>
          <w:rFonts w:ascii="Angsana New" w:hAnsi="Angsana New" w:hint="cs"/>
          <w:sz w:val="28"/>
        </w:rPr>
        <w:t>)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0"/>
        <w:gridCol w:w="1170"/>
        <w:gridCol w:w="90"/>
        <w:gridCol w:w="1170"/>
        <w:gridCol w:w="180"/>
        <w:gridCol w:w="1170"/>
        <w:gridCol w:w="90"/>
        <w:gridCol w:w="1170"/>
      </w:tblGrid>
      <w:tr w:rsidR="00D5121C" w:rsidRPr="004517A7" w14:paraId="504FEDB2" w14:textId="77777777" w:rsidTr="00D96FB9">
        <w:tc>
          <w:tcPr>
            <w:tcW w:w="3690" w:type="dxa"/>
          </w:tcPr>
          <w:p w14:paraId="66888AA7" w14:textId="77777777" w:rsidR="00D5121C" w:rsidRPr="004517A7" w:rsidRDefault="00D5121C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1F3C05E2" w14:textId="77777777" w:rsidR="00D5121C" w:rsidRPr="004517A7" w:rsidRDefault="009B248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CBA7815" w14:textId="77777777" w:rsidR="00D5121C" w:rsidRPr="004517A7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789D9451" w14:textId="77777777" w:rsidR="00D5121C" w:rsidRPr="004517A7" w:rsidRDefault="009B248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3A519D" w:rsidRPr="004517A7" w14:paraId="66E52A30" w14:textId="77777777" w:rsidTr="00D96FB9">
        <w:tc>
          <w:tcPr>
            <w:tcW w:w="3690" w:type="dxa"/>
          </w:tcPr>
          <w:p w14:paraId="2C1E485F" w14:textId="77777777" w:rsidR="003A519D" w:rsidRPr="004517A7" w:rsidRDefault="003A519D" w:rsidP="003A519D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CB2B52" w14:textId="4AACA030" w:rsidR="003A519D" w:rsidRPr="004517A7" w:rsidRDefault="003A519D" w:rsidP="003A519D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  <w:lang w:val="en-GB"/>
              </w:rPr>
              <w:t>4</w:t>
            </w:r>
          </w:p>
        </w:tc>
        <w:tc>
          <w:tcPr>
            <w:tcW w:w="90" w:type="dxa"/>
          </w:tcPr>
          <w:p w14:paraId="2D49B538" w14:textId="77777777" w:rsidR="003A519D" w:rsidRPr="004517A7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B9E34E" w14:textId="08E429B2" w:rsidR="003A519D" w:rsidRPr="004517A7" w:rsidRDefault="003A519D" w:rsidP="003A519D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 w:hint="cs"/>
                <w:sz w:val="28"/>
                <w:lang w:val="en-GB"/>
              </w:rPr>
              <w:t>3</w:t>
            </w:r>
          </w:p>
        </w:tc>
        <w:tc>
          <w:tcPr>
            <w:tcW w:w="180" w:type="dxa"/>
          </w:tcPr>
          <w:p w14:paraId="19522FDC" w14:textId="77777777" w:rsidR="003A519D" w:rsidRPr="004517A7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02BC9A" w14:textId="708EFADE" w:rsidR="003A519D" w:rsidRPr="004517A7" w:rsidRDefault="003A519D" w:rsidP="003A519D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  <w:lang w:val="en-GB"/>
              </w:rPr>
              <w:t>4</w:t>
            </w:r>
          </w:p>
        </w:tc>
        <w:tc>
          <w:tcPr>
            <w:tcW w:w="90" w:type="dxa"/>
          </w:tcPr>
          <w:p w14:paraId="610A23D4" w14:textId="77777777" w:rsidR="003A519D" w:rsidRPr="004517A7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0D6B95" w14:textId="50933400" w:rsidR="003A519D" w:rsidRPr="004517A7" w:rsidRDefault="003A519D" w:rsidP="003A519D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 w:hint="cs"/>
                <w:sz w:val="28"/>
                <w:lang w:val="en-GB"/>
              </w:rPr>
              <w:t>3</w:t>
            </w:r>
          </w:p>
        </w:tc>
      </w:tr>
      <w:tr w:rsidR="003A519D" w:rsidRPr="004517A7" w14:paraId="524867DE" w14:textId="77777777" w:rsidTr="00D96FB9">
        <w:tc>
          <w:tcPr>
            <w:tcW w:w="3690" w:type="dxa"/>
          </w:tcPr>
          <w:p w14:paraId="00906555" w14:textId="48400A30" w:rsidR="003A519D" w:rsidRPr="004517A7" w:rsidRDefault="003A519D" w:rsidP="003A519D">
            <w:pPr>
              <w:ind w:left="132" w:right="-29" w:hanging="132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จ่ายชำระ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E8C24F4" w14:textId="77777777" w:rsidR="003A519D" w:rsidRPr="004517A7" w:rsidRDefault="003A519D" w:rsidP="003A519D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21726B87" w14:textId="77777777" w:rsidR="003A519D" w:rsidRPr="004517A7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93D28A" w14:textId="77777777" w:rsidR="003A519D" w:rsidRPr="004517A7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6B00D052" w14:textId="77777777" w:rsidR="003A519D" w:rsidRPr="004517A7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44D1FA" w14:textId="77777777" w:rsidR="003A519D" w:rsidRPr="004517A7" w:rsidRDefault="003A519D" w:rsidP="003A519D">
            <w:pPr>
              <w:tabs>
                <w:tab w:val="decimal" w:pos="82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003824CA" w14:textId="77777777" w:rsidR="003A519D" w:rsidRPr="004517A7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4E7F902" w14:textId="77777777" w:rsidR="003A519D" w:rsidRPr="004517A7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A519D" w:rsidRPr="004517A7" w14:paraId="7072EC10" w14:textId="77777777" w:rsidTr="00D96FB9">
        <w:tc>
          <w:tcPr>
            <w:tcW w:w="3690" w:type="dxa"/>
          </w:tcPr>
          <w:p w14:paraId="3EC582F4" w14:textId="602EF0B5" w:rsidR="003A519D" w:rsidRPr="004517A7" w:rsidRDefault="003A519D" w:rsidP="003A519D">
            <w:pPr>
              <w:ind w:left="492" w:right="-29" w:hanging="132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ภายใน </w:t>
            </w:r>
            <w:r w:rsidRPr="004517A7">
              <w:rPr>
                <w:rFonts w:ascii="Angsana New" w:hAnsi="Angsana New" w:hint="cs"/>
                <w:sz w:val="28"/>
              </w:rPr>
              <w:t>1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ปี</w:t>
            </w:r>
            <w:r w:rsidR="00FE36DC" w:rsidRPr="004517A7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3A3DB364" w14:textId="1A22612F" w:rsidR="003A519D" w:rsidRPr="004517A7" w:rsidRDefault="003C3C92" w:rsidP="003A519D">
            <w:pPr>
              <w:tabs>
                <w:tab w:val="decimal" w:pos="957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400</w:t>
            </w:r>
          </w:p>
        </w:tc>
        <w:tc>
          <w:tcPr>
            <w:tcW w:w="90" w:type="dxa"/>
            <w:shd w:val="clear" w:color="auto" w:fill="auto"/>
          </w:tcPr>
          <w:p w14:paraId="6C17DA9E" w14:textId="77777777" w:rsidR="003A519D" w:rsidRPr="004517A7" w:rsidRDefault="003A519D" w:rsidP="003A519D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A2AD0B0" w14:textId="5E999840" w:rsidR="003A519D" w:rsidRPr="004517A7" w:rsidRDefault="003C3C92" w:rsidP="003A519D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698</w:t>
            </w:r>
          </w:p>
        </w:tc>
        <w:tc>
          <w:tcPr>
            <w:tcW w:w="180" w:type="dxa"/>
            <w:shd w:val="clear" w:color="auto" w:fill="auto"/>
          </w:tcPr>
          <w:p w14:paraId="0794E25B" w14:textId="77777777" w:rsidR="003A519D" w:rsidRPr="004517A7" w:rsidRDefault="003A519D" w:rsidP="003A519D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BC7E8B" w14:textId="0D3C70E9" w:rsidR="003A519D" w:rsidRPr="004517A7" w:rsidRDefault="003C3C92" w:rsidP="003A519D">
            <w:pPr>
              <w:tabs>
                <w:tab w:val="decimal" w:pos="828"/>
                <w:tab w:val="decimal" w:pos="957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400</w:t>
            </w:r>
          </w:p>
        </w:tc>
        <w:tc>
          <w:tcPr>
            <w:tcW w:w="90" w:type="dxa"/>
          </w:tcPr>
          <w:p w14:paraId="5B4F9142" w14:textId="77777777" w:rsidR="003A519D" w:rsidRPr="004517A7" w:rsidRDefault="003A519D" w:rsidP="003A519D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16846712" w14:textId="5C35F286" w:rsidR="003A519D" w:rsidRPr="004517A7" w:rsidRDefault="003C3C92" w:rsidP="003A519D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691</w:t>
            </w:r>
          </w:p>
        </w:tc>
      </w:tr>
      <w:tr w:rsidR="003A519D" w:rsidRPr="004517A7" w14:paraId="3F8AB7E1" w14:textId="77777777" w:rsidTr="00D96FB9">
        <w:tc>
          <w:tcPr>
            <w:tcW w:w="3690" w:type="dxa"/>
          </w:tcPr>
          <w:p w14:paraId="03D70971" w14:textId="42212B08" w:rsidR="003A519D" w:rsidRPr="004517A7" w:rsidRDefault="003A519D" w:rsidP="003A519D">
            <w:pPr>
              <w:ind w:left="492" w:right="-29" w:hanging="132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4517A7">
              <w:rPr>
                <w:rFonts w:ascii="Angsana New" w:hAnsi="Angsana New" w:hint="cs"/>
                <w:sz w:val="28"/>
              </w:rPr>
              <w:t>1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ปี แต่ไม่เกิน </w:t>
            </w:r>
            <w:r w:rsidRPr="004517A7">
              <w:rPr>
                <w:rFonts w:ascii="Angsana New" w:hAnsi="Angsana New" w:hint="cs"/>
                <w:sz w:val="28"/>
              </w:rPr>
              <w:t>5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</w:tcPr>
          <w:p w14:paraId="6B91EF9E" w14:textId="2DD0DFCF" w:rsidR="003A519D" w:rsidRPr="004517A7" w:rsidRDefault="003C3C92" w:rsidP="003A519D">
            <w:pPr>
              <w:tabs>
                <w:tab w:val="decimal" w:pos="957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A269BF" w14:textId="77777777" w:rsidR="003A519D" w:rsidRPr="004517A7" w:rsidRDefault="003A519D" w:rsidP="003A519D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BFAD36" w14:textId="1AA2EB8E" w:rsidR="003A519D" w:rsidRPr="004517A7" w:rsidRDefault="003A519D" w:rsidP="003A519D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64CEE0" w14:textId="77777777" w:rsidR="003A519D" w:rsidRPr="004517A7" w:rsidRDefault="003A519D" w:rsidP="003A519D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B61548C" w14:textId="62C44FC4" w:rsidR="003A519D" w:rsidRPr="004517A7" w:rsidRDefault="003C3C92" w:rsidP="003A519D">
            <w:pPr>
              <w:tabs>
                <w:tab w:val="decimal" w:pos="828"/>
                <w:tab w:val="decimal" w:pos="957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0" w:type="dxa"/>
          </w:tcPr>
          <w:p w14:paraId="4FF54B5C" w14:textId="77777777" w:rsidR="003A519D" w:rsidRPr="004517A7" w:rsidRDefault="003A519D" w:rsidP="003A519D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1058F3B9" w14:textId="63C3CED8" w:rsidR="003A519D" w:rsidRPr="004517A7" w:rsidRDefault="003A519D" w:rsidP="003A519D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-</w:t>
            </w:r>
          </w:p>
        </w:tc>
      </w:tr>
    </w:tbl>
    <w:p w14:paraId="47BD0B01" w14:textId="77777777" w:rsidR="00D5121C" w:rsidRPr="004517A7" w:rsidRDefault="009B2480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2"/>
          <w:sz w:val="28"/>
          <w:cs/>
        </w:rPr>
      </w:pPr>
      <w:r w:rsidRPr="004517A7">
        <w:rPr>
          <w:rFonts w:ascii="Angsana New" w:hAnsi="Angsana New" w:hint="cs"/>
          <w:color w:val="000000"/>
          <w:spacing w:val="-2"/>
          <w:sz w:val="28"/>
          <w:lang w:val="en-GB"/>
        </w:rPr>
        <w:br w:type="page"/>
      </w:r>
    </w:p>
    <w:p w14:paraId="3A5BFE27" w14:textId="3CB0FAD3" w:rsidR="00D5121C" w:rsidRPr="004517A7" w:rsidRDefault="003D4111" w:rsidP="0048723C">
      <w:pPr>
        <w:spacing w:before="120" w:after="120"/>
        <w:jc w:val="thaiDistribute"/>
        <w:rPr>
          <w:rFonts w:ascii="Angsana New" w:hAnsi="Angsana New"/>
          <w:b/>
          <w:bCs/>
          <w:color w:val="000000"/>
          <w:spacing w:val="-2"/>
          <w:sz w:val="28"/>
        </w:rPr>
      </w:pPr>
      <w:r w:rsidRPr="004517A7">
        <w:rPr>
          <w:rFonts w:ascii="Angsana New" w:hAnsi="Angsana New" w:hint="cs"/>
          <w:b/>
          <w:bCs/>
          <w:color w:val="000000"/>
          <w:spacing w:val="-2"/>
          <w:sz w:val="28"/>
        </w:rPr>
        <w:lastRenderedPageBreak/>
        <w:t>4</w:t>
      </w:r>
      <w:r w:rsidR="0058711C" w:rsidRPr="004517A7">
        <w:rPr>
          <w:rFonts w:ascii="Angsana New" w:hAnsi="Angsana New"/>
          <w:b/>
          <w:bCs/>
          <w:color w:val="000000"/>
          <w:spacing w:val="-2"/>
          <w:sz w:val="28"/>
        </w:rPr>
        <w:t>0</w:t>
      </w:r>
      <w:r w:rsidRPr="004517A7">
        <w:rPr>
          <w:rFonts w:ascii="Angsana New" w:hAnsi="Angsana New" w:hint="cs"/>
          <w:b/>
          <w:bCs/>
          <w:color w:val="000000"/>
          <w:spacing w:val="-2"/>
          <w:sz w:val="28"/>
        </w:rPr>
        <w:t>.3</w:t>
      </w:r>
      <w:r w:rsidR="0048723C" w:rsidRPr="004517A7">
        <w:rPr>
          <w:rFonts w:ascii="Angsana New" w:hAnsi="Angsana New" w:hint="cs"/>
          <w:b/>
          <w:bCs/>
          <w:color w:val="000000"/>
          <w:spacing w:val="-2"/>
          <w:sz w:val="28"/>
          <w:cs/>
        </w:rPr>
        <w:t xml:space="preserve"> </w:t>
      </w:r>
      <w:r w:rsidR="009B2480" w:rsidRPr="004517A7">
        <w:rPr>
          <w:rFonts w:ascii="Angsana New" w:hAnsi="Angsana New" w:hint="cs"/>
          <w:b/>
          <w:bCs/>
          <w:color w:val="000000"/>
          <w:spacing w:val="-2"/>
          <w:sz w:val="28"/>
          <w:cs/>
        </w:rPr>
        <w:t>การค้ำประกัน</w:t>
      </w:r>
    </w:p>
    <w:p w14:paraId="7632015F" w14:textId="059943CA" w:rsidR="00D5121C" w:rsidRPr="004517A7" w:rsidRDefault="003D4111" w:rsidP="006372E2">
      <w:pPr>
        <w:spacing w:before="120"/>
        <w:ind w:right="-29" w:firstLine="360"/>
        <w:jc w:val="thaiDistribute"/>
        <w:rPr>
          <w:rFonts w:ascii="Angsana New" w:hAnsi="Angsana New"/>
          <w:color w:val="000000"/>
          <w:spacing w:val="-2"/>
          <w:sz w:val="28"/>
        </w:rPr>
      </w:pPr>
      <w:bookmarkStart w:id="12" w:name="_Hlk95490827"/>
      <w:r w:rsidRPr="004517A7">
        <w:rPr>
          <w:rFonts w:ascii="Angsana New" w:hAnsi="Angsana New" w:hint="cs"/>
          <w:color w:val="000000"/>
          <w:spacing w:val="-2"/>
          <w:sz w:val="28"/>
        </w:rPr>
        <w:t>4</w:t>
      </w:r>
      <w:r w:rsidR="0058711C" w:rsidRPr="004517A7">
        <w:rPr>
          <w:rFonts w:ascii="Angsana New" w:hAnsi="Angsana New"/>
          <w:color w:val="000000"/>
          <w:spacing w:val="-2"/>
          <w:sz w:val="28"/>
        </w:rPr>
        <w:t>0</w:t>
      </w:r>
      <w:r w:rsidR="009B2480" w:rsidRPr="004517A7">
        <w:rPr>
          <w:rFonts w:ascii="Angsana New" w:hAnsi="Angsana New" w:hint="cs"/>
          <w:color w:val="000000"/>
          <w:spacing w:val="-2"/>
          <w:sz w:val="28"/>
        </w:rPr>
        <w:t>.</w:t>
      </w:r>
      <w:r w:rsidRPr="004517A7">
        <w:rPr>
          <w:rFonts w:ascii="Angsana New" w:hAnsi="Angsana New" w:hint="cs"/>
          <w:color w:val="000000"/>
          <w:spacing w:val="-2"/>
          <w:sz w:val="28"/>
        </w:rPr>
        <w:t>3</w:t>
      </w:r>
      <w:r w:rsidR="009B2480" w:rsidRPr="004517A7">
        <w:rPr>
          <w:rFonts w:ascii="Angsana New" w:hAnsi="Angsana New" w:hint="cs"/>
          <w:color w:val="000000"/>
          <w:spacing w:val="-2"/>
          <w:sz w:val="28"/>
        </w:rPr>
        <w:t>.1</w:t>
      </w:r>
      <w:r w:rsidR="006372E2" w:rsidRPr="004517A7">
        <w:rPr>
          <w:rFonts w:ascii="Angsana New" w:hAnsi="Angsana New"/>
          <w:color w:val="000000"/>
          <w:spacing w:val="-2"/>
          <w:sz w:val="28"/>
        </w:rPr>
        <w:t xml:space="preserve"> </w:t>
      </w:r>
      <w:r w:rsidR="009B2480" w:rsidRPr="004517A7">
        <w:rPr>
          <w:rFonts w:ascii="Angsana New" w:hAnsi="Angsana New" w:hint="cs"/>
          <w:color w:val="000000"/>
          <w:spacing w:val="-2"/>
          <w:sz w:val="28"/>
          <w:cs/>
        </w:rPr>
        <w:t>หนังสือค้ำประกันธนาคาร</w:t>
      </w:r>
    </w:p>
    <w:p w14:paraId="776B863B" w14:textId="782EAB62" w:rsidR="00D5121C" w:rsidRPr="004517A7" w:rsidRDefault="009B2480" w:rsidP="006372E2">
      <w:pPr>
        <w:spacing w:before="120" w:after="240"/>
        <w:ind w:left="900"/>
        <w:jc w:val="thaiDistribute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ณ วันที่ </w:t>
      </w:r>
      <w:r w:rsidRPr="004517A7">
        <w:rPr>
          <w:rFonts w:ascii="Angsana New" w:hAnsi="Angsana New" w:hint="cs"/>
          <w:color w:val="000000"/>
          <w:spacing w:val="-2"/>
          <w:sz w:val="28"/>
        </w:rPr>
        <w:t>3</w:t>
      </w:r>
      <w:r w:rsidR="003D4111" w:rsidRPr="004517A7">
        <w:rPr>
          <w:rFonts w:ascii="Angsana New" w:hAnsi="Angsana New" w:hint="cs"/>
          <w:color w:val="000000"/>
          <w:spacing w:val="-2"/>
          <w:sz w:val="28"/>
        </w:rPr>
        <w:t>1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="003D4111" w:rsidRPr="004517A7">
        <w:rPr>
          <w:rFonts w:ascii="Angsana New" w:hAnsi="Angsana New" w:hint="cs"/>
          <w:color w:val="000000"/>
          <w:spacing w:val="-2"/>
          <w:sz w:val="28"/>
          <w:cs/>
        </w:rPr>
        <w:t>ธันวาคม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256</w:t>
      </w:r>
      <w:r w:rsidR="00F678F5" w:rsidRPr="004517A7">
        <w:rPr>
          <w:rFonts w:ascii="Angsana New" w:hAnsi="Angsana New"/>
          <w:color w:val="000000"/>
          <w:spacing w:val="-2"/>
          <w:sz w:val="28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="00F678F5" w:rsidRPr="004517A7">
        <w:rPr>
          <w:rFonts w:ascii="Angsana New" w:hAnsi="Angsana New"/>
          <w:color w:val="000000"/>
          <w:spacing w:val="-2"/>
          <w:sz w:val="28"/>
        </w:rPr>
        <w:t>3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="00EC13EF" w:rsidRPr="004517A7">
        <w:rPr>
          <w:rFonts w:ascii="Angsana New" w:hAnsi="Angsana New" w:hint="cs"/>
          <w:spacing w:val="-4"/>
          <w:sz w:val="28"/>
          <w:cs/>
        </w:rPr>
        <w:t>กลุ่มบริษัท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>มีหนังสือค้ำประกันซึ่งออกโดยธนาคารในนาม</w:t>
      </w:r>
      <w:r w:rsidR="00EC13EF" w:rsidRPr="004517A7">
        <w:rPr>
          <w:rFonts w:ascii="Angsana New" w:hAnsi="Angsana New" w:hint="cs"/>
          <w:spacing w:val="-4"/>
          <w:sz w:val="28"/>
          <w:cs/>
        </w:rPr>
        <w:t>กลุ่มบริษัท</w:t>
      </w:r>
      <w:r w:rsidRPr="004517A7">
        <w:rPr>
          <w:rFonts w:ascii="Angsana New" w:hAnsi="Angsana New" w:hint="cs"/>
          <w:sz w:val="28"/>
          <w:cs/>
        </w:rPr>
        <w:t>ดังนี้</w:t>
      </w:r>
    </w:p>
    <w:bookmarkEnd w:id="12"/>
    <w:tbl>
      <w:tblPr>
        <w:tblW w:w="7830" w:type="dxa"/>
        <w:tblInd w:w="9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0"/>
        <w:gridCol w:w="1152"/>
        <w:gridCol w:w="144"/>
        <w:gridCol w:w="1152"/>
        <w:gridCol w:w="144"/>
        <w:gridCol w:w="1152"/>
        <w:gridCol w:w="144"/>
        <w:gridCol w:w="1152"/>
      </w:tblGrid>
      <w:tr w:rsidR="00D5121C" w:rsidRPr="004517A7" w14:paraId="52954536" w14:textId="77777777" w:rsidTr="006372E2">
        <w:tc>
          <w:tcPr>
            <w:tcW w:w="2790" w:type="dxa"/>
          </w:tcPr>
          <w:p w14:paraId="730974D9" w14:textId="77777777" w:rsidR="00D5121C" w:rsidRPr="004517A7" w:rsidRDefault="00D5121C">
            <w:pPr>
              <w:ind w:left="132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3"/>
          </w:tcPr>
          <w:p w14:paraId="4CD4ACEE" w14:textId="77777777" w:rsidR="00D5121C" w:rsidRPr="004517A7" w:rsidRDefault="00D5121C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" w:type="dxa"/>
          </w:tcPr>
          <w:p w14:paraId="15FB094B" w14:textId="77777777" w:rsidR="00D5121C" w:rsidRPr="004517A7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3"/>
          </w:tcPr>
          <w:p w14:paraId="5AA04C20" w14:textId="32D3051E" w:rsidR="00D5121C" w:rsidRPr="004517A7" w:rsidRDefault="009B2480">
            <w:pPr>
              <w:tabs>
                <w:tab w:val="left" w:pos="360"/>
                <w:tab w:val="left" w:pos="900"/>
                <w:tab w:val="left" w:pos="2160"/>
              </w:tabs>
              <w:spacing w:line="320" w:lineRule="exact"/>
              <w:ind w:left="907" w:hanging="907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lang w:val="en-GB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="00FE36DC" w:rsidRPr="004517A7">
              <w:rPr>
                <w:rFonts w:ascii="Angsana New" w:hAnsi="Angsana New" w:hint="cs"/>
                <w:sz w:val="28"/>
                <w:cs/>
              </w:rPr>
              <w:t>พัน</w:t>
            </w:r>
            <w:r w:rsidRPr="004517A7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D5121C" w:rsidRPr="004517A7" w14:paraId="4778057F" w14:textId="77777777" w:rsidTr="006372E2">
        <w:tc>
          <w:tcPr>
            <w:tcW w:w="2790" w:type="dxa"/>
          </w:tcPr>
          <w:p w14:paraId="438CFD70" w14:textId="77777777" w:rsidR="00D5121C" w:rsidRPr="004517A7" w:rsidRDefault="00D5121C">
            <w:pPr>
              <w:ind w:left="132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12E37CD8" w14:textId="77777777" w:rsidR="00D5121C" w:rsidRPr="004517A7" w:rsidRDefault="009B248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3C392510" w14:textId="77777777" w:rsidR="00D5121C" w:rsidRPr="004517A7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774FB24C" w14:textId="77777777" w:rsidR="00D5121C" w:rsidRPr="004517A7" w:rsidRDefault="009B248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F678F5" w:rsidRPr="004517A7" w14:paraId="55AF32AE" w14:textId="77777777" w:rsidTr="006372E2">
        <w:tc>
          <w:tcPr>
            <w:tcW w:w="2790" w:type="dxa"/>
          </w:tcPr>
          <w:p w14:paraId="6E51F69B" w14:textId="77777777" w:rsidR="00F678F5" w:rsidRPr="004517A7" w:rsidRDefault="00F678F5" w:rsidP="00F678F5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96E991C" w14:textId="372C460A" w:rsidR="00F678F5" w:rsidRPr="004517A7" w:rsidRDefault="00F678F5" w:rsidP="00F678F5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" w:type="dxa"/>
          </w:tcPr>
          <w:p w14:paraId="02F4AA4E" w14:textId="77777777" w:rsidR="00F678F5" w:rsidRPr="004517A7" w:rsidRDefault="00F678F5" w:rsidP="00F678F5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F3631B9" w14:textId="7F7D686E" w:rsidR="00F678F5" w:rsidRPr="004517A7" w:rsidRDefault="00F678F5" w:rsidP="00F678F5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44" w:type="dxa"/>
          </w:tcPr>
          <w:p w14:paraId="5D1E79AC" w14:textId="77777777" w:rsidR="00F678F5" w:rsidRPr="004517A7" w:rsidRDefault="00F678F5" w:rsidP="00F678F5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52EA8CD" w14:textId="5BFB49A3" w:rsidR="00F678F5" w:rsidRPr="004517A7" w:rsidRDefault="00F678F5" w:rsidP="00F678F5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" w:type="dxa"/>
          </w:tcPr>
          <w:p w14:paraId="1A0EC134" w14:textId="77777777" w:rsidR="00F678F5" w:rsidRPr="004517A7" w:rsidRDefault="00F678F5" w:rsidP="00F678F5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3169DC4" w14:textId="4BD1711D" w:rsidR="00F678F5" w:rsidRPr="004517A7" w:rsidRDefault="00F678F5" w:rsidP="00F678F5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2563</w:t>
            </w:r>
          </w:p>
        </w:tc>
      </w:tr>
      <w:tr w:rsidR="00F678F5" w:rsidRPr="004517A7" w14:paraId="2EA13E76" w14:textId="77777777" w:rsidTr="006372E2">
        <w:tc>
          <w:tcPr>
            <w:tcW w:w="2790" w:type="dxa"/>
          </w:tcPr>
          <w:p w14:paraId="3D382C2E" w14:textId="77777777" w:rsidR="00F678F5" w:rsidRPr="004517A7" w:rsidRDefault="00F678F5" w:rsidP="00F678F5">
            <w:pPr>
              <w:ind w:right="-29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ประกันการปฏิบัติงานตามสัญญา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F03BAED" w14:textId="623C6B49" w:rsidR="00F678F5" w:rsidRPr="004517A7" w:rsidRDefault="00D15CB5" w:rsidP="00F678F5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24,091</w:t>
            </w:r>
          </w:p>
        </w:tc>
        <w:tc>
          <w:tcPr>
            <w:tcW w:w="144" w:type="dxa"/>
            <w:shd w:val="clear" w:color="auto" w:fill="auto"/>
          </w:tcPr>
          <w:p w14:paraId="3D26E440" w14:textId="77777777" w:rsidR="00F678F5" w:rsidRPr="004517A7" w:rsidRDefault="00F678F5" w:rsidP="00F678F5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80F3009" w14:textId="0C19AD06" w:rsidR="00F678F5" w:rsidRPr="004517A7" w:rsidRDefault="00F678F5" w:rsidP="00F678F5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26</w:t>
            </w:r>
            <w:r w:rsidR="00FE36DC" w:rsidRPr="004517A7">
              <w:rPr>
                <w:rFonts w:ascii="Angsana New" w:hAnsi="Angsana New" w:hint="cs"/>
                <w:sz w:val="28"/>
                <w:cs/>
              </w:rPr>
              <w:t>,197</w:t>
            </w:r>
          </w:p>
        </w:tc>
        <w:tc>
          <w:tcPr>
            <w:tcW w:w="144" w:type="dxa"/>
            <w:shd w:val="clear" w:color="auto" w:fill="auto"/>
          </w:tcPr>
          <w:p w14:paraId="19B2995F" w14:textId="77777777" w:rsidR="00F678F5" w:rsidRPr="004517A7" w:rsidRDefault="00F678F5" w:rsidP="00F678F5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B28BA7" w14:textId="3857B160" w:rsidR="00F678F5" w:rsidRPr="004517A7" w:rsidRDefault="003C3C92" w:rsidP="00F678F5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22</w:t>
            </w:r>
            <w:r w:rsidR="00FE36DC" w:rsidRPr="004517A7">
              <w:rPr>
                <w:rFonts w:ascii="Angsana New" w:hAnsi="Angsana New" w:hint="cs"/>
                <w:sz w:val="28"/>
                <w:cs/>
              </w:rPr>
              <w:t>,391</w:t>
            </w:r>
          </w:p>
        </w:tc>
        <w:tc>
          <w:tcPr>
            <w:tcW w:w="144" w:type="dxa"/>
          </w:tcPr>
          <w:p w14:paraId="23A48413" w14:textId="77777777" w:rsidR="00F678F5" w:rsidRPr="004517A7" w:rsidRDefault="00F678F5" w:rsidP="00F678F5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96B90DC" w14:textId="2D766415" w:rsidR="00F678F5" w:rsidRPr="004517A7" w:rsidRDefault="00F678F5" w:rsidP="00F678F5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24</w:t>
            </w:r>
            <w:r w:rsidR="00FE36DC" w:rsidRPr="004517A7">
              <w:rPr>
                <w:rFonts w:ascii="Angsana New" w:hAnsi="Angsana New" w:hint="cs"/>
                <w:sz w:val="28"/>
                <w:cs/>
              </w:rPr>
              <w:t>,397</w:t>
            </w:r>
          </w:p>
        </w:tc>
      </w:tr>
      <w:tr w:rsidR="00F678F5" w:rsidRPr="004517A7" w14:paraId="1C32CEE1" w14:textId="77777777" w:rsidTr="006372E2">
        <w:tc>
          <w:tcPr>
            <w:tcW w:w="2790" w:type="dxa"/>
          </w:tcPr>
          <w:p w14:paraId="7AE5F620" w14:textId="77777777" w:rsidR="00F678F5" w:rsidRPr="004517A7" w:rsidRDefault="00F678F5" w:rsidP="00F678F5">
            <w:pPr>
              <w:ind w:right="-29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ประกันการใช้ไฟฟ้าและอื่น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32031D8" w14:textId="21F1B880" w:rsidR="00F678F5" w:rsidRPr="004517A7" w:rsidRDefault="00D15CB5" w:rsidP="00F678F5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810</w:t>
            </w:r>
          </w:p>
        </w:tc>
        <w:tc>
          <w:tcPr>
            <w:tcW w:w="144" w:type="dxa"/>
            <w:shd w:val="clear" w:color="auto" w:fill="auto"/>
          </w:tcPr>
          <w:p w14:paraId="65250DFF" w14:textId="77777777" w:rsidR="00F678F5" w:rsidRPr="004517A7" w:rsidRDefault="00F678F5" w:rsidP="00F678F5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996EA5E" w14:textId="5B31D140" w:rsidR="00F678F5" w:rsidRPr="004517A7" w:rsidRDefault="00FE36DC" w:rsidP="00F678F5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810</w:t>
            </w:r>
          </w:p>
        </w:tc>
        <w:tc>
          <w:tcPr>
            <w:tcW w:w="144" w:type="dxa"/>
            <w:shd w:val="clear" w:color="auto" w:fill="auto"/>
          </w:tcPr>
          <w:p w14:paraId="0DAA0639" w14:textId="77777777" w:rsidR="00F678F5" w:rsidRPr="004517A7" w:rsidRDefault="00F678F5" w:rsidP="00F678F5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EBD65AA" w14:textId="7AE1AA48" w:rsidR="00F678F5" w:rsidRPr="004517A7" w:rsidRDefault="00FE36DC" w:rsidP="00F678F5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810</w:t>
            </w:r>
          </w:p>
        </w:tc>
        <w:tc>
          <w:tcPr>
            <w:tcW w:w="144" w:type="dxa"/>
          </w:tcPr>
          <w:p w14:paraId="52F203FF" w14:textId="77777777" w:rsidR="00F678F5" w:rsidRPr="004517A7" w:rsidRDefault="00F678F5" w:rsidP="00F678F5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990344A" w14:textId="387D2143" w:rsidR="00F678F5" w:rsidRPr="004517A7" w:rsidRDefault="00FE36DC" w:rsidP="00F678F5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810</w:t>
            </w:r>
          </w:p>
        </w:tc>
      </w:tr>
      <w:tr w:rsidR="00F678F5" w:rsidRPr="004517A7" w14:paraId="13F8BE01" w14:textId="77777777" w:rsidTr="006372E2">
        <w:tc>
          <w:tcPr>
            <w:tcW w:w="2790" w:type="dxa"/>
          </w:tcPr>
          <w:p w14:paraId="643758F7" w14:textId="77777777" w:rsidR="00F678F5" w:rsidRPr="004517A7" w:rsidRDefault="00F678F5" w:rsidP="00F678F5">
            <w:pPr>
              <w:ind w:right="-2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5CE3A8" w14:textId="179236E4" w:rsidR="00F678F5" w:rsidRPr="004517A7" w:rsidRDefault="00D15CB5" w:rsidP="00F678F5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24,901</w:t>
            </w:r>
          </w:p>
        </w:tc>
        <w:tc>
          <w:tcPr>
            <w:tcW w:w="144" w:type="dxa"/>
            <w:shd w:val="clear" w:color="auto" w:fill="auto"/>
          </w:tcPr>
          <w:p w14:paraId="18967B66" w14:textId="77777777" w:rsidR="00F678F5" w:rsidRPr="004517A7" w:rsidRDefault="00F678F5" w:rsidP="00F678F5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8C9F3" w14:textId="4DE3997A" w:rsidR="00F678F5" w:rsidRPr="004517A7" w:rsidRDefault="00F678F5" w:rsidP="00F678F5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</w:rPr>
              <w:t>27</w:t>
            </w:r>
            <w:r w:rsidR="00FE36DC" w:rsidRPr="004517A7">
              <w:rPr>
                <w:rFonts w:ascii="Angsana New" w:hAnsi="Angsana New" w:hint="cs"/>
                <w:b/>
                <w:bCs/>
                <w:sz w:val="28"/>
                <w:cs/>
              </w:rPr>
              <w:t>,007</w:t>
            </w:r>
          </w:p>
        </w:tc>
        <w:tc>
          <w:tcPr>
            <w:tcW w:w="144" w:type="dxa"/>
            <w:shd w:val="clear" w:color="auto" w:fill="auto"/>
          </w:tcPr>
          <w:p w14:paraId="4C385D92" w14:textId="77777777" w:rsidR="00F678F5" w:rsidRPr="004517A7" w:rsidRDefault="00F678F5" w:rsidP="00F678F5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6A9244" w14:textId="485C77E4" w:rsidR="00F678F5" w:rsidRPr="004517A7" w:rsidRDefault="003C3C92" w:rsidP="00F678F5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23</w:t>
            </w:r>
            <w:r w:rsidR="00FE36DC" w:rsidRPr="004517A7">
              <w:rPr>
                <w:rFonts w:ascii="Angsana New" w:hAnsi="Angsana New" w:hint="cs"/>
                <w:b/>
                <w:bCs/>
                <w:sz w:val="28"/>
                <w:cs/>
              </w:rPr>
              <w:t>,201</w:t>
            </w:r>
          </w:p>
        </w:tc>
        <w:tc>
          <w:tcPr>
            <w:tcW w:w="144" w:type="dxa"/>
          </w:tcPr>
          <w:p w14:paraId="787A0794" w14:textId="77777777" w:rsidR="00F678F5" w:rsidRPr="004517A7" w:rsidRDefault="00F678F5" w:rsidP="00F678F5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C81A08A" w14:textId="7E0D8967" w:rsidR="00F678F5" w:rsidRPr="004517A7" w:rsidRDefault="00F678F5" w:rsidP="00F678F5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</w:rPr>
              <w:t>25</w:t>
            </w:r>
            <w:r w:rsidR="00FE36DC" w:rsidRPr="004517A7">
              <w:rPr>
                <w:rFonts w:ascii="Angsana New" w:hAnsi="Angsana New" w:hint="cs"/>
                <w:b/>
                <w:bCs/>
                <w:sz w:val="28"/>
                <w:cs/>
              </w:rPr>
              <w:t>,207</w:t>
            </w:r>
          </w:p>
        </w:tc>
      </w:tr>
    </w:tbl>
    <w:p w14:paraId="489DE72F" w14:textId="66F910E7" w:rsidR="00D5121C" w:rsidRPr="004517A7" w:rsidRDefault="000B179A" w:rsidP="006372E2">
      <w:pPr>
        <w:spacing w:before="240"/>
        <w:ind w:left="1440" w:right="-29" w:hanging="1080"/>
        <w:jc w:val="thaiDistribute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</w:rPr>
        <w:t>4</w:t>
      </w:r>
      <w:r w:rsidR="0058711C" w:rsidRPr="004517A7">
        <w:rPr>
          <w:rFonts w:ascii="Angsana New" w:hAnsi="Angsana New"/>
          <w:sz w:val="28"/>
        </w:rPr>
        <w:t>0</w:t>
      </w:r>
      <w:r w:rsidR="009B2480" w:rsidRPr="004517A7">
        <w:rPr>
          <w:rFonts w:ascii="Angsana New" w:hAnsi="Angsana New" w:hint="cs"/>
          <w:color w:val="000000"/>
          <w:spacing w:val="-2"/>
          <w:sz w:val="28"/>
          <w:lang w:val="en-GB"/>
        </w:rPr>
        <w:t>.</w:t>
      </w:r>
      <w:r w:rsidR="003D4111" w:rsidRPr="004517A7">
        <w:rPr>
          <w:rFonts w:ascii="Angsana New" w:hAnsi="Angsana New" w:hint="cs"/>
          <w:color w:val="000000"/>
          <w:spacing w:val="-2"/>
          <w:sz w:val="28"/>
        </w:rPr>
        <w:t>3</w:t>
      </w:r>
      <w:r w:rsidR="009B2480" w:rsidRPr="004517A7">
        <w:rPr>
          <w:rFonts w:ascii="Angsana New" w:hAnsi="Angsana New" w:hint="cs"/>
          <w:color w:val="000000"/>
          <w:spacing w:val="-2"/>
          <w:sz w:val="28"/>
          <w:lang w:val="en-GB"/>
        </w:rPr>
        <w:t>.</w:t>
      </w:r>
      <w:r w:rsidR="009B2480" w:rsidRPr="004517A7">
        <w:rPr>
          <w:rFonts w:ascii="Angsana New" w:hAnsi="Angsana New" w:hint="cs"/>
          <w:color w:val="000000"/>
          <w:spacing w:val="-2"/>
          <w:sz w:val="28"/>
        </w:rPr>
        <w:t>2</w:t>
      </w:r>
      <w:r w:rsidR="006372E2" w:rsidRPr="004517A7">
        <w:rPr>
          <w:rFonts w:ascii="Angsana New" w:hAnsi="Angsana New"/>
          <w:color w:val="000000"/>
          <w:spacing w:val="-2"/>
          <w:sz w:val="28"/>
        </w:rPr>
        <w:t xml:space="preserve"> </w:t>
      </w:r>
      <w:r w:rsidR="009B2480" w:rsidRPr="004517A7">
        <w:rPr>
          <w:rFonts w:ascii="Angsana New" w:hAnsi="Angsana New" w:hint="cs"/>
          <w:color w:val="000000"/>
          <w:spacing w:val="-2"/>
          <w:sz w:val="28"/>
          <w:cs/>
        </w:rPr>
        <w:t>การค้ำประกันระหว่างกิจการที่เกี่ยวข้องกัน</w:t>
      </w:r>
    </w:p>
    <w:p w14:paraId="6CBAC01A" w14:textId="5FC8CA0A" w:rsidR="00D5121C" w:rsidRPr="004517A7" w:rsidRDefault="009B2480" w:rsidP="00C314E6">
      <w:pPr>
        <w:spacing w:before="120"/>
        <w:ind w:left="900"/>
        <w:jc w:val="thaiDistribute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>ณ</w:t>
      </w:r>
      <w:r w:rsidRPr="004517A7">
        <w:rPr>
          <w:rFonts w:ascii="Angsana New" w:hAnsi="Angsana New" w:hint="cs"/>
          <w:sz w:val="28"/>
        </w:rPr>
        <w:t xml:space="preserve"> </w:t>
      </w:r>
      <w:r w:rsidRPr="004517A7">
        <w:rPr>
          <w:rFonts w:ascii="Angsana New" w:hAnsi="Angsana New" w:hint="cs"/>
          <w:sz w:val="28"/>
          <w:cs/>
        </w:rPr>
        <w:t xml:space="preserve">วันที่ </w:t>
      </w:r>
      <w:r w:rsidRPr="004517A7">
        <w:rPr>
          <w:rFonts w:ascii="Angsana New" w:hAnsi="Angsana New" w:hint="cs"/>
          <w:sz w:val="28"/>
        </w:rPr>
        <w:t>3</w:t>
      </w:r>
      <w:r w:rsidR="0031477B" w:rsidRPr="004517A7">
        <w:rPr>
          <w:rFonts w:ascii="Angsana New" w:hAnsi="Angsana New" w:hint="cs"/>
          <w:sz w:val="28"/>
          <w:lang w:val="en-GB"/>
        </w:rPr>
        <w:t>1</w:t>
      </w:r>
      <w:r w:rsidRPr="004517A7">
        <w:rPr>
          <w:rFonts w:ascii="Angsana New" w:hAnsi="Angsana New" w:hint="cs"/>
          <w:sz w:val="28"/>
        </w:rPr>
        <w:t xml:space="preserve"> </w:t>
      </w:r>
      <w:r w:rsidR="0031477B" w:rsidRPr="004517A7">
        <w:rPr>
          <w:rFonts w:ascii="Angsana New" w:hAnsi="Angsana New" w:hint="cs"/>
          <w:sz w:val="28"/>
          <w:cs/>
        </w:rPr>
        <w:t>ธันวาคม</w:t>
      </w:r>
      <w:r w:rsidRPr="004517A7">
        <w:rPr>
          <w:rFonts w:ascii="Angsana New" w:hAnsi="Angsana New" w:hint="cs"/>
          <w:sz w:val="28"/>
          <w:cs/>
        </w:rPr>
        <w:t xml:space="preserve"> </w:t>
      </w:r>
      <w:r w:rsidRPr="004517A7">
        <w:rPr>
          <w:rFonts w:ascii="Angsana New" w:hAnsi="Angsana New" w:hint="cs"/>
          <w:sz w:val="28"/>
        </w:rPr>
        <w:t>256</w:t>
      </w:r>
      <w:r w:rsidR="000F046A" w:rsidRPr="004517A7">
        <w:rPr>
          <w:rFonts w:ascii="Angsana New" w:hAnsi="Angsana New"/>
          <w:sz w:val="28"/>
        </w:rPr>
        <w:t>4</w:t>
      </w:r>
      <w:r w:rsidRPr="004517A7">
        <w:rPr>
          <w:rFonts w:ascii="Angsana New" w:eastAsia="Times New Roman" w:hAnsi="Angsana New" w:hint="cs"/>
          <w:sz w:val="28"/>
          <w:cs/>
        </w:rPr>
        <w:t xml:space="preserve"> </w:t>
      </w:r>
      <w:r w:rsidRPr="004517A7">
        <w:rPr>
          <w:rFonts w:ascii="Angsana New" w:hAnsi="Angsana New" w:hint="cs"/>
          <w:sz w:val="28"/>
          <w:cs/>
        </w:rPr>
        <w:t>บริษัทและกรรมการของกลุ่มบริษัทมีภาระผูกพันต่อธนาคารในการค้ำประกันวงเงินสินเชื่อให้แก่บริษัท แซม วอเตอร์ ซัพพลาย จำกัด</w:t>
      </w:r>
      <w:r w:rsidRPr="004517A7">
        <w:rPr>
          <w:rFonts w:ascii="Angsana New" w:hAnsi="Angsana New" w:hint="cs"/>
          <w:sz w:val="28"/>
        </w:rPr>
        <w:t xml:space="preserve"> </w:t>
      </w:r>
      <w:r w:rsidRPr="004517A7">
        <w:rPr>
          <w:rFonts w:ascii="Angsana New" w:hAnsi="Angsana New" w:hint="cs"/>
          <w:sz w:val="28"/>
          <w:cs/>
        </w:rPr>
        <w:t>บริษัท พระแสงกรีน พาวเวอร์ จำกัด และบริษัท สตาร์ แก๊ส จำกัด ซึ่งเป็นบริษัทย่อยจำนวนเงินรวม</w:t>
      </w:r>
      <w:r w:rsidR="00F35ABF" w:rsidRPr="004517A7">
        <w:rPr>
          <w:rFonts w:ascii="Angsana New" w:hAnsi="Angsana New" w:hint="cs"/>
          <w:sz w:val="28"/>
          <w:cs/>
        </w:rPr>
        <w:t xml:space="preserve"> </w:t>
      </w:r>
      <w:r w:rsidR="00EC13EF" w:rsidRPr="004517A7">
        <w:rPr>
          <w:rFonts w:ascii="Angsana New" w:hAnsi="Angsana New"/>
          <w:sz w:val="28"/>
        </w:rPr>
        <w:t>2</w:t>
      </w:r>
      <w:r w:rsidR="009B5E2A" w:rsidRPr="004517A7">
        <w:rPr>
          <w:rFonts w:ascii="Angsana New" w:hAnsi="Angsana New"/>
          <w:sz w:val="28"/>
        </w:rPr>
        <w:t>40</w:t>
      </w:r>
      <w:r w:rsidRPr="004517A7">
        <w:rPr>
          <w:rFonts w:ascii="Angsana New" w:hAnsi="Angsana New" w:hint="cs"/>
          <w:sz w:val="28"/>
        </w:rPr>
        <w:t xml:space="preserve"> </w:t>
      </w:r>
      <w:r w:rsidRPr="004517A7">
        <w:rPr>
          <w:rFonts w:ascii="Angsana New" w:hAnsi="Angsana New" w:hint="cs"/>
          <w:sz w:val="28"/>
          <w:cs/>
        </w:rPr>
        <w:t xml:space="preserve">ล้านบาท (วันที่ </w:t>
      </w:r>
      <w:r w:rsidRPr="004517A7">
        <w:rPr>
          <w:rFonts w:ascii="Angsana New" w:hAnsi="Angsana New" w:hint="cs"/>
          <w:sz w:val="28"/>
        </w:rPr>
        <w:t xml:space="preserve">31 </w:t>
      </w:r>
      <w:r w:rsidRPr="004517A7">
        <w:rPr>
          <w:rFonts w:ascii="Angsana New" w:hAnsi="Angsana New" w:hint="cs"/>
          <w:sz w:val="28"/>
          <w:cs/>
        </w:rPr>
        <w:t xml:space="preserve">ธันวาคม </w:t>
      </w:r>
      <w:r w:rsidRPr="004517A7">
        <w:rPr>
          <w:rFonts w:ascii="Angsana New" w:hAnsi="Angsana New" w:hint="cs"/>
          <w:sz w:val="28"/>
        </w:rPr>
        <w:t>256</w:t>
      </w:r>
      <w:r w:rsidR="000F046A" w:rsidRPr="004517A7">
        <w:rPr>
          <w:rFonts w:ascii="Angsana New" w:hAnsi="Angsana New"/>
          <w:sz w:val="28"/>
        </w:rPr>
        <w:t>3</w:t>
      </w:r>
      <w:r w:rsidRPr="004517A7">
        <w:rPr>
          <w:rFonts w:ascii="Angsana New" w:hAnsi="Angsana New" w:hint="cs"/>
          <w:sz w:val="28"/>
        </w:rPr>
        <w:t xml:space="preserve">: </w:t>
      </w:r>
      <w:r w:rsidRPr="004517A7">
        <w:rPr>
          <w:rFonts w:ascii="Angsana New" w:hAnsi="Angsana New" w:hint="cs"/>
          <w:sz w:val="28"/>
          <w:cs/>
        </w:rPr>
        <w:t xml:space="preserve">จำนวน </w:t>
      </w:r>
      <w:r w:rsidR="000F046A" w:rsidRPr="004517A7">
        <w:rPr>
          <w:rFonts w:ascii="Angsana New" w:hAnsi="Angsana New"/>
          <w:sz w:val="28"/>
        </w:rPr>
        <w:t>73</w:t>
      </w:r>
      <w:r w:rsidRPr="004517A7">
        <w:rPr>
          <w:rFonts w:ascii="Angsana New" w:hAnsi="Angsana New" w:hint="cs"/>
          <w:sz w:val="28"/>
        </w:rPr>
        <w:t xml:space="preserve"> </w:t>
      </w:r>
      <w:r w:rsidRPr="004517A7">
        <w:rPr>
          <w:rFonts w:ascii="Angsana New" w:hAnsi="Angsana New" w:hint="cs"/>
          <w:sz w:val="28"/>
          <w:cs/>
        </w:rPr>
        <w:t>ล้านบาท)</w:t>
      </w:r>
    </w:p>
    <w:p w14:paraId="536890F7" w14:textId="6A54E0F4" w:rsidR="00D5121C" w:rsidRPr="004517A7" w:rsidRDefault="009B2480" w:rsidP="00C314E6">
      <w:pPr>
        <w:spacing w:before="120" w:after="240"/>
        <w:ind w:left="900"/>
        <w:jc w:val="thaiDistribute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>โดยทั่วไปการค้ำประกันนี้มีผลผูกพันต่อผู้ค้ำประกันนานเท่าที่ภาระหนี้สินยังไม่ได้ชำระโดยบริษัทผู้ได้รับการ</w:t>
      </w:r>
      <w:r w:rsidR="00C314E6" w:rsidRPr="004517A7">
        <w:rPr>
          <w:rFonts w:ascii="Angsana New" w:hAnsi="Angsana New"/>
          <w:sz w:val="28"/>
        </w:rPr>
        <w:t xml:space="preserve">  </w:t>
      </w:r>
      <w:r w:rsidRPr="004517A7">
        <w:rPr>
          <w:rFonts w:ascii="Angsana New" w:hAnsi="Angsana New" w:hint="cs"/>
          <w:sz w:val="28"/>
          <w:cs/>
        </w:rPr>
        <w:t xml:space="preserve">ค้ำประกัน </w:t>
      </w:r>
    </w:p>
    <w:p w14:paraId="022D6C34" w14:textId="495A4778" w:rsidR="008B4A46" w:rsidRPr="004517A7" w:rsidRDefault="003D4111" w:rsidP="0048723C">
      <w:pPr>
        <w:spacing w:before="120" w:after="120"/>
        <w:jc w:val="thaiDistribute"/>
        <w:rPr>
          <w:rFonts w:ascii="Angsana New" w:hAnsi="Angsana New"/>
          <w:b/>
          <w:bCs/>
          <w:color w:val="000000"/>
          <w:spacing w:val="-2"/>
          <w:sz w:val="28"/>
          <w:cs/>
        </w:rPr>
      </w:pPr>
      <w:r w:rsidRPr="004517A7">
        <w:rPr>
          <w:rFonts w:ascii="Angsana New" w:hAnsi="Angsana New" w:hint="cs"/>
          <w:b/>
          <w:bCs/>
          <w:color w:val="000000"/>
          <w:spacing w:val="-2"/>
          <w:sz w:val="28"/>
        </w:rPr>
        <w:t>4</w:t>
      </w:r>
      <w:r w:rsidR="0058711C" w:rsidRPr="004517A7">
        <w:rPr>
          <w:rFonts w:ascii="Angsana New" w:hAnsi="Angsana New"/>
          <w:b/>
          <w:bCs/>
          <w:color w:val="000000"/>
          <w:spacing w:val="-2"/>
          <w:sz w:val="28"/>
        </w:rPr>
        <w:t>0</w:t>
      </w:r>
      <w:r w:rsidR="009B2480" w:rsidRPr="004517A7">
        <w:rPr>
          <w:rFonts w:ascii="Angsana New" w:hAnsi="Angsana New" w:hint="cs"/>
          <w:b/>
          <w:bCs/>
          <w:color w:val="000000"/>
          <w:spacing w:val="-2"/>
          <w:sz w:val="28"/>
        </w:rPr>
        <w:t>.</w:t>
      </w:r>
      <w:r w:rsidRPr="004517A7">
        <w:rPr>
          <w:rFonts w:ascii="Angsana New" w:hAnsi="Angsana New" w:hint="cs"/>
          <w:b/>
          <w:bCs/>
          <w:color w:val="000000"/>
          <w:spacing w:val="-2"/>
          <w:sz w:val="28"/>
        </w:rPr>
        <w:t>4</w:t>
      </w:r>
      <w:r w:rsidR="0048723C" w:rsidRPr="004517A7">
        <w:rPr>
          <w:rFonts w:ascii="Angsana New" w:hAnsi="Angsana New" w:hint="cs"/>
          <w:b/>
          <w:bCs/>
          <w:color w:val="000000"/>
          <w:spacing w:val="-2"/>
          <w:sz w:val="28"/>
          <w:cs/>
        </w:rPr>
        <w:t xml:space="preserve"> </w:t>
      </w:r>
      <w:r w:rsidR="001B3BE5" w:rsidRPr="004517A7">
        <w:rPr>
          <w:rFonts w:ascii="Angsana New" w:hAnsi="Angsana New" w:hint="cs"/>
          <w:b/>
          <w:bCs/>
          <w:color w:val="000000"/>
          <w:spacing w:val="-2"/>
          <w:sz w:val="28"/>
          <w:cs/>
        </w:rPr>
        <w:t>การจำนำหุ้นบริษัทย่</w:t>
      </w:r>
      <w:r w:rsidR="004D4F46" w:rsidRPr="004517A7">
        <w:rPr>
          <w:rFonts w:ascii="Angsana New" w:hAnsi="Angsana New" w:hint="cs"/>
          <w:b/>
          <w:bCs/>
          <w:color w:val="000000"/>
          <w:spacing w:val="-2"/>
          <w:sz w:val="28"/>
          <w:cs/>
        </w:rPr>
        <w:t>อย</w:t>
      </w:r>
    </w:p>
    <w:p w14:paraId="3856AAA8" w14:textId="67D65A11" w:rsidR="00EB39A4" w:rsidRPr="004517A7" w:rsidRDefault="00EB39A4" w:rsidP="0048723C">
      <w:pPr>
        <w:tabs>
          <w:tab w:val="right" w:pos="7200"/>
          <w:tab w:val="right" w:pos="9000"/>
        </w:tabs>
        <w:spacing w:after="240"/>
        <w:ind w:left="360"/>
        <w:jc w:val="thaiDistribute"/>
        <w:rPr>
          <w:rFonts w:ascii="Angsana New" w:hAnsi="Angsana New"/>
          <w:spacing w:val="-4"/>
          <w:sz w:val="28"/>
        </w:rPr>
      </w:pPr>
      <w:r w:rsidRPr="004517A7">
        <w:rPr>
          <w:rFonts w:ascii="Angsana New" w:hAnsi="Angsana New" w:hint="cs"/>
          <w:spacing w:val="-4"/>
          <w:sz w:val="28"/>
          <w:cs/>
        </w:rPr>
        <w:t>เมื่อวันที่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/>
          <w:spacing w:val="-4"/>
          <w:sz w:val="28"/>
        </w:rPr>
        <w:t>3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ธันวาคม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/>
          <w:spacing w:val="-4"/>
          <w:sz w:val="28"/>
        </w:rPr>
        <w:t>2563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ที่ประชุมคณะกรรมการของบริษัทครั้งที่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/>
          <w:spacing w:val="-4"/>
          <w:sz w:val="28"/>
        </w:rPr>
        <w:t>18/2563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มีมติอนุมัติให้บริษัทขายหุ้นสามัญของบริษัท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แซม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วอเตอร์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ซัพพลาย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จำกัด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จำนวน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/>
          <w:spacing w:val="-4"/>
          <w:sz w:val="28"/>
        </w:rPr>
        <w:t>476,552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หุ้น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หรือร้อยละ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/>
          <w:spacing w:val="-4"/>
          <w:sz w:val="28"/>
        </w:rPr>
        <w:t>43.52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จากจำนวนหุ้นสามัญทั้งหมด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/>
          <w:spacing w:val="-4"/>
          <w:sz w:val="28"/>
        </w:rPr>
        <w:t>1,034,996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หุ้น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หรือร้อยละ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/>
          <w:spacing w:val="-4"/>
          <w:sz w:val="28"/>
        </w:rPr>
        <w:t>94.52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ในมูลค่า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/>
          <w:spacing w:val="-4"/>
          <w:sz w:val="28"/>
        </w:rPr>
        <w:t>47.65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ล้านบาท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เป็นผลทำให้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ณ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วันที่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/>
          <w:spacing w:val="-4"/>
          <w:sz w:val="28"/>
        </w:rPr>
        <w:t>31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ธันวาคม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/>
          <w:spacing w:val="-4"/>
          <w:sz w:val="28"/>
        </w:rPr>
        <w:t>2563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บริษัทยังคงเหลือเงินลงทุนในบริษัท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แซม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วอเตอร์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="00EC13EF" w:rsidRPr="004517A7">
        <w:rPr>
          <w:rFonts w:ascii="Angsana New" w:hAnsi="Angsana New"/>
          <w:spacing w:val="-4"/>
          <w:sz w:val="28"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ซัพพลาย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จำกัด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จำนวน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/>
          <w:spacing w:val="-4"/>
          <w:sz w:val="28"/>
        </w:rPr>
        <w:t>558,444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หุ้น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หรือร้อยละ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/>
          <w:spacing w:val="-4"/>
          <w:sz w:val="28"/>
        </w:rPr>
        <w:t>51.00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ต่อมาบริษัทได้ซื้อหุ้นจากผู้ถือหุ้นรายอื่นของ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บริษัท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แซม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วอเตอร์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="00EC13EF" w:rsidRPr="004517A7">
        <w:rPr>
          <w:rFonts w:ascii="Angsana New" w:hAnsi="Angsana New"/>
          <w:spacing w:val="-4"/>
          <w:sz w:val="28"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ซัพพลาย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จำกัด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จำนวน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/>
          <w:spacing w:val="-4"/>
          <w:sz w:val="28"/>
        </w:rPr>
        <w:t>6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หุ้น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ในมูลค่า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/>
          <w:spacing w:val="-4"/>
          <w:sz w:val="28"/>
        </w:rPr>
        <w:t>600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บาท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ดังนั้น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จำนวนหุ้นทั้งหมดที่บริษัทถือหุ้นในบริษัท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แซม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วอเตอร์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ซัพพลาย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จำกัด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เป็นจำนวน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/>
          <w:spacing w:val="-4"/>
          <w:sz w:val="28"/>
        </w:rPr>
        <w:t>558,450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หุ้น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หรือร้อยละ</w:t>
      </w:r>
      <w:r w:rsidRPr="004517A7">
        <w:rPr>
          <w:rFonts w:ascii="Angsana New" w:hAnsi="Angsana New"/>
          <w:spacing w:val="-4"/>
          <w:sz w:val="28"/>
          <w:cs/>
        </w:rPr>
        <w:t xml:space="preserve"> </w:t>
      </w:r>
      <w:r w:rsidRPr="004517A7">
        <w:rPr>
          <w:rFonts w:ascii="Angsana New" w:hAnsi="Angsana New"/>
          <w:spacing w:val="-4"/>
          <w:sz w:val="28"/>
        </w:rPr>
        <w:t>51.00</w:t>
      </w:r>
    </w:p>
    <w:p w14:paraId="00314D8A" w14:textId="3C42B5A7" w:rsidR="00EB39A4" w:rsidRPr="004517A7" w:rsidRDefault="00EB39A4" w:rsidP="0048723C">
      <w:pPr>
        <w:tabs>
          <w:tab w:val="right" w:pos="7200"/>
          <w:tab w:val="right" w:pos="9000"/>
        </w:tabs>
        <w:spacing w:after="240"/>
        <w:ind w:left="360"/>
        <w:jc w:val="thaiDistribute"/>
        <w:rPr>
          <w:rFonts w:ascii="Angsana New" w:hAnsi="Angsana New"/>
          <w:spacing w:val="-4"/>
          <w:sz w:val="28"/>
        </w:rPr>
      </w:pPr>
      <w:r w:rsidRPr="004517A7">
        <w:rPr>
          <w:rFonts w:ascii="Angsana New" w:hAnsi="Angsana New" w:hint="cs"/>
          <w:spacing w:val="-4"/>
          <w:sz w:val="28"/>
          <w:cs/>
        </w:rPr>
        <w:t>บริษัทได้ทำสัญญาจำนำหุ้น</w:t>
      </w:r>
      <w:r w:rsidR="00104182" w:rsidRPr="004517A7">
        <w:rPr>
          <w:rFonts w:ascii="Angsana New" w:hAnsi="Angsana New" w:hint="cs"/>
          <w:spacing w:val="-4"/>
          <w:sz w:val="28"/>
          <w:cs/>
        </w:rPr>
        <w:t>กับผู้ถือหุ้นรายใหม่</w:t>
      </w:r>
      <w:r w:rsidR="007630D2" w:rsidRPr="004517A7">
        <w:rPr>
          <w:rFonts w:ascii="Angsana New" w:hAnsi="Angsana New" w:hint="cs"/>
          <w:spacing w:val="-4"/>
          <w:sz w:val="28"/>
          <w:cs/>
        </w:rPr>
        <w:t xml:space="preserve">เป็นจำนวนหุ้นทั้งสิ้น </w:t>
      </w:r>
      <w:r w:rsidRPr="004517A7">
        <w:rPr>
          <w:rFonts w:ascii="Angsana New" w:hAnsi="Angsana New"/>
          <w:spacing w:val="-4"/>
          <w:sz w:val="28"/>
        </w:rPr>
        <w:t xml:space="preserve">558,450 </w:t>
      </w:r>
      <w:r w:rsidRPr="004517A7">
        <w:rPr>
          <w:rFonts w:ascii="Angsana New" w:hAnsi="Angsana New" w:hint="cs"/>
          <w:spacing w:val="-4"/>
          <w:sz w:val="28"/>
          <w:cs/>
        </w:rPr>
        <w:t>หุ้นในส่วนของบริษัทที่บริษัทเป็นเจ้าของ</w:t>
      </w:r>
      <w:r w:rsidR="007630D2" w:rsidRPr="004517A7">
        <w:rPr>
          <w:rFonts w:ascii="Angsana New" w:hAnsi="Angsana New" w:hint="cs"/>
          <w:spacing w:val="-4"/>
          <w:sz w:val="28"/>
          <w:cs/>
        </w:rPr>
        <w:t>เพื่อ</w:t>
      </w:r>
      <w:r w:rsidRPr="004517A7">
        <w:rPr>
          <w:rFonts w:ascii="Angsana New" w:hAnsi="Angsana New" w:hint="cs"/>
          <w:spacing w:val="-4"/>
          <w:sz w:val="28"/>
          <w:cs/>
        </w:rPr>
        <w:t>เป็นหลักประกันในการลงทุน</w:t>
      </w:r>
    </w:p>
    <w:p w14:paraId="663F9C2F" w14:textId="3157B315" w:rsidR="00223E41" w:rsidRPr="004517A7" w:rsidRDefault="00223E41" w:rsidP="00EB39A4">
      <w:pPr>
        <w:spacing w:before="240" w:after="120"/>
        <w:ind w:left="900" w:right="-29"/>
        <w:jc w:val="thaiDistribute"/>
        <w:rPr>
          <w:rFonts w:ascii="Angsana New" w:hAnsi="Angsana New"/>
          <w:sz w:val="28"/>
        </w:rPr>
      </w:pPr>
    </w:p>
    <w:p w14:paraId="0C7DF7B6" w14:textId="5794B4BE" w:rsidR="00223E41" w:rsidRPr="004517A7" w:rsidRDefault="00223E41" w:rsidP="00EB39A4">
      <w:pPr>
        <w:spacing w:before="240" w:after="120"/>
        <w:ind w:left="900" w:right="-29"/>
        <w:jc w:val="thaiDistribute"/>
        <w:rPr>
          <w:rFonts w:ascii="Angsana New" w:hAnsi="Angsana New"/>
          <w:sz w:val="28"/>
        </w:rPr>
      </w:pPr>
    </w:p>
    <w:p w14:paraId="7EE6BCA1" w14:textId="5546E048" w:rsidR="00223E41" w:rsidRPr="004517A7" w:rsidRDefault="00223E41" w:rsidP="00EB39A4">
      <w:pPr>
        <w:spacing w:before="240" w:after="120"/>
        <w:ind w:left="900" w:right="-29"/>
        <w:jc w:val="thaiDistribute"/>
        <w:rPr>
          <w:rFonts w:ascii="Angsana New" w:hAnsi="Angsana New"/>
          <w:sz w:val="28"/>
        </w:rPr>
      </w:pPr>
    </w:p>
    <w:p w14:paraId="1B171CB9" w14:textId="77777777" w:rsidR="00C314E6" w:rsidRPr="004517A7" w:rsidRDefault="00C314E6" w:rsidP="00EB39A4">
      <w:pPr>
        <w:spacing w:before="240" w:after="120"/>
        <w:ind w:left="900" w:right="-29"/>
        <w:jc w:val="thaiDistribute"/>
        <w:rPr>
          <w:rFonts w:ascii="Angsana New" w:hAnsi="Angsana New"/>
          <w:sz w:val="28"/>
        </w:rPr>
      </w:pPr>
    </w:p>
    <w:p w14:paraId="6D8E46BE" w14:textId="523A8560" w:rsidR="00D5121C" w:rsidRPr="004517A7" w:rsidRDefault="002653EE" w:rsidP="0048723C">
      <w:pPr>
        <w:spacing w:before="120" w:after="120"/>
        <w:jc w:val="thaiDistribute"/>
        <w:rPr>
          <w:rFonts w:ascii="Angsana New" w:hAnsi="Angsana New"/>
          <w:b/>
          <w:bCs/>
          <w:color w:val="000000"/>
          <w:spacing w:val="-2"/>
          <w:sz w:val="28"/>
        </w:rPr>
      </w:pPr>
      <w:r w:rsidRPr="004517A7">
        <w:rPr>
          <w:rFonts w:ascii="Angsana New" w:hAnsi="Angsana New"/>
          <w:b/>
          <w:bCs/>
          <w:color w:val="000000"/>
          <w:spacing w:val="-2"/>
          <w:sz w:val="28"/>
        </w:rPr>
        <w:lastRenderedPageBreak/>
        <w:t>4</w:t>
      </w:r>
      <w:r w:rsidR="00237F29" w:rsidRPr="004517A7">
        <w:rPr>
          <w:rFonts w:ascii="Angsana New" w:hAnsi="Angsana New"/>
          <w:b/>
          <w:bCs/>
          <w:color w:val="000000"/>
          <w:spacing w:val="-2"/>
          <w:sz w:val="28"/>
        </w:rPr>
        <w:t>0</w:t>
      </w:r>
      <w:r w:rsidRPr="004517A7">
        <w:rPr>
          <w:rFonts w:ascii="Angsana New" w:hAnsi="Angsana New"/>
          <w:b/>
          <w:bCs/>
          <w:color w:val="000000"/>
          <w:spacing w:val="-2"/>
          <w:sz w:val="28"/>
        </w:rPr>
        <w:t>.5</w:t>
      </w:r>
      <w:r w:rsidR="0048723C" w:rsidRPr="004517A7">
        <w:rPr>
          <w:rFonts w:ascii="Angsana New" w:hAnsi="Angsana New" w:hint="cs"/>
          <w:b/>
          <w:bCs/>
          <w:color w:val="000000"/>
          <w:spacing w:val="-2"/>
          <w:sz w:val="28"/>
          <w:cs/>
        </w:rPr>
        <w:t xml:space="preserve"> </w:t>
      </w:r>
      <w:r w:rsidR="009B2480" w:rsidRPr="004517A7">
        <w:rPr>
          <w:rFonts w:ascii="Angsana New" w:hAnsi="Angsana New" w:hint="cs"/>
          <w:b/>
          <w:bCs/>
          <w:color w:val="000000"/>
          <w:spacing w:val="-2"/>
          <w:sz w:val="28"/>
          <w:cs/>
        </w:rPr>
        <w:t>ภาระผูกพันอื่น</w:t>
      </w:r>
    </w:p>
    <w:p w14:paraId="49133353" w14:textId="6C5C3BC9" w:rsidR="00D5121C" w:rsidRPr="004517A7" w:rsidRDefault="000B179A" w:rsidP="00C314E6">
      <w:pPr>
        <w:spacing w:after="240"/>
        <w:ind w:left="900" w:hanging="540"/>
        <w:jc w:val="thaiDistribute"/>
        <w:rPr>
          <w:rFonts w:ascii="Angsana New" w:hAnsi="Angsana New"/>
          <w:color w:val="000000"/>
          <w:spacing w:val="-2"/>
          <w:sz w:val="28"/>
        </w:rPr>
      </w:pPr>
      <w:bookmarkStart w:id="13" w:name="_Hlk95491130"/>
      <w:r w:rsidRPr="004517A7">
        <w:rPr>
          <w:rFonts w:ascii="Angsana New" w:hAnsi="Angsana New" w:hint="cs"/>
          <w:sz w:val="28"/>
        </w:rPr>
        <w:t>4</w:t>
      </w:r>
      <w:r w:rsidR="00237F29" w:rsidRPr="004517A7">
        <w:rPr>
          <w:rFonts w:ascii="Angsana New" w:hAnsi="Angsana New"/>
          <w:sz w:val="28"/>
        </w:rPr>
        <w:t>0</w:t>
      </w:r>
      <w:r w:rsidR="009B2480" w:rsidRPr="004517A7">
        <w:rPr>
          <w:rFonts w:ascii="Angsana New" w:hAnsi="Angsana New" w:hint="cs"/>
          <w:sz w:val="28"/>
        </w:rPr>
        <w:t>.</w:t>
      </w:r>
      <w:r w:rsidR="005429C8" w:rsidRPr="004517A7">
        <w:rPr>
          <w:rFonts w:ascii="Angsana New" w:hAnsi="Angsana New"/>
          <w:sz w:val="28"/>
        </w:rPr>
        <w:t>5</w:t>
      </w:r>
      <w:r w:rsidR="009B2480" w:rsidRPr="004517A7">
        <w:rPr>
          <w:rFonts w:ascii="Angsana New" w:hAnsi="Angsana New" w:hint="cs"/>
          <w:sz w:val="28"/>
        </w:rPr>
        <w:t>.1</w:t>
      </w:r>
      <w:r w:rsidR="009B2480" w:rsidRPr="004517A7">
        <w:rPr>
          <w:rFonts w:ascii="Angsana New" w:hAnsi="Angsana New" w:hint="cs"/>
          <w:sz w:val="28"/>
        </w:rPr>
        <w:tab/>
      </w:r>
      <w:r w:rsidR="009B2480" w:rsidRPr="004517A7">
        <w:rPr>
          <w:rFonts w:ascii="Angsana New" w:hAnsi="Angsana New" w:hint="cs"/>
          <w:sz w:val="28"/>
          <w:cs/>
        </w:rPr>
        <w:t xml:space="preserve">เมื่อวันที่ </w:t>
      </w:r>
      <w:r w:rsidR="009B2480" w:rsidRPr="004517A7">
        <w:rPr>
          <w:rFonts w:ascii="Angsana New" w:hAnsi="Angsana New" w:hint="cs"/>
          <w:sz w:val="28"/>
        </w:rPr>
        <w:t>1</w:t>
      </w:r>
      <w:r w:rsidR="009B2480" w:rsidRPr="004517A7">
        <w:rPr>
          <w:rFonts w:ascii="Angsana New" w:hAnsi="Angsana New" w:hint="cs"/>
          <w:sz w:val="28"/>
          <w:cs/>
        </w:rPr>
        <w:t xml:space="preserve"> มกราคม</w:t>
      </w:r>
      <w:r w:rsidR="009B2480" w:rsidRPr="004517A7">
        <w:rPr>
          <w:rFonts w:ascii="Angsana New" w:hAnsi="Angsana New" w:hint="cs"/>
          <w:sz w:val="28"/>
        </w:rPr>
        <w:t xml:space="preserve"> 2559</w:t>
      </w:r>
      <w:r w:rsidR="009B2480" w:rsidRPr="004517A7">
        <w:rPr>
          <w:rFonts w:ascii="Angsana New" w:hAnsi="Angsana New" w:hint="cs"/>
          <w:sz w:val="28"/>
          <w:cs/>
        </w:rPr>
        <w:t xml:space="preserve"> บริษัท พระแสงกรีน พาวเวอร์ จำกัด ซึ่งเป็นบริษัทย่อย ได้ลงนามในสัญญาว่าจ้าง</w:t>
      </w:r>
      <w:r w:rsidR="009B2480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ควบคุมและบำรุงรักษาระบบผลิตไฟฟ้าจากก๊าซชีวภาพกับบริษัทที่เกี่ยวข้องกันแห่งหนึ่ง เพื่อบำรุงรักษาระบบผลิตก๊าซ อุปกรณ์นำก๊าซไปใช้ประโยชน์ เครื่องกำเนิดไฟฟ้า รวมทั้งจัดหาบุคลากรควบคุมและดูแลระบบผลิตไฟฟ้าจากก๊าซชีวภาพ โดยมีค่าใช้จ่ายทั้งสิ้น </w:t>
      </w:r>
      <w:r w:rsidR="009B2480" w:rsidRPr="004517A7">
        <w:rPr>
          <w:rFonts w:ascii="Angsana New" w:hAnsi="Angsana New" w:hint="cs"/>
          <w:color w:val="000000"/>
          <w:spacing w:val="-2"/>
          <w:sz w:val="28"/>
        </w:rPr>
        <w:t>33</w:t>
      </w:r>
      <w:r w:rsidR="009B2480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ล้านบาท ภายใต้เงื่อนไขของสัญญาดังกล่าว บริษัทย่อยมีภาระผูกพันที่ต้องจ่ายค่าจ้างควบคุมและบำรุงรักษาเป็นรายเดือน ตามอัตราที่ระบุในสัญญา สัญญาดังกล่าวมีผลบังคับใช้ตั้งแต่วันที่ </w:t>
      </w:r>
      <w:r w:rsidR="00442412" w:rsidRPr="004517A7">
        <w:rPr>
          <w:rFonts w:ascii="Angsana New" w:hAnsi="Angsana New"/>
          <w:color w:val="000000"/>
          <w:spacing w:val="-2"/>
          <w:sz w:val="28"/>
        </w:rPr>
        <w:t xml:space="preserve">     </w:t>
      </w:r>
      <w:r w:rsidR="009B2480" w:rsidRPr="004517A7">
        <w:rPr>
          <w:rFonts w:ascii="Angsana New" w:hAnsi="Angsana New" w:hint="cs"/>
          <w:color w:val="000000"/>
          <w:spacing w:val="-2"/>
          <w:sz w:val="28"/>
        </w:rPr>
        <w:t>1</w:t>
      </w:r>
      <w:r w:rsidR="009B2480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มกราคม </w:t>
      </w:r>
      <w:r w:rsidR="009B2480" w:rsidRPr="004517A7">
        <w:rPr>
          <w:rFonts w:ascii="Angsana New" w:hAnsi="Angsana New" w:hint="cs"/>
          <w:color w:val="000000"/>
          <w:spacing w:val="-2"/>
          <w:sz w:val="28"/>
        </w:rPr>
        <w:t>2559</w:t>
      </w:r>
      <w:r w:rsidR="009B2480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สิ้นสุดวันที่ </w:t>
      </w:r>
      <w:r w:rsidR="009B2480" w:rsidRPr="004517A7">
        <w:rPr>
          <w:rFonts w:ascii="Angsana New" w:hAnsi="Angsana New" w:hint="cs"/>
          <w:color w:val="000000"/>
          <w:spacing w:val="-2"/>
          <w:sz w:val="28"/>
        </w:rPr>
        <w:t>31</w:t>
      </w:r>
      <w:r w:rsidR="009B2480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ธันวาคม </w:t>
      </w:r>
      <w:r w:rsidR="009B2480" w:rsidRPr="004517A7">
        <w:rPr>
          <w:rFonts w:ascii="Angsana New" w:hAnsi="Angsana New" w:hint="cs"/>
          <w:color w:val="000000"/>
          <w:spacing w:val="-2"/>
          <w:sz w:val="28"/>
        </w:rPr>
        <w:t>2563</w:t>
      </w:r>
      <w:r w:rsidR="009B2480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และสามารถต่อสัญญาได้ตามระยะเวลาของสัญญาขายไฟฟ้าโดยจะทำการตกลงค่าจ้างใหม่ในทุก ๆ รอบ </w:t>
      </w:r>
      <w:r w:rsidR="009B2480" w:rsidRPr="004517A7">
        <w:rPr>
          <w:rFonts w:ascii="Angsana New" w:hAnsi="Angsana New" w:hint="cs"/>
          <w:color w:val="000000"/>
          <w:spacing w:val="-2"/>
          <w:sz w:val="28"/>
        </w:rPr>
        <w:t>5</w:t>
      </w:r>
      <w:r w:rsidR="009B2480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ปี</w:t>
      </w:r>
    </w:p>
    <w:bookmarkEnd w:id="13"/>
    <w:p w14:paraId="00A4C0A9" w14:textId="22F4B712" w:rsidR="00D5121C" w:rsidRPr="004517A7" w:rsidRDefault="003D4111" w:rsidP="00C314E6">
      <w:pPr>
        <w:spacing w:after="240"/>
        <w:ind w:left="900" w:hanging="540"/>
        <w:jc w:val="thaiDistribute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</w:rPr>
        <w:t>4</w:t>
      </w:r>
      <w:r w:rsidR="00237F29" w:rsidRPr="004517A7">
        <w:rPr>
          <w:rFonts w:ascii="Angsana New" w:hAnsi="Angsana New"/>
          <w:sz w:val="28"/>
        </w:rPr>
        <w:t>0</w:t>
      </w:r>
      <w:r w:rsidR="009B2480" w:rsidRPr="004517A7">
        <w:rPr>
          <w:rFonts w:ascii="Angsana New" w:hAnsi="Angsana New" w:hint="cs"/>
          <w:sz w:val="28"/>
        </w:rPr>
        <w:t>.</w:t>
      </w:r>
      <w:r w:rsidR="005429C8" w:rsidRPr="004517A7">
        <w:rPr>
          <w:rFonts w:ascii="Angsana New" w:hAnsi="Angsana New"/>
          <w:sz w:val="28"/>
        </w:rPr>
        <w:t>5</w:t>
      </w:r>
      <w:r w:rsidR="009B2480" w:rsidRPr="004517A7">
        <w:rPr>
          <w:rFonts w:ascii="Angsana New" w:hAnsi="Angsana New" w:hint="cs"/>
          <w:sz w:val="28"/>
        </w:rPr>
        <w:t>.2</w:t>
      </w:r>
      <w:r w:rsidR="009B2480" w:rsidRPr="004517A7">
        <w:rPr>
          <w:rFonts w:ascii="Angsana New" w:hAnsi="Angsana New" w:hint="cs"/>
          <w:sz w:val="28"/>
          <w:cs/>
        </w:rPr>
        <w:t xml:space="preserve"> บริษัท พระแสงกรีน</w:t>
      </w:r>
      <w:r w:rsidR="009B2480" w:rsidRPr="004517A7">
        <w:rPr>
          <w:rFonts w:ascii="Angsana New" w:hAnsi="Angsana New" w:hint="cs"/>
          <w:sz w:val="28"/>
        </w:rPr>
        <w:t xml:space="preserve"> </w:t>
      </w:r>
      <w:r w:rsidR="009B2480" w:rsidRPr="004517A7">
        <w:rPr>
          <w:rFonts w:ascii="Angsana New" w:hAnsi="Angsana New" w:hint="cs"/>
          <w:sz w:val="28"/>
          <w:cs/>
        </w:rPr>
        <w:t>พาวเวอร์ จำกัด ได้ลงนามในสัญญาว่าจ้างควบคุมและบำรุงรักษาระบบผลิตไฟฟ้าจากก๊าซชีวภาพกับบริษัทที่เกี่ยวข้องกันแห่งหนึ่ง เพื่อบำรุงรักษาระบบผลิตก๊าซ อุปกรณ์นำก๊าซไปใช้ประโยชน์ เครื่องกำเนิดไฟฟ้ารวมทั้งจัดหาบุคลากรควบคุมและดูแลระบบผลิตไฟฟ้าจากก๊าซชีวภาพ จำนวนเงินขั้นต่ำที่บริษัทย่อยดังกล่าวต้องจ่ายในอนาคตทั้งสิ้นภายใต้สัญญาบริการ มีรายละเอียดดังนี้</w:t>
      </w:r>
    </w:p>
    <w:tbl>
      <w:tblPr>
        <w:tblW w:w="7863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4680"/>
        <w:gridCol w:w="1456"/>
        <w:gridCol w:w="238"/>
        <w:gridCol w:w="1483"/>
        <w:gridCol w:w="6"/>
      </w:tblGrid>
      <w:tr w:rsidR="00D5121C" w:rsidRPr="004517A7" w14:paraId="0113FE25" w14:textId="77777777" w:rsidTr="00C314E6">
        <w:trPr>
          <w:gridAfter w:val="1"/>
          <w:wAfter w:w="6" w:type="dxa"/>
          <w:trHeight w:val="409"/>
        </w:trPr>
        <w:tc>
          <w:tcPr>
            <w:tcW w:w="7857" w:type="dxa"/>
            <w:gridSpan w:val="4"/>
            <w:vAlign w:val="bottom"/>
          </w:tcPr>
          <w:p w14:paraId="4B7FCE23" w14:textId="3A3BE95F" w:rsidR="00D5121C" w:rsidRPr="004517A7" w:rsidRDefault="009B2480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="00FE36DC" w:rsidRPr="004517A7">
              <w:rPr>
                <w:rFonts w:ascii="Angsana New" w:hAnsi="Angsana New" w:hint="cs"/>
                <w:sz w:val="28"/>
                <w:cs/>
              </w:rPr>
              <w:t>พัน</w:t>
            </w:r>
            <w:r w:rsidRPr="004517A7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D33FFC" w:rsidRPr="004517A7" w14:paraId="5216DD9F" w14:textId="77777777" w:rsidTr="00C314E6">
        <w:trPr>
          <w:trHeight w:val="409"/>
        </w:trPr>
        <w:tc>
          <w:tcPr>
            <w:tcW w:w="4680" w:type="dxa"/>
            <w:vAlign w:val="bottom"/>
          </w:tcPr>
          <w:p w14:paraId="77097FD2" w14:textId="77777777" w:rsidR="00D33FFC" w:rsidRPr="004517A7" w:rsidRDefault="00D33FFC" w:rsidP="00D33FFC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14:paraId="427985D7" w14:textId="1D8EFED5" w:rsidR="00D33FFC" w:rsidRPr="004517A7" w:rsidRDefault="00D33FFC" w:rsidP="00D33FFC">
            <w:pPr>
              <w:ind w:left="-110" w:right="-130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 xml:space="preserve">31 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8" w:type="dxa"/>
          </w:tcPr>
          <w:p w14:paraId="4B10535C" w14:textId="77777777" w:rsidR="00D33FFC" w:rsidRPr="004517A7" w:rsidRDefault="00D33FFC" w:rsidP="00D33FFC">
            <w:pPr>
              <w:ind w:left="-110" w:right="-13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9" w:type="dxa"/>
            <w:gridSpan w:val="2"/>
            <w:tcBorders>
              <w:bottom w:val="single" w:sz="4" w:space="0" w:color="auto"/>
            </w:tcBorders>
            <w:vAlign w:val="bottom"/>
          </w:tcPr>
          <w:p w14:paraId="4C5ACA7C" w14:textId="53FE1254" w:rsidR="00D33FFC" w:rsidRPr="004517A7" w:rsidRDefault="00D33FFC" w:rsidP="00D33FFC">
            <w:pPr>
              <w:ind w:left="-110" w:right="-130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 xml:space="preserve">31 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4517A7">
              <w:rPr>
                <w:rFonts w:ascii="Angsana New" w:hAnsi="Angsana New" w:hint="cs"/>
                <w:sz w:val="28"/>
              </w:rPr>
              <w:t>2563</w:t>
            </w:r>
          </w:p>
        </w:tc>
      </w:tr>
      <w:tr w:rsidR="00D33FFC" w:rsidRPr="004517A7" w14:paraId="4F147940" w14:textId="77777777" w:rsidTr="00C314E6">
        <w:trPr>
          <w:trHeight w:val="395"/>
        </w:trPr>
        <w:tc>
          <w:tcPr>
            <w:tcW w:w="4680" w:type="dxa"/>
          </w:tcPr>
          <w:p w14:paraId="52411027" w14:textId="77777777" w:rsidR="00D33FFC" w:rsidRPr="004517A7" w:rsidRDefault="00D33FFC" w:rsidP="00D33FFC">
            <w:pPr>
              <w:ind w:left="500" w:right="-29" w:hanging="609"/>
              <w:rPr>
                <w:rFonts w:ascii="Angsana New" w:hAnsi="Angsana New"/>
                <w:color w:val="000000"/>
                <w:sz w:val="28"/>
                <w:cs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25157785" w14:textId="77777777" w:rsidR="00D33FFC" w:rsidRPr="004517A7" w:rsidRDefault="00D33FFC" w:rsidP="00D33FF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</w:tcPr>
          <w:p w14:paraId="4396EA81" w14:textId="77777777" w:rsidR="00D33FFC" w:rsidRPr="004517A7" w:rsidRDefault="00D33FFC" w:rsidP="00D33FF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</w:tcBorders>
          </w:tcPr>
          <w:p w14:paraId="0FAF31C1" w14:textId="77777777" w:rsidR="00D33FFC" w:rsidRPr="004517A7" w:rsidRDefault="00D33FFC" w:rsidP="00D33FF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E36DC" w:rsidRPr="004517A7" w14:paraId="04278BFD" w14:textId="77777777" w:rsidTr="00C314E6">
        <w:trPr>
          <w:trHeight w:val="409"/>
        </w:trPr>
        <w:tc>
          <w:tcPr>
            <w:tcW w:w="4680" w:type="dxa"/>
          </w:tcPr>
          <w:p w14:paraId="5F7C78AB" w14:textId="77777777" w:rsidR="00FE36DC" w:rsidRPr="004517A7" w:rsidRDefault="00FE36DC" w:rsidP="00FE36DC">
            <w:pPr>
              <w:ind w:left="860" w:right="-29" w:hanging="609"/>
              <w:rPr>
                <w:rFonts w:ascii="Angsana New" w:hAnsi="Angsana New"/>
                <w:color w:val="000000"/>
                <w:sz w:val="28"/>
                <w:cs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 xml:space="preserve">ภายใน </w:t>
            </w:r>
            <w:r w:rsidRPr="004517A7">
              <w:rPr>
                <w:rFonts w:ascii="Angsana New" w:hAnsi="Angsana New" w:hint="cs"/>
                <w:color w:val="000000"/>
                <w:sz w:val="28"/>
              </w:rPr>
              <w:t>1</w:t>
            </w: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452E31F4" w14:textId="27EB5557" w:rsidR="00FE36DC" w:rsidRPr="004517A7" w:rsidRDefault="00FE36DC" w:rsidP="00FE36DC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4,545</w:t>
            </w:r>
          </w:p>
        </w:tc>
        <w:tc>
          <w:tcPr>
            <w:tcW w:w="238" w:type="dxa"/>
          </w:tcPr>
          <w:p w14:paraId="183F44D2" w14:textId="77777777" w:rsidR="00FE36DC" w:rsidRPr="004517A7" w:rsidRDefault="00FE36DC" w:rsidP="00FE36DC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9" w:type="dxa"/>
            <w:gridSpan w:val="2"/>
            <w:vAlign w:val="bottom"/>
          </w:tcPr>
          <w:p w14:paraId="4E3FE456" w14:textId="497DE627" w:rsidR="00FE36DC" w:rsidRPr="004517A7" w:rsidRDefault="00FE36DC" w:rsidP="00FE36DC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4,497</w:t>
            </w:r>
          </w:p>
        </w:tc>
      </w:tr>
      <w:tr w:rsidR="00FE36DC" w:rsidRPr="004517A7" w14:paraId="68EB55B2" w14:textId="77777777" w:rsidTr="00C314E6">
        <w:trPr>
          <w:trHeight w:val="409"/>
        </w:trPr>
        <w:tc>
          <w:tcPr>
            <w:tcW w:w="4680" w:type="dxa"/>
          </w:tcPr>
          <w:p w14:paraId="7C322D17" w14:textId="77777777" w:rsidR="00FE36DC" w:rsidRPr="004517A7" w:rsidRDefault="00FE36DC" w:rsidP="00FE36DC">
            <w:pPr>
              <w:ind w:left="860" w:right="-29" w:hanging="609"/>
              <w:rPr>
                <w:rFonts w:ascii="Angsana New" w:hAnsi="Angsana New"/>
                <w:color w:val="000000"/>
                <w:sz w:val="28"/>
                <w:cs/>
              </w:rPr>
            </w:pP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 xml:space="preserve">มากกว่า </w:t>
            </w:r>
            <w:r w:rsidRPr="004517A7">
              <w:rPr>
                <w:rFonts w:ascii="Angsana New" w:hAnsi="Angsana New" w:hint="cs"/>
                <w:color w:val="000000"/>
                <w:sz w:val="28"/>
              </w:rPr>
              <w:t xml:space="preserve">1 </w:t>
            </w: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 xml:space="preserve">ปี แต่ไม่เกิน </w:t>
            </w:r>
            <w:r w:rsidRPr="004517A7">
              <w:rPr>
                <w:rFonts w:ascii="Angsana New" w:hAnsi="Angsana New" w:hint="cs"/>
                <w:color w:val="000000"/>
                <w:sz w:val="28"/>
              </w:rPr>
              <w:t>5</w:t>
            </w:r>
            <w:r w:rsidRPr="004517A7">
              <w:rPr>
                <w:rFonts w:ascii="Angsana New" w:hAnsi="Angsana New" w:hint="cs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8D6CC" w14:textId="59909C0E" w:rsidR="00FE36DC" w:rsidRPr="004517A7" w:rsidRDefault="00FE36DC" w:rsidP="00FE36DC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1,139</w:t>
            </w:r>
          </w:p>
        </w:tc>
        <w:tc>
          <w:tcPr>
            <w:tcW w:w="238" w:type="dxa"/>
          </w:tcPr>
          <w:p w14:paraId="04552B4D" w14:textId="77777777" w:rsidR="00FE36DC" w:rsidRPr="004517A7" w:rsidRDefault="00FE36DC" w:rsidP="00FE36DC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9" w:type="dxa"/>
            <w:gridSpan w:val="2"/>
            <w:tcBorders>
              <w:bottom w:val="single" w:sz="4" w:space="0" w:color="auto"/>
            </w:tcBorders>
            <w:vAlign w:val="bottom"/>
          </w:tcPr>
          <w:p w14:paraId="526ADE9F" w14:textId="777B4370" w:rsidR="00FE36DC" w:rsidRPr="004517A7" w:rsidRDefault="00FE36DC" w:rsidP="00FE36DC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lang w:val="en-GB"/>
              </w:rPr>
              <w:t>5,684</w:t>
            </w:r>
          </w:p>
        </w:tc>
      </w:tr>
      <w:tr w:rsidR="00FE36DC" w:rsidRPr="004517A7" w14:paraId="2878C3F5" w14:textId="77777777" w:rsidTr="00C314E6">
        <w:trPr>
          <w:trHeight w:val="409"/>
        </w:trPr>
        <w:tc>
          <w:tcPr>
            <w:tcW w:w="4680" w:type="dxa"/>
          </w:tcPr>
          <w:p w14:paraId="274388FF" w14:textId="77777777" w:rsidR="00FE36DC" w:rsidRPr="004517A7" w:rsidRDefault="00FE36DC" w:rsidP="00FE36DC">
            <w:pPr>
              <w:ind w:left="492" w:right="-29" w:hanging="60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EB77B9" w14:textId="7F3A133D" w:rsidR="00FE36DC" w:rsidRPr="004517A7" w:rsidRDefault="00FE36DC" w:rsidP="00FE36DC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5,684</w:t>
            </w:r>
          </w:p>
        </w:tc>
        <w:tc>
          <w:tcPr>
            <w:tcW w:w="238" w:type="dxa"/>
          </w:tcPr>
          <w:p w14:paraId="385CF349" w14:textId="77777777" w:rsidR="00FE36DC" w:rsidRPr="004517A7" w:rsidRDefault="00FE36DC" w:rsidP="00FE36DC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EE13C1" w14:textId="2EF7B3AE" w:rsidR="00FE36DC" w:rsidRPr="004517A7" w:rsidRDefault="00FE36DC" w:rsidP="00FE36DC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10,181</w:t>
            </w:r>
          </w:p>
        </w:tc>
      </w:tr>
    </w:tbl>
    <w:p w14:paraId="42E5596E" w14:textId="77777777" w:rsidR="00A55E51" w:rsidRPr="004517A7" w:rsidRDefault="009B2480" w:rsidP="00C314E6">
      <w:pPr>
        <w:spacing w:before="240" w:after="120"/>
        <w:ind w:left="900" w:right="-43"/>
        <w:jc w:val="thaiDistribute"/>
        <w:rPr>
          <w:rFonts w:ascii="Angsana New" w:hAnsi="Angsana New"/>
          <w:sz w:val="28"/>
        </w:rPr>
      </w:pPr>
      <w:bookmarkStart w:id="14" w:name="_Hlk95491217"/>
      <w:r w:rsidRPr="004517A7">
        <w:rPr>
          <w:rFonts w:ascii="Angsana New" w:hAnsi="Angsana New" w:hint="cs"/>
          <w:sz w:val="28"/>
          <w:cs/>
        </w:rPr>
        <w:t xml:space="preserve">ภายใต้เงื่อนไขของสัญญาดังกล่าว บริษัทย่อยมีภาระผูกพันที่ต้องจ่ายค่าจ้างควบคุมและบำรุงรักษาเป็นรายเดือนตามอัตราที่ระบุในสัญญา สัญญาดังกล่าวมีผลบังคับใช้ตั้งแต่วันที่ </w:t>
      </w:r>
      <w:r w:rsidRPr="004517A7">
        <w:rPr>
          <w:rFonts w:ascii="Angsana New" w:hAnsi="Angsana New" w:hint="cs"/>
          <w:sz w:val="28"/>
        </w:rPr>
        <w:t>1</w:t>
      </w:r>
      <w:r w:rsidRPr="004517A7">
        <w:rPr>
          <w:rFonts w:ascii="Angsana New" w:hAnsi="Angsana New" w:hint="cs"/>
          <w:sz w:val="28"/>
          <w:cs/>
        </w:rPr>
        <w:t xml:space="preserve"> มกราคม </w:t>
      </w:r>
      <w:r w:rsidRPr="004517A7">
        <w:rPr>
          <w:rFonts w:ascii="Angsana New" w:hAnsi="Angsana New" w:hint="cs"/>
          <w:sz w:val="28"/>
        </w:rPr>
        <w:t xml:space="preserve">2559 </w:t>
      </w:r>
      <w:r w:rsidRPr="004517A7">
        <w:rPr>
          <w:rFonts w:ascii="Angsana New" w:hAnsi="Angsana New" w:hint="cs"/>
          <w:sz w:val="28"/>
          <w:cs/>
        </w:rPr>
        <w:t xml:space="preserve">สิ้นสุดวันที่ </w:t>
      </w:r>
      <w:r w:rsidRPr="004517A7">
        <w:rPr>
          <w:rFonts w:ascii="Angsana New" w:hAnsi="Angsana New" w:hint="cs"/>
          <w:sz w:val="28"/>
        </w:rPr>
        <w:t xml:space="preserve">31 </w:t>
      </w:r>
      <w:r w:rsidRPr="004517A7">
        <w:rPr>
          <w:rFonts w:ascii="Angsana New" w:hAnsi="Angsana New" w:hint="cs"/>
          <w:sz w:val="28"/>
          <w:cs/>
        </w:rPr>
        <w:t xml:space="preserve">ธันวาคม </w:t>
      </w:r>
      <w:r w:rsidRPr="004517A7">
        <w:rPr>
          <w:rFonts w:ascii="Angsana New" w:hAnsi="Angsana New" w:hint="cs"/>
          <w:sz w:val="28"/>
        </w:rPr>
        <w:t xml:space="preserve">2563 </w:t>
      </w:r>
      <w:r w:rsidRPr="004517A7">
        <w:rPr>
          <w:rFonts w:ascii="Angsana New" w:hAnsi="Angsana New" w:hint="cs"/>
          <w:sz w:val="28"/>
          <w:cs/>
        </w:rPr>
        <w:t xml:space="preserve">อย่างไรก็ตาม เมื่อวันที่ </w:t>
      </w:r>
      <w:r w:rsidRPr="004517A7">
        <w:rPr>
          <w:rFonts w:ascii="Angsana New" w:hAnsi="Angsana New" w:hint="cs"/>
          <w:sz w:val="28"/>
        </w:rPr>
        <w:t xml:space="preserve">1 </w:t>
      </w:r>
      <w:r w:rsidRPr="004517A7">
        <w:rPr>
          <w:rFonts w:ascii="Angsana New" w:hAnsi="Angsana New" w:hint="cs"/>
          <w:sz w:val="28"/>
          <w:cs/>
        </w:rPr>
        <w:t xml:space="preserve">เมษายน </w:t>
      </w:r>
      <w:r w:rsidRPr="004517A7">
        <w:rPr>
          <w:rFonts w:ascii="Angsana New" w:hAnsi="Angsana New" w:hint="cs"/>
          <w:sz w:val="28"/>
        </w:rPr>
        <w:t xml:space="preserve">2561 </w:t>
      </w:r>
      <w:r w:rsidRPr="004517A7">
        <w:rPr>
          <w:rFonts w:ascii="Angsana New" w:hAnsi="Angsana New" w:hint="cs"/>
          <w:sz w:val="28"/>
          <w:cs/>
        </w:rPr>
        <w:t>บริษัทย่อยได้ทำสัญญาฉบับใหม่และยกเลิกสัญญาฉบับเดิม โดยมีผลบังคับใช้ตั้งแต่วันที่</w:t>
      </w:r>
      <w:r w:rsidRPr="004517A7">
        <w:rPr>
          <w:rFonts w:ascii="Angsana New" w:hAnsi="Angsana New" w:hint="cs"/>
          <w:sz w:val="28"/>
        </w:rPr>
        <w:t xml:space="preserve"> 1</w:t>
      </w:r>
      <w:r w:rsidRPr="004517A7">
        <w:rPr>
          <w:rFonts w:ascii="Angsana New" w:hAnsi="Angsana New" w:hint="cs"/>
          <w:sz w:val="28"/>
          <w:cs/>
        </w:rPr>
        <w:t xml:space="preserve"> เมษายน </w:t>
      </w:r>
      <w:r w:rsidRPr="004517A7">
        <w:rPr>
          <w:rFonts w:ascii="Angsana New" w:hAnsi="Angsana New" w:hint="cs"/>
          <w:sz w:val="28"/>
        </w:rPr>
        <w:t xml:space="preserve">2561 </w:t>
      </w:r>
      <w:r w:rsidRPr="004517A7">
        <w:rPr>
          <w:rFonts w:ascii="Angsana New" w:hAnsi="Angsana New" w:hint="cs"/>
          <w:sz w:val="28"/>
          <w:cs/>
        </w:rPr>
        <w:t>สิ้นสุดวันที่</w:t>
      </w:r>
      <w:r w:rsidRPr="004517A7">
        <w:rPr>
          <w:rFonts w:ascii="Angsana New" w:hAnsi="Angsana New" w:hint="cs"/>
          <w:sz w:val="28"/>
        </w:rPr>
        <w:t xml:space="preserve"> 31</w:t>
      </w:r>
      <w:r w:rsidRPr="004517A7">
        <w:rPr>
          <w:rFonts w:ascii="Angsana New" w:hAnsi="Angsana New" w:hint="cs"/>
          <w:sz w:val="28"/>
          <w:cs/>
        </w:rPr>
        <w:t xml:space="preserve"> มีนาคม </w:t>
      </w:r>
      <w:r w:rsidRPr="004517A7">
        <w:rPr>
          <w:rFonts w:ascii="Angsana New" w:hAnsi="Angsana New" w:hint="cs"/>
          <w:sz w:val="28"/>
        </w:rPr>
        <w:t xml:space="preserve">2566 </w:t>
      </w:r>
      <w:r w:rsidRPr="004517A7">
        <w:rPr>
          <w:rFonts w:ascii="Angsana New" w:hAnsi="Angsana New" w:hint="cs"/>
          <w:sz w:val="28"/>
          <w:cs/>
        </w:rPr>
        <w:t>และสามารถต่อสัญญาได้ตามระยะเวลาของสัญญาขายไฟฟ้าโดยจะทำการตกลงค่าจ้างใหม่ในทุก</w:t>
      </w:r>
      <w:r w:rsidRPr="004517A7">
        <w:rPr>
          <w:rFonts w:ascii="Angsana New" w:hAnsi="Angsana New" w:hint="cs"/>
          <w:sz w:val="28"/>
        </w:rPr>
        <w:t xml:space="preserve"> </w:t>
      </w:r>
      <w:r w:rsidRPr="004517A7">
        <w:rPr>
          <w:rFonts w:ascii="Angsana New" w:hAnsi="Angsana New" w:hint="cs"/>
          <w:sz w:val="28"/>
          <w:cs/>
        </w:rPr>
        <w:t>ๆ</w:t>
      </w:r>
      <w:r w:rsidRPr="004517A7">
        <w:rPr>
          <w:rFonts w:ascii="Angsana New" w:hAnsi="Angsana New" w:hint="cs"/>
          <w:sz w:val="28"/>
        </w:rPr>
        <w:t xml:space="preserve"> </w:t>
      </w:r>
      <w:r w:rsidRPr="004517A7">
        <w:rPr>
          <w:rFonts w:ascii="Angsana New" w:hAnsi="Angsana New" w:hint="cs"/>
          <w:sz w:val="28"/>
          <w:cs/>
        </w:rPr>
        <w:t xml:space="preserve">รอบ </w:t>
      </w:r>
      <w:r w:rsidRPr="004517A7">
        <w:rPr>
          <w:rFonts w:ascii="Angsana New" w:hAnsi="Angsana New" w:hint="cs"/>
          <w:sz w:val="28"/>
        </w:rPr>
        <w:t>5</w:t>
      </w:r>
      <w:r w:rsidRPr="004517A7">
        <w:rPr>
          <w:rFonts w:ascii="Angsana New" w:hAnsi="Angsana New" w:hint="cs"/>
          <w:sz w:val="28"/>
          <w:cs/>
        </w:rPr>
        <w:t xml:space="preserve"> ปี</w:t>
      </w:r>
      <w:r w:rsidR="00356F89" w:rsidRPr="004517A7">
        <w:rPr>
          <w:rFonts w:ascii="Angsana New" w:hAnsi="Angsana New"/>
          <w:sz w:val="28"/>
        </w:rPr>
        <w:t xml:space="preserve"> </w:t>
      </w:r>
      <w:r w:rsidRPr="004517A7">
        <w:rPr>
          <w:rFonts w:ascii="Angsana New" w:hAnsi="Angsana New" w:hint="cs"/>
          <w:sz w:val="28"/>
          <w:cs/>
        </w:rPr>
        <w:t>บริษัท</w:t>
      </w:r>
    </w:p>
    <w:bookmarkEnd w:id="14"/>
    <w:p w14:paraId="293AF376" w14:textId="090E78C2" w:rsidR="00D5121C" w:rsidRPr="004517A7" w:rsidRDefault="0048723C" w:rsidP="00C314E6">
      <w:pPr>
        <w:spacing w:after="240"/>
        <w:ind w:left="900" w:hanging="540"/>
        <w:jc w:val="thaiDistribute"/>
        <w:rPr>
          <w:rFonts w:ascii="Angsana New" w:hAnsi="Angsana New"/>
          <w:sz w:val="28"/>
        </w:rPr>
      </w:pPr>
      <w:r w:rsidRPr="004517A7">
        <w:rPr>
          <w:rFonts w:ascii="Angsana New" w:hAnsi="Angsana New"/>
          <w:sz w:val="28"/>
        </w:rPr>
        <w:t>40.5.3</w:t>
      </w:r>
      <w:r w:rsidRPr="004517A7">
        <w:rPr>
          <w:rFonts w:ascii="Angsana New" w:hAnsi="Angsana New" w:hint="cs"/>
          <w:sz w:val="28"/>
          <w:cs/>
        </w:rPr>
        <w:t xml:space="preserve"> </w:t>
      </w:r>
      <w:r w:rsidR="00E56EEB" w:rsidRPr="004517A7">
        <w:rPr>
          <w:rFonts w:ascii="Angsana New" w:hAnsi="Angsana New" w:hint="cs"/>
          <w:sz w:val="28"/>
          <w:cs/>
        </w:rPr>
        <w:t xml:space="preserve">บริษัท </w:t>
      </w:r>
      <w:r w:rsidRPr="004517A7">
        <w:rPr>
          <w:rFonts w:ascii="Angsana New" w:hAnsi="Angsana New" w:hint="cs"/>
          <w:sz w:val="28"/>
          <w:cs/>
        </w:rPr>
        <w:t>พระแสงกรีน</w:t>
      </w:r>
      <w:r w:rsidR="009B2480" w:rsidRPr="004517A7">
        <w:rPr>
          <w:rFonts w:ascii="Angsana New" w:hAnsi="Angsana New" w:hint="cs"/>
          <w:sz w:val="28"/>
          <w:cs/>
        </w:rPr>
        <w:t xml:space="preserve"> พาวเวอร์ จำกัด ซึ่งเป็นบริษัทย่อยมีภาระผูกพันที่จะต้องจ่าย</w:t>
      </w:r>
      <w:r w:rsidR="00F35ABF" w:rsidRPr="004517A7">
        <w:rPr>
          <w:rFonts w:ascii="Angsana New" w:hAnsi="Angsana New" w:hint="cs"/>
          <w:sz w:val="28"/>
          <w:cs/>
        </w:rPr>
        <w:t>เงิน</w:t>
      </w:r>
      <w:r w:rsidR="009B2480" w:rsidRPr="004517A7">
        <w:rPr>
          <w:rFonts w:ascii="Angsana New" w:hAnsi="Angsana New" w:hint="cs"/>
          <w:sz w:val="28"/>
          <w:cs/>
        </w:rPr>
        <w:t xml:space="preserve">ภายใต้สัญญาซื้อขายน้ำเสียกับบริษัทที่เกี่ยวข้องกันแห่งหนึ่งโดยสัญญามีอายุ </w:t>
      </w:r>
      <w:r w:rsidR="009B2480" w:rsidRPr="004517A7">
        <w:rPr>
          <w:rFonts w:ascii="Angsana New" w:hAnsi="Angsana New" w:hint="cs"/>
          <w:sz w:val="28"/>
        </w:rPr>
        <w:t>15</w:t>
      </w:r>
      <w:r w:rsidR="009B2480" w:rsidRPr="004517A7">
        <w:rPr>
          <w:rFonts w:ascii="Angsana New" w:hAnsi="Angsana New" w:hint="cs"/>
          <w:sz w:val="28"/>
          <w:cs/>
        </w:rPr>
        <w:t xml:space="preserve"> ปี และสามารถต่อสัญญาเพิ่มคราวละ </w:t>
      </w:r>
      <w:r w:rsidR="009B2480" w:rsidRPr="004517A7">
        <w:rPr>
          <w:rFonts w:ascii="Angsana New" w:hAnsi="Angsana New" w:hint="cs"/>
          <w:sz w:val="28"/>
        </w:rPr>
        <w:t>10</w:t>
      </w:r>
      <w:r w:rsidR="009B2480" w:rsidRPr="004517A7">
        <w:rPr>
          <w:rFonts w:ascii="Angsana New" w:hAnsi="Angsana New" w:hint="cs"/>
          <w:sz w:val="28"/>
          <w:cs/>
        </w:rPr>
        <w:t xml:space="preserve"> ปี</w:t>
      </w:r>
    </w:p>
    <w:p w14:paraId="0511429E" w14:textId="0E08D630" w:rsidR="00C22583" w:rsidRPr="004517A7" w:rsidRDefault="00C22583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cs/>
          <w:lang w:val="en-GB"/>
        </w:rPr>
      </w:pPr>
      <w:r w:rsidRPr="004517A7">
        <w:rPr>
          <w:rFonts w:ascii="Angsana New" w:hAnsi="Angsana New"/>
          <w:sz w:val="28"/>
          <w:cs/>
          <w:lang w:val="en-GB"/>
        </w:rPr>
        <w:br w:type="page"/>
      </w:r>
    </w:p>
    <w:p w14:paraId="06503943" w14:textId="77777777" w:rsidR="005D5E45" w:rsidRPr="004517A7" w:rsidRDefault="008D63D4" w:rsidP="00192D81">
      <w:pPr>
        <w:pStyle w:val="ListParagraph"/>
        <w:numPr>
          <w:ilvl w:val="0"/>
          <w:numId w:val="1"/>
        </w:numPr>
        <w:tabs>
          <w:tab w:val="left" w:pos="360"/>
        </w:tabs>
        <w:spacing w:before="240" w:line="240" w:lineRule="atLeast"/>
        <w:ind w:hanging="45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lastRenderedPageBreak/>
        <w:t>ลำดับชั้นของมูลค่ายุติธรรม</w:t>
      </w:r>
    </w:p>
    <w:p w14:paraId="5DCCEAE9" w14:textId="77777777" w:rsidR="005D5E45" w:rsidRPr="004517A7" w:rsidRDefault="005D5E45" w:rsidP="0048723C">
      <w:pPr>
        <w:tabs>
          <w:tab w:val="right" w:pos="7200"/>
          <w:tab w:val="right" w:pos="9000"/>
        </w:tabs>
        <w:spacing w:after="240"/>
        <w:ind w:left="360"/>
        <w:jc w:val="thaiDistribute"/>
        <w:rPr>
          <w:rFonts w:ascii="Angsana New" w:hAnsi="Angsana New"/>
          <w:spacing w:val="-4"/>
          <w:sz w:val="28"/>
        </w:rPr>
      </w:pPr>
      <w:r w:rsidRPr="004517A7">
        <w:rPr>
          <w:rFonts w:ascii="Angsana New" w:hAnsi="Angsana New" w:hint="cs"/>
          <w:spacing w:val="-4"/>
          <w:sz w:val="28"/>
          <w:cs/>
        </w:rPr>
        <w:t>ณ วันที่</w:t>
      </w:r>
      <w:r w:rsidRPr="004517A7">
        <w:rPr>
          <w:rFonts w:ascii="Angsana New" w:hAnsi="Angsana New" w:hint="cs"/>
          <w:spacing w:val="-4"/>
          <w:sz w:val="28"/>
        </w:rPr>
        <w:t xml:space="preserve"> 31</w:t>
      </w:r>
      <w:r w:rsidRPr="004517A7">
        <w:rPr>
          <w:rFonts w:ascii="Angsana New" w:hAnsi="Angsana New" w:hint="cs"/>
          <w:spacing w:val="-4"/>
          <w:sz w:val="28"/>
          <w:cs/>
        </w:rPr>
        <w:t xml:space="preserve"> ธันวาคม </w:t>
      </w:r>
      <w:r w:rsidRPr="004517A7">
        <w:rPr>
          <w:rFonts w:ascii="Angsana New" w:hAnsi="Angsana New" w:hint="cs"/>
          <w:spacing w:val="-4"/>
          <w:sz w:val="28"/>
        </w:rPr>
        <w:t>256</w:t>
      </w:r>
      <w:r w:rsidRPr="004517A7">
        <w:rPr>
          <w:rFonts w:ascii="Angsana New" w:hAnsi="Angsana New"/>
          <w:spacing w:val="-4"/>
          <w:sz w:val="28"/>
        </w:rPr>
        <w:t>4</w:t>
      </w:r>
      <w:r w:rsidRPr="004517A7">
        <w:rPr>
          <w:rFonts w:ascii="Angsana New" w:hAnsi="Angsana New" w:hint="cs"/>
          <w:spacing w:val="-4"/>
          <w:sz w:val="28"/>
          <w:cs/>
        </w:rPr>
        <w:t xml:space="preserve"> และ </w:t>
      </w:r>
      <w:r w:rsidRPr="004517A7">
        <w:rPr>
          <w:rFonts w:ascii="Angsana New" w:hAnsi="Angsana New" w:hint="cs"/>
          <w:spacing w:val="-4"/>
          <w:sz w:val="28"/>
        </w:rPr>
        <w:t>256</w:t>
      </w:r>
      <w:r w:rsidRPr="004517A7">
        <w:rPr>
          <w:rFonts w:ascii="Angsana New" w:hAnsi="Angsana New"/>
          <w:spacing w:val="-4"/>
          <w:sz w:val="28"/>
        </w:rPr>
        <w:t>3</w:t>
      </w:r>
      <w:r w:rsidRPr="004517A7">
        <w:rPr>
          <w:rFonts w:ascii="Angsana New" w:hAnsi="Angsana New" w:hint="cs"/>
          <w:spacing w:val="-4"/>
          <w:sz w:val="28"/>
          <w:cs/>
        </w:rPr>
        <w:t xml:space="preserve"> บริษัทมีสินทรัพย์ที่วัดมูลค่าด้วยมูลค่ายุติธรรมแยกแสดงตามลำดับชั้น</w:t>
      </w:r>
      <w:r w:rsidRPr="004517A7">
        <w:rPr>
          <w:rFonts w:ascii="Angsana New" w:hAnsi="Angsana New" w:hint="cs"/>
          <w:spacing w:val="-4"/>
          <w:sz w:val="28"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ของมูลค่ายุติธรรม ดังนี้</w:t>
      </w:r>
    </w:p>
    <w:tbl>
      <w:tblPr>
        <w:tblW w:w="924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09"/>
        <w:gridCol w:w="810"/>
        <w:gridCol w:w="831"/>
        <w:gridCol w:w="788"/>
        <w:gridCol w:w="810"/>
        <w:gridCol w:w="809"/>
        <w:gridCol w:w="870"/>
        <w:gridCol w:w="838"/>
        <w:gridCol w:w="874"/>
        <w:gridCol w:w="9"/>
      </w:tblGrid>
      <w:tr w:rsidR="005D5E45" w:rsidRPr="004517A7" w14:paraId="1AE90A2C" w14:textId="77777777" w:rsidTr="00C44395">
        <w:trPr>
          <w:gridAfter w:val="1"/>
          <w:wAfter w:w="6" w:type="dxa"/>
          <w:tblHeader/>
        </w:trPr>
        <w:tc>
          <w:tcPr>
            <w:tcW w:w="9242" w:type="dxa"/>
            <w:gridSpan w:val="9"/>
            <w:vAlign w:val="bottom"/>
          </w:tcPr>
          <w:p w14:paraId="195CDF23" w14:textId="07C41854" w:rsidR="005D5E45" w:rsidRPr="004517A7" w:rsidRDefault="005D5E45" w:rsidP="0072672F">
            <w:pPr>
              <w:pStyle w:val="BodyTextIndent3"/>
              <w:spacing w:before="0" w:after="0" w:line="276" w:lineRule="auto"/>
              <w:ind w:left="0"/>
              <w:jc w:val="right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</w:rPr>
              <w:t>(</w:t>
            </w: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4517A7">
              <w:rPr>
                <w:rFonts w:hint="cs"/>
                <w:kern w:val="28"/>
                <w:sz w:val="28"/>
                <w:szCs w:val="28"/>
              </w:rPr>
              <w:t xml:space="preserve">: </w:t>
            </w:r>
            <w:r w:rsidR="008F2360" w:rsidRPr="004517A7">
              <w:rPr>
                <w:rFonts w:hint="cs"/>
                <w:kern w:val="28"/>
                <w:sz w:val="28"/>
                <w:szCs w:val="28"/>
                <w:cs/>
              </w:rPr>
              <w:t>ล้าน</w:t>
            </w: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บาท</w:t>
            </w:r>
            <w:r w:rsidRPr="004517A7">
              <w:rPr>
                <w:rFonts w:hint="cs"/>
                <w:kern w:val="28"/>
                <w:sz w:val="28"/>
                <w:szCs w:val="28"/>
              </w:rPr>
              <w:t>)</w:t>
            </w:r>
          </w:p>
        </w:tc>
      </w:tr>
      <w:tr w:rsidR="005D5E45" w:rsidRPr="004517A7" w14:paraId="5B230668" w14:textId="77777777" w:rsidTr="00C44395">
        <w:trPr>
          <w:tblHeader/>
        </w:trPr>
        <w:tc>
          <w:tcPr>
            <w:tcW w:w="2610" w:type="dxa"/>
            <w:vAlign w:val="bottom"/>
          </w:tcPr>
          <w:p w14:paraId="79380642" w14:textId="77777777" w:rsidR="005D5E45" w:rsidRPr="004517A7" w:rsidRDefault="005D5E45" w:rsidP="0072672F">
            <w:pPr>
              <w:pStyle w:val="BodyTextIndent3"/>
              <w:spacing w:before="0" w:after="0" w:line="276" w:lineRule="auto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6638" w:type="dxa"/>
            <w:gridSpan w:val="9"/>
            <w:vAlign w:val="bottom"/>
          </w:tcPr>
          <w:p w14:paraId="75550EBB" w14:textId="77777777" w:rsidR="005D5E45" w:rsidRPr="004517A7" w:rsidRDefault="005D5E45" w:rsidP="0072672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8F2360" w:rsidRPr="004517A7" w14:paraId="7630CDC6" w14:textId="77777777" w:rsidTr="00C44395">
        <w:trPr>
          <w:gridAfter w:val="1"/>
          <w:wAfter w:w="9" w:type="dxa"/>
          <w:tblHeader/>
        </w:trPr>
        <w:tc>
          <w:tcPr>
            <w:tcW w:w="2610" w:type="dxa"/>
            <w:vAlign w:val="bottom"/>
          </w:tcPr>
          <w:p w14:paraId="69B9A1F7" w14:textId="77777777" w:rsidR="005D5E45" w:rsidRPr="004517A7" w:rsidRDefault="005D5E45" w:rsidP="0072672F">
            <w:pPr>
              <w:pStyle w:val="BodyTextIndent3"/>
              <w:spacing w:before="0" w:after="0" w:line="276" w:lineRule="auto"/>
              <w:ind w:left="0" w:hanging="180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640" w:type="dxa"/>
            <w:gridSpan w:val="2"/>
            <w:vAlign w:val="bottom"/>
          </w:tcPr>
          <w:p w14:paraId="118766F0" w14:textId="77777777" w:rsidR="005D5E45" w:rsidRPr="004517A7" w:rsidRDefault="005D5E45" w:rsidP="0072672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517A7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600" w:type="dxa"/>
            <w:gridSpan w:val="2"/>
            <w:vAlign w:val="bottom"/>
          </w:tcPr>
          <w:p w14:paraId="1284AF60" w14:textId="77777777" w:rsidR="005D5E45" w:rsidRPr="004517A7" w:rsidRDefault="005D5E45" w:rsidP="0072672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517A7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676" w:type="dxa"/>
            <w:gridSpan w:val="2"/>
            <w:vAlign w:val="bottom"/>
          </w:tcPr>
          <w:p w14:paraId="0748B378" w14:textId="77777777" w:rsidR="005D5E45" w:rsidRPr="004517A7" w:rsidRDefault="005D5E45" w:rsidP="0072672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517A7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713" w:type="dxa"/>
            <w:gridSpan w:val="2"/>
            <w:vAlign w:val="bottom"/>
          </w:tcPr>
          <w:p w14:paraId="0B19C1E9" w14:textId="77777777" w:rsidR="005D5E45" w:rsidRPr="004517A7" w:rsidRDefault="005D5E45" w:rsidP="0072672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80F8A" w:rsidRPr="004517A7" w14:paraId="7181C3A8" w14:textId="77777777" w:rsidTr="00C44395">
        <w:trPr>
          <w:gridAfter w:val="1"/>
          <w:wAfter w:w="3" w:type="dxa"/>
          <w:tblHeader/>
        </w:trPr>
        <w:tc>
          <w:tcPr>
            <w:tcW w:w="2610" w:type="dxa"/>
            <w:vAlign w:val="bottom"/>
          </w:tcPr>
          <w:p w14:paraId="495325BB" w14:textId="77777777" w:rsidR="005D5E45" w:rsidRPr="004517A7" w:rsidRDefault="005D5E45" w:rsidP="0072672F">
            <w:pPr>
              <w:pStyle w:val="BodyTextIndent3"/>
              <w:spacing w:before="0" w:after="0" w:line="276" w:lineRule="auto"/>
              <w:ind w:left="0" w:hanging="180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5DB5A11" w14:textId="77777777" w:rsidR="005D5E45" w:rsidRPr="004517A7" w:rsidRDefault="005D5E45" w:rsidP="0072672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31" w:type="dxa"/>
            <w:vAlign w:val="bottom"/>
          </w:tcPr>
          <w:p w14:paraId="1B1AFD91" w14:textId="77777777" w:rsidR="005D5E45" w:rsidRPr="004517A7" w:rsidRDefault="005D5E45" w:rsidP="0072672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789" w:type="dxa"/>
            <w:vAlign w:val="bottom"/>
          </w:tcPr>
          <w:p w14:paraId="757E70C6" w14:textId="77777777" w:rsidR="005D5E45" w:rsidRPr="004517A7" w:rsidRDefault="005D5E45" w:rsidP="0072672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10" w:type="dxa"/>
            <w:vAlign w:val="bottom"/>
          </w:tcPr>
          <w:p w14:paraId="0EB9589D" w14:textId="77777777" w:rsidR="005D5E45" w:rsidRPr="004517A7" w:rsidRDefault="005D5E45" w:rsidP="0072672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810" w:type="dxa"/>
            <w:vAlign w:val="bottom"/>
          </w:tcPr>
          <w:p w14:paraId="77893C19" w14:textId="77777777" w:rsidR="005D5E45" w:rsidRPr="004517A7" w:rsidRDefault="005D5E45" w:rsidP="0072672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71" w:type="dxa"/>
            <w:vAlign w:val="bottom"/>
          </w:tcPr>
          <w:p w14:paraId="66D38CB5" w14:textId="77777777" w:rsidR="005D5E45" w:rsidRPr="004517A7" w:rsidRDefault="005D5E45" w:rsidP="0072672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839" w:type="dxa"/>
            <w:vAlign w:val="bottom"/>
          </w:tcPr>
          <w:p w14:paraId="5CC9DEE2" w14:textId="77777777" w:rsidR="005D5E45" w:rsidRPr="004517A7" w:rsidRDefault="005D5E45" w:rsidP="0072672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75" w:type="dxa"/>
            <w:vAlign w:val="bottom"/>
          </w:tcPr>
          <w:p w14:paraId="477869DB" w14:textId="77777777" w:rsidR="005D5E45" w:rsidRPr="004517A7" w:rsidRDefault="005D5E45" w:rsidP="0072672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3</w:t>
            </w:r>
          </w:p>
        </w:tc>
      </w:tr>
      <w:tr w:rsidR="00280F8A" w:rsidRPr="004517A7" w14:paraId="42297BA1" w14:textId="77777777" w:rsidTr="00C44395">
        <w:trPr>
          <w:gridAfter w:val="1"/>
          <w:wAfter w:w="3" w:type="dxa"/>
        </w:trPr>
        <w:tc>
          <w:tcPr>
            <w:tcW w:w="2610" w:type="dxa"/>
            <w:vAlign w:val="bottom"/>
          </w:tcPr>
          <w:p w14:paraId="69EF0197" w14:textId="77777777" w:rsidR="00FF694A" w:rsidRPr="004517A7" w:rsidRDefault="005D5E45" w:rsidP="00EC13EF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</w:t>
            </w:r>
          </w:p>
          <w:p w14:paraId="1A3C00B7" w14:textId="1316BA1F" w:rsidR="005D5E45" w:rsidRPr="004517A7" w:rsidRDefault="005D5E45" w:rsidP="00FF694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4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4517A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  <w:tc>
          <w:tcPr>
            <w:tcW w:w="810" w:type="dxa"/>
            <w:vAlign w:val="bottom"/>
          </w:tcPr>
          <w:p w14:paraId="0AF4298D" w14:textId="77777777" w:rsidR="005D5E45" w:rsidRPr="004517A7" w:rsidRDefault="005D5E45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31" w:type="dxa"/>
            <w:vAlign w:val="bottom"/>
          </w:tcPr>
          <w:p w14:paraId="53EABB1F" w14:textId="77777777" w:rsidR="005D5E45" w:rsidRPr="004517A7" w:rsidRDefault="005D5E45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789" w:type="dxa"/>
            <w:vAlign w:val="bottom"/>
          </w:tcPr>
          <w:p w14:paraId="6F19773D" w14:textId="77777777" w:rsidR="005D5E45" w:rsidRPr="004517A7" w:rsidRDefault="005D5E45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10" w:type="dxa"/>
            <w:vAlign w:val="bottom"/>
          </w:tcPr>
          <w:p w14:paraId="3F005D57" w14:textId="77777777" w:rsidR="005D5E45" w:rsidRPr="004517A7" w:rsidRDefault="005D5E45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10" w:type="dxa"/>
            <w:vAlign w:val="bottom"/>
          </w:tcPr>
          <w:p w14:paraId="0C09A7F4" w14:textId="77777777" w:rsidR="005D5E45" w:rsidRPr="004517A7" w:rsidRDefault="005D5E45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71" w:type="dxa"/>
            <w:vAlign w:val="bottom"/>
          </w:tcPr>
          <w:p w14:paraId="697CEAD8" w14:textId="77777777" w:rsidR="005D5E45" w:rsidRPr="004517A7" w:rsidRDefault="005D5E45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39" w:type="dxa"/>
            <w:vAlign w:val="bottom"/>
          </w:tcPr>
          <w:p w14:paraId="784A4AF0" w14:textId="77777777" w:rsidR="005D5E45" w:rsidRPr="004517A7" w:rsidRDefault="005D5E45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75" w:type="dxa"/>
            <w:vAlign w:val="bottom"/>
          </w:tcPr>
          <w:p w14:paraId="5529DDA9" w14:textId="77777777" w:rsidR="005D5E45" w:rsidRPr="004517A7" w:rsidRDefault="005D5E45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</w:tr>
      <w:tr w:rsidR="00280F8A" w:rsidRPr="004517A7" w14:paraId="47E47CDE" w14:textId="77777777" w:rsidTr="00C44395">
        <w:trPr>
          <w:gridAfter w:val="1"/>
          <w:wAfter w:w="3" w:type="dxa"/>
        </w:trPr>
        <w:tc>
          <w:tcPr>
            <w:tcW w:w="2610" w:type="dxa"/>
            <w:vAlign w:val="bottom"/>
          </w:tcPr>
          <w:p w14:paraId="103E611F" w14:textId="77777777" w:rsidR="00EC13EF" w:rsidRPr="004517A7" w:rsidRDefault="005D5E45" w:rsidP="0072672F">
            <w:pPr>
              <w:pStyle w:val="BodyTextIndent3"/>
              <w:spacing w:before="0" w:after="0" w:line="276" w:lineRule="auto"/>
              <w:ind w:left="162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</w:t>
            </w:r>
          </w:p>
          <w:p w14:paraId="4B3E761C" w14:textId="58D87A76" w:rsidR="005D5E45" w:rsidRPr="004517A7" w:rsidRDefault="005D5E45" w:rsidP="00EC13EF">
            <w:pPr>
              <w:pStyle w:val="BodyTextIndent3"/>
              <w:spacing w:before="0" w:after="0" w:line="276" w:lineRule="auto"/>
              <w:ind w:left="162" w:hanging="4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810" w:type="dxa"/>
            <w:vAlign w:val="bottom"/>
          </w:tcPr>
          <w:p w14:paraId="3645F95F" w14:textId="38FB1AD1" w:rsidR="005D5E45" w:rsidRPr="004517A7" w:rsidRDefault="001A787E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831" w:type="dxa"/>
            <w:vAlign w:val="bottom"/>
          </w:tcPr>
          <w:p w14:paraId="357C8C40" w14:textId="7D65623B" w:rsidR="005D5E45" w:rsidRPr="004517A7" w:rsidRDefault="00363980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6</w:t>
            </w:r>
          </w:p>
        </w:tc>
        <w:tc>
          <w:tcPr>
            <w:tcW w:w="789" w:type="dxa"/>
            <w:vAlign w:val="bottom"/>
          </w:tcPr>
          <w:p w14:paraId="061D4BD2" w14:textId="50F05D61" w:rsidR="005D5E45" w:rsidRPr="004517A7" w:rsidRDefault="001A787E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CF25F3A" w14:textId="77777777" w:rsidR="005D5E45" w:rsidRPr="004517A7" w:rsidRDefault="005D5E45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693C06CA" w14:textId="66561E74" w:rsidR="005D5E45" w:rsidRPr="004517A7" w:rsidRDefault="001A787E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871" w:type="dxa"/>
            <w:vAlign w:val="bottom"/>
          </w:tcPr>
          <w:p w14:paraId="3EDD619A" w14:textId="77777777" w:rsidR="005D5E45" w:rsidRPr="004517A7" w:rsidRDefault="005D5E45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39" w:type="dxa"/>
            <w:vAlign w:val="bottom"/>
          </w:tcPr>
          <w:p w14:paraId="4DF63234" w14:textId="6E43E6EA" w:rsidR="005D5E45" w:rsidRPr="004517A7" w:rsidRDefault="001A787E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875" w:type="dxa"/>
            <w:vAlign w:val="bottom"/>
          </w:tcPr>
          <w:p w14:paraId="78F0C5E3" w14:textId="07D14DEA" w:rsidR="005D5E45" w:rsidRPr="004517A7" w:rsidRDefault="005D5E45" w:rsidP="00FF694A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</w:rPr>
              <w:t>6</w:t>
            </w:r>
          </w:p>
        </w:tc>
      </w:tr>
      <w:tr w:rsidR="00280F8A" w:rsidRPr="004517A7" w14:paraId="77D4FF20" w14:textId="77777777" w:rsidTr="00C44395">
        <w:trPr>
          <w:gridAfter w:val="1"/>
          <w:wAfter w:w="3" w:type="dxa"/>
        </w:trPr>
        <w:tc>
          <w:tcPr>
            <w:tcW w:w="2610" w:type="dxa"/>
            <w:vAlign w:val="bottom"/>
          </w:tcPr>
          <w:p w14:paraId="23971D9A" w14:textId="77777777" w:rsidR="005D5E45" w:rsidRPr="004517A7" w:rsidRDefault="005D5E45" w:rsidP="0072672F">
            <w:pPr>
              <w:pStyle w:val="BodyTextIndent3"/>
              <w:spacing w:before="0" w:after="0" w:line="276" w:lineRule="auto"/>
              <w:ind w:left="162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</w:t>
            </w:r>
          </w:p>
          <w:p w14:paraId="77576553" w14:textId="77777777" w:rsidR="005D5E45" w:rsidRPr="004517A7" w:rsidRDefault="005D5E45" w:rsidP="0072672F">
            <w:pPr>
              <w:pStyle w:val="BodyTextIndent3"/>
              <w:spacing w:before="0" w:after="0" w:line="276" w:lineRule="auto"/>
              <w:ind w:left="162" w:hanging="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810" w:type="dxa"/>
            <w:vAlign w:val="bottom"/>
          </w:tcPr>
          <w:p w14:paraId="6ED70CD2" w14:textId="14409EAB" w:rsidR="005D5E45" w:rsidRPr="004517A7" w:rsidRDefault="001A787E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831" w:type="dxa"/>
            <w:vAlign w:val="bottom"/>
          </w:tcPr>
          <w:p w14:paraId="4B13D53E" w14:textId="77777777" w:rsidR="005D5E45" w:rsidRPr="004517A7" w:rsidRDefault="005D5E45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789" w:type="dxa"/>
            <w:vAlign w:val="bottom"/>
          </w:tcPr>
          <w:p w14:paraId="52E8763A" w14:textId="303B373E" w:rsidR="005D5E45" w:rsidRPr="004517A7" w:rsidRDefault="001A787E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B0C6C95" w14:textId="77777777" w:rsidR="005D5E45" w:rsidRPr="004517A7" w:rsidRDefault="005D5E45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66AE5DFA" w14:textId="45064593" w:rsidR="005D5E45" w:rsidRPr="004517A7" w:rsidRDefault="001A787E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57</w:t>
            </w:r>
          </w:p>
        </w:tc>
        <w:tc>
          <w:tcPr>
            <w:tcW w:w="871" w:type="dxa"/>
            <w:vAlign w:val="bottom"/>
          </w:tcPr>
          <w:p w14:paraId="4A583575" w14:textId="31DEE12A" w:rsidR="005D5E45" w:rsidRPr="004517A7" w:rsidRDefault="005D5E45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</w:rPr>
              <w:t>172</w:t>
            </w:r>
          </w:p>
        </w:tc>
        <w:tc>
          <w:tcPr>
            <w:tcW w:w="839" w:type="dxa"/>
            <w:vAlign w:val="bottom"/>
          </w:tcPr>
          <w:p w14:paraId="3507AA16" w14:textId="6CD564DC" w:rsidR="005D5E45" w:rsidRPr="004517A7" w:rsidRDefault="001A787E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57</w:t>
            </w:r>
          </w:p>
        </w:tc>
        <w:tc>
          <w:tcPr>
            <w:tcW w:w="875" w:type="dxa"/>
            <w:vAlign w:val="bottom"/>
          </w:tcPr>
          <w:p w14:paraId="0214ED01" w14:textId="2DC38FCC" w:rsidR="005D5E45" w:rsidRPr="004517A7" w:rsidRDefault="005D5E45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</w:rPr>
              <w:t>172</w:t>
            </w:r>
          </w:p>
        </w:tc>
      </w:tr>
      <w:tr w:rsidR="00280F8A" w:rsidRPr="004517A7" w14:paraId="00130772" w14:textId="77777777" w:rsidTr="00C44395">
        <w:trPr>
          <w:gridAfter w:val="1"/>
          <w:wAfter w:w="3" w:type="dxa"/>
        </w:trPr>
        <w:tc>
          <w:tcPr>
            <w:tcW w:w="2610" w:type="dxa"/>
            <w:vAlign w:val="bottom"/>
          </w:tcPr>
          <w:p w14:paraId="414C5E92" w14:textId="77777777" w:rsidR="005D5E45" w:rsidRPr="004517A7" w:rsidRDefault="005D5E45" w:rsidP="0072672F">
            <w:pPr>
              <w:pStyle w:val="BodyTextIndent3"/>
              <w:spacing w:before="0" w:after="0" w:line="276" w:lineRule="auto"/>
              <w:ind w:left="162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810" w:type="dxa"/>
            <w:vAlign w:val="bottom"/>
          </w:tcPr>
          <w:p w14:paraId="29D4DFD5" w14:textId="0E13B854" w:rsidR="005D5E45" w:rsidRPr="004517A7" w:rsidRDefault="001A787E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831" w:type="dxa"/>
            <w:vAlign w:val="bottom"/>
          </w:tcPr>
          <w:p w14:paraId="669BAB38" w14:textId="77777777" w:rsidR="005D5E45" w:rsidRPr="004517A7" w:rsidRDefault="005D5E45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89" w:type="dxa"/>
            <w:vAlign w:val="bottom"/>
          </w:tcPr>
          <w:p w14:paraId="7D047010" w14:textId="153B045D" w:rsidR="005D5E45" w:rsidRPr="004517A7" w:rsidRDefault="00C44395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</w:rPr>
              <w:t>445</w:t>
            </w:r>
          </w:p>
        </w:tc>
        <w:tc>
          <w:tcPr>
            <w:tcW w:w="810" w:type="dxa"/>
            <w:vAlign w:val="bottom"/>
          </w:tcPr>
          <w:p w14:paraId="2E4C0528" w14:textId="77777777" w:rsidR="005D5E45" w:rsidRPr="004517A7" w:rsidRDefault="005D5E45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147</w:t>
            </w:r>
          </w:p>
        </w:tc>
        <w:tc>
          <w:tcPr>
            <w:tcW w:w="810" w:type="dxa"/>
            <w:vAlign w:val="bottom"/>
          </w:tcPr>
          <w:p w14:paraId="356EA660" w14:textId="5B919729" w:rsidR="005D5E45" w:rsidRPr="004517A7" w:rsidRDefault="001A787E" w:rsidP="001A787E">
            <w:pPr>
              <w:spacing w:line="276" w:lineRule="auto"/>
              <w:ind w:right="-60"/>
              <w:jc w:val="center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 xml:space="preserve">        -</w:t>
            </w:r>
          </w:p>
        </w:tc>
        <w:tc>
          <w:tcPr>
            <w:tcW w:w="871" w:type="dxa"/>
            <w:vAlign w:val="bottom"/>
          </w:tcPr>
          <w:p w14:paraId="70F1785B" w14:textId="77777777" w:rsidR="005D5E45" w:rsidRPr="004517A7" w:rsidRDefault="005D5E45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39" w:type="dxa"/>
            <w:vAlign w:val="bottom"/>
          </w:tcPr>
          <w:p w14:paraId="7AA31FD5" w14:textId="09BCA1D8" w:rsidR="005D5E45" w:rsidRPr="004517A7" w:rsidRDefault="00C44395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</w:rPr>
              <w:t>445</w:t>
            </w:r>
          </w:p>
        </w:tc>
        <w:tc>
          <w:tcPr>
            <w:tcW w:w="875" w:type="dxa"/>
            <w:vAlign w:val="bottom"/>
          </w:tcPr>
          <w:p w14:paraId="5F093A6B" w14:textId="28BDFBBA" w:rsidR="005D5E45" w:rsidRPr="004517A7" w:rsidRDefault="00280F8A" w:rsidP="00FF694A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4517A7"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 xml:space="preserve">   </w:t>
            </w:r>
            <w:r w:rsidR="005D5E45" w:rsidRPr="004517A7">
              <w:rPr>
                <w:rFonts w:asciiTheme="majorBidi" w:eastAsia="Times New Roman" w:hAnsiTheme="majorBidi" w:cstheme="majorBidi"/>
                <w:kern w:val="28"/>
                <w:sz w:val="28"/>
              </w:rPr>
              <w:t>147</w:t>
            </w:r>
          </w:p>
        </w:tc>
      </w:tr>
      <w:tr w:rsidR="00280F8A" w:rsidRPr="004517A7" w14:paraId="3FB4945B" w14:textId="77777777" w:rsidTr="00C44395">
        <w:trPr>
          <w:gridAfter w:val="1"/>
          <w:wAfter w:w="3" w:type="dxa"/>
        </w:trPr>
        <w:tc>
          <w:tcPr>
            <w:tcW w:w="2610" w:type="dxa"/>
            <w:vAlign w:val="bottom"/>
          </w:tcPr>
          <w:p w14:paraId="75115B74" w14:textId="77777777" w:rsidR="005D5E45" w:rsidRPr="004517A7" w:rsidRDefault="005D5E45" w:rsidP="0072672F">
            <w:pPr>
              <w:pStyle w:val="BodyTextIndent3"/>
              <w:spacing w:before="0" w:after="0" w:line="276" w:lineRule="auto"/>
              <w:ind w:left="162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517A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810" w:type="dxa"/>
            <w:vAlign w:val="bottom"/>
          </w:tcPr>
          <w:p w14:paraId="35EE7671" w14:textId="25931674" w:rsidR="005D5E45" w:rsidRPr="004517A7" w:rsidRDefault="001A787E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831" w:type="dxa"/>
            <w:vAlign w:val="bottom"/>
          </w:tcPr>
          <w:p w14:paraId="18429390" w14:textId="77777777" w:rsidR="005D5E45" w:rsidRPr="004517A7" w:rsidRDefault="005D5E45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89" w:type="dxa"/>
            <w:vAlign w:val="bottom"/>
          </w:tcPr>
          <w:p w14:paraId="4D23ABDE" w14:textId="71557FCC" w:rsidR="005D5E45" w:rsidRPr="004517A7" w:rsidRDefault="00791C51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4517A7"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2</w:t>
            </w:r>
            <w:r w:rsidR="00C44395" w:rsidRPr="004517A7">
              <w:rPr>
                <w:rFonts w:asciiTheme="majorBidi" w:eastAsia="Times New Roman" w:hAnsiTheme="majorBidi" w:cstheme="majorBidi"/>
                <w:kern w:val="28"/>
                <w:sz w:val="28"/>
              </w:rPr>
              <w:t>67</w:t>
            </w:r>
          </w:p>
        </w:tc>
        <w:tc>
          <w:tcPr>
            <w:tcW w:w="810" w:type="dxa"/>
            <w:vAlign w:val="bottom"/>
          </w:tcPr>
          <w:p w14:paraId="6C853219" w14:textId="77777777" w:rsidR="005D5E45" w:rsidRPr="004517A7" w:rsidRDefault="005D5E45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175</w:t>
            </w:r>
          </w:p>
        </w:tc>
        <w:tc>
          <w:tcPr>
            <w:tcW w:w="810" w:type="dxa"/>
            <w:vAlign w:val="bottom"/>
          </w:tcPr>
          <w:p w14:paraId="4CDFC9BD" w14:textId="731EB985" w:rsidR="005D5E45" w:rsidRPr="004517A7" w:rsidRDefault="001A787E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871" w:type="dxa"/>
            <w:vAlign w:val="bottom"/>
          </w:tcPr>
          <w:p w14:paraId="404B3DCA" w14:textId="77777777" w:rsidR="005D5E45" w:rsidRPr="004517A7" w:rsidRDefault="005D5E45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39" w:type="dxa"/>
            <w:vAlign w:val="bottom"/>
          </w:tcPr>
          <w:p w14:paraId="218E37F7" w14:textId="593028F6" w:rsidR="005D5E45" w:rsidRPr="004517A7" w:rsidRDefault="001A787E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2</w:t>
            </w:r>
            <w:r w:rsidR="00C44395" w:rsidRPr="004517A7">
              <w:rPr>
                <w:rFonts w:asciiTheme="majorBidi" w:eastAsia="Times New Roman" w:hAnsiTheme="majorBidi" w:cstheme="majorBidi"/>
                <w:kern w:val="28"/>
                <w:sz w:val="28"/>
              </w:rPr>
              <w:t>67</w:t>
            </w:r>
          </w:p>
        </w:tc>
        <w:tc>
          <w:tcPr>
            <w:tcW w:w="875" w:type="dxa"/>
            <w:vAlign w:val="bottom"/>
          </w:tcPr>
          <w:p w14:paraId="6805C071" w14:textId="77777777" w:rsidR="005D5E45" w:rsidRPr="004517A7" w:rsidRDefault="005D5E45" w:rsidP="00FF694A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</w:rPr>
              <w:t>175</w:t>
            </w:r>
          </w:p>
        </w:tc>
      </w:tr>
      <w:tr w:rsidR="00280F8A" w:rsidRPr="004517A7" w14:paraId="7AF6782E" w14:textId="77777777" w:rsidTr="00C44395">
        <w:trPr>
          <w:gridAfter w:val="1"/>
          <w:wAfter w:w="3" w:type="dxa"/>
        </w:trPr>
        <w:tc>
          <w:tcPr>
            <w:tcW w:w="2610" w:type="dxa"/>
            <w:vAlign w:val="bottom"/>
          </w:tcPr>
          <w:p w14:paraId="0DAC30B7" w14:textId="77777777" w:rsidR="005D5E45" w:rsidRPr="004517A7" w:rsidRDefault="005D5E45" w:rsidP="0072672F">
            <w:pPr>
              <w:pStyle w:val="BodyTextIndent3"/>
              <w:spacing w:before="0" w:after="0" w:line="276" w:lineRule="auto"/>
              <w:ind w:left="162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517A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810" w:type="dxa"/>
            <w:vAlign w:val="bottom"/>
          </w:tcPr>
          <w:p w14:paraId="21D5A52A" w14:textId="16D132DD" w:rsidR="005D5E45" w:rsidRPr="004517A7" w:rsidRDefault="001A787E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831" w:type="dxa"/>
            <w:vAlign w:val="bottom"/>
          </w:tcPr>
          <w:p w14:paraId="1C2DF714" w14:textId="77777777" w:rsidR="005D5E45" w:rsidRPr="004517A7" w:rsidRDefault="005D5E45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89" w:type="dxa"/>
            <w:vAlign w:val="bottom"/>
          </w:tcPr>
          <w:p w14:paraId="2A6C844C" w14:textId="23FB9D3A" w:rsidR="005D5E45" w:rsidRPr="004517A7" w:rsidRDefault="001A787E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01C1CC5" w14:textId="77777777" w:rsidR="005D5E45" w:rsidRPr="004517A7" w:rsidRDefault="005D5E45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71887E24" w14:textId="3EC93967" w:rsidR="005D5E45" w:rsidRPr="004517A7" w:rsidRDefault="001A787E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2</w:t>
            </w:r>
          </w:p>
        </w:tc>
        <w:tc>
          <w:tcPr>
            <w:tcW w:w="871" w:type="dxa"/>
            <w:vAlign w:val="bottom"/>
          </w:tcPr>
          <w:p w14:paraId="1C5C1D59" w14:textId="54B916B7" w:rsidR="005D5E45" w:rsidRPr="004517A7" w:rsidRDefault="005D5E45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11</w:t>
            </w:r>
            <w:r w:rsidR="008F2360" w:rsidRPr="004517A7">
              <w:rPr>
                <w:rFonts w:asciiTheme="majorBidi" w:eastAsia="Times New Roman" w:hAnsiTheme="majorBidi" w:cstheme="majorBidi" w:hint="cs"/>
                <w:kern w:val="28"/>
                <w:sz w:val="28"/>
                <w:szCs w:val="28"/>
                <w:cs/>
              </w:rPr>
              <w:t>4</w:t>
            </w:r>
          </w:p>
        </w:tc>
        <w:tc>
          <w:tcPr>
            <w:tcW w:w="839" w:type="dxa"/>
            <w:vAlign w:val="bottom"/>
          </w:tcPr>
          <w:p w14:paraId="14DE92F6" w14:textId="75643294" w:rsidR="005D5E45" w:rsidRPr="004517A7" w:rsidRDefault="001A787E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2</w:t>
            </w:r>
          </w:p>
        </w:tc>
        <w:tc>
          <w:tcPr>
            <w:tcW w:w="875" w:type="dxa"/>
            <w:vAlign w:val="bottom"/>
          </w:tcPr>
          <w:p w14:paraId="39B8A09D" w14:textId="73AA6A08" w:rsidR="005D5E45" w:rsidRPr="004517A7" w:rsidRDefault="008F2360" w:rsidP="00FF694A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4517A7"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114</w:t>
            </w:r>
          </w:p>
        </w:tc>
      </w:tr>
      <w:tr w:rsidR="00280F8A" w:rsidRPr="004517A7" w14:paraId="50B1BDE7" w14:textId="77777777" w:rsidTr="00C44395">
        <w:trPr>
          <w:gridAfter w:val="1"/>
          <w:wAfter w:w="3" w:type="dxa"/>
        </w:trPr>
        <w:tc>
          <w:tcPr>
            <w:tcW w:w="2610" w:type="dxa"/>
            <w:vAlign w:val="bottom"/>
          </w:tcPr>
          <w:p w14:paraId="5C6D720C" w14:textId="77777777" w:rsidR="005D5E45" w:rsidRPr="004517A7" w:rsidRDefault="005D5E45" w:rsidP="0072672F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517A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สิทธิภายใต้สัญญาซื้อขายไฟฟ้า                         จากการรวมธุรกิจ</w:t>
            </w:r>
          </w:p>
        </w:tc>
        <w:tc>
          <w:tcPr>
            <w:tcW w:w="810" w:type="dxa"/>
            <w:vAlign w:val="bottom"/>
          </w:tcPr>
          <w:p w14:paraId="6DBD2194" w14:textId="72991023" w:rsidR="005D5E45" w:rsidRPr="004517A7" w:rsidRDefault="001A787E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831" w:type="dxa"/>
            <w:vAlign w:val="bottom"/>
          </w:tcPr>
          <w:p w14:paraId="0BBE2833" w14:textId="77777777" w:rsidR="005D5E45" w:rsidRPr="004517A7" w:rsidRDefault="005D5E45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89" w:type="dxa"/>
            <w:vAlign w:val="bottom"/>
          </w:tcPr>
          <w:p w14:paraId="1918E2B4" w14:textId="06CB72B8" w:rsidR="005D5E45" w:rsidRPr="004517A7" w:rsidRDefault="001A787E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6ABDD361" w14:textId="77777777" w:rsidR="005D5E45" w:rsidRPr="004517A7" w:rsidRDefault="005D5E45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0F630EBA" w14:textId="406AAB78" w:rsidR="005D5E45" w:rsidRPr="004517A7" w:rsidRDefault="008F2360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4517A7"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68</w:t>
            </w:r>
          </w:p>
        </w:tc>
        <w:tc>
          <w:tcPr>
            <w:tcW w:w="871" w:type="dxa"/>
            <w:vAlign w:val="bottom"/>
          </w:tcPr>
          <w:p w14:paraId="6638AAEB" w14:textId="77777777" w:rsidR="005D5E45" w:rsidRPr="004517A7" w:rsidRDefault="005D5E45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72</w:t>
            </w:r>
          </w:p>
        </w:tc>
        <w:tc>
          <w:tcPr>
            <w:tcW w:w="839" w:type="dxa"/>
            <w:vAlign w:val="bottom"/>
          </w:tcPr>
          <w:p w14:paraId="2701DFCD" w14:textId="2AD063A6" w:rsidR="005D5E45" w:rsidRPr="004517A7" w:rsidRDefault="008F2360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4517A7"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68</w:t>
            </w:r>
          </w:p>
        </w:tc>
        <w:tc>
          <w:tcPr>
            <w:tcW w:w="875" w:type="dxa"/>
            <w:vAlign w:val="bottom"/>
          </w:tcPr>
          <w:p w14:paraId="0DF37A91" w14:textId="77777777" w:rsidR="005D5E45" w:rsidRPr="004517A7" w:rsidRDefault="005D5E45" w:rsidP="00FF694A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</w:rPr>
              <w:t>72</w:t>
            </w:r>
          </w:p>
        </w:tc>
      </w:tr>
      <w:tr w:rsidR="00280F8A" w:rsidRPr="004517A7" w14:paraId="6BA0856D" w14:textId="77777777" w:rsidTr="00C44395">
        <w:trPr>
          <w:gridAfter w:val="1"/>
          <w:wAfter w:w="3" w:type="dxa"/>
        </w:trPr>
        <w:tc>
          <w:tcPr>
            <w:tcW w:w="2610" w:type="dxa"/>
            <w:vAlign w:val="bottom"/>
          </w:tcPr>
          <w:p w14:paraId="4DCF2DB8" w14:textId="77777777" w:rsidR="005D5E45" w:rsidRPr="004517A7" w:rsidRDefault="005D5E45" w:rsidP="0072672F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517A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สิทธิประโยชน์ภายใต้สัญญาเช่าที่ดินจากการรวมธุรกิจ</w:t>
            </w:r>
          </w:p>
        </w:tc>
        <w:tc>
          <w:tcPr>
            <w:tcW w:w="810" w:type="dxa"/>
            <w:vAlign w:val="bottom"/>
          </w:tcPr>
          <w:p w14:paraId="2019CDC7" w14:textId="750D1655" w:rsidR="005D5E45" w:rsidRPr="004517A7" w:rsidRDefault="001A787E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831" w:type="dxa"/>
            <w:vAlign w:val="bottom"/>
          </w:tcPr>
          <w:p w14:paraId="18F80E48" w14:textId="77777777" w:rsidR="005D5E45" w:rsidRPr="004517A7" w:rsidRDefault="005D5E45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89" w:type="dxa"/>
            <w:vAlign w:val="bottom"/>
          </w:tcPr>
          <w:p w14:paraId="7F48A277" w14:textId="655507BD" w:rsidR="005D5E45" w:rsidRPr="004517A7" w:rsidRDefault="00C44395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</w:rPr>
              <w:t>33</w:t>
            </w:r>
          </w:p>
        </w:tc>
        <w:tc>
          <w:tcPr>
            <w:tcW w:w="810" w:type="dxa"/>
            <w:vAlign w:val="bottom"/>
          </w:tcPr>
          <w:p w14:paraId="208DA5EB" w14:textId="77777777" w:rsidR="005D5E45" w:rsidRPr="004517A7" w:rsidRDefault="005D5E45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31</w:t>
            </w:r>
          </w:p>
        </w:tc>
        <w:tc>
          <w:tcPr>
            <w:tcW w:w="810" w:type="dxa"/>
            <w:vAlign w:val="bottom"/>
          </w:tcPr>
          <w:p w14:paraId="7522F76B" w14:textId="2D641F13" w:rsidR="005D5E45" w:rsidRPr="004517A7" w:rsidRDefault="001A787E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871" w:type="dxa"/>
            <w:vAlign w:val="bottom"/>
          </w:tcPr>
          <w:p w14:paraId="597AB5E9" w14:textId="77777777" w:rsidR="005D5E45" w:rsidRPr="004517A7" w:rsidRDefault="005D5E45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39" w:type="dxa"/>
            <w:vAlign w:val="bottom"/>
          </w:tcPr>
          <w:p w14:paraId="53A1972A" w14:textId="71454767" w:rsidR="005D5E45" w:rsidRPr="004517A7" w:rsidRDefault="00C44395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</w:rPr>
              <w:t>33</w:t>
            </w:r>
          </w:p>
        </w:tc>
        <w:tc>
          <w:tcPr>
            <w:tcW w:w="875" w:type="dxa"/>
            <w:vAlign w:val="bottom"/>
          </w:tcPr>
          <w:p w14:paraId="79311932" w14:textId="77777777" w:rsidR="005D5E45" w:rsidRPr="004517A7" w:rsidRDefault="005D5E45" w:rsidP="00FF694A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</w:rPr>
              <w:t>31</w:t>
            </w:r>
          </w:p>
        </w:tc>
      </w:tr>
      <w:tr w:rsidR="00280F8A" w:rsidRPr="004517A7" w14:paraId="622725FC" w14:textId="77777777" w:rsidTr="00C44395">
        <w:trPr>
          <w:gridAfter w:val="1"/>
          <w:wAfter w:w="3" w:type="dxa"/>
        </w:trPr>
        <w:tc>
          <w:tcPr>
            <w:tcW w:w="2610" w:type="dxa"/>
            <w:vAlign w:val="bottom"/>
          </w:tcPr>
          <w:p w14:paraId="082BA6F4" w14:textId="77777777" w:rsidR="005D5E45" w:rsidRPr="004517A7" w:rsidRDefault="005D5E45" w:rsidP="0072672F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517A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สิทธิภายใต้สัญญาบริการสถานีแก๊สจากการรวมธุรกิจ</w:t>
            </w:r>
          </w:p>
        </w:tc>
        <w:tc>
          <w:tcPr>
            <w:tcW w:w="810" w:type="dxa"/>
            <w:vAlign w:val="bottom"/>
          </w:tcPr>
          <w:p w14:paraId="0DB097F7" w14:textId="121EB265" w:rsidR="005D5E45" w:rsidRPr="004517A7" w:rsidRDefault="001A787E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831" w:type="dxa"/>
            <w:vAlign w:val="bottom"/>
          </w:tcPr>
          <w:p w14:paraId="4AC2907C" w14:textId="77777777" w:rsidR="005D5E45" w:rsidRPr="004517A7" w:rsidRDefault="005D5E45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89" w:type="dxa"/>
            <w:vAlign w:val="bottom"/>
          </w:tcPr>
          <w:p w14:paraId="252DAFE7" w14:textId="23B15D54" w:rsidR="005D5E45" w:rsidRPr="004517A7" w:rsidRDefault="001A787E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64C1F600" w14:textId="77777777" w:rsidR="005D5E45" w:rsidRPr="004517A7" w:rsidRDefault="005D5E45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000749FA" w14:textId="742CFE21" w:rsidR="005D5E45" w:rsidRPr="004517A7" w:rsidRDefault="001A787E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6</w:t>
            </w:r>
            <w:r w:rsidR="008F2360" w:rsidRPr="004517A7"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5</w:t>
            </w:r>
          </w:p>
        </w:tc>
        <w:tc>
          <w:tcPr>
            <w:tcW w:w="871" w:type="dxa"/>
            <w:vAlign w:val="bottom"/>
          </w:tcPr>
          <w:p w14:paraId="32ADA57B" w14:textId="77777777" w:rsidR="005D5E45" w:rsidRPr="004517A7" w:rsidRDefault="005D5E45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68</w:t>
            </w:r>
          </w:p>
        </w:tc>
        <w:tc>
          <w:tcPr>
            <w:tcW w:w="839" w:type="dxa"/>
            <w:vAlign w:val="bottom"/>
          </w:tcPr>
          <w:p w14:paraId="4AB23939" w14:textId="604F2134" w:rsidR="005D5E45" w:rsidRPr="004517A7" w:rsidRDefault="001A787E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6</w:t>
            </w:r>
            <w:r w:rsidR="008F2360" w:rsidRPr="004517A7"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5</w:t>
            </w:r>
          </w:p>
        </w:tc>
        <w:tc>
          <w:tcPr>
            <w:tcW w:w="875" w:type="dxa"/>
            <w:vAlign w:val="bottom"/>
          </w:tcPr>
          <w:p w14:paraId="324A2982" w14:textId="77777777" w:rsidR="005D5E45" w:rsidRPr="004517A7" w:rsidRDefault="005D5E45" w:rsidP="00FF694A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</w:rPr>
              <w:t>68</w:t>
            </w:r>
          </w:p>
        </w:tc>
      </w:tr>
      <w:tr w:rsidR="00F47875" w:rsidRPr="004517A7" w14:paraId="0E1F9CCE" w14:textId="77777777" w:rsidTr="00C44395">
        <w:trPr>
          <w:gridAfter w:val="1"/>
          <w:wAfter w:w="3" w:type="dxa"/>
        </w:trPr>
        <w:tc>
          <w:tcPr>
            <w:tcW w:w="2610" w:type="dxa"/>
            <w:vAlign w:val="bottom"/>
          </w:tcPr>
          <w:p w14:paraId="475C615E" w14:textId="7C01653B" w:rsidR="00F47875" w:rsidRPr="004517A7" w:rsidRDefault="00F47875" w:rsidP="0072672F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517A7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สิทธิ</w:t>
            </w:r>
            <w:r w:rsidR="0081036A" w:rsidRPr="004517A7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การให้บริการจากข้อตกลง</w:t>
            </w:r>
            <w:r w:rsidR="001D53D0" w:rsidRPr="004517A7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สัมปทาน</w:t>
            </w:r>
          </w:p>
        </w:tc>
        <w:tc>
          <w:tcPr>
            <w:tcW w:w="810" w:type="dxa"/>
            <w:vAlign w:val="bottom"/>
          </w:tcPr>
          <w:p w14:paraId="3E102DF6" w14:textId="74A8FF71" w:rsidR="00F47875" w:rsidRPr="004517A7" w:rsidRDefault="001D53D0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0DC015E7" w14:textId="125C8B5D" w:rsidR="00F47875" w:rsidRPr="004517A7" w:rsidRDefault="001D53D0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89" w:type="dxa"/>
            <w:vAlign w:val="bottom"/>
          </w:tcPr>
          <w:p w14:paraId="1D150919" w14:textId="4385E328" w:rsidR="00F47875" w:rsidRPr="004517A7" w:rsidRDefault="001D53D0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</w:rPr>
              <w:t>1,351</w:t>
            </w:r>
          </w:p>
        </w:tc>
        <w:tc>
          <w:tcPr>
            <w:tcW w:w="810" w:type="dxa"/>
            <w:vAlign w:val="bottom"/>
          </w:tcPr>
          <w:p w14:paraId="4B0AD72D" w14:textId="0268555E" w:rsidR="00F47875" w:rsidRPr="004517A7" w:rsidRDefault="001D53D0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79EDC40B" w14:textId="779FB6D6" w:rsidR="00F47875" w:rsidRPr="004517A7" w:rsidRDefault="001D53D0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71" w:type="dxa"/>
            <w:vAlign w:val="bottom"/>
          </w:tcPr>
          <w:p w14:paraId="3186CD03" w14:textId="453618B8" w:rsidR="00F47875" w:rsidRPr="004517A7" w:rsidRDefault="001D53D0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39" w:type="dxa"/>
            <w:vAlign w:val="bottom"/>
          </w:tcPr>
          <w:p w14:paraId="1B73BF0A" w14:textId="0B455155" w:rsidR="00F47875" w:rsidRPr="004517A7" w:rsidRDefault="001D53D0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</w:rPr>
              <w:t>1,351</w:t>
            </w:r>
          </w:p>
        </w:tc>
        <w:tc>
          <w:tcPr>
            <w:tcW w:w="875" w:type="dxa"/>
            <w:vAlign w:val="bottom"/>
          </w:tcPr>
          <w:p w14:paraId="42749908" w14:textId="7D4DE345" w:rsidR="00F47875" w:rsidRPr="004517A7" w:rsidRDefault="001D53D0" w:rsidP="00FF694A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</w:tr>
    </w:tbl>
    <w:p w14:paraId="12E91283" w14:textId="45D9D5EA" w:rsidR="005D5E45" w:rsidRPr="004517A7" w:rsidRDefault="005D5E45" w:rsidP="005D5E45">
      <w:pPr>
        <w:pStyle w:val="ListParagraph"/>
        <w:rPr>
          <w:rFonts w:asciiTheme="majorBidi" w:hAnsiTheme="majorBidi" w:cstheme="majorBidi"/>
          <w:sz w:val="28"/>
        </w:rPr>
      </w:pPr>
    </w:p>
    <w:p w14:paraId="1277D687" w14:textId="58E65EC6" w:rsidR="001F44B0" w:rsidRPr="004517A7" w:rsidRDefault="001F44B0">
      <w:pPr>
        <w:overflowPunct/>
        <w:autoSpaceDE/>
        <w:autoSpaceDN/>
        <w:adjustRightInd/>
        <w:textAlignment w:val="auto"/>
        <w:rPr>
          <w:rFonts w:hint="eastAsia"/>
        </w:rPr>
      </w:pPr>
      <w:r w:rsidRPr="004517A7">
        <w:rPr>
          <w:rFonts w:hint="eastAsia"/>
        </w:rPr>
        <w:br w:type="page"/>
      </w:r>
    </w:p>
    <w:tbl>
      <w:tblPr>
        <w:tblW w:w="946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40"/>
        <w:gridCol w:w="831"/>
        <w:gridCol w:w="709"/>
        <w:gridCol w:w="728"/>
        <w:gridCol w:w="871"/>
        <w:gridCol w:w="765"/>
        <w:gridCol w:w="831"/>
        <w:gridCol w:w="831"/>
        <w:gridCol w:w="862"/>
      </w:tblGrid>
      <w:tr w:rsidR="005D5E45" w:rsidRPr="004517A7" w14:paraId="7CF616AF" w14:textId="77777777" w:rsidTr="008F2360">
        <w:trPr>
          <w:tblHeader/>
        </w:trPr>
        <w:tc>
          <w:tcPr>
            <w:tcW w:w="9468" w:type="dxa"/>
            <w:gridSpan w:val="9"/>
            <w:vAlign w:val="bottom"/>
          </w:tcPr>
          <w:p w14:paraId="1A6DAF98" w14:textId="2C847860" w:rsidR="005D5E45" w:rsidRPr="004517A7" w:rsidRDefault="005D5E45" w:rsidP="0072672F">
            <w:pPr>
              <w:pStyle w:val="BodyTextIndent3"/>
              <w:spacing w:before="0" w:after="0" w:line="276" w:lineRule="auto"/>
              <w:ind w:left="0"/>
              <w:jc w:val="right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</w:rPr>
              <w:lastRenderedPageBreak/>
              <w:t>(</w:t>
            </w: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4517A7">
              <w:rPr>
                <w:rFonts w:hint="cs"/>
                <w:kern w:val="28"/>
                <w:sz w:val="28"/>
                <w:szCs w:val="28"/>
              </w:rPr>
              <w:t xml:space="preserve">: </w:t>
            </w:r>
            <w:r w:rsidR="008F2360" w:rsidRPr="004517A7">
              <w:rPr>
                <w:rFonts w:hint="cs"/>
                <w:kern w:val="28"/>
                <w:sz w:val="28"/>
                <w:szCs w:val="28"/>
                <w:cs/>
              </w:rPr>
              <w:t>ล้าน</w:t>
            </w: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บาท</w:t>
            </w:r>
            <w:r w:rsidRPr="004517A7">
              <w:rPr>
                <w:rFonts w:hint="cs"/>
                <w:kern w:val="28"/>
                <w:sz w:val="28"/>
                <w:szCs w:val="28"/>
              </w:rPr>
              <w:t>)</w:t>
            </w:r>
          </w:p>
        </w:tc>
      </w:tr>
      <w:tr w:rsidR="005D5E45" w:rsidRPr="004517A7" w14:paraId="2F2FE827" w14:textId="77777777" w:rsidTr="008F2360">
        <w:trPr>
          <w:tblHeader/>
        </w:trPr>
        <w:tc>
          <w:tcPr>
            <w:tcW w:w="3040" w:type="dxa"/>
            <w:vAlign w:val="bottom"/>
          </w:tcPr>
          <w:p w14:paraId="07D127D2" w14:textId="77777777" w:rsidR="005D5E45" w:rsidRPr="004517A7" w:rsidRDefault="005D5E45" w:rsidP="0072672F">
            <w:pPr>
              <w:pStyle w:val="BodyTextIndent3"/>
              <w:spacing w:before="0" w:after="0" w:line="276" w:lineRule="auto"/>
              <w:ind w:left="0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6428" w:type="dxa"/>
            <w:gridSpan w:val="8"/>
            <w:vAlign w:val="bottom"/>
          </w:tcPr>
          <w:p w14:paraId="7DF15AA8" w14:textId="77777777" w:rsidR="005D5E45" w:rsidRPr="004517A7" w:rsidRDefault="005D5E45" w:rsidP="0072672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5E45" w:rsidRPr="004517A7" w14:paraId="3E7E6D4C" w14:textId="77777777" w:rsidTr="008F2360">
        <w:trPr>
          <w:tblHeader/>
        </w:trPr>
        <w:tc>
          <w:tcPr>
            <w:tcW w:w="3040" w:type="dxa"/>
            <w:vAlign w:val="bottom"/>
          </w:tcPr>
          <w:p w14:paraId="5BE9E33A" w14:textId="77777777" w:rsidR="005D5E45" w:rsidRPr="004517A7" w:rsidRDefault="005D5E45" w:rsidP="0072672F">
            <w:pPr>
              <w:pStyle w:val="BodyTextIndent3"/>
              <w:spacing w:before="0" w:after="0" w:line="276" w:lineRule="auto"/>
              <w:ind w:left="0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36BF17B7" w14:textId="77777777" w:rsidR="005D5E45" w:rsidRPr="004517A7" w:rsidRDefault="005D5E45" w:rsidP="0072672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517A7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599" w:type="dxa"/>
            <w:gridSpan w:val="2"/>
            <w:vAlign w:val="bottom"/>
          </w:tcPr>
          <w:p w14:paraId="5BFD93AE" w14:textId="77777777" w:rsidR="005D5E45" w:rsidRPr="004517A7" w:rsidRDefault="005D5E45" w:rsidP="0072672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517A7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596" w:type="dxa"/>
            <w:gridSpan w:val="2"/>
            <w:vAlign w:val="bottom"/>
          </w:tcPr>
          <w:p w14:paraId="2A177000" w14:textId="77777777" w:rsidR="005D5E45" w:rsidRPr="004517A7" w:rsidRDefault="005D5E45" w:rsidP="0072672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517A7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693" w:type="dxa"/>
            <w:gridSpan w:val="2"/>
            <w:vAlign w:val="bottom"/>
          </w:tcPr>
          <w:p w14:paraId="60307828" w14:textId="77777777" w:rsidR="005D5E45" w:rsidRPr="004517A7" w:rsidRDefault="005D5E45" w:rsidP="0072672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F2360" w:rsidRPr="004517A7" w14:paraId="5D584D8C" w14:textId="77777777" w:rsidTr="008F2360">
        <w:trPr>
          <w:tblHeader/>
        </w:trPr>
        <w:tc>
          <w:tcPr>
            <w:tcW w:w="3040" w:type="dxa"/>
            <w:vAlign w:val="bottom"/>
          </w:tcPr>
          <w:p w14:paraId="1333E37D" w14:textId="77777777" w:rsidR="005D5E45" w:rsidRPr="004517A7" w:rsidRDefault="005D5E45" w:rsidP="0072672F">
            <w:pPr>
              <w:pStyle w:val="BodyTextIndent3"/>
              <w:spacing w:before="0" w:after="0" w:line="276" w:lineRule="auto"/>
              <w:ind w:left="0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48AAF4F2" w14:textId="77777777" w:rsidR="005D5E45" w:rsidRPr="004517A7" w:rsidRDefault="005D5E45" w:rsidP="0072672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709" w:type="dxa"/>
            <w:vAlign w:val="bottom"/>
          </w:tcPr>
          <w:p w14:paraId="6183CD24" w14:textId="77777777" w:rsidR="005D5E45" w:rsidRPr="004517A7" w:rsidRDefault="005D5E45" w:rsidP="0072672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728" w:type="dxa"/>
            <w:vAlign w:val="bottom"/>
          </w:tcPr>
          <w:p w14:paraId="1861C721" w14:textId="77777777" w:rsidR="005D5E45" w:rsidRPr="004517A7" w:rsidRDefault="005D5E45" w:rsidP="0072672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71" w:type="dxa"/>
            <w:vAlign w:val="bottom"/>
          </w:tcPr>
          <w:p w14:paraId="7A2109C9" w14:textId="77777777" w:rsidR="005D5E45" w:rsidRPr="004517A7" w:rsidRDefault="005D5E45" w:rsidP="0072672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765" w:type="dxa"/>
            <w:vAlign w:val="bottom"/>
          </w:tcPr>
          <w:p w14:paraId="60816B30" w14:textId="77777777" w:rsidR="005D5E45" w:rsidRPr="004517A7" w:rsidRDefault="005D5E45" w:rsidP="0072672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31" w:type="dxa"/>
            <w:vAlign w:val="bottom"/>
          </w:tcPr>
          <w:p w14:paraId="5FFA045A" w14:textId="77777777" w:rsidR="005D5E45" w:rsidRPr="004517A7" w:rsidRDefault="005D5E45" w:rsidP="0072672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831" w:type="dxa"/>
            <w:vAlign w:val="bottom"/>
          </w:tcPr>
          <w:p w14:paraId="1585CA76" w14:textId="77777777" w:rsidR="005D5E45" w:rsidRPr="004517A7" w:rsidRDefault="005D5E45" w:rsidP="0072672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62" w:type="dxa"/>
            <w:vAlign w:val="bottom"/>
          </w:tcPr>
          <w:p w14:paraId="48B4DB92" w14:textId="77777777" w:rsidR="005D5E45" w:rsidRPr="004517A7" w:rsidRDefault="005D5E45" w:rsidP="0072672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2563</w:t>
            </w:r>
          </w:p>
        </w:tc>
      </w:tr>
      <w:tr w:rsidR="008F2360" w:rsidRPr="004517A7" w14:paraId="247AF494" w14:textId="77777777" w:rsidTr="008F2360">
        <w:tc>
          <w:tcPr>
            <w:tcW w:w="3040" w:type="dxa"/>
            <w:vAlign w:val="bottom"/>
          </w:tcPr>
          <w:p w14:paraId="2BF9D7F9" w14:textId="77777777" w:rsidR="00FF694A" w:rsidRPr="004517A7" w:rsidRDefault="005D5E45" w:rsidP="00FF694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b/>
                <w:bCs/>
                <w:kern w:val="28"/>
                <w:sz w:val="28"/>
                <w:szCs w:val="28"/>
              </w:rPr>
            </w:pPr>
            <w:r w:rsidRPr="004517A7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</w:t>
            </w:r>
          </w:p>
          <w:p w14:paraId="1FA3E813" w14:textId="281AECC4" w:rsidR="005D5E45" w:rsidRPr="004517A7" w:rsidRDefault="005D5E45" w:rsidP="00FF694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4"/>
              <w:jc w:val="left"/>
              <w:rPr>
                <w:b/>
                <w:bCs/>
                <w:spacing w:val="-6"/>
                <w:kern w:val="28"/>
                <w:sz w:val="28"/>
                <w:szCs w:val="28"/>
              </w:rPr>
            </w:pPr>
            <w:r w:rsidRPr="004517A7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  <w:r w:rsidRPr="004517A7">
              <w:rPr>
                <w:rFonts w:hint="cs"/>
                <w:b/>
                <w:bCs/>
                <w:spacing w:val="-6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31" w:type="dxa"/>
            <w:vAlign w:val="bottom"/>
          </w:tcPr>
          <w:p w14:paraId="6E0AF02D" w14:textId="77777777" w:rsidR="005D5E45" w:rsidRPr="004517A7" w:rsidRDefault="005D5E45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709" w:type="dxa"/>
            <w:vAlign w:val="bottom"/>
          </w:tcPr>
          <w:p w14:paraId="34ACCEEE" w14:textId="77777777" w:rsidR="005D5E45" w:rsidRPr="004517A7" w:rsidRDefault="005D5E45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728" w:type="dxa"/>
            <w:vAlign w:val="bottom"/>
          </w:tcPr>
          <w:p w14:paraId="648B5F8B" w14:textId="77777777" w:rsidR="005D5E45" w:rsidRPr="004517A7" w:rsidRDefault="005D5E45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871" w:type="dxa"/>
            <w:vAlign w:val="bottom"/>
          </w:tcPr>
          <w:p w14:paraId="51DD4497" w14:textId="77777777" w:rsidR="005D5E45" w:rsidRPr="004517A7" w:rsidRDefault="005D5E45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765" w:type="dxa"/>
            <w:vAlign w:val="bottom"/>
          </w:tcPr>
          <w:p w14:paraId="309D40AE" w14:textId="77777777" w:rsidR="005D5E45" w:rsidRPr="004517A7" w:rsidRDefault="005D5E45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31" w:type="dxa"/>
            <w:vAlign w:val="bottom"/>
          </w:tcPr>
          <w:p w14:paraId="1BC7154D" w14:textId="77777777" w:rsidR="005D5E45" w:rsidRPr="004517A7" w:rsidRDefault="005D5E45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31" w:type="dxa"/>
            <w:vAlign w:val="bottom"/>
          </w:tcPr>
          <w:p w14:paraId="3F88E664" w14:textId="77777777" w:rsidR="005D5E45" w:rsidRPr="004517A7" w:rsidRDefault="005D5E45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62" w:type="dxa"/>
            <w:vAlign w:val="bottom"/>
          </w:tcPr>
          <w:p w14:paraId="01FB65BF" w14:textId="77777777" w:rsidR="005D5E45" w:rsidRPr="004517A7" w:rsidRDefault="005D5E45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8F2360" w:rsidRPr="004517A7" w14:paraId="626475BB" w14:textId="77777777" w:rsidTr="008F2360">
        <w:tc>
          <w:tcPr>
            <w:tcW w:w="3040" w:type="dxa"/>
            <w:vAlign w:val="bottom"/>
          </w:tcPr>
          <w:p w14:paraId="1C05A158" w14:textId="77777777" w:rsidR="005D5E45" w:rsidRPr="004517A7" w:rsidRDefault="005D5E45" w:rsidP="0048723C">
            <w:pPr>
              <w:pStyle w:val="BodyTextIndent3"/>
              <w:spacing w:before="0" w:after="0" w:line="276" w:lineRule="auto"/>
              <w:ind w:left="162" w:hanging="180"/>
              <w:jc w:val="left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31" w:type="dxa"/>
            <w:vAlign w:val="bottom"/>
          </w:tcPr>
          <w:p w14:paraId="1F0B73B4" w14:textId="5C3AE979" w:rsidR="005D5E45" w:rsidRPr="004517A7" w:rsidRDefault="001A787E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4517A7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156285DA" w14:textId="6BB2AAC4" w:rsidR="005D5E45" w:rsidRPr="004517A7" w:rsidRDefault="005D5E45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  <w:cs/>
              </w:rPr>
            </w:pPr>
            <w:r w:rsidRPr="004517A7">
              <w:rPr>
                <w:sz w:val="28"/>
                <w:szCs w:val="28"/>
              </w:rPr>
              <w:t>6</w:t>
            </w:r>
          </w:p>
        </w:tc>
        <w:tc>
          <w:tcPr>
            <w:tcW w:w="728" w:type="dxa"/>
            <w:vAlign w:val="bottom"/>
          </w:tcPr>
          <w:p w14:paraId="7FB5BE47" w14:textId="148F62FC" w:rsidR="005D5E45" w:rsidRPr="004517A7" w:rsidRDefault="001A787E" w:rsidP="0072672F">
            <w:pPr>
              <w:spacing w:line="276" w:lineRule="auto"/>
              <w:jc w:val="right"/>
              <w:rPr>
                <w:rFonts w:ascii="Angsana New" w:eastAsia="Times New Roman" w:hAnsi="Angsana New"/>
                <w:kern w:val="28"/>
                <w:sz w:val="28"/>
                <w:lang w:val="en-GB"/>
              </w:rPr>
            </w:pPr>
            <w:r w:rsidRPr="004517A7">
              <w:rPr>
                <w:rFonts w:ascii="Angsana New" w:eastAsia="Times New Roman" w:hAnsi="Angsana New" w:hint="cs"/>
                <w:kern w:val="28"/>
                <w:sz w:val="28"/>
                <w:cs/>
                <w:lang w:val="en-GB"/>
              </w:rPr>
              <w:t>-</w:t>
            </w:r>
          </w:p>
        </w:tc>
        <w:tc>
          <w:tcPr>
            <w:tcW w:w="871" w:type="dxa"/>
            <w:vAlign w:val="bottom"/>
          </w:tcPr>
          <w:p w14:paraId="7A51B1EF" w14:textId="77777777" w:rsidR="005D5E45" w:rsidRPr="004517A7" w:rsidRDefault="005D5E45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4517A7">
              <w:rPr>
                <w:rFonts w:eastAsia="Times New Roman"/>
                <w:kern w:val="28"/>
                <w:sz w:val="28"/>
                <w:lang w:val="en-GB"/>
              </w:rPr>
              <w:t>-</w:t>
            </w:r>
          </w:p>
        </w:tc>
        <w:tc>
          <w:tcPr>
            <w:tcW w:w="765" w:type="dxa"/>
            <w:vAlign w:val="bottom"/>
          </w:tcPr>
          <w:p w14:paraId="2B241FAD" w14:textId="68AA4F70" w:rsidR="005D5E45" w:rsidRPr="004517A7" w:rsidRDefault="001A787E" w:rsidP="0072672F">
            <w:pPr>
              <w:spacing w:line="276" w:lineRule="auto"/>
              <w:ind w:right="-60"/>
              <w:jc w:val="right"/>
              <w:rPr>
                <w:rFonts w:ascii="Angsana New" w:eastAsia="Times New Roman" w:hAnsi="Angsana New"/>
                <w:kern w:val="28"/>
                <w:sz w:val="28"/>
                <w:lang w:val="en-GB"/>
              </w:rPr>
            </w:pPr>
            <w:r w:rsidRPr="004517A7">
              <w:rPr>
                <w:rFonts w:ascii="Angsana New" w:eastAsia="Times New Roman" w:hAnsi="Angsana New" w:hint="cs"/>
                <w:kern w:val="28"/>
                <w:sz w:val="28"/>
                <w:cs/>
                <w:lang w:val="en-GB"/>
              </w:rPr>
              <w:t>-</w:t>
            </w:r>
          </w:p>
        </w:tc>
        <w:tc>
          <w:tcPr>
            <w:tcW w:w="831" w:type="dxa"/>
            <w:vAlign w:val="bottom"/>
          </w:tcPr>
          <w:p w14:paraId="23E00172" w14:textId="77777777" w:rsidR="005D5E45" w:rsidRPr="004517A7" w:rsidRDefault="005D5E45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4517A7">
              <w:rPr>
                <w:rFonts w:eastAsia="Times New Roman"/>
                <w:kern w:val="28"/>
                <w:sz w:val="28"/>
                <w:lang w:val="en-GB"/>
              </w:rPr>
              <w:t>-</w:t>
            </w:r>
          </w:p>
        </w:tc>
        <w:tc>
          <w:tcPr>
            <w:tcW w:w="831" w:type="dxa"/>
            <w:vAlign w:val="bottom"/>
          </w:tcPr>
          <w:p w14:paraId="63A444D5" w14:textId="77D1D4B8" w:rsidR="005D5E45" w:rsidRPr="004517A7" w:rsidRDefault="00107782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4517A7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862" w:type="dxa"/>
            <w:vAlign w:val="bottom"/>
          </w:tcPr>
          <w:p w14:paraId="2FF19817" w14:textId="585D94B8" w:rsidR="005D5E45" w:rsidRPr="004517A7" w:rsidRDefault="005D5E45" w:rsidP="0072672F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4517A7">
              <w:rPr>
                <w:sz w:val="28"/>
                <w:szCs w:val="28"/>
              </w:rPr>
              <w:t>6</w:t>
            </w:r>
          </w:p>
        </w:tc>
      </w:tr>
      <w:tr w:rsidR="008F2360" w:rsidRPr="004517A7" w14:paraId="15D4CA21" w14:textId="77777777" w:rsidTr="008F2360">
        <w:tc>
          <w:tcPr>
            <w:tcW w:w="3040" w:type="dxa"/>
            <w:vAlign w:val="bottom"/>
          </w:tcPr>
          <w:p w14:paraId="43057CCC" w14:textId="77777777" w:rsidR="001A787E" w:rsidRPr="004517A7" w:rsidRDefault="001A787E" w:rsidP="001A787E">
            <w:pPr>
              <w:pStyle w:val="BodyTextIndent3"/>
              <w:spacing w:before="0" w:after="0" w:line="276" w:lineRule="auto"/>
              <w:ind w:left="162" w:hanging="180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สินทรัพย์ทางการเงินไม่</w:t>
            </w:r>
          </w:p>
          <w:p w14:paraId="44916D3C" w14:textId="77777777" w:rsidR="001A787E" w:rsidRPr="004517A7" w:rsidRDefault="001A787E" w:rsidP="00793883">
            <w:pPr>
              <w:pStyle w:val="BodyTextIndent3"/>
              <w:spacing w:before="0" w:after="0" w:line="276" w:lineRule="auto"/>
              <w:ind w:left="163" w:firstLine="0"/>
              <w:rPr>
                <w:kern w:val="28"/>
                <w:sz w:val="28"/>
                <w:szCs w:val="28"/>
                <w:cs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831" w:type="dxa"/>
            <w:vAlign w:val="bottom"/>
          </w:tcPr>
          <w:p w14:paraId="1A186972" w14:textId="5B1BBF5E" w:rsidR="001A787E" w:rsidRPr="004517A7" w:rsidRDefault="001A787E" w:rsidP="001A787E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4517A7">
              <w:rPr>
                <w:rFonts w:ascii="Angsana New" w:eastAsia="Times New Roman" w:hAnsi="Angsana New" w:hint="cs"/>
                <w:kern w:val="28"/>
                <w:sz w:val="28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3591FB4E" w14:textId="77777777" w:rsidR="001A787E" w:rsidRPr="004517A7" w:rsidRDefault="001A787E" w:rsidP="001A787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4517A7">
              <w:rPr>
                <w:rFonts w:eastAsia="Times New Roman"/>
                <w:kern w:val="28"/>
                <w:sz w:val="28"/>
              </w:rPr>
              <w:t>-</w:t>
            </w:r>
          </w:p>
        </w:tc>
        <w:tc>
          <w:tcPr>
            <w:tcW w:w="728" w:type="dxa"/>
            <w:vAlign w:val="bottom"/>
          </w:tcPr>
          <w:p w14:paraId="3C629E5A" w14:textId="0CCEEAD8" w:rsidR="001A787E" w:rsidRPr="004517A7" w:rsidRDefault="001A787E" w:rsidP="001A787E">
            <w:pPr>
              <w:spacing w:line="276" w:lineRule="auto"/>
              <w:jc w:val="right"/>
              <w:rPr>
                <w:rFonts w:ascii="Angsana New" w:eastAsia="Times New Roman" w:hAnsi="Angsana New"/>
                <w:kern w:val="28"/>
                <w:sz w:val="28"/>
                <w:lang w:val="en-GB"/>
              </w:rPr>
            </w:pPr>
            <w:r w:rsidRPr="004517A7">
              <w:rPr>
                <w:rFonts w:ascii="Angsana New" w:eastAsia="Times New Roman" w:hAnsi="Angsana New" w:hint="cs"/>
                <w:kern w:val="28"/>
                <w:sz w:val="28"/>
                <w:cs/>
                <w:lang w:val="en-GB"/>
              </w:rPr>
              <w:t>-</w:t>
            </w:r>
          </w:p>
        </w:tc>
        <w:tc>
          <w:tcPr>
            <w:tcW w:w="871" w:type="dxa"/>
            <w:vAlign w:val="bottom"/>
          </w:tcPr>
          <w:p w14:paraId="2E61B352" w14:textId="77777777" w:rsidR="001A787E" w:rsidRPr="004517A7" w:rsidRDefault="001A787E" w:rsidP="001A787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firstLine="0"/>
              <w:jc w:val="right"/>
              <w:rPr>
                <w:rFonts w:eastAsia="Times New Roman"/>
                <w:kern w:val="28"/>
                <w:sz w:val="28"/>
                <w:szCs w:val="28"/>
                <w:lang w:val="en-GB"/>
              </w:rPr>
            </w:pPr>
            <w:r w:rsidRPr="004517A7">
              <w:rPr>
                <w:rFonts w:eastAsia="Times New Roman"/>
                <w:kern w:val="28"/>
                <w:sz w:val="28"/>
                <w:lang w:val="en-GB"/>
              </w:rPr>
              <w:t>-</w:t>
            </w:r>
          </w:p>
        </w:tc>
        <w:tc>
          <w:tcPr>
            <w:tcW w:w="765" w:type="dxa"/>
            <w:vAlign w:val="bottom"/>
          </w:tcPr>
          <w:p w14:paraId="75291558" w14:textId="30C403C5" w:rsidR="001A787E" w:rsidRPr="004517A7" w:rsidRDefault="00107782" w:rsidP="001A787E">
            <w:pPr>
              <w:spacing w:line="276" w:lineRule="auto"/>
              <w:ind w:right="-6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lang w:val="en-GB"/>
              </w:rPr>
            </w:pPr>
            <w:r w:rsidRPr="004517A7">
              <w:rPr>
                <w:rFonts w:asciiTheme="majorBidi" w:eastAsia="Times New Roman" w:hAnsiTheme="majorBidi" w:cstheme="majorBidi" w:hint="cs"/>
                <w:kern w:val="28"/>
                <w:sz w:val="28"/>
                <w:cs/>
                <w:lang w:val="en-GB"/>
              </w:rPr>
              <w:t>-</w:t>
            </w:r>
          </w:p>
        </w:tc>
        <w:tc>
          <w:tcPr>
            <w:tcW w:w="831" w:type="dxa"/>
            <w:vAlign w:val="bottom"/>
          </w:tcPr>
          <w:p w14:paraId="4424D8E4" w14:textId="5203DEE5" w:rsidR="001A787E" w:rsidRPr="004517A7" w:rsidRDefault="001A787E" w:rsidP="001A787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firstLine="0"/>
              <w:jc w:val="right"/>
              <w:rPr>
                <w:rFonts w:eastAsia="Times New Roman"/>
                <w:kern w:val="28"/>
                <w:sz w:val="28"/>
                <w:szCs w:val="28"/>
                <w:lang w:val="en-GB"/>
              </w:rPr>
            </w:pPr>
            <w:r w:rsidRPr="004517A7">
              <w:rPr>
                <w:rFonts w:eastAsia="Times New Roman"/>
                <w:kern w:val="28"/>
                <w:sz w:val="28"/>
                <w:szCs w:val="28"/>
                <w:lang w:val="en-GB"/>
              </w:rPr>
              <w:t>11</w:t>
            </w:r>
            <w:r w:rsidR="008F2360" w:rsidRPr="004517A7">
              <w:rPr>
                <w:rFonts w:eastAsia="Times New Roman" w:hint="cs"/>
                <w:kern w:val="28"/>
                <w:sz w:val="28"/>
                <w:szCs w:val="28"/>
                <w:cs/>
                <w:lang w:val="en-GB"/>
              </w:rPr>
              <w:t>6</w:t>
            </w:r>
          </w:p>
        </w:tc>
        <w:tc>
          <w:tcPr>
            <w:tcW w:w="831" w:type="dxa"/>
            <w:vAlign w:val="bottom"/>
          </w:tcPr>
          <w:p w14:paraId="54A1697C" w14:textId="47DA7CE5" w:rsidR="001A787E" w:rsidRPr="004517A7" w:rsidRDefault="00107782" w:rsidP="001A787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4517A7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862" w:type="dxa"/>
            <w:vAlign w:val="bottom"/>
          </w:tcPr>
          <w:p w14:paraId="4F589EE6" w14:textId="472DD547" w:rsidR="001A787E" w:rsidRPr="004517A7" w:rsidRDefault="008F2360" w:rsidP="001A787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4517A7">
              <w:rPr>
                <w:rFonts w:hint="cs"/>
                <w:sz w:val="28"/>
                <w:szCs w:val="28"/>
                <w:cs/>
              </w:rPr>
              <w:t>116</w:t>
            </w:r>
          </w:p>
        </w:tc>
      </w:tr>
      <w:tr w:rsidR="008F2360" w:rsidRPr="004517A7" w14:paraId="1A172DBF" w14:textId="77777777" w:rsidTr="008F2360">
        <w:tc>
          <w:tcPr>
            <w:tcW w:w="3040" w:type="dxa"/>
            <w:vAlign w:val="bottom"/>
          </w:tcPr>
          <w:p w14:paraId="1F5B0F09" w14:textId="77777777" w:rsidR="001A787E" w:rsidRPr="004517A7" w:rsidRDefault="001A787E" w:rsidP="001A787E">
            <w:pPr>
              <w:pStyle w:val="BodyTextIndent3"/>
              <w:spacing w:before="0" w:after="0" w:line="276" w:lineRule="auto"/>
              <w:ind w:left="162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831" w:type="dxa"/>
            <w:vAlign w:val="bottom"/>
          </w:tcPr>
          <w:p w14:paraId="035C84D8" w14:textId="52894F04" w:rsidR="001A787E" w:rsidRPr="004517A7" w:rsidRDefault="001A787E" w:rsidP="001A787E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4517A7">
              <w:rPr>
                <w:rFonts w:ascii="Angsana New" w:eastAsia="Times New Roman" w:hAnsi="Angsana New" w:hint="cs"/>
                <w:kern w:val="28"/>
                <w:sz w:val="28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0F610B45" w14:textId="77777777" w:rsidR="001A787E" w:rsidRPr="004517A7" w:rsidRDefault="001A787E" w:rsidP="001A787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4517A7">
              <w:rPr>
                <w:rFonts w:eastAsia="Times New Roman"/>
                <w:kern w:val="28"/>
                <w:sz w:val="28"/>
              </w:rPr>
              <w:t>-</w:t>
            </w:r>
          </w:p>
        </w:tc>
        <w:tc>
          <w:tcPr>
            <w:tcW w:w="728" w:type="dxa"/>
            <w:vAlign w:val="bottom"/>
          </w:tcPr>
          <w:p w14:paraId="18F9FD68" w14:textId="7914221A" w:rsidR="001A787E" w:rsidRPr="004517A7" w:rsidRDefault="001A787E" w:rsidP="001A787E">
            <w:pPr>
              <w:spacing w:line="276" w:lineRule="auto"/>
              <w:jc w:val="right"/>
              <w:rPr>
                <w:rFonts w:ascii="Angsana New" w:eastAsia="Times New Roman" w:hAnsi="Angsana New"/>
                <w:kern w:val="28"/>
                <w:sz w:val="28"/>
                <w:lang w:val="en-GB"/>
              </w:rPr>
            </w:pPr>
            <w:r w:rsidRPr="004517A7">
              <w:rPr>
                <w:rFonts w:ascii="Angsana New" w:eastAsia="Times New Roman" w:hAnsi="Angsana New" w:hint="cs"/>
                <w:kern w:val="28"/>
                <w:sz w:val="28"/>
                <w:cs/>
                <w:lang w:val="en-GB"/>
              </w:rPr>
              <w:t>-</w:t>
            </w:r>
          </w:p>
        </w:tc>
        <w:tc>
          <w:tcPr>
            <w:tcW w:w="871" w:type="dxa"/>
            <w:vAlign w:val="bottom"/>
          </w:tcPr>
          <w:p w14:paraId="497B401E" w14:textId="77777777" w:rsidR="001A787E" w:rsidRPr="004517A7" w:rsidRDefault="001A787E" w:rsidP="001A787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4517A7">
              <w:rPr>
                <w:rFonts w:eastAsia="Times New Roman"/>
                <w:kern w:val="28"/>
                <w:sz w:val="28"/>
                <w:lang w:val="en-GB"/>
              </w:rPr>
              <w:t>-</w:t>
            </w:r>
          </w:p>
        </w:tc>
        <w:tc>
          <w:tcPr>
            <w:tcW w:w="765" w:type="dxa"/>
            <w:vAlign w:val="bottom"/>
          </w:tcPr>
          <w:p w14:paraId="1857A7BA" w14:textId="4AA3AB94" w:rsidR="001A787E" w:rsidRPr="004517A7" w:rsidRDefault="003805FA" w:rsidP="003805FA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lang w:val="en-GB"/>
              </w:rPr>
            </w:pPr>
            <w:r w:rsidRPr="004517A7">
              <w:rPr>
                <w:rFonts w:asciiTheme="majorBidi" w:eastAsia="Times New Roman" w:hAnsiTheme="majorBidi" w:cstheme="majorBidi"/>
                <w:kern w:val="28"/>
                <w:sz w:val="28"/>
                <w:lang w:val="en-GB"/>
              </w:rPr>
              <w:t>4</w:t>
            </w:r>
          </w:p>
        </w:tc>
        <w:tc>
          <w:tcPr>
            <w:tcW w:w="831" w:type="dxa"/>
            <w:vAlign w:val="bottom"/>
          </w:tcPr>
          <w:p w14:paraId="75CA4277" w14:textId="559999BE" w:rsidR="001A787E" w:rsidRPr="004517A7" w:rsidRDefault="001A787E" w:rsidP="001A787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4517A7">
              <w:rPr>
                <w:rFonts w:eastAsia="Times New Roman"/>
                <w:kern w:val="28"/>
                <w:sz w:val="28"/>
                <w:szCs w:val="28"/>
                <w:lang w:val="en-GB"/>
              </w:rPr>
              <w:t>2</w:t>
            </w:r>
            <w:r w:rsidR="008F2360" w:rsidRPr="004517A7">
              <w:rPr>
                <w:rFonts w:eastAsia="Times New Roman" w:hint="cs"/>
                <w:kern w:val="28"/>
                <w:sz w:val="28"/>
                <w:szCs w:val="28"/>
                <w:cs/>
                <w:lang w:val="en-GB"/>
              </w:rPr>
              <w:t>10</w:t>
            </w:r>
          </w:p>
        </w:tc>
        <w:tc>
          <w:tcPr>
            <w:tcW w:w="831" w:type="dxa"/>
            <w:vAlign w:val="bottom"/>
          </w:tcPr>
          <w:p w14:paraId="6B64BC66" w14:textId="23F64651" w:rsidR="001A787E" w:rsidRPr="004517A7" w:rsidRDefault="00107782" w:rsidP="001A787E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  <w:lang w:val="en-GB"/>
              </w:rPr>
            </w:pPr>
            <w:r w:rsidRPr="004517A7">
              <w:rPr>
                <w:rFonts w:ascii="Angsana New" w:eastAsia="Times New Roman" w:hAnsi="Angsana New" w:hint="cs"/>
                <w:kern w:val="28"/>
                <w:sz w:val="28"/>
                <w:cs/>
                <w:lang w:val="en-GB"/>
              </w:rPr>
              <w:t>4</w:t>
            </w:r>
          </w:p>
        </w:tc>
        <w:tc>
          <w:tcPr>
            <w:tcW w:w="862" w:type="dxa"/>
            <w:vAlign w:val="bottom"/>
          </w:tcPr>
          <w:p w14:paraId="129C87EC" w14:textId="40341542" w:rsidR="001A787E" w:rsidRPr="004517A7" w:rsidRDefault="001A787E" w:rsidP="001A787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4517A7">
              <w:rPr>
                <w:rFonts w:eastAsia="Times New Roman"/>
                <w:kern w:val="28"/>
                <w:sz w:val="28"/>
                <w:szCs w:val="28"/>
                <w:lang w:val="en-GB"/>
              </w:rPr>
              <w:t>2</w:t>
            </w:r>
            <w:r w:rsidR="008F2360" w:rsidRPr="004517A7">
              <w:rPr>
                <w:rFonts w:eastAsia="Times New Roman" w:hint="cs"/>
                <w:kern w:val="28"/>
                <w:sz w:val="28"/>
                <w:szCs w:val="28"/>
                <w:cs/>
                <w:lang w:val="en-GB"/>
              </w:rPr>
              <w:t>10</w:t>
            </w:r>
          </w:p>
        </w:tc>
      </w:tr>
      <w:tr w:rsidR="008F2360" w:rsidRPr="004517A7" w14:paraId="2EE75A5E" w14:textId="77777777" w:rsidTr="008F2360">
        <w:tc>
          <w:tcPr>
            <w:tcW w:w="3040" w:type="dxa"/>
            <w:vAlign w:val="bottom"/>
          </w:tcPr>
          <w:p w14:paraId="0642B708" w14:textId="77777777" w:rsidR="001A787E" w:rsidRPr="004517A7" w:rsidRDefault="001A787E" w:rsidP="001A787E">
            <w:pPr>
              <w:pStyle w:val="BodyTextIndent3"/>
              <w:spacing w:before="0" w:after="0" w:line="276" w:lineRule="auto"/>
              <w:ind w:left="162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831" w:type="dxa"/>
            <w:vAlign w:val="bottom"/>
          </w:tcPr>
          <w:p w14:paraId="48745BB0" w14:textId="78A92C6F" w:rsidR="001A787E" w:rsidRPr="004517A7" w:rsidRDefault="001A787E" w:rsidP="001A787E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4517A7">
              <w:rPr>
                <w:rFonts w:ascii="Angsana New" w:eastAsia="Times New Roman" w:hAnsi="Angsana New" w:hint="cs"/>
                <w:kern w:val="28"/>
                <w:sz w:val="28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32EE481A" w14:textId="77777777" w:rsidR="001A787E" w:rsidRPr="004517A7" w:rsidRDefault="001A787E" w:rsidP="001A787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4517A7">
              <w:rPr>
                <w:rFonts w:eastAsia="Times New Roman" w:hint="cs"/>
                <w:kern w:val="28"/>
                <w:sz w:val="28"/>
              </w:rPr>
              <w:t>-</w:t>
            </w:r>
          </w:p>
        </w:tc>
        <w:tc>
          <w:tcPr>
            <w:tcW w:w="728" w:type="dxa"/>
            <w:vAlign w:val="bottom"/>
          </w:tcPr>
          <w:p w14:paraId="7A50ED20" w14:textId="1AF6C586" w:rsidR="001A787E" w:rsidRPr="004517A7" w:rsidRDefault="001A787E" w:rsidP="001A787E">
            <w:pPr>
              <w:spacing w:line="276" w:lineRule="auto"/>
              <w:jc w:val="right"/>
              <w:rPr>
                <w:rFonts w:ascii="Angsana New" w:eastAsia="Times New Roman" w:hAnsi="Angsana New"/>
                <w:kern w:val="28"/>
                <w:sz w:val="28"/>
                <w:lang w:val="en-GB"/>
              </w:rPr>
            </w:pPr>
            <w:r w:rsidRPr="004517A7">
              <w:rPr>
                <w:rFonts w:ascii="Angsana New" w:eastAsia="Times New Roman" w:hAnsi="Angsana New" w:hint="cs"/>
                <w:kern w:val="28"/>
                <w:sz w:val="28"/>
                <w:cs/>
                <w:lang w:val="en-GB"/>
              </w:rPr>
              <w:t>131</w:t>
            </w:r>
          </w:p>
        </w:tc>
        <w:tc>
          <w:tcPr>
            <w:tcW w:w="871" w:type="dxa"/>
            <w:vAlign w:val="bottom"/>
          </w:tcPr>
          <w:p w14:paraId="0DA5E31B" w14:textId="77777777" w:rsidR="001A787E" w:rsidRPr="004517A7" w:rsidRDefault="001A787E" w:rsidP="001A787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4517A7">
              <w:rPr>
                <w:rFonts w:eastAsia="Times New Roman" w:hint="cs"/>
                <w:kern w:val="28"/>
                <w:sz w:val="28"/>
              </w:rPr>
              <w:t>131</w:t>
            </w:r>
          </w:p>
        </w:tc>
        <w:tc>
          <w:tcPr>
            <w:tcW w:w="765" w:type="dxa"/>
            <w:vAlign w:val="bottom"/>
          </w:tcPr>
          <w:p w14:paraId="30064DAA" w14:textId="0E8BCDF8" w:rsidR="001A787E" w:rsidRPr="004517A7" w:rsidRDefault="00107782" w:rsidP="001A787E">
            <w:pPr>
              <w:spacing w:line="276" w:lineRule="auto"/>
              <w:ind w:right="-60"/>
              <w:jc w:val="right"/>
              <w:rPr>
                <w:rFonts w:ascii="Angsana New" w:eastAsia="Times New Roman" w:hAnsi="Angsana New"/>
                <w:kern w:val="28"/>
                <w:sz w:val="28"/>
                <w:lang w:val="en-GB"/>
              </w:rPr>
            </w:pPr>
            <w:r w:rsidRPr="004517A7">
              <w:rPr>
                <w:rFonts w:ascii="Angsana New" w:eastAsia="Times New Roman" w:hAnsi="Angsana New" w:hint="cs"/>
                <w:kern w:val="28"/>
                <w:sz w:val="28"/>
                <w:cs/>
                <w:lang w:val="en-GB"/>
              </w:rPr>
              <w:t>-</w:t>
            </w:r>
          </w:p>
        </w:tc>
        <w:tc>
          <w:tcPr>
            <w:tcW w:w="831" w:type="dxa"/>
            <w:vAlign w:val="bottom"/>
          </w:tcPr>
          <w:p w14:paraId="7CDE37D7" w14:textId="77777777" w:rsidR="001A787E" w:rsidRPr="004517A7" w:rsidRDefault="001A787E" w:rsidP="001A787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4517A7">
              <w:rPr>
                <w:rFonts w:eastAsia="Times New Roman"/>
                <w:kern w:val="28"/>
                <w:sz w:val="28"/>
                <w:lang w:val="en-GB"/>
              </w:rPr>
              <w:t>-</w:t>
            </w:r>
          </w:p>
        </w:tc>
        <w:tc>
          <w:tcPr>
            <w:tcW w:w="831" w:type="dxa"/>
            <w:vAlign w:val="bottom"/>
          </w:tcPr>
          <w:p w14:paraId="74111F13" w14:textId="4162781F" w:rsidR="001A787E" w:rsidRPr="004517A7" w:rsidRDefault="00107782" w:rsidP="001A787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firstLine="0"/>
              <w:jc w:val="right"/>
              <w:rPr>
                <w:rFonts w:eastAsia="Times New Roman"/>
                <w:kern w:val="28"/>
                <w:sz w:val="28"/>
                <w:szCs w:val="28"/>
                <w:lang w:val="en-GB"/>
              </w:rPr>
            </w:pPr>
            <w:r w:rsidRPr="004517A7">
              <w:rPr>
                <w:rFonts w:eastAsia="Times New Roman" w:hint="cs"/>
                <w:kern w:val="28"/>
                <w:sz w:val="28"/>
                <w:szCs w:val="28"/>
                <w:cs/>
                <w:lang w:val="en-GB"/>
              </w:rPr>
              <w:t>131</w:t>
            </w:r>
          </w:p>
        </w:tc>
        <w:tc>
          <w:tcPr>
            <w:tcW w:w="862" w:type="dxa"/>
            <w:vAlign w:val="bottom"/>
          </w:tcPr>
          <w:p w14:paraId="4FE2125D" w14:textId="77777777" w:rsidR="001A787E" w:rsidRPr="004517A7" w:rsidRDefault="001A787E" w:rsidP="001A787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4517A7">
              <w:rPr>
                <w:rFonts w:eastAsia="Times New Roman"/>
                <w:kern w:val="28"/>
                <w:sz w:val="28"/>
                <w:szCs w:val="28"/>
                <w:lang w:val="en-GB"/>
              </w:rPr>
              <w:t>131</w:t>
            </w:r>
          </w:p>
        </w:tc>
      </w:tr>
      <w:tr w:rsidR="008F2360" w:rsidRPr="004517A7" w14:paraId="364BB8B3" w14:textId="77777777" w:rsidTr="008F2360">
        <w:tc>
          <w:tcPr>
            <w:tcW w:w="3040" w:type="dxa"/>
            <w:vAlign w:val="bottom"/>
          </w:tcPr>
          <w:p w14:paraId="7C82A727" w14:textId="77777777" w:rsidR="001A787E" w:rsidRPr="004517A7" w:rsidRDefault="001A787E" w:rsidP="001A787E">
            <w:pPr>
              <w:pStyle w:val="BodyTextIndent3"/>
              <w:spacing w:before="0" w:after="0" w:line="276" w:lineRule="auto"/>
              <w:ind w:left="162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831" w:type="dxa"/>
            <w:vAlign w:val="bottom"/>
          </w:tcPr>
          <w:p w14:paraId="3B538FA9" w14:textId="0D1A9251" w:rsidR="001A787E" w:rsidRPr="004517A7" w:rsidRDefault="001A787E" w:rsidP="001A787E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4517A7">
              <w:rPr>
                <w:rFonts w:ascii="Angsana New" w:eastAsia="Times New Roman" w:hAnsi="Angsana New" w:hint="cs"/>
                <w:kern w:val="28"/>
                <w:sz w:val="28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0FBB100D" w14:textId="77777777" w:rsidR="001A787E" w:rsidRPr="004517A7" w:rsidRDefault="001A787E" w:rsidP="001A787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4517A7">
              <w:rPr>
                <w:rFonts w:eastAsia="Times New Roman"/>
                <w:kern w:val="28"/>
                <w:sz w:val="28"/>
              </w:rPr>
              <w:t>-</w:t>
            </w:r>
          </w:p>
        </w:tc>
        <w:tc>
          <w:tcPr>
            <w:tcW w:w="728" w:type="dxa"/>
            <w:vAlign w:val="bottom"/>
          </w:tcPr>
          <w:p w14:paraId="16638B68" w14:textId="2ADFD991" w:rsidR="001A787E" w:rsidRPr="004517A7" w:rsidRDefault="001A787E" w:rsidP="001A787E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4517A7">
              <w:rPr>
                <w:rFonts w:ascii="Angsana New" w:eastAsia="Times New Roman" w:hAnsi="Angsana New" w:hint="cs"/>
                <w:kern w:val="28"/>
                <w:sz w:val="28"/>
                <w:cs/>
              </w:rPr>
              <w:t>39</w:t>
            </w:r>
          </w:p>
        </w:tc>
        <w:tc>
          <w:tcPr>
            <w:tcW w:w="871" w:type="dxa"/>
            <w:vAlign w:val="bottom"/>
          </w:tcPr>
          <w:p w14:paraId="03E7CF9B" w14:textId="77777777" w:rsidR="001A787E" w:rsidRPr="004517A7" w:rsidRDefault="001A787E" w:rsidP="001A787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4517A7">
              <w:rPr>
                <w:rFonts w:eastAsia="Times New Roman"/>
                <w:kern w:val="28"/>
                <w:sz w:val="28"/>
              </w:rPr>
              <w:t>42</w:t>
            </w:r>
          </w:p>
        </w:tc>
        <w:tc>
          <w:tcPr>
            <w:tcW w:w="765" w:type="dxa"/>
            <w:vAlign w:val="bottom"/>
          </w:tcPr>
          <w:p w14:paraId="6F1410F9" w14:textId="24695440" w:rsidR="001A787E" w:rsidRPr="004517A7" w:rsidRDefault="00107782" w:rsidP="001A787E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4517A7">
              <w:rPr>
                <w:rFonts w:ascii="Angsana New" w:eastAsia="Times New Roman" w:hAnsi="Angsana New" w:hint="cs"/>
                <w:kern w:val="28"/>
                <w:sz w:val="28"/>
                <w:cs/>
              </w:rPr>
              <w:t>-</w:t>
            </w:r>
          </w:p>
        </w:tc>
        <w:tc>
          <w:tcPr>
            <w:tcW w:w="831" w:type="dxa"/>
            <w:vAlign w:val="bottom"/>
          </w:tcPr>
          <w:p w14:paraId="6FDC0BFA" w14:textId="77777777" w:rsidR="001A787E" w:rsidRPr="004517A7" w:rsidRDefault="001A787E" w:rsidP="001A787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right="4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4517A7">
              <w:rPr>
                <w:rFonts w:eastAsia="Times New Roman"/>
                <w:kern w:val="28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67C468D5" w14:textId="19A41854" w:rsidR="001A787E" w:rsidRPr="004517A7" w:rsidRDefault="00107782" w:rsidP="001A787E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4517A7">
              <w:rPr>
                <w:rFonts w:ascii="Angsana New" w:eastAsia="Times New Roman" w:hAnsi="Angsana New" w:hint="cs"/>
                <w:kern w:val="28"/>
                <w:sz w:val="28"/>
                <w:cs/>
              </w:rPr>
              <w:t>39</w:t>
            </w:r>
          </w:p>
        </w:tc>
        <w:tc>
          <w:tcPr>
            <w:tcW w:w="862" w:type="dxa"/>
            <w:vAlign w:val="bottom"/>
          </w:tcPr>
          <w:p w14:paraId="74F6ACAF" w14:textId="77777777" w:rsidR="001A787E" w:rsidRPr="004517A7" w:rsidRDefault="001A787E" w:rsidP="001A787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4517A7">
              <w:rPr>
                <w:rFonts w:eastAsia="Times New Roman"/>
                <w:kern w:val="28"/>
                <w:sz w:val="28"/>
                <w:szCs w:val="28"/>
              </w:rPr>
              <w:t>42</w:t>
            </w:r>
          </w:p>
        </w:tc>
      </w:tr>
    </w:tbl>
    <w:p w14:paraId="157DA799" w14:textId="65B4210D" w:rsidR="005D5E45" w:rsidRPr="004517A7" w:rsidRDefault="005D5E45" w:rsidP="008B1520">
      <w:pPr>
        <w:tabs>
          <w:tab w:val="right" w:pos="7200"/>
          <w:tab w:val="right" w:pos="9000"/>
        </w:tabs>
        <w:spacing w:after="240"/>
        <w:ind w:left="360"/>
        <w:jc w:val="thaiDistribute"/>
        <w:rPr>
          <w:rFonts w:ascii="Angsana New" w:hAnsi="Angsana New"/>
          <w:spacing w:val="-4"/>
          <w:sz w:val="28"/>
        </w:rPr>
      </w:pPr>
      <w:r w:rsidRPr="004517A7">
        <w:rPr>
          <w:rFonts w:ascii="Angsana New" w:hAnsi="Angsana New" w:hint="cs"/>
          <w:spacing w:val="-4"/>
          <w:sz w:val="28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53193DB5" w14:textId="3156B874" w:rsidR="005D5E45" w:rsidRPr="004517A7" w:rsidRDefault="005D5E45" w:rsidP="00192D81">
      <w:pPr>
        <w:pStyle w:val="ListParagraph"/>
        <w:numPr>
          <w:ilvl w:val="0"/>
          <w:numId w:val="1"/>
        </w:numPr>
        <w:tabs>
          <w:tab w:val="left" w:pos="450"/>
        </w:tabs>
        <w:spacing w:before="240" w:line="240" w:lineRule="atLeast"/>
        <w:ind w:left="360"/>
        <w:rPr>
          <w:rFonts w:ascii="Angsana New" w:hAnsi="Angsana New"/>
          <w:b/>
          <w:bCs/>
          <w:sz w:val="28"/>
          <w:cs/>
        </w:rPr>
      </w:pPr>
      <w:r w:rsidRPr="004517A7">
        <w:rPr>
          <w:rFonts w:ascii="Angsana New" w:hAnsi="Angsana New" w:hint="cs"/>
          <w:b/>
          <w:bCs/>
          <w:sz w:val="28"/>
          <w:cs/>
        </w:rPr>
        <w:t>เครื่องมือทางการเงิน</w:t>
      </w:r>
    </w:p>
    <w:p w14:paraId="0A613AF3" w14:textId="77777777" w:rsidR="005D5E45" w:rsidRPr="004517A7" w:rsidRDefault="005D5E45" w:rsidP="008B1520">
      <w:pPr>
        <w:tabs>
          <w:tab w:val="right" w:pos="7200"/>
          <w:tab w:val="right" w:pos="9000"/>
        </w:tabs>
        <w:spacing w:after="240"/>
        <w:ind w:left="360"/>
        <w:jc w:val="thaiDistribute"/>
        <w:rPr>
          <w:rFonts w:ascii="Angsana New" w:hAnsi="Angsana New"/>
          <w:spacing w:val="-4"/>
          <w:sz w:val="28"/>
        </w:rPr>
      </w:pPr>
      <w:r w:rsidRPr="004517A7">
        <w:rPr>
          <w:rFonts w:ascii="Angsana New" w:hAnsi="Angsana New" w:hint="cs"/>
          <w:spacing w:val="-4"/>
          <w:sz w:val="28"/>
          <w:cs/>
        </w:rPr>
        <w:t>เครื่องมือทางการเงิน หมายถึง สัญญาใด ๆ ที่ทำให้สินทรัพย์ทางการเงินของกิจการหนึ่ง และหนี้สินทางการเงินหรือตราสารทุนของอีกกิจการหนึ่งเพิ่มขึ้น</w:t>
      </w:r>
    </w:p>
    <w:p w14:paraId="4F1F28DC" w14:textId="5A1EE1FB" w:rsidR="005D5E45" w:rsidRPr="004517A7" w:rsidRDefault="005D5E45" w:rsidP="008B1520">
      <w:pPr>
        <w:tabs>
          <w:tab w:val="right" w:pos="7200"/>
          <w:tab w:val="right" w:pos="9000"/>
        </w:tabs>
        <w:spacing w:after="240"/>
        <w:ind w:left="360"/>
        <w:jc w:val="thaiDistribute"/>
        <w:rPr>
          <w:rFonts w:ascii="Angsana New" w:hAnsi="Angsana New"/>
          <w:spacing w:val="-4"/>
          <w:sz w:val="28"/>
        </w:rPr>
      </w:pPr>
      <w:r w:rsidRPr="004517A7">
        <w:rPr>
          <w:rFonts w:ascii="Angsana New" w:hAnsi="Angsana New" w:hint="cs"/>
          <w:spacing w:val="-4"/>
          <w:sz w:val="28"/>
          <w:cs/>
        </w:rPr>
        <w:t xml:space="preserve">ณ วันที่ </w:t>
      </w:r>
      <w:r w:rsidRPr="004517A7">
        <w:rPr>
          <w:rFonts w:ascii="Angsana New" w:hAnsi="Angsana New" w:hint="cs"/>
          <w:spacing w:val="-4"/>
          <w:sz w:val="28"/>
        </w:rPr>
        <w:t xml:space="preserve">31 </w:t>
      </w:r>
      <w:r w:rsidRPr="004517A7">
        <w:rPr>
          <w:rFonts w:ascii="Angsana New" w:hAnsi="Angsana New" w:hint="cs"/>
          <w:spacing w:val="-4"/>
          <w:sz w:val="28"/>
          <w:cs/>
        </w:rPr>
        <w:t xml:space="preserve">ธันวาคม </w:t>
      </w:r>
      <w:r w:rsidRPr="004517A7">
        <w:rPr>
          <w:rFonts w:ascii="Angsana New" w:hAnsi="Angsana New" w:hint="cs"/>
          <w:spacing w:val="-4"/>
          <w:sz w:val="28"/>
        </w:rPr>
        <w:t>256</w:t>
      </w:r>
      <w:r w:rsidR="00CB4336" w:rsidRPr="004517A7">
        <w:rPr>
          <w:rFonts w:ascii="Angsana New" w:hAnsi="Angsana New" w:hint="cs"/>
          <w:spacing w:val="-4"/>
          <w:sz w:val="28"/>
          <w:cs/>
        </w:rPr>
        <w:t>4</w:t>
      </w:r>
      <w:r w:rsidRPr="004517A7">
        <w:rPr>
          <w:rFonts w:ascii="Angsana New" w:hAnsi="Angsana New" w:hint="cs"/>
          <w:spacing w:val="-4"/>
          <w:sz w:val="28"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เครื่องมือทางการเงินที่สำคัญของบริษัทที่แสดงในงบแสดงฐานะการเงินประกอบด้วย เงินสดและรายการเทียบเท่าเงินสด</w:t>
      </w:r>
      <w:r w:rsidRPr="004517A7">
        <w:rPr>
          <w:rFonts w:ascii="Angsana New" w:hAnsi="Angsana New" w:hint="cs"/>
          <w:spacing w:val="-4"/>
          <w:sz w:val="28"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ลูกหนี้การค้าและลูกหนี้อื่น เงินให้กู้ยืม เงินลงทุน</w:t>
      </w:r>
      <w:r w:rsidRPr="004517A7">
        <w:rPr>
          <w:rFonts w:ascii="Angsana New" w:hAnsi="Angsana New" w:hint="cs"/>
          <w:spacing w:val="-4"/>
          <w:sz w:val="28"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 xml:space="preserve">เงินกู้ยืมระยะสั้นและเงินกู้ยืมระยะยาว </w:t>
      </w:r>
      <w:r w:rsidR="00CB4336" w:rsidRPr="004517A7">
        <w:rPr>
          <w:rFonts w:ascii="Angsana New" w:hAnsi="Angsana New" w:hint="cs"/>
          <w:spacing w:val="-4"/>
          <w:sz w:val="28"/>
          <w:cs/>
        </w:rPr>
        <w:t xml:space="preserve">เงินเบิกเกินบัญชีธนาคาร </w:t>
      </w:r>
      <w:r w:rsidR="00FF694A" w:rsidRPr="004517A7">
        <w:rPr>
          <w:rFonts w:ascii="Angsana New" w:hAnsi="Angsana New" w:hint="cs"/>
          <w:spacing w:val="-4"/>
          <w:sz w:val="28"/>
          <w:cs/>
        </w:rPr>
        <w:t>กลุ่มบริษัท</w:t>
      </w:r>
      <w:r w:rsidRPr="004517A7">
        <w:rPr>
          <w:rFonts w:ascii="Angsana New" w:hAnsi="Angsana New" w:hint="cs"/>
          <w:spacing w:val="-4"/>
          <w:sz w:val="28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6CC4328F" w14:textId="0D497E7B" w:rsidR="00F06DEB" w:rsidRPr="004517A7" w:rsidRDefault="005D5E45" w:rsidP="008B1520">
      <w:pPr>
        <w:tabs>
          <w:tab w:val="right" w:pos="7200"/>
          <w:tab w:val="right" w:pos="9000"/>
        </w:tabs>
        <w:spacing w:after="240"/>
        <w:ind w:left="360"/>
        <w:jc w:val="thaiDistribute"/>
        <w:rPr>
          <w:rFonts w:ascii="Angsana New" w:hAnsi="Angsana New"/>
          <w:spacing w:val="-4"/>
          <w:sz w:val="28"/>
        </w:rPr>
      </w:pPr>
      <w:r w:rsidRPr="004517A7">
        <w:rPr>
          <w:rFonts w:ascii="Angsana New" w:hAnsi="Angsana New" w:hint="cs"/>
          <w:spacing w:val="-4"/>
          <w:sz w:val="28"/>
          <w:cs/>
        </w:rPr>
        <w:t>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</w:t>
      </w:r>
    </w:p>
    <w:p w14:paraId="53354B96" w14:textId="76660856" w:rsidR="006676AF" w:rsidRPr="004517A7" w:rsidRDefault="0067636D" w:rsidP="008B1520">
      <w:pPr>
        <w:spacing w:before="120" w:after="120"/>
        <w:jc w:val="thaiDistribute"/>
        <w:rPr>
          <w:rFonts w:ascii="Angsana New" w:hAnsi="Angsana New"/>
          <w:b/>
          <w:bCs/>
          <w:color w:val="000000"/>
          <w:spacing w:val="-2"/>
          <w:sz w:val="28"/>
          <w:cs/>
        </w:rPr>
      </w:pPr>
      <w:r w:rsidRPr="004517A7">
        <w:rPr>
          <w:rFonts w:ascii="Angsana New" w:hAnsi="Angsana New" w:hint="cs"/>
          <w:b/>
          <w:bCs/>
          <w:color w:val="000000"/>
          <w:spacing w:val="-2"/>
          <w:sz w:val="28"/>
        </w:rPr>
        <w:t>4</w:t>
      </w:r>
      <w:r w:rsidR="00F06DEB" w:rsidRPr="004517A7">
        <w:rPr>
          <w:rFonts w:ascii="Angsana New" w:hAnsi="Angsana New"/>
          <w:b/>
          <w:bCs/>
          <w:color w:val="000000"/>
          <w:spacing w:val="-2"/>
          <w:sz w:val="28"/>
        </w:rPr>
        <w:t>2</w:t>
      </w:r>
      <w:r w:rsidRPr="004517A7">
        <w:rPr>
          <w:rFonts w:ascii="Angsana New" w:hAnsi="Angsana New" w:hint="cs"/>
          <w:b/>
          <w:bCs/>
          <w:color w:val="000000"/>
          <w:spacing w:val="-2"/>
          <w:sz w:val="28"/>
        </w:rPr>
        <w:t>.1</w:t>
      </w:r>
      <w:r w:rsidRPr="004517A7">
        <w:rPr>
          <w:rFonts w:ascii="Angsana New" w:hAnsi="Angsana New" w:hint="cs"/>
          <w:b/>
          <w:bCs/>
          <w:color w:val="000000"/>
          <w:spacing w:val="-2"/>
          <w:sz w:val="28"/>
          <w:cs/>
        </w:rPr>
        <w:t xml:space="preserve"> </w:t>
      </w:r>
      <w:r w:rsidR="006676AF" w:rsidRPr="004517A7">
        <w:rPr>
          <w:rFonts w:ascii="Angsana New" w:hAnsi="Angsana New" w:hint="cs"/>
          <w:b/>
          <w:bCs/>
          <w:color w:val="000000"/>
          <w:spacing w:val="-2"/>
          <w:sz w:val="28"/>
          <w:cs/>
        </w:rPr>
        <w:t>นโยบายการบริหารความเสี่ยง</w:t>
      </w:r>
    </w:p>
    <w:p w14:paraId="584A6DCA" w14:textId="09369477" w:rsidR="006676AF" w:rsidRPr="004517A7" w:rsidRDefault="0067636D" w:rsidP="0067636D">
      <w:pPr>
        <w:spacing w:before="240"/>
        <w:ind w:left="360"/>
        <w:jc w:val="thaiDistribute"/>
        <w:rPr>
          <w:rFonts w:ascii="Angsana New" w:eastAsia="Angsana New" w:hAnsi="Angsana New"/>
          <w:b/>
          <w:bCs/>
          <w:sz w:val="28"/>
        </w:rPr>
      </w:pPr>
      <w:bookmarkStart w:id="15" w:name="_Hlk95491634"/>
      <w:r w:rsidRPr="004517A7">
        <w:rPr>
          <w:rFonts w:ascii="Angsana New" w:eastAsia="Angsana New" w:hAnsi="Angsana New" w:hint="cs"/>
          <w:b/>
          <w:bCs/>
          <w:sz w:val="28"/>
        </w:rPr>
        <w:t>4</w:t>
      </w:r>
      <w:r w:rsidR="00F06DEB" w:rsidRPr="004517A7">
        <w:rPr>
          <w:rFonts w:ascii="Angsana New" w:eastAsia="Angsana New" w:hAnsi="Angsana New"/>
          <w:b/>
          <w:bCs/>
          <w:sz w:val="28"/>
        </w:rPr>
        <w:t>2</w:t>
      </w:r>
      <w:r w:rsidRPr="004517A7">
        <w:rPr>
          <w:rFonts w:ascii="Angsana New" w:eastAsia="Angsana New" w:hAnsi="Angsana New" w:hint="cs"/>
          <w:b/>
          <w:bCs/>
          <w:sz w:val="28"/>
        </w:rPr>
        <w:t xml:space="preserve">.1.1 </w:t>
      </w:r>
      <w:r w:rsidR="006676AF" w:rsidRPr="004517A7">
        <w:rPr>
          <w:rFonts w:ascii="Angsana New" w:eastAsia="Angsana New" w:hAnsi="Angsana New" w:hint="cs"/>
          <w:b/>
          <w:bCs/>
          <w:sz w:val="28"/>
          <w:cs/>
        </w:rPr>
        <w:t>ความเสี่ยงด้านการให้สินเชื่อ</w:t>
      </w:r>
    </w:p>
    <w:p w14:paraId="51C80985" w14:textId="597BD7D0" w:rsidR="0070162F" w:rsidRPr="004517A7" w:rsidRDefault="004065DD" w:rsidP="00FF5C50">
      <w:pPr>
        <w:ind w:left="900"/>
        <w:jc w:val="thaiDistribute"/>
        <w:rPr>
          <w:rFonts w:ascii="Angsana New" w:eastAsia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>กลุ่มบริษัท</w:t>
      </w:r>
      <w:r w:rsidR="006676AF" w:rsidRPr="004517A7">
        <w:rPr>
          <w:rFonts w:ascii="Angsana New" w:eastAsia="Angsana New" w:hAnsi="Angsana New" w:hint="cs"/>
          <w:sz w:val="28"/>
          <w:cs/>
        </w:rPr>
        <w:t xml:space="preserve">มีความเสี่ยงด้านการให้สินเชื่อที่เกี่ยวเนื่องกับลูกหนี้การค้าและลูกหนี้อื่น และเงินให้กู้ยืม </w:t>
      </w:r>
      <w:r w:rsidR="00FF694A" w:rsidRPr="004517A7">
        <w:rPr>
          <w:rFonts w:ascii="Angsana New" w:eastAsia="Angsana New" w:hAnsi="Angsana New"/>
          <w:sz w:val="28"/>
        </w:rPr>
        <w:t xml:space="preserve"> </w:t>
      </w:r>
      <w:r w:rsidR="006676AF" w:rsidRPr="004517A7">
        <w:rPr>
          <w:rFonts w:ascii="Angsana New" w:eastAsia="Angsana New" w:hAnsi="Angsana New" w:hint="cs"/>
          <w:sz w:val="28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FF694A" w:rsidRPr="004517A7">
        <w:rPr>
          <w:rFonts w:ascii="Angsana New" w:hAnsi="Angsana New" w:hint="cs"/>
          <w:spacing w:val="-4"/>
          <w:sz w:val="28"/>
          <w:cs/>
        </w:rPr>
        <w:t>กลุ่มบริษัท</w:t>
      </w:r>
      <w:r w:rsidR="006676AF" w:rsidRPr="004517A7">
        <w:rPr>
          <w:rFonts w:ascii="Angsana New" w:eastAsia="Angsana New" w:hAnsi="Angsana New" w:hint="cs"/>
          <w:sz w:val="28"/>
          <w:cs/>
        </w:rPr>
        <w:t>จึงไม่คาดว่าจะได้รับความเสียหายที่เป็นสาระสำคัญจากการให้สินเชื่อ นอกจากนี้ การให้สินเชื่อของ</w:t>
      </w:r>
      <w:r w:rsidR="00FF694A" w:rsidRPr="004517A7">
        <w:rPr>
          <w:rFonts w:ascii="Angsana New" w:hAnsi="Angsana New" w:hint="cs"/>
          <w:spacing w:val="-4"/>
          <w:sz w:val="28"/>
          <w:cs/>
        </w:rPr>
        <w:t>กลุ่มบริษัท</w:t>
      </w:r>
      <w:r w:rsidR="006676AF" w:rsidRPr="004517A7">
        <w:rPr>
          <w:rFonts w:ascii="Angsana New" w:eastAsia="Angsana New" w:hAnsi="Angsana New" w:hint="cs"/>
          <w:sz w:val="28"/>
          <w:cs/>
        </w:rPr>
        <w:t>ไม่มีการกระจุกตัวเนื่องจาก</w:t>
      </w:r>
      <w:r w:rsidRPr="004517A7">
        <w:rPr>
          <w:rFonts w:ascii="Angsana New" w:hAnsi="Angsana New" w:hint="cs"/>
          <w:sz w:val="28"/>
          <w:cs/>
        </w:rPr>
        <w:t>กลุ่มบริษัท</w:t>
      </w:r>
      <w:r w:rsidR="006676AF" w:rsidRPr="004517A7">
        <w:rPr>
          <w:rFonts w:ascii="Angsana New" w:eastAsia="Angsana New" w:hAnsi="Angsana New" w:hint="cs"/>
          <w:sz w:val="28"/>
          <w:cs/>
        </w:rPr>
        <w:t>มีฐานของลูกค้าที่หลากหลายและมีอยู่จำนวนมากราย จำนวนเงินสูงสุดที่</w:t>
      </w:r>
      <w:r w:rsidR="00FF694A" w:rsidRPr="004517A7">
        <w:rPr>
          <w:rFonts w:ascii="Angsana New" w:hAnsi="Angsana New" w:hint="cs"/>
          <w:spacing w:val="-4"/>
          <w:sz w:val="28"/>
          <w:cs/>
        </w:rPr>
        <w:t>กลุ่มบริษัท</w:t>
      </w:r>
      <w:r w:rsidR="006676AF" w:rsidRPr="004517A7">
        <w:rPr>
          <w:rFonts w:ascii="Angsana New" w:eastAsia="Angsana New" w:hAnsi="Angsana New" w:hint="cs"/>
          <w:sz w:val="28"/>
          <w:cs/>
        </w:rPr>
        <w:t>อาจต้องสูญเสียจากการให้สินเชื่อคือมูลค่าตามบัญชีของลูกหนี้การค้าและลูกหนี้อื่น</w:t>
      </w:r>
      <w:r w:rsidR="006676AF" w:rsidRPr="004517A7">
        <w:rPr>
          <w:rFonts w:ascii="Angsana New" w:eastAsia="Angsana New" w:hAnsi="Angsana New" w:hint="cs"/>
          <w:sz w:val="28"/>
        </w:rPr>
        <w:t xml:space="preserve"> </w:t>
      </w:r>
      <w:r w:rsidR="006676AF" w:rsidRPr="004517A7">
        <w:rPr>
          <w:rFonts w:ascii="Angsana New" w:eastAsia="Angsana New" w:hAnsi="Angsana New" w:hint="cs"/>
          <w:sz w:val="28"/>
          <w:cs/>
        </w:rPr>
        <w:t>และเงินให้กู้ยืมที่แสดงอยู่ในงบแสดงฐานะการเงิน</w:t>
      </w:r>
    </w:p>
    <w:bookmarkEnd w:id="15"/>
    <w:p w14:paraId="7E6AACC9" w14:textId="6DD04C4C" w:rsidR="009A3ADC" w:rsidRDefault="009A3ADC">
      <w:pPr>
        <w:overflowPunct/>
        <w:autoSpaceDE/>
        <w:autoSpaceDN/>
        <w:adjustRightInd/>
        <w:textAlignment w:val="auto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</w:rPr>
        <w:br w:type="page"/>
      </w:r>
    </w:p>
    <w:p w14:paraId="6D1D5343" w14:textId="5CFDE6FD" w:rsidR="00A72F08" w:rsidRPr="004517A7" w:rsidRDefault="00A808C0" w:rsidP="00F06DEB">
      <w:pPr>
        <w:overflowPunct/>
        <w:autoSpaceDE/>
        <w:autoSpaceDN/>
        <w:adjustRightInd/>
        <w:ind w:firstLine="360"/>
        <w:textAlignment w:val="auto"/>
        <w:rPr>
          <w:rFonts w:ascii="Angsana New" w:eastAsia="Angsana New" w:hAnsi="Angsana New"/>
          <w:b/>
          <w:bCs/>
          <w:sz w:val="28"/>
        </w:rPr>
      </w:pPr>
      <w:r w:rsidRPr="004517A7">
        <w:rPr>
          <w:rFonts w:ascii="Angsana New" w:eastAsia="Angsana New" w:hAnsi="Angsana New"/>
          <w:b/>
          <w:bCs/>
          <w:sz w:val="28"/>
        </w:rPr>
        <w:lastRenderedPageBreak/>
        <w:t>4</w:t>
      </w:r>
      <w:r w:rsidR="00F06DEB" w:rsidRPr="004517A7">
        <w:rPr>
          <w:rFonts w:ascii="Angsana New" w:eastAsia="Angsana New" w:hAnsi="Angsana New"/>
          <w:b/>
          <w:bCs/>
          <w:sz w:val="28"/>
        </w:rPr>
        <w:t>2</w:t>
      </w:r>
      <w:r w:rsidRPr="004517A7">
        <w:rPr>
          <w:rFonts w:ascii="Angsana New" w:eastAsia="Angsana New" w:hAnsi="Angsana New"/>
          <w:b/>
          <w:bCs/>
          <w:sz w:val="28"/>
        </w:rPr>
        <w:t xml:space="preserve">.1.2 </w:t>
      </w:r>
      <w:r w:rsidR="00A72F08" w:rsidRPr="004517A7">
        <w:rPr>
          <w:rFonts w:ascii="Angsana New" w:eastAsia="Angsana New" w:hAnsi="Angsana New"/>
          <w:b/>
          <w:bCs/>
          <w:sz w:val="28"/>
          <w:cs/>
        </w:rPr>
        <w:t>ความเสี่ยงจากอัตราดอกเบี้ย</w:t>
      </w:r>
    </w:p>
    <w:p w14:paraId="3414B573" w14:textId="30AC208C" w:rsidR="009B2716" w:rsidRPr="004517A7" w:rsidRDefault="00FF694A" w:rsidP="009B2716">
      <w:pPr>
        <w:ind w:left="900"/>
        <w:jc w:val="thaiDistribute"/>
        <w:rPr>
          <w:rFonts w:ascii="Angsana New" w:eastAsia="Angsana New" w:hAnsi="Angsana New"/>
          <w:sz w:val="28"/>
        </w:rPr>
      </w:pPr>
      <w:r w:rsidRPr="004517A7">
        <w:rPr>
          <w:rFonts w:ascii="Angsana New" w:hAnsi="Angsana New" w:hint="cs"/>
          <w:spacing w:val="-4"/>
          <w:sz w:val="28"/>
          <w:cs/>
        </w:rPr>
        <w:t>กลุ่มบริษัท</w:t>
      </w:r>
      <w:r w:rsidR="00A72F08" w:rsidRPr="004517A7">
        <w:rPr>
          <w:rFonts w:ascii="Angsana New" w:eastAsia="Angsana New" w:hAnsi="Angsana New"/>
          <w:sz w:val="28"/>
          <w:cs/>
        </w:rPr>
        <w:t xml:space="preserve">มีความเสี่ยงจากอัตราดอกเบี้ยที่สำคัญอันเกี่ยวเนื่องกับเงินฝากสถาบันการเงิน เงินเบิกเกินบัญชี เงินกู้ยืมระยะสั้นและระยะยาวที่มีดอกเบี้ย 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</w:t>
      </w:r>
    </w:p>
    <w:p w14:paraId="1125C426" w14:textId="77777777" w:rsidR="00A808C0" w:rsidRPr="004517A7" w:rsidRDefault="00A808C0" w:rsidP="00A808C0">
      <w:pPr>
        <w:jc w:val="thaiDistribute"/>
        <w:rPr>
          <w:rFonts w:ascii="Angsana New" w:eastAsia="Angsana New" w:hAnsi="Angsana New"/>
          <w:sz w:val="28"/>
        </w:rPr>
      </w:pPr>
    </w:p>
    <w:p w14:paraId="704926CB" w14:textId="66ED4C8E" w:rsidR="0070162F" w:rsidRPr="004517A7" w:rsidRDefault="005F073F" w:rsidP="00A808C0">
      <w:pPr>
        <w:ind w:firstLine="360"/>
        <w:jc w:val="thaiDistribute"/>
        <w:rPr>
          <w:rFonts w:ascii="Angsana New" w:eastAsia="Angsana New" w:hAnsi="Angsana New"/>
          <w:sz w:val="28"/>
        </w:rPr>
      </w:pPr>
      <w:r w:rsidRPr="004517A7">
        <w:rPr>
          <w:rFonts w:ascii="Angsana New" w:eastAsia="Angsana New" w:hAnsi="Angsana New"/>
          <w:b/>
          <w:bCs/>
          <w:sz w:val="28"/>
        </w:rPr>
        <w:t>4</w:t>
      </w:r>
      <w:r w:rsidR="00F06DEB" w:rsidRPr="004517A7">
        <w:rPr>
          <w:rFonts w:ascii="Angsana New" w:eastAsia="Angsana New" w:hAnsi="Angsana New"/>
          <w:b/>
          <w:bCs/>
          <w:sz w:val="28"/>
        </w:rPr>
        <w:t>2</w:t>
      </w:r>
      <w:r w:rsidRPr="004517A7">
        <w:rPr>
          <w:rFonts w:ascii="Angsana New" w:eastAsia="Angsana New" w:hAnsi="Angsana New"/>
          <w:b/>
          <w:bCs/>
          <w:sz w:val="28"/>
        </w:rPr>
        <w:t>.1.</w:t>
      </w:r>
      <w:r w:rsidR="00FF5C50" w:rsidRPr="004517A7">
        <w:rPr>
          <w:rFonts w:ascii="Angsana New" w:eastAsia="Angsana New" w:hAnsi="Angsana New" w:hint="cs"/>
          <w:b/>
          <w:bCs/>
          <w:sz w:val="28"/>
        </w:rPr>
        <w:t>3</w:t>
      </w:r>
      <w:r w:rsidRPr="004517A7">
        <w:rPr>
          <w:rFonts w:ascii="Angsana New" w:eastAsia="Angsana New" w:hAnsi="Angsana New"/>
          <w:b/>
          <w:bCs/>
          <w:sz w:val="28"/>
        </w:rPr>
        <w:t xml:space="preserve"> </w:t>
      </w:r>
      <w:r w:rsidR="0070162F" w:rsidRPr="004517A7">
        <w:rPr>
          <w:rFonts w:ascii="Angsana New" w:eastAsia="Angsana New" w:hAnsi="Angsana New"/>
          <w:b/>
          <w:bCs/>
          <w:sz w:val="28"/>
          <w:cs/>
        </w:rPr>
        <w:t>ความเสี่ยง</w:t>
      </w:r>
      <w:r w:rsidR="0070162F" w:rsidRPr="004517A7">
        <w:rPr>
          <w:rFonts w:ascii="Angsana New" w:eastAsia="Angsana New" w:hAnsi="Angsana New" w:hint="cs"/>
          <w:b/>
          <w:bCs/>
          <w:sz w:val="28"/>
          <w:cs/>
        </w:rPr>
        <w:t>ด้านสภาพคล่อง</w:t>
      </w:r>
    </w:p>
    <w:p w14:paraId="416231B5" w14:textId="1B42076E" w:rsidR="0070162F" w:rsidRPr="004517A7" w:rsidRDefault="00FF694A" w:rsidP="0070162F">
      <w:pPr>
        <w:ind w:left="900"/>
        <w:jc w:val="thaiDistribute"/>
        <w:rPr>
          <w:rFonts w:ascii="Angsana New" w:eastAsia="Angsana New" w:hAnsi="Angsana New"/>
          <w:sz w:val="28"/>
        </w:rPr>
      </w:pPr>
      <w:r w:rsidRPr="004517A7">
        <w:rPr>
          <w:rFonts w:ascii="Angsana New" w:hAnsi="Angsana New" w:hint="cs"/>
          <w:spacing w:val="-4"/>
          <w:sz w:val="28"/>
          <w:cs/>
        </w:rPr>
        <w:t>กลุ่มบริษัท</w:t>
      </w:r>
      <w:r w:rsidR="0070162F" w:rsidRPr="004517A7">
        <w:rPr>
          <w:rFonts w:ascii="Angsana New" w:eastAsia="Angsana New" w:hAnsi="Angsana New" w:hint="cs"/>
          <w:sz w:val="28"/>
          <w:cs/>
        </w:rPr>
        <w:t>มีการจัดหาแหล่งเงินทุนเพื่อรักษาสภาพคล่องทางการเงิน โดยการรักษาระดับของเงินสดและรายการเทียบเท่าเงินสดให้เพียงพอต่อการดำเนินงานของ</w:t>
      </w:r>
      <w:r w:rsidR="004065DD" w:rsidRPr="004517A7">
        <w:rPr>
          <w:rFonts w:ascii="Angsana New" w:hAnsi="Angsana New" w:hint="cs"/>
          <w:sz w:val="28"/>
          <w:cs/>
        </w:rPr>
        <w:t>กลุ่มบริษัท</w:t>
      </w:r>
      <w:r w:rsidR="0070162F" w:rsidRPr="004517A7">
        <w:rPr>
          <w:rFonts w:ascii="Angsana New" w:eastAsia="Angsana New" w:hAnsi="Angsana New"/>
          <w:sz w:val="28"/>
          <w:cs/>
        </w:rPr>
        <w:t xml:space="preserve"> </w:t>
      </w:r>
      <w:r w:rsidR="0070162F" w:rsidRPr="004517A7">
        <w:rPr>
          <w:rFonts w:ascii="Angsana New" w:eastAsia="Angsana New" w:hAnsi="Angsana New" w:hint="cs"/>
          <w:sz w:val="28"/>
          <w:cs/>
        </w:rPr>
        <w:t>และเพื่อทำให้ผลกระทบจากความผันผวนของกระแสเงินสดลดลง</w:t>
      </w:r>
    </w:p>
    <w:p w14:paraId="4575CC8E" w14:textId="5EBF35A8" w:rsidR="006676AF" w:rsidRPr="004517A7" w:rsidRDefault="006676AF" w:rsidP="00192D81">
      <w:pPr>
        <w:tabs>
          <w:tab w:val="left" w:pos="2160"/>
          <w:tab w:val="left" w:pos="2880"/>
        </w:tabs>
        <w:spacing w:before="240"/>
        <w:ind w:left="360"/>
        <w:jc w:val="thaiDistribute"/>
        <w:rPr>
          <w:rFonts w:ascii="Angsana New" w:hAnsi="Angsana New"/>
          <w:sz w:val="28"/>
        </w:rPr>
        <w:sectPr w:rsidR="006676AF" w:rsidRPr="004517A7" w:rsidSect="00964A95">
          <w:headerReference w:type="default" r:id="rId16"/>
          <w:footerReference w:type="default" r:id="rId17"/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195" w:bottom="720" w:left="1440" w:header="864" w:footer="432" w:gutter="0"/>
          <w:cols w:space="720"/>
          <w:docGrid w:linePitch="360"/>
        </w:sectPr>
      </w:pPr>
      <w:r w:rsidRPr="004517A7">
        <w:rPr>
          <w:rFonts w:ascii="Angsana New" w:eastAsia="Angsana New" w:hAnsi="Angsana New" w:hint="cs"/>
          <w:sz w:val="28"/>
        </w:rPr>
        <w:t xml:space="preserve"> </w:t>
      </w:r>
    </w:p>
    <w:p w14:paraId="7F16D646" w14:textId="77777777" w:rsidR="00A071DD" w:rsidRPr="004517A7" w:rsidRDefault="00A071DD" w:rsidP="00F06DEB">
      <w:pPr>
        <w:ind w:right="29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lastRenderedPageBreak/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ได้ดังนี้</w:t>
      </w:r>
    </w:p>
    <w:p w14:paraId="2A273A36" w14:textId="77777777" w:rsidR="00A071DD" w:rsidRPr="004517A7" w:rsidRDefault="00A071DD" w:rsidP="00192D81">
      <w:pPr>
        <w:ind w:left="540" w:right="-626"/>
        <w:jc w:val="right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</w:rPr>
        <w:t>(</w:t>
      </w:r>
      <w:r w:rsidRPr="004517A7">
        <w:rPr>
          <w:rFonts w:ascii="Angsana New" w:hAnsi="Angsana New" w:hint="cs"/>
          <w:sz w:val="28"/>
          <w:cs/>
        </w:rPr>
        <w:t>หน่วย</w:t>
      </w:r>
      <w:r w:rsidRPr="004517A7">
        <w:rPr>
          <w:rFonts w:ascii="Angsana New" w:hAnsi="Angsana New" w:hint="cs"/>
          <w:sz w:val="28"/>
        </w:rPr>
        <w:t xml:space="preserve">: </w:t>
      </w:r>
      <w:r w:rsidRPr="004517A7">
        <w:rPr>
          <w:rFonts w:ascii="Angsana New" w:hAnsi="Angsana New" w:hint="cs"/>
          <w:sz w:val="28"/>
          <w:cs/>
        </w:rPr>
        <w:t>ล้านบาท)</w:t>
      </w:r>
    </w:p>
    <w:tbl>
      <w:tblPr>
        <w:tblW w:w="1539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880"/>
        <w:gridCol w:w="953"/>
        <w:gridCol w:w="954"/>
        <w:gridCol w:w="954"/>
        <w:gridCol w:w="918"/>
        <w:gridCol w:w="36"/>
        <w:gridCol w:w="955"/>
        <w:gridCol w:w="936"/>
        <w:gridCol w:w="18"/>
        <w:gridCol w:w="954"/>
        <w:gridCol w:w="955"/>
        <w:gridCol w:w="954"/>
        <w:gridCol w:w="955"/>
        <w:gridCol w:w="19"/>
        <w:gridCol w:w="1599"/>
        <w:gridCol w:w="1355"/>
      </w:tblGrid>
      <w:tr w:rsidR="00A071DD" w:rsidRPr="004517A7" w14:paraId="4F6401E9" w14:textId="77777777" w:rsidTr="00B265DD">
        <w:trPr>
          <w:cantSplit/>
          <w:trHeight w:val="315"/>
        </w:trPr>
        <w:tc>
          <w:tcPr>
            <w:tcW w:w="2880" w:type="dxa"/>
            <w:vAlign w:val="bottom"/>
          </w:tcPr>
          <w:p w14:paraId="3DF0E9FB" w14:textId="77777777" w:rsidR="00A071DD" w:rsidRPr="004517A7" w:rsidRDefault="00A071DD" w:rsidP="00FF694A">
            <w:pPr>
              <w:tabs>
                <w:tab w:val="left" w:pos="162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2515" w:type="dxa"/>
            <w:gridSpan w:val="15"/>
            <w:vAlign w:val="bottom"/>
          </w:tcPr>
          <w:p w14:paraId="5E4D1D25" w14:textId="77777777" w:rsidR="00A071DD" w:rsidRPr="004517A7" w:rsidRDefault="00A071DD" w:rsidP="00FF694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</w:p>
        </w:tc>
      </w:tr>
      <w:tr w:rsidR="00A071DD" w:rsidRPr="004517A7" w14:paraId="384E8B92" w14:textId="77777777" w:rsidTr="00B265DD">
        <w:trPr>
          <w:cantSplit/>
        </w:trPr>
        <w:tc>
          <w:tcPr>
            <w:tcW w:w="2880" w:type="dxa"/>
            <w:vAlign w:val="bottom"/>
          </w:tcPr>
          <w:p w14:paraId="4AAA2FF2" w14:textId="77777777" w:rsidR="00A071DD" w:rsidRPr="004517A7" w:rsidRDefault="00A071DD" w:rsidP="00FF694A">
            <w:pPr>
              <w:tabs>
                <w:tab w:val="left" w:pos="162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3779" w:type="dxa"/>
            <w:gridSpan w:val="4"/>
            <w:vAlign w:val="bottom"/>
          </w:tcPr>
          <w:p w14:paraId="7DFE2AC1" w14:textId="77777777" w:rsidR="00A071DD" w:rsidRPr="004517A7" w:rsidRDefault="00A071DD" w:rsidP="00FF694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อัตราดอกเบี้ยคงที่</w:t>
            </w:r>
          </w:p>
        </w:tc>
        <w:tc>
          <w:tcPr>
            <w:tcW w:w="1927" w:type="dxa"/>
            <w:gridSpan w:val="3"/>
            <w:vAlign w:val="bottom"/>
          </w:tcPr>
          <w:p w14:paraId="1ABB3822" w14:textId="77777777" w:rsidR="00A071DD" w:rsidRPr="004517A7" w:rsidRDefault="00A071DD" w:rsidP="00FF694A">
            <w:pPr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อัตราดอกเบี้ยปรับ</w:t>
            </w:r>
          </w:p>
        </w:tc>
        <w:tc>
          <w:tcPr>
            <w:tcW w:w="1927" w:type="dxa"/>
            <w:gridSpan w:val="3"/>
            <w:vAlign w:val="bottom"/>
          </w:tcPr>
          <w:p w14:paraId="1B653A4F" w14:textId="77777777" w:rsidR="00A071DD" w:rsidRPr="004517A7" w:rsidRDefault="00A071DD" w:rsidP="00FF694A">
            <w:pPr>
              <w:ind w:left="-57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28" w:type="dxa"/>
            <w:gridSpan w:val="3"/>
            <w:vAlign w:val="bottom"/>
          </w:tcPr>
          <w:p w14:paraId="157AA6E5" w14:textId="77777777" w:rsidR="00A071DD" w:rsidRPr="004517A7" w:rsidRDefault="00A071DD" w:rsidP="00FF694A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954" w:type="dxa"/>
            <w:gridSpan w:val="2"/>
            <w:vAlign w:val="bottom"/>
          </w:tcPr>
          <w:p w14:paraId="1D614987" w14:textId="77777777" w:rsidR="00A071DD" w:rsidRPr="004517A7" w:rsidRDefault="00A071DD" w:rsidP="00FF694A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อัตราดอกเบี้ยรับที่แท้จริง</w:t>
            </w:r>
          </w:p>
        </w:tc>
      </w:tr>
      <w:tr w:rsidR="00A071DD" w:rsidRPr="004517A7" w14:paraId="5992C82C" w14:textId="77777777" w:rsidTr="00B265DD">
        <w:trPr>
          <w:cantSplit/>
        </w:trPr>
        <w:tc>
          <w:tcPr>
            <w:tcW w:w="2880" w:type="dxa"/>
            <w:vAlign w:val="bottom"/>
          </w:tcPr>
          <w:p w14:paraId="384D3D7A" w14:textId="77777777" w:rsidR="00A071DD" w:rsidRPr="004517A7" w:rsidRDefault="00A071DD" w:rsidP="00FF694A">
            <w:pPr>
              <w:tabs>
                <w:tab w:val="left" w:pos="162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907" w:type="dxa"/>
            <w:gridSpan w:val="2"/>
            <w:vAlign w:val="bottom"/>
          </w:tcPr>
          <w:p w14:paraId="063C3835" w14:textId="77777777" w:rsidR="00A071DD" w:rsidRPr="004517A7" w:rsidRDefault="00A071DD" w:rsidP="00FF694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 xml:space="preserve">ภายใน </w:t>
            </w:r>
            <w:r w:rsidRPr="004517A7">
              <w:rPr>
                <w:rFonts w:ascii="Angsana New" w:hAnsi="Angsana New" w:hint="cs"/>
                <w:szCs w:val="24"/>
              </w:rPr>
              <w:t xml:space="preserve">1 </w:t>
            </w:r>
            <w:r w:rsidRPr="004517A7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908" w:type="dxa"/>
            <w:gridSpan w:val="3"/>
            <w:vAlign w:val="bottom"/>
          </w:tcPr>
          <w:p w14:paraId="4F44F649" w14:textId="77777777" w:rsidR="00A071DD" w:rsidRPr="004517A7" w:rsidRDefault="00A071DD" w:rsidP="00FF69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 xml:space="preserve">มากกว่า </w:t>
            </w:r>
            <w:r w:rsidRPr="004517A7">
              <w:rPr>
                <w:rFonts w:ascii="Angsana New" w:hAnsi="Angsana New" w:hint="cs"/>
                <w:szCs w:val="24"/>
              </w:rPr>
              <w:t>1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 ถึง</w:t>
            </w:r>
            <w:r w:rsidRPr="004517A7">
              <w:rPr>
                <w:rFonts w:ascii="Angsana New" w:hAnsi="Angsana New" w:hint="cs"/>
                <w:szCs w:val="24"/>
              </w:rPr>
              <w:t xml:space="preserve"> 5 </w:t>
            </w:r>
            <w:r w:rsidRPr="004517A7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909" w:type="dxa"/>
            <w:gridSpan w:val="3"/>
            <w:vAlign w:val="bottom"/>
          </w:tcPr>
          <w:p w14:paraId="23A92EBB" w14:textId="77777777" w:rsidR="00A071DD" w:rsidRPr="004517A7" w:rsidRDefault="00A071DD" w:rsidP="00FF694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ขึ้นลงตามราคาตลาด</w:t>
            </w:r>
          </w:p>
        </w:tc>
        <w:tc>
          <w:tcPr>
            <w:tcW w:w="1909" w:type="dxa"/>
            <w:gridSpan w:val="2"/>
            <w:vAlign w:val="bottom"/>
          </w:tcPr>
          <w:p w14:paraId="2C72781A" w14:textId="77777777" w:rsidR="00A071DD" w:rsidRPr="004517A7" w:rsidRDefault="00A071DD" w:rsidP="00FF694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ไม่มีอัตราดอกเบี้ย</w:t>
            </w:r>
          </w:p>
        </w:tc>
        <w:tc>
          <w:tcPr>
            <w:tcW w:w="1909" w:type="dxa"/>
            <w:gridSpan w:val="2"/>
            <w:vAlign w:val="bottom"/>
          </w:tcPr>
          <w:p w14:paraId="3E7651D1" w14:textId="77777777" w:rsidR="00A071DD" w:rsidRPr="004517A7" w:rsidRDefault="00A071DD" w:rsidP="00FF694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2973" w:type="dxa"/>
            <w:gridSpan w:val="3"/>
            <w:vAlign w:val="bottom"/>
          </w:tcPr>
          <w:p w14:paraId="5C2D86A1" w14:textId="77777777" w:rsidR="00A071DD" w:rsidRPr="004517A7" w:rsidRDefault="00A071DD" w:rsidP="00FF694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</w:rPr>
              <w:t xml:space="preserve"> (</w:t>
            </w:r>
            <w:r w:rsidRPr="004517A7">
              <w:rPr>
                <w:rFonts w:ascii="Angsana New" w:hAnsi="Angsana New" w:hint="cs"/>
                <w:szCs w:val="24"/>
                <w:cs/>
              </w:rPr>
              <w:t>ร้อยละต่อปี)</w:t>
            </w:r>
          </w:p>
        </w:tc>
      </w:tr>
      <w:tr w:rsidR="00DA4B12" w:rsidRPr="004517A7" w14:paraId="1C0CA0D1" w14:textId="77777777" w:rsidTr="00B265DD">
        <w:trPr>
          <w:cantSplit/>
        </w:trPr>
        <w:tc>
          <w:tcPr>
            <w:tcW w:w="2880" w:type="dxa"/>
            <w:vAlign w:val="bottom"/>
          </w:tcPr>
          <w:p w14:paraId="6F161939" w14:textId="77777777" w:rsidR="00DA4B12" w:rsidRPr="004517A7" w:rsidRDefault="00DA4B12" w:rsidP="00FF694A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53" w:type="dxa"/>
            <w:vAlign w:val="bottom"/>
          </w:tcPr>
          <w:p w14:paraId="3DD2865C" w14:textId="258EF7FE" w:rsidR="00DA4B12" w:rsidRPr="004517A7" w:rsidRDefault="00DA4B12" w:rsidP="00FF694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</w:rPr>
              <w:t>256</w:t>
            </w:r>
            <w:r w:rsidRPr="004517A7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54" w:type="dxa"/>
            <w:vAlign w:val="bottom"/>
          </w:tcPr>
          <w:p w14:paraId="50794B91" w14:textId="020B1EDC" w:rsidR="00DA4B12" w:rsidRPr="004517A7" w:rsidRDefault="00DA4B12" w:rsidP="00FF694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</w:rPr>
              <w:t>2563</w:t>
            </w:r>
          </w:p>
        </w:tc>
        <w:tc>
          <w:tcPr>
            <w:tcW w:w="954" w:type="dxa"/>
            <w:vAlign w:val="bottom"/>
          </w:tcPr>
          <w:p w14:paraId="5854D2D7" w14:textId="5858523A" w:rsidR="00DA4B12" w:rsidRPr="004517A7" w:rsidRDefault="00DA4B12" w:rsidP="00FF694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</w:rPr>
              <w:t>256</w:t>
            </w:r>
            <w:r w:rsidRPr="004517A7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54" w:type="dxa"/>
            <w:gridSpan w:val="2"/>
            <w:vAlign w:val="bottom"/>
          </w:tcPr>
          <w:p w14:paraId="492961CA" w14:textId="2F0DECDA" w:rsidR="00DA4B12" w:rsidRPr="004517A7" w:rsidRDefault="00DA4B12" w:rsidP="00FF694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</w:rPr>
              <w:t>2563</w:t>
            </w:r>
          </w:p>
        </w:tc>
        <w:tc>
          <w:tcPr>
            <w:tcW w:w="955" w:type="dxa"/>
            <w:vAlign w:val="bottom"/>
          </w:tcPr>
          <w:p w14:paraId="53995A7F" w14:textId="0B2F7286" w:rsidR="00DA4B12" w:rsidRPr="004517A7" w:rsidRDefault="00DA4B12" w:rsidP="00FF694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</w:rPr>
              <w:t>256</w:t>
            </w:r>
            <w:r w:rsidRPr="004517A7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54" w:type="dxa"/>
            <w:gridSpan w:val="2"/>
            <w:vAlign w:val="bottom"/>
          </w:tcPr>
          <w:p w14:paraId="3D31AB5B" w14:textId="32AE27D7" w:rsidR="00DA4B12" w:rsidRPr="004517A7" w:rsidRDefault="00DA4B12" w:rsidP="00FF694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</w:rPr>
              <w:t>2563</w:t>
            </w:r>
          </w:p>
        </w:tc>
        <w:tc>
          <w:tcPr>
            <w:tcW w:w="954" w:type="dxa"/>
            <w:vAlign w:val="bottom"/>
          </w:tcPr>
          <w:p w14:paraId="35878725" w14:textId="0761029E" w:rsidR="00DA4B12" w:rsidRPr="004517A7" w:rsidRDefault="00DA4B12" w:rsidP="00FF694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</w:rPr>
              <w:t>256</w:t>
            </w:r>
            <w:r w:rsidRPr="004517A7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55" w:type="dxa"/>
            <w:vAlign w:val="bottom"/>
          </w:tcPr>
          <w:p w14:paraId="2B585C0D" w14:textId="454F94CA" w:rsidR="00DA4B12" w:rsidRPr="004517A7" w:rsidRDefault="00DA4B12" w:rsidP="00FF694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</w:rPr>
              <w:t>2563</w:t>
            </w:r>
          </w:p>
        </w:tc>
        <w:tc>
          <w:tcPr>
            <w:tcW w:w="954" w:type="dxa"/>
            <w:vAlign w:val="bottom"/>
          </w:tcPr>
          <w:p w14:paraId="77D02EBE" w14:textId="2933DB8B" w:rsidR="00DA4B12" w:rsidRPr="004517A7" w:rsidRDefault="00DA4B12" w:rsidP="00FF694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</w:rPr>
              <w:t>256</w:t>
            </w:r>
            <w:r w:rsidRPr="004517A7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55" w:type="dxa"/>
            <w:vAlign w:val="bottom"/>
          </w:tcPr>
          <w:p w14:paraId="089E2EEE" w14:textId="7C5C4BC0" w:rsidR="00DA4B12" w:rsidRPr="004517A7" w:rsidRDefault="00DA4B12" w:rsidP="00FF694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</w:rPr>
              <w:t>2563</w:t>
            </w:r>
          </w:p>
        </w:tc>
        <w:tc>
          <w:tcPr>
            <w:tcW w:w="1618" w:type="dxa"/>
            <w:gridSpan w:val="2"/>
            <w:vAlign w:val="bottom"/>
          </w:tcPr>
          <w:p w14:paraId="377B1656" w14:textId="07C5F68C" w:rsidR="00DA4B12" w:rsidRPr="004517A7" w:rsidRDefault="00DA4B12" w:rsidP="00FF694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</w:rPr>
              <w:t>256</w:t>
            </w:r>
            <w:r w:rsidRPr="004517A7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355" w:type="dxa"/>
            <w:vAlign w:val="bottom"/>
          </w:tcPr>
          <w:p w14:paraId="0814ABBA" w14:textId="43F9311A" w:rsidR="00DA4B12" w:rsidRPr="004517A7" w:rsidRDefault="00DA4B12" w:rsidP="00FF694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</w:rPr>
              <w:t>2563</w:t>
            </w:r>
          </w:p>
        </w:tc>
      </w:tr>
      <w:tr w:rsidR="00DA4B12" w:rsidRPr="004517A7" w14:paraId="23DFFD60" w14:textId="77777777" w:rsidTr="00B265DD">
        <w:trPr>
          <w:cantSplit/>
        </w:trPr>
        <w:tc>
          <w:tcPr>
            <w:tcW w:w="2880" w:type="dxa"/>
            <w:vAlign w:val="bottom"/>
          </w:tcPr>
          <w:p w14:paraId="2B8225C7" w14:textId="77777777" w:rsidR="00DA4B12" w:rsidRPr="004517A7" w:rsidRDefault="00DA4B12" w:rsidP="00FF694A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b/>
                <w:bCs/>
                <w:szCs w:val="24"/>
              </w:rPr>
            </w:pPr>
            <w:r w:rsidRPr="004517A7">
              <w:rPr>
                <w:rFonts w:ascii="Angsana New" w:hAnsi="Angsana New" w:hint="cs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53" w:type="dxa"/>
            <w:vAlign w:val="bottom"/>
          </w:tcPr>
          <w:p w14:paraId="3AF01172" w14:textId="77777777" w:rsidR="00DA4B12" w:rsidRPr="004517A7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26DA0733" w14:textId="77777777" w:rsidR="00DA4B12" w:rsidRPr="004517A7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1552FFA1" w14:textId="77777777" w:rsidR="00DA4B12" w:rsidRPr="004517A7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2C257DA2" w14:textId="77777777" w:rsidR="00DA4B12" w:rsidRPr="004517A7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355187E5" w14:textId="77777777" w:rsidR="00DA4B12" w:rsidRPr="004517A7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13D72014" w14:textId="77777777" w:rsidR="00DA4B12" w:rsidRPr="004517A7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3EF66879" w14:textId="77777777" w:rsidR="00DA4B12" w:rsidRPr="004517A7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0E12AF32" w14:textId="77777777" w:rsidR="00DA4B12" w:rsidRPr="004517A7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7DD7BE58" w14:textId="77777777" w:rsidR="00DA4B12" w:rsidRPr="004517A7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58AE241D" w14:textId="77777777" w:rsidR="00DA4B12" w:rsidRPr="004517A7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618" w:type="dxa"/>
            <w:gridSpan w:val="2"/>
            <w:vAlign w:val="bottom"/>
          </w:tcPr>
          <w:p w14:paraId="2BAC46FA" w14:textId="77777777" w:rsidR="00DA4B12" w:rsidRPr="004517A7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0B2BA184" w14:textId="77777777" w:rsidR="00DA4B12" w:rsidRPr="004517A7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B51814" w:rsidRPr="004517A7" w14:paraId="10002B32" w14:textId="77777777" w:rsidTr="00B265DD">
        <w:trPr>
          <w:cantSplit/>
        </w:trPr>
        <w:tc>
          <w:tcPr>
            <w:tcW w:w="2880" w:type="dxa"/>
            <w:vAlign w:val="bottom"/>
          </w:tcPr>
          <w:p w14:paraId="63081D18" w14:textId="77777777" w:rsidR="00B51814" w:rsidRPr="004517A7" w:rsidRDefault="00B51814" w:rsidP="00FF694A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49511E06" w14:textId="5B8854C1" w:rsidR="00B51814" w:rsidRPr="004517A7" w:rsidRDefault="00B51814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7F9B322" w14:textId="75D2F242" w:rsidR="00B51814" w:rsidRPr="004517A7" w:rsidRDefault="00B51814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159E8DB" w14:textId="10787B82" w:rsidR="00B51814" w:rsidRPr="004517A7" w:rsidRDefault="00B51814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0146FAAB" w14:textId="08E48EEE" w:rsidR="00B51814" w:rsidRPr="004517A7" w:rsidRDefault="00B51814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1B0B352F" w14:textId="380E8D58" w:rsidR="00B51814" w:rsidRPr="004517A7" w:rsidRDefault="00B51814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  <w:cs/>
              </w:rPr>
              <w:t>160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1804155C" w14:textId="07619A33" w:rsidR="00B51814" w:rsidRPr="004517A7" w:rsidRDefault="00B51814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10</w:t>
            </w:r>
            <w:r w:rsidRPr="004517A7">
              <w:rPr>
                <w:rFonts w:asciiTheme="majorBidi" w:hAnsiTheme="majorBidi" w:cstheme="majorBidi" w:hint="cs"/>
                <w:szCs w:val="24"/>
              </w:rPr>
              <w:t>9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FB41BC2" w14:textId="69EEFE5C" w:rsidR="00B51814" w:rsidRPr="004517A7" w:rsidRDefault="00B51814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</w:rPr>
              <w:t>6</w:t>
            </w:r>
          </w:p>
        </w:tc>
        <w:tc>
          <w:tcPr>
            <w:tcW w:w="955" w:type="dxa"/>
            <w:vAlign w:val="bottom"/>
          </w:tcPr>
          <w:p w14:paraId="6B99E5E9" w14:textId="5BEF12FB" w:rsidR="00B51814" w:rsidRPr="004517A7" w:rsidRDefault="00B51814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</w:rPr>
              <w:t>8</w:t>
            </w:r>
          </w:p>
        </w:tc>
        <w:tc>
          <w:tcPr>
            <w:tcW w:w="954" w:type="dxa"/>
            <w:vAlign w:val="bottom"/>
          </w:tcPr>
          <w:p w14:paraId="0A160A9E" w14:textId="7342A766" w:rsidR="00B51814" w:rsidRPr="004517A7" w:rsidRDefault="00B51814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  <w:cs/>
              </w:rPr>
              <w:t>16</w:t>
            </w:r>
            <w:r w:rsidRPr="004517A7">
              <w:rPr>
                <w:rFonts w:asciiTheme="majorBidi" w:hAnsiTheme="majorBidi" w:cstheme="majorBidi" w:hint="cs"/>
                <w:szCs w:val="24"/>
              </w:rPr>
              <w:t>6</w:t>
            </w:r>
          </w:p>
        </w:tc>
        <w:tc>
          <w:tcPr>
            <w:tcW w:w="955" w:type="dxa"/>
            <w:vAlign w:val="bottom"/>
          </w:tcPr>
          <w:p w14:paraId="0AA20354" w14:textId="1405170D" w:rsidR="00B51814" w:rsidRPr="004517A7" w:rsidRDefault="00B51814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1</w:t>
            </w:r>
            <w:r w:rsidRPr="004517A7">
              <w:rPr>
                <w:rFonts w:asciiTheme="majorBidi" w:hAnsiTheme="majorBidi" w:cstheme="majorBidi" w:hint="cs"/>
                <w:szCs w:val="24"/>
              </w:rPr>
              <w:t>17</w:t>
            </w:r>
          </w:p>
        </w:tc>
        <w:tc>
          <w:tcPr>
            <w:tcW w:w="1618" w:type="dxa"/>
            <w:gridSpan w:val="2"/>
            <w:shd w:val="clear" w:color="auto" w:fill="auto"/>
            <w:vAlign w:val="bottom"/>
          </w:tcPr>
          <w:p w14:paraId="04665C46" w14:textId="26FC54D3" w:rsidR="00B51814" w:rsidRPr="004517A7" w:rsidRDefault="00B51814" w:rsidP="00B265DD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 xml:space="preserve">0.1 </w:t>
            </w:r>
            <w:r w:rsidR="00B265DD" w:rsidRPr="004517A7">
              <w:rPr>
                <w:rFonts w:asciiTheme="majorBidi" w:hAnsiTheme="majorBidi" w:cstheme="majorBidi"/>
                <w:szCs w:val="24"/>
              </w:rPr>
              <w:t>-</w:t>
            </w:r>
            <w:r w:rsidRPr="004517A7">
              <w:rPr>
                <w:rFonts w:asciiTheme="majorBidi" w:hAnsiTheme="majorBidi" w:cstheme="majorBidi"/>
                <w:szCs w:val="24"/>
              </w:rPr>
              <w:t xml:space="preserve"> 0</w:t>
            </w:r>
            <w:r w:rsidRPr="004517A7">
              <w:rPr>
                <w:rFonts w:asciiTheme="majorBidi" w:hAnsiTheme="majorBidi" w:cstheme="majorBidi" w:hint="cs"/>
                <w:szCs w:val="24"/>
                <w:cs/>
              </w:rPr>
              <w:t>.2</w:t>
            </w:r>
          </w:p>
        </w:tc>
        <w:tc>
          <w:tcPr>
            <w:tcW w:w="1355" w:type="dxa"/>
            <w:vAlign w:val="bottom"/>
          </w:tcPr>
          <w:p w14:paraId="65EEAA17" w14:textId="130B6CFD" w:rsidR="00B51814" w:rsidRPr="004517A7" w:rsidRDefault="00B51814" w:rsidP="00FF694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0.1 - 0.</w:t>
            </w:r>
            <w:r w:rsidRPr="004517A7">
              <w:rPr>
                <w:rFonts w:asciiTheme="majorBidi" w:hAnsiTheme="majorBidi" w:cstheme="majorBidi" w:hint="cs"/>
                <w:szCs w:val="24"/>
              </w:rPr>
              <w:t>3</w:t>
            </w:r>
          </w:p>
        </w:tc>
      </w:tr>
      <w:tr w:rsidR="00B51814" w:rsidRPr="004517A7" w14:paraId="0B9EE3C2" w14:textId="77777777" w:rsidTr="00B265DD">
        <w:trPr>
          <w:cantSplit/>
        </w:trPr>
        <w:tc>
          <w:tcPr>
            <w:tcW w:w="2880" w:type="dxa"/>
            <w:vAlign w:val="bottom"/>
          </w:tcPr>
          <w:p w14:paraId="6DF6479E" w14:textId="59819E37" w:rsidR="00B51814" w:rsidRPr="004517A7" w:rsidRDefault="00B51814" w:rsidP="00FF694A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1C2671C9" w14:textId="182863BB" w:rsidR="00B51814" w:rsidRPr="004517A7" w:rsidRDefault="00B51814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9E7E964" w14:textId="24221C7F" w:rsidR="00B51814" w:rsidRPr="004517A7" w:rsidRDefault="00B51814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0F14BBD" w14:textId="7926DFDF" w:rsidR="00B51814" w:rsidRPr="004517A7" w:rsidRDefault="00B51814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63F36428" w14:textId="52A39DD3" w:rsidR="00B51814" w:rsidRPr="004517A7" w:rsidRDefault="00B51814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0B562BD9" w14:textId="617E5EB2" w:rsidR="00B51814" w:rsidRPr="004517A7" w:rsidRDefault="00B51814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03DCEB18" w14:textId="37D78E66" w:rsidR="00B51814" w:rsidRPr="004517A7" w:rsidRDefault="00B51814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D33A13B" w14:textId="0C51B0C7" w:rsidR="00B51814" w:rsidRPr="004517A7" w:rsidRDefault="00B51814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55" w:type="dxa"/>
            <w:vAlign w:val="bottom"/>
          </w:tcPr>
          <w:p w14:paraId="50BD2009" w14:textId="1AEBC83D" w:rsidR="00B51814" w:rsidRPr="004517A7" w:rsidRDefault="00B51814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</w:rPr>
              <w:t>6</w:t>
            </w:r>
          </w:p>
        </w:tc>
        <w:tc>
          <w:tcPr>
            <w:tcW w:w="954" w:type="dxa"/>
            <w:vAlign w:val="bottom"/>
          </w:tcPr>
          <w:p w14:paraId="0282DDAD" w14:textId="0AEA867B" w:rsidR="00B51814" w:rsidRPr="004517A7" w:rsidRDefault="00B51814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55" w:type="dxa"/>
            <w:vAlign w:val="bottom"/>
          </w:tcPr>
          <w:p w14:paraId="717EF89B" w14:textId="3F9D2C58" w:rsidR="00B51814" w:rsidRPr="004517A7" w:rsidRDefault="00B51814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</w:rPr>
              <w:t>6</w:t>
            </w:r>
          </w:p>
        </w:tc>
        <w:tc>
          <w:tcPr>
            <w:tcW w:w="1618" w:type="dxa"/>
            <w:gridSpan w:val="2"/>
            <w:shd w:val="clear" w:color="auto" w:fill="auto"/>
            <w:vAlign w:val="bottom"/>
          </w:tcPr>
          <w:p w14:paraId="2F144C72" w14:textId="5232D5E5" w:rsidR="00B51814" w:rsidRPr="004517A7" w:rsidRDefault="00B51814" w:rsidP="00B265DD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355" w:type="dxa"/>
            <w:vAlign w:val="bottom"/>
          </w:tcPr>
          <w:p w14:paraId="38C57ED1" w14:textId="7A716F3D" w:rsidR="00B51814" w:rsidRPr="004517A7" w:rsidRDefault="00B51814" w:rsidP="00FF694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</w:tr>
      <w:tr w:rsidR="00B51814" w:rsidRPr="004517A7" w14:paraId="44D7B86A" w14:textId="77777777" w:rsidTr="00B265DD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4733B474" w14:textId="77777777" w:rsidR="00B51814" w:rsidRPr="004517A7" w:rsidRDefault="00B51814" w:rsidP="00FF694A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259EB197" w14:textId="6086BAD3" w:rsidR="00B51814" w:rsidRPr="004517A7" w:rsidRDefault="00B51814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40FB377" w14:textId="1FB2C340" w:rsidR="00B51814" w:rsidRPr="004517A7" w:rsidRDefault="00B51814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964AC40" w14:textId="6367704F" w:rsidR="00B51814" w:rsidRPr="004517A7" w:rsidRDefault="00B51814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26311328" w14:textId="67DAA963" w:rsidR="00B51814" w:rsidRPr="004517A7" w:rsidRDefault="00B51814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43B89B68" w14:textId="4803BAE4" w:rsidR="00B51814" w:rsidRPr="004517A7" w:rsidRDefault="00B51814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1C2EAF43" w14:textId="0B9FA7DF" w:rsidR="00B51814" w:rsidRPr="004517A7" w:rsidRDefault="00B51814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60665F2" w14:textId="2920B118" w:rsidR="00B51814" w:rsidRPr="004517A7" w:rsidRDefault="00B51814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  <w:cs/>
              </w:rPr>
              <w:t>56</w:t>
            </w:r>
            <w:r w:rsidR="00DC1D9F" w:rsidRPr="004517A7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7E81CF20" w14:textId="1D5EE68B" w:rsidR="00B51814" w:rsidRPr="004517A7" w:rsidRDefault="00B51814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</w:rPr>
              <w:t>467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4F3F323" w14:textId="5DA49F84" w:rsidR="00B51814" w:rsidRPr="004517A7" w:rsidRDefault="00B51814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  <w:cs/>
              </w:rPr>
              <w:t>56</w:t>
            </w:r>
            <w:r w:rsidR="00DC1D9F" w:rsidRPr="004517A7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2DC370F0" w14:textId="228CB458" w:rsidR="00B51814" w:rsidRPr="004517A7" w:rsidRDefault="00B51814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</w:rPr>
              <w:t>467</w:t>
            </w:r>
          </w:p>
        </w:tc>
        <w:tc>
          <w:tcPr>
            <w:tcW w:w="1618" w:type="dxa"/>
            <w:gridSpan w:val="2"/>
            <w:shd w:val="clear" w:color="auto" w:fill="auto"/>
            <w:vAlign w:val="bottom"/>
          </w:tcPr>
          <w:p w14:paraId="3DD07E41" w14:textId="03449E51" w:rsidR="00B51814" w:rsidRPr="004517A7" w:rsidRDefault="00B51814" w:rsidP="00B265DD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02886001" w14:textId="7021C9B4" w:rsidR="00B51814" w:rsidRPr="004517A7" w:rsidRDefault="00B51814" w:rsidP="00FF694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B51814" w:rsidRPr="004517A7" w14:paraId="39717E03" w14:textId="77777777" w:rsidTr="00B265DD">
        <w:trPr>
          <w:cantSplit/>
        </w:trPr>
        <w:tc>
          <w:tcPr>
            <w:tcW w:w="2880" w:type="dxa"/>
            <w:vAlign w:val="bottom"/>
          </w:tcPr>
          <w:p w14:paraId="22CAA13D" w14:textId="0EF1B690" w:rsidR="00B51814" w:rsidRPr="004517A7" w:rsidRDefault="00B51814" w:rsidP="00FF694A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เงินให้กู้ยืมระยะสั้น</w:t>
            </w:r>
            <w:r w:rsidR="00FF694A" w:rsidRPr="004517A7">
              <w:rPr>
                <w:rFonts w:ascii="Angsana New" w:hAnsi="Angsana New" w:hint="cs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52986CC3" w14:textId="3616F696" w:rsidR="00B51814" w:rsidRPr="004517A7" w:rsidRDefault="008B6815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33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C91593F" w14:textId="10830A63" w:rsidR="00B51814" w:rsidRPr="004517A7" w:rsidRDefault="00FF694A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F1988A6" w14:textId="124C821C" w:rsidR="00B51814" w:rsidRPr="004517A7" w:rsidRDefault="00B51814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019C1C14" w14:textId="23CCD04C" w:rsidR="00B51814" w:rsidRPr="004517A7" w:rsidRDefault="00B51814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5CEDE196" w14:textId="522589B4" w:rsidR="00B51814" w:rsidRPr="004517A7" w:rsidRDefault="00B51814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2CF42BC9" w14:textId="6D1BB982" w:rsidR="00B51814" w:rsidRPr="004517A7" w:rsidRDefault="00B51814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E40795D" w14:textId="5621A35F" w:rsidR="00B51814" w:rsidRPr="004517A7" w:rsidRDefault="00B51814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55" w:type="dxa"/>
            <w:vAlign w:val="bottom"/>
          </w:tcPr>
          <w:p w14:paraId="7A7CB93A" w14:textId="54CF580E" w:rsidR="00B51814" w:rsidRPr="004517A7" w:rsidRDefault="00145933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vAlign w:val="bottom"/>
          </w:tcPr>
          <w:p w14:paraId="1DDADB1C" w14:textId="0E82171E" w:rsidR="00B51814" w:rsidRPr="004517A7" w:rsidRDefault="008B6815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33</w:t>
            </w:r>
          </w:p>
        </w:tc>
        <w:tc>
          <w:tcPr>
            <w:tcW w:w="955" w:type="dxa"/>
            <w:vAlign w:val="bottom"/>
          </w:tcPr>
          <w:p w14:paraId="70149085" w14:textId="29FB54E7" w:rsidR="00B51814" w:rsidRPr="004517A7" w:rsidRDefault="00FF694A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1618" w:type="dxa"/>
            <w:gridSpan w:val="2"/>
            <w:shd w:val="clear" w:color="auto" w:fill="auto"/>
            <w:vAlign w:val="bottom"/>
          </w:tcPr>
          <w:p w14:paraId="5FF925DE" w14:textId="239E5D73" w:rsidR="00B51814" w:rsidRPr="004517A7" w:rsidRDefault="00FF694A" w:rsidP="00B265DD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1</w:t>
            </w:r>
            <w:r w:rsidR="00B51814" w:rsidRPr="004517A7">
              <w:rPr>
                <w:rFonts w:ascii="Angsana New" w:hAnsi="Angsana New"/>
                <w:szCs w:val="24"/>
              </w:rPr>
              <w:t xml:space="preserve"> </w:t>
            </w:r>
            <w:r w:rsidR="00B265DD" w:rsidRPr="004517A7">
              <w:rPr>
                <w:rFonts w:ascii="Angsana New" w:hAnsi="Angsana New"/>
                <w:szCs w:val="24"/>
              </w:rPr>
              <w:t>-</w:t>
            </w:r>
            <w:r w:rsidR="00B51814" w:rsidRPr="004517A7">
              <w:rPr>
                <w:rFonts w:ascii="Angsana New" w:hAnsi="Angsana New"/>
                <w:szCs w:val="24"/>
              </w:rPr>
              <w:t xml:space="preserve"> </w:t>
            </w:r>
            <w:r w:rsidR="00B51814" w:rsidRPr="004517A7">
              <w:rPr>
                <w:rFonts w:ascii="Angsana New" w:hAnsi="Angsana New" w:hint="cs"/>
                <w:szCs w:val="24"/>
                <w:cs/>
              </w:rPr>
              <w:t>6.</w:t>
            </w:r>
            <w:r w:rsidRPr="004517A7">
              <w:rPr>
                <w:rFonts w:ascii="Angsana New" w:hAnsi="Angsana New"/>
                <w:szCs w:val="24"/>
              </w:rPr>
              <w:t>2</w:t>
            </w:r>
            <w:r w:rsidR="00B51814" w:rsidRPr="004517A7">
              <w:rPr>
                <w:rFonts w:ascii="Angsana New" w:hAnsi="Angsana New" w:hint="cs"/>
                <w:szCs w:val="24"/>
                <w:cs/>
              </w:rPr>
              <w:t>5</w:t>
            </w:r>
          </w:p>
        </w:tc>
        <w:tc>
          <w:tcPr>
            <w:tcW w:w="1355" w:type="dxa"/>
            <w:vAlign w:val="bottom"/>
          </w:tcPr>
          <w:p w14:paraId="742E90AF" w14:textId="30ABEB05" w:rsidR="00B51814" w:rsidRPr="004517A7" w:rsidRDefault="00FF694A" w:rsidP="00FF694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1</w:t>
            </w:r>
            <w:r w:rsidR="00B51814" w:rsidRPr="004517A7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B265DD" w:rsidRPr="004517A7">
              <w:rPr>
                <w:rFonts w:asciiTheme="majorBidi" w:hAnsiTheme="majorBidi" w:cstheme="majorBidi"/>
                <w:szCs w:val="24"/>
              </w:rPr>
              <w:t>-</w:t>
            </w:r>
            <w:r w:rsidR="00B51814" w:rsidRPr="004517A7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B51814" w:rsidRPr="004517A7">
              <w:rPr>
                <w:rFonts w:asciiTheme="majorBidi" w:hAnsiTheme="majorBidi" w:cstheme="majorBidi" w:hint="cs"/>
                <w:szCs w:val="24"/>
              </w:rPr>
              <w:t>7.5</w:t>
            </w:r>
          </w:p>
        </w:tc>
      </w:tr>
      <w:tr w:rsidR="00FF694A" w:rsidRPr="004517A7" w14:paraId="0365F046" w14:textId="77777777" w:rsidTr="00B265DD">
        <w:trPr>
          <w:cantSplit/>
        </w:trPr>
        <w:tc>
          <w:tcPr>
            <w:tcW w:w="2880" w:type="dxa"/>
            <w:vAlign w:val="bottom"/>
          </w:tcPr>
          <w:p w14:paraId="627AF635" w14:textId="65185BB5" w:rsidR="00FF694A" w:rsidRPr="004517A7" w:rsidRDefault="00FF694A" w:rsidP="00FF694A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เงินให้กู้ยืมระยะสั้นกิจการที่</w:t>
            </w:r>
            <w:r w:rsidR="00145933" w:rsidRPr="004517A7">
              <w:rPr>
                <w:rFonts w:ascii="Angsana New" w:hAnsi="Angsana New" w:hint="cs"/>
                <w:szCs w:val="24"/>
                <w:cs/>
              </w:rPr>
              <w:t>ไม่</w:t>
            </w:r>
          </w:p>
          <w:p w14:paraId="1E0CA86E" w14:textId="5068E08A" w:rsidR="00FF694A" w:rsidRPr="004517A7" w:rsidRDefault="00FF694A" w:rsidP="00FF694A">
            <w:pPr>
              <w:tabs>
                <w:tab w:val="left" w:pos="162"/>
              </w:tabs>
              <w:ind w:left="162" w:right="-108" w:hanging="1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เกี่ยวข้องกัน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66A636B0" w14:textId="51DCD18D" w:rsidR="00FF694A" w:rsidRPr="004517A7" w:rsidRDefault="00FF694A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18CE228" w14:textId="386E208E" w:rsidR="00FF694A" w:rsidRPr="004517A7" w:rsidRDefault="00FF694A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68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4CCDD04" w14:textId="16D6F8C4" w:rsidR="00FF694A" w:rsidRPr="004517A7" w:rsidRDefault="00FF694A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2247BD0B" w14:textId="50124188" w:rsidR="00FF694A" w:rsidRPr="004517A7" w:rsidRDefault="00FF694A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352C19A0" w14:textId="6768DF70" w:rsidR="00FF694A" w:rsidRPr="004517A7" w:rsidRDefault="00FF694A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77DFE5AA" w14:textId="3D50AE25" w:rsidR="00FF694A" w:rsidRPr="004517A7" w:rsidRDefault="00FF694A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37AA317" w14:textId="5B358ED7" w:rsidR="00FF694A" w:rsidRPr="004517A7" w:rsidRDefault="00FF694A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55" w:type="dxa"/>
            <w:vAlign w:val="bottom"/>
          </w:tcPr>
          <w:p w14:paraId="72CF9EC4" w14:textId="0A901702" w:rsidR="00FF694A" w:rsidRPr="004517A7" w:rsidRDefault="00145933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</w:rPr>
              <w:t>7</w:t>
            </w:r>
          </w:p>
        </w:tc>
        <w:tc>
          <w:tcPr>
            <w:tcW w:w="954" w:type="dxa"/>
            <w:vAlign w:val="bottom"/>
          </w:tcPr>
          <w:p w14:paraId="220AB73F" w14:textId="077BF8AF" w:rsidR="00FF694A" w:rsidRPr="004517A7" w:rsidRDefault="00FF694A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955" w:type="dxa"/>
            <w:vAlign w:val="bottom"/>
          </w:tcPr>
          <w:p w14:paraId="1024B10C" w14:textId="317D2BEC" w:rsidR="00FF694A" w:rsidRPr="004517A7" w:rsidRDefault="00FF694A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75</w:t>
            </w:r>
          </w:p>
        </w:tc>
        <w:tc>
          <w:tcPr>
            <w:tcW w:w="1618" w:type="dxa"/>
            <w:gridSpan w:val="2"/>
            <w:shd w:val="clear" w:color="auto" w:fill="auto"/>
            <w:vAlign w:val="bottom"/>
          </w:tcPr>
          <w:p w14:paraId="6AA8E5EF" w14:textId="54210FA8" w:rsidR="00FF694A" w:rsidRPr="004517A7" w:rsidRDefault="00FF694A" w:rsidP="00B265DD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 xml:space="preserve">0 </w:t>
            </w:r>
            <w:r w:rsidR="00B265DD" w:rsidRPr="004517A7">
              <w:rPr>
                <w:rFonts w:ascii="Angsana New" w:hAnsi="Angsana New"/>
                <w:szCs w:val="24"/>
              </w:rPr>
              <w:t>-</w:t>
            </w:r>
            <w:r w:rsidRPr="004517A7">
              <w:rPr>
                <w:rFonts w:ascii="Angsana New" w:hAnsi="Angsana New"/>
                <w:szCs w:val="24"/>
              </w:rPr>
              <w:t xml:space="preserve"> </w:t>
            </w:r>
            <w:r w:rsidRPr="004517A7">
              <w:rPr>
                <w:rFonts w:ascii="Angsana New" w:hAnsi="Angsana New" w:hint="cs"/>
                <w:szCs w:val="24"/>
                <w:cs/>
              </w:rPr>
              <w:t>6.5</w:t>
            </w:r>
          </w:p>
        </w:tc>
        <w:tc>
          <w:tcPr>
            <w:tcW w:w="1355" w:type="dxa"/>
            <w:vAlign w:val="bottom"/>
          </w:tcPr>
          <w:p w14:paraId="6C89F416" w14:textId="6BDF9B5B" w:rsidR="00FF694A" w:rsidRPr="004517A7" w:rsidRDefault="00FF694A" w:rsidP="00FF694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 xml:space="preserve">0 </w:t>
            </w:r>
            <w:r w:rsidR="00B265DD" w:rsidRPr="004517A7">
              <w:rPr>
                <w:rFonts w:asciiTheme="majorBidi" w:hAnsiTheme="majorBidi" w:cstheme="majorBidi"/>
                <w:szCs w:val="24"/>
              </w:rPr>
              <w:t>-</w:t>
            </w:r>
            <w:r w:rsidRPr="004517A7">
              <w:rPr>
                <w:rFonts w:asciiTheme="majorBidi" w:hAnsiTheme="majorBidi" w:cstheme="majorBidi"/>
                <w:szCs w:val="24"/>
              </w:rPr>
              <w:t xml:space="preserve"> 6</w:t>
            </w:r>
            <w:r w:rsidRPr="004517A7">
              <w:rPr>
                <w:rFonts w:asciiTheme="majorBidi" w:hAnsiTheme="majorBidi" w:cstheme="majorBidi" w:hint="cs"/>
                <w:szCs w:val="24"/>
              </w:rPr>
              <w:t>.5</w:t>
            </w:r>
          </w:p>
        </w:tc>
      </w:tr>
      <w:tr w:rsidR="00CF05BF" w:rsidRPr="004517A7" w14:paraId="3BC7FECC" w14:textId="77777777" w:rsidTr="00B265DD">
        <w:trPr>
          <w:cantSplit/>
        </w:trPr>
        <w:tc>
          <w:tcPr>
            <w:tcW w:w="2880" w:type="dxa"/>
            <w:vAlign w:val="bottom"/>
          </w:tcPr>
          <w:p w14:paraId="758EF1A4" w14:textId="190DCB03" w:rsidR="00CF05BF" w:rsidRPr="004517A7" w:rsidRDefault="00CF05BF" w:rsidP="00CF05BF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07D9049C" w14:textId="4131DE5F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B929B08" w14:textId="312CC9C4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2524AE3" w14:textId="1E452338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1A0FBD29" w14:textId="5D64EBF7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68D88770" w14:textId="03BD4DA8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55D0C0B5" w14:textId="1058E13A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47DC49C" w14:textId="3CC53494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 w:hint="cs"/>
                <w:szCs w:val="24"/>
                <w:cs/>
              </w:rPr>
              <w:t>57</w:t>
            </w:r>
          </w:p>
        </w:tc>
        <w:tc>
          <w:tcPr>
            <w:tcW w:w="955" w:type="dxa"/>
            <w:vAlign w:val="bottom"/>
          </w:tcPr>
          <w:p w14:paraId="27EC5AE2" w14:textId="747EE8AE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</w:rPr>
              <w:t>172</w:t>
            </w:r>
          </w:p>
        </w:tc>
        <w:tc>
          <w:tcPr>
            <w:tcW w:w="954" w:type="dxa"/>
            <w:vAlign w:val="bottom"/>
          </w:tcPr>
          <w:p w14:paraId="31674B25" w14:textId="43B15006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  <w:cs/>
              </w:rPr>
              <w:t>5</w:t>
            </w:r>
            <w:r w:rsidRPr="004517A7">
              <w:rPr>
                <w:rFonts w:asciiTheme="majorBidi" w:hAnsiTheme="majorBidi" w:cstheme="majorBidi" w:hint="cs"/>
                <w:szCs w:val="24"/>
              </w:rPr>
              <w:t>7</w:t>
            </w:r>
          </w:p>
        </w:tc>
        <w:tc>
          <w:tcPr>
            <w:tcW w:w="955" w:type="dxa"/>
            <w:vAlign w:val="bottom"/>
          </w:tcPr>
          <w:p w14:paraId="62BAA960" w14:textId="0457D6EB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</w:rPr>
              <w:t>172</w:t>
            </w:r>
          </w:p>
        </w:tc>
        <w:tc>
          <w:tcPr>
            <w:tcW w:w="1618" w:type="dxa"/>
            <w:gridSpan w:val="2"/>
            <w:shd w:val="clear" w:color="auto" w:fill="auto"/>
            <w:vAlign w:val="bottom"/>
          </w:tcPr>
          <w:p w14:paraId="2E00A709" w14:textId="38DC9597" w:rsidR="00CF05BF" w:rsidRPr="004517A7" w:rsidRDefault="00CF05BF" w:rsidP="00CF05BF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5" w:type="dxa"/>
            <w:vAlign w:val="bottom"/>
          </w:tcPr>
          <w:p w14:paraId="6A14D1F8" w14:textId="01639FBF" w:rsidR="00CF05BF" w:rsidRPr="004517A7" w:rsidRDefault="00CF05BF" w:rsidP="00CF05BF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F05BF" w:rsidRPr="004517A7" w14:paraId="2A5CFEC5" w14:textId="77777777" w:rsidTr="00B265DD">
        <w:trPr>
          <w:cantSplit/>
        </w:trPr>
        <w:tc>
          <w:tcPr>
            <w:tcW w:w="2880" w:type="dxa"/>
            <w:vAlign w:val="bottom"/>
          </w:tcPr>
          <w:p w14:paraId="6CDA4015" w14:textId="4C02A8EE" w:rsidR="00CF05BF" w:rsidRPr="004517A7" w:rsidRDefault="00CF05BF" w:rsidP="00CF05BF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0BD9471D" w14:textId="29D04A45" w:rsidR="00CF05BF" w:rsidRPr="004517A7" w:rsidRDefault="00CF05BF" w:rsidP="00CF05B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989E327" w14:textId="31C903E8" w:rsidR="00CF05BF" w:rsidRPr="004517A7" w:rsidRDefault="00CF05BF" w:rsidP="00CF05B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9DC0AD0" w14:textId="4701C1C3" w:rsidR="00CF05BF" w:rsidRPr="004517A7" w:rsidRDefault="00CF05BF" w:rsidP="00CF05B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79979783" w14:textId="43D92DCC" w:rsidR="00CF05BF" w:rsidRPr="004517A7" w:rsidRDefault="00CF05BF" w:rsidP="00CF05B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479C8782" w14:textId="185789D1" w:rsidR="00CF05BF" w:rsidRPr="004517A7" w:rsidRDefault="00CF05BF" w:rsidP="00CF05B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Theme="majorBidi" w:hAnsiTheme="majorBidi" w:cstheme="majorBidi" w:hint="cs"/>
                <w:szCs w:val="24"/>
                <w:cs/>
              </w:rPr>
              <w:t>32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5B075713" w14:textId="79750388" w:rsidR="00CF05BF" w:rsidRPr="004517A7" w:rsidRDefault="00CF05BF" w:rsidP="00CF05B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7</w:t>
            </w:r>
            <w:r w:rsidRPr="004517A7">
              <w:rPr>
                <w:rFonts w:asciiTheme="majorBidi" w:hAnsiTheme="majorBidi" w:cstheme="majorBidi" w:hint="cs"/>
                <w:szCs w:val="24"/>
              </w:rPr>
              <w:t>3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3A44D5E" w14:textId="667ED8E7" w:rsidR="00CF05BF" w:rsidRPr="004517A7" w:rsidRDefault="00CF05BF" w:rsidP="00CF05B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1138E458" w14:textId="4F49C9D4" w:rsidR="00CF05BF" w:rsidRPr="004517A7" w:rsidRDefault="00CF05BF" w:rsidP="00CF05B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vAlign w:val="bottom"/>
          </w:tcPr>
          <w:p w14:paraId="4E9CCB9A" w14:textId="4ABABF46" w:rsidR="00CF05BF" w:rsidRPr="004517A7" w:rsidRDefault="00CF05BF" w:rsidP="00CF05B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Theme="majorBidi" w:hAnsiTheme="majorBidi" w:cstheme="majorBidi" w:hint="cs"/>
                <w:szCs w:val="24"/>
                <w:cs/>
              </w:rPr>
              <w:t>32</w:t>
            </w:r>
          </w:p>
        </w:tc>
        <w:tc>
          <w:tcPr>
            <w:tcW w:w="955" w:type="dxa"/>
            <w:vAlign w:val="bottom"/>
          </w:tcPr>
          <w:p w14:paraId="703B9F4B" w14:textId="77244EF7" w:rsidR="00CF05BF" w:rsidRPr="004517A7" w:rsidRDefault="00CF05BF" w:rsidP="00CF05B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7</w:t>
            </w:r>
            <w:r w:rsidRPr="004517A7">
              <w:rPr>
                <w:rFonts w:asciiTheme="majorBidi" w:hAnsiTheme="majorBidi" w:cstheme="majorBidi" w:hint="cs"/>
                <w:szCs w:val="24"/>
              </w:rPr>
              <w:t>3</w:t>
            </w:r>
          </w:p>
        </w:tc>
        <w:tc>
          <w:tcPr>
            <w:tcW w:w="1618" w:type="dxa"/>
            <w:gridSpan w:val="2"/>
            <w:shd w:val="clear" w:color="auto" w:fill="auto"/>
            <w:vAlign w:val="bottom"/>
          </w:tcPr>
          <w:p w14:paraId="3A5B03F9" w14:textId="75212958" w:rsidR="00CF05BF" w:rsidRPr="004517A7" w:rsidRDefault="00CF05BF" w:rsidP="00CF05BF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0.1 - 0.</w:t>
            </w:r>
            <w:r w:rsidRPr="004517A7">
              <w:rPr>
                <w:rFonts w:ascii="Angsana New" w:hAnsi="Angsana New" w:hint="cs"/>
                <w:szCs w:val="24"/>
              </w:rPr>
              <w:t>4</w:t>
            </w:r>
          </w:p>
        </w:tc>
        <w:tc>
          <w:tcPr>
            <w:tcW w:w="1355" w:type="dxa"/>
            <w:vAlign w:val="bottom"/>
          </w:tcPr>
          <w:p w14:paraId="50B42785" w14:textId="5C4D9576" w:rsidR="00CF05BF" w:rsidRPr="004517A7" w:rsidRDefault="00CF05BF" w:rsidP="00CF05BF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0.1 - 0.</w:t>
            </w:r>
            <w:r w:rsidRPr="004517A7">
              <w:rPr>
                <w:rFonts w:asciiTheme="majorBidi" w:hAnsiTheme="majorBidi" w:cstheme="majorBidi" w:hint="cs"/>
                <w:szCs w:val="24"/>
              </w:rPr>
              <w:t>4</w:t>
            </w:r>
          </w:p>
        </w:tc>
      </w:tr>
      <w:tr w:rsidR="00CF05BF" w:rsidRPr="004517A7" w14:paraId="16235BF3" w14:textId="77777777" w:rsidTr="00B265DD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4D4131B5" w14:textId="77777777" w:rsidR="00CF05BF" w:rsidRPr="004517A7" w:rsidRDefault="00CF05BF" w:rsidP="00CF05BF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591CC265" w14:textId="2C6F1E3C" w:rsidR="00CF05BF" w:rsidRPr="004517A7" w:rsidRDefault="00CF05BF" w:rsidP="00CF05B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  <w:cs/>
              </w:rPr>
              <w:t>11</w:t>
            </w:r>
            <w:r w:rsidRPr="004517A7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F5A8E22" w14:textId="19747EA0" w:rsidR="00CF05BF" w:rsidRPr="004517A7" w:rsidRDefault="00CF05BF" w:rsidP="00CF05B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</w:rPr>
              <w:t>76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00B8858" w14:textId="2C614923" w:rsidR="00CF05BF" w:rsidRPr="004517A7" w:rsidRDefault="00CF05BF" w:rsidP="00CF05B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257A5137" w14:textId="5F7FD286" w:rsidR="00CF05BF" w:rsidRPr="004517A7" w:rsidRDefault="00CF05BF" w:rsidP="00CF05B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608A7C20" w14:textId="2BE11227" w:rsidR="00CF05BF" w:rsidRPr="004517A7" w:rsidRDefault="00CF05BF" w:rsidP="00CF05B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  <w:cs/>
              </w:rPr>
              <w:t>192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3BC8CCF7" w14:textId="75551FEE" w:rsidR="00CF05BF" w:rsidRPr="004517A7" w:rsidRDefault="00CF05BF" w:rsidP="00CF05B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1</w:t>
            </w:r>
            <w:r w:rsidRPr="004517A7">
              <w:rPr>
                <w:rFonts w:asciiTheme="majorBidi" w:hAnsiTheme="majorBidi" w:cstheme="majorBidi" w:hint="cs"/>
                <w:szCs w:val="24"/>
              </w:rPr>
              <w:t>82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16BE471" w14:textId="18EF53D3" w:rsidR="00CF05BF" w:rsidRPr="004517A7" w:rsidRDefault="00CF05BF" w:rsidP="00CF05B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</w:rPr>
              <w:t>6</w:t>
            </w:r>
            <w:r w:rsidRPr="004517A7">
              <w:rPr>
                <w:rFonts w:asciiTheme="majorBidi" w:hAnsiTheme="majorBidi" w:cstheme="majorBidi" w:hint="cs"/>
                <w:szCs w:val="24"/>
                <w:cs/>
              </w:rPr>
              <w:t>2</w:t>
            </w:r>
            <w:r w:rsidR="00C740FC" w:rsidRPr="004517A7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43278C2E" w14:textId="23FABF7D" w:rsidR="00CF05BF" w:rsidRPr="004517A7" w:rsidRDefault="00CF05BF" w:rsidP="00CF05B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</w:rPr>
              <w:t>660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F39A557" w14:textId="5E75F7EB" w:rsidR="00CF05BF" w:rsidRPr="004517A7" w:rsidRDefault="00CF05BF" w:rsidP="00CF05B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  <w:cs/>
              </w:rPr>
              <w:t>9</w:t>
            </w:r>
            <w:r w:rsidRPr="004517A7">
              <w:rPr>
                <w:rFonts w:asciiTheme="majorBidi" w:hAnsiTheme="majorBidi" w:cstheme="majorBidi"/>
                <w:szCs w:val="24"/>
              </w:rPr>
              <w:t>30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4188D246" w14:textId="2D32CE2D" w:rsidR="00CF05BF" w:rsidRPr="004517A7" w:rsidRDefault="00CF05BF" w:rsidP="00CF05B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</w:rPr>
              <w:t>918</w:t>
            </w:r>
          </w:p>
        </w:tc>
        <w:tc>
          <w:tcPr>
            <w:tcW w:w="1618" w:type="dxa"/>
            <w:gridSpan w:val="2"/>
            <w:shd w:val="clear" w:color="auto" w:fill="auto"/>
            <w:vAlign w:val="bottom"/>
          </w:tcPr>
          <w:p w14:paraId="38F78ED6" w14:textId="77777777" w:rsidR="00CF05BF" w:rsidRPr="004517A7" w:rsidRDefault="00CF05BF" w:rsidP="00CF05BF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0C2F858E" w14:textId="77777777" w:rsidR="00CF05BF" w:rsidRPr="004517A7" w:rsidRDefault="00CF05BF" w:rsidP="00CF05BF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CF05BF" w:rsidRPr="004517A7" w14:paraId="40900752" w14:textId="77777777" w:rsidTr="00B265DD">
        <w:trPr>
          <w:cantSplit/>
        </w:trPr>
        <w:tc>
          <w:tcPr>
            <w:tcW w:w="2880" w:type="dxa"/>
            <w:vAlign w:val="bottom"/>
          </w:tcPr>
          <w:p w14:paraId="658B3811" w14:textId="77777777" w:rsidR="00CF05BF" w:rsidRPr="004517A7" w:rsidRDefault="00CF05BF" w:rsidP="00CF05BF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953" w:type="dxa"/>
            <w:vAlign w:val="bottom"/>
          </w:tcPr>
          <w:p w14:paraId="28F2C642" w14:textId="77777777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04ACA2E7" w14:textId="77777777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6DF231FC" w14:textId="77777777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7F7487FB" w14:textId="77777777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349196B4" w14:textId="77777777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504F4E3B" w14:textId="77777777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0D791B48" w14:textId="77777777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7A185791" w14:textId="77777777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12E461A5" w14:textId="77777777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5E82B61B" w14:textId="77777777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618" w:type="dxa"/>
            <w:gridSpan w:val="2"/>
            <w:vAlign w:val="bottom"/>
          </w:tcPr>
          <w:p w14:paraId="5791085E" w14:textId="77777777" w:rsidR="00CF05BF" w:rsidRPr="004517A7" w:rsidRDefault="00CF05BF" w:rsidP="00CF05BF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5" w:type="dxa"/>
            <w:vAlign w:val="bottom"/>
          </w:tcPr>
          <w:p w14:paraId="71FAE0D4" w14:textId="77777777" w:rsidR="00CF05BF" w:rsidRPr="004517A7" w:rsidRDefault="00CF05BF" w:rsidP="00CF05BF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CF05BF" w:rsidRPr="004517A7" w14:paraId="1FD2AD11" w14:textId="77777777" w:rsidTr="00B265DD">
        <w:trPr>
          <w:cantSplit/>
        </w:trPr>
        <w:tc>
          <w:tcPr>
            <w:tcW w:w="2880" w:type="dxa"/>
            <w:vAlign w:val="bottom"/>
          </w:tcPr>
          <w:p w14:paraId="7075BA9D" w14:textId="77777777" w:rsidR="00CF05BF" w:rsidRPr="004517A7" w:rsidRDefault="00CF05BF" w:rsidP="00CF05BF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3" w:type="dxa"/>
            <w:vAlign w:val="bottom"/>
          </w:tcPr>
          <w:p w14:paraId="6F851377" w14:textId="2547C765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70</w:t>
            </w:r>
          </w:p>
        </w:tc>
        <w:tc>
          <w:tcPr>
            <w:tcW w:w="954" w:type="dxa"/>
            <w:vAlign w:val="bottom"/>
          </w:tcPr>
          <w:p w14:paraId="5F48B4F0" w14:textId="6A08FC73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</w:rPr>
              <w:t>174</w:t>
            </w:r>
          </w:p>
        </w:tc>
        <w:tc>
          <w:tcPr>
            <w:tcW w:w="954" w:type="dxa"/>
            <w:vAlign w:val="bottom"/>
          </w:tcPr>
          <w:p w14:paraId="03524D02" w14:textId="30070684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gridSpan w:val="2"/>
            <w:vAlign w:val="bottom"/>
          </w:tcPr>
          <w:p w14:paraId="0760F5D6" w14:textId="60FF15EB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2DC3B763" w14:textId="786721EC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75</w:t>
            </w:r>
          </w:p>
        </w:tc>
        <w:tc>
          <w:tcPr>
            <w:tcW w:w="954" w:type="dxa"/>
            <w:gridSpan w:val="2"/>
            <w:vAlign w:val="bottom"/>
          </w:tcPr>
          <w:p w14:paraId="485F149E" w14:textId="4A8C89C0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vAlign w:val="bottom"/>
          </w:tcPr>
          <w:p w14:paraId="02A6BCD1" w14:textId="2CE9C592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51A65DC4" w14:textId="04938C4E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vAlign w:val="bottom"/>
          </w:tcPr>
          <w:p w14:paraId="7667F8C0" w14:textId="0398CAF6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  <w:cs/>
              </w:rPr>
              <w:t>145</w:t>
            </w:r>
          </w:p>
        </w:tc>
        <w:tc>
          <w:tcPr>
            <w:tcW w:w="955" w:type="dxa"/>
            <w:vAlign w:val="bottom"/>
          </w:tcPr>
          <w:p w14:paraId="0DBED8B6" w14:textId="0B4E9284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1</w:t>
            </w:r>
            <w:r w:rsidRPr="004517A7">
              <w:rPr>
                <w:rFonts w:asciiTheme="majorBidi" w:hAnsiTheme="majorBidi" w:cstheme="majorBidi" w:hint="cs"/>
                <w:szCs w:val="24"/>
              </w:rPr>
              <w:t>74</w:t>
            </w:r>
          </w:p>
        </w:tc>
        <w:tc>
          <w:tcPr>
            <w:tcW w:w="1618" w:type="dxa"/>
            <w:gridSpan w:val="2"/>
            <w:shd w:val="clear" w:color="auto" w:fill="auto"/>
            <w:vAlign w:val="bottom"/>
          </w:tcPr>
          <w:p w14:paraId="6D8C7470" w14:textId="449C69AA" w:rsidR="00CF05BF" w:rsidRPr="004517A7" w:rsidRDefault="00CF05BF" w:rsidP="00CF05BF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 xml:space="preserve">MLR - 2.25% </w:t>
            </w:r>
            <w:r w:rsidRPr="004517A7">
              <w:rPr>
                <w:rFonts w:ascii="Angsana New" w:hAnsi="Angsana New" w:hint="cs"/>
                <w:szCs w:val="24"/>
                <w:cs/>
              </w:rPr>
              <w:t>ถึง 6.0</w:t>
            </w:r>
            <w:r w:rsidRPr="004517A7">
              <w:rPr>
                <w:rFonts w:ascii="Angsana New" w:hAnsi="Angsana New"/>
                <w:szCs w:val="24"/>
              </w:rPr>
              <w:t>%</w:t>
            </w:r>
          </w:p>
        </w:tc>
        <w:tc>
          <w:tcPr>
            <w:tcW w:w="1355" w:type="dxa"/>
            <w:vAlign w:val="bottom"/>
          </w:tcPr>
          <w:p w14:paraId="405BE0FA" w14:textId="6ACD2C11" w:rsidR="00CF05BF" w:rsidRPr="004517A7" w:rsidRDefault="00CF05BF" w:rsidP="00CF05BF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4.</w:t>
            </w:r>
            <w:r w:rsidRPr="004517A7">
              <w:rPr>
                <w:rFonts w:asciiTheme="majorBidi" w:hAnsiTheme="majorBidi" w:cstheme="majorBidi" w:hint="cs"/>
                <w:szCs w:val="24"/>
              </w:rPr>
              <w:t>3</w:t>
            </w:r>
            <w:r w:rsidRPr="004517A7">
              <w:rPr>
                <w:rFonts w:asciiTheme="majorBidi" w:hAnsiTheme="majorBidi" w:cstheme="majorBidi"/>
                <w:szCs w:val="24"/>
              </w:rPr>
              <w:t xml:space="preserve"> - 6.</w:t>
            </w:r>
            <w:r w:rsidRPr="004517A7">
              <w:rPr>
                <w:rFonts w:asciiTheme="majorBidi" w:hAnsiTheme="majorBidi" w:cstheme="majorBidi" w:hint="cs"/>
                <w:szCs w:val="24"/>
              </w:rPr>
              <w:t>0</w:t>
            </w:r>
          </w:p>
        </w:tc>
      </w:tr>
      <w:tr w:rsidR="00CF05BF" w:rsidRPr="004517A7" w14:paraId="652D5FE0" w14:textId="77777777" w:rsidTr="00B265DD">
        <w:trPr>
          <w:cantSplit/>
        </w:trPr>
        <w:tc>
          <w:tcPr>
            <w:tcW w:w="2880" w:type="dxa"/>
            <w:vAlign w:val="bottom"/>
          </w:tcPr>
          <w:p w14:paraId="71329B43" w14:textId="1408ABFA" w:rsidR="00CF05BF" w:rsidRPr="004517A7" w:rsidRDefault="00CF05BF" w:rsidP="00CF05BF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953" w:type="dxa"/>
            <w:vAlign w:val="bottom"/>
          </w:tcPr>
          <w:p w14:paraId="3D7B3F51" w14:textId="3DAEDF48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vAlign w:val="bottom"/>
          </w:tcPr>
          <w:p w14:paraId="3C38E882" w14:textId="5FD9D716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  <w:tc>
          <w:tcPr>
            <w:tcW w:w="954" w:type="dxa"/>
          </w:tcPr>
          <w:p w14:paraId="6E3C9426" w14:textId="1891C17C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gridSpan w:val="2"/>
          </w:tcPr>
          <w:p w14:paraId="250C563D" w14:textId="431D4181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</w:tcPr>
          <w:p w14:paraId="6555334E" w14:textId="19A68999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  <w:cs/>
              </w:rPr>
              <w:t>5</w:t>
            </w:r>
          </w:p>
        </w:tc>
        <w:tc>
          <w:tcPr>
            <w:tcW w:w="954" w:type="dxa"/>
            <w:gridSpan w:val="2"/>
          </w:tcPr>
          <w:p w14:paraId="109E2CAD" w14:textId="5466DBE3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</w:tcPr>
          <w:p w14:paraId="1F24AD8F" w14:textId="1F4D4343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55" w:type="dxa"/>
          </w:tcPr>
          <w:p w14:paraId="5D231014" w14:textId="7F971F2C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54" w:type="dxa"/>
          </w:tcPr>
          <w:p w14:paraId="252CB3E5" w14:textId="2FCC2171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  <w:cs/>
              </w:rPr>
              <w:t>5</w:t>
            </w:r>
          </w:p>
        </w:tc>
        <w:tc>
          <w:tcPr>
            <w:tcW w:w="955" w:type="dxa"/>
          </w:tcPr>
          <w:p w14:paraId="3EFE2FDC" w14:textId="4E36BF82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618" w:type="dxa"/>
            <w:gridSpan w:val="2"/>
            <w:shd w:val="clear" w:color="auto" w:fill="auto"/>
            <w:vAlign w:val="bottom"/>
          </w:tcPr>
          <w:p w14:paraId="387ED254" w14:textId="6931FC74" w:rsidR="00CF05BF" w:rsidRPr="004517A7" w:rsidRDefault="00CF05BF" w:rsidP="00CF05BF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MOR</w:t>
            </w:r>
          </w:p>
        </w:tc>
        <w:tc>
          <w:tcPr>
            <w:tcW w:w="1355" w:type="dxa"/>
            <w:vAlign w:val="bottom"/>
          </w:tcPr>
          <w:p w14:paraId="7457BE53" w14:textId="58109792" w:rsidR="00CF05BF" w:rsidRPr="004517A7" w:rsidRDefault="00CF05BF" w:rsidP="00CF05BF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</w:tr>
      <w:tr w:rsidR="00CF05BF" w:rsidRPr="004517A7" w14:paraId="3BA8D50D" w14:textId="77777777" w:rsidTr="00B265DD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5502ADA4" w14:textId="77777777" w:rsidR="00CF05BF" w:rsidRPr="004517A7" w:rsidRDefault="00CF05BF" w:rsidP="00CF05BF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62CC61C4" w14:textId="527FBFD0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5CF7957" w14:textId="5682F6F4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14:paraId="136ECFFB" w14:textId="2AB8691F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</w:tcPr>
          <w:p w14:paraId="1D2D8DB4" w14:textId="45664171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shd w:val="clear" w:color="auto" w:fill="auto"/>
          </w:tcPr>
          <w:p w14:paraId="77A1EABC" w14:textId="41C7A20F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</w:tcPr>
          <w:p w14:paraId="19B71EEB" w14:textId="27F6DF6B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14:paraId="2129D126" w14:textId="69A5B006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404</w:t>
            </w:r>
          </w:p>
        </w:tc>
        <w:tc>
          <w:tcPr>
            <w:tcW w:w="955" w:type="dxa"/>
            <w:shd w:val="clear" w:color="auto" w:fill="auto"/>
          </w:tcPr>
          <w:p w14:paraId="5C4965FC" w14:textId="0E788303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</w:rPr>
              <w:t>196</w:t>
            </w:r>
          </w:p>
        </w:tc>
        <w:tc>
          <w:tcPr>
            <w:tcW w:w="954" w:type="dxa"/>
            <w:shd w:val="clear" w:color="auto" w:fill="auto"/>
          </w:tcPr>
          <w:p w14:paraId="06DA63D2" w14:textId="60B69C4C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404</w:t>
            </w:r>
          </w:p>
        </w:tc>
        <w:tc>
          <w:tcPr>
            <w:tcW w:w="955" w:type="dxa"/>
            <w:shd w:val="clear" w:color="auto" w:fill="auto"/>
          </w:tcPr>
          <w:p w14:paraId="033418A7" w14:textId="1B94DCE2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</w:rPr>
              <w:t>196</w:t>
            </w:r>
          </w:p>
        </w:tc>
        <w:tc>
          <w:tcPr>
            <w:tcW w:w="1618" w:type="dxa"/>
            <w:gridSpan w:val="2"/>
            <w:shd w:val="clear" w:color="auto" w:fill="auto"/>
            <w:vAlign w:val="bottom"/>
          </w:tcPr>
          <w:p w14:paraId="00A27C57" w14:textId="30003A04" w:rsidR="00CF05BF" w:rsidRPr="004517A7" w:rsidRDefault="00CF05BF" w:rsidP="00CF05BF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7488B586" w14:textId="6587754B" w:rsidR="00CF05BF" w:rsidRPr="004517A7" w:rsidRDefault="00CF05BF" w:rsidP="00CF05BF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F05BF" w:rsidRPr="004517A7" w14:paraId="78629208" w14:textId="77777777" w:rsidTr="00B265DD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570238CD" w14:textId="1769B832" w:rsidR="00CF05BF" w:rsidRPr="004517A7" w:rsidRDefault="00CF05BF" w:rsidP="00CF05BF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เงินกู้ยืมระยะสั้นกิจการที่</w:t>
            </w:r>
            <w:r w:rsidR="00AC70AD" w:rsidRPr="004517A7">
              <w:rPr>
                <w:rFonts w:ascii="Angsana New" w:hAnsi="Angsana New" w:hint="cs"/>
                <w:szCs w:val="24"/>
                <w:cs/>
              </w:rPr>
              <w:t>ไม่</w:t>
            </w:r>
            <w:r w:rsidRPr="004517A7">
              <w:rPr>
                <w:rFonts w:ascii="Angsana New" w:hAnsi="Angsana New" w:hint="cs"/>
                <w:szCs w:val="24"/>
                <w:cs/>
              </w:rPr>
              <w:t>เกี่ยวข้อง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0B49EB97" w14:textId="24ABD3AE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  <w:cs/>
              </w:rPr>
              <w:t>276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DDFAE8A" w14:textId="792B9DBF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</w:rPr>
              <w:t>29</w:t>
            </w:r>
          </w:p>
        </w:tc>
        <w:tc>
          <w:tcPr>
            <w:tcW w:w="954" w:type="dxa"/>
            <w:shd w:val="clear" w:color="auto" w:fill="auto"/>
          </w:tcPr>
          <w:p w14:paraId="79379DD3" w14:textId="7FA59124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</w:tcPr>
          <w:p w14:paraId="65AEA29C" w14:textId="5BE822A3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shd w:val="clear" w:color="auto" w:fill="auto"/>
          </w:tcPr>
          <w:p w14:paraId="77A1175B" w14:textId="22A0F0BE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</w:tcPr>
          <w:p w14:paraId="7A09F258" w14:textId="3D6065B4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14:paraId="6AA31692" w14:textId="670FA505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55" w:type="dxa"/>
            <w:shd w:val="clear" w:color="auto" w:fill="auto"/>
          </w:tcPr>
          <w:p w14:paraId="0DA5E1F1" w14:textId="7339C87C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</w:rPr>
              <w:t>36</w:t>
            </w:r>
          </w:p>
        </w:tc>
        <w:tc>
          <w:tcPr>
            <w:tcW w:w="954" w:type="dxa"/>
            <w:shd w:val="clear" w:color="auto" w:fill="auto"/>
          </w:tcPr>
          <w:p w14:paraId="2FD99A8A" w14:textId="7CF3B836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276</w:t>
            </w:r>
          </w:p>
        </w:tc>
        <w:tc>
          <w:tcPr>
            <w:tcW w:w="955" w:type="dxa"/>
            <w:shd w:val="clear" w:color="auto" w:fill="auto"/>
          </w:tcPr>
          <w:p w14:paraId="4A0A7E9E" w14:textId="16988BAC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6</w:t>
            </w:r>
            <w:r w:rsidRPr="004517A7">
              <w:rPr>
                <w:rFonts w:asciiTheme="majorBidi" w:hAnsiTheme="majorBidi" w:cstheme="majorBidi" w:hint="cs"/>
                <w:szCs w:val="24"/>
              </w:rPr>
              <w:t>5</w:t>
            </w:r>
          </w:p>
        </w:tc>
        <w:tc>
          <w:tcPr>
            <w:tcW w:w="1618" w:type="dxa"/>
            <w:gridSpan w:val="2"/>
            <w:shd w:val="clear" w:color="auto" w:fill="auto"/>
            <w:vAlign w:val="bottom"/>
          </w:tcPr>
          <w:p w14:paraId="0FA84F1D" w14:textId="13BE890B" w:rsidR="00CF05BF" w:rsidRPr="004517A7" w:rsidRDefault="00CF05BF" w:rsidP="00CF05BF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0 - 6.8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46EFCB99" w14:textId="0CD354B0" w:rsidR="00CF05BF" w:rsidRPr="004517A7" w:rsidRDefault="00CF05BF" w:rsidP="00CF05BF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0 - 6.8</w:t>
            </w:r>
          </w:p>
        </w:tc>
      </w:tr>
      <w:tr w:rsidR="00CF05BF" w:rsidRPr="004517A7" w14:paraId="0B21A0B8" w14:textId="77777777" w:rsidTr="00B265DD">
        <w:trPr>
          <w:cantSplit/>
        </w:trPr>
        <w:tc>
          <w:tcPr>
            <w:tcW w:w="2880" w:type="dxa"/>
            <w:shd w:val="clear" w:color="auto" w:fill="auto"/>
          </w:tcPr>
          <w:p w14:paraId="78893ADC" w14:textId="77777777" w:rsidR="00CF05BF" w:rsidRPr="004517A7" w:rsidRDefault="00CF05BF" w:rsidP="00CF05BF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53" w:type="dxa"/>
            <w:shd w:val="clear" w:color="auto" w:fill="auto"/>
          </w:tcPr>
          <w:p w14:paraId="43A3F0CC" w14:textId="1FB45DE7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  <w:cs/>
              </w:rPr>
              <w:t>3</w:t>
            </w:r>
            <w:r w:rsidRPr="004517A7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954" w:type="dxa"/>
            <w:shd w:val="clear" w:color="auto" w:fill="auto"/>
          </w:tcPr>
          <w:p w14:paraId="0359AB17" w14:textId="210BEEB5" w:rsidR="00CF05BF" w:rsidRPr="004517A7" w:rsidRDefault="00CF05BF" w:rsidP="00CF05BF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</w:rPr>
              <w:t>37</w:t>
            </w:r>
          </w:p>
        </w:tc>
        <w:tc>
          <w:tcPr>
            <w:tcW w:w="954" w:type="dxa"/>
            <w:shd w:val="clear" w:color="auto" w:fill="auto"/>
          </w:tcPr>
          <w:p w14:paraId="220530D4" w14:textId="1A3173EB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39</w:t>
            </w:r>
          </w:p>
        </w:tc>
        <w:tc>
          <w:tcPr>
            <w:tcW w:w="954" w:type="dxa"/>
            <w:gridSpan w:val="2"/>
            <w:shd w:val="clear" w:color="auto" w:fill="auto"/>
          </w:tcPr>
          <w:p w14:paraId="3C2EF395" w14:textId="685269D3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</w:rPr>
              <w:t>52</w:t>
            </w:r>
          </w:p>
        </w:tc>
        <w:tc>
          <w:tcPr>
            <w:tcW w:w="955" w:type="dxa"/>
            <w:shd w:val="clear" w:color="auto" w:fill="auto"/>
          </w:tcPr>
          <w:p w14:paraId="7043684D" w14:textId="73AD291A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9</w:t>
            </w:r>
            <w:r w:rsidRPr="004517A7">
              <w:rPr>
                <w:rFonts w:asciiTheme="majorBidi" w:hAnsiTheme="majorBidi" w:cstheme="majorBidi" w:hint="cs"/>
                <w:szCs w:val="24"/>
              </w:rPr>
              <w:t>0</w:t>
            </w:r>
          </w:p>
        </w:tc>
        <w:tc>
          <w:tcPr>
            <w:tcW w:w="954" w:type="dxa"/>
            <w:gridSpan w:val="2"/>
            <w:shd w:val="clear" w:color="auto" w:fill="auto"/>
          </w:tcPr>
          <w:p w14:paraId="6505559F" w14:textId="15BB58A8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3</w:t>
            </w:r>
            <w:r w:rsidRPr="004517A7">
              <w:rPr>
                <w:rFonts w:asciiTheme="majorBidi" w:hAnsiTheme="majorBidi" w:cstheme="majorBidi" w:hint="cs"/>
                <w:szCs w:val="24"/>
              </w:rPr>
              <w:t>0</w:t>
            </w:r>
          </w:p>
        </w:tc>
        <w:tc>
          <w:tcPr>
            <w:tcW w:w="954" w:type="dxa"/>
            <w:shd w:val="clear" w:color="auto" w:fill="auto"/>
          </w:tcPr>
          <w:p w14:paraId="18B29426" w14:textId="712277D3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shd w:val="clear" w:color="auto" w:fill="auto"/>
          </w:tcPr>
          <w:p w14:paraId="15EA320D" w14:textId="7E0CD97F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14:paraId="548ED1B2" w14:textId="6F5F44E9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168</w:t>
            </w:r>
          </w:p>
        </w:tc>
        <w:tc>
          <w:tcPr>
            <w:tcW w:w="955" w:type="dxa"/>
            <w:shd w:val="clear" w:color="auto" w:fill="auto"/>
          </w:tcPr>
          <w:p w14:paraId="060F839E" w14:textId="43657A6C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</w:rPr>
              <w:t>119</w:t>
            </w:r>
          </w:p>
        </w:tc>
        <w:tc>
          <w:tcPr>
            <w:tcW w:w="1618" w:type="dxa"/>
            <w:gridSpan w:val="2"/>
            <w:shd w:val="clear" w:color="auto" w:fill="auto"/>
            <w:vAlign w:val="bottom"/>
          </w:tcPr>
          <w:p w14:paraId="1C38F1BC" w14:textId="68BC6D0B" w:rsidR="00CF05BF" w:rsidRPr="004517A7" w:rsidRDefault="00CF05BF" w:rsidP="00CF05BF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2.0</w:t>
            </w:r>
            <w:r w:rsidRPr="004517A7">
              <w:rPr>
                <w:rFonts w:ascii="Angsana New" w:hAnsi="Angsana New"/>
                <w:szCs w:val="24"/>
                <w:cs/>
              </w:rPr>
              <w:t xml:space="preserve"> ถึง </w:t>
            </w:r>
            <w:r w:rsidRPr="004517A7">
              <w:rPr>
                <w:rFonts w:ascii="Angsana New" w:hAnsi="Angsana New"/>
                <w:szCs w:val="24"/>
              </w:rPr>
              <w:t>MLR-2.25%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4F9E68A7" w14:textId="0B7E47BD" w:rsidR="00CF05BF" w:rsidRPr="004517A7" w:rsidRDefault="00CF05BF" w:rsidP="00CF05BF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3.6</w:t>
            </w:r>
            <w:r w:rsidRPr="004517A7">
              <w:rPr>
                <w:rFonts w:asciiTheme="majorBidi" w:hAnsiTheme="majorBidi" w:cstheme="majorBidi"/>
                <w:szCs w:val="24"/>
                <w:cs/>
              </w:rPr>
              <w:t xml:space="preserve"> ถึง </w:t>
            </w:r>
            <w:r w:rsidRPr="004517A7">
              <w:rPr>
                <w:rFonts w:asciiTheme="majorBidi" w:hAnsiTheme="majorBidi" w:cstheme="majorBidi"/>
                <w:szCs w:val="24"/>
              </w:rPr>
              <w:t>MLR-1%</w:t>
            </w:r>
          </w:p>
        </w:tc>
      </w:tr>
      <w:tr w:rsidR="00CF05BF" w:rsidRPr="004517A7" w14:paraId="5D675003" w14:textId="77777777" w:rsidTr="00B265DD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241F625A" w14:textId="1E1B8624" w:rsidR="00CF05BF" w:rsidRPr="004517A7" w:rsidRDefault="00CF05BF" w:rsidP="00CF05BF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630CD050" w14:textId="79084E5E" w:rsidR="00CF05BF" w:rsidRPr="004517A7" w:rsidRDefault="0018139A" w:rsidP="00CF05B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17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DA0810C" w14:textId="3699BB18" w:rsidR="00CF05BF" w:rsidRPr="004517A7" w:rsidRDefault="00CF05BF" w:rsidP="00CF05B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</w:rPr>
              <w:t>24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183B075" w14:textId="50C4334F" w:rsidR="00CF05BF" w:rsidRPr="004517A7" w:rsidRDefault="00CF05BF" w:rsidP="00CF05B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  <w:cs/>
              </w:rPr>
              <w:t>1</w:t>
            </w:r>
            <w:r w:rsidRPr="004517A7">
              <w:rPr>
                <w:rFonts w:asciiTheme="majorBidi" w:hAnsiTheme="majorBidi" w:cstheme="majorBidi"/>
                <w:szCs w:val="24"/>
              </w:rPr>
              <w:t>6</w:t>
            </w:r>
            <w:r w:rsidR="0018139A" w:rsidRPr="004517A7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04153F2A" w14:textId="2F670D5F" w:rsidR="00CF05BF" w:rsidRPr="004517A7" w:rsidRDefault="00CF05BF" w:rsidP="00CF05B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</w:rPr>
              <w:t>202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3E24ECC0" w14:textId="2AAD23B2" w:rsidR="00CF05BF" w:rsidRPr="004517A7" w:rsidRDefault="00CF05BF" w:rsidP="00CF05B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299B47F6" w14:textId="1E722D91" w:rsidR="00CF05BF" w:rsidRPr="004517A7" w:rsidRDefault="00CF05BF" w:rsidP="00CF05B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5246369" w14:textId="525BC8C5" w:rsidR="00CF05BF" w:rsidRPr="004517A7" w:rsidRDefault="00CF05BF" w:rsidP="00CF05B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20069215" w14:textId="0EC5ABFC" w:rsidR="00CF05BF" w:rsidRPr="004517A7" w:rsidRDefault="00CF05BF" w:rsidP="00CF05B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71EE86D" w14:textId="056BB5D1" w:rsidR="00CF05BF" w:rsidRPr="004517A7" w:rsidRDefault="00CF05BF" w:rsidP="00CF05B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185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37C76B4D" w14:textId="1F493E3B" w:rsidR="00CF05BF" w:rsidRPr="004517A7" w:rsidRDefault="00CF05BF" w:rsidP="00CF05B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</w:rPr>
              <w:t>226</w:t>
            </w:r>
          </w:p>
        </w:tc>
        <w:tc>
          <w:tcPr>
            <w:tcW w:w="1618" w:type="dxa"/>
            <w:gridSpan w:val="2"/>
            <w:shd w:val="clear" w:color="auto" w:fill="auto"/>
            <w:vAlign w:val="bottom"/>
          </w:tcPr>
          <w:p w14:paraId="786C2A4F" w14:textId="7289424A" w:rsidR="00CF05BF" w:rsidRPr="004517A7" w:rsidRDefault="00CF05BF" w:rsidP="00CF05BF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4.8 - 7.9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68A00186" w14:textId="4AB88E84" w:rsidR="00CF05BF" w:rsidRPr="004517A7" w:rsidRDefault="00CF05BF" w:rsidP="00CF05BF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4.8 - 7.9</w:t>
            </w:r>
          </w:p>
        </w:tc>
      </w:tr>
      <w:tr w:rsidR="00CF05BF" w:rsidRPr="004517A7" w14:paraId="0E052ACE" w14:textId="77777777" w:rsidTr="00B265DD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5F75773A" w14:textId="77777777" w:rsidR="00CF05BF" w:rsidRPr="004517A7" w:rsidRDefault="00CF05BF" w:rsidP="00CF05BF">
            <w:pPr>
              <w:tabs>
                <w:tab w:val="left" w:pos="162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386BDABD" w14:textId="249B9D43" w:rsidR="00CF05BF" w:rsidRPr="004517A7" w:rsidRDefault="00CF05BF" w:rsidP="00CF05B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  <w:cs/>
              </w:rPr>
              <w:t>4</w:t>
            </w:r>
            <w:r w:rsidRPr="004517A7">
              <w:rPr>
                <w:rFonts w:asciiTheme="majorBidi" w:hAnsiTheme="majorBidi" w:cstheme="majorBidi"/>
                <w:szCs w:val="24"/>
              </w:rPr>
              <w:t>0</w:t>
            </w:r>
            <w:r w:rsidR="0018139A" w:rsidRPr="004517A7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CB3695E" w14:textId="44ECCF8F" w:rsidR="00CF05BF" w:rsidRPr="004517A7" w:rsidRDefault="00CF05BF" w:rsidP="00CF05B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</w:rPr>
              <w:t>264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9DDF36C" w14:textId="6E96132C" w:rsidR="00CF05BF" w:rsidRPr="004517A7" w:rsidRDefault="00CF05BF" w:rsidP="00CF05B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  <w:cs/>
              </w:rPr>
              <w:t>2</w:t>
            </w:r>
            <w:r w:rsidRPr="004517A7">
              <w:rPr>
                <w:rFonts w:asciiTheme="majorBidi" w:hAnsiTheme="majorBidi" w:cstheme="majorBidi"/>
                <w:szCs w:val="24"/>
              </w:rPr>
              <w:t>0</w:t>
            </w:r>
            <w:r w:rsidR="0018139A" w:rsidRPr="004517A7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42D03985" w14:textId="7810C8DD" w:rsidR="00CF05BF" w:rsidRPr="004517A7" w:rsidRDefault="00CF05BF" w:rsidP="00CF05B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</w:rPr>
              <w:t>254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493B8180" w14:textId="23FCEFCC" w:rsidR="00CF05BF" w:rsidRPr="004517A7" w:rsidRDefault="00CF05BF" w:rsidP="00CF05B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170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0AE3F1B5" w14:textId="59D8088D" w:rsidR="00CF05BF" w:rsidRPr="004517A7" w:rsidRDefault="00CF05BF" w:rsidP="00CF05B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3</w:t>
            </w:r>
            <w:r w:rsidRPr="004517A7">
              <w:rPr>
                <w:rFonts w:asciiTheme="majorBidi" w:hAnsiTheme="majorBidi" w:cstheme="majorBidi" w:hint="cs"/>
                <w:szCs w:val="24"/>
              </w:rPr>
              <w:t>0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5BC56F0" w14:textId="66944978" w:rsidR="00CF05BF" w:rsidRPr="004517A7" w:rsidRDefault="00CF05BF" w:rsidP="00CF05B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404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05601925" w14:textId="174E580E" w:rsidR="00CF05BF" w:rsidRPr="004517A7" w:rsidRDefault="00CF05BF" w:rsidP="00CF05B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</w:rPr>
              <w:t>232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2B15FC1" w14:textId="0DFD60B1" w:rsidR="00CF05BF" w:rsidRPr="004517A7" w:rsidRDefault="00CF05BF" w:rsidP="00CF05B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  <w:cs/>
              </w:rPr>
              <w:t>1,1</w:t>
            </w:r>
            <w:r w:rsidRPr="004517A7">
              <w:rPr>
                <w:rFonts w:asciiTheme="majorBidi" w:hAnsiTheme="majorBidi" w:cstheme="majorBidi"/>
                <w:szCs w:val="24"/>
              </w:rPr>
              <w:t>8</w:t>
            </w:r>
            <w:r w:rsidR="00A34CCA" w:rsidRPr="004517A7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79B35B9B" w14:textId="0EB193AD" w:rsidR="00CF05BF" w:rsidRPr="004517A7" w:rsidRDefault="00CF05BF" w:rsidP="00CF05BF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 w:hint="cs"/>
                <w:szCs w:val="24"/>
              </w:rPr>
              <w:t>780</w:t>
            </w:r>
          </w:p>
        </w:tc>
        <w:tc>
          <w:tcPr>
            <w:tcW w:w="1618" w:type="dxa"/>
            <w:gridSpan w:val="2"/>
            <w:shd w:val="clear" w:color="auto" w:fill="auto"/>
            <w:vAlign w:val="bottom"/>
          </w:tcPr>
          <w:p w14:paraId="70CE4A1C" w14:textId="77777777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34FDF74E" w14:textId="77777777" w:rsidR="00CF05BF" w:rsidRPr="004517A7" w:rsidRDefault="00CF05BF" w:rsidP="00CF05B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</w:tr>
    </w:tbl>
    <w:p w14:paraId="267047C2" w14:textId="77777777" w:rsidR="00FF694A" w:rsidRPr="004517A7" w:rsidRDefault="00FF694A" w:rsidP="00A071DD">
      <w:pPr>
        <w:tabs>
          <w:tab w:val="left" w:pos="360"/>
          <w:tab w:val="left" w:pos="900"/>
          <w:tab w:val="left" w:pos="2160"/>
        </w:tabs>
        <w:ind w:left="907" w:right="29" w:hanging="907"/>
        <w:jc w:val="right"/>
        <w:rPr>
          <w:rFonts w:ascii="Angsana New" w:hAnsi="Angsana New"/>
          <w:sz w:val="28"/>
        </w:rPr>
      </w:pPr>
    </w:p>
    <w:p w14:paraId="7B320797" w14:textId="7AC303A8" w:rsidR="00A071DD" w:rsidRPr="004517A7" w:rsidRDefault="00A071DD" w:rsidP="00AD2A6F">
      <w:pPr>
        <w:tabs>
          <w:tab w:val="left" w:pos="360"/>
          <w:tab w:val="left" w:pos="900"/>
          <w:tab w:val="left" w:pos="2160"/>
        </w:tabs>
        <w:ind w:left="907" w:right="-176" w:hanging="907"/>
        <w:jc w:val="right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</w:rPr>
        <w:lastRenderedPageBreak/>
        <w:t>(</w:t>
      </w:r>
      <w:r w:rsidRPr="004517A7">
        <w:rPr>
          <w:rFonts w:ascii="Angsana New" w:hAnsi="Angsana New" w:hint="cs"/>
          <w:sz w:val="28"/>
          <w:cs/>
        </w:rPr>
        <w:t>หน่วย</w:t>
      </w:r>
      <w:r w:rsidRPr="004517A7">
        <w:rPr>
          <w:rFonts w:ascii="Angsana New" w:hAnsi="Angsana New" w:hint="cs"/>
          <w:sz w:val="28"/>
        </w:rPr>
        <w:t xml:space="preserve">: </w:t>
      </w:r>
      <w:r w:rsidRPr="004517A7">
        <w:rPr>
          <w:rFonts w:ascii="Angsana New" w:hAnsi="Angsana New" w:hint="cs"/>
          <w:sz w:val="28"/>
          <w:cs/>
        </w:rPr>
        <w:t>ล้านบาท</w:t>
      </w:r>
      <w:r w:rsidRPr="004517A7">
        <w:rPr>
          <w:rFonts w:ascii="Angsana New" w:hAnsi="Angsana New" w:hint="cs"/>
          <w:sz w:val="28"/>
        </w:rPr>
        <w:t>)</w:t>
      </w:r>
    </w:p>
    <w:tbl>
      <w:tblPr>
        <w:tblW w:w="149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240"/>
        <w:gridCol w:w="953"/>
        <w:gridCol w:w="954"/>
        <w:gridCol w:w="954"/>
        <w:gridCol w:w="1009"/>
        <w:gridCol w:w="900"/>
        <w:gridCol w:w="936"/>
        <w:gridCol w:w="18"/>
        <w:gridCol w:w="954"/>
        <w:gridCol w:w="955"/>
        <w:gridCol w:w="954"/>
        <w:gridCol w:w="953"/>
        <w:gridCol w:w="1080"/>
        <w:gridCol w:w="1080"/>
      </w:tblGrid>
      <w:tr w:rsidR="00A071DD" w:rsidRPr="004517A7" w14:paraId="08B39222" w14:textId="77777777" w:rsidTr="00BB014D">
        <w:trPr>
          <w:cantSplit/>
        </w:trPr>
        <w:tc>
          <w:tcPr>
            <w:tcW w:w="3240" w:type="dxa"/>
            <w:vAlign w:val="bottom"/>
          </w:tcPr>
          <w:p w14:paraId="495A33C6" w14:textId="77777777" w:rsidR="00A071DD" w:rsidRPr="004517A7" w:rsidRDefault="00A071DD" w:rsidP="00FF694A">
            <w:pPr>
              <w:tabs>
                <w:tab w:val="left" w:pos="162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0" w:type="dxa"/>
            <w:gridSpan w:val="13"/>
            <w:vAlign w:val="bottom"/>
          </w:tcPr>
          <w:p w14:paraId="24811FF4" w14:textId="77777777" w:rsidR="00A071DD" w:rsidRPr="004517A7" w:rsidRDefault="00A071DD" w:rsidP="00FF694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A071DD" w:rsidRPr="004517A7" w14:paraId="5FEF8AA8" w14:textId="77777777" w:rsidTr="00BB014D">
        <w:trPr>
          <w:cantSplit/>
        </w:trPr>
        <w:tc>
          <w:tcPr>
            <w:tcW w:w="3240" w:type="dxa"/>
            <w:vAlign w:val="bottom"/>
          </w:tcPr>
          <w:p w14:paraId="6BF9E88F" w14:textId="77777777" w:rsidR="00A071DD" w:rsidRPr="004517A7" w:rsidRDefault="00A071DD" w:rsidP="00FF694A">
            <w:pPr>
              <w:tabs>
                <w:tab w:val="left" w:pos="162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3870" w:type="dxa"/>
            <w:gridSpan w:val="4"/>
            <w:vAlign w:val="bottom"/>
          </w:tcPr>
          <w:p w14:paraId="6D5B975B" w14:textId="77777777" w:rsidR="00A071DD" w:rsidRPr="004517A7" w:rsidRDefault="00A071DD" w:rsidP="00FF694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อัตราดอกเบี้ยคงที่</w:t>
            </w:r>
          </w:p>
        </w:tc>
        <w:tc>
          <w:tcPr>
            <w:tcW w:w="1836" w:type="dxa"/>
            <w:gridSpan w:val="2"/>
            <w:vAlign w:val="bottom"/>
          </w:tcPr>
          <w:p w14:paraId="6DCA5CFE" w14:textId="77777777" w:rsidR="00A071DD" w:rsidRPr="004517A7" w:rsidRDefault="00A071DD" w:rsidP="00FF694A">
            <w:pPr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อัตราดอกเบี้ยปรับ</w:t>
            </w:r>
          </w:p>
        </w:tc>
        <w:tc>
          <w:tcPr>
            <w:tcW w:w="1927" w:type="dxa"/>
            <w:gridSpan w:val="3"/>
            <w:vAlign w:val="bottom"/>
          </w:tcPr>
          <w:p w14:paraId="075E5B83" w14:textId="77777777" w:rsidR="00A071DD" w:rsidRPr="004517A7" w:rsidRDefault="00A071DD" w:rsidP="00FF694A">
            <w:pPr>
              <w:ind w:left="-57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07" w:type="dxa"/>
            <w:gridSpan w:val="2"/>
            <w:vAlign w:val="bottom"/>
          </w:tcPr>
          <w:p w14:paraId="49E95EF8" w14:textId="77777777" w:rsidR="00A071DD" w:rsidRPr="004517A7" w:rsidRDefault="00A071DD" w:rsidP="00FF694A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18ED3AA5" w14:textId="77777777" w:rsidR="00A071DD" w:rsidRPr="004517A7" w:rsidRDefault="00A071DD" w:rsidP="00FF694A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อัตราดอกเบี้ยรับที่แท้จริง</w:t>
            </w:r>
          </w:p>
        </w:tc>
      </w:tr>
      <w:tr w:rsidR="00A071DD" w:rsidRPr="004517A7" w14:paraId="5ECDD464" w14:textId="77777777" w:rsidTr="00BB014D">
        <w:trPr>
          <w:cantSplit/>
        </w:trPr>
        <w:tc>
          <w:tcPr>
            <w:tcW w:w="3240" w:type="dxa"/>
            <w:vAlign w:val="bottom"/>
          </w:tcPr>
          <w:p w14:paraId="03A72A26" w14:textId="77777777" w:rsidR="00A071DD" w:rsidRPr="004517A7" w:rsidRDefault="00A071DD" w:rsidP="00FF694A">
            <w:pPr>
              <w:tabs>
                <w:tab w:val="left" w:pos="162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907" w:type="dxa"/>
            <w:gridSpan w:val="2"/>
            <w:vAlign w:val="bottom"/>
          </w:tcPr>
          <w:p w14:paraId="3F08A27C" w14:textId="77777777" w:rsidR="00A071DD" w:rsidRPr="004517A7" w:rsidRDefault="00A071DD" w:rsidP="00FF694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 xml:space="preserve">ภายใน </w:t>
            </w:r>
            <w:r w:rsidRPr="004517A7">
              <w:rPr>
                <w:rFonts w:ascii="Angsana New" w:hAnsi="Angsana New" w:hint="cs"/>
                <w:szCs w:val="24"/>
              </w:rPr>
              <w:t xml:space="preserve">1 </w:t>
            </w:r>
            <w:r w:rsidRPr="004517A7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963" w:type="dxa"/>
            <w:gridSpan w:val="2"/>
            <w:vAlign w:val="bottom"/>
          </w:tcPr>
          <w:p w14:paraId="494E4F1B" w14:textId="77777777" w:rsidR="00A071DD" w:rsidRPr="004517A7" w:rsidRDefault="00A071DD" w:rsidP="00FF69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 xml:space="preserve">มากกว่า </w:t>
            </w:r>
            <w:r w:rsidRPr="004517A7">
              <w:rPr>
                <w:rFonts w:ascii="Angsana New" w:hAnsi="Angsana New" w:hint="cs"/>
                <w:szCs w:val="24"/>
              </w:rPr>
              <w:t>1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 ถึง</w:t>
            </w:r>
            <w:r w:rsidRPr="004517A7">
              <w:rPr>
                <w:rFonts w:ascii="Angsana New" w:hAnsi="Angsana New" w:hint="cs"/>
                <w:szCs w:val="24"/>
              </w:rPr>
              <w:t xml:space="preserve"> 5 </w:t>
            </w:r>
            <w:r w:rsidRPr="004517A7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854" w:type="dxa"/>
            <w:gridSpan w:val="3"/>
            <w:vAlign w:val="bottom"/>
          </w:tcPr>
          <w:p w14:paraId="5C3D9367" w14:textId="77777777" w:rsidR="00A071DD" w:rsidRPr="004517A7" w:rsidRDefault="00A071DD" w:rsidP="00FF694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ขึ้นลงตามราคาตลาด</w:t>
            </w:r>
          </w:p>
        </w:tc>
        <w:tc>
          <w:tcPr>
            <w:tcW w:w="1909" w:type="dxa"/>
            <w:gridSpan w:val="2"/>
            <w:vAlign w:val="bottom"/>
          </w:tcPr>
          <w:p w14:paraId="414CB308" w14:textId="77777777" w:rsidR="00A071DD" w:rsidRPr="004517A7" w:rsidRDefault="00A071DD" w:rsidP="00FF694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ไม่มีอัตราดอกเบี้ย</w:t>
            </w:r>
          </w:p>
        </w:tc>
        <w:tc>
          <w:tcPr>
            <w:tcW w:w="1907" w:type="dxa"/>
            <w:gridSpan w:val="2"/>
            <w:vAlign w:val="bottom"/>
          </w:tcPr>
          <w:p w14:paraId="367D00DD" w14:textId="77777777" w:rsidR="00A071DD" w:rsidRPr="004517A7" w:rsidRDefault="00A071DD" w:rsidP="00FF694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2160" w:type="dxa"/>
            <w:gridSpan w:val="2"/>
            <w:vAlign w:val="bottom"/>
          </w:tcPr>
          <w:p w14:paraId="7496F8A5" w14:textId="77777777" w:rsidR="00A071DD" w:rsidRPr="004517A7" w:rsidRDefault="00A071DD" w:rsidP="00FF694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</w:rPr>
              <w:t xml:space="preserve"> (</w:t>
            </w:r>
            <w:r w:rsidRPr="004517A7">
              <w:rPr>
                <w:rFonts w:ascii="Angsana New" w:hAnsi="Angsana New" w:hint="cs"/>
                <w:szCs w:val="24"/>
                <w:cs/>
              </w:rPr>
              <w:t>ร้อยละต่อปี)</w:t>
            </w:r>
          </w:p>
        </w:tc>
      </w:tr>
      <w:tr w:rsidR="00DA4B12" w:rsidRPr="004517A7" w14:paraId="4ADF055C" w14:textId="77777777" w:rsidTr="00BB014D">
        <w:trPr>
          <w:cantSplit/>
        </w:trPr>
        <w:tc>
          <w:tcPr>
            <w:tcW w:w="3240" w:type="dxa"/>
            <w:vAlign w:val="bottom"/>
          </w:tcPr>
          <w:p w14:paraId="1959E350" w14:textId="77777777" w:rsidR="00DA4B12" w:rsidRPr="004517A7" w:rsidRDefault="00DA4B12" w:rsidP="00FF694A">
            <w:pPr>
              <w:tabs>
                <w:tab w:val="left" w:pos="162"/>
              </w:tabs>
              <w:ind w:left="240" w:right="-108" w:hanging="240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53" w:type="dxa"/>
            <w:vAlign w:val="bottom"/>
          </w:tcPr>
          <w:p w14:paraId="28722584" w14:textId="78C9680D" w:rsidR="00DA4B12" w:rsidRPr="004517A7" w:rsidRDefault="00DA4B12" w:rsidP="00FF694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54" w:type="dxa"/>
            <w:vAlign w:val="bottom"/>
          </w:tcPr>
          <w:p w14:paraId="3E160E4C" w14:textId="09DAAF62" w:rsidR="00DA4B12" w:rsidRPr="004517A7" w:rsidRDefault="00DA4B12" w:rsidP="00FF694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</w:rPr>
              <w:t>2563</w:t>
            </w:r>
          </w:p>
        </w:tc>
        <w:tc>
          <w:tcPr>
            <w:tcW w:w="954" w:type="dxa"/>
            <w:vAlign w:val="bottom"/>
          </w:tcPr>
          <w:p w14:paraId="6F2F4F2D" w14:textId="6BD5ED83" w:rsidR="00DA4B12" w:rsidRPr="004517A7" w:rsidRDefault="00DA4B12" w:rsidP="00FF694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009" w:type="dxa"/>
            <w:vAlign w:val="bottom"/>
          </w:tcPr>
          <w:p w14:paraId="04FD5BD3" w14:textId="2F1680D7" w:rsidR="00DA4B12" w:rsidRPr="004517A7" w:rsidRDefault="00DA4B12" w:rsidP="00FF694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</w:rPr>
              <w:t>2563</w:t>
            </w:r>
          </w:p>
        </w:tc>
        <w:tc>
          <w:tcPr>
            <w:tcW w:w="900" w:type="dxa"/>
            <w:vAlign w:val="bottom"/>
          </w:tcPr>
          <w:p w14:paraId="06B8657A" w14:textId="0CAB0BB1" w:rsidR="00DA4B12" w:rsidRPr="004517A7" w:rsidRDefault="00DA4B12" w:rsidP="00FF694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54" w:type="dxa"/>
            <w:gridSpan w:val="2"/>
            <w:vAlign w:val="bottom"/>
          </w:tcPr>
          <w:p w14:paraId="6B19B928" w14:textId="36D935DC" w:rsidR="00DA4B12" w:rsidRPr="004517A7" w:rsidRDefault="00DA4B12" w:rsidP="00FF694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</w:rPr>
              <w:t>2563</w:t>
            </w:r>
          </w:p>
        </w:tc>
        <w:tc>
          <w:tcPr>
            <w:tcW w:w="954" w:type="dxa"/>
            <w:vAlign w:val="bottom"/>
          </w:tcPr>
          <w:p w14:paraId="54E12A71" w14:textId="5278A8F3" w:rsidR="00DA4B12" w:rsidRPr="004517A7" w:rsidRDefault="00DA4B12" w:rsidP="00FF694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55" w:type="dxa"/>
            <w:vAlign w:val="bottom"/>
          </w:tcPr>
          <w:p w14:paraId="5D261514" w14:textId="63E428E6" w:rsidR="00DA4B12" w:rsidRPr="004517A7" w:rsidRDefault="00DA4B12" w:rsidP="00FF694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</w:rPr>
              <w:t>2563</w:t>
            </w:r>
          </w:p>
        </w:tc>
        <w:tc>
          <w:tcPr>
            <w:tcW w:w="954" w:type="dxa"/>
            <w:vAlign w:val="bottom"/>
          </w:tcPr>
          <w:p w14:paraId="19038CEA" w14:textId="5116CF88" w:rsidR="00DA4B12" w:rsidRPr="004517A7" w:rsidRDefault="00DA4B12" w:rsidP="00FF694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53" w:type="dxa"/>
            <w:vAlign w:val="bottom"/>
          </w:tcPr>
          <w:p w14:paraId="3841AF05" w14:textId="6FDECE02" w:rsidR="00DA4B12" w:rsidRPr="004517A7" w:rsidRDefault="00DA4B12" w:rsidP="00FF694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</w:rPr>
              <w:t>2563</w:t>
            </w:r>
          </w:p>
        </w:tc>
        <w:tc>
          <w:tcPr>
            <w:tcW w:w="1080" w:type="dxa"/>
            <w:vAlign w:val="bottom"/>
          </w:tcPr>
          <w:p w14:paraId="4AE42DA1" w14:textId="0ECBC2C1" w:rsidR="00DA4B12" w:rsidRPr="004517A7" w:rsidRDefault="00DA4B12" w:rsidP="00FF694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080" w:type="dxa"/>
            <w:vAlign w:val="bottom"/>
          </w:tcPr>
          <w:p w14:paraId="2EB75906" w14:textId="4C4FAD8E" w:rsidR="00DA4B12" w:rsidRPr="004517A7" w:rsidRDefault="00DA4B12" w:rsidP="00FF694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</w:rPr>
              <w:t>2563</w:t>
            </w:r>
          </w:p>
        </w:tc>
      </w:tr>
      <w:tr w:rsidR="00DA4B12" w:rsidRPr="004517A7" w14:paraId="10A95BFE" w14:textId="77777777" w:rsidTr="00BB014D">
        <w:trPr>
          <w:cantSplit/>
        </w:trPr>
        <w:tc>
          <w:tcPr>
            <w:tcW w:w="3240" w:type="dxa"/>
            <w:vAlign w:val="bottom"/>
          </w:tcPr>
          <w:p w14:paraId="68DD6D84" w14:textId="77777777" w:rsidR="00DA4B12" w:rsidRPr="004517A7" w:rsidRDefault="00DA4B12" w:rsidP="00FF694A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b/>
                <w:bCs/>
                <w:szCs w:val="24"/>
              </w:rPr>
            </w:pPr>
            <w:r w:rsidRPr="004517A7">
              <w:rPr>
                <w:rFonts w:ascii="Angsana New" w:hAnsi="Angsana New" w:hint="cs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53" w:type="dxa"/>
            <w:vAlign w:val="bottom"/>
          </w:tcPr>
          <w:p w14:paraId="11BF4BA7" w14:textId="77777777" w:rsidR="00DA4B12" w:rsidRPr="004517A7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72C61251" w14:textId="77777777" w:rsidR="00DA4B12" w:rsidRPr="004517A7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33B9A6A9" w14:textId="77777777" w:rsidR="00DA4B12" w:rsidRPr="004517A7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743B7756" w14:textId="77777777" w:rsidR="00DA4B12" w:rsidRPr="004517A7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85E0532" w14:textId="77777777" w:rsidR="00DA4B12" w:rsidRPr="004517A7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39FA18D2" w14:textId="77777777" w:rsidR="00DA4B12" w:rsidRPr="004517A7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4A96F8F8" w14:textId="77777777" w:rsidR="00DA4B12" w:rsidRPr="004517A7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1CDA2347" w14:textId="77777777" w:rsidR="00DA4B12" w:rsidRPr="004517A7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778824D2" w14:textId="77777777" w:rsidR="00DA4B12" w:rsidRPr="004517A7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3" w:type="dxa"/>
            <w:vAlign w:val="bottom"/>
          </w:tcPr>
          <w:p w14:paraId="3CF977D0" w14:textId="77777777" w:rsidR="00DA4B12" w:rsidRPr="004517A7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9763337" w14:textId="77777777" w:rsidR="00DA4B12" w:rsidRPr="004517A7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69797DA" w14:textId="77777777" w:rsidR="00DA4B12" w:rsidRPr="004517A7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DA4B12" w:rsidRPr="004517A7" w14:paraId="5E2C154B" w14:textId="77777777" w:rsidTr="00BB014D">
        <w:trPr>
          <w:cantSplit/>
        </w:trPr>
        <w:tc>
          <w:tcPr>
            <w:tcW w:w="3240" w:type="dxa"/>
            <w:vAlign w:val="bottom"/>
          </w:tcPr>
          <w:p w14:paraId="4C3AD1ED" w14:textId="77777777" w:rsidR="00DA4B12" w:rsidRPr="004517A7" w:rsidRDefault="00DA4B12" w:rsidP="00FF694A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079442D9" w14:textId="2BBA4CE5" w:rsidR="00DA4B12" w:rsidRPr="004517A7" w:rsidRDefault="00420970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DD538D3" w14:textId="48782DF6" w:rsidR="00DA4B12" w:rsidRPr="004517A7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7F1E71E" w14:textId="6EAC3602" w:rsidR="00DA4B12" w:rsidRPr="004517A7" w:rsidRDefault="00420970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763C5C63" w14:textId="3CB18B95" w:rsidR="00DA4B12" w:rsidRPr="004517A7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4B130CA" w14:textId="253579BD" w:rsidR="00DA4B12" w:rsidRPr="004517A7" w:rsidRDefault="00420970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1CA95B60" w14:textId="3E7260AB" w:rsidR="00DA4B12" w:rsidRPr="004517A7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41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82328E0" w14:textId="3497DEEA" w:rsidR="00DA4B12" w:rsidRPr="004517A7" w:rsidRDefault="00420970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67E3D949" w14:textId="3C1725AB" w:rsidR="00DA4B12" w:rsidRPr="004517A7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B13C367" w14:textId="774BB36A" w:rsidR="00DA4B12" w:rsidRPr="004517A7" w:rsidRDefault="00420970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303BFFE4" w14:textId="6BBAD401" w:rsidR="00DA4B12" w:rsidRPr="004517A7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41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D48D85" w14:textId="106A563D" w:rsidR="00DA4B12" w:rsidRPr="004517A7" w:rsidRDefault="00DD2CED" w:rsidP="00FF694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0.1</w:t>
            </w:r>
          </w:p>
        </w:tc>
        <w:tc>
          <w:tcPr>
            <w:tcW w:w="1080" w:type="dxa"/>
            <w:vAlign w:val="bottom"/>
          </w:tcPr>
          <w:p w14:paraId="5D45E9ED" w14:textId="59C7A137" w:rsidR="00DA4B12" w:rsidRPr="004517A7" w:rsidRDefault="00DA4B12" w:rsidP="00FF694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0.1 - 0.3</w:t>
            </w:r>
          </w:p>
        </w:tc>
      </w:tr>
      <w:tr w:rsidR="00FB54C1" w:rsidRPr="004517A7" w14:paraId="6490990B" w14:textId="77777777" w:rsidTr="00BB014D">
        <w:trPr>
          <w:cantSplit/>
        </w:trPr>
        <w:tc>
          <w:tcPr>
            <w:tcW w:w="3240" w:type="dxa"/>
            <w:vAlign w:val="bottom"/>
          </w:tcPr>
          <w:p w14:paraId="50F072D7" w14:textId="3B77D3FB" w:rsidR="00FB54C1" w:rsidRPr="004517A7" w:rsidRDefault="00FB54C1" w:rsidP="00FF694A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33728E87" w14:textId="352FB4FB" w:rsidR="00FB54C1" w:rsidRPr="004517A7" w:rsidRDefault="00F674DB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CD2A483" w14:textId="023EC692" w:rsidR="00FB54C1" w:rsidRPr="004517A7" w:rsidRDefault="00F674DB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7FE1CC4" w14:textId="3D548A28" w:rsidR="00FB54C1" w:rsidRPr="004517A7" w:rsidRDefault="00F674DB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7AA2699C" w14:textId="6F45066F" w:rsidR="00FB54C1" w:rsidRPr="004517A7" w:rsidRDefault="00F674DB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3BA80C7" w14:textId="4614C25D" w:rsidR="00FB54C1" w:rsidRPr="004517A7" w:rsidRDefault="00F674DB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64EB3CEA" w14:textId="2571554F" w:rsidR="00FB54C1" w:rsidRPr="004517A7" w:rsidRDefault="00F674DB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F8CC90E" w14:textId="5A4F745B" w:rsidR="00FB54C1" w:rsidRPr="004517A7" w:rsidRDefault="00F674DB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4709F514" w14:textId="0A348CD1" w:rsidR="00FB54C1" w:rsidRPr="004517A7" w:rsidRDefault="00FB54C1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6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40BD5AF" w14:textId="57798B80" w:rsidR="00FB54C1" w:rsidRPr="004517A7" w:rsidRDefault="00F674DB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3511771D" w14:textId="6CE9A442" w:rsidR="00FB54C1" w:rsidRPr="004517A7" w:rsidRDefault="00F674DB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135385" w14:textId="5A7B20CD" w:rsidR="00FB54C1" w:rsidRPr="004517A7" w:rsidRDefault="00DD2CED" w:rsidP="00FF694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2781A2A" w14:textId="40A62C9E" w:rsidR="00FB54C1" w:rsidRPr="004517A7" w:rsidRDefault="00DD2CED" w:rsidP="00FF694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DA4B12" w:rsidRPr="004517A7" w14:paraId="62747927" w14:textId="77777777" w:rsidTr="00BB014D">
        <w:trPr>
          <w:cantSplit/>
        </w:trPr>
        <w:tc>
          <w:tcPr>
            <w:tcW w:w="3240" w:type="dxa"/>
            <w:vAlign w:val="bottom"/>
          </w:tcPr>
          <w:p w14:paraId="490E3A8F" w14:textId="77777777" w:rsidR="00DA4B12" w:rsidRPr="004517A7" w:rsidRDefault="00DA4B12" w:rsidP="00FF694A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41E9584A" w14:textId="2524B413" w:rsidR="00DA4B12" w:rsidRPr="004517A7" w:rsidRDefault="00420970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FECEEA4" w14:textId="0D8F8DB3" w:rsidR="00DA4B12" w:rsidRPr="004517A7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F8BE8AA" w14:textId="5FA0DE0A" w:rsidR="00DA4B12" w:rsidRPr="004517A7" w:rsidRDefault="00420970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2569887E" w14:textId="1FE8D50D" w:rsidR="00DA4B12" w:rsidRPr="004517A7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CA60F3B" w14:textId="0F8C1ECE" w:rsidR="00DA4B12" w:rsidRPr="004517A7" w:rsidRDefault="00420970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69A332E2" w14:textId="474D7E59" w:rsidR="00DA4B12" w:rsidRPr="004517A7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4E3E9E2" w14:textId="6116DD1F" w:rsidR="00DA4B12" w:rsidRPr="004517A7" w:rsidRDefault="00956E58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125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26905E84" w14:textId="0F92DA8A" w:rsidR="00DA4B12" w:rsidRPr="004517A7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210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B86B883" w14:textId="16759001" w:rsidR="00DA4B12" w:rsidRPr="004517A7" w:rsidRDefault="00420970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125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4A6122CD" w14:textId="119F7B90" w:rsidR="00DA4B12" w:rsidRPr="004517A7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210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80E892" w14:textId="420A8290" w:rsidR="00DA4B12" w:rsidRPr="004517A7" w:rsidRDefault="00DD2CED" w:rsidP="00FF694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B66D133" w14:textId="11E58D72" w:rsidR="00DA4B12" w:rsidRPr="004517A7" w:rsidRDefault="00DA4B12" w:rsidP="00FF694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</w:tr>
      <w:tr w:rsidR="00145933" w:rsidRPr="004517A7" w14:paraId="76A68918" w14:textId="77777777" w:rsidTr="00BB014D">
        <w:trPr>
          <w:cantSplit/>
          <w:trHeight w:val="243"/>
        </w:trPr>
        <w:tc>
          <w:tcPr>
            <w:tcW w:w="3240" w:type="dxa"/>
            <w:shd w:val="clear" w:color="auto" w:fill="auto"/>
            <w:vAlign w:val="bottom"/>
          </w:tcPr>
          <w:p w14:paraId="2958AF1A" w14:textId="583686B8" w:rsidR="00145933" w:rsidRPr="004517A7" w:rsidRDefault="00145933" w:rsidP="00145933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เงินให้กู้ยืมระยะสั้นกิจการที่เกี่ยวข้องกัน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4A423B6E" w14:textId="7EA4499C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851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9EED3A2" w14:textId="7C71823D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880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A39E48B" w14:textId="39731474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A01512E" w14:textId="7E5107B4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F9443C0" w14:textId="0D8681D5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05F80820" w14:textId="0C15F654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14:paraId="175C7245" w14:textId="5F8C079C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5" w:type="dxa"/>
            <w:shd w:val="clear" w:color="auto" w:fill="auto"/>
          </w:tcPr>
          <w:p w14:paraId="50986ED9" w14:textId="619BD44A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2E15400" w14:textId="3528E3C6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851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19603D53" w14:textId="0EF87230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880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1D4AE9" w14:textId="4F866783" w:rsidR="00145933" w:rsidRPr="004517A7" w:rsidRDefault="00145933" w:rsidP="00145933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 xml:space="preserve">1 </w:t>
            </w:r>
            <w:r w:rsidR="00885157" w:rsidRPr="004517A7">
              <w:rPr>
                <w:rFonts w:ascii="Angsana New" w:hAnsi="Angsana New"/>
                <w:szCs w:val="24"/>
              </w:rPr>
              <w:t>-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 6.8</w:t>
            </w:r>
            <w:r w:rsidRPr="004517A7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CF8824" w14:textId="28172928" w:rsidR="00145933" w:rsidRPr="004517A7" w:rsidRDefault="00145933" w:rsidP="00145933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1 - 6.80</w:t>
            </w:r>
          </w:p>
        </w:tc>
      </w:tr>
      <w:tr w:rsidR="00145933" w:rsidRPr="004517A7" w14:paraId="7312AABD" w14:textId="77777777" w:rsidTr="00BB014D">
        <w:trPr>
          <w:cantSplit/>
          <w:trHeight w:val="243"/>
        </w:trPr>
        <w:tc>
          <w:tcPr>
            <w:tcW w:w="3240" w:type="dxa"/>
            <w:shd w:val="clear" w:color="auto" w:fill="auto"/>
            <w:vAlign w:val="bottom"/>
          </w:tcPr>
          <w:p w14:paraId="3EDB31C3" w14:textId="0AE0E8CA" w:rsidR="00145933" w:rsidRPr="004517A7" w:rsidRDefault="00145933" w:rsidP="00145933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เงินให้กู้ยืมระยะสั้นกิจการที่</w:t>
            </w:r>
          </w:p>
          <w:p w14:paraId="727ADC08" w14:textId="714F42BB" w:rsidR="00145933" w:rsidRPr="004517A7" w:rsidRDefault="003E1928" w:rsidP="003E1928">
            <w:pPr>
              <w:ind w:left="162" w:right="-108" w:firstLine="4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ไม่</w:t>
            </w:r>
            <w:r w:rsidR="00145933" w:rsidRPr="004517A7">
              <w:rPr>
                <w:rFonts w:ascii="Angsana New" w:hAnsi="Angsana New" w:hint="cs"/>
                <w:szCs w:val="24"/>
                <w:cs/>
              </w:rPr>
              <w:t>เกี่ยวข้องกัน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6E58033C" w14:textId="0C232429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/>
                <w:szCs w:val="24"/>
              </w:rPr>
              <w:t>81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180F707" w14:textId="3D3D7499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68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B91A67B" w14:textId="60BC3220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DAC757A" w14:textId="2EDBCF9E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C23BD63" w14:textId="41B899A5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52254060" w14:textId="61EB2016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A2392AA" w14:textId="143AE155" w:rsidR="00145933" w:rsidRPr="004517A7" w:rsidRDefault="00145933" w:rsidP="00C8024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41BE8443" w14:textId="5C3864CA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4E4C599" w14:textId="6C414E50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/>
                <w:szCs w:val="24"/>
              </w:rPr>
              <w:t>81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177D4E75" w14:textId="391D0656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75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37AA1B" w14:textId="4D0B4CA1" w:rsidR="00145933" w:rsidRPr="004517A7" w:rsidRDefault="00145933" w:rsidP="00145933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 xml:space="preserve">1 </w:t>
            </w:r>
            <w:r w:rsidR="00885157" w:rsidRPr="004517A7">
              <w:rPr>
                <w:rFonts w:ascii="Angsana New" w:hAnsi="Angsana New"/>
                <w:szCs w:val="24"/>
              </w:rPr>
              <w:t>-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 6.</w:t>
            </w:r>
            <w:r w:rsidRPr="004517A7">
              <w:rPr>
                <w:rFonts w:ascii="Angsana New" w:hAnsi="Angsana New"/>
                <w:szCs w:val="24"/>
              </w:rPr>
              <w:t>75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85B237" w14:textId="58D34D7E" w:rsidR="00145933" w:rsidRPr="004517A7" w:rsidRDefault="00145933" w:rsidP="00145933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0 - 6.50</w:t>
            </w:r>
          </w:p>
        </w:tc>
      </w:tr>
      <w:tr w:rsidR="00145933" w:rsidRPr="004517A7" w14:paraId="06AD7927" w14:textId="77777777" w:rsidTr="00BB014D">
        <w:trPr>
          <w:cantSplit/>
          <w:trHeight w:val="243"/>
        </w:trPr>
        <w:tc>
          <w:tcPr>
            <w:tcW w:w="3240" w:type="dxa"/>
            <w:shd w:val="clear" w:color="auto" w:fill="auto"/>
            <w:vAlign w:val="bottom"/>
          </w:tcPr>
          <w:p w14:paraId="6DE64A83" w14:textId="77777777" w:rsidR="00145933" w:rsidRPr="004517A7" w:rsidRDefault="00145933" w:rsidP="00145933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36C579E7" w14:textId="577A2BDF" w:rsidR="00145933" w:rsidRPr="004517A7" w:rsidRDefault="00145933" w:rsidP="001459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0E26590" w14:textId="168FC871" w:rsidR="00145933" w:rsidRPr="004517A7" w:rsidRDefault="00145933" w:rsidP="001459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85F2C91" w14:textId="0E11078E" w:rsidR="00145933" w:rsidRPr="004517A7" w:rsidRDefault="00145933" w:rsidP="001459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7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163D75B1" w14:textId="1D5AB025" w:rsidR="00145933" w:rsidRPr="004517A7" w:rsidRDefault="00145933" w:rsidP="001459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ED8D7EC" w14:textId="7C2F764E" w:rsidR="00145933" w:rsidRPr="004517A7" w:rsidRDefault="00145933" w:rsidP="001459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6FE063A8" w14:textId="757E7C9F" w:rsidR="00145933" w:rsidRPr="004517A7" w:rsidRDefault="00145933" w:rsidP="001459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E5C0597" w14:textId="7F05EF0F" w:rsidR="00145933" w:rsidRPr="004517A7" w:rsidRDefault="00145933" w:rsidP="001459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7B4F3882" w14:textId="37939C78" w:rsidR="00145933" w:rsidRPr="004517A7" w:rsidRDefault="00145933" w:rsidP="001459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937DE72" w14:textId="78D3AF4F" w:rsidR="00145933" w:rsidRPr="004517A7" w:rsidRDefault="00145933" w:rsidP="001459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5F5D81C5" w14:textId="0E1D72A3" w:rsidR="00145933" w:rsidRPr="004517A7" w:rsidRDefault="00145933" w:rsidP="001459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4851E9" w14:textId="17F7B2CF" w:rsidR="00145933" w:rsidRPr="004517A7" w:rsidRDefault="00145933" w:rsidP="00145933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0.1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7B2E56" w14:textId="2E04FF0C" w:rsidR="00145933" w:rsidRPr="004517A7" w:rsidRDefault="00145933" w:rsidP="00145933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</w:tr>
      <w:tr w:rsidR="00145933" w:rsidRPr="004517A7" w14:paraId="1F234C94" w14:textId="77777777" w:rsidTr="00BB014D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480D93D3" w14:textId="2F44F6A4" w:rsidR="00145933" w:rsidRPr="004517A7" w:rsidRDefault="00145933" w:rsidP="00145933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4BECEA81" w14:textId="396EE74D" w:rsidR="00145933" w:rsidRPr="004517A7" w:rsidRDefault="00145933" w:rsidP="001459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932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AED436F" w14:textId="70ED09AB" w:rsidR="00145933" w:rsidRPr="004517A7" w:rsidRDefault="00145933" w:rsidP="001459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948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B40DABB" w14:textId="5877E261" w:rsidR="00145933" w:rsidRPr="004517A7" w:rsidRDefault="00145933" w:rsidP="001459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7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21416DE" w14:textId="7864C54E" w:rsidR="00145933" w:rsidRPr="004517A7" w:rsidRDefault="00145933" w:rsidP="001459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7BE21CF" w14:textId="43DA9BCD" w:rsidR="00145933" w:rsidRPr="004517A7" w:rsidRDefault="00145933" w:rsidP="001459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1423CFE7" w14:textId="13024C73" w:rsidR="00145933" w:rsidRPr="004517A7" w:rsidRDefault="00145933" w:rsidP="001459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41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CEB9242" w14:textId="20E11E14" w:rsidR="00145933" w:rsidRPr="004517A7" w:rsidRDefault="00145933" w:rsidP="001459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125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3456B070" w14:textId="659F0BE9" w:rsidR="00145933" w:rsidRPr="004517A7" w:rsidRDefault="00145933" w:rsidP="001459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2</w:t>
            </w:r>
            <w:r w:rsidRPr="004517A7">
              <w:rPr>
                <w:rFonts w:ascii="Angsana New" w:hAnsi="Angsana New" w:hint="cs"/>
                <w:szCs w:val="24"/>
                <w:cs/>
              </w:rPr>
              <w:t>23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CBB96F2" w14:textId="0E913D9F" w:rsidR="00145933" w:rsidRPr="004517A7" w:rsidRDefault="00145933" w:rsidP="001459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1,0</w:t>
            </w:r>
            <w:r w:rsidRPr="004517A7">
              <w:rPr>
                <w:rFonts w:ascii="Angsana New" w:hAnsi="Angsana New"/>
                <w:szCs w:val="24"/>
              </w:rPr>
              <w:t>6</w:t>
            </w:r>
            <w:r w:rsidR="000D34C0" w:rsidRPr="004517A7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439AAF16" w14:textId="63EDCF50" w:rsidR="00145933" w:rsidRPr="004517A7" w:rsidRDefault="00145933" w:rsidP="001459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1</w:t>
            </w:r>
            <w:r w:rsidRPr="004517A7">
              <w:rPr>
                <w:rFonts w:ascii="Angsana New" w:hAnsi="Angsana New"/>
                <w:szCs w:val="24"/>
              </w:rPr>
              <w:t>,2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12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3BAB7F" w14:textId="77777777" w:rsidR="00145933" w:rsidRPr="004517A7" w:rsidRDefault="00145933" w:rsidP="00145933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2EEC13" w14:textId="77777777" w:rsidR="00145933" w:rsidRPr="004517A7" w:rsidRDefault="00145933" w:rsidP="00145933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45933" w:rsidRPr="004517A7" w14:paraId="1E90A57C" w14:textId="77777777" w:rsidTr="00BB014D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283D7BAB" w14:textId="77777777" w:rsidR="00145933" w:rsidRPr="004517A7" w:rsidRDefault="00145933" w:rsidP="00145933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59BE27E9" w14:textId="77777777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6F0DF8D9" w14:textId="77777777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610898F" w14:textId="77777777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379D5A4" w14:textId="77777777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05D23D" w14:textId="77777777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5E5F49F2" w14:textId="77777777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8A4B650" w14:textId="77777777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31F2D608" w14:textId="77777777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C09C8DF" w14:textId="77777777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2E6BF64B" w14:textId="77777777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D46892" w14:textId="77777777" w:rsidR="00145933" w:rsidRPr="004517A7" w:rsidRDefault="00145933" w:rsidP="00145933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BC9443" w14:textId="77777777" w:rsidR="00145933" w:rsidRPr="004517A7" w:rsidRDefault="00145933" w:rsidP="00145933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45933" w:rsidRPr="004517A7" w14:paraId="3D2FBA32" w14:textId="77777777" w:rsidTr="00BB014D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2E29430A" w14:textId="77777777" w:rsidR="00145933" w:rsidRPr="004517A7" w:rsidRDefault="00145933" w:rsidP="00145933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7FFDAAEC" w14:textId="793F8A59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70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1932D33" w14:textId="137A6026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639D4F8" w14:textId="2235FE4D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3AC06F6" w14:textId="028D168B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993CF2D" w14:textId="249819C1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667FD9F2" w14:textId="3D0603FF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1D908A2" w14:textId="3A699C48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0E2D0206" w14:textId="39661984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FB36B7B" w14:textId="31D327CB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70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512F3C94" w14:textId="4D5A01FA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33CD03" w14:textId="358F5B35" w:rsidR="00145933" w:rsidRPr="004517A7" w:rsidRDefault="00885157" w:rsidP="00145933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 xml:space="preserve">5.8 - </w:t>
            </w:r>
            <w:r w:rsidR="00145933" w:rsidRPr="004517A7">
              <w:rPr>
                <w:rFonts w:ascii="Angsana New" w:hAnsi="Angsana New" w:hint="cs"/>
                <w:szCs w:val="24"/>
                <w:cs/>
              </w:rPr>
              <w:t>6.0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4CBE5D" w14:textId="2BA7E454" w:rsidR="00145933" w:rsidRPr="004517A7" w:rsidRDefault="00145933" w:rsidP="00145933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6.0</w:t>
            </w:r>
          </w:p>
        </w:tc>
      </w:tr>
      <w:tr w:rsidR="00145933" w:rsidRPr="004517A7" w14:paraId="24E9A839" w14:textId="77777777" w:rsidTr="00BB014D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403759E5" w14:textId="790AD985" w:rsidR="00145933" w:rsidRPr="004517A7" w:rsidRDefault="00145933" w:rsidP="00145933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268079F7" w14:textId="60A15284" w:rsidR="00145933" w:rsidRPr="004517A7" w:rsidRDefault="00F83051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9D3AF0E" w14:textId="6C282984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8EF7A03" w14:textId="47B67B02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56289B55" w14:textId="78037CB1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EDBE856" w14:textId="55C7354C" w:rsidR="00145933" w:rsidRPr="004517A7" w:rsidRDefault="00F83051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5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056D30FE" w14:textId="27A550D1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8FD3C97" w14:textId="0C1A2703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360A4F2A" w14:textId="625763B2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48BBDB9" w14:textId="3A57F358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5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3FFA3647" w14:textId="5B1F4890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0113FC" w14:textId="5D4CA6A1" w:rsidR="00145933" w:rsidRPr="004517A7" w:rsidRDefault="00F83051" w:rsidP="00145933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MOR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68B4B7" w14:textId="5A2FB518" w:rsidR="00145933" w:rsidRPr="004517A7" w:rsidRDefault="00145933" w:rsidP="00145933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145933" w:rsidRPr="004517A7" w14:paraId="70E230EA" w14:textId="77777777" w:rsidTr="00BB014D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28E0C7F1" w14:textId="77777777" w:rsidR="00145933" w:rsidRPr="004517A7" w:rsidRDefault="00145933" w:rsidP="00145933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526337E6" w14:textId="3A5C5C9C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3645A1B" w14:textId="70074955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BE198B1" w14:textId="3E99DB30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18ABCB2B" w14:textId="0687FAF3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19DF6AF" w14:textId="7A20C239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740D44AE" w14:textId="272F2E2D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C10AE63" w14:textId="54972734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131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66FEEA73" w14:textId="64BE701C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33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C75197D" w14:textId="2A69DEFB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131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135FB6D7" w14:textId="651ED6C0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F61532" w14:textId="5E897A20" w:rsidR="00145933" w:rsidRPr="004517A7" w:rsidRDefault="00145933" w:rsidP="00145933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97F6C1" w14:textId="0B38E11F" w:rsidR="00145933" w:rsidRPr="004517A7" w:rsidRDefault="00145933" w:rsidP="00145933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</w:tr>
      <w:tr w:rsidR="00145933" w:rsidRPr="004517A7" w14:paraId="4637B931" w14:textId="77777777" w:rsidTr="00BB014D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1D6434CA" w14:textId="722C04FB" w:rsidR="00145933" w:rsidRPr="004517A7" w:rsidRDefault="00145933" w:rsidP="00145933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เงินกู้ยืมระยะสั้นจากกิจการที่ไม่เกี่ยวข้องกัน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2849F0F1" w14:textId="66B717E7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126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7AD12EF" w14:textId="314247C1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5BC3C4F" w14:textId="56C77E4B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2162623E" w14:textId="3E44F284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65F9932" w14:textId="761881AD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2C85079B" w14:textId="2533ADE1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6818321" w14:textId="4AA25718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319036D8" w14:textId="50F42310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494DC9B" w14:textId="28F42197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126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5DDFDB82" w14:textId="38B95C59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F4E2B7" w14:textId="00ACC304" w:rsidR="00145933" w:rsidRPr="004517A7" w:rsidRDefault="00145933" w:rsidP="00145933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 xml:space="preserve">4.0 </w:t>
            </w:r>
            <w:r w:rsidR="00885157" w:rsidRPr="004517A7">
              <w:rPr>
                <w:rFonts w:ascii="Angsana New" w:hAnsi="Angsana New"/>
                <w:szCs w:val="24"/>
              </w:rPr>
              <w:t>-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 6.8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AA742D" w14:textId="1EBF7042" w:rsidR="00145933" w:rsidRPr="004517A7" w:rsidRDefault="00145933" w:rsidP="00145933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145933" w:rsidRPr="004517A7" w14:paraId="58483485" w14:textId="77777777" w:rsidTr="00BB014D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307B62F1" w14:textId="77777777" w:rsidR="00145933" w:rsidRPr="004517A7" w:rsidRDefault="00145933" w:rsidP="00145933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088F7A9E" w14:textId="23E3F83D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177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35FA252" w14:textId="13964B7C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137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6E2C9A2" w14:textId="2F7A83A6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455DF4EA" w14:textId="53846FAD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0897D2A" w14:textId="55C7FEFD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75938B06" w14:textId="428D1296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8494C0F" w14:textId="45C7D8D5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6EF79E0F" w14:textId="3B3F451F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C7791A6" w14:textId="72146040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177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021B4BE0" w14:textId="7BF8E58A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137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3A772F" w14:textId="77960264" w:rsidR="00145933" w:rsidRPr="004517A7" w:rsidRDefault="00145933" w:rsidP="00145933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 xml:space="preserve">0.1 </w:t>
            </w:r>
            <w:r w:rsidR="00885157" w:rsidRPr="004517A7">
              <w:rPr>
                <w:rFonts w:ascii="Angsana New" w:hAnsi="Angsana New"/>
                <w:szCs w:val="24"/>
              </w:rPr>
              <w:t>-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 6.5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FB49BA" w14:textId="2F4910F9" w:rsidR="00145933" w:rsidRPr="004517A7" w:rsidRDefault="00145933" w:rsidP="00145933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0.1 - 6.8</w:t>
            </w:r>
          </w:p>
        </w:tc>
      </w:tr>
      <w:tr w:rsidR="00145933" w:rsidRPr="004517A7" w14:paraId="05DD81EB" w14:textId="77777777" w:rsidTr="00BB014D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6513A4E3" w14:textId="6ADA51DD" w:rsidR="00145933" w:rsidRPr="004517A7" w:rsidRDefault="00145933" w:rsidP="00145933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3DA978C0" w14:textId="7FBBCF54" w:rsidR="00145933" w:rsidRPr="004517A7" w:rsidRDefault="00145933" w:rsidP="001459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3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98A20E3" w14:textId="66710722" w:rsidR="00145933" w:rsidRPr="004517A7" w:rsidRDefault="00145933" w:rsidP="001459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31C74B7" w14:textId="0A194E86" w:rsidR="00145933" w:rsidRPr="004517A7" w:rsidRDefault="00145933" w:rsidP="001459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1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5B6588F" w14:textId="665DE647" w:rsidR="00145933" w:rsidRPr="004517A7" w:rsidRDefault="00145933" w:rsidP="001459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F705C1D" w14:textId="748E1A88" w:rsidR="00145933" w:rsidRPr="004517A7" w:rsidRDefault="00145933" w:rsidP="001459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348A892C" w14:textId="0B518A99" w:rsidR="00145933" w:rsidRPr="004517A7" w:rsidRDefault="00145933" w:rsidP="001459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1BD1F25" w14:textId="1ED64AEF" w:rsidR="00145933" w:rsidRPr="004517A7" w:rsidRDefault="00145933" w:rsidP="001459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0F60B732" w14:textId="40BB71E8" w:rsidR="00145933" w:rsidRPr="004517A7" w:rsidRDefault="00145933" w:rsidP="001459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C60AA19" w14:textId="45932EEE" w:rsidR="00145933" w:rsidRPr="004517A7" w:rsidRDefault="00145933" w:rsidP="001459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>4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736A25A5" w14:textId="67144A18" w:rsidR="00145933" w:rsidRPr="004517A7" w:rsidRDefault="00145933" w:rsidP="001459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331D5B" w14:textId="3DC1937B" w:rsidR="00145933" w:rsidRPr="004517A7" w:rsidRDefault="00145933" w:rsidP="00145933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  <w:cs/>
              </w:rPr>
              <w:t xml:space="preserve">5.2 </w:t>
            </w:r>
            <w:r w:rsidR="00885157" w:rsidRPr="004517A7">
              <w:rPr>
                <w:rFonts w:ascii="Angsana New" w:hAnsi="Angsana New"/>
                <w:szCs w:val="24"/>
              </w:rPr>
              <w:t>-</w:t>
            </w:r>
            <w:r w:rsidRPr="004517A7">
              <w:rPr>
                <w:rFonts w:ascii="Angsana New" w:hAnsi="Angsana New" w:hint="cs"/>
                <w:szCs w:val="24"/>
                <w:cs/>
              </w:rPr>
              <w:t xml:space="preserve"> 7.9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FA13FC" w14:textId="6DC11E0A" w:rsidR="00145933" w:rsidRPr="004517A7" w:rsidRDefault="00145933" w:rsidP="00145933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4517A7">
              <w:rPr>
                <w:rFonts w:ascii="Angsana New" w:hAnsi="Angsana New" w:hint="cs"/>
                <w:szCs w:val="24"/>
              </w:rPr>
              <w:t>5.2 - 7.9</w:t>
            </w:r>
          </w:p>
        </w:tc>
      </w:tr>
      <w:tr w:rsidR="00145933" w:rsidRPr="004517A7" w14:paraId="50509BEB" w14:textId="77777777" w:rsidTr="00BB014D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1DCDBFE8" w14:textId="77777777" w:rsidR="00145933" w:rsidRPr="004517A7" w:rsidRDefault="00145933" w:rsidP="00145933">
            <w:pPr>
              <w:tabs>
                <w:tab w:val="left" w:pos="162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7947EF36" w14:textId="28D5B87C" w:rsidR="00145933" w:rsidRPr="004517A7" w:rsidRDefault="00145933" w:rsidP="0014593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3</w:t>
            </w:r>
            <w:r w:rsidR="007C7A10" w:rsidRPr="004517A7">
              <w:rPr>
                <w:rFonts w:asciiTheme="majorBidi" w:hAnsiTheme="majorBidi" w:cstheme="majorBidi"/>
                <w:szCs w:val="24"/>
              </w:rPr>
              <w:t>76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7B0D2D7" w14:textId="6CB254A5" w:rsidR="00145933" w:rsidRPr="004517A7" w:rsidRDefault="00145933" w:rsidP="0014593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209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595756C" w14:textId="3D1D469B" w:rsidR="00145933" w:rsidRPr="004517A7" w:rsidRDefault="00145933" w:rsidP="0014593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41C6789E" w14:textId="242BE4DA" w:rsidR="00145933" w:rsidRPr="004517A7" w:rsidRDefault="00145933" w:rsidP="0014593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60E0AB4" w14:textId="5C1D285F" w:rsidR="00145933" w:rsidRPr="004517A7" w:rsidRDefault="00F83051" w:rsidP="0014593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13BD9C45" w14:textId="54597484" w:rsidR="00145933" w:rsidRPr="004517A7" w:rsidRDefault="00145933" w:rsidP="0014593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C20C6B9" w14:textId="211913E9" w:rsidR="00145933" w:rsidRPr="004517A7" w:rsidRDefault="00145933" w:rsidP="0014593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131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4074A83C" w14:textId="3957EA22" w:rsidR="00145933" w:rsidRPr="004517A7" w:rsidRDefault="00145933" w:rsidP="0014593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33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666D78B" w14:textId="1D3CB9C3" w:rsidR="00145933" w:rsidRPr="004517A7" w:rsidRDefault="00145933" w:rsidP="0014593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513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4267CFDB" w14:textId="03BD652B" w:rsidR="00145933" w:rsidRPr="004517A7" w:rsidRDefault="00145933" w:rsidP="0014593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246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9DCEAA" w14:textId="77777777" w:rsidR="00145933" w:rsidRPr="004517A7" w:rsidRDefault="00145933" w:rsidP="00145933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eastAsia="Times New Roman" w:hAnsi="Angsana New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0E1BE2" w14:textId="77777777" w:rsidR="00145933" w:rsidRPr="004517A7" w:rsidRDefault="00145933" w:rsidP="0014593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</w:tr>
    </w:tbl>
    <w:p w14:paraId="07BAD044" w14:textId="77777777" w:rsidR="009F7DA5" w:rsidRPr="004517A7" w:rsidRDefault="009F7DA5" w:rsidP="00206DF4">
      <w:pPr>
        <w:spacing w:before="120" w:after="120"/>
        <w:ind w:left="720"/>
        <w:jc w:val="thaiDistribute"/>
        <w:rPr>
          <w:rFonts w:ascii="Angsana New" w:hAnsi="Angsana New"/>
          <w:sz w:val="28"/>
        </w:rPr>
      </w:pPr>
    </w:p>
    <w:p w14:paraId="522F85C1" w14:textId="77777777" w:rsidR="00A071DD" w:rsidRPr="004517A7" w:rsidRDefault="00A071DD" w:rsidP="00732B32">
      <w:pPr>
        <w:spacing w:before="120" w:after="120"/>
        <w:ind w:left="360"/>
        <w:jc w:val="thaiDistribute"/>
        <w:rPr>
          <w:rFonts w:ascii="Angsana New" w:hAnsi="Angsana New"/>
          <w:sz w:val="28"/>
        </w:rPr>
        <w:sectPr w:rsidR="00A071DD" w:rsidRPr="004517A7" w:rsidSect="00964A95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1195" w:left="720" w:header="864" w:footer="432" w:gutter="0"/>
          <w:cols w:space="720"/>
          <w:docGrid w:linePitch="360"/>
        </w:sectPr>
      </w:pPr>
    </w:p>
    <w:p w14:paraId="261D974C" w14:textId="5B7AE1C3" w:rsidR="0003284E" w:rsidRPr="004517A7" w:rsidRDefault="0003284E" w:rsidP="00AD2A6F">
      <w:pPr>
        <w:ind w:firstLine="360"/>
        <w:jc w:val="thaiDistribute"/>
        <w:rPr>
          <w:rFonts w:hint="eastAsia"/>
          <w:b/>
          <w:bCs/>
        </w:rPr>
      </w:pPr>
      <w:r w:rsidRPr="004517A7">
        <w:rPr>
          <w:rFonts w:asciiTheme="majorBidi" w:hAnsiTheme="majorBidi" w:cstheme="majorBidi"/>
          <w:b/>
          <w:bCs/>
          <w:sz w:val="28"/>
        </w:rPr>
        <w:lastRenderedPageBreak/>
        <w:t>4</w:t>
      </w:r>
      <w:r w:rsidR="001D6023" w:rsidRPr="004517A7">
        <w:rPr>
          <w:rFonts w:asciiTheme="majorBidi" w:hAnsiTheme="majorBidi" w:cstheme="majorBidi"/>
          <w:b/>
          <w:bCs/>
          <w:sz w:val="28"/>
        </w:rPr>
        <w:t>2</w:t>
      </w:r>
      <w:r w:rsidRPr="004517A7">
        <w:rPr>
          <w:rFonts w:asciiTheme="majorBidi" w:hAnsiTheme="majorBidi" w:cstheme="majorBidi"/>
          <w:b/>
          <w:bCs/>
          <w:sz w:val="28"/>
        </w:rPr>
        <w:t>.1.</w:t>
      </w:r>
      <w:r w:rsidR="003A6866" w:rsidRPr="004517A7">
        <w:rPr>
          <w:rFonts w:asciiTheme="majorBidi" w:hAnsiTheme="majorBidi" w:cstheme="majorBidi"/>
          <w:b/>
          <w:bCs/>
          <w:sz w:val="28"/>
        </w:rPr>
        <w:t>4</w:t>
      </w:r>
      <w:r w:rsidRPr="004517A7">
        <w:rPr>
          <w:rFonts w:asciiTheme="majorBidi" w:hAnsiTheme="majorBidi" w:cstheme="majorBidi"/>
          <w:b/>
          <w:bCs/>
          <w:sz w:val="28"/>
        </w:rPr>
        <w:t xml:space="preserve"> </w:t>
      </w:r>
      <w:r w:rsidRPr="004517A7">
        <w:rPr>
          <w:rFonts w:asciiTheme="majorBidi" w:hAnsiTheme="majorBidi" w:cstheme="majorBidi"/>
          <w:b/>
          <w:bCs/>
          <w:sz w:val="28"/>
          <w:cs/>
        </w:rPr>
        <w:t>มูลค่า</w:t>
      </w:r>
      <w:r w:rsidRPr="004517A7">
        <w:rPr>
          <w:rFonts w:hint="cs"/>
          <w:b/>
          <w:bCs/>
          <w:cs/>
        </w:rPr>
        <w:t>ยุติธรรมของเครื่องมือทางการเงิน</w:t>
      </w:r>
    </w:p>
    <w:p w14:paraId="5841F994" w14:textId="36D4A7A5" w:rsidR="0003284E" w:rsidRPr="004517A7" w:rsidRDefault="0003284E" w:rsidP="00AD2A6F">
      <w:pPr>
        <w:pStyle w:val="FSNoteDetail"/>
        <w:tabs>
          <w:tab w:val="left" w:pos="180"/>
          <w:tab w:val="left" w:pos="360"/>
        </w:tabs>
        <w:ind w:left="900"/>
      </w:pPr>
      <w:r w:rsidRPr="004517A7">
        <w:rPr>
          <w:rFonts w:hint="cs"/>
          <w:cs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จำนวนเงินที่ผู้ซื้อและผู้ขายตกลงแลกเปลี่ยนสินทรัพย์หรือชำระหนี้กัน 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</w:t>
      </w:r>
    </w:p>
    <w:p w14:paraId="17302EE6" w14:textId="5ED04A85" w:rsidR="00503BBA" w:rsidRPr="004517A7" w:rsidRDefault="00503BBA" w:rsidP="00AD2A6F">
      <w:pPr>
        <w:pStyle w:val="FSNoteDetail"/>
        <w:tabs>
          <w:tab w:val="left" w:pos="180"/>
          <w:tab w:val="left" w:pos="360"/>
        </w:tabs>
        <w:ind w:left="900"/>
      </w:pPr>
      <w:r w:rsidRPr="004517A7">
        <w:rPr>
          <w:rFonts w:hint="cs"/>
          <w:cs/>
        </w:rPr>
        <w:t>ตารางต่อไปนี้เป็นการสรุปเปรียบเทียบมูลค่าตามบัญชี และมูลค่ายุติธรรมของเครื่องมือทางการเงิน</w:t>
      </w:r>
    </w:p>
    <w:tbl>
      <w:tblPr>
        <w:tblW w:w="9856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060"/>
        <w:gridCol w:w="810"/>
        <w:gridCol w:w="900"/>
        <w:gridCol w:w="900"/>
        <w:gridCol w:w="810"/>
        <w:gridCol w:w="810"/>
        <w:gridCol w:w="900"/>
        <w:gridCol w:w="818"/>
        <w:gridCol w:w="848"/>
      </w:tblGrid>
      <w:tr w:rsidR="0003284E" w:rsidRPr="004517A7" w14:paraId="321435CE" w14:textId="77777777" w:rsidTr="00440152">
        <w:trPr>
          <w:tblHeader/>
        </w:trPr>
        <w:tc>
          <w:tcPr>
            <w:tcW w:w="3060" w:type="dxa"/>
          </w:tcPr>
          <w:p w14:paraId="6E897A61" w14:textId="77777777" w:rsidR="0003284E" w:rsidRPr="004517A7" w:rsidRDefault="0003284E" w:rsidP="00817CF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420" w:type="dxa"/>
            <w:gridSpan w:val="4"/>
            <w:vAlign w:val="bottom"/>
          </w:tcPr>
          <w:p w14:paraId="2B28CD81" w14:textId="07C65582" w:rsidR="0003284E" w:rsidRPr="004517A7" w:rsidRDefault="0003284E" w:rsidP="00817CF4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376" w:type="dxa"/>
            <w:gridSpan w:val="4"/>
          </w:tcPr>
          <w:p w14:paraId="5760A7DA" w14:textId="21C505D5" w:rsidR="0003284E" w:rsidRPr="004517A7" w:rsidRDefault="0003284E" w:rsidP="00AD2A6F">
            <w:pPr>
              <w:pBdr>
                <w:bottom w:val="single" w:sz="4" w:space="1" w:color="auto"/>
              </w:pBdr>
              <w:ind w:left="-18" w:right="-78"/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(</w:t>
            </w:r>
            <w:r w:rsidR="00AD2A6F" w:rsidRPr="004517A7">
              <w:rPr>
                <w:rFonts w:asciiTheme="majorBidi" w:hAnsiTheme="majorBidi" w:cstheme="majorBidi" w:hint="cs"/>
                <w:szCs w:val="24"/>
                <w:cs/>
              </w:rPr>
              <w:t>หน่วย</w:t>
            </w:r>
            <w:r w:rsidR="00AD2A6F" w:rsidRPr="004517A7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4517A7">
              <w:rPr>
                <w:rFonts w:asciiTheme="majorBidi" w:hAnsiTheme="majorBidi" w:cstheme="majorBidi"/>
                <w:szCs w:val="24"/>
                <w:cs/>
              </w:rPr>
              <w:t>ล้านบาท)</w:t>
            </w:r>
          </w:p>
        </w:tc>
      </w:tr>
      <w:tr w:rsidR="0003284E" w:rsidRPr="004517A7" w14:paraId="7E23EC74" w14:textId="77777777" w:rsidTr="00440152">
        <w:trPr>
          <w:tblHeader/>
        </w:trPr>
        <w:tc>
          <w:tcPr>
            <w:tcW w:w="3060" w:type="dxa"/>
          </w:tcPr>
          <w:p w14:paraId="4C60F0FC" w14:textId="77777777" w:rsidR="0003284E" w:rsidRPr="004517A7" w:rsidRDefault="0003284E" w:rsidP="00817CF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420" w:type="dxa"/>
            <w:gridSpan w:val="4"/>
            <w:vAlign w:val="bottom"/>
          </w:tcPr>
          <w:p w14:paraId="3E09C286" w14:textId="77777777" w:rsidR="0003284E" w:rsidRPr="004517A7" w:rsidRDefault="0003284E" w:rsidP="00817CF4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3376" w:type="dxa"/>
            <w:gridSpan w:val="4"/>
          </w:tcPr>
          <w:p w14:paraId="17785364" w14:textId="77777777" w:rsidR="0003284E" w:rsidRPr="004517A7" w:rsidRDefault="0003284E" w:rsidP="00817CF4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E77147" w:rsidRPr="004517A7" w14:paraId="55EE265F" w14:textId="77777777" w:rsidTr="00440152">
        <w:trPr>
          <w:tblHeader/>
        </w:trPr>
        <w:tc>
          <w:tcPr>
            <w:tcW w:w="3060" w:type="dxa"/>
          </w:tcPr>
          <w:p w14:paraId="43332922" w14:textId="77777777" w:rsidR="00E77147" w:rsidRPr="004517A7" w:rsidRDefault="00E77147" w:rsidP="00E7714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1CBDD518" w14:textId="27C7D9A6" w:rsidR="00E77147" w:rsidRPr="004517A7" w:rsidRDefault="00E77147" w:rsidP="00E77147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4517A7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4517A7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710" w:type="dxa"/>
            <w:gridSpan w:val="2"/>
            <w:vAlign w:val="bottom"/>
          </w:tcPr>
          <w:p w14:paraId="39A4C818" w14:textId="00431E7E" w:rsidR="00E77147" w:rsidRPr="004517A7" w:rsidRDefault="00E77147" w:rsidP="00E77147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4517A7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4517A7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710" w:type="dxa"/>
            <w:gridSpan w:val="2"/>
            <w:vAlign w:val="bottom"/>
          </w:tcPr>
          <w:p w14:paraId="019D1A69" w14:textId="5A2960D8" w:rsidR="00E77147" w:rsidRPr="004517A7" w:rsidRDefault="00E77147" w:rsidP="00E77147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4517A7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4517A7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666" w:type="dxa"/>
            <w:gridSpan w:val="2"/>
            <w:vAlign w:val="bottom"/>
          </w:tcPr>
          <w:p w14:paraId="030AF1E2" w14:textId="473032D3" w:rsidR="00E77147" w:rsidRPr="004517A7" w:rsidRDefault="00E77147" w:rsidP="00E77147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4517A7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4517A7"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  <w:tr w:rsidR="0003284E" w:rsidRPr="004517A7" w14:paraId="1EC62B5D" w14:textId="77777777" w:rsidTr="00440152">
        <w:trPr>
          <w:tblHeader/>
        </w:trPr>
        <w:tc>
          <w:tcPr>
            <w:tcW w:w="3060" w:type="dxa"/>
          </w:tcPr>
          <w:p w14:paraId="2C42E37D" w14:textId="77777777" w:rsidR="0003284E" w:rsidRPr="004517A7" w:rsidRDefault="0003284E" w:rsidP="00817CF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D1DFCE4" w14:textId="77777777" w:rsidR="0003284E" w:rsidRPr="004517A7" w:rsidRDefault="0003284E" w:rsidP="00817CF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         ตามบัญชี</w:t>
            </w:r>
          </w:p>
        </w:tc>
        <w:tc>
          <w:tcPr>
            <w:tcW w:w="900" w:type="dxa"/>
            <w:vAlign w:val="bottom"/>
          </w:tcPr>
          <w:p w14:paraId="227B7F70" w14:textId="77777777" w:rsidR="0003284E" w:rsidRPr="004517A7" w:rsidRDefault="0003284E" w:rsidP="00817CF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900" w:type="dxa"/>
            <w:vAlign w:val="bottom"/>
          </w:tcPr>
          <w:p w14:paraId="76D49F89" w14:textId="77777777" w:rsidR="0003284E" w:rsidRPr="004517A7" w:rsidRDefault="0003284E" w:rsidP="00817CF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           ตามบัญชี</w:t>
            </w:r>
          </w:p>
        </w:tc>
        <w:tc>
          <w:tcPr>
            <w:tcW w:w="810" w:type="dxa"/>
            <w:vAlign w:val="bottom"/>
          </w:tcPr>
          <w:p w14:paraId="55F93F48" w14:textId="77777777" w:rsidR="0003284E" w:rsidRPr="004517A7" w:rsidRDefault="0003284E" w:rsidP="00817CF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810" w:type="dxa"/>
            <w:vAlign w:val="bottom"/>
          </w:tcPr>
          <w:p w14:paraId="55FD9861" w14:textId="77777777" w:rsidR="0003284E" w:rsidRPr="004517A7" w:rsidRDefault="0003284E" w:rsidP="00817CF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         ตามบัญชี</w:t>
            </w:r>
          </w:p>
        </w:tc>
        <w:tc>
          <w:tcPr>
            <w:tcW w:w="900" w:type="dxa"/>
            <w:vAlign w:val="bottom"/>
          </w:tcPr>
          <w:p w14:paraId="7CCB984D" w14:textId="77777777" w:rsidR="0003284E" w:rsidRPr="004517A7" w:rsidRDefault="0003284E" w:rsidP="00817CF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818" w:type="dxa"/>
            <w:vAlign w:val="bottom"/>
          </w:tcPr>
          <w:p w14:paraId="299EC4B9" w14:textId="77777777" w:rsidR="0003284E" w:rsidRPr="004517A7" w:rsidRDefault="0003284E" w:rsidP="00817CF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           ตามบัญชี</w:t>
            </w:r>
          </w:p>
        </w:tc>
        <w:tc>
          <w:tcPr>
            <w:tcW w:w="848" w:type="dxa"/>
            <w:vAlign w:val="bottom"/>
          </w:tcPr>
          <w:p w14:paraId="4AEDC5B2" w14:textId="77777777" w:rsidR="0003284E" w:rsidRPr="004517A7" w:rsidRDefault="0003284E" w:rsidP="00817CF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</w:tr>
      <w:tr w:rsidR="0003284E" w:rsidRPr="004517A7" w14:paraId="1561F7D8" w14:textId="77777777" w:rsidTr="00440152">
        <w:tc>
          <w:tcPr>
            <w:tcW w:w="3060" w:type="dxa"/>
          </w:tcPr>
          <w:p w14:paraId="337A3F44" w14:textId="77777777" w:rsidR="0003284E" w:rsidRPr="004517A7" w:rsidRDefault="0003284E" w:rsidP="00817CF4">
            <w:pPr>
              <w:tabs>
                <w:tab w:val="left" w:pos="360"/>
                <w:tab w:val="left" w:pos="1440"/>
              </w:tabs>
              <w:ind w:left="154" w:right="-43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73D9DB2F" w14:textId="77777777" w:rsidR="0003284E" w:rsidRPr="004517A7" w:rsidRDefault="0003284E" w:rsidP="00817CF4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07BA7EDB" w14:textId="77777777" w:rsidR="0003284E" w:rsidRPr="004517A7" w:rsidRDefault="0003284E" w:rsidP="00817CF4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18A156E0" w14:textId="77777777" w:rsidR="0003284E" w:rsidRPr="004517A7" w:rsidRDefault="0003284E" w:rsidP="00817CF4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008E9583" w14:textId="77777777" w:rsidR="0003284E" w:rsidRPr="004517A7" w:rsidRDefault="0003284E" w:rsidP="00817CF4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790A76A9" w14:textId="77777777" w:rsidR="0003284E" w:rsidRPr="004517A7" w:rsidRDefault="0003284E" w:rsidP="00817CF4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21773AD1" w14:textId="77777777" w:rsidR="0003284E" w:rsidRPr="004517A7" w:rsidRDefault="0003284E" w:rsidP="00817CF4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8" w:type="dxa"/>
          </w:tcPr>
          <w:p w14:paraId="761827E2" w14:textId="77777777" w:rsidR="0003284E" w:rsidRPr="004517A7" w:rsidRDefault="0003284E" w:rsidP="00817CF4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48" w:type="dxa"/>
          </w:tcPr>
          <w:p w14:paraId="17BEFFA4" w14:textId="77777777" w:rsidR="0003284E" w:rsidRPr="004517A7" w:rsidRDefault="0003284E" w:rsidP="00817CF4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</w:tr>
      <w:tr w:rsidR="001164EE" w:rsidRPr="004517A7" w14:paraId="3A2F8DB6" w14:textId="77777777" w:rsidTr="00440152">
        <w:trPr>
          <w:trHeight w:val="279"/>
        </w:trPr>
        <w:tc>
          <w:tcPr>
            <w:tcW w:w="3060" w:type="dxa"/>
          </w:tcPr>
          <w:p w14:paraId="6A6DD4F6" w14:textId="6FC6D88B" w:rsidR="001164EE" w:rsidRPr="004517A7" w:rsidRDefault="001164EE" w:rsidP="001164EE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128FC3C0" w14:textId="2C3E553A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166</w:t>
            </w:r>
          </w:p>
        </w:tc>
        <w:tc>
          <w:tcPr>
            <w:tcW w:w="900" w:type="dxa"/>
            <w:vAlign w:val="bottom"/>
          </w:tcPr>
          <w:p w14:paraId="3055632F" w14:textId="48F3B3FD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166</w:t>
            </w:r>
          </w:p>
        </w:tc>
        <w:tc>
          <w:tcPr>
            <w:tcW w:w="900" w:type="dxa"/>
            <w:vAlign w:val="bottom"/>
          </w:tcPr>
          <w:p w14:paraId="56CAD206" w14:textId="76D09FAE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117</w:t>
            </w:r>
          </w:p>
        </w:tc>
        <w:tc>
          <w:tcPr>
            <w:tcW w:w="810" w:type="dxa"/>
            <w:vAlign w:val="bottom"/>
          </w:tcPr>
          <w:p w14:paraId="3DE802C0" w14:textId="32E0AE65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117</w:t>
            </w:r>
          </w:p>
        </w:tc>
        <w:tc>
          <w:tcPr>
            <w:tcW w:w="810" w:type="dxa"/>
            <w:vAlign w:val="bottom"/>
          </w:tcPr>
          <w:p w14:paraId="08BE6009" w14:textId="0E409E84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0A76FC69" w14:textId="664B9972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8" w:type="dxa"/>
            <w:vAlign w:val="bottom"/>
          </w:tcPr>
          <w:p w14:paraId="11BDF208" w14:textId="608D1EB0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41</w:t>
            </w:r>
          </w:p>
        </w:tc>
        <w:tc>
          <w:tcPr>
            <w:tcW w:w="848" w:type="dxa"/>
            <w:vAlign w:val="bottom"/>
          </w:tcPr>
          <w:p w14:paraId="3EFAE4FD" w14:textId="2D3FCB08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41</w:t>
            </w:r>
          </w:p>
        </w:tc>
      </w:tr>
      <w:tr w:rsidR="001164EE" w:rsidRPr="004517A7" w14:paraId="1F6A81FF" w14:textId="77777777" w:rsidTr="00440152">
        <w:trPr>
          <w:trHeight w:val="279"/>
        </w:trPr>
        <w:tc>
          <w:tcPr>
            <w:tcW w:w="3060" w:type="dxa"/>
            <w:vAlign w:val="bottom"/>
          </w:tcPr>
          <w:p w14:paraId="74CF5E8A" w14:textId="100449DA" w:rsidR="001164EE" w:rsidRPr="004517A7" w:rsidRDefault="001164EE" w:rsidP="001164EE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10" w:type="dxa"/>
            <w:vAlign w:val="bottom"/>
          </w:tcPr>
          <w:p w14:paraId="526AD515" w14:textId="6E584BC3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77D77B2" w14:textId="484CC25B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365C52C" w14:textId="3EA11374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810" w:type="dxa"/>
            <w:vAlign w:val="bottom"/>
          </w:tcPr>
          <w:p w14:paraId="024A1D34" w14:textId="33FC250D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810" w:type="dxa"/>
            <w:vAlign w:val="bottom"/>
          </w:tcPr>
          <w:p w14:paraId="704EFCCD" w14:textId="600DE313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2145250F" w14:textId="7D4A9B7A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8" w:type="dxa"/>
            <w:vAlign w:val="bottom"/>
          </w:tcPr>
          <w:p w14:paraId="74AB8018" w14:textId="18C4FE4A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848" w:type="dxa"/>
            <w:vAlign w:val="bottom"/>
          </w:tcPr>
          <w:p w14:paraId="725E1C24" w14:textId="5DCCF806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6</w:t>
            </w:r>
          </w:p>
        </w:tc>
      </w:tr>
      <w:tr w:rsidR="001164EE" w:rsidRPr="004517A7" w14:paraId="6CE789D9" w14:textId="77777777" w:rsidTr="00440152">
        <w:tc>
          <w:tcPr>
            <w:tcW w:w="3060" w:type="dxa"/>
          </w:tcPr>
          <w:p w14:paraId="4D5C43C0" w14:textId="354EEBB6" w:rsidR="001164EE" w:rsidRPr="004517A7" w:rsidRDefault="001164EE" w:rsidP="001164EE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810" w:type="dxa"/>
            <w:vAlign w:val="bottom"/>
          </w:tcPr>
          <w:p w14:paraId="67A00546" w14:textId="5E642A22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56</w:t>
            </w:r>
            <w:r w:rsidR="00F2758D" w:rsidRPr="004517A7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900" w:type="dxa"/>
            <w:vAlign w:val="bottom"/>
          </w:tcPr>
          <w:p w14:paraId="00F7372F" w14:textId="048FFAE9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56</w:t>
            </w:r>
            <w:r w:rsidR="00F2758D" w:rsidRPr="004517A7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900" w:type="dxa"/>
            <w:vAlign w:val="bottom"/>
          </w:tcPr>
          <w:p w14:paraId="270CB701" w14:textId="31AAB64D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467</w:t>
            </w:r>
          </w:p>
        </w:tc>
        <w:tc>
          <w:tcPr>
            <w:tcW w:w="810" w:type="dxa"/>
            <w:vAlign w:val="bottom"/>
          </w:tcPr>
          <w:p w14:paraId="2DD56C4B" w14:textId="611B7183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467</w:t>
            </w:r>
          </w:p>
        </w:tc>
        <w:tc>
          <w:tcPr>
            <w:tcW w:w="810" w:type="dxa"/>
            <w:vAlign w:val="bottom"/>
          </w:tcPr>
          <w:p w14:paraId="6FA850CC" w14:textId="4909D117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125</w:t>
            </w:r>
          </w:p>
        </w:tc>
        <w:tc>
          <w:tcPr>
            <w:tcW w:w="900" w:type="dxa"/>
            <w:vAlign w:val="bottom"/>
          </w:tcPr>
          <w:p w14:paraId="2730989C" w14:textId="323B9B32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125</w:t>
            </w:r>
          </w:p>
        </w:tc>
        <w:tc>
          <w:tcPr>
            <w:tcW w:w="818" w:type="dxa"/>
            <w:vAlign w:val="bottom"/>
          </w:tcPr>
          <w:p w14:paraId="0E5B6986" w14:textId="7EC6191E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210</w:t>
            </w:r>
          </w:p>
        </w:tc>
        <w:tc>
          <w:tcPr>
            <w:tcW w:w="848" w:type="dxa"/>
            <w:vAlign w:val="bottom"/>
          </w:tcPr>
          <w:p w14:paraId="63EBECC7" w14:textId="7930879B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210</w:t>
            </w:r>
          </w:p>
        </w:tc>
      </w:tr>
      <w:tr w:rsidR="001164EE" w:rsidRPr="004517A7" w14:paraId="023DFE75" w14:textId="77777777" w:rsidTr="00440152">
        <w:tc>
          <w:tcPr>
            <w:tcW w:w="3060" w:type="dxa"/>
          </w:tcPr>
          <w:p w14:paraId="09A037D5" w14:textId="2B316239" w:rsidR="001164EE" w:rsidRPr="004517A7" w:rsidRDefault="001164EE" w:rsidP="001164EE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เงินให้กู้ยืมระยะสั้น</w:t>
            </w:r>
            <w:r w:rsidR="00145933" w:rsidRPr="004517A7">
              <w:rPr>
                <w:rFonts w:asciiTheme="majorBidi" w:hAnsiTheme="majorBidi" w:cstheme="majorBidi" w:hint="cs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628A8C5E" w14:textId="1073E53A" w:rsidR="001164EE" w:rsidRPr="004517A7" w:rsidRDefault="00F2758D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33</w:t>
            </w:r>
          </w:p>
        </w:tc>
        <w:tc>
          <w:tcPr>
            <w:tcW w:w="900" w:type="dxa"/>
            <w:vAlign w:val="bottom"/>
          </w:tcPr>
          <w:p w14:paraId="7837CF82" w14:textId="293B72F0" w:rsidR="001164EE" w:rsidRPr="004517A7" w:rsidRDefault="00F2758D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33</w:t>
            </w:r>
          </w:p>
        </w:tc>
        <w:tc>
          <w:tcPr>
            <w:tcW w:w="900" w:type="dxa"/>
            <w:vAlign w:val="bottom"/>
          </w:tcPr>
          <w:p w14:paraId="10209482" w14:textId="24A2D209" w:rsidR="001164EE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810" w:type="dxa"/>
            <w:vAlign w:val="bottom"/>
          </w:tcPr>
          <w:p w14:paraId="4CEDF074" w14:textId="15606715" w:rsidR="001164EE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810" w:type="dxa"/>
            <w:vAlign w:val="bottom"/>
          </w:tcPr>
          <w:p w14:paraId="5F2E78F1" w14:textId="03278170" w:rsidR="001164EE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851</w:t>
            </w:r>
          </w:p>
        </w:tc>
        <w:tc>
          <w:tcPr>
            <w:tcW w:w="900" w:type="dxa"/>
            <w:vAlign w:val="bottom"/>
          </w:tcPr>
          <w:p w14:paraId="14E2977C" w14:textId="3155417A" w:rsidR="001164EE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851</w:t>
            </w:r>
          </w:p>
        </w:tc>
        <w:tc>
          <w:tcPr>
            <w:tcW w:w="818" w:type="dxa"/>
            <w:vAlign w:val="bottom"/>
          </w:tcPr>
          <w:p w14:paraId="53DA3308" w14:textId="2B6B875F" w:rsidR="001164EE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880</w:t>
            </w:r>
          </w:p>
        </w:tc>
        <w:tc>
          <w:tcPr>
            <w:tcW w:w="848" w:type="dxa"/>
            <w:vAlign w:val="bottom"/>
          </w:tcPr>
          <w:p w14:paraId="74E4A294" w14:textId="20C8B90D" w:rsidR="001164EE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880</w:t>
            </w:r>
          </w:p>
        </w:tc>
      </w:tr>
      <w:tr w:rsidR="00145933" w:rsidRPr="004517A7" w14:paraId="7B355B99" w14:textId="77777777" w:rsidTr="00440152">
        <w:tc>
          <w:tcPr>
            <w:tcW w:w="3060" w:type="dxa"/>
          </w:tcPr>
          <w:p w14:paraId="6B559A66" w14:textId="477049FD" w:rsidR="00145933" w:rsidRPr="004517A7" w:rsidRDefault="00145933" w:rsidP="001164EE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เงินให้กู้ยืมระยะสั้น</w:t>
            </w:r>
            <w:r w:rsidRPr="004517A7">
              <w:rPr>
                <w:rFonts w:asciiTheme="majorBidi" w:hAnsiTheme="majorBidi" w:cstheme="majorBidi" w:hint="cs"/>
                <w:szCs w:val="24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  <w:vAlign w:val="bottom"/>
          </w:tcPr>
          <w:p w14:paraId="4E113629" w14:textId="1280B676" w:rsidR="00145933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900" w:type="dxa"/>
            <w:vAlign w:val="bottom"/>
          </w:tcPr>
          <w:p w14:paraId="0557AD85" w14:textId="4DA112B6" w:rsidR="00145933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900" w:type="dxa"/>
            <w:vAlign w:val="bottom"/>
          </w:tcPr>
          <w:p w14:paraId="0FA88D01" w14:textId="3A1CE24C" w:rsidR="00145933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75</w:t>
            </w:r>
          </w:p>
        </w:tc>
        <w:tc>
          <w:tcPr>
            <w:tcW w:w="810" w:type="dxa"/>
            <w:vAlign w:val="bottom"/>
          </w:tcPr>
          <w:p w14:paraId="50360FFE" w14:textId="1AD5873B" w:rsidR="00145933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75</w:t>
            </w:r>
          </w:p>
        </w:tc>
        <w:tc>
          <w:tcPr>
            <w:tcW w:w="810" w:type="dxa"/>
            <w:vAlign w:val="bottom"/>
          </w:tcPr>
          <w:p w14:paraId="451058B1" w14:textId="17014418" w:rsidR="00145933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81</w:t>
            </w:r>
          </w:p>
        </w:tc>
        <w:tc>
          <w:tcPr>
            <w:tcW w:w="900" w:type="dxa"/>
            <w:vAlign w:val="bottom"/>
          </w:tcPr>
          <w:p w14:paraId="1F275AD7" w14:textId="15AFA8F5" w:rsidR="00145933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81</w:t>
            </w:r>
          </w:p>
        </w:tc>
        <w:tc>
          <w:tcPr>
            <w:tcW w:w="818" w:type="dxa"/>
            <w:vAlign w:val="bottom"/>
          </w:tcPr>
          <w:p w14:paraId="43D4AA18" w14:textId="601C3648" w:rsidR="00145933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75</w:t>
            </w:r>
          </w:p>
        </w:tc>
        <w:tc>
          <w:tcPr>
            <w:tcW w:w="848" w:type="dxa"/>
            <w:vAlign w:val="bottom"/>
          </w:tcPr>
          <w:p w14:paraId="508E3934" w14:textId="09996E6E" w:rsidR="00145933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75</w:t>
            </w:r>
          </w:p>
        </w:tc>
      </w:tr>
      <w:tr w:rsidR="001164EE" w:rsidRPr="004517A7" w14:paraId="3E382F2B" w14:textId="77777777" w:rsidTr="00440152">
        <w:tc>
          <w:tcPr>
            <w:tcW w:w="3060" w:type="dxa"/>
          </w:tcPr>
          <w:p w14:paraId="1F577731" w14:textId="73874109" w:rsidR="001164EE" w:rsidRPr="004517A7" w:rsidRDefault="001164EE" w:rsidP="001164EE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810" w:type="dxa"/>
            <w:vAlign w:val="bottom"/>
          </w:tcPr>
          <w:p w14:paraId="79845E7A" w14:textId="6860D808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32</w:t>
            </w:r>
          </w:p>
        </w:tc>
        <w:tc>
          <w:tcPr>
            <w:tcW w:w="900" w:type="dxa"/>
            <w:vAlign w:val="bottom"/>
          </w:tcPr>
          <w:p w14:paraId="662970B2" w14:textId="4583BDD1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32</w:t>
            </w:r>
          </w:p>
        </w:tc>
        <w:tc>
          <w:tcPr>
            <w:tcW w:w="900" w:type="dxa"/>
            <w:vAlign w:val="bottom"/>
          </w:tcPr>
          <w:p w14:paraId="5ED53899" w14:textId="2E099388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73</w:t>
            </w:r>
          </w:p>
        </w:tc>
        <w:tc>
          <w:tcPr>
            <w:tcW w:w="810" w:type="dxa"/>
            <w:vAlign w:val="bottom"/>
          </w:tcPr>
          <w:p w14:paraId="34E940EA" w14:textId="44615153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73</w:t>
            </w:r>
          </w:p>
        </w:tc>
        <w:tc>
          <w:tcPr>
            <w:tcW w:w="810" w:type="dxa"/>
            <w:vAlign w:val="bottom"/>
          </w:tcPr>
          <w:p w14:paraId="736C2A18" w14:textId="3BB0BE9C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797D9CD" w14:textId="0BF0B7BB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8" w:type="dxa"/>
            <w:vAlign w:val="bottom"/>
          </w:tcPr>
          <w:p w14:paraId="378B4359" w14:textId="22BBFB48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48" w:type="dxa"/>
            <w:vAlign w:val="bottom"/>
          </w:tcPr>
          <w:p w14:paraId="74A377CF" w14:textId="41E9171C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1164EE" w:rsidRPr="004517A7" w14:paraId="10B94F26" w14:textId="77777777" w:rsidTr="00440152">
        <w:tc>
          <w:tcPr>
            <w:tcW w:w="3060" w:type="dxa"/>
          </w:tcPr>
          <w:p w14:paraId="0C765EEA" w14:textId="04B682FD" w:rsidR="001164EE" w:rsidRPr="004517A7" w:rsidRDefault="001164EE" w:rsidP="001164EE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810" w:type="dxa"/>
            <w:vAlign w:val="bottom"/>
          </w:tcPr>
          <w:p w14:paraId="3423E5C4" w14:textId="664CA783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03250DD" w14:textId="6A15DF2D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05552520" w14:textId="2B5FCC1A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2E7DF340" w14:textId="68D8CB80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30E9A1B0" w14:textId="068D3A73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7</w:t>
            </w:r>
          </w:p>
        </w:tc>
        <w:tc>
          <w:tcPr>
            <w:tcW w:w="900" w:type="dxa"/>
            <w:vAlign w:val="bottom"/>
          </w:tcPr>
          <w:p w14:paraId="0DECA2B3" w14:textId="2CC53B28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7</w:t>
            </w:r>
          </w:p>
        </w:tc>
        <w:tc>
          <w:tcPr>
            <w:tcW w:w="818" w:type="dxa"/>
            <w:vAlign w:val="bottom"/>
          </w:tcPr>
          <w:p w14:paraId="4A2A64A0" w14:textId="77CDE6B5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48" w:type="dxa"/>
            <w:vAlign w:val="bottom"/>
          </w:tcPr>
          <w:p w14:paraId="57631F6C" w14:textId="17C884EE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1164EE" w:rsidRPr="004517A7" w14:paraId="3EDF65E1" w14:textId="77777777" w:rsidTr="00440152">
        <w:tc>
          <w:tcPr>
            <w:tcW w:w="3060" w:type="dxa"/>
          </w:tcPr>
          <w:p w14:paraId="2A57A1AA" w14:textId="5DC7F482" w:rsidR="001164EE" w:rsidRPr="004517A7" w:rsidRDefault="001164EE" w:rsidP="001164EE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10" w:type="dxa"/>
            <w:vAlign w:val="bottom"/>
          </w:tcPr>
          <w:p w14:paraId="7EE1C97A" w14:textId="25C3290E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57</w:t>
            </w:r>
          </w:p>
        </w:tc>
        <w:tc>
          <w:tcPr>
            <w:tcW w:w="900" w:type="dxa"/>
            <w:vAlign w:val="bottom"/>
          </w:tcPr>
          <w:p w14:paraId="36FB3B8A" w14:textId="3184CD91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57</w:t>
            </w:r>
          </w:p>
        </w:tc>
        <w:tc>
          <w:tcPr>
            <w:tcW w:w="900" w:type="dxa"/>
            <w:vAlign w:val="bottom"/>
          </w:tcPr>
          <w:p w14:paraId="5F27FE77" w14:textId="0D8454F3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172</w:t>
            </w:r>
          </w:p>
        </w:tc>
        <w:tc>
          <w:tcPr>
            <w:tcW w:w="810" w:type="dxa"/>
            <w:vAlign w:val="bottom"/>
          </w:tcPr>
          <w:p w14:paraId="1C59F333" w14:textId="44A31378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172</w:t>
            </w:r>
          </w:p>
        </w:tc>
        <w:tc>
          <w:tcPr>
            <w:tcW w:w="810" w:type="dxa"/>
            <w:vAlign w:val="bottom"/>
          </w:tcPr>
          <w:p w14:paraId="41D3A872" w14:textId="7307F4BD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FF1EABD" w14:textId="257B262E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8" w:type="dxa"/>
            <w:vAlign w:val="bottom"/>
          </w:tcPr>
          <w:p w14:paraId="2EC73FE2" w14:textId="5DB03C1F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48" w:type="dxa"/>
            <w:vAlign w:val="bottom"/>
          </w:tcPr>
          <w:p w14:paraId="2CEA983F" w14:textId="7C74C4A3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1164EE" w:rsidRPr="004517A7" w14:paraId="10391BDC" w14:textId="77777777" w:rsidTr="00440152">
        <w:tc>
          <w:tcPr>
            <w:tcW w:w="3060" w:type="dxa"/>
          </w:tcPr>
          <w:p w14:paraId="5CB04AB2" w14:textId="77777777" w:rsidR="001164EE" w:rsidRPr="004517A7" w:rsidRDefault="001164EE" w:rsidP="001164EE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22E87F8" w14:textId="77777777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E233837" w14:textId="77777777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8309164" w14:textId="77777777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A466318" w14:textId="77777777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95491A5" w14:textId="77777777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C643F6F" w14:textId="77777777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8" w:type="dxa"/>
            <w:vAlign w:val="bottom"/>
          </w:tcPr>
          <w:p w14:paraId="1CE24CA9" w14:textId="77777777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8" w:type="dxa"/>
            <w:vAlign w:val="bottom"/>
          </w:tcPr>
          <w:p w14:paraId="30A39FE0" w14:textId="77777777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1164EE" w:rsidRPr="004517A7" w14:paraId="235AD47F" w14:textId="77777777" w:rsidTr="00440152">
        <w:tc>
          <w:tcPr>
            <w:tcW w:w="3060" w:type="dxa"/>
          </w:tcPr>
          <w:p w14:paraId="301E2146" w14:textId="77777777" w:rsidR="001164EE" w:rsidRPr="004517A7" w:rsidRDefault="001164EE" w:rsidP="001164EE">
            <w:pPr>
              <w:tabs>
                <w:tab w:val="left" w:pos="360"/>
                <w:tab w:val="left" w:pos="1440"/>
              </w:tabs>
              <w:ind w:left="154"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0EEF4450" w14:textId="77777777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1C684A" w14:textId="77777777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8D98D57" w14:textId="77777777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D100DC3" w14:textId="77777777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BECAC6F" w14:textId="77777777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19FF9D1" w14:textId="77777777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713F7215" w14:textId="77777777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8" w:type="dxa"/>
            <w:vAlign w:val="bottom"/>
          </w:tcPr>
          <w:p w14:paraId="2A088173" w14:textId="77777777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1164EE" w:rsidRPr="004517A7" w14:paraId="6D7AB018" w14:textId="77777777" w:rsidTr="00440152">
        <w:tc>
          <w:tcPr>
            <w:tcW w:w="3060" w:type="dxa"/>
            <w:vAlign w:val="bottom"/>
          </w:tcPr>
          <w:p w14:paraId="6E96DD0F" w14:textId="5DA77CC6" w:rsidR="001164EE" w:rsidRPr="004517A7" w:rsidRDefault="001164EE" w:rsidP="001164EE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vAlign w:val="bottom"/>
          </w:tcPr>
          <w:p w14:paraId="2CAB68E2" w14:textId="4B0AB71B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145</w:t>
            </w:r>
          </w:p>
        </w:tc>
        <w:tc>
          <w:tcPr>
            <w:tcW w:w="900" w:type="dxa"/>
            <w:vAlign w:val="bottom"/>
          </w:tcPr>
          <w:p w14:paraId="46E37740" w14:textId="4C903274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145</w:t>
            </w:r>
          </w:p>
        </w:tc>
        <w:tc>
          <w:tcPr>
            <w:tcW w:w="900" w:type="dxa"/>
            <w:vAlign w:val="bottom"/>
          </w:tcPr>
          <w:p w14:paraId="1F62A13A" w14:textId="00E86A04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174</w:t>
            </w:r>
          </w:p>
        </w:tc>
        <w:tc>
          <w:tcPr>
            <w:tcW w:w="810" w:type="dxa"/>
            <w:vAlign w:val="bottom"/>
          </w:tcPr>
          <w:p w14:paraId="25CFF2C8" w14:textId="4977E43D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174</w:t>
            </w:r>
          </w:p>
        </w:tc>
        <w:tc>
          <w:tcPr>
            <w:tcW w:w="810" w:type="dxa"/>
            <w:vAlign w:val="bottom"/>
          </w:tcPr>
          <w:p w14:paraId="35A1ABCA" w14:textId="549A723E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70</w:t>
            </w:r>
          </w:p>
        </w:tc>
        <w:tc>
          <w:tcPr>
            <w:tcW w:w="900" w:type="dxa"/>
            <w:vAlign w:val="bottom"/>
          </w:tcPr>
          <w:p w14:paraId="164822A7" w14:textId="0074727B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70</w:t>
            </w:r>
          </w:p>
        </w:tc>
        <w:tc>
          <w:tcPr>
            <w:tcW w:w="818" w:type="dxa"/>
            <w:vAlign w:val="bottom"/>
          </w:tcPr>
          <w:p w14:paraId="686611F8" w14:textId="2F030F15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70</w:t>
            </w:r>
          </w:p>
        </w:tc>
        <w:tc>
          <w:tcPr>
            <w:tcW w:w="848" w:type="dxa"/>
            <w:vAlign w:val="bottom"/>
          </w:tcPr>
          <w:p w14:paraId="2ECC44DD" w14:textId="2CB811F7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70</w:t>
            </w:r>
          </w:p>
        </w:tc>
      </w:tr>
      <w:tr w:rsidR="001164EE" w:rsidRPr="004517A7" w14:paraId="7D70ACC2" w14:textId="77777777" w:rsidTr="00440152">
        <w:tc>
          <w:tcPr>
            <w:tcW w:w="3060" w:type="dxa"/>
            <w:vAlign w:val="bottom"/>
          </w:tcPr>
          <w:p w14:paraId="63E97F64" w14:textId="453D60A6" w:rsidR="001164EE" w:rsidRPr="004517A7" w:rsidRDefault="001164EE" w:rsidP="001164EE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810" w:type="dxa"/>
            <w:vAlign w:val="bottom"/>
          </w:tcPr>
          <w:p w14:paraId="0FC90203" w14:textId="751F6969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5</w:t>
            </w:r>
          </w:p>
        </w:tc>
        <w:tc>
          <w:tcPr>
            <w:tcW w:w="900" w:type="dxa"/>
            <w:vAlign w:val="bottom"/>
          </w:tcPr>
          <w:p w14:paraId="2D5EE909" w14:textId="5EB1926D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5</w:t>
            </w:r>
          </w:p>
        </w:tc>
        <w:tc>
          <w:tcPr>
            <w:tcW w:w="900" w:type="dxa"/>
            <w:vAlign w:val="bottom"/>
          </w:tcPr>
          <w:p w14:paraId="2D1EBDBC" w14:textId="5D4B3C6F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0F61A95F" w14:textId="2A5A4A30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0AB4D59" w14:textId="60758502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5</w:t>
            </w:r>
          </w:p>
        </w:tc>
        <w:tc>
          <w:tcPr>
            <w:tcW w:w="900" w:type="dxa"/>
            <w:vAlign w:val="bottom"/>
          </w:tcPr>
          <w:p w14:paraId="36C30CC6" w14:textId="0E587BE7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5</w:t>
            </w:r>
          </w:p>
        </w:tc>
        <w:tc>
          <w:tcPr>
            <w:tcW w:w="818" w:type="dxa"/>
            <w:vAlign w:val="bottom"/>
          </w:tcPr>
          <w:p w14:paraId="73CDDFAB" w14:textId="5A47697E" w:rsidR="001164EE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48" w:type="dxa"/>
            <w:vAlign w:val="bottom"/>
          </w:tcPr>
          <w:p w14:paraId="3C0A97DC" w14:textId="00A6E530" w:rsidR="001164EE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1164EE" w:rsidRPr="004517A7" w14:paraId="6FE7512D" w14:textId="77777777" w:rsidTr="00440152">
        <w:tc>
          <w:tcPr>
            <w:tcW w:w="3060" w:type="dxa"/>
            <w:vAlign w:val="bottom"/>
          </w:tcPr>
          <w:p w14:paraId="16C27272" w14:textId="247B2393" w:rsidR="001164EE" w:rsidRPr="004517A7" w:rsidRDefault="001164EE" w:rsidP="001164EE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810" w:type="dxa"/>
            <w:vAlign w:val="bottom"/>
          </w:tcPr>
          <w:p w14:paraId="3CAD3E48" w14:textId="0650B943" w:rsidR="001164EE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404</w:t>
            </w:r>
          </w:p>
        </w:tc>
        <w:tc>
          <w:tcPr>
            <w:tcW w:w="900" w:type="dxa"/>
            <w:vAlign w:val="bottom"/>
          </w:tcPr>
          <w:p w14:paraId="5D3B12D7" w14:textId="51AFA485" w:rsidR="001164EE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404</w:t>
            </w:r>
          </w:p>
        </w:tc>
        <w:tc>
          <w:tcPr>
            <w:tcW w:w="900" w:type="dxa"/>
            <w:vAlign w:val="bottom"/>
          </w:tcPr>
          <w:p w14:paraId="3E4EB545" w14:textId="061705F3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196</w:t>
            </w:r>
          </w:p>
        </w:tc>
        <w:tc>
          <w:tcPr>
            <w:tcW w:w="810" w:type="dxa"/>
            <w:vAlign w:val="bottom"/>
          </w:tcPr>
          <w:p w14:paraId="6C8CF8DF" w14:textId="47BCF7AA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196</w:t>
            </w:r>
          </w:p>
        </w:tc>
        <w:tc>
          <w:tcPr>
            <w:tcW w:w="810" w:type="dxa"/>
            <w:vAlign w:val="bottom"/>
          </w:tcPr>
          <w:p w14:paraId="773476EC" w14:textId="6C363E38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131</w:t>
            </w:r>
          </w:p>
        </w:tc>
        <w:tc>
          <w:tcPr>
            <w:tcW w:w="900" w:type="dxa"/>
            <w:vAlign w:val="bottom"/>
          </w:tcPr>
          <w:p w14:paraId="32C33BF0" w14:textId="73960EA1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131</w:t>
            </w:r>
          </w:p>
        </w:tc>
        <w:tc>
          <w:tcPr>
            <w:tcW w:w="818" w:type="dxa"/>
            <w:vAlign w:val="bottom"/>
          </w:tcPr>
          <w:p w14:paraId="06DF37F0" w14:textId="10BC1043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33</w:t>
            </w:r>
          </w:p>
        </w:tc>
        <w:tc>
          <w:tcPr>
            <w:tcW w:w="848" w:type="dxa"/>
            <w:vAlign w:val="bottom"/>
          </w:tcPr>
          <w:p w14:paraId="3C71AC2F" w14:textId="3D34C543" w:rsidR="001164EE" w:rsidRPr="004517A7" w:rsidRDefault="001164EE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33</w:t>
            </w:r>
          </w:p>
        </w:tc>
      </w:tr>
      <w:tr w:rsidR="00145933" w:rsidRPr="004517A7" w14:paraId="4AE8E8BD" w14:textId="77777777" w:rsidTr="00440152">
        <w:tc>
          <w:tcPr>
            <w:tcW w:w="3060" w:type="dxa"/>
            <w:vAlign w:val="bottom"/>
          </w:tcPr>
          <w:p w14:paraId="18221DD7" w14:textId="79DED84E" w:rsidR="00145933" w:rsidRPr="004517A7" w:rsidRDefault="00145933" w:rsidP="00145933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</w:t>
            </w:r>
            <w:r w:rsidRPr="004517A7">
              <w:rPr>
                <w:rFonts w:asciiTheme="majorBidi" w:hAnsiTheme="majorBidi" w:cstheme="majorBidi" w:hint="cs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6FDF898F" w14:textId="24E2459D" w:rsidR="00145933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DAD2596" w14:textId="17957134" w:rsidR="00145933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2687E866" w14:textId="5B249136" w:rsidR="00145933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46EB631A" w14:textId="24E39CBC" w:rsidR="00145933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4F45B250" w14:textId="4A6943EF" w:rsidR="00145933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177</w:t>
            </w:r>
          </w:p>
        </w:tc>
        <w:tc>
          <w:tcPr>
            <w:tcW w:w="900" w:type="dxa"/>
            <w:vAlign w:val="bottom"/>
          </w:tcPr>
          <w:p w14:paraId="3FD6870C" w14:textId="254D75C7" w:rsidR="00145933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177</w:t>
            </w:r>
          </w:p>
        </w:tc>
        <w:tc>
          <w:tcPr>
            <w:tcW w:w="818" w:type="dxa"/>
            <w:vAlign w:val="bottom"/>
          </w:tcPr>
          <w:p w14:paraId="2407A4FD" w14:textId="0473396F" w:rsidR="00145933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137</w:t>
            </w:r>
          </w:p>
        </w:tc>
        <w:tc>
          <w:tcPr>
            <w:tcW w:w="848" w:type="dxa"/>
            <w:vAlign w:val="bottom"/>
          </w:tcPr>
          <w:p w14:paraId="54513847" w14:textId="72C312E0" w:rsidR="00145933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137</w:t>
            </w:r>
          </w:p>
        </w:tc>
      </w:tr>
      <w:tr w:rsidR="00145933" w:rsidRPr="004517A7" w14:paraId="569E40C8" w14:textId="77777777" w:rsidTr="00440152">
        <w:tc>
          <w:tcPr>
            <w:tcW w:w="3060" w:type="dxa"/>
            <w:vAlign w:val="bottom"/>
          </w:tcPr>
          <w:p w14:paraId="7BB46EE3" w14:textId="166237B6" w:rsidR="00145933" w:rsidRPr="004517A7" w:rsidRDefault="00145933" w:rsidP="00145933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</w:t>
            </w:r>
            <w:r w:rsidRPr="004517A7">
              <w:rPr>
                <w:rFonts w:asciiTheme="majorBidi" w:hAnsiTheme="majorBidi" w:cstheme="majorBidi" w:hint="cs"/>
                <w:szCs w:val="24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  <w:vAlign w:val="bottom"/>
          </w:tcPr>
          <w:p w14:paraId="540EFE6A" w14:textId="7D4DA6ED" w:rsidR="00145933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276</w:t>
            </w:r>
          </w:p>
        </w:tc>
        <w:tc>
          <w:tcPr>
            <w:tcW w:w="900" w:type="dxa"/>
            <w:vAlign w:val="bottom"/>
          </w:tcPr>
          <w:p w14:paraId="5E42FD66" w14:textId="40E68DEC" w:rsidR="00145933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276</w:t>
            </w:r>
          </w:p>
        </w:tc>
        <w:tc>
          <w:tcPr>
            <w:tcW w:w="900" w:type="dxa"/>
            <w:vAlign w:val="bottom"/>
          </w:tcPr>
          <w:p w14:paraId="4B002A8A" w14:textId="04418E4F" w:rsidR="00145933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65</w:t>
            </w:r>
          </w:p>
        </w:tc>
        <w:tc>
          <w:tcPr>
            <w:tcW w:w="810" w:type="dxa"/>
            <w:vAlign w:val="bottom"/>
          </w:tcPr>
          <w:p w14:paraId="606CCCF8" w14:textId="455B2072" w:rsidR="00145933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65</w:t>
            </w:r>
          </w:p>
        </w:tc>
        <w:tc>
          <w:tcPr>
            <w:tcW w:w="810" w:type="dxa"/>
            <w:vAlign w:val="bottom"/>
          </w:tcPr>
          <w:p w14:paraId="490021F5" w14:textId="5EFDA4CF" w:rsidR="00145933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126</w:t>
            </w:r>
          </w:p>
        </w:tc>
        <w:tc>
          <w:tcPr>
            <w:tcW w:w="900" w:type="dxa"/>
            <w:vAlign w:val="bottom"/>
          </w:tcPr>
          <w:p w14:paraId="25238202" w14:textId="43A87895" w:rsidR="00145933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126</w:t>
            </w:r>
          </w:p>
        </w:tc>
        <w:tc>
          <w:tcPr>
            <w:tcW w:w="818" w:type="dxa"/>
            <w:vAlign w:val="bottom"/>
          </w:tcPr>
          <w:p w14:paraId="5E3F3D93" w14:textId="6FAE16C0" w:rsidR="00145933" w:rsidRPr="004517A7" w:rsidRDefault="003C615D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48" w:type="dxa"/>
            <w:vAlign w:val="bottom"/>
          </w:tcPr>
          <w:p w14:paraId="3B2A08BE" w14:textId="03F1D612" w:rsidR="00145933" w:rsidRPr="004517A7" w:rsidRDefault="003C615D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145933" w:rsidRPr="004517A7" w14:paraId="46561901" w14:textId="77777777" w:rsidTr="00440152">
        <w:tc>
          <w:tcPr>
            <w:tcW w:w="3060" w:type="dxa"/>
            <w:vAlign w:val="bottom"/>
          </w:tcPr>
          <w:p w14:paraId="6435788B" w14:textId="78938124" w:rsidR="00145933" w:rsidRPr="004517A7" w:rsidRDefault="00145933" w:rsidP="00145933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vAlign w:val="bottom"/>
          </w:tcPr>
          <w:p w14:paraId="725E5D2F" w14:textId="16015671" w:rsidR="00145933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168</w:t>
            </w:r>
          </w:p>
        </w:tc>
        <w:tc>
          <w:tcPr>
            <w:tcW w:w="900" w:type="dxa"/>
            <w:vAlign w:val="bottom"/>
          </w:tcPr>
          <w:p w14:paraId="2929DB79" w14:textId="5FCAC0C2" w:rsidR="00145933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168</w:t>
            </w:r>
          </w:p>
        </w:tc>
        <w:tc>
          <w:tcPr>
            <w:tcW w:w="900" w:type="dxa"/>
            <w:vAlign w:val="bottom"/>
          </w:tcPr>
          <w:p w14:paraId="45D56D20" w14:textId="38820E8C" w:rsidR="00145933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119</w:t>
            </w:r>
          </w:p>
        </w:tc>
        <w:tc>
          <w:tcPr>
            <w:tcW w:w="810" w:type="dxa"/>
            <w:vAlign w:val="bottom"/>
          </w:tcPr>
          <w:p w14:paraId="27C838FF" w14:textId="4D3D8AA7" w:rsidR="00145933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119</w:t>
            </w:r>
          </w:p>
        </w:tc>
        <w:tc>
          <w:tcPr>
            <w:tcW w:w="810" w:type="dxa"/>
            <w:vAlign w:val="bottom"/>
          </w:tcPr>
          <w:p w14:paraId="473F5658" w14:textId="5FE06055" w:rsidR="00145933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3E0414A" w14:textId="733C4095" w:rsidR="00145933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8" w:type="dxa"/>
            <w:vAlign w:val="bottom"/>
          </w:tcPr>
          <w:p w14:paraId="2D358D20" w14:textId="178D0CB5" w:rsidR="00145933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48" w:type="dxa"/>
            <w:vAlign w:val="bottom"/>
          </w:tcPr>
          <w:p w14:paraId="7A73C4E9" w14:textId="747427DF" w:rsidR="00145933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145933" w:rsidRPr="004517A7" w14:paraId="17525A95" w14:textId="77777777" w:rsidTr="00440152">
        <w:tc>
          <w:tcPr>
            <w:tcW w:w="3060" w:type="dxa"/>
            <w:vAlign w:val="bottom"/>
          </w:tcPr>
          <w:p w14:paraId="700A06AA" w14:textId="022F189F" w:rsidR="00145933" w:rsidRPr="004517A7" w:rsidRDefault="00145933" w:rsidP="00145933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4BAE96A7" w14:textId="27394A98" w:rsidR="00145933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185</w:t>
            </w:r>
          </w:p>
        </w:tc>
        <w:tc>
          <w:tcPr>
            <w:tcW w:w="900" w:type="dxa"/>
            <w:vAlign w:val="bottom"/>
          </w:tcPr>
          <w:p w14:paraId="03D657EB" w14:textId="4F11E195" w:rsidR="00145933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185</w:t>
            </w:r>
          </w:p>
        </w:tc>
        <w:tc>
          <w:tcPr>
            <w:tcW w:w="900" w:type="dxa"/>
            <w:vAlign w:val="bottom"/>
          </w:tcPr>
          <w:p w14:paraId="50F77E47" w14:textId="207B90BB" w:rsidR="00145933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226</w:t>
            </w:r>
          </w:p>
        </w:tc>
        <w:tc>
          <w:tcPr>
            <w:tcW w:w="810" w:type="dxa"/>
            <w:vAlign w:val="bottom"/>
          </w:tcPr>
          <w:p w14:paraId="41B45491" w14:textId="2F9208BB" w:rsidR="00145933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226</w:t>
            </w:r>
          </w:p>
        </w:tc>
        <w:tc>
          <w:tcPr>
            <w:tcW w:w="810" w:type="dxa"/>
            <w:vAlign w:val="bottom"/>
          </w:tcPr>
          <w:p w14:paraId="3E1D124C" w14:textId="3DDC87A7" w:rsidR="00145933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4</w:t>
            </w:r>
          </w:p>
        </w:tc>
        <w:tc>
          <w:tcPr>
            <w:tcW w:w="900" w:type="dxa"/>
            <w:vAlign w:val="bottom"/>
          </w:tcPr>
          <w:p w14:paraId="7C53BC5B" w14:textId="69869A40" w:rsidR="00145933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4</w:t>
            </w:r>
          </w:p>
        </w:tc>
        <w:tc>
          <w:tcPr>
            <w:tcW w:w="818" w:type="dxa"/>
            <w:vAlign w:val="bottom"/>
          </w:tcPr>
          <w:p w14:paraId="336DEB97" w14:textId="2675BD74" w:rsidR="00145933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848" w:type="dxa"/>
            <w:vAlign w:val="bottom"/>
          </w:tcPr>
          <w:p w14:paraId="1AF3D580" w14:textId="102D0DED" w:rsidR="00145933" w:rsidRPr="004517A7" w:rsidRDefault="00145933" w:rsidP="0014593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6</w:t>
            </w:r>
          </w:p>
        </w:tc>
      </w:tr>
      <w:tr w:rsidR="00145933" w:rsidRPr="004517A7" w14:paraId="37F3A6AB" w14:textId="77777777" w:rsidTr="00440152">
        <w:tc>
          <w:tcPr>
            <w:tcW w:w="3060" w:type="dxa"/>
          </w:tcPr>
          <w:p w14:paraId="4D69B9C1" w14:textId="4F79FB3A" w:rsidR="00145933" w:rsidRPr="004517A7" w:rsidRDefault="00145933" w:rsidP="00145933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C0800B8" w14:textId="7B6A3969" w:rsidR="00145933" w:rsidRPr="004517A7" w:rsidRDefault="00145933" w:rsidP="00145933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0A108A5C" w14:textId="634F7C8E" w:rsidR="00145933" w:rsidRPr="004517A7" w:rsidRDefault="00145933" w:rsidP="00145933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798941C" w14:textId="7926DF3F" w:rsidR="00145933" w:rsidRPr="004517A7" w:rsidRDefault="00145933" w:rsidP="00145933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376C1D9" w14:textId="503AC1BA" w:rsidR="00145933" w:rsidRPr="004517A7" w:rsidRDefault="00145933" w:rsidP="00145933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DF78D35" w14:textId="78A79637" w:rsidR="00145933" w:rsidRPr="004517A7" w:rsidRDefault="00145933" w:rsidP="00145933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0CF0E8F9" w14:textId="50F240AA" w:rsidR="00145933" w:rsidRPr="004517A7" w:rsidRDefault="00145933" w:rsidP="00145933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8" w:type="dxa"/>
            <w:vAlign w:val="bottom"/>
          </w:tcPr>
          <w:p w14:paraId="11264D36" w14:textId="2E5A155C" w:rsidR="00145933" w:rsidRPr="004517A7" w:rsidRDefault="00145933" w:rsidP="00145933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48" w:type="dxa"/>
            <w:vAlign w:val="bottom"/>
          </w:tcPr>
          <w:p w14:paraId="056CBF4D" w14:textId="752F303A" w:rsidR="00145933" w:rsidRPr="004517A7" w:rsidRDefault="00145933" w:rsidP="00145933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</w:tbl>
    <w:p w14:paraId="194DC2B8" w14:textId="0F96AD46" w:rsidR="0003284E" w:rsidRPr="004517A7" w:rsidRDefault="0003284E" w:rsidP="00AD2A6F">
      <w:pPr>
        <w:pStyle w:val="FSNoteDetail"/>
        <w:tabs>
          <w:tab w:val="left" w:pos="180"/>
        </w:tabs>
        <w:ind w:left="900"/>
      </w:pPr>
      <w:r w:rsidRPr="004517A7">
        <w:rPr>
          <w:rFonts w:hint="cs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4960DB9E" w14:textId="1B2C7015" w:rsidR="007D3642" w:rsidRPr="004517A7" w:rsidRDefault="007D3642" w:rsidP="00AD2A6F">
      <w:pPr>
        <w:numPr>
          <w:ilvl w:val="0"/>
          <w:numId w:val="10"/>
        </w:numPr>
        <w:tabs>
          <w:tab w:val="clear" w:pos="2522"/>
          <w:tab w:val="left" w:pos="360"/>
        </w:tabs>
        <w:overflowPunct/>
        <w:autoSpaceDE/>
        <w:autoSpaceDN/>
        <w:adjustRightInd/>
        <w:spacing w:before="120"/>
        <w:ind w:left="1170" w:hanging="270"/>
        <w:jc w:val="thaiDistribute"/>
        <w:textAlignment w:val="auto"/>
        <w:rPr>
          <w:rFonts w:ascii="Angsana New" w:hAnsi="Angsana New"/>
          <w:sz w:val="28"/>
        </w:rPr>
      </w:pPr>
      <w:bookmarkStart w:id="16" w:name="_Hlk95492248"/>
      <w:r w:rsidRPr="004517A7">
        <w:rPr>
          <w:rFonts w:ascii="Angsana New" w:hAnsi="Angsana New"/>
          <w:sz w:val="28"/>
          <w:cs/>
        </w:rPr>
        <w:t xml:space="preserve">สินทรัพย์และหนี้สินทางการเงินที่จะครบกำหนดในระยะเวลาอันสั้น ได้แก่ </w:t>
      </w:r>
      <w:r w:rsidRPr="004517A7">
        <w:rPr>
          <w:rFonts w:ascii="Angsana New" w:eastAsia="Angsana New" w:hAnsi="Angsana New"/>
          <w:sz w:val="28"/>
          <w:cs/>
        </w:rPr>
        <w:t>เงินสดและรายการเทียบเท่าเงินสด</w:t>
      </w:r>
      <w:r w:rsidRPr="004517A7">
        <w:rPr>
          <w:rFonts w:ascii="Angsana New" w:eastAsia="Angsana New" w:hAnsi="Angsana New"/>
          <w:sz w:val="28"/>
        </w:rPr>
        <w:t xml:space="preserve"> </w:t>
      </w:r>
      <w:r w:rsidR="003A6866" w:rsidRPr="004517A7">
        <w:rPr>
          <w:rFonts w:hint="cs"/>
          <w:cs/>
        </w:rPr>
        <w:t xml:space="preserve">ลูกหนี้การค้าและลูกหนี้อื่น </w:t>
      </w:r>
      <w:r w:rsidRPr="004517A7">
        <w:rPr>
          <w:rFonts w:ascii="Angsana New" w:eastAsia="Angsana New" w:hAnsi="Angsana New"/>
          <w:sz w:val="28"/>
          <w:cs/>
        </w:rPr>
        <w:t>เงินให้กู้ยืม</w:t>
      </w:r>
      <w:r w:rsidRPr="004517A7">
        <w:rPr>
          <w:rFonts w:ascii="Angsana New" w:eastAsia="Angsana New" w:hAnsi="Angsana New" w:hint="cs"/>
          <w:sz w:val="28"/>
          <w:cs/>
        </w:rPr>
        <w:t>ระยะสั้น</w:t>
      </w:r>
      <w:r w:rsidRPr="004517A7">
        <w:rPr>
          <w:rFonts w:ascii="Angsana New" w:eastAsia="Angsana New" w:hAnsi="Angsana New"/>
          <w:sz w:val="28"/>
          <w:cs/>
        </w:rPr>
        <w:t xml:space="preserve"> </w:t>
      </w:r>
      <w:r w:rsidR="003A6866" w:rsidRPr="004517A7">
        <w:rPr>
          <w:rFonts w:hint="cs"/>
          <w:cs/>
        </w:rPr>
        <w:t xml:space="preserve">เงินฝากธนาคารที่มีภาระค้ำประกัน เงินให้กู้ยืมระยะยาว สินทรัพย์ทางการเงินไม่หมุนเวียนอื่น </w:t>
      </w:r>
      <w:r w:rsidRPr="004517A7">
        <w:rPr>
          <w:rFonts w:ascii="Angsana New" w:eastAsia="Angsana New" w:hAnsi="Angsana New" w:hint="cs"/>
          <w:sz w:val="28"/>
          <w:cs/>
        </w:rPr>
        <w:t>เงินกู้ยืมจากสถาบันการเงิน</w:t>
      </w:r>
      <w:r w:rsidR="00531F57" w:rsidRPr="004517A7">
        <w:rPr>
          <w:rFonts w:ascii="Angsana New" w:eastAsia="Angsana New" w:hAnsi="Angsana New" w:hint="cs"/>
          <w:sz w:val="28"/>
          <w:cs/>
        </w:rPr>
        <w:t xml:space="preserve"> </w:t>
      </w:r>
      <w:r w:rsidR="00531F57" w:rsidRPr="004517A7">
        <w:rPr>
          <w:rFonts w:ascii="Angsana New" w:hAnsi="Angsana New"/>
          <w:sz w:val="28"/>
          <w:cs/>
        </w:rPr>
        <w:t>เจ้าหนี้การค้าและเจ้าหนี้อื่น</w:t>
      </w:r>
      <w:r w:rsidR="00531F57" w:rsidRPr="004517A7">
        <w:rPr>
          <w:rFonts w:ascii="Angsana New" w:hAnsi="Angsana New" w:hint="cs"/>
          <w:sz w:val="28"/>
          <w:cs/>
        </w:rPr>
        <w:t xml:space="preserve"> </w:t>
      </w:r>
      <w:r w:rsidR="00531F57" w:rsidRPr="004517A7">
        <w:rPr>
          <w:rFonts w:ascii="Angsana New" w:hAnsi="Angsana New"/>
          <w:sz w:val="28"/>
          <w:cs/>
        </w:rPr>
        <w:t>เงินกู้ยืมระยะสั้น</w:t>
      </w:r>
      <w:r w:rsidR="00531F57" w:rsidRPr="004517A7">
        <w:rPr>
          <w:rFonts w:ascii="Angsana New" w:hAnsi="Angsana New" w:hint="cs"/>
          <w:sz w:val="28"/>
          <w:cs/>
        </w:rPr>
        <w:t xml:space="preserve"> เงินกู้ยืมระยะยาวจากสถาบันการเงิน</w:t>
      </w:r>
      <w:r w:rsidRPr="004517A7">
        <w:rPr>
          <w:rFonts w:ascii="Angsana New" w:eastAsia="Angsana New" w:hAnsi="Angsana New"/>
          <w:sz w:val="28"/>
        </w:rPr>
        <w:t xml:space="preserve"> </w:t>
      </w:r>
      <w:r w:rsidRPr="004517A7">
        <w:rPr>
          <w:rFonts w:ascii="Angsana New" w:eastAsia="Angsana New" w:hAnsi="Angsana New" w:hint="cs"/>
          <w:sz w:val="28"/>
          <w:cs/>
        </w:rPr>
        <w:t>และหนี้สินตามสัญญาเช่า</w:t>
      </w:r>
      <w:r w:rsidRPr="004517A7">
        <w:rPr>
          <w:rFonts w:ascii="Angsana New" w:hAnsi="Angsana New"/>
          <w:sz w:val="28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bookmarkEnd w:id="16"/>
    <w:p w14:paraId="09CE6537" w14:textId="1387D8B4" w:rsidR="0003284E" w:rsidRPr="004517A7" w:rsidRDefault="00A76837" w:rsidP="00AD2A6F">
      <w:pPr>
        <w:tabs>
          <w:tab w:val="left" w:pos="360"/>
        </w:tabs>
        <w:overflowPunct/>
        <w:autoSpaceDE/>
        <w:autoSpaceDN/>
        <w:adjustRightInd/>
        <w:spacing w:before="120"/>
        <w:ind w:left="1170" w:hanging="288"/>
        <w:jc w:val="thaiDistribute"/>
        <w:textAlignment w:val="auto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>ข</w:t>
      </w:r>
      <w:r w:rsidR="0003284E" w:rsidRPr="004517A7">
        <w:rPr>
          <w:rFonts w:ascii="Angsana New" w:hAnsi="Angsana New" w:hint="cs"/>
          <w:sz w:val="28"/>
          <w:cs/>
        </w:rPr>
        <w:t xml:space="preserve">) </w:t>
      </w:r>
      <w:r w:rsidR="0003284E" w:rsidRPr="004517A7">
        <w:rPr>
          <w:rFonts w:ascii="Angsana New" w:hAnsi="Angsana New" w:hint="cs"/>
          <w:sz w:val="28"/>
          <w:cs/>
        </w:rPr>
        <w:tab/>
        <w:t>เงินลงทุนในตราสารทุน แสดงมูลค่ายุติธรรมตามราคาตลาด กรณีที่เป็นเงินลงทุนในตราสารทุนที่ไม่อยู่ในความต้องการของตลาด คำนวณตามหลักเกณฑ์การประเมินมูลค่าที่เป็นที่ยอมรับทั่วไป</w:t>
      </w:r>
    </w:p>
    <w:p w14:paraId="4E0DA4DA" w14:textId="2B7C50BB" w:rsidR="0003284E" w:rsidRPr="004517A7" w:rsidRDefault="00A76837" w:rsidP="00AD2A6F">
      <w:pPr>
        <w:pStyle w:val="ListParagraph"/>
        <w:tabs>
          <w:tab w:val="left" w:pos="360"/>
        </w:tabs>
        <w:overflowPunct/>
        <w:autoSpaceDE/>
        <w:autoSpaceDN/>
        <w:adjustRightInd/>
        <w:spacing w:before="120"/>
        <w:ind w:left="1170" w:hanging="288"/>
        <w:jc w:val="thaiDistribute"/>
        <w:textAlignment w:val="auto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lastRenderedPageBreak/>
        <w:t>ค</w:t>
      </w:r>
      <w:r w:rsidR="0003284E" w:rsidRPr="004517A7">
        <w:rPr>
          <w:rFonts w:ascii="Angsana New" w:hAnsi="Angsana New" w:hint="cs"/>
          <w:sz w:val="28"/>
          <w:cs/>
        </w:rPr>
        <w:t>)</w:t>
      </w:r>
      <w:r w:rsidR="0003284E" w:rsidRPr="004517A7">
        <w:rPr>
          <w:rFonts w:ascii="Angsana New" w:hAnsi="Angsana New" w:hint="cs"/>
          <w:sz w:val="28"/>
          <w:cs/>
        </w:rPr>
        <w:tab/>
      </w:r>
      <w:r w:rsidR="009968C5" w:rsidRPr="004517A7">
        <w:rPr>
          <w:rFonts w:ascii="Angsana New" w:hAnsi="Angsana New"/>
          <w:sz w:val="28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7779D018" w14:textId="3FF284E4" w:rsidR="00245DFA" w:rsidRPr="004517A7" w:rsidRDefault="00593326" w:rsidP="00EE476E">
      <w:pPr>
        <w:pStyle w:val="ListParagraph"/>
        <w:numPr>
          <w:ilvl w:val="0"/>
          <w:numId w:val="1"/>
        </w:numPr>
        <w:tabs>
          <w:tab w:val="left" w:pos="360"/>
        </w:tabs>
        <w:spacing w:before="240" w:line="240" w:lineRule="atLeast"/>
        <w:ind w:hanging="450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/>
          <w:b/>
          <w:bCs/>
          <w:sz w:val="28"/>
          <w:cs/>
          <w:lang w:val="th-TH"/>
        </w:rPr>
        <w:t>การจัดประเภทรายการใหม่</w:t>
      </w:r>
    </w:p>
    <w:p w14:paraId="50E4DD60" w14:textId="2316532D" w:rsidR="00593326" w:rsidRPr="004517A7" w:rsidRDefault="00593326" w:rsidP="00593326">
      <w:pPr>
        <w:tabs>
          <w:tab w:val="right" w:pos="7200"/>
          <w:tab w:val="right" w:pos="9000"/>
        </w:tabs>
        <w:spacing w:after="240"/>
        <w:ind w:left="360"/>
        <w:jc w:val="thaiDistribute"/>
        <w:rPr>
          <w:rFonts w:ascii="Angsana New" w:hAnsi="Angsana New"/>
          <w:spacing w:val="-4"/>
          <w:sz w:val="28"/>
        </w:rPr>
      </w:pPr>
      <w:r w:rsidRPr="004517A7">
        <w:rPr>
          <w:rFonts w:ascii="Angsana New" w:hAnsi="Angsana New"/>
          <w:spacing w:val="-4"/>
          <w:sz w:val="28"/>
          <w:cs/>
        </w:rPr>
        <w:t xml:space="preserve">บริษัทได้มีการจัดประเภทรายการทางบัญชีในงบแสดงฐานะการเงิน ณ วันที่ </w:t>
      </w:r>
      <w:r w:rsidRPr="004517A7">
        <w:rPr>
          <w:rFonts w:ascii="Angsana New" w:hAnsi="Angsana New"/>
          <w:spacing w:val="-4"/>
          <w:sz w:val="28"/>
        </w:rPr>
        <w:t xml:space="preserve">31 </w:t>
      </w:r>
      <w:r w:rsidRPr="004517A7">
        <w:rPr>
          <w:rFonts w:ascii="Angsana New" w:hAnsi="Angsana New"/>
          <w:spacing w:val="-4"/>
          <w:sz w:val="28"/>
          <w:cs/>
        </w:rPr>
        <w:t xml:space="preserve">ธันวาคม </w:t>
      </w:r>
      <w:r w:rsidRPr="004517A7">
        <w:rPr>
          <w:rFonts w:ascii="Angsana New" w:hAnsi="Angsana New"/>
          <w:spacing w:val="-4"/>
          <w:sz w:val="28"/>
        </w:rPr>
        <w:t xml:space="preserve">2563 </w:t>
      </w:r>
      <w:r w:rsidRPr="004517A7">
        <w:rPr>
          <w:rFonts w:ascii="Angsana New" w:hAnsi="Angsana New"/>
          <w:spacing w:val="-4"/>
          <w:sz w:val="28"/>
          <w:cs/>
        </w:rPr>
        <w:t>เพื่อให้สอดคล้องกับการนำเสนองบการเงินงวดปัจจุบัน ซึ่งไม่มีผลกระทบต่อกำไรขาดทุนสำหรับงวดและส่วนของผู้ถือหุ้นของบริษัท โดยประกอบด้วยรายการดังต่อไปนี้</w:t>
      </w:r>
    </w:p>
    <w:tbl>
      <w:tblPr>
        <w:tblW w:w="9218" w:type="dxa"/>
        <w:tblInd w:w="378" w:type="dxa"/>
        <w:tblLook w:val="04A0" w:firstRow="1" w:lastRow="0" w:firstColumn="1" w:lastColumn="0" w:noHBand="0" w:noVBand="1"/>
      </w:tblPr>
      <w:tblGrid>
        <w:gridCol w:w="4302"/>
        <w:gridCol w:w="1440"/>
        <w:gridCol w:w="261"/>
        <w:gridCol w:w="1449"/>
        <w:gridCol w:w="270"/>
        <w:gridCol w:w="1496"/>
      </w:tblGrid>
      <w:tr w:rsidR="00593326" w:rsidRPr="004517A7" w14:paraId="3D2DE946" w14:textId="77777777" w:rsidTr="00593326">
        <w:trPr>
          <w:trHeight w:val="403"/>
        </w:trPr>
        <w:tc>
          <w:tcPr>
            <w:tcW w:w="4302" w:type="dxa"/>
            <w:noWrap/>
            <w:vAlign w:val="bottom"/>
          </w:tcPr>
          <w:p w14:paraId="770D8962" w14:textId="77777777" w:rsidR="00593326" w:rsidRPr="004517A7" w:rsidRDefault="00593326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916" w:type="dxa"/>
            <w:gridSpan w:val="5"/>
            <w:noWrap/>
            <w:vAlign w:val="bottom"/>
            <w:hideMark/>
          </w:tcPr>
          <w:p w14:paraId="5D5C68D0" w14:textId="77777777" w:rsidR="00593326" w:rsidRPr="004517A7" w:rsidRDefault="00593326">
            <w:pPr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593326" w:rsidRPr="004517A7" w14:paraId="3B54420B" w14:textId="77777777" w:rsidTr="00593326">
        <w:trPr>
          <w:trHeight w:val="403"/>
        </w:trPr>
        <w:tc>
          <w:tcPr>
            <w:tcW w:w="4302" w:type="dxa"/>
            <w:noWrap/>
            <w:vAlign w:val="bottom"/>
          </w:tcPr>
          <w:p w14:paraId="255B09FC" w14:textId="77777777" w:rsidR="00593326" w:rsidRPr="004517A7" w:rsidRDefault="00593326">
            <w:pPr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491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09ABD13" w14:textId="77777777" w:rsidR="00593326" w:rsidRPr="004517A7" w:rsidRDefault="00593326">
            <w:pPr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593326" w:rsidRPr="004517A7" w14:paraId="7CE27194" w14:textId="77777777" w:rsidTr="00593326">
        <w:trPr>
          <w:trHeight w:hRule="exact" w:val="730"/>
        </w:trPr>
        <w:tc>
          <w:tcPr>
            <w:tcW w:w="4302" w:type="dxa"/>
            <w:noWrap/>
            <w:vAlign w:val="bottom"/>
          </w:tcPr>
          <w:p w14:paraId="2A76660E" w14:textId="77777777" w:rsidR="00593326" w:rsidRPr="004517A7" w:rsidRDefault="00593326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1B35FA8F" w14:textId="77777777" w:rsidR="00593326" w:rsidRPr="004517A7" w:rsidRDefault="00593326">
            <w:pPr>
              <w:pStyle w:val="BodyText"/>
              <w:rPr>
                <w:b/>
                <w:bCs/>
              </w:rPr>
            </w:pPr>
            <w:r w:rsidRPr="004517A7">
              <w:rPr>
                <w:rFonts w:hint="cs"/>
                <w:cs/>
              </w:rPr>
              <w:t>ก่อนจัดประเภทรายการใหม่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0DA00C4" w14:textId="77777777" w:rsidR="00593326" w:rsidRPr="004517A7" w:rsidRDefault="00593326">
            <w:pPr>
              <w:pStyle w:val="BodyText"/>
              <w:rPr>
                <w:b/>
                <w:bCs/>
                <w:rtl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465C1740" w14:textId="77777777" w:rsidR="00593326" w:rsidRPr="004517A7" w:rsidRDefault="00593326">
            <w:pPr>
              <w:pStyle w:val="BodyText"/>
              <w:rPr>
                <w:b/>
                <w:bCs/>
                <w:rtl/>
                <w:cs/>
              </w:rPr>
            </w:pPr>
            <w:r w:rsidRPr="004517A7">
              <w:rPr>
                <w:rFonts w:hint="cs"/>
                <w:cs/>
              </w:rPr>
              <w:t>จัดประเภทรายการใหม่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55F4C6FE" w14:textId="77777777" w:rsidR="00593326" w:rsidRPr="004517A7" w:rsidRDefault="00593326">
            <w:pPr>
              <w:pStyle w:val="BodyText"/>
              <w:rPr>
                <w:b/>
                <w:bCs/>
                <w:rtl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2A82F44A" w14:textId="77777777" w:rsidR="00593326" w:rsidRPr="004517A7" w:rsidRDefault="00593326">
            <w:pPr>
              <w:pStyle w:val="BodyText"/>
              <w:rPr>
                <w:rtl/>
                <w:cs/>
              </w:rPr>
            </w:pPr>
            <w:r w:rsidRPr="004517A7">
              <w:rPr>
                <w:rFonts w:hint="cs"/>
                <w:cs/>
              </w:rPr>
              <w:t>หลังจัดประเภทรายการใหม่</w:t>
            </w:r>
          </w:p>
        </w:tc>
      </w:tr>
      <w:tr w:rsidR="00593326" w:rsidRPr="004517A7" w14:paraId="4851B9C4" w14:textId="77777777" w:rsidTr="00593326">
        <w:trPr>
          <w:trHeight w:val="403"/>
        </w:trPr>
        <w:tc>
          <w:tcPr>
            <w:tcW w:w="4302" w:type="dxa"/>
            <w:noWrap/>
            <w:vAlign w:val="bottom"/>
            <w:hideMark/>
          </w:tcPr>
          <w:p w14:paraId="162C2B89" w14:textId="77777777" w:rsidR="00593326" w:rsidRPr="004517A7" w:rsidRDefault="00593326">
            <w:pPr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4517A7">
              <w:rPr>
                <w:rFonts w:ascii="Angsana New" w:hAnsi="Angsana New"/>
                <w:b/>
                <w:bCs/>
                <w:sz w:val="28"/>
                <w:cs/>
              </w:rPr>
              <w:t xml:space="preserve">งบแสดงฐานะทางการเงิน ณ วันที่ </w:t>
            </w:r>
            <w:r w:rsidRPr="004517A7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4517A7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4517A7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noWrap/>
            <w:vAlign w:val="center"/>
          </w:tcPr>
          <w:p w14:paraId="378EE87C" w14:textId="77777777" w:rsidR="00593326" w:rsidRPr="004517A7" w:rsidRDefault="00593326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" w:type="dxa"/>
            <w:noWrap/>
            <w:vAlign w:val="bottom"/>
          </w:tcPr>
          <w:p w14:paraId="00799BFE" w14:textId="77777777" w:rsidR="00593326" w:rsidRPr="004517A7" w:rsidRDefault="00593326">
            <w:pPr>
              <w:tabs>
                <w:tab w:val="left" w:pos="1026"/>
              </w:tabs>
              <w:ind w:left="34" w:right="1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9" w:type="dxa"/>
            <w:noWrap/>
            <w:vAlign w:val="bottom"/>
          </w:tcPr>
          <w:p w14:paraId="54620290" w14:textId="77777777" w:rsidR="00593326" w:rsidRPr="004517A7" w:rsidRDefault="0059332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noWrap/>
            <w:vAlign w:val="bottom"/>
          </w:tcPr>
          <w:p w14:paraId="4F093D5B" w14:textId="77777777" w:rsidR="00593326" w:rsidRPr="004517A7" w:rsidRDefault="00593326">
            <w:pPr>
              <w:tabs>
                <w:tab w:val="left" w:pos="1026"/>
              </w:tabs>
              <w:ind w:left="34" w:right="1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6" w:type="dxa"/>
            <w:noWrap/>
            <w:vAlign w:val="center"/>
          </w:tcPr>
          <w:p w14:paraId="3083B8B5" w14:textId="77777777" w:rsidR="00593326" w:rsidRPr="004517A7" w:rsidRDefault="0059332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93326" w:rsidRPr="004517A7" w14:paraId="635FA793" w14:textId="77777777" w:rsidTr="00593326">
        <w:trPr>
          <w:trHeight w:val="403"/>
        </w:trPr>
        <w:tc>
          <w:tcPr>
            <w:tcW w:w="4302" w:type="dxa"/>
            <w:noWrap/>
            <w:vAlign w:val="bottom"/>
            <w:hideMark/>
          </w:tcPr>
          <w:p w14:paraId="02506F05" w14:textId="77777777" w:rsidR="00593326" w:rsidRPr="004517A7" w:rsidRDefault="00593326">
            <w:pPr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40" w:type="dxa"/>
            <w:noWrap/>
            <w:vAlign w:val="center"/>
          </w:tcPr>
          <w:p w14:paraId="62BFCBFC" w14:textId="77777777" w:rsidR="00593326" w:rsidRPr="004517A7" w:rsidRDefault="00593326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" w:type="dxa"/>
            <w:noWrap/>
            <w:vAlign w:val="bottom"/>
          </w:tcPr>
          <w:p w14:paraId="73017317" w14:textId="77777777" w:rsidR="00593326" w:rsidRPr="004517A7" w:rsidRDefault="00593326">
            <w:pPr>
              <w:tabs>
                <w:tab w:val="left" w:pos="1026"/>
              </w:tabs>
              <w:ind w:left="34" w:right="1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9" w:type="dxa"/>
            <w:noWrap/>
            <w:vAlign w:val="bottom"/>
          </w:tcPr>
          <w:p w14:paraId="19A92375" w14:textId="77777777" w:rsidR="00593326" w:rsidRPr="004517A7" w:rsidRDefault="0059332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noWrap/>
            <w:vAlign w:val="bottom"/>
          </w:tcPr>
          <w:p w14:paraId="08C1FAC7" w14:textId="77777777" w:rsidR="00593326" w:rsidRPr="004517A7" w:rsidRDefault="00593326">
            <w:pPr>
              <w:tabs>
                <w:tab w:val="left" w:pos="1026"/>
              </w:tabs>
              <w:ind w:left="34" w:right="1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6" w:type="dxa"/>
            <w:noWrap/>
            <w:vAlign w:val="center"/>
          </w:tcPr>
          <w:p w14:paraId="14BE4B69" w14:textId="77777777" w:rsidR="00593326" w:rsidRPr="004517A7" w:rsidRDefault="0059332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93326" w:rsidRPr="004517A7" w14:paraId="3E6B12AD" w14:textId="77777777" w:rsidTr="00593326">
        <w:trPr>
          <w:trHeight w:val="403"/>
        </w:trPr>
        <w:tc>
          <w:tcPr>
            <w:tcW w:w="4302" w:type="dxa"/>
            <w:noWrap/>
            <w:vAlign w:val="bottom"/>
            <w:hideMark/>
          </w:tcPr>
          <w:p w14:paraId="67ACA797" w14:textId="77777777" w:rsidR="00593326" w:rsidRPr="004517A7" w:rsidRDefault="00593326">
            <w:pPr>
              <w:rPr>
                <w:rFonts w:ascii="Angsana New" w:hAnsi="Angsana New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  <w:cs/>
              </w:rPr>
              <w:t>หนี้สินหมุนเวียน</w:t>
            </w:r>
          </w:p>
        </w:tc>
        <w:tc>
          <w:tcPr>
            <w:tcW w:w="1440" w:type="dxa"/>
            <w:noWrap/>
            <w:vAlign w:val="center"/>
          </w:tcPr>
          <w:p w14:paraId="65A628FD" w14:textId="77777777" w:rsidR="00593326" w:rsidRPr="004517A7" w:rsidRDefault="00593326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" w:type="dxa"/>
            <w:noWrap/>
            <w:vAlign w:val="bottom"/>
          </w:tcPr>
          <w:p w14:paraId="327F69A6" w14:textId="77777777" w:rsidR="00593326" w:rsidRPr="004517A7" w:rsidRDefault="00593326">
            <w:pPr>
              <w:tabs>
                <w:tab w:val="left" w:pos="1026"/>
              </w:tabs>
              <w:ind w:left="34" w:right="1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9" w:type="dxa"/>
            <w:noWrap/>
            <w:vAlign w:val="bottom"/>
          </w:tcPr>
          <w:p w14:paraId="5D04C2D2" w14:textId="77777777" w:rsidR="00593326" w:rsidRPr="004517A7" w:rsidRDefault="0059332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noWrap/>
            <w:vAlign w:val="bottom"/>
          </w:tcPr>
          <w:p w14:paraId="1AB2D100" w14:textId="77777777" w:rsidR="00593326" w:rsidRPr="004517A7" w:rsidRDefault="00593326">
            <w:pPr>
              <w:tabs>
                <w:tab w:val="left" w:pos="1026"/>
              </w:tabs>
              <w:ind w:left="34" w:right="1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6" w:type="dxa"/>
            <w:noWrap/>
            <w:vAlign w:val="center"/>
          </w:tcPr>
          <w:p w14:paraId="5908B741" w14:textId="77777777" w:rsidR="00593326" w:rsidRPr="004517A7" w:rsidRDefault="0059332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93326" w:rsidRPr="004517A7" w14:paraId="329983B1" w14:textId="77777777" w:rsidTr="00593326">
        <w:trPr>
          <w:trHeight w:val="403"/>
        </w:trPr>
        <w:tc>
          <w:tcPr>
            <w:tcW w:w="4302" w:type="dxa"/>
            <w:noWrap/>
            <w:vAlign w:val="bottom"/>
            <w:hideMark/>
          </w:tcPr>
          <w:p w14:paraId="2CB85D6D" w14:textId="77777777" w:rsidR="00593326" w:rsidRPr="004517A7" w:rsidRDefault="00593326">
            <w:pPr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440" w:type="dxa"/>
            <w:noWrap/>
            <w:vAlign w:val="bottom"/>
            <w:hideMark/>
          </w:tcPr>
          <w:p w14:paraId="37E4EBA0" w14:textId="77777777" w:rsidR="00593326" w:rsidRPr="004517A7" w:rsidRDefault="0059332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65,283</w:t>
            </w:r>
          </w:p>
        </w:tc>
        <w:tc>
          <w:tcPr>
            <w:tcW w:w="261" w:type="dxa"/>
            <w:noWrap/>
            <w:vAlign w:val="bottom"/>
          </w:tcPr>
          <w:p w14:paraId="64302879" w14:textId="77777777" w:rsidR="00593326" w:rsidRPr="004517A7" w:rsidRDefault="0059332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9" w:type="dxa"/>
            <w:noWrap/>
            <w:vAlign w:val="bottom"/>
            <w:hideMark/>
          </w:tcPr>
          <w:p w14:paraId="268D9183" w14:textId="77777777" w:rsidR="00593326" w:rsidRPr="004517A7" w:rsidRDefault="00593326">
            <w:pPr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(50)</w:t>
            </w:r>
          </w:p>
        </w:tc>
        <w:tc>
          <w:tcPr>
            <w:tcW w:w="270" w:type="dxa"/>
            <w:noWrap/>
            <w:vAlign w:val="bottom"/>
          </w:tcPr>
          <w:p w14:paraId="2014031E" w14:textId="77777777" w:rsidR="00593326" w:rsidRPr="004517A7" w:rsidRDefault="0059332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6" w:type="dxa"/>
            <w:noWrap/>
            <w:vAlign w:val="bottom"/>
            <w:hideMark/>
          </w:tcPr>
          <w:p w14:paraId="3AC8560A" w14:textId="77777777" w:rsidR="00593326" w:rsidRPr="004517A7" w:rsidRDefault="00593326">
            <w:pPr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65,233</w:t>
            </w:r>
          </w:p>
        </w:tc>
      </w:tr>
      <w:tr w:rsidR="00593326" w:rsidRPr="004517A7" w14:paraId="09E40787" w14:textId="77777777" w:rsidTr="00593326">
        <w:trPr>
          <w:trHeight w:val="403"/>
        </w:trPr>
        <w:tc>
          <w:tcPr>
            <w:tcW w:w="4302" w:type="dxa"/>
            <w:noWrap/>
            <w:vAlign w:val="bottom"/>
            <w:hideMark/>
          </w:tcPr>
          <w:p w14:paraId="465DF0C5" w14:textId="77777777" w:rsidR="00593326" w:rsidRPr="004517A7" w:rsidRDefault="00593326">
            <w:pPr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  <w:cs/>
              </w:rPr>
              <w:t>เงินกู้ยืมระยะสั้นจากบุคคลและกิจการที่ไม่เกี่ยวข้องกัน</w:t>
            </w:r>
          </w:p>
        </w:tc>
        <w:tc>
          <w:tcPr>
            <w:tcW w:w="1440" w:type="dxa"/>
            <w:noWrap/>
            <w:vAlign w:val="bottom"/>
            <w:hideMark/>
          </w:tcPr>
          <w:p w14:paraId="1CEA9CBF" w14:textId="77777777" w:rsidR="00593326" w:rsidRPr="004517A7" w:rsidRDefault="0059332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1" w:type="dxa"/>
            <w:noWrap/>
            <w:vAlign w:val="bottom"/>
          </w:tcPr>
          <w:p w14:paraId="6F8C036E" w14:textId="77777777" w:rsidR="00593326" w:rsidRPr="004517A7" w:rsidRDefault="0059332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9" w:type="dxa"/>
            <w:noWrap/>
            <w:vAlign w:val="bottom"/>
            <w:hideMark/>
          </w:tcPr>
          <w:p w14:paraId="696C8E11" w14:textId="77777777" w:rsidR="00593326" w:rsidRPr="004517A7" w:rsidRDefault="00593326">
            <w:pPr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270" w:type="dxa"/>
            <w:noWrap/>
            <w:vAlign w:val="bottom"/>
          </w:tcPr>
          <w:p w14:paraId="04930CCD" w14:textId="77777777" w:rsidR="00593326" w:rsidRPr="004517A7" w:rsidRDefault="0059332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6" w:type="dxa"/>
            <w:noWrap/>
            <w:vAlign w:val="bottom"/>
            <w:hideMark/>
          </w:tcPr>
          <w:p w14:paraId="185EDA29" w14:textId="77777777" w:rsidR="00593326" w:rsidRPr="004517A7" w:rsidRDefault="00593326">
            <w:pPr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50</w:t>
            </w:r>
          </w:p>
        </w:tc>
      </w:tr>
    </w:tbl>
    <w:p w14:paraId="0C01751A" w14:textId="77777777" w:rsidR="00593326" w:rsidRPr="004517A7" w:rsidRDefault="00593326" w:rsidP="00593326">
      <w:pPr>
        <w:pStyle w:val="ListParagraph"/>
        <w:overflowPunct/>
        <w:autoSpaceDE/>
        <w:adjustRightInd/>
        <w:ind w:left="450"/>
        <w:jc w:val="thaiDistribute"/>
        <w:rPr>
          <w:rFonts w:ascii="Angsana New" w:hAnsi="Angsana New"/>
          <w:sz w:val="22"/>
          <w:szCs w:val="22"/>
        </w:rPr>
      </w:pPr>
    </w:p>
    <w:p w14:paraId="6E832B96" w14:textId="443E9DAF" w:rsidR="00922F4D" w:rsidRPr="008345D6" w:rsidRDefault="00922F4D" w:rsidP="00593326">
      <w:pPr>
        <w:pStyle w:val="ListParagraph"/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sz w:val="28"/>
          <w:cs/>
        </w:rPr>
      </w:pPr>
    </w:p>
    <w:sectPr w:rsidR="00922F4D" w:rsidRPr="008345D6" w:rsidSect="00964A95">
      <w:footnotePr>
        <w:pos w:val="sectEnd"/>
      </w:footnotePr>
      <w:endnotePr>
        <w:numFmt w:val="decimal"/>
        <w:numStart w:val="0"/>
      </w:endnotePr>
      <w:pgSz w:w="11909" w:h="16834" w:code="9"/>
      <w:pgMar w:top="1440" w:right="1195" w:bottom="72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FEB75" w14:textId="77777777" w:rsidR="009F7BF0" w:rsidRDefault="009F7BF0">
      <w:pPr>
        <w:rPr>
          <w:rFonts w:hint="eastAsia"/>
        </w:rPr>
      </w:pPr>
      <w:r>
        <w:separator/>
      </w:r>
    </w:p>
  </w:endnote>
  <w:endnote w:type="continuationSeparator" w:id="0">
    <w:p w14:paraId="416C396E" w14:textId="77777777" w:rsidR="009F7BF0" w:rsidRDefault="009F7BF0">
      <w:pPr>
        <w:rPr>
          <w:rFonts w:hint="eastAsia"/>
        </w:rPr>
      </w:pPr>
      <w:r>
        <w:continuationSeparator/>
      </w:r>
    </w:p>
  </w:endnote>
  <w:endnote w:type="continuationNotice" w:id="1">
    <w:p w14:paraId="1A7C4C47" w14:textId="77777777" w:rsidR="009F7BF0" w:rsidRDefault="009F7BF0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9461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A7CFCF" w14:textId="3561C7B9" w:rsidR="00953746" w:rsidRDefault="00953746">
        <w:pPr>
          <w:pStyle w:val="Footer"/>
          <w:jc w:val="right"/>
          <w:rPr>
            <w:rFonts w:hint="eastAsia"/>
          </w:rPr>
        </w:pPr>
        <w:r w:rsidRPr="007B5156">
          <w:rPr>
            <w:rFonts w:ascii="Angsana New" w:hAnsi="Angsana New" w:hint="cs"/>
            <w:sz w:val="28"/>
          </w:rPr>
          <w:fldChar w:fldCharType="begin"/>
        </w:r>
        <w:r w:rsidRPr="007B5156">
          <w:rPr>
            <w:rFonts w:ascii="Angsana New" w:hAnsi="Angsana New" w:hint="cs"/>
            <w:sz w:val="28"/>
          </w:rPr>
          <w:instrText xml:space="preserve"> PAGE   \* MERGEFORMAT </w:instrText>
        </w:r>
        <w:r w:rsidRPr="007B5156">
          <w:rPr>
            <w:rFonts w:ascii="Angsana New" w:hAnsi="Angsana New" w:hint="cs"/>
            <w:sz w:val="28"/>
          </w:rPr>
          <w:fldChar w:fldCharType="separate"/>
        </w:r>
        <w:r w:rsidRPr="007B5156">
          <w:rPr>
            <w:rFonts w:ascii="Angsana New" w:hAnsi="Angsana New" w:hint="cs"/>
            <w:noProof/>
            <w:sz w:val="28"/>
          </w:rPr>
          <w:t>2</w:t>
        </w:r>
        <w:r w:rsidRPr="007B5156">
          <w:rPr>
            <w:rFonts w:ascii="Angsana New" w:hAnsi="Angsana New" w:hint="cs"/>
            <w:noProof/>
            <w:sz w:val="28"/>
          </w:rPr>
          <w:fldChar w:fldCharType="end"/>
        </w:r>
      </w:p>
    </w:sdtContent>
  </w:sdt>
  <w:p w14:paraId="5E68FE18" w14:textId="43AA043A" w:rsidR="00953746" w:rsidRDefault="00953746">
    <w:pPr>
      <w:pStyle w:val="Footer"/>
      <w:rPr>
        <w:rFonts w:hint="eastAsia"/>
      </w:rPr>
    </w:pPr>
  </w:p>
  <w:p w14:paraId="4FD6A5B1" w14:textId="77777777" w:rsidR="00B50190" w:rsidRDefault="00B50190">
    <w:pPr>
      <w:pStyle w:val="Footer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1263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0901BF84" w14:textId="77777777" w:rsidR="00953746" w:rsidRDefault="00953746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>
          <w:rPr>
            <w:rFonts w:asciiTheme="majorBidi" w:hAnsiTheme="majorBidi" w:cstheme="majorBidi"/>
            <w:sz w:val="28"/>
          </w:rPr>
          <w:fldChar w:fldCharType="begin"/>
        </w:r>
        <w:r>
          <w:rPr>
            <w:rFonts w:asciiTheme="majorBidi" w:hAnsiTheme="majorBidi" w:cstheme="majorBidi"/>
            <w:sz w:val="28"/>
          </w:rPr>
          <w:instrText xml:space="preserve"> PAGE   \* MERGEFORMAT </w:instrText>
        </w:r>
        <w:r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54</w:t>
        </w:r>
        <w:r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231CEEC4" w14:textId="77777777" w:rsidR="00953746" w:rsidRDefault="00953746">
    <w:pPr>
      <w:pStyle w:val="Footer"/>
      <w:jc w:val="center"/>
      <w:rPr>
        <w:rFonts w:asciiTheme="majorBidi" w:hAnsiTheme="majorBidi" w:cstheme="majorBidi"/>
        <w:noProof/>
        <w:sz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939605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44392788" w14:textId="77777777" w:rsidR="00953746" w:rsidRDefault="00953746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>
          <w:rPr>
            <w:rFonts w:asciiTheme="majorBidi" w:hAnsiTheme="majorBidi" w:cstheme="majorBidi"/>
            <w:sz w:val="28"/>
          </w:rPr>
          <w:fldChar w:fldCharType="begin"/>
        </w:r>
        <w:r>
          <w:rPr>
            <w:rFonts w:asciiTheme="majorBidi" w:hAnsiTheme="majorBidi" w:cstheme="majorBidi"/>
            <w:sz w:val="28"/>
          </w:rPr>
          <w:instrText xml:space="preserve"> PAGE   \* MERGEFORMAT </w:instrText>
        </w:r>
        <w:r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62</w:t>
        </w:r>
        <w:r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5FAE6006" w14:textId="77777777" w:rsidR="00953746" w:rsidRDefault="00953746">
    <w:pPr>
      <w:pStyle w:val="Footer"/>
      <w:jc w:val="center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F683D" w14:textId="77777777" w:rsidR="009F7BF0" w:rsidRDefault="009F7BF0">
      <w:pPr>
        <w:rPr>
          <w:rFonts w:hint="eastAsia"/>
        </w:rPr>
      </w:pPr>
      <w:r>
        <w:separator/>
      </w:r>
    </w:p>
  </w:footnote>
  <w:footnote w:type="continuationSeparator" w:id="0">
    <w:p w14:paraId="48E289A6" w14:textId="77777777" w:rsidR="009F7BF0" w:rsidRDefault="009F7BF0">
      <w:pPr>
        <w:rPr>
          <w:rFonts w:hint="eastAsia"/>
        </w:rPr>
      </w:pPr>
      <w:r>
        <w:continuationSeparator/>
      </w:r>
    </w:p>
  </w:footnote>
  <w:footnote w:type="continuationNotice" w:id="1">
    <w:p w14:paraId="404BCCCA" w14:textId="77777777" w:rsidR="009F7BF0" w:rsidRDefault="009F7BF0">
      <w:pPr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D235E" w14:textId="5A930C73" w:rsidR="00953746" w:rsidRDefault="00953746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bookmarkStart w:id="5" w:name="_Hlk39673241"/>
    <w:r w:rsidRPr="008345D6">
      <w:rPr>
        <w:rFonts w:ascii="Angsana New" w:hAnsi="Angsana New"/>
        <w:b/>
        <w:bCs/>
        <w:sz w:val="28"/>
        <w:cs/>
      </w:rPr>
      <w:t xml:space="preserve">บริษัท เซเว่น ยูทิลิตี้ส์ แอนด์ พาวเวอร์ จำกัด (มหาชน) </w:t>
    </w:r>
  </w:p>
  <w:p w14:paraId="39329322" w14:textId="3DF813B4" w:rsidR="00953746" w:rsidRPr="008345D6" w:rsidRDefault="00953746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 w:rsidRPr="008345D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8345D6">
      <w:rPr>
        <w:rFonts w:ascii="Angsana New" w:hAnsi="Angsana New" w:hint="cs"/>
        <w:b/>
        <w:bCs/>
        <w:sz w:val="28"/>
        <w:cs/>
      </w:rPr>
      <w:t>รวมและงบการเงินเฉพาะกิจการ</w:t>
    </w:r>
  </w:p>
  <w:p w14:paraId="64434BDA" w14:textId="3B6627F5" w:rsidR="00953746" w:rsidRDefault="00953746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 w:rsidRPr="008345D6">
      <w:rPr>
        <w:rFonts w:ascii="Angsana New" w:hAnsi="Angsana New" w:hint="cs"/>
        <w:b/>
        <w:bCs/>
        <w:sz w:val="28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28"/>
      </w:rPr>
      <w:t>31</w:t>
    </w:r>
    <w:r w:rsidRPr="008345D6">
      <w:rPr>
        <w:rFonts w:ascii="Angsana New" w:hAnsi="Angsana New" w:hint="cs"/>
        <w:b/>
        <w:bCs/>
        <w:sz w:val="28"/>
        <w:cs/>
      </w:rPr>
      <w:t xml:space="preserve"> ธันวาคม </w:t>
    </w:r>
    <w:r>
      <w:rPr>
        <w:rFonts w:ascii="Angsana New" w:hAnsi="Angsana New"/>
        <w:b/>
        <w:bCs/>
        <w:sz w:val="28"/>
      </w:rPr>
      <w:t>2564</w:t>
    </w:r>
  </w:p>
  <w:bookmarkEnd w:id="5"/>
  <w:p w14:paraId="1B2820D0" w14:textId="77777777" w:rsidR="00953746" w:rsidRPr="008345D6" w:rsidRDefault="00953746">
    <w:pPr>
      <w:tabs>
        <w:tab w:val="left" w:pos="720"/>
      </w:tabs>
      <w:jc w:val="thaiDistribute"/>
      <w:rPr>
        <w:rFonts w:ascii="Angsana New" w:hAnsi="Angsana New"/>
        <w:b/>
        <w:bCs/>
        <w:sz w:val="10"/>
        <w:szCs w:val="1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E3A32" w14:textId="77777777" w:rsidR="00953746" w:rsidRDefault="00953746" w:rsidP="008A5BC5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 w:rsidRPr="008345D6">
      <w:rPr>
        <w:rFonts w:ascii="Angsana New" w:hAnsi="Angsana New"/>
        <w:b/>
        <w:bCs/>
        <w:sz w:val="28"/>
        <w:cs/>
      </w:rPr>
      <w:t xml:space="preserve">บริษัท เซเว่น ยูทิลิตี้ส์ แอนด์ พาวเวอร์ จำกัด (มหาชน) </w:t>
    </w:r>
  </w:p>
  <w:p w14:paraId="287B6270" w14:textId="77777777" w:rsidR="00953746" w:rsidRPr="008345D6" w:rsidRDefault="00953746" w:rsidP="008A5BC5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 w:rsidRPr="008345D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8345D6">
      <w:rPr>
        <w:rFonts w:ascii="Angsana New" w:hAnsi="Angsana New" w:hint="cs"/>
        <w:b/>
        <w:bCs/>
        <w:sz w:val="28"/>
        <w:cs/>
      </w:rPr>
      <w:t>รวมและงบการเงินเฉพาะกิจการ</w:t>
    </w:r>
  </w:p>
  <w:p w14:paraId="207C2719" w14:textId="1B782734" w:rsidR="00953746" w:rsidRDefault="00953746" w:rsidP="008A5BC5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 w:rsidRPr="008345D6">
      <w:rPr>
        <w:rFonts w:ascii="Angsana New" w:hAnsi="Angsana New" w:hint="cs"/>
        <w:b/>
        <w:bCs/>
        <w:sz w:val="28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28"/>
      </w:rPr>
      <w:t>31</w:t>
    </w:r>
    <w:r w:rsidRPr="008345D6">
      <w:rPr>
        <w:rFonts w:ascii="Angsana New" w:hAnsi="Angsana New" w:hint="cs"/>
        <w:b/>
        <w:bCs/>
        <w:sz w:val="28"/>
        <w:cs/>
      </w:rPr>
      <w:t xml:space="preserve"> ธันวาคม </w:t>
    </w:r>
    <w:r>
      <w:rPr>
        <w:rFonts w:ascii="Angsana New" w:hAnsi="Angsana New"/>
        <w:b/>
        <w:bCs/>
        <w:sz w:val="28"/>
      </w:rPr>
      <w:t>256</w:t>
    </w:r>
    <w:r w:rsidR="00EC13EF">
      <w:rPr>
        <w:rFonts w:ascii="Angsana New" w:hAnsi="Angsana New"/>
        <w:b/>
        <w:bCs/>
        <w:sz w:val="28"/>
      </w:rPr>
      <w:t>4</w:t>
    </w:r>
  </w:p>
  <w:p w14:paraId="3DA65051" w14:textId="77777777" w:rsidR="00953746" w:rsidRPr="008345D6" w:rsidRDefault="00953746">
    <w:pPr>
      <w:pStyle w:val="Header"/>
      <w:jc w:val="center"/>
      <w:rPr>
        <w:rFonts w:ascii="Angsana New" w:hAnsi="Angsana New"/>
        <w:sz w:val="10"/>
        <w:szCs w:val="10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5976C" w14:textId="5667B62D" w:rsidR="00953746" w:rsidRDefault="00953746" w:rsidP="00113031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 w:rsidRPr="008345D6">
      <w:rPr>
        <w:rFonts w:ascii="Angsana New" w:hAnsi="Angsana New"/>
        <w:b/>
        <w:bCs/>
        <w:sz w:val="28"/>
        <w:cs/>
      </w:rPr>
      <w:t xml:space="preserve">บริษัท เซเว่น ยูทิลิตี้ส์ แอนด์ พาวเวอร์ จำกัด (มหาชน) </w:t>
    </w:r>
  </w:p>
  <w:p w14:paraId="2CEED17E" w14:textId="737F34C2" w:rsidR="00953746" w:rsidRPr="008345D6" w:rsidRDefault="00953746" w:rsidP="00113031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 w:rsidRPr="008345D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8345D6">
      <w:rPr>
        <w:rFonts w:ascii="Angsana New" w:hAnsi="Angsana New" w:hint="cs"/>
        <w:b/>
        <w:bCs/>
        <w:sz w:val="28"/>
        <w:cs/>
      </w:rPr>
      <w:t>รวมและงบการเงินเฉพาะกิจการ</w:t>
    </w:r>
  </w:p>
  <w:p w14:paraId="60E79EA5" w14:textId="7C8DD2BB" w:rsidR="00953746" w:rsidRDefault="00953746" w:rsidP="00113031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 w:rsidRPr="008345D6">
      <w:rPr>
        <w:rFonts w:ascii="Angsana New" w:hAnsi="Angsana New" w:hint="cs"/>
        <w:b/>
        <w:bCs/>
        <w:sz w:val="28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28"/>
      </w:rPr>
      <w:t>31</w:t>
    </w:r>
    <w:r w:rsidRPr="008345D6">
      <w:rPr>
        <w:rFonts w:ascii="Angsana New" w:hAnsi="Angsana New" w:hint="cs"/>
        <w:b/>
        <w:bCs/>
        <w:sz w:val="28"/>
        <w:cs/>
      </w:rPr>
      <w:t xml:space="preserve"> ธันวาคม </w:t>
    </w:r>
    <w:r>
      <w:rPr>
        <w:rFonts w:ascii="Angsana New" w:hAnsi="Angsana New"/>
        <w:b/>
        <w:bCs/>
        <w:sz w:val="28"/>
      </w:rPr>
      <w:t>256</w:t>
    </w:r>
    <w:r w:rsidR="00EC13EF">
      <w:rPr>
        <w:rFonts w:ascii="Angsana New" w:hAnsi="Angsana New"/>
        <w:b/>
        <w:bCs/>
        <w:sz w:val="28"/>
      </w:rPr>
      <w:t>4</w:t>
    </w:r>
  </w:p>
  <w:p w14:paraId="152FC2AA" w14:textId="77777777" w:rsidR="00953746" w:rsidRPr="008345D6" w:rsidRDefault="00953746">
    <w:pPr>
      <w:tabs>
        <w:tab w:val="left" w:pos="720"/>
      </w:tabs>
      <w:jc w:val="thaiDistribute"/>
      <w:rPr>
        <w:rFonts w:ascii="Angsana New" w:hAnsi="Angsana New"/>
        <w:b/>
        <w:bCs/>
        <w:sz w:val="10"/>
        <w:szCs w:val="1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85EF7"/>
    <w:multiLevelType w:val="multilevel"/>
    <w:tmpl w:val="05060966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  <w:lang w:bidi="th-TH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0CB1017B"/>
    <w:multiLevelType w:val="multilevel"/>
    <w:tmpl w:val="C4EAF93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DF0354C"/>
    <w:multiLevelType w:val="hybridMultilevel"/>
    <w:tmpl w:val="DA40439C"/>
    <w:lvl w:ilvl="0" w:tplc="1C5EBA40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B33C82"/>
    <w:multiLevelType w:val="multilevel"/>
    <w:tmpl w:val="7804A796"/>
    <w:lvl w:ilvl="0">
      <w:start w:val="1"/>
      <w:numFmt w:val="decimal"/>
      <w:lvlText w:val="%1."/>
      <w:lvlJc w:val="left"/>
      <w:pPr>
        <w:ind w:left="450" w:hanging="360"/>
      </w:pPr>
      <w:rPr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BC85085"/>
    <w:multiLevelType w:val="hybridMultilevel"/>
    <w:tmpl w:val="8ADA32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522"/>
        </w:tabs>
        <w:ind w:left="2522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2162"/>
        </w:tabs>
        <w:ind w:left="2162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2"/>
        </w:tabs>
        <w:ind w:left="28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2"/>
        </w:tabs>
        <w:ind w:left="36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2"/>
        </w:tabs>
        <w:ind w:left="43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2"/>
        </w:tabs>
        <w:ind w:left="50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2"/>
        </w:tabs>
        <w:ind w:left="57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2"/>
        </w:tabs>
        <w:ind w:left="64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2"/>
        </w:tabs>
        <w:ind w:left="7202" w:hanging="180"/>
      </w:pPr>
    </w:lvl>
  </w:abstractNum>
  <w:abstractNum w:abstractNumId="7" w15:restartNumberingAfterBreak="0">
    <w:nsid w:val="42364101"/>
    <w:multiLevelType w:val="hybridMultilevel"/>
    <w:tmpl w:val="B7BE8132"/>
    <w:lvl w:ilvl="0" w:tplc="1AFEF670">
      <w:numFmt w:val="bullet"/>
      <w:lvlText w:val=""/>
      <w:lvlJc w:val="left"/>
      <w:pPr>
        <w:ind w:left="1392" w:hanging="1032"/>
      </w:pPr>
      <w:rPr>
        <w:rFonts w:ascii="Wingdings" w:eastAsia="Malgun Gothic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B5299C"/>
    <w:multiLevelType w:val="hybridMultilevel"/>
    <w:tmpl w:val="588C735E"/>
    <w:lvl w:ilvl="0" w:tplc="6F5CA20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434FB2"/>
    <w:multiLevelType w:val="hybridMultilevel"/>
    <w:tmpl w:val="A8F69114"/>
    <w:lvl w:ilvl="0" w:tplc="541C0C8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3B43793"/>
    <w:multiLevelType w:val="hybridMultilevel"/>
    <w:tmpl w:val="DDCC8938"/>
    <w:lvl w:ilvl="0" w:tplc="BF468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BE7D8C">
      <w:numFmt w:val="none"/>
      <w:lvlText w:val=""/>
      <w:lvlJc w:val="left"/>
      <w:pPr>
        <w:tabs>
          <w:tab w:val="num" w:pos="360"/>
        </w:tabs>
      </w:pPr>
    </w:lvl>
    <w:lvl w:ilvl="2" w:tplc="C93A736A">
      <w:numFmt w:val="none"/>
      <w:lvlText w:val=""/>
      <w:lvlJc w:val="left"/>
      <w:pPr>
        <w:tabs>
          <w:tab w:val="num" w:pos="360"/>
        </w:tabs>
      </w:pPr>
    </w:lvl>
    <w:lvl w:ilvl="3" w:tplc="1CE4BF20">
      <w:numFmt w:val="none"/>
      <w:lvlText w:val=""/>
      <w:lvlJc w:val="left"/>
      <w:pPr>
        <w:tabs>
          <w:tab w:val="num" w:pos="360"/>
        </w:tabs>
      </w:pPr>
    </w:lvl>
    <w:lvl w:ilvl="4" w:tplc="B37647C6">
      <w:numFmt w:val="none"/>
      <w:lvlText w:val=""/>
      <w:lvlJc w:val="left"/>
      <w:pPr>
        <w:tabs>
          <w:tab w:val="num" w:pos="360"/>
        </w:tabs>
      </w:pPr>
    </w:lvl>
    <w:lvl w:ilvl="5" w:tplc="F732DA8C">
      <w:numFmt w:val="none"/>
      <w:lvlText w:val=""/>
      <w:lvlJc w:val="left"/>
      <w:pPr>
        <w:tabs>
          <w:tab w:val="num" w:pos="360"/>
        </w:tabs>
      </w:pPr>
    </w:lvl>
    <w:lvl w:ilvl="6" w:tplc="B580602A">
      <w:numFmt w:val="none"/>
      <w:lvlText w:val=""/>
      <w:lvlJc w:val="left"/>
      <w:pPr>
        <w:tabs>
          <w:tab w:val="num" w:pos="360"/>
        </w:tabs>
      </w:pPr>
    </w:lvl>
    <w:lvl w:ilvl="7" w:tplc="939EB788">
      <w:numFmt w:val="none"/>
      <w:lvlText w:val=""/>
      <w:lvlJc w:val="left"/>
      <w:pPr>
        <w:tabs>
          <w:tab w:val="num" w:pos="360"/>
        </w:tabs>
      </w:pPr>
    </w:lvl>
    <w:lvl w:ilvl="8" w:tplc="824C157E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665F1F5F"/>
    <w:multiLevelType w:val="hybridMultilevel"/>
    <w:tmpl w:val="588C735E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EE797F"/>
    <w:multiLevelType w:val="hybridMultilevel"/>
    <w:tmpl w:val="4B92A6F0"/>
    <w:lvl w:ilvl="0" w:tplc="35E642CE">
      <w:start w:val="4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21A21CA"/>
    <w:multiLevelType w:val="hybridMultilevel"/>
    <w:tmpl w:val="8DCA039C"/>
    <w:lvl w:ilvl="0" w:tplc="E296543C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73F55C93"/>
    <w:multiLevelType w:val="multilevel"/>
    <w:tmpl w:val="E6D40094"/>
    <w:lvl w:ilvl="0">
      <w:start w:val="27"/>
      <w:numFmt w:val="decimal"/>
      <w:pStyle w:val="FSNoteNumbered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8BD3A2E"/>
    <w:multiLevelType w:val="multilevel"/>
    <w:tmpl w:val="07EC51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16"/>
  </w:num>
  <w:num w:numId="3">
    <w:abstractNumId w:val="5"/>
  </w:num>
  <w:num w:numId="4">
    <w:abstractNumId w:val="13"/>
  </w:num>
  <w:num w:numId="5">
    <w:abstractNumId w:val="14"/>
  </w:num>
  <w:num w:numId="6">
    <w:abstractNumId w:val="9"/>
  </w:num>
  <w:num w:numId="7">
    <w:abstractNumId w:val="1"/>
  </w:num>
  <w:num w:numId="8">
    <w:abstractNumId w:val="10"/>
  </w:num>
  <w:num w:numId="9">
    <w:abstractNumId w:val="15"/>
  </w:num>
  <w:num w:numId="10">
    <w:abstractNumId w:val="6"/>
  </w:num>
  <w:num w:numId="11">
    <w:abstractNumId w:val="2"/>
  </w:num>
  <w:num w:numId="12">
    <w:abstractNumId w:val="8"/>
  </w:num>
  <w:num w:numId="13">
    <w:abstractNumId w:val="11"/>
  </w:num>
  <w:num w:numId="14">
    <w:abstractNumId w:val="0"/>
  </w:num>
  <w:num w:numId="15">
    <w:abstractNumId w:val="3"/>
  </w:num>
  <w:num w:numId="16">
    <w:abstractNumId w:val="12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pos w:val="sectEnd"/>
    <w:footnote w:id="-1"/>
    <w:footnote w:id="0"/>
    <w:footnote w:id="1"/>
  </w:footnotePr>
  <w:endnotePr>
    <w:pos w:val="sectEnd"/>
    <w:numFmt w:val="decimal"/>
    <w:numStart w:val="0"/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A3MTM2NbIwMjY3NDZQ0lEKTi0uzszPAykwrAUAeSmX9ywAAAA="/>
    <w:docVar w:name="IPSpeechSession$" w:val="FALSE"/>
    <w:docVar w:name="IPSpeechSessionSaved$" w:val="FALSE"/>
  </w:docVars>
  <w:rsids>
    <w:rsidRoot w:val="00D5121C"/>
    <w:rsid w:val="00000D12"/>
    <w:rsid w:val="00000E04"/>
    <w:rsid w:val="000017F1"/>
    <w:rsid w:val="00001C4D"/>
    <w:rsid w:val="00002599"/>
    <w:rsid w:val="00005265"/>
    <w:rsid w:val="0001045E"/>
    <w:rsid w:val="00010C45"/>
    <w:rsid w:val="00012707"/>
    <w:rsid w:val="00013748"/>
    <w:rsid w:val="00014941"/>
    <w:rsid w:val="00014B59"/>
    <w:rsid w:val="0001635B"/>
    <w:rsid w:val="00016488"/>
    <w:rsid w:val="000164B7"/>
    <w:rsid w:val="00016DD4"/>
    <w:rsid w:val="00017B00"/>
    <w:rsid w:val="0002012B"/>
    <w:rsid w:val="00020DB4"/>
    <w:rsid w:val="00020E79"/>
    <w:rsid w:val="0002123C"/>
    <w:rsid w:val="000215BF"/>
    <w:rsid w:val="00021683"/>
    <w:rsid w:val="000220E4"/>
    <w:rsid w:val="00023AF0"/>
    <w:rsid w:val="000252A2"/>
    <w:rsid w:val="00025917"/>
    <w:rsid w:val="00026AE8"/>
    <w:rsid w:val="00026CC1"/>
    <w:rsid w:val="000272E4"/>
    <w:rsid w:val="00027486"/>
    <w:rsid w:val="00031031"/>
    <w:rsid w:val="0003197E"/>
    <w:rsid w:val="000322F0"/>
    <w:rsid w:val="00032507"/>
    <w:rsid w:val="0003284E"/>
    <w:rsid w:val="00032A8B"/>
    <w:rsid w:val="00033244"/>
    <w:rsid w:val="000340F9"/>
    <w:rsid w:val="00034B2E"/>
    <w:rsid w:val="000358F6"/>
    <w:rsid w:val="00035BA8"/>
    <w:rsid w:val="00036480"/>
    <w:rsid w:val="0003670F"/>
    <w:rsid w:val="00037549"/>
    <w:rsid w:val="000401D1"/>
    <w:rsid w:val="00040494"/>
    <w:rsid w:val="00044474"/>
    <w:rsid w:val="0004487C"/>
    <w:rsid w:val="00044F5A"/>
    <w:rsid w:val="00045C89"/>
    <w:rsid w:val="00047597"/>
    <w:rsid w:val="00050CC5"/>
    <w:rsid w:val="00051E43"/>
    <w:rsid w:val="000554E2"/>
    <w:rsid w:val="00056905"/>
    <w:rsid w:val="00056A70"/>
    <w:rsid w:val="0006076C"/>
    <w:rsid w:val="00060D58"/>
    <w:rsid w:val="0006107C"/>
    <w:rsid w:val="000611C2"/>
    <w:rsid w:val="00062219"/>
    <w:rsid w:val="00063836"/>
    <w:rsid w:val="0006437B"/>
    <w:rsid w:val="00064EB8"/>
    <w:rsid w:val="000666AF"/>
    <w:rsid w:val="000669CF"/>
    <w:rsid w:val="000677C0"/>
    <w:rsid w:val="000702EA"/>
    <w:rsid w:val="00070D52"/>
    <w:rsid w:val="0007135C"/>
    <w:rsid w:val="0007184A"/>
    <w:rsid w:val="00071E70"/>
    <w:rsid w:val="00072247"/>
    <w:rsid w:val="0007281D"/>
    <w:rsid w:val="000732AC"/>
    <w:rsid w:val="00073887"/>
    <w:rsid w:val="000746D8"/>
    <w:rsid w:val="0007678C"/>
    <w:rsid w:val="00076FB3"/>
    <w:rsid w:val="0007705A"/>
    <w:rsid w:val="0008140C"/>
    <w:rsid w:val="00081560"/>
    <w:rsid w:val="00081DBA"/>
    <w:rsid w:val="00081F65"/>
    <w:rsid w:val="000833CA"/>
    <w:rsid w:val="00083C33"/>
    <w:rsid w:val="00083F99"/>
    <w:rsid w:val="000841DD"/>
    <w:rsid w:val="0008470D"/>
    <w:rsid w:val="00084A2A"/>
    <w:rsid w:val="00084AA7"/>
    <w:rsid w:val="0008506D"/>
    <w:rsid w:val="0008530B"/>
    <w:rsid w:val="00086C55"/>
    <w:rsid w:val="000903E7"/>
    <w:rsid w:val="0009084D"/>
    <w:rsid w:val="000916E7"/>
    <w:rsid w:val="0009174E"/>
    <w:rsid w:val="000917C3"/>
    <w:rsid w:val="00091B8C"/>
    <w:rsid w:val="00091D31"/>
    <w:rsid w:val="00092293"/>
    <w:rsid w:val="00092307"/>
    <w:rsid w:val="00092FFF"/>
    <w:rsid w:val="00094C2A"/>
    <w:rsid w:val="0009527D"/>
    <w:rsid w:val="000970E6"/>
    <w:rsid w:val="000A09D6"/>
    <w:rsid w:val="000A0D31"/>
    <w:rsid w:val="000A25FF"/>
    <w:rsid w:val="000A40B2"/>
    <w:rsid w:val="000A4C80"/>
    <w:rsid w:val="000A5310"/>
    <w:rsid w:val="000A7B02"/>
    <w:rsid w:val="000A7E9E"/>
    <w:rsid w:val="000B0018"/>
    <w:rsid w:val="000B0B1D"/>
    <w:rsid w:val="000B0E12"/>
    <w:rsid w:val="000B0EFB"/>
    <w:rsid w:val="000B1666"/>
    <w:rsid w:val="000B179A"/>
    <w:rsid w:val="000B17C1"/>
    <w:rsid w:val="000B470C"/>
    <w:rsid w:val="000B5C5E"/>
    <w:rsid w:val="000B5C69"/>
    <w:rsid w:val="000C0199"/>
    <w:rsid w:val="000C0388"/>
    <w:rsid w:val="000C17F1"/>
    <w:rsid w:val="000C1801"/>
    <w:rsid w:val="000C1C09"/>
    <w:rsid w:val="000C1D2E"/>
    <w:rsid w:val="000C21BF"/>
    <w:rsid w:val="000C2E0F"/>
    <w:rsid w:val="000C3704"/>
    <w:rsid w:val="000C4288"/>
    <w:rsid w:val="000C602F"/>
    <w:rsid w:val="000C635C"/>
    <w:rsid w:val="000C6A33"/>
    <w:rsid w:val="000C6D1C"/>
    <w:rsid w:val="000C706B"/>
    <w:rsid w:val="000C7872"/>
    <w:rsid w:val="000C7B7B"/>
    <w:rsid w:val="000D0E91"/>
    <w:rsid w:val="000D1C83"/>
    <w:rsid w:val="000D21E7"/>
    <w:rsid w:val="000D2775"/>
    <w:rsid w:val="000D313F"/>
    <w:rsid w:val="000D34C0"/>
    <w:rsid w:val="000D3FD6"/>
    <w:rsid w:val="000D453A"/>
    <w:rsid w:val="000D4AE5"/>
    <w:rsid w:val="000D5214"/>
    <w:rsid w:val="000D5986"/>
    <w:rsid w:val="000D74B4"/>
    <w:rsid w:val="000E0844"/>
    <w:rsid w:val="000E0F05"/>
    <w:rsid w:val="000E1ADB"/>
    <w:rsid w:val="000E45BF"/>
    <w:rsid w:val="000E4FDC"/>
    <w:rsid w:val="000E516D"/>
    <w:rsid w:val="000E5DB6"/>
    <w:rsid w:val="000E61AE"/>
    <w:rsid w:val="000E6296"/>
    <w:rsid w:val="000E6B62"/>
    <w:rsid w:val="000E6C21"/>
    <w:rsid w:val="000E6F2C"/>
    <w:rsid w:val="000E73F0"/>
    <w:rsid w:val="000F046A"/>
    <w:rsid w:val="000F0EA6"/>
    <w:rsid w:val="000F1202"/>
    <w:rsid w:val="000F1692"/>
    <w:rsid w:val="000F1DBA"/>
    <w:rsid w:val="000F356D"/>
    <w:rsid w:val="000F4368"/>
    <w:rsid w:val="000F60EA"/>
    <w:rsid w:val="000F6AD2"/>
    <w:rsid w:val="000F6F40"/>
    <w:rsid w:val="000F77E4"/>
    <w:rsid w:val="000F7B85"/>
    <w:rsid w:val="000F7D0A"/>
    <w:rsid w:val="000F7EC8"/>
    <w:rsid w:val="00101530"/>
    <w:rsid w:val="00101592"/>
    <w:rsid w:val="00101F23"/>
    <w:rsid w:val="0010270A"/>
    <w:rsid w:val="00104182"/>
    <w:rsid w:val="0010432A"/>
    <w:rsid w:val="00106F62"/>
    <w:rsid w:val="00107782"/>
    <w:rsid w:val="001107AF"/>
    <w:rsid w:val="0011127B"/>
    <w:rsid w:val="001115A6"/>
    <w:rsid w:val="00111698"/>
    <w:rsid w:val="001127F9"/>
    <w:rsid w:val="00113031"/>
    <w:rsid w:val="00114BB8"/>
    <w:rsid w:val="0011515D"/>
    <w:rsid w:val="00115564"/>
    <w:rsid w:val="001164EE"/>
    <w:rsid w:val="00116812"/>
    <w:rsid w:val="001169F7"/>
    <w:rsid w:val="001171E8"/>
    <w:rsid w:val="00117FCC"/>
    <w:rsid w:val="001201ED"/>
    <w:rsid w:val="0012063E"/>
    <w:rsid w:val="001214F1"/>
    <w:rsid w:val="00122357"/>
    <w:rsid w:val="0012424C"/>
    <w:rsid w:val="00124D31"/>
    <w:rsid w:val="00124E65"/>
    <w:rsid w:val="00125A52"/>
    <w:rsid w:val="00126666"/>
    <w:rsid w:val="00126822"/>
    <w:rsid w:val="0012686D"/>
    <w:rsid w:val="0012794A"/>
    <w:rsid w:val="001306C0"/>
    <w:rsid w:val="001308DD"/>
    <w:rsid w:val="00130B5D"/>
    <w:rsid w:val="00130D0F"/>
    <w:rsid w:val="00130E99"/>
    <w:rsid w:val="001311BB"/>
    <w:rsid w:val="00132BF4"/>
    <w:rsid w:val="001331E4"/>
    <w:rsid w:val="001351BC"/>
    <w:rsid w:val="00135281"/>
    <w:rsid w:val="00135EEE"/>
    <w:rsid w:val="0013619C"/>
    <w:rsid w:val="00141A30"/>
    <w:rsid w:val="00142456"/>
    <w:rsid w:val="001437C3"/>
    <w:rsid w:val="00143C57"/>
    <w:rsid w:val="001443C9"/>
    <w:rsid w:val="00145252"/>
    <w:rsid w:val="001456D7"/>
    <w:rsid w:val="001457F6"/>
    <w:rsid w:val="00145933"/>
    <w:rsid w:val="00147B71"/>
    <w:rsid w:val="00147D4C"/>
    <w:rsid w:val="00150C9A"/>
    <w:rsid w:val="00151453"/>
    <w:rsid w:val="00151894"/>
    <w:rsid w:val="00151E46"/>
    <w:rsid w:val="00152659"/>
    <w:rsid w:val="00152875"/>
    <w:rsid w:val="00152D11"/>
    <w:rsid w:val="00153210"/>
    <w:rsid w:val="001544D2"/>
    <w:rsid w:val="00155E72"/>
    <w:rsid w:val="00156898"/>
    <w:rsid w:val="00157238"/>
    <w:rsid w:val="001579E2"/>
    <w:rsid w:val="00160CCB"/>
    <w:rsid w:val="00160DB5"/>
    <w:rsid w:val="00160E17"/>
    <w:rsid w:val="0016138D"/>
    <w:rsid w:val="001613D8"/>
    <w:rsid w:val="00161568"/>
    <w:rsid w:val="00161C90"/>
    <w:rsid w:val="00161F14"/>
    <w:rsid w:val="00162912"/>
    <w:rsid w:val="00162C89"/>
    <w:rsid w:val="0016327E"/>
    <w:rsid w:val="0016337D"/>
    <w:rsid w:val="0016435F"/>
    <w:rsid w:val="00165003"/>
    <w:rsid w:val="00167B79"/>
    <w:rsid w:val="00167CA7"/>
    <w:rsid w:val="00167F13"/>
    <w:rsid w:val="0017020B"/>
    <w:rsid w:val="001702C0"/>
    <w:rsid w:val="00170E53"/>
    <w:rsid w:val="00171B0E"/>
    <w:rsid w:val="0017221F"/>
    <w:rsid w:val="0017242C"/>
    <w:rsid w:val="001726D2"/>
    <w:rsid w:val="001731A7"/>
    <w:rsid w:val="00173837"/>
    <w:rsid w:val="001738C1"/>
    <w:rsid w:val="00173C4C"/>
    <w:rsid w:val="00174071"/>
    <w:rsid w:val="0017424C"/>
    <w:rsid w:val="00174C57"/>
    <w:rsid w:val="00175058"/>
    <w:rsid w:val="00175A4C"/>
    <w:rsid w:val="00175C8E"/>
    <w:rsid w:val="00177982"/>
    <w:rsid w:val="00177AE8"/>
    <w:rsid w:val="00180526"/>
    <w:rsid w:val="0018139A"/>
    <w:rsid w:val="00182D3B"/>
    <w:rsid w:val="00183315"/>
    <w:rsid w:val="00184115"/>
    <w:rsid w:val="00184729"/>
    <w:rsid w:val="00184A59"/>
    <w:rsid w:val="00185519"/>
    <w:rsid w:val="00185BA9"/>
    <w:rsid w:val="0019042D"/>
    <w:rsid w:val="001915A3"/>
    <w:rsid w:val="00191D26"/>
    <w:rsid w:val="00191DCF"/>
    <w:rsid w:val="00192D81"/>
    <w:rsid w:val="001930C5"/>
    <w:rsid w:val="00193C8B"/>
    <w:rsid w:val="00195FBC"/>
    <w:rsid w:val="001964E5"/>
    <w:rsid w:val="00196E11"/>
    <w:rsid w:val="00197B6F"/>
    <w:rsid w:val="001A1167"/>
    <w:rsid w:val="001A3C90"/>
    <w:rsid w:val="001A415F"/>
    <w:rsid w:val="001A4339"/>
    <w:rsid w:val="001A462F"/>
    <w:rsid w:val="001A49DD"/>
    <w:rsid w:val="001A6843"/>
    <w:rsid w:val="001A7081"/>
    <w:rsid w:val="001A787E"/>
    <w:rsid w:val="001B14DF"/>
    <w:rsid w:val="001B1CEC"/>
    <w:rsid w:val="001B30B4"/>
    <w:rsid w:val="001B35C8"/>
    <w:rsid w:val="001B3BE5"/>
    <w:rsid w:val="001B3D6F"/>
    <w:rsid w:val="001B4FFA"/>
    <w:rsid w:val="001B5162"/>
    <w:rsid w:val="001B5544"/>
    <w:rsid w:val="001B6B8B"/>
    <w:rsid w:val="001B7BE3"/>
    <w:rsid w:val="001C0023"/>
    <w:rsid w:val="001C002F"/>
    <w:rsid w:val="001C03EC"/>
    <w:rsid w:val="001C1639"/>
    <w:rsid w:val="001C27F8"/>
    <w:rsid w:val="001C2C26"/>
    <w:rsid w:val="001C379B"/>
    <w:rsid w:val="001C6BE8"/>
    <w:rsid w:val="001C72DC"/>
    <w:rsid w:val="001C7A44"/>
    <w:rsid w:val="001C7A4D"/>
    <w:rsid w:val="001D00A0"/>
    <w:rsid w:val="001D29C4"/>
    <w:rsid w:val="001D2A35"/>
    <w:rsid w:val="001D2C33"/>
    <w:rsid w:val="001D32AC"/>
    <w:rsid w:val="001D32F6"/>
    <w:rsid w:val="001D44B0"/>
    <w:rsid w:val="001D473B"/>
    <w:rsid w:val="001D479C"/>
    <w:rsid w:val="001D53D0"/>
    <w:rsid w:val="001D6023"/>
    <w:rsid w:val="001E0A6B"/>
    <w:rsid w:val="001E0A96"/>
    <w:rsid w:val="001E1C20"/>
    <w:rsid w:val="001E1F21"/>
    <w:rsid w:val="001E1F22"/>
    <w:rsid w:val="001E2653"/>
    <w:rsid w:val="001E31EC"/>
    <w:rsid w:val="001E38BF"/>
    <w:rsid w:val="001E4230"/>
    <w:rsid w:val="001E4AC6"/>
    <w:rsid w:val="001E4FCF"/>
    <w:rsid w:val="001E565B"/>
    <w:rsid w:val="001E5D60"/>
    <w:rsid w:val="001E72F7"/>
    <w:rsid w:val="001E731D"/>
    <w:rsid w:val="001F041F"/>
    <w:rsid w:val="001F1AEC"/>
    <w:rsid w:val="001F1C5C"/>
    <w:rsid w:val="001F2FC6"/>
    <w:rsid w:val="001F3686"/>
    <w:rsid w:val="001F3B84"/>
    <w:rsid w:val="001F3FB6"/>
    <w:rsid w:val="001F44B0"/>
    <w:rsid w:val="001F50FD"/>
    <w:rsid w:val="001F5541"/>
    <w:rsid w:val="00201615"/>
    <w:rsid w:val="00201A04"/>
    <w:rsid w:val="00201A70"/>
    <w:rsid w:val="002022AE"/>
    <w:rsid w:val="00202552"/>
    <w:rsid w:val="0020553A"/>
    <w:rsid w:val="00205F70"/>
    <w:rsid w:val="00206DF4"/>
    <w:rsid w:val="00206FF8"/>
    <w:rsid w:val="002101C5"/>
    <w:rsid w:val="002108BD"/>
    <w:rsid w:val="00210A1F"/>
    <w:rsid w:val="00212DF2"/>
    <w:rsid w:val="002131E7"/>
    <w:rsid w:val="00214143"/>
    <w:rsid w:val="00220C14"/>
    <w:rsid w:val="00220E2B"/>
    <w:rsid w:val="002215F8"/>
    <w:rsid w:val="0022239A"/>
    <w:rsid w:val="002224A8"/>
    <w:rsid w:val="00222541"/>
    <w:rsid w:val="00223693"/>
    <w:rsid w:val="00223E41"/>
    <w:rsid w:val="002241AA"/>
    <w:rsid w:val="00224957"/>
    <w:rsid w:val="0022564C"/>
    <w:rsid w:val="00225B97"/>
    <w:rsid w:val="00227AA6"/>
    <w:rsid w:val="00227E57"/>
    <w:rsid w:val="002303DA"/>
    <w:rsid w:val="00230A39"/>
    <w:rsid w:val="00230C78"/>
    <w:rsid w:val="002319E4"/>
    <w:rsid w:val="00232F3C"/>
    <w:rsid w:val="00233CE1"/>
    <w:rsid w:val="00233D2E"/>
    <w:rsid w:val="00234197"/>
    <w:rsid w:val="002367C8"/>
    <w:rsid w:val="00236EDB"/>
    <w:rsid w:val="002377E2"/>
    <w:rsid w:val="00237C57"/>
    <w:rsid w:val="00237F29"/>
    <w:rsid w:val="00240982"/>
    <w:rsid w:val="00240FC8"/>
    <w:rsid w:val="00241BA0"/>
    <w:rsid w:val="00242504"/>
    <w:rsid w:val="002434A6"/>
    <w:rsid w:val="00243DEF"/>
    <w:rsid w:val="00245937"/>
    <w:rsid w:val="00245B8D"/>
    <w:rsid w:val="00245DFA"/>
    <w:rsid w:val="00246D01"/>
    <w:rsid w:val="0024721C"/>
    <w:rsid w:val="00247564"/>
    <w:rsid w:val="002479D1"/>
    <w:rsid w:val="00247CA2"/>
    <w:rsid w:val="002516D2"/>
    <w:rsid w:val="002517F7"/>
    <w:rsid w:val="00251D73"/>
    <w:rsid w:val="00252D88"/>
    <w:rsid w:val="0025402F"/>
    <w:rsid w:val="0025403C"/>
    <w:rsid w:val="0025459C"/>
    <w:rsid w:val="002609D6"/>
    <w:rsid w:val="00260DAF"/>
    <w:rsid w:val="00261052"/>
    <w:rsid w:val="00261255"/>
    <w:rsid w:val="0026135B"/>
    <w:rsid w:val="002613A5"/>
    <w:rsid w:val="00261FAA"/>
    <w:rsid w:val="00262C6C"/>
    <w:rsid w:val="00263070"/>
    <w:rsid w:val="00263BE4"/>
    <w:rsid w:val="00264317"/>
    <w:rsid w:val="00264794"/>
    <w:rsid w:val="00264C60"/>
    <w:rsid w:val="00264E5A"/>
    <w:rsid w:val="002653EE"/>
    <w:rsid w:val="0026579E"/>
    <w:rsid w:val="00265CEA"/>
    <w:rsid w:val="00266852"/>
    <w:rsid w:val="002702A7"/>
    <w:rsid w:val="002706F8"/>
    <w:rsid w:val="0027117A"/>
    <w:rsid w:val="0027117E"/>
    <w:rsid w:val="00271D54"/>
    <w:rsid w:val="0027308C"/>
    <w:rsid w:val="00273263"/>
    <w:rsid w:val="0027444A"/>
    <w:rsid w:val="0027451D"/>
    <w:rsid w:val="00275805"/>
    <w:rsid w:val="0027703D"/>
    <w:rsid w:val="002772A3"/>
    <w:rsid w:val="00277E69"/>
    <w:rsid w:val="002805D7"/>
    <w:rsid w:val="00280F8A"/>
    <w:rsid w:val="00281242"/>
    <w:rsid w:val="00281669"/>
    <w:rsid w:val="002826EA"/>
    <w:rsid w:val="0028273C"/>
    <w:rsid w:val="00282DF8"/>
    <w:rsid w:val="00283398"/>
    <w:rsid w:val="002838CF"/>
    <w:rsid w:val="002841BB"/>
    <w:rsid w:val="00285582"/>
    <w:rsid w:val="002856A7"/>
    <w:rsid w:val="00285960"/>
    <w:rsid w:val="00286611"/>
    <w:rsid w:val="002873C6"/>
    <w:rsid w:val="00287C4B"/>
    <w:rsid w:val="00287C9E"/>
    <w:rsid w:val="002909F8"/>
    <w:rsid w:val="0029133D"/>
    <w:rsid w:val="00291450"/>
    <w:rsid w:val="00291813"/>
    <w:rsid w:val="00291991"/>
    <w:rsid w:val="0029334E"/>
    <w:rsid w:val="00294352"/>
    <w:rsid w:val="002944D1"/>
    <w:rsid w:val="00294781"/>
    <w:rsid w:val="00294845"/>
    <w:rsid w:val="00294D2E"/>
    <w:rsid w:val="002963D6"/>
    <w:rsid w:val="002966E6"/>
    <w:rsid w:val="00297DFE"/>
    <w:rsid w:val="002A1425"/>
    <w:rsid w:val="002A14BB"/>
    <w:rsid w:val="002A16D7"/>
    <w:rsid w:val="002A2469"/>
    <w:rsid w:val="002A2792"/>
    <w:rsid w:val="002A288A"/>
    <w:rsid w:val="002A3555"/>
    <w:rsid w:val="002A4A76"/>
    <w:rsid w:val="002A4B5D"/>
    <w:rsid w:val="002A5E92"/>
    <w:rsid w:val="002A6E11"/>
    <w:rsid w:val="002A7323"/>
    <w:rsid w:val="002A7C15"/>
    <w:rsid w:val="002A7F12"/>
    <w:rsid w:val="002B0092"/>
    <w:rsid w:val="002B096E"/>
    <w:rsid w:val="002B0F10"/>
    <w:rsid w:val="002B12CA"/>
    <w:rsid w:val="002B1DED"/>
    <w:rsid w:val="002B24CB"/>
    <w:rsid w:val="002B2C88"/>
    <w:rsid w:val="002B3C90"/>
    <w:rsid w:val="002B427E"/>
    <w:rsid w:val="002B444F"/>
    <w:rsid w:val="002B4523"/>
    <w:rsid w:val="002B534D"/>
    <w:rsid w:val="002B534E"/>
    <w:rsid w:val="002B60FF"/>
    <w:rsid w:val="002B678E"/>
    <w:rsid w:val="002B6C72"/>
    <w:rsid w:val="002B6D0A"/>
    <w:rsid w:val="002B6D2F"/>
    <w:rsid w:val="002B7265"/>
    <w:rsid w:val="002B7D65"/>
    <w:rsid w:val="002C22C7"/>
    <w:rsid w:val="002C4E29"/>
    <w:rsid w:val="002C4F55"/>
    <w:rsid w:val="002C50B0"/>
    <w:rsid w:val="002C5549"/>
    <w:rsid w:val="002C56B0"/>
    <w:rsid w:val="002C572B"/>
    <w:rsid w:val="002C6FAF"/>
    <w:rsid w:val="002C70F4"/>
    <w:rsid w:val="002C73EC"/>
    <w:rsid w:val="002C7930"/>
    <w:rsid w:val="002C7E7E"/>
    <w:rsid w:val="002D04F0"/>
    <w:rsid w:val="002D0B7A"/>
    <w:rsid w:val="002D1880"/>
    <w:rsid w:val="002D3A83"/>
    <w:rsid w:val="002D3FA3"/>
    <w:rsid w:val="002D41BD"/>
    <w:rsid w:val="002D45F6"/>
    <w:rsid w:val="002D46A6"/>
    <w:rsid w:val="002D4F73"/>
    <w:rsid w:val="002D5097"/>
    <w:rsid w:val="002D54C8"/>
    <w:rsid w:val="002D635D"/>
    <w:rsid w:val="002D6EDF"/>
    <w:rsid w:val="002D6FE4"/>
    <w:rsid w:val="002E20CD"/>
    <w:rsid w:val="002E3313"/>
    <w:rsid w:val="002E3365"/>
    <w:rsid w:val="002E363B"/>
    <w:rsid w:val="002E397B"/>
    <w:rsid w:val="002E43AE"/>
    <w:rsid w:val="002E59C2"/>
    <w:rsid w:val="002E6D9C"/>
    <w:rsid w:val="002F02D3"/>
    <w:rsid w:val="002F04A9"/>
    <w:rsid w:val="002F1016"/>
    <w:rsid w:val="002F141C"/>
    <w:rsid w:val="002F1B0E"/>
    <w:rsid w:val="002F3B51"/>
    <w:rsid w:val="002F45B6"/>
    <w:rsid w:val="002F54E4"/>
    <w:rsid w:val="002F5B72"/>
    <w:rsid w:val="002F5E17"/>
    <w:rsid w:val="002F608D"/>
    <w:rsid w:val="002F75BC"/>
    <w:rsid w:val="002F75EB"/>
    <w:rsid w:val="002F7926"/>
    <w:rsid w:val="00301C6A"/>
    <w:rsid w:val="003025BF"/>
    <w:rsid w:val="0030265B"/>
    <w:rsid w:val="00302C33"/>
    <w:rsid w:val="00302DA5"/>
    <w:rsid w:val="00303143"/>
    <w:rsid w:val="0030349E"/>
    <w:rsid w:val="0030485B"/>
    <w:rsid w:val="003052F6"/>
    <w:rsid w:val="0030571C"/>
    <w:rsid w:val="00305792"/>
    <w:rsid w:val="00305B65"/>
    <w:rsid w:val="00305D73"/>
    <w:rsid w:val="00306AD8"/>
    <w:rsid w:val="003078C0"/>
    <w:rsid w:val="003078F1"/>
    <w:rsid w:val="003108BE"/>
    <w:rsid w:val="00310AAA"/>
    <w:rsid w:val="00311E3B"/>
    <w:rsid w:val="00311F2D"/>
    <w:rsid w:val="0031290A"/>
    <w:rsid w:val="003132E5"/>
    <w:rsid w:val="003134E6"/>
    <w:rsid w:val="00313902"/>
    <w:rsid w:val="003142A8"/>
    <w:rsid w:val="0031477B"/>
    <w:rsid w:val="00314D6C"/>
    <w:rsid w:val="00315D7F"/>
    <w:rsid w:val="00317689"/>
    <w:rsid w:val="003177D1"/>
    <w:rsid w:val="00320AE9"/>
    <w:rsid w:val="003217C9"/>
    <w:rsid w:val="0032244E"/>
    <w:rsid w:val="00322990"/>
    <w:rsid w:val="0032310F"/>
    <w:rsid w:val="0032336E"/>
    <w:rsid w:val="003235DD"/>
    <w:rsid w:val="00323E9E"/>
    <w:rsid w:val="00323ED0"/>
    <w:rsid w:val="00323F7B"/>
    <w:rsid w:val="00325566"/>
    <w:rsid w:val="00326111"/>
    <w:rsid w:val="00326C2A"/>
    <w:rsid w:val="00327059"/>
    <w:rsid w:val="0032709D"/>
    <w:rsid w:val="00330770"/>
    <w:rsid w:val="003313A4"/>
    <w:rsid w:val="003319F8"/>
    <w:rsid w:val="00331AA4"/>
    <w:rsid w:val="00332EFD"/>
    <w:rsid w:val="003349F1"/>
    <w:rsid w:val="00335D9A"/>
    <w:rsid w:val="00337026"/>
    <w:rsid w:val="003370C7"/>
    <w:rsid w:val="00340A25"/>
    <w:rsid w:val="00340BC7"/>
    <w:rsid w:val="00340CE9"/>
    <w:rsid w:val="00340E35"/>
    <w:rsid w:val="003417E6"/>
    <w:rsid w:val="00341D38"/>
    <w:rsid w:val="00343298"/>
    <w:rsid w:val="003444AB"/>
    <w:rsid w:val="00344B33"/>
    <w:rsid w:val="0034571F"/>
    <w:rsid w:val="003465A7"/>
    <w:rsid w:val="00346D22"/>
    <w:rsid w:val="00347457"/>
    <w:rsid w:val="00347CCC"/>
    <w:rsid w:val="00350D87"/>
    <w:rsid w:val="00350F94"/>
    <w:rsid w:val="0035170B"/>
    <w:rsid w:val="0035335C"/>
    <w:rsid w:val="003556B3"/>
    <w:rsid w:val="00356410"/>
    <w:rsid w:val="00356B37"/>
    <w:rsid w:val="00356F89"/>
    <w:rsid w:val="00357C7C"/>
    <w:rsid w:val="00357D0B"/>
    <w:rsid w:val="0036000D"/>
    <w:rsid w:val="00360456"/>
    <w:rsid w:val="003606B4"/>
    <w:rsid w:val="0036096E"/>
    <w:rsid w:val="00361141"/>
    <w:rsid w:val="00361342"/>
    <w:rsid w:val="003617F8"/>
    <w:rsid w:val="00361811"/>
    <w:rsid w:val="00361AC4"/>
    <w:rsid w:val="00362098"/>
    <w:rsid w:val="0036328F"/>
    <w:rsid w:val="00363713"/>
    <w:rsid w:val="00363980"/>
    <w:rsid w:val="00363C98"/>
    <w:rsid w:val="00363F8F"/>
    <w:rsid w:val="00364CB4"/>
    <w:rsid w:val="00365D97"/>
    <w:rsid w:val="0036676F"/>
    <w:rsid w:val="00367A74"/>
    <w:rsid w:val="00367D93"/>
    <w:rsid w:val="00371201"/>
    <w:rsid w:val="0037321F"/>
    <w:rsid w:val="00373C21"/>
    <w:rsid w:val="00373C8D"/>
    <w:rsid w:val="00374989"/>
    <w:rsid w:val="003749A2"/>
    <w:rsid w:val="00377133"/>
    <w:rsid w:val="00377E30"/>
    <w:rsid w:val="0038016C"/>
    <w:rsid w:val="003805FA"/>
    <w:rsid w:val="00381646"/>
    <w:rsid w:val="00381D46"/>
    <w:rsid w:val="00382C60"/>
    <w:rsid w:val="003836F5"/>
    <w:rsid w:val="00383886"/>
    <w:rsid w:val="0038397C"/>
    <w:rsid w:val="003839FF"/>
    <w:rsid w:val="00383B0F"/>
    <w:rsid w:val="00383CC0"/>
    <w:rsid w:val="00383D9B"/>
    <w:rsid w:val="00385F38"/>
    <w:rsid w:val="00386A2F"/>
    <w:rsid w:val="00387186"/>
    <w:rsid w:val="003873CF"/>
    <w:rsid w:val="00390C9B"/>
    <w:rsid w:val="00390DDF"/>
    <w:rsid w:val="0039159E"/>
    <w:rsid w:val="00391ED3"/>
    <w:rsid w:val="003920AE"/>
    <w:rsid w:val="00392E19"/>
    <w:rsid w:val="00393585"/>
    <w:rsid w:val="0039369E"/>
    <w:rsid w:val="00393C89"/>
    <w:rsid w:val="00394A2F"/>
    <w:rsid w:val="00396B46"/>
    <w:rsid w:val="00396DCA"/>
    <w:rsid w:val="00397956"/>
    <w:rsid w:val="003A0ED7"/>
    <w:rsid w:val="003A1A74"/>
    <w:rsid w:val="003A2115"/>
    <w:rsid w:val="003A2135"/>
    <w:rsid w:val="003A2166"/>
    <w:rsid w:val="003A3094"/>
    <w:rsid w:val="003A4107"/>
    <w:rsid w:val="003A4628"/>
    <w:rsid w:val="003A519D"/>
    <w:rsid w:val="003A5441"/>
    <w:rsid w:val="003A5AF3"/>
    <w:rsid w:val="003A5B68"/>
    <w:rsid w:val="003A657C"/>
    <w:rsid w:val="003A6866"/>
    <w:rsid w:val="003A7CD5"/>
    <w:rsid w:val="003B046E"/>
    <w:rsid w:val="003B04F4"/>
    <w:rsid w:val="003B089C"/>
    <w:rsid w:val="003B185E"/>
    <w:rsid w:val="003B1CE6"/>
    <w:rsid w:val="003B2E7D"/>
    <w:rsid w:val="003B2F1B"/>
    <w:rsid w:val="003B43FE"/>
    <w:rsid w:val="003B505E"/>
    <w:rsid w:val="003B65FB"/>
    <w:rsid w:val="003B6A28"/>
    <w:rsid w:val="003C0CB2"/>
    <w:rsid w:val="003C1D86"/>
    <w:rsid w:val="003C368C"/>
    <w:rsid w:val="003C3776"/>
    <w:rsid w:val="003C3C92"/>
    <w:rsid w:val="003C43FB"/>
    <w:rsid w:val="003C4B65"/>
    <w:rsid w:val="003C615D"/>
    <w:rsid w:val="003C6CB4"/>
    <w:rsid w:val="003C7CCF"/>
    <w:rsid w:val="003D06CA"/>
    <w:rsid w:val="003D1A0E"/>
    <w:rsid w:val="003D1F2B"/>
    <w:rsid w:val="003D219E"/>
    <w:rsid w:val="003D227D"/>
    <w:rsid w:val="003D4111"/>
    <w:rsid w:val="003D506E"/>
    <w:rsid w:val="003D6EFC"/>
    <w:rsid w:val="003D7D09"/>
    <w:rsid w:val="003E0CDD"/>
    <w:rsid w:val="003E1607"/>
    <w:rsid w:val="003E1928"/>
    <w:rsid w:val="003E205F"/>
    <w:rsid w:val="003E2AA6"/>
    <w:rsid w:val="003E2D3D"/>
    <w:rsid w:val="003E30EF"/>
    <w:rsid w:val="003E33E2"/>
    <w:rsid w:val="003E353F"/>
    <w:rsid w:val="003E3CA7"/>
    <w:rsid w:val="003E4190"/>
    <w:rsid w:val="003E52F2"/>
    <w:rsid w:val="003E640C"/>
    <w:rsid w:val="003F0125"/>
    <w:rsid w:val="003F1041"/>
    <w:rsid w:val="003F1072"/>
    <w:rsid w:val="003F111F"/>
    <w:rsid w:val="003F1BF4"/>
    <w:rsid w:val="003F3E16"/>
    <w:rsid w:val="003F3FDE"/>
    <w:rsid w:val="003F4783"/>
    <w:rsid w:val="003F4F87"/>
    <w:rsid w:val="003F5961"/>
    <w:rsid w:val="003F5E78"/>
    <w:rsid w:val="003F6EE3"/>
    <w:rsid w:val="003F7CF2"/>
    <w:rsid w:val="00400EC2"/>
    <w:rsid w:val="00401CCF"/>
    <w:rsid w:val="004024DF"/>
    <w:rsid w:val="004024F4"/>
    <w:rsid w:val="0040316E"/>
    <w:rsid w:val="00403839"/>
    <w:rsid w:val="00403AA9"/>
    <w:rsid w:val="004044AC"/>
    <w:rsid w:val="00404915"/>
    <w:rsid w:val="0040530D"/>
    <w:rsid w:val="00405BB0"/>
    <w:rsid w:val="004065DD"/>
    <w:rsid w:val="00406F79"/>
    <w:rsid w:val="00407F1F"/>
    <w:rsid w:val="00410131"/>
    <w:rsid w:val="004102AF"/>
    <w:rsid w:val="004107D4"/>
    <w:rsid w:val="0041176D"/>
    <w:rsid w:val="004124D9"/>
    <w:rsid w:val="00412E13"/>
    <w:rsid w:val="00412E92"/>
    <w:rsid w:val="0041313C"/>
    <w:rsid w:val="00413EBC"/>
    <w:rsid w:val="004148D0"/>
    <w:rsid w:val="00415AC0"/>
    <w:rsid w:val="00417582"/>
    <w:rsid w:val="00420515"/>
    <w:rsid w:val="00420970"/>
    <w:rsid w:val="0042198E"/>
    <w:rsid w:val="00422468"/>
    <w:rsid w:val="0042284C"/>
    <w:rsid w:val="00422D67"/>
    <w:rsid w:val="004236C3"/>
    <w:rsid w:val="004236DC"/>
    <w:rsid w:val="004239CA"/>
    <w:rsid w:val="00423CF2"/>
    <w:rsid w:val="00424E51"/>
    <w:rsid w:val="004250E4"/>
    <w:rsid w:val="004258E5"/>
    <w:rsid w:val="00425A73"/>
    <w:rsid w:val="00425B94"/>
    <w:rsid w:val="004271A0"/>
    <w:rsid w:val="004272D3"/>
    <w:rsid w:val="0042758C"/>
    <w:rsid w:val="00427C58"/>
    <w:rsid w:val="00427EDE"/>
    <w:rsid w:val="00430B7F"/>
    <w:rsid w:val="00431AA6"/>
    <w:rsid w:val="00431AFE"/>
    <w:rsid w:val="00431D5D"/>
    <w:rsid w:val="00433302"/>
    <w:rsid w:val="00437106"/>
    <w:rsid w:val="0043742A"/>
    <w:rsid w:val="00440152"/>
    <w:rsid w:val="00440653"/>
    <w:rsid w:val="004407AC"/>
    <w:rsid w:val="0044154A"/>
    <w:rsid w:val="00441BFE"/>
    <w:rsid w:val="00442412"/>
    <w:rsid w:val="00442C31"/>
    <w:rsid w:val="0044310D"/>
    <w:rsid w:val="004439B7"/>
    <w:rsid w:val="004441F2"/>
    <w:rsid w:val="00444950"/>
    <w:rsid w:val="00444A2A"/>
    <w:rsid w:val="00445B7C"/>
    <w:rsid w:val="00446087"/>
    <w:rsid w:val="0045024B"/>
    <w:rsid w:val="004509D8"/>
    <w:rsid w:val="004513EA"/>
    <w:rsid w:val="004517A7"/>
    <w:rsid w:val="00451AA6"/>
    <w:rsid w:val="00452A16"/>
    <w:rsid w:val="00453E68"/>
    <w:rsid w:val="00454298"/>
    <w:rsid w:val="00455A93"/>
    <w:rsid w:val="00455EF0"/>
    <w:rsid w:val="00457D60"/>
    <w:rsid w:val="00460C56"/>
    <w:rsid w:val="0046205E"/>
    <w:rsid w:val="00463DC3"/>
    <w:rsid w:val="00463FCB"/>
    <w:rsid w:val="00464D09"/>
    <w:rsid w:val="00465D30"/>
    <w:rsid w:val="00466D7C"/>
    <w:rsid w:val="00466D7F"/>
    <w:rsid w:val="00466EED"/>
    <w:rsid w:val="00467360"/>
    <w:rsid w:val="00467741"/>
    <w:rsid w:val="00467F3A"/>
    <w:rsid w:val="00470EB8"/>
    <w:rsid w:val="00471CD4"/>
    <w:rsid w:val="004728AA"/>
    <w:rsid w:val="00473A13"/>
    <w:rsid w:val="00474091"/>
    <w:rsid w:val="00474678"/>
    <w:rsid w:val="00475051"/>
    <w:rsid w:val="00476C00"/>
    <w:rsid w:val="00477DAA"/>
    <w:rsid w:val="00477DE4"/>
    <w:rsid w:val="00480B44"/>
    <w:rsid w:val="00480BCC"/>
    <w:rsid w:val="004818F4"/>
    <w:rsid w:val="00482088"/>
    <w:rsid w:val="00482156"/>
    <w:rsid w:val="00482A5F"/>
    <w:rsid w:val="004836B0"/>
    <w:rsid w:val="00483C79"/>
    <w:rsid w:val="004865CE"/>
    <w:rsid w:val="0048723C"/>
    <w:rsid w:val="004906B7"/>
    <w:rsid w:val="0049181A"/>
    <w:rsid w:val="00491B45"/>
    <w:rsid w:val="00491CB7"/>
    <w:rsid w:val="00491E6B"/>
    <w:rsid w:val="004921D1"/>
    <w:rsid w:val="00492E8D"/>
    <w:rsid w:val="00492F19"/>
    <w:rsid w:val="00493084"/>
    <w:rsid w:val="00493DBA"/>
    <w:rsid w:val="004941D3"/>
    <w:rsid w:val="00494BCE"/>
    <w:rsid w:val="00494ECC"/>
    <w:rsid w:val="00495769"/>
    <w:rsid w:val="00495EE7"/>
    <w:rsid w:val="0049622A"/>
    <w:rsid w:val="00496EA4"/>
    <w:rsid w:val="00497244"/>
    <w:rsid w:val="004A058F"/>
    <w:rsid w:val="004A175F"/>
    <w:rsid w:val="004A1ED3"/>
    <w:rsid w:val="004A300D"/>
    <w:rsid w:val="004A3950"/>
    <w:rsid w:val="004A4CB0"/>
    <w:rsid w:val="004A52DF"/>
    <w:rsid w:val="004A639A"/>
    <w:rsid w:val="004A708E"/>
    <w:rsid w:val="004B1981"/>
    <w:rsid w:val="004B2218"/>
    <w:rsid w:val="004B26FF"/>
    <w:rsid w:val="004B2783"/>
    <w:rsid w:val="004B3C31"/>
    <w:rsid w:val="004B520C"/>
    <w:rsid w:val="004B600C"/>
    <w:rsid w:val="004B67EE"/>
    <w:rsid w:val="004B7015"/>
    <w:rsid w:val="004C015E"/>
    <w:rsid w:val="004C0688"/>
    <w:rsid w:val="004C134D"/>
    <w:rsid w:val="004C17BD"/>
    <w:rsid w:val="004C2E2C"/>
    <w:rsid w:val="004C3335"/>
    <w:rsid w:val="004C35C0"/>
    <w:rsid w:val="004C365D"/>
    <w:rsid w:val="004C3C2C"/>
    <w:rsid w:val="004C4983"/>
    <w:rsid w:val="004C523A"/>
    <w:rsid w:val="004C5F76"/>
    <w:rsid w:val="004C713A"/>
    <w:rsid w:val="004C75A0"/>
    <w:rsid w:val="004C79E3"/>
    <w:rsid w:val="004D085A"/>
    <w:rsid w:val="004D0D1E"/>
    <w:rsid w:val="004D1881"/>
    <w:rsid w:val="004D1BB7"/>
    <w:rsid w:val="004D31A7"/>
    <w:rsid w:val="004D336D"/>
    <w:rsid w:val="004D34C0"/>
    <w:rsid w:val="004D407C"/>
    <w:rsid w:val="004D4E33"/>
    <w:rsid w:val="004D4F46"/>
    <w:rsid w:val="004D548F"/>
    <w:rsid w:val="004D5664"/>
    <w:rsid w:val="004D5735"/>
    <w:rsid w:val="004D5C29"/>
    <w:rsid w:val="004D634C"/>
    <w:rsid w:val="004D6C4A"/>
    <w:rsid w:val="004D79DA"/>
    <w:rsid w:val="004D7A20"/>
    <w:rsid w:val="004E017E"/>
    <w:rsid w:val="004E048A"/>
    <w:rsid w:val="004E074C"/>
    <w:rsid w:val="004E0861"/>
    <w:rsid w:val="004E1232"/>
    <w:rsid w:val="004E1C14"/>
    <w:rsid w:val="004E1E12"/>
    <w:rsid w:val="004E2426"/>
    <w:rsid w:val="004E2B4E"/>
    <w:rsid w:val="004E2B81"/>
    <w:rsid w:val="004E478A"/>
    <w:rsid w:val="004E4A42"/>
    <w:rsid w:val="004E5868"/>
    <w:rsid w:val="004E65E1"/>
    <w:rsid w:val="004E68D3"/>
    <w:rsid w:val="004E6A99"/>
    <w:rsid w:val="004E7FD9"/>
    <w:rsid w:val="004F00FF"/>
    <w:rsid w:val="004F03A5"/>
    <w:rsid w:val="004F0552"/>
    <w:rsid w:val="004F0E85"/>
    <w:rsid w:val="004F14EC"/>
    <w:rsid w:val="004F1A33"/>
    <w:rsid w:val="004F2CEB"/>
    <w:rsid w:val="004F3462"/>
    <w:rsid w:val="004F4201"/>
    <w:rsid w:val="004F42B0"/>
    <w:rsid w:val="004F5018"/>
    <w:rsid w:val="004F5977"/>
    <w:rsid w:val="004F5AF2"/>
    <w:rsid w:val="004F5B00"/>
    <w:rsid w:val="004F6BCC"/>
    <w:rsid w:val="004F6BCF"/>
    <w:rsid w:val="004F6F60"/>
    <w:rsid w:val="004F7366"/>
    <w:rsid w:val="004F7489"/>
    <w:rsid w:val="004F75D5"/>
    <w:rsid w:val="005003DB"/>
    <w:rsid w:val="00501782"/>
    <w:rsid w:val="00501959"/>
    <w:rsid w:val="0050269A"/>
    <w:rsid w:val="005028AA"/>
    <w:rsid w:val="00503BBA"/>
    <w:rsid w:val="00504096"/>
    <w:rsid w:val="00505B2D"/>
    <w:rsid w:val="0050730C"/>
    <w:rsid w:val="005076D6"/>
    <w:rsid w:val="005103DF"/>
    <w:rsid w:val="00511119"/>
    <w:rsid w:val="005128B9"/>
    <w:rsid w:val="00512D76"/>
    <w:rsid w:val="0051639E"/>
    <w:rsid w:val="005166E8"/>
    <w:rsid w:val="0052023D"/>
    <w:rsid w:val="00520EFD"/>
    <w:rsid w:val="00521BFC"/>
    <w:rsid w:val="00521E57"/>
    <w:rsid w:val="00522CC6"/>
    <w:rsid w:val="0052311C"/>
    <w:rsid w:val="005243D7"/>
    <w:rsid w:val="005244B9"/>
    <w:rsid w:val="0052460D"/>
    <w:rsid w:val="00524B23"/>
    <w:rsid w:val="00524E4B"/>
    <w:rsid w:val="00525214"/>
    <w:rsid w:val="005252CF"/>
    <w:rsid w:val="005254E7"/>
    <w:rsid w:val="00525C73"/>
    <w:rsid w:val="005272BF"/>
    <w:rsid w:val="0053018C"/>
    <w:rsid w:val="00530FEF"/>
    <w:rsid w:val="005314F9"/>
    <w:rsid w:val="00531F57"/>
    <w:rsid w:val="0053211B"/>
    <w:rsid w:val="0053244D"/>
    <w:rsid w:val="005338AA"/>
    <w:rsid w:val="00533BE0"/>
    <w:rsid w:val="005344E1"/>
    <w:rsid w:val="0053576B"/>
    <w:rsid w:val="005357F6"/>
    <w:rsid w:val="00535C80"/>
    <w:rsid w:val="00535F62"/>
    <w:rsid w:val="00536526"/>
    <w:rsid w:val="00536685"/>
    <w:rsid w:val="00536696"/>
    <w:rsid w:val="00536E6F"/>
    <w:rsid w:val="00537C84"/>
    <w:rsid w:val="005413A6"/>
    <w:rsid w:val="00541A57"/>
    <w:rsid w:val="005429C8"/>
    <w:rsid w:val="00543FA2"/>
    <w:rsid w:val="0054424F"/>
    <w:rsid w:val="00544BAA"/>
    <w:rsid w:val="0054572B"/>
    <w:rsid w:val="005461B9"/>
    <w:rsid w:val="00546553"/>
    <w:rsid w:val="00546D47"/>
    <w:rsid w:val="00546D4B"/>
    <w:rsid w:val="0054751B"/>
    <w:rsid w:val="0054779E"/>
    <w:rsid w:val="00550290"/>
    <w:rsid w:val="005505FE"/>
    <w:rsid w:val="0055075E"/>
    <w:rsid w:val="005518ED"/>
    <w:rsid w:val="005528FE"/>
    <w:rsid w:val="00552B02"/>
    <w:rsid w:val="00552DE5"/>
    <w:rsid w:val="00553045"/>
    <w:rsid w:val="00553738"/>
    <w:rsid w:val="0055398A"/>
    <w:rsid w:val="0055458F"/>
    <w:rsid w:val="00554E6F"/>
    <w:rsid w:val="00555B39"/>
    <w:rsid w:val="00556F65"/>
    <w:rsid w:val="00557038"/>
    <w:rsid w:val="005574B2"/>
    <w:rsid w:val="005578C4"/>
    <w:rsid w:val="00560642"/>
    <w:rsid w:val="00560F21"/>
    <w:rsid w:val="00561C26"/>
    <w:rsid w:val="0056214C"/>
    <w:rsid w:val="0056342D"/>
    <w:rsid w:val="0056354D"/>
    <w:rsid w:val="0056414E"/>
    <w:rsid w:val="00564238"/>
    <w:rsid w:val="00565427"/>
    <w:rsid w:val="00565AF0"/>
    <w:rsid w:val="00565B83"/>
    <w:rsid w:val="00565C32"/>
    <w:rsid w:val="00566472"/>
    <w:rsid w:val="005668DE"/>
    <w:rsid w:val="0056740E"/>
    <w:rsid w:val="00567FAA"/>
    <w:rsid w:val="0057079D"/>
    <w:rsid w:val="00570D3E"/>
    <w:rsid w:val="00571BDB"/>
    <w:rsid w:val="00571CBC"/>
    <w:rsid w:val="00571CC6"/>
    <w:rsid w:val="00571E36"/>
    <w:rsid w:val="00572BA0"/>
    <w:rsid w:val="0057361A"/>
    <w:rsid w:val="0057438E"/>
    <w:rsid w:val="00574862"/>
    <w:rsid w:val="00574D9A"/>
    <w:rsid w:val="00575ED0"/>
    <w:rsid w:val="00576CFB"/>
    <w:rsid w:val="005770CF"/>
    <w:rsid w:val="00580731"/>
    <w:rsid w:val="00580FD7"/>
    <w:rsid w:val="0058159B"/>
    <w:rsid w:val="00582043"/>
    <w:rsid w:val="00583520"/>
    <w:rsid w:val="005836AF"/>
    <w:rsid w:val="00583BDF"/>
    <w:rsid w:val="005850F4"/>
    <w:rsid w:val="00585626"/>
    <w:rsid w:val="00585707"/>
    <w:rsid w:val="00585CF5"/>
    <w:rsid w:val="00586289"/>
    <w:rsid w:val="0058711C"/>
    <w:rsid w:val="00587867"/>
    <w:rsid w:val="0059057D"/>
    <w:rsid w:val="005922D8"/>
    <w:rsid w:val="00592FBA"/>
    <w:rsid w:val="00593326"/>
    <w:rsid w:val="005938DE"/>
    <w:rsid w:val="00593D03"/>
    <w:rsid w:val="00594411"/>
    <w:rsid w:val="0059452D"/>
    <w:rsid w:val="00594945"/>
    <w:rsid w:val="005949DF"/>
    <w:rsid w:val="0059561B"/>
    <w:rsid w:val="0059710D"/>
    <w:rsid w:val="0059757A"/>
    <w:rsid w:val="00597854"/>
    <w:rsid w:val="005A047C"/>
    <w:rsid w:val="005A116D"/>
    <w:rsid w:val="005A1A5A"/>
    <w:rsid w:val="005A2067"/>
    <w:rsid w:val="005A2EDE"/>
    <w:rsid w:val="005A30D3"/>
    <w:rsid w:val="005A343F"/>
    <w:rsid w:val="005A3C5B"/>
    <w:rsid w:val="005A3DE4"/>
    <w:rsid w:val="005A3F46"/>
    <w:rsid w:val="005A476D"/>
    <w:rsid w:val="005A52B5"/>
    <w:rsid w:val="005A52D8"/>
    <w:rsid w:val="005A55AA"/>
    <w:rsid w:val="005A59E5"/>
    <w:rsid w:val="005A616E"/>
    <w:rsid w:val="005A6BC9"/>
    <w:rsid w:val="005B0E1D"/>
    <w:rsid w:val="005B1162"/>
    <w:rsid w:val="005B167A"/>
    <w:rsid w:val="005B289A"/>
    <w:rsid w:val="005B2AFA"/>
    <w:rsid w:val="005B4537"/>
    <w:rsid w:val="005B5317"/>
    <w:rsid w:val="005B655B"/>
    <w:rsid w:val="005B6FAB"/>
    <w:rsid w:val="005B70C0"/>
    <w:rsid w:val="005B74F7"/>
    <w:rsid w:val="005B776A"/>
    <w:rsid w:val="005B7C03"/>
    <w:rsid w:val="005B7FC9"/>
    <w:rsid w:val="005C14A1"/>
    <w:rsid w:val="005C397E"/>
    <w:rsid w:val="005C4FFF"/>
    <w:rsid w:val="005C7809"/>
    <w:rsid w:val="005D076C"/>
    <w:rsid w:val="005D0C1C"/>
    <w:rsid w:val="005D0E02"/>
    <w:rsid w:val="005D1091"/>
    <w:rsid w:val="005D19E4"/>
    <w:rsid w:val="005D36CD"/>
    <w:rsid w:val="005D36FE"/>
    <w:rsid w:val="005D3CAB"/>
    <w:rsid w:val="005D5683"/>
    <w:rsid w:val="005D57C5"/>
    <w:rsid w:val="005D5AFB"/>
    <w:rsid w:val="005D5E45"/>
    <w:rsid w:val="005D64D1"/>
    <w:rsid w:val="005D7377"/>
    <w:rsid w:val="005E1529"/>
    <w:rsid w:val="005E242D"/>
    <w:rsid w:val="005E2AC9"/>
    <w:rsid w:val="005E35E5"/>
    <w:rsid w:val="005E4C7C"/>
    <w:rsid w:val="005E5BDE"/>
    <w:rsid w:val="005E7B9A"/>
    <w:rsid w:val="005E7C15"/>
    <w:rsid w:val="005F03D4"/>
    <w:rsid w:val="005F073F"/>
    <w:rsid w:val="005F0B4E"/>
    <w:rsid w:val="005F1590"/>
    <w:rsid w:val="005F174C"/>
    <w:rsid w:val="005F2087"/>
    <w:rsid w:val="005F2190"/>
    <w:rsid w:val="005F2D37"/>
    <w:rsid w:val="005F2FEB"/>
    <w:rsid w:val="005F40C1"/>
    <w:rsid w:val="005F4A52"/>
    <w:rsid w:val="005F598C"/>
    <w:rsid w:val="005F6F3A"/>
    <w:rsid w:val="005F7FE0"/>
    <w:rsid w:val="00600753"/>
    <w:rsid w:val="006015E8"/>
    <w:rsid w:val="00601DAA"/>
    <w:rsid w:val="00602114"/>
    <w:rsid w:val="006022CC"/>
    <w:rsid w:val="00602E05"/>
    <w:rsid w:val="0060363C"/>
    <w:rsid w:val="00603F42"/>
    <w:rsid w:val="006045D3"/>
    <w:rsid w:val="0060556D"/>
    <w:rsid w:val="00606816"/>
    <w:rsid w:val="006068ED"/>
    <w:rsid w:val="0060712B"/>
    <w:rsid w:val="00607216"/>
    <w:rsid w:val="006077B0"/>
    <w:rsid w:val="00610994"/>
    <w:rsid w:val="00610CDF"/>
    <w:rsid w:val="00610ECD"/>
    <w:rsid w:val="00611C5F"/>
    <w:rsid w:val="00612385"/>
    <w:rsid w:val="006128CC"/>
    <w:rsid w:val="00613FFD"/>
    <w:rsid w:val="00614CF0"/>
    <w:rsid w:val="00614FCB"/>
    <w:rsid w:val="00615173"/>
    <w:rsid w:val="0061562A"/>
    <w:rsid w:val="00620796"/>
    <w:rsid w:val="006218F3"/>
    <w:rsid w:val="006221AF"/>
    <w:rsid w:val="0062286B"/>
    <w:rsid w:val="00623387"/>
    <w:rsid w:val="00623447"/>
    <w:rsid w:val="0062452F"/>
    <w:rsid w:val="00624B85"/>
    <w:rsid w:val="00624D78"/>
    <w:rsid w:val="00625351"/>
    <w:rsid w:val="006262AB"/>
    <w:rsid w:val="006303DF"/>
    <w:rsid w:val="006316A8"/>
    <w:rsid w:val="00631CF9"/>
    <w:rsid w:val="00631E89"/>
    <w:rsid w:val="00632946"/>
    <w:rsid w:val="0063294A"/>
    <w:rsid w:val="00632FE4"/>
    <w:rsid w:val="006341FA"/>
    <w:rsid w:val="00635718"/>
    <w:rsid w:val="006363CF"/>
    <w:rsid w:val="00636E84"/>
    <w:rsid w:val="006372E2"/>
    <w:rsid w:val="00637849"/>
    <w:rsid w:val="006403F3"/>
    <w:rsid w:val="0064185A"/>
    <w:rsid w:val="00641FE1"/>
    <w:rsid w:val="00642319"/>
    <w:rsid w:val="00642543"/>
    <w:rsid w:val="006428EB"/>
    <w:rsid w:val="00643172"/>
    <w:rsid w:val="00643413"/>
    <w:rsid w:val="00643734"/>
    <w:rsid w:val="00643A0B"/>
    <w:rsid w:val="00643B66"/>
    <w:rsid w:val="00646C5A"/>
    <w:rsid w:val="006513DC"/>
    <w:rsid w:val="00651BE7"/>
    <w:rsid w:val="00654B75"/>
    <w:rsid w:val="00655E96"/>
    <w:rsid w:val="00656033"/>
    <w:rsid w:val="0065623D"/>
    <w:rsid w:val="0065742E"/>
    <w:rsid w:val="00657853"/>
    <w:rsid w:val="00657955"/>
    <w:rsid w:val="00660EDF"/>
    <w:rsid w:val="0066119A"/>
    <w:rsid w:val="006613F6"/>
    <w:rsid w:val="006620DD"/>
    <w:rsid w:val="0066290C"/>
    <w:rsid w:val="00662B0B"/>
    <w:rsid w:val="00662F82"/>
    <w:rsid w:val="006637B4"/>
    <w:rsid w:val="00665106"/>
    <w:rsid w:val="00665949"/>
    <w:rsid w:val="006662E5"/>
    <w:rsid w:val="00666AA3"/>
    <w:rsid w:val="006676AF"/>
    <w:rsid w:val="006677D9"/>
    <w:rsid w:val="006704A0"/>
    <w:rsid w:val="006705A1"/>
    <w:rsid w:val="00671287"/>
    <w:rsid w:val="00673998"/>
    <w:rsid w:val="00673B4C"/>
    <w:rsid w:val="006740E0"/>
    <w:rsid w:val="00674240"/>
    <w:rsid w:val="006746FB"/>
    <w:rsid w:val="00674B9A"/>
    <w:rsid w:val="006757A0"/>
    <w:rsid w:val="006757F1"/>
    <w:rsid w:val="0067636D"/>
    <w:rsid w:val="0067772F"/>
    <w:rsid w:val="0068076A"/>
    <w:rsid w:val="00680B86"/>
    <w:rsid w:val="00681760"/>
    <w:rsid w:val="00682E15"/>
    <w:rsid w:val="00684D06"/>
    <w:rsid w:val="00685411"/>
    <w:rsid w:val="00685A54"/>
    <w:rsid w:val="00685FC0"/>
    <w:rsid w:val="006871EA"/>
    <w:rsid w:val="00687240"/>
    <w:rsid w:val="00687ED7"/>
    <w:rsid w:val="00690316"/>
    <w:rsid w:val="00690D77"/>
    <w:rsid w:val="006922CB"/>
    <w:rsid w:val="0069388F"/>
    <w:rsid w:val="00694B8A"/>
    <w:rsid w:val="00695801"/>
    <w:rsid w:val="00695D21"/>
    <w:rsid w:val="006974C3"/>
    <w:rsid w:val="006A09F2"/>
    <w:rsid w:val="006A13B7"/>
    <w:rsid w:val="006A1AF6"/>
    <w:rsid w:val="006A1FB3"/>
    <w:rsid w:val="006A2530"/>
    <w:rsid w:val="006A2D4B"/>
    <w:rsid w:val="006A2DD9"/>
    <w:rsid w:val="006A3FF6"/>
    <w:rsid w:val="006A44E4"/>
    <w:rsid w:val="006A5160"/>
    <w:rsid w:val="006A5666"/>
    <w:rsid w:val="006A6A89"/>
    <w:rsid w:val="006A7684"/>
    <w:rsid w:val="006A7AF6"/>
    <w:rsid w:val="006A7FB2"/>
    <w:rsid w:val="006B0D8E"/>
    <w:rsid w:val="006B217B"/>
    <w:rsid w:val="006B24D1"/>
    <w:rsid w:val="006B2918"/>
    <w:rsid w:val="006B3684"/>
    <w:rsid w:val="006B36B8"/>
    <w:rsid w:val="006B474D"/>
    <w:rsid w:val="006B4884"/>
    <w:rsid w:val="006B66B1"/>
    <w:rsid w:val="006B6964"/>
    <w:rsid w:val="006B6BD7"/>
    <w:rsid w:val="006B6E74"/>
    <w:rsid w:val="006B70BD"/>
    <w:rsid w:val="006B75CC"/>
    <w:rsid w:val="006B75CE"/>
    <w:rsid w:val="006C0B4B"/>
    <w:rsid w:val="006C11E3"/>
    <w:rsid w:val="006C179B"/>
    <w:rsid w:val="006C1CFE"/>
    <w:rsid w:val="006C2150"/>
    <w:rsid w:val="006C274C"/>
    <w:rsid w:val="006C2A86"/>
    <w:rsid w:val="006C3031"/>
    <w:rsid w:val="006C322A"/>
    <w:rsid w:val="006C3AC1"/>
    <w:rsid w:val="006C3BF1"/>
    <w:rsid w:val="006C3DA0"/>
    <w:rsid w:val="006C4C37"/>
    <w:rsid w:val="006C5AA5"/>
    <w:rsid w:val="006C63F2"/>
    <w:rsid w:val="006C6475"/>
    <w:rsid w:val="006C6484"/>
    <w:rsid w:val="006C6C20"/>
    <w:rsid w:val="006C73A3"/>
    <w:rsid w:val="006C7AD2"/>
    <w:rsid w:val="006D0861"/>
    <w:rsid w:val="006D0862"/>
    <w:rsid w:val="006D08FF"/>
    <w:rsid w:val="006D1163"/>
    <w:rsid w:val="006D1845"/>
    <w:rsid w:val="006D248C"/>
    <w:rsid w:val="006D3E24"/>
    <w:rsid w:val="006D41CF"/>
    <w:rsid w:val="006D4ECD"/>
    <w:rsid w:val="006D548F"/>
    <w:rsid w:val="006D5723"/>
    <w:rsid w:val="006D75BA"/>
    <w:rsid w:val="006D7CBB"/>
    <w:rsid w:val="006E001A"/>
    <w:rsid w:val="006E1367"/>
    <w:rsid w:val="006E1784"/>
    <w:rsid w:val="006E20CB"/>
    <w:rsid w:val="006E2499"/>
    <w:rsid w:val="006E2A72"/>
    <w:rsid w:val="006E3DDD"/>
    <w:rsid w:val="006E51DA"/>
    <w:rsid w:val="006E532C"/>
    <w:rsid w:val="006E533B"/>
    <w:rsid w:val="006E5ABA"/>
    <w:rsid w:val="006E5E5E"/>
    <w:rsid w:val="006E6511"/>
    <w:rsid w:val="006E704E"/>
    <w:rsid w:val="006E75A2"/>
    <w:rsid w:val="006F03A4"/>
    <w:rsid w:val="006F0847"/>
    <w:rsid w:val="006F0A24"/>
    <w:rsid w:val="006F1CDA"/>
    <w:rsid w:val="006F1D41"/>
    <w:rsid w:val="006F2268"/>
    <w:rsid w:val="006F29EE"/>
    <w:rsid w:val="006F3568"/>
    <w:rsid w:val="006F49BB"/>
    <w:rsid w:val="006F4A44"/>
    <w:rsid w:val="006F4E3E"/>
    <w:rsid w:val="006F4F14"/>
    <w:rsid w:val="006F5487"/>
    <w:rsid w:val="006F5D58"/>
    <w:rsid w:val="006F64A1"/>
    <w:rsid w:val="006F6EE8"/>
    <w:rsid w:val="006F78A5"/>
    <w:rsid w:val="006F7C5C"/>
    <w:rsid w:val="0070162F"/>
    <w:rsid w:val="00701B62"/>
    <w:rsid w:val="00703F2D"/>
    <w:rsid w:val="00704273"/>
    <w:rsid w:val="007043A6"/>
    <w:rsid w:val="007057B2"/>
    <w:rsid w:val="0070666B"/>
    <w:rsid w:val="00706887"/>
    <w:rsid w:val="00706D58"/>
    <w:rsid w:val="00707440"/>
    <w:rsid w:val="00707613"/>
    <w:rsid w:val="00707B46"/>
    <w:rsid w:val="007109C0"/>
    <w:rsid w:val="007112AE"/>
    <w:rsid w:val="0071139A"/>
    <w:rsid w:val="00711E9A"/>
    <w:rsid w:val="00713461"/>
    <w:rsid w:val="00713C8E"/>
    <w:rsid w:val="00714B98"/>
    <w:rsid w:val="00714E3D"/>
    <w:rsid w:val="00715760"/>
    <w:rsid w:val="00715D91"/>
    <w:rsid w:val="00716DD7"/>
    <w:rsid w:val="007171A7"/>
    <w:rsid w:val="0071721E"/>
    <w:rsid w:val="00717354"/>
    <w:rsid w:val="007175AF"/>
    <w:rsid w:val="00717785"/>
    <w:rsid w:val="00720FC2"/>
    <w:rsid w:val="00723286"/>
    <w:rsid w:val="0072431B"/>
    <w:rsid w:val="00724A6D"/>
    <w:rsid w:val="00724B68"/>
    <w:rsid w:val="0072507E"/>
    <w:rsid w:val="00725641"/>
    <w:rsid w:val="00726323"/>
    <w:rsid w:val="0072672F"/>
    <w:rsid w:val="0072704D"/>
    <w:rsid w:val="0072726D"/>
    <w:rsid w:val="007274EA"/>
    <w:rsid w:val="0073185E"/>
    <w:rsid w:val="00731B20"/>
    <w:rsid w:val="00732B32"/>
    <w:rsid w:val="00733B53"/>
    <w:rsid w:val="00735195"/>
    <w:rsid w:val="0073531B"/>
    <w:rsid w:val="007355E4"/>
    <w:rsid w:val="007363AE"/>
    <w:rsid w:val="007369BB"/>
    <w:rsid w:val="00736AE7"/>
    <w:rsid w:val="00740668"/>
    <w:rsid w:val="00740727"/>
    <w:rsid w:val="00740E3F"/>
    <w:rsid w:val="00741B12"/>
    <w:rsid w:val="00741EB5"/>
    <w:rsid w:val="0074204E"/>
    <w:rsid w:val="007428C4"/>
    <w:rsid w:val="00743E41"/>
    <w:rsid w:val="00745765"/>
    <w:rsid w:val="00745FB2"/>
    <w:rsid w:val="00746D23"/>
    <w:rsid w:val="00747D70"/>
    <w:rsid w:val="00747D8A"/>
    <w:rsid w:val="00750888"/>
    <w:rsid w:val="00752FAD"/>
    <w:rsid w:val="00753EC2"/>
    <w:rsid w:val="00754113"/>
    <w:rsid w:val="007544D6"/>
    <w:rsid w:val="00754C0B"/>
    <w:rsid w:val="0075541D"/>
    <w:rsid w:val="0075541E"/>
    <w:rsid w:val="00755B0A"/>
    <w:rsid w:val="00755CDC"/>
    <w:rsid w:val="00755F40"/>
    <w:rsid w:val="007573A8"/>
    <w:rsid w:val="00757926"/>
    <w:rsid w:val="00757B41"/>
    <w:rsid w:val="00757BE3"/>
    <w:rsid w:val="00761186"/>
    <w:rsid w:val="007622E6"/>
    <w:rsid w:val="007625DC"/>
    <w:rsid w:val="0076270B"/>
    <w:rsid w:val="007629F2"/>
    <w:rsid w:val="00762EDF"/>
    <w:rsid w:val="007630D2"/>
    <w:rsid w:val="0076340B"/>
    <w:rsid w:val="00763983"/>
    <w:rsid w:val="00763D87"/>
    <w:rsid w:val="00764632"/>
    <w:rsid w:val="00765088"/>
    <w:rsid w:val="00766080"/>
    <w:rsid w:val="007660AA"/>
    <w:rsid w:val="00770484"/>
    <w:rsid w:val="007704CB"/>
    <w:rsid w:val="0077188C"/>
    <w:rsid w:val="00771D96"/>
    <w:rsid w:val="007722CE"/>
    <w:rsid w:val="00772962"/>
    <w:rsid w:val="00773162"/>
    <w:rsid w:val="00773E62"/>
    <w:rsid w:val="00774944"/>
    <w:rsid w:val="00774CAE"/>
    <w:rsid w:val="00775E2A"/>
    <w:rsid w:val="00776961"/>
    <w:rsid w:val="00776F26"/>
    <w:rsid w:val="00777AED"/>
    <w:rsid w:val="00777C15"/>
    <w:rsid w:val="00777FFD"/>
    <w:rsid w:val="007801D2"/>
    <w:rsid w:val="0078067A"/>
    <w:rsid w:val="00780C0E"/>
    <w:rsid w:val="00781515"/>
    <w:rsid w:val="007819FA"/>
    <w:rsid w:val="00783A43"/>
    <w:rsid w:val="007845C5"/>
    <w:rsid w:val="00785EEE"/>
    <w:rsid w:val="00787182"/>
    <w:rsid w:val="00787D68"/>
    <w:rsid w:val="00790A13"/>
    <w:rsid w:val="00790DF5"/>
    <w:rsid w:val="00791643"/>
    <w:rsid w:val="00791A27"/>
    <w:rsid w:val="00791BDD"/>
    <w:rsid w:val="00791C51"/>
    <w:rsid w:val="00791E74"/>
    <w:rsid w:val="0079311D"/>
    <w:rsid w:val="00793883"/>
    <w:rsid w:val="007950FA"/>
    <w:rsid w:val="007961F7"/>
    <w:rsid w:val="00796645"/>
    <w:rsid w:val="00796A5E"/>
    <w:rsid w:val="007A0B7A"/>
    <w:rsid w:val="007A1E51"/>
    <w:rsid w:val="007A23A9"/>
    <w:rsid w:val="007A2E4E"/>
    <w:rsid w:val="007A30C7"/>
    <w:rsid w:val="007A3AB5"/>
    <w:rsid w:val="007A3FE5"/>
    <w:rsid w:val="007A4491"/>
    <w:rsid w:val="007A4A66"/>
    <w:rsid w:val="007A5E36"/>
    <w:rsid w:val="007A5E4A"/>
    <w:rsid w:val="007A5F02"/>
    <w:rsid w:val="007A6042"/>
    <w:rsid w:val="007A69E2"/>
    <w:rsid w:val="007A72BA"/>
    <w:rsid w:val="007A7594"/>
    <w:rsid w:val="007B0332"/>
    <w:rsid w:val="007B04AF"/>
    <w:rsid w:val="007B18E5"/>
    <w:rsid w:val="007B1AC6"/>
    <w:rsid w:val="007B1BD8"/>
    <w:rsid w:val="007B1C44"/>
    <w:rsid w:val="007B2235"/>
    <w:rsid w:val="007B22D0"/>
    <w:rsid w:val="007B2A11"/>
    <w:rsid w:val="007B332A"/>
    <w:rsid w:val="007B3788"/>
    <w:rsid w:val="007B498F"/>
    <w:rsid w:val="007B4A59"/>
    <w:rsid w:val="007B4BE9"/>
    <w:rsid w:val="007B5156"/>
    <w:rsid w:val="007B6A7F"/>
    <w:rsid w:val="007B6C40"/>
    <w:rsid w:val="007C0889"/>
    <w:rsid w:val="007C27F1"/>
    <w:rsid w:val="007C2941"/>
    <w:rsid w:val="007C2CEA"/>
    <w:rsid w:val="007C2D04"/>
    <w:rsid w:val="007C2D27"/>
    <w:rsid w:val="007C2D71"/>
    <w:rsid w:val="007C3B14"/>
    <w:rsid w:val="007C4A73"/>
    <w:rsid w:val="007C59FE"/>
    <w:rsid w:val="007C5CFD"/>
    <w:rsid w:val="007C6312"/>
    <w:rsid w:val="007C651B"/>
    <w:rsid w:val="007C71AE"/>
    <w:rsid w:val="007C7A10"/>
    <w:rsid w:val="007C7D62"/>
    <w:rsid w:val="007D04D3"/>
    <w:rsid w:val="007D1262"/>
    <w:rsid w:val="007D1EAA"/>
    <w:rsid w:val="007D2ABF"/>
    <w:rsid w:val="007D360F"/>
    <w:rsid w:val="007D3642"/>
    <w:rsid w:val="007D3F32"/>
    <w:rsid w:val="007D4622"/>
    <w:rsid w:val="007D52B3"/>
    <w:rsid w:val="007D56DF"/>
    <w:rsid w:val="007D5935"/>
    <w:rsid w:val="007D703A"/>
    <w:rsid w:val="007D758A"/>
    <w:rsid w:val="007D7A82"/>
    <w:rsid w:val="007E0ADD"/>
    <w:rsid w:val="007E0B51"/>
    <w:rsid w:val="007E1234"/>
    <w:rsid w:val="007E1273"/>
    <w:rsid w:val="007E187F"/>
    <w:rsid w:val="007E188D"/>
    <w:rsid w:val="007E2A18"/>
    <w:rsid w:val="007E34CB"/>
    <w:rsid w:val="007E5003"/>
    <w:rsid w:val="007E510E"/>
    <w:rsid w:val="007E6B19"/>
    <w:rsid w:val="007E76AB"/>
    <w:rsid w:val="007E77F0"/>
    <w:rsid w:val="007F0BAC"/>
    <w:rsid w:val="007F1749"/>
    <w:rsid w:val="007F1E7F"/>
    <w:rsid w:val="007F2399"/>
    <w:rsid w:val="007F2463"/>
    <w:rsid w:val="007F26B3"/>
    <w:rsid w:val="007F2C01"/>
    <w:rsid w:val="007F3875"/>
    <w:rsid w:val="007F3F84"/>
    <w:rsid w:val="007F50C8"/>
    <w:rsid w:val="007F6549"/>
    <w:rsid w:val="007F6BD7"/>
    <w:rsid w:val="008015AF"/>
    <w:rsid w:val="0080165F"/>
    <w:rsid w:val="008018C1"/>
    <w:rsid w:val="00801BF8"/>
    <w:rsid w:val="008020C2"/>
    <w:rsid w:val="00802602"/>
    <w:rsid w:val="00802D3C"/>
    <w:rsid w:val="00803734"/>
    <w:rsid w:val="00803D59"/>
    <w:rsid w:val="00803D73"/>
    <w:rsid w:val="00803FE1"/>
    <w:rsid w:val="008045F3"/>
    <w:rsid w:val="0080478E"/>
    <w:rsid w:val="008047E5"/>
    <w:rsid w:val="00804BDA"/>
    <w:rsid w:val="008053F7"/>
    <w:rsid w:val="00805F5B"/>
    <w:rsid w:val="00807131"/>
    <w:rsid w:val="00807ACA"/>
    <w:rsid w:val="00807AE7"/>
    <w:rsid w:val="0081036A"/>
    <w:rsid w:val="008104D1"/>
    <w:rsid w:val="0081092A"/>
    <w:rsid w:val="008115D5"/>
    <w:rsid w:val="0081223A"/>
    <w:rsid w:val="0081224A"/>
    <w:rsid w:val="0081224C"/>
    <w:rsid w:val="00812416"/>
    <w:rsid w:val="00812815"/>
    <w:rsid w:val="00813DCC"/>
    <w:rsid w:val="00813DF8"/>
    <w:rsid w:val="00814789"/>
    <w:rsid w:val="00814894"/>
    <w:rsid w:val="00814CAF"/>
    <w:rsid w:val="00815D47"/>
    <w:rsid w:val="00816445"/>
    <w:rsid w:val="00816F02"/>
    <w:rsid w:val="008170D9"/>
    <w:rsid w:val="008173C2"/>
    <w:rsid w:val="00817545"/>
    <w:rsid w:val="00817BDF"/>
    <w:rsid w:val="00817CF4"/>
    <w:rsid w:val="008200BC"/>
    <w:rsid w:val="00821904"/>
    <w:rsid w:val="00821D55"/>
    <w:rsid w:val="00821F71"/>
    <w:rsid w:val="00822055"/>
    <w:rsid w:val="0082491F"/>
    <w:rsid w:val="00824933"/>
    <w:rsid w:val="00825188"/>
    <w:rsid w:val="0082564C"/>
    <w:rsid w:val="008258FB"/>
    <w:rsid w:val="008278B8"/>
    <w:rsid w:val="00827F34"/>
    <w:rsid w:val="00830204"/>
    <w:rsid w:val="00830350"/>
    <w:rsid w:val="00831541"/>
    <w:rsid w:val="00832B2A"/>
    <w:rsid w:val="00833068"/>
    <w:rsid w:val="008334A4"/>
    <w:rsid w:val="008337F9"/>
    <w:rsid w:val="008345D6"/>
    <w:rsid w:val="008345E2"/>
    <w:rsid w:val="00836129"/>
    <w:rsid w:val="00837E2B"/>
    <w:rsid w:val="008404E2"/>
    <w:rsid w:val="00841122"/>
    <w:rsid w:val="00841244"/>
    <w:rsid w:val="00841935"/>
    <w:rsid w:val="008419C1"/>
    <w:rsid w:val="0084264E"/>
    <w:rsid w:val="00843634"/>
    <w:rsid w:val="00843C41"/>
    <w:rsid w:val="00846528"/>
    <w:rsid w:val="00846E9F"/>
    <w:rsid w:val="0084746F"/>
    <w:rsid w:val="0085043F"/>
    <w:rsid w:val="008512F0"/>
    <w:rsid w:val="00851C64"/>
    <w:rsid w:val="00851FE4"/>
    <w:rsid w:val="008531F6"/>
    <w:rsid w:val="00854574"/>
    <w:rsid w:val="00854799"/>
    <w:rsid w:val="00854CB8"/>
    <w:rsid w:val="00855552"/>
    <w:rsid w:val="00856326"/>
    <w:rsid w:val="0085632C"/>
    <w:rsid w:val="00857057"/>
    <w:rsid w:val="00857394"/>
    <w:rsid w:val="0085783D"/>
    <w:rsid w:val="008601C0"/>
    <w:rsid w:val="008602E9"/>
    <w:rsid w:val="0086077A"/>
    <w:rsid w:val="00861570"/>
    <w:rsid w:val="008616B9"/>
    <w:rsid w:val="00861F40"/>
    <w:rsid w:val="0086236F"/>
    <w:rsid w:val="00862B0D"/>
    <w:rsid w:val="008639FB"/>
    <w:rsid w:val="008641E6"/>
    <w:rsid w:val="00864EB5"/>
    <w:rsid w:val="00866993"/>
    <w:rsid w:val="00867F8F"/>
    <w:rsid w:val="008707D6"/>
    <w:rsid w:val="008708BD"/>
    <w:rsid w:val="008713B8"/>
    <w:rsid w:val="00871ABD"/>
    <w:rsid w:val="00871D2B"/>
    <w:rsid w:val="008722ED"/>
    <w:rsid w:val="008728F2"/>
    <w:rsid w:val="00872F47"/>
    <w:rsid w:val="0087547B"/>
    <w:rsid w:val="008754ED"/>
    <w:rsid w:val="0087588E"/>
    <w:rsid w:val="00876398"/>
    <w:rsid w:val="00880096"/>
    <w:rsid w:val="00880780"/>
    <w:rsid w:val="008819D9"/>
    <w:rsid w:val="00882106"/>
    <w:rsid w:val="00882CF6"/>
    <w:rsid w:val="00884207"/>
    <w:rsid w:val="008847F9"/>
    <w:rsid w:val="00884876"/>
    <w:rsid w:val="00885157"/>
    <w:rsid w:val="008857B0"/>
    <w:rsid w:val="008858EA"/>
    <w:rsid w:val="008860A5"/>
    <w:rsid w:val="0088640E"/>
    <w:rsid w:val="0088658F"/>
    <w:rsid w:val="008869B8"/>
    <w:rsid w:val="0088746B"/>
    <w:rsid w:val="00887A8A"/>
    <w:rsid w:val="00887B17"/>
    <w:rsid w:val="00890177"/>
    <w:rsid w:val="00890681"/>
    <w:rsid w:val="00890AE8"/>
    <w:rsid w:val="00890B02"/>
    <w:rsid w:val="008921B3"/>
    <w:rsid w:val="00892B1B"/>
    <w:rsid w:val="008933ED"/>
    <w:rsid w:val="008943C7"/>
    <w:rsid w:val="00894405"/>
    <w:rsid w:val="0089553E"/>
    <w:rsid w:val="0089685C"/>
    <w:rsid w:val="00897255"/>
    <w:rsid w:val="008974C8"/>
    <w:rsid w:val="008975E6"/>
    <w:rsid w:val="008A054A"/>
    <w:rsid w:val="008A0566"/>
    <w:rsid w:val="008A0D24"/>
    <w:rsid w:val="008A1E44"/>
    <w:rsid w:val="008A37D9"/>
    <w:rsid w:val="008A3C75"/>
    <w:rsid w:val="008A485D"/>
    <w:rsid w:val="008A4AB8"/>
    <w:rsid w:val="008A4B12"/>
    <w:rsid w:val="008A5BC5"/>
    <w:rsid w:val="008A5CCE"/>
    <w:rsid w:val="008A60A1"/>
    <w:rsid w:val="008A75E1"/>
    <w:rsid w:val="008A79BC"/>
    <w:rsid w:val="008A7DA8"/>
    <w:rsid w:val="008B02D3"/>
    <w:rsid w:val="008B0619"/>
    <w:rsid w:val="008B1520"/>
    <w:rsid w:val="008B2443"/>
    <w:rsid w:val="008B24EC"/>
    <w:rsid w:val="008B28B3"/>
    <w:rsid w:val="008B30F1"/>
    <w:rsid w:val="008B36A9"/>
    <w:rsid w:val="008B39D5"/>
    <w:rsid w:val="008B3AC0"/>
    <w:rsid w:val="008B3B12"/>
    <w:rsid w:val="008B40D2"/>
    <w:rsid w:val="008B417E"/>
    <w:rsid w:val="008B454D"/>
    <w:rsid w:val="008B4A46"/>
    <w:rsid w:val="008B4C29"/>
    <w:rsid w:val="008B658A"/>
    <w:rsid w:val="008B65BA"/>
    <w:rsid w:val="008B664F"/>
    <w:rsid w:val="008B6815"/>
    <w:rsid w:val="008B6D86"/>
    <w:rsid w:val="008B76A2"/>
    <w:rsid w:val="008B775D"/>
    <w:rsid w:val="008B7B5A"/>
    <w:rsid w:val="008C135B"/>
    <w:rsid w:val="008C2BEF"/>
    <w:rsid w:val="008C2E3D"/>
    <w:rsid w:val="008C4739"/>
    <w:rsid w:val="008C4842"/>
    <w:rsid w:val="008C5112"/>
    <w:rsid w:val="008C5951"/>
    <w:rsid w:val="008C5CE9"/>
    <w:rsid w:val="008C6445"/>
    <w:rsid w:val="008C7012"/>
    <w:rsid w:val="008C71E4"/>
    <w:rsid w:val="008C7328"/>
    <w:rsid w:val="008D0159"/>
    <w:rsid w:val="008D396F"/>
    <w:rsid w:val="008D3E52"/>
    <w:rsid w:val="008D42FB"/>
    <w:rsid w:val="008D478C"/>
    <w:rsid w:val="008D4B53"/>
    <w:rsid w:val="008D6266"/>
    <w:rsid w:val="008D63D4"/>
    <w:rsid w:val="008D6437"/>
    <w:rsid w:val="008D6FB8"/>
    <w:rsid w:val="008D6FEF"/>
    <w:rsid w:val="008D71AF"/>
    <w:rsid w:val="008D7CFA"/>
    <w:rsid w:val="008E07CD"/>
    <w:rsid w:val="008E0B89"/>
    <w:rsid w:val="008E0E9A"/>
    <w:rsid w:val="008E14DD"/>
    <w:rsid w:val="008E1DE2"/>
    <w:rsid w:val="008E31C0"/>
    <w:rsid w:val="008E3785"/>
    <w:rsid w:val="008E408A"/>
    <w:rsid w:val="008E5D55"/>
    <w:rsid w:val="008E622A"/>
    <w:rsid w:val="008E79C8"/>
    <w:rsid w:val="008E7B16"/>
    <w:rsid w:val="008F0710"/>
    <w:rsid w:val="008F0B47"/>
    <w:rsid w:val="008F0D03"/>
    <w:rsid w:val="008F10BE"/>
    <w:rsid w:val="008F1793"/>
    <w:rsid w:val="008F2360"/>
    <w:rsid w:val="008F36A8"/>
    <w:rsid w:val="008F3889"/>
    <w:rsid w:val="008F41E7"/>
    <w:rsid w:val="008F486D"/>
    <w:rsid w:val="008F4C00"/>
    <w:rsid w:val="008F4D76"/>
    <w:rsid w:val="008F58B4"/>
    <w:rsid w:val="008F5AD3"/>
    <w:rsid w:val="008F5E84"/>
    <w:rsid w:val="008F5EEC"/>
    <w:rsid w:val="008F6AED"/>
    <w:rsid w:val="008F6F04"/>
    <w:rsid w:val="008F7043"/>
    <w:rsid w:val="008F7966"/>
    <w:rsid w:val="009009D3"/>
    <w:rsid w:val="00901303"/>
    <w:rsid w:val="0090152D"/>
    <w:rsid w:val="00903AFE"/>
    <w:rsid w:val="00904371"/>
    <w:rsid w:val="00905D08"/>
    <w:rsid w:val="00907FE9"/>
    <w:rsid w:val="0091026C"/>
    <w:rsid w:val="00911357"/>
    <w:rsid w:val="00911941"/>
    <w:rsid w:val="00911F5A"/>
    <w:rsid w:val="00912B46"/>
    <w:rsid w:val="00912F5F"/>
    <w:rsid w:val="00913D95"/>
    <w:rsid w:val="00914535"/>
    <w:rsid w:val="009150ED"/>
    <w:rsid w:val="00915E84"/>
    <w:rsid w:val="00916C46"/>
    <w:rsid w:val="00916E35"/>
    <w:rsid w:val="009175F7"/>
    <w:rsid w:val="00917D36"/>
    <w:rsid w:val="00921C11"/>
    <w:rsid w:val="00922480"/>
    <w:rsid w:val="00922B08"/>
    <w:rsid w:val="00922F4D"/>
    <w:rsid w:val="00923324"/>
    <w:rsid w:val="0092467D"/>
    <w:rsid w:val="009246F1"/>
    <w:rsid w:val="00925194"/>
    <w:rsid w:val="00926006"/>
    <w:rsid w:val="0092637D"/>
    <w:rsid w:val="009266C9"/>
    <w:rsid w:val="009268B7"/>
    <w:rsid w:val="00926960"/>
    <w:rsid w:val="00926C11"/>
    <w:rsid w:val="00927AE1"/>
    <w:rsid w:val="009306F5"/>
    <w:rsid w:val="00930C44"/>
    <w:rsid w:val="00931088"/>
    <w:rsid w:val="00931583"/>
    <w:rsid w:val="0093174D"/>
    <w:rsid w:val="009317AA"/>
    <w:rsid w:val="00931B0A"/>
    <w:rsid w:val="00933219"/>
    <w:rsid w:val="009334EA"/>
    <w:rsid w:val="0093503F"/>
    <w:rsid w:val="00936049"/>
    <w:rsid w:val="009360EB"/>
    <w:rsid w:val="0093619E"/>
    <w:rsid w:val="00937405"/>
    <w:rsid w:val="009378C7"/>
    <w:rsid w:val="00937FE5"/>
    <w:rsid w:val="009409AF"/>
    <w:rsid w:val="00940D1A"/>
    <w:rsid w:val="00940D60"/>
    <w:rsid w:val="009417F0"/>
    <w:rsid w:val="00941E04"/>
    <w:rsid w:val="00943179"/>
    <w:rsid w:val="00943AF5"/>
    <w:rsid w:val="00944CF7"/>
    <w:rsid w:val="00945CF2"/>
    <w:rsid w:val="00946799"/>
    <w:rsid w:val="00946D42"/>
    <w:rsid w:val="0094785D"/>
    <w:rsid w:val="00947CAC"/>
    <w:rsid w:val="0095051C"/>
    <w:rsid w:val="009507B5"/>
    <w:rsid w:val="00951001"/>
    <w:rsid w:val="00951052"/>
    <w:rsid w:val="00952084"/>
    <w:rsid w:val="00953746"/>
    <w:rsid w:val="0095486A"/>
    <w:rsid w:val="009550FF"/>
    <w:rsid w:val="0095529E"/>
    <w:rsid w:val="00955468"/>
    <w:rsid w:val="00955819"/>
    <w:rsid w:val="009561A4"/>
    <w:rsid w:val="009562F1"/>
    <w:rsid w:val="0095697A"/>
    <w:rsid w:val="009569EA"/>
    <w:rsid w:val="00956D92"/>
    <w:rsid w:val="00956E58"/>
    <w:rsid w:val="00957968"/>
    <w:rsid w:val="00957AFB"/>
    <w:rsid w:val="00960223"/>
    <w:rsid w:val="00960AF7"/>
    <w:rsid w:val="00961D39"/>
    <w:rsid w:val="009625AA"/>
    <w:rsid w:val="009630E3"/>
    <w:rsid w:val="009641E2"/>
    <w:rsid w:val="00964551"/>
    <w:rsid w:val="00964A95"/>
    <w:rsid w:val="00965951"/>
    <w:rsid w:val="00965FF2"/>
    <w:rsid w:val="009674C8"/>
    <w:rsid w:val="00967ACB"/>
    <w:rsid w:val="00967EC3"/>
    <w:rsid w:val="00971299"/>
    <w:rsid w:val="009712F0"/>
    <w:rsid w:val="00971616"/>
    <w:rsid w:val="009727D8"/>
    <w:rsid w:val="00972AED"/>
    <w:rsid w:val="00974817"/>
    <w:rsid w:val="00975621"/>
    <w:rsid w:val="009757B8"/>
    <w:rsid w:val="009759D3"/>
    <w:rsid w:val="00977708"/>
    <w:rsid w:val="00980FBA"/>
    <w:rsid w:val="009810B7"/>
    <w:rsid w:val="009815EA"/>
    <w:rsid w:val="00981C1A"/>
    <w:rsid w:val="009820C4"/>
    <w:rsid w:val="009832AA"/>
    <w:rsid w:val="00983557"/>
    <w:rsid w:val="00983ECD"/>
    <w:rsid w:val="00984352"/>
    <w:rsid w:val="00985BAD"/>
    <w:rsid w:val="009865CD"/>
    <w:rsid w:val="00986FD1"/>
    <w:rsid w:val="00987A73"/>
    <w:rsid w:val="009907FA"/>
    <w:rsid w:val="00991079"/>
    <w:rsid w:val="00991151"/>
    <w:rsid w:val="00991FC9"/>
    <w:rsid w:val="00992C27"/>
    <w:rsid w:val="009944C0"/>
    <w:rsid w:val="00995100"/>
    <w:rsid w:val="00995CF1"/>
    <w:rsid w:val="00995D13"/>
    <w:rsid w:val="00995D2E"/>
    <w:rsid w:val="009968A7"/>
    <w:rsid w:val="009968C5"/>
    <w:rsid w:val="0099770F"/>
    <w:rsid w:val="0099772D"/>
    <w:rsid w:val="00997F68"/>
    <w:rsid w:val="009A08AC"/>
    <w:rsid w:val="009A09BA"/>
    <w:rsid w:val="009A149F"/>
    <w:rsid w:val="009A22F7"/>
    <w:rsid w:val="009A26F0"/>
    <w:rsid w:val="009A2F68"/>
    <w:rsid w:val="009A3ADC"/>
    <w:rsid w:val="009A4DEC"/>
    <w:rsid w:val="009A5BD1"/>
    <w:rsid w:val="009A6297"/>
    <w:rsid w:val="009A6D05"/>
    <w:rsid w:val="009B053E"/>
    <w:rsid w:val="009B1439"/>
    <w:rsid w:val="009B18AF"/>
    <w:rsid w:val="009B1AFD"/>
    <w:rsid w:val="009B2480"/>
    <w:rsid w:val="009B2716"/>
    <w:rsid w:val="009B2A6A"/>
    <w:rsid w:val="009B3CEE"/>
    <w:rsid w:val="009B4FED"/>
    <w:rsid w:val="009B519D"/>
    <w:rsid w:val="009B569A"/>
    <w:rsid w:val="009B5E2A"/>
    <w:rsid w:val="009B602B"/>
    <w:rsid w:val="009B6576"/>
    <w:rsid w:val="009B6BC0"/>
    <w:rsid w:val="009B6CC2"/>
    <w:rsid w:val="009B6EB5"/>
    <w:rsid w:val="009B778A"/>
    <w:rsid w:val="009C00EA"/>
    <w:rsid w:val="009C0FE9"/>
    <w:rsid w:val="009C1E53"/>
    <w:rsid w:val="009C2295"/>
    <w:rsid w:val="009C2565"/>
    <w:rsid w:val="009C384B"/>
    <w:rsid w:val="009C3EA3"/>
    <w:rsid w:val="009C4A90"/>
    <w:rsid w:val="009C511E"/>
    <w:rsid w:val="009C5647"/>
    <w:rsid w:val="009C5C68"/>
    <w:rsid w:val="009C749B"/>
    <w:rsid w:val="009D2A62"/>
    <w:rsid w:val="009D2F96"/>
    <w:rsid w:val="009D3709"/>
    <w:rsid w:val="009D3F4C"/>
    <w:rsid w:val="009D4369"/>
    <w:rsid w:val="009D5C83"/>
    <w:rsid w:val="009D733A"/>
    <w:rsid w:val="009E28A0"/>
    <w:rsid w:val="009E385E"/>
    <w:rsid w:val="009E4CAC"/>
    <w:rsid w:val="009E6767"/>
    <w:rsid w:val="009E68C5"/>
    <w:rsid w:val="009E6DF0"/>
    <w:rsid w:val="009E71D6"/>
    <w:rsid w:val="009E74AD"/>
    <w:rsid w:val="009E791F"/>
    <w:rsid w:val="009E7B1E"/>
    <w:rsid w:val="009F0A53"/>
    <w:rsid w:val="009F0E93"/>
    <w:rsid w:val="009F14B8"/>
    <w:rsid w:val="009F1B4D"/>
    <w:rsid w:val="009F1BBA"/>
    <w:rsid w:val="009F2479"/>
    <w:rsid w:val="009F3C8C"/>
    <w:rsid w:val="009F41EF"/>
    <w:rsid w:val="009F546F"/>
    <w:rsid w:val="009F62A4"/>
    <w:rsid w:val="009F7BF0"/>
    <w:rsid w:val="009F7C18"/>
    <w:rsid w:val="009F7D33"/>
    <w:rsid w:val="009F7DA5"/>
    <w:rsid w:val="009F7DB3"/>
    <w:rsid w:val="00A000EB"/>
    <w:rsid w:val="00A01A5D"/>
    <w:rsid w:val="00A01B6B"/>
    <w:rsid w:val="00A051ED"/>
    <w:rsid w:val="00A053A3"/>
    <w:rsid w:val="00A067E8"/>
    <w:rsid w:val="00A071DD"/>
    <w:rsid w:val="00A0761A"/>
    <w:rsid w:val="00A07B6D"/>
    <w:rsid w:val="00A1007A"/>
    <w:rsid w:val="00A10838"/>
    <w:rsid w:val="00A10C01"/>
    <w:rsid w:val="00A11263"/>
    <w:rsid w:val="00A12673"/>
    <w:rsid w:val="00A12B70"/>
    <w:rsid w:val="00A12CB0"/>
    <w:rsid w:val="00A14149"/>
    <w:rsid w:val="00A1520A"/>
    <w:rsid w:val="00A164BA"/>
    <w:rsid w:val="00A176EA"/>
    <w:rsid w:val="00A17864"/>
    <w:rsid w:val="00A17D9A"/>
    <w:rsid w:val="00A17F36"/>
    <w:rsid w:val="00A2159E"/>
    <w:rsid w:val="00A21AEE"/>
    <w:rsid w:val="00A2202E"/>
    <w:rsid w:val="00A24C12"/>
    <w:rsid w:val="00A24EA3"/>
    <w:rsid w:val="00A257FD"/>
    <w:rsid w:val="00A25CE1"/>
    <w:rsid w:val="00A25DF7"/>
    <w:rsid w:val="00A27294"/>
    <w:rsid w:val="00A27933"/>
    <w:rsid w:val="00A3027A"/>
    <w:rsid w:val="00A30EAD"/>
    <w:rsid w:val="00A30ED0"/>
    <w:rsid w:val="00A3223C"/>
    <w:rsid w:val="00A32819"/>
    <w:rsid w:val="00A32C21"/>
    <w:rsid w:val="00A32CF7"/>
    <w:rsid w:val="00A32CF8"/>
    <w:rsid w:val="00A33F3F"/>
    <w:rsid w:val="00A34A96"/>
    <w:rsid w:val="00A34CCA"/>
    <w:rsid w:val="00A35935"/>
    <w:rsid w:val="00A35A4A"/>
    <w:rsid w:val="00A35DA9"/>
    <w:rsid w:val="00A37333"/>
    <w:rsid w:val="00A37EF9"/>
    <w:rsid w:val="00A37FFA"/>
    <w:rsid w:val="00A42785"/>
    <w:rsid w:val="00A428F5"/>
    <w:rsid w:val="00A42989"/>
    <w:rsid w:val="00A42AA0"/>
    <w:rsid w:val="00A431DE"/>
    <w:rsid w:val="00A4396C"/>
    <w:rsid w:val="00A44C78"/>
    <w:rsid w:val="00A44F85"/>
    <w:rsid w:val="00A4636A"/>
    <w:rsid w:val="00A46702"/>
    <w:rsid w:val="00A46D0A"/>
    <w:rsid w:val="00A46D41"/>
    <w:rsid w:val="00A4731A"/>
    <w:rsid w:val="00A47C2B"/>
    <w:rsid w:val="00A52012"/>
    <w:rsid w:val="00A521DA"/>
    <w:rsid w:val="00A52696"/>
    <w:rsid w:val="00A531C4"/>
    <w:rsid w:val="00A53A67"/>
    <w:rsid w:val="00A55D23"/>
    <w:rsid w:val="00A55E51"/>
    <w:rsid w:val="00A5616F"/>
    <w:rsid w:val="00A571CE"/>
    <w:rsid w:val="00A57DC0"/>
    <w:rsid w:val="00A60F46"/>
    <w:rsid w:val="00A627DD"/>
    <w:rsid w:val="00A62DE6"/>
    <w:rsid w:val="00A655EF"/>
    <w:rsid w:val="00A659F2"/>
    <w:rsid w:val="00A66AEC"/>
    <w:rsid w:val="00A66DF9"/>
    <w:rsid w:val="00A67D3C"/>
    <w:rsid w:val="00A70BC3"/>
    <w:rsid w:val="00A70D8E"/>
    <w:rsid w:val="00A72457"/>
    <w:rsid w:val="00A72F08"/>
    <w:rsid w:val="00A73F0F"/>
    <w:rsid w:val="00A7449B"/>
    <w:rsid w:val="00A74CD5"/>
    <w:rsid w:val="00A752D6"/>
    <w:rsid w:val="00A76837"/>
    <w:rsid w:val="00A76DD8"/>
    <w:rsid w:val="00A76EAC"/>
    <w:rsid w:val="00A77289"/>
    <w:rsid w:val="00A77349"/>
    <w:rsid w:val="00A77D24"/>
    <w:rsid w:val="00A808C0"/>
    <w:rsid w:val="00A81152"/>
    <w:rsid w:val="00A81AF1"/>
    <w:rsid w:val="00A82A92"/>
    <w:rsid w:val="00A841B9"/>
    <w:rsid w:val="00A846CD"/>
    <w:rsid w:val="00A84F70"/>
    <w:rsid w:val="00A851A4"/>
    <w:rsid w:val="00A85365"/>
    <w:rsid w:val="00A85521"/>
    <w:rsid w:val="00A86A11"/>
    <w:rsid w:val="00A87A3F"/>
    <w:rsid w:val="00A9014D"/>
    <w:rsid w:val="00A90875"/>
    <w:rsid w:val="00A91233"/>
    <w:rsid w:val="00A932FE"/>
    <w:rsid w:val="00A9402B"/>
    <w:rsid w:val="00A9423B"/>
    <w:rsid w:val="00A9473B"/>
    <w:rsid w:val="00A94AB4"/>
    <w:rsid w:val="00A94CAB"/>
    <w:rsid w:val="00A95B93"/>
    <w:rsid w:val="00A95C9B"/>
    <w:rsid w:val="00A97F44"/>
    <w:rsid w:val="00AA11C8"/>
    <w:rsid w:val="00AA1564"/>
    <w:rsid w:val="00AA1BB1"/>
    <w:rsid w:val="00AA1CBD"/>
    <w:rsid w:val="00AA29AB"/>
    <w:rsid w:val="00AA2FD6"/>
    <w:rsid w:val="00AA3767"/>
    <w:rsid w:val="00AA3D7A"/>
    <w:rsid w:val="00AA440F"/>
    <w:rsid w:val="00AA4B1E"/>
    <w:rsid w:val="00AA4CC2"/>
    <w:rsid w:val="00AA50DD"/>
    <w:rsid w:val="00AA55B1"/>
    <w:rsid w:val="00AA5D29"/>
    <w:rsid w:val="00AA5FA6"/>
    <w:rsid w:val="00AA6971"/>
    <w:rsid w:val="00AA6AA0"/>
    <w:rsid w:val="00AA6F27"/>
    <w:rsid w:val="00AA6F69"/>
    <w:rsid w:val="00AA76C0"/>
    <w:rsid w:val="00AA792F"/>
    <w:rsid w:val="00AA7DFF"/>
    <w:rsid w:val="00AB0215"/>
    <w:rsid w:val="00AB0558"/>
    <w:rsid w:val="00AB0BFB"/>
    <w:rsid w:val="00AB25D7"/>
    <w:rsid w:val="00AB2F91"/>
    <w:rsid w:val="00AB334E"/>
    <w:rsid w:val="00AB3A71"/>
    <w:rsid w:val="00AB3E53"/>
    <w:rsid w:val="00AB5726"/>
    <w:rsid w:val="00AB5EDD"/>
    <w:rsid w:val="00AB616A"/>
    <w:rsid w:val="00AB620C"/>
    <w:rsid w:val="00AC0907"/>
    <w:rsid w:val="00AC0969"/>
    <w:rsid w:val="00AC1695"/>
    <w:rsid w:val="00AC18EF"/>
    <w:rsid w:val="00AC1A27"/>
    <w:rsid w:val="00AC1F94"/>
    <w:rsid w:val="00AC2092"/>
    <w:rsid w:val="00AC223E"/>
    <w:rsid w:val="00AC28E0"/>
    <w:rsid w:val="00AC3AFD"/>
    <w:rsid w:val="00AC4207"/>
    <w:rsid w:val="00AC4962"/>
    <w:rsid w:val="00AC503F"/>
    <w:rsid w:val="00AC5451"/>
    <w:rsid w:val="00AC54CB"/>
    <w:rsid w:val="00AC6189"/>
    <w:rsid w:val="00AC6E3D"/>
    <w:rsid w:val="00AC70AD"/>
    <w:rsid w:val="00AC717E"/>
    <w:rsid w:val="00AC780F"/>
    <w:rsid w:val="00AD0BCA"/>
    <w:rsid w:val="00AD2A6F"/>
    <w:rsid w:val="00AD2C49"/>
    <w:rsid w:val="00AD326E"/>
    <w:rsid w:val="00AD3797"/>
    <w:rsid w:val="00AD5DC0"/>
    <w:rsid w:val="00AD6883"/>
    <w:rsid w:val="00AD7390"/>
    <w:rsid w:val="00AD75F6"/>
    <w:rsid w:val="00AE0163"/>
    <w:rsid w:val="00AE03A5"/>
    <w:rsid w:val="00AE25B1"/>
    <w:rsid w:val="00AE261B"/>
    <w:rsid w:val="00AE33A4"/>
    <w:rsid w:val="00AE345A"/>
    <w:rsid w:val="00AE407E"/>
    <w:rsid w:val="00AE57D6"/>
    <w:rsid w:val="00AE676F"/>
    <w:rsid w:val="00AE7E31"/>
    <w:rsid w:val="00AF090E"/>
    <w:rsid w:val="00AF09D2"/>
    <w:rsid w:val="00AF1557"/>
    <w:rsid w:val="00AF19E3"/>
    <w:rsid w:val="00AF1F63"/>
    <w:rsid w:val="00AF22E7"/>
    <w:rsid w:val="00AF2902"/>
    <w:rsid w:val="00AF2C50"/>
    <w:rsid w:val="00AF2FC9"/>
    <w:rsid w:val="00AF32EA"/>
    <w:rsid w:val="00AF37DC"/>
    <w:rsid w:val="00AF3EAA"/>
    <w:rsid w:val="00AF602A"/>
    <w:rsid w:val="00AF66CD"/>
    <w:rsid w:val="00B00DB0"/>
    <w:rsid w:val="00B01731"/>
    <w:rsid w:val="00B01AF5"/>
    <w:rsid w:val="00B023D0"/>
    <w:rsid w:val="00B0329C"/>
    <w:rsid w:val="00B03F47"/>
    <w:rsid w:val="00B03FCA"/>
    <w:rsid w:val="00B04428"/>
    <w:rsid w:val="00B05A01"/>
    <w:rsid w:val="00B05E8E"/>
    <w:rsid w:val="00B06388"/>
    <w:rsid w:val="00B069D7"/>
    <w:rsid w:val="00B0737F"/>
    <w:rsid w:val="00B1013A"/>
    <w:rsid w:val="00B11117"/>
    <w:rsid w:val="00B13E01"/>
    <w:rsid w:val="00B14700"/>
    <w:rsid w:val="00B14D0D"/>
    <w:rsid w:val="00B1573F"/>
    <w:rsid w:val="00B16611"/>
    <w:rsid w:val="00B17B0B"/>
    <w:rsid w:val="00B21B07"/>
    <w:rsid w:val="00B22279"/>
    <w:rsid w:val="00B22414"/>
    <w:rsid w:val="00B2304F"/>
    <w:rsid w:val="00B23D48"/>
    <w:rsid w:val="00B247C7"/>
    <w:rsid w:val="00B264DC"/>
    <w:rsid w:val="00B265DD"/>
    <w:rsid w:val="00B26A76"/>
    <w:rsid w:val="00B271E9"/>
    <w:rsid w:val="00B272F0"/>
    <w:rsid w:val="00B27C6F"/>
    <w:rsid w:val="00B323E5"/>
    <w:rsid w:val="00B351D1"/>
    <w:rsid w:val="00B36598"/>
    <w:rsid w:val="00B36DE3"/>
    <w:rsid w:val="00B37FF6"/>
    <w:rsid w:val="00B4075C"/>
    <w:rsid w:val="00B40C3B"/>
    <w:rsid w:val="00B415BA"/>
    <w:rsid w:val="00B42D22"/>
    <w:rsid w:val="00B430B4"/>
    <w:rsid w:val="00B4387E"/>
    <w:rsid w:val="00B43FD4"/>
    <w:rsid w:val="00B4454C"/>
    <w:rsid w:val="00B449DB"/>
    <w:rsid w:val="00B44B30"/>
    <w:rsid w:val="00B44C83"/>
    <w:rsid w:val="00B457AC"/>
    <w:rsid w:val="00B45A48"/>
    <w:rsid w:val="00B45CC7"/>
    <w:rsid w:val="00B45D24"/>
    <w:rsid w:val="00B46678"/>
    <w:rsid w:val="00B50190"/>
    <w:rsid w:val="00B5156B"/>
    <w:rsid w:val="00B51814"/>
    <w:rsid w:val="00B51ADC"/>
    <w:rsid w:val="00B51E4B"/>
    <w:rsid w:val="00B54058"/>
    <w:rsid w:val="00B54340"/>
    <w:rsid w:val="00B55ECD"/>
    <w:rsid w:val="00B564DA"/>
    <w:rsid w:val="00B56A13"/>
    <w:rsid w:val="00B57F73"/>
    <w:rsid w:val="00B607FE"/>
    <w:rsid w:val="00B60C9B"/>
    <w:rsid w:val="00B61328"/>
    <w:rsid w:val="00B617C6"/>
    <w:rsid w:val="00B617E4"/>
    <w:rsid w:val="00B61D7B"/>
    <w:rsid w:val="00B6204A"/>
    <w:rsid w:val="00B64440"/>
    <w:rsid w:val="00B64CC1"/>
    <w:rsid w:val="00B65292"/>
    <w:rsid w:val="00B65CAA"/>
    <w:rsid w:val="00B65F46"/>
    <w:rsid w:val="00B6618A"/>
    <w:rsid w:val="00B66F76"/>
    <w:rsid w:val="00B7050F"/>
    <w:rsid w:val="00B71F44"/>
    <w:rsid w:val="00B720A0"/>
    <w:rsid w:val="00B72A7F"/>
    <w:rsid w:val="00B72F3C"/>
    <w:rsid w:val="00B731E1"/>
    <w:rsid w:val="00B7369A"/>
    <w:rsid w:val="00B7481C"/>
    <w:rsid w:val="00B752C8"/>
    <w:rsid w:val="00B7589A"/>
    <w:rsid w:val="00B76083"/>
    <w:rsid w:val="00B762EF"/>
    <w:rsid w:val="00B76ABC"/>
    <w:rsid w:val="00B76F57"/>
    <w:rsid w:val="00B77656"/>
    <w:rsid w:val="00B800E4"/>
    <w:rsid w:val="00B814CB"/>
    <w:rsid w:val="00B81629"/>
    <w:rsid w:val="00B84807"/>
    <w:rsid w:val="00B848CA"/>
    <w:rsid w:val="00B856F2"/>
    <w:rsid w:val="00B85855"/>
    <w:rsid w:val="00B85DAC"/>
    <w:rsid w:val="00B85FF6"/>
    <w:rsid w:val="00B86A5D"/>
    <w:rsid w:val="00B9170D"/>
    <w:rsid w:val="00B91A1F"/>
    <w:rsid w:val="00B92272"/>
    <w:rsid w:val="00B92BB3"/>
    <w:rsid w:val="00B939BF"/>
    <w:rsid w:val="00B94008"/>
    <w:rsid w:val="00B94952"/>
    <w:rsid w:val="00B9513F"/>
    <w:rsid w:val="00B9722A"/>
    <w:rsid w:val="00B97510"/>
    <w:rsid w:val="00B97BBC"/>
    <w:rsid w:val="00B97D25"/>
    <w:rsid w:val="00BA0933"/>
    <w:rsid w:val="00BA1656"/>
    <w:rsid w:val="00BA1859"/>
    <w:rsid w:val="00BA2F5F"/>
    <w:rsid w:val="00BA36E4"/>
    <w:rsid w:val="00BA3EAF"/>
    <w:rsid w:val="00BA58FA"/>
    <w:rsid w:val="00BA5E66"/>
    <w:rsid w:val="00BA67D7"/>
    <w:rsid w:val="00BA6D51"/>
    <w:rsid w:val="00BA742A"/>
    <w:rsid w:val="00BB014D"/>
    <w:rsid w:val="00BB0E90"/>
    <w:rsid w:val="00BB27F7"/>
    <w:rsid w:val="00BB34AC"/>
    <w:rsid w:val="00BB3583"/>
    <w:rsid w:val="00BB46A7"/>
    <w:rsid w:val="00BB4D7D"/>
    <w:rsid w:val="00BB543B"/>
    <w:rsid w:val="00BB6AC9"/>
    <w:rsid w:val="00BB70F4"/>
    <w:rsid w:val="00BB7E30"/>
    <w:rsid w:val="00BC3713"/>
    <w:rsid w:val="00BC38A8"/>
    <w:rsid w:val="00BC38C4"/>
    <w:rsid w:val="00BC42D5"/>
    <w:rsid w:val="00BC4EE5"/>
    <w:rsid w:val="00BC558E"/>
    <w:rsid w:val="00BC64CC"/>
    <w:rsid w:val="00BC6C8F"/>
    <w:rsid w:val="00BC705D"/>
    <w:rsid w:val="00BC7268"/>
    <w:rsid w:val="00BD050F"/>
    <w:rsid w:val="00BD0518"/>
    <w:rsid w:val="00BD13B5"/>
    <w:rsid w:val="00BD1445"/>
    <w:rsid w:val="00BD1E4F"/>
    <w:rsid w:val="00BD3276"/>
    <w:rsid w:val="00BD48E4"/>
    <w:rsid w:val="00BD4BB7"/>
    <w:rsid w:val="00BD4BD4"/>
    <w:rsid w:val="00BD5955"/>
    <w:rsid w:val="00BD5F9B"/>
    <w:rsid w:val="00BD77CA"/>
    <w:rsid w:val="00BE0EBF"/>
    <w:rsid w:val="00BE1646"/>
    <w:rsid w:val="00BE1A1B"/>
    <w:rsid w:val="00BE1E71"/>
    <w:rsid w:val="00BE1F5F"/>
    <w:rsid w:val="00BE385E"/>
    <w:rsid w:val="00BE39A8"/>
    <w:rsid w:val="00BE4104"/>
    <w:rsid w:val="00BE454A"/>
    <w:rsid w:val="00BE468D"/>
    <w:rsid w:val="00BE4D58"/>
    <w:rsid w:val="00BE4F8A"/>
    <w:rsid w:val="00BE5BE4"/>
    <w:rsid w:val="00BE5C70"/>
    <w:rsid w:val="00BE713A"/>
    <w:rsid w:val="00BE7A22"/>
    <w:rsid w:val="00BE7C51"/>
    <w:rsid w:val="00BF22E7"/>
    <w:rsid w:val="00BF2F25"/>
    <w:rsid w:val="00BF34C3"/>
    <w:rsid w:val="00BF42C5"/>
    <w:rsid w:val="00BF4E70"/>
    <w:rsid w:val="00BF6D49"/>
    <w:rsid w:val="00BF7A66"/>
    <w:rsid w:val="00BF7D53"/>
    <w:rsid w:val="00C00429"/>
    <w:rsid w:val="00C004BD"/>
    <w:rsid w:val="00C00766"/>
    <w:rsid w:val="00C01B43"/>
    <w:rsid w:val="00C01BCD"/>
    <w:rsid w:val="00C02105"/>
    <w:rsid w:val="00C02208"/>
    <w:rsid w:val="00C02241"/>
    <w:rsid w:val="00C025D9"/>
    <w:rsid w:val="00C028EC"/>
    <w:rsid w:val="00C0294D"/>
    <w:rsid w:val="00C046C4"/>
    <w:rsid w:val="00C04EBD"/>
    <w:rsid w:val="00C04FA8"/>
    <w:rsid w:val="00C0628C"/>
    <w:rsid w:val="00C06958"/>
    <w:rsid w:val="00C07DC7"/>
    <w:rsid w:val="00C10002"/>
    <w:rsid w:val="00C1057C"/>
    <w:rsid w:val="00C105D4"/>
    <w:rsid w:val="00C10604"/>
    <w:rsid w:val="00C10DD2"/>
    <w:rsid w:val="00C11162"/>
    <w:rsid w:val="00C11204"/>
    <w:rsid w:val="00C11621"/>
    <w:rsid w:val="00C1175C"/>
    <w:rsid w:val="00C1181F"/>
    <w:rsid w:val="00C12031"/>
    <w:rsid w:val="00C12889"/>
    <w:rsid w:val="00C1349D"/>
    <w:rsid w:val="00C13A35"/>
    <w:rsid w:val="00C15466"/>
    <w:rsid w:val="00C155FD"/>
    <w:rsid w:val="00C15C78"/>
    <w:rsid w:val="00C15F59"/>
    <w:rsid w:val="00C16F7D"/>
    <w:rsid w:val="00C17F47"/>
    <w:rsid w:val="00C21090"/>
    <w:rsid w:val="00C212E5"/>
    <w:rsid w:val="00C21E0E"/>
    <w:rsid w:val="00C22221"/>
    <w:rsid w:val="00C22583"/>
    <w:rsid w:val="00C22EA9"/>
    <w:rsid w:val="00C238A8"/>
    <w:rsid w:val="00C25179"/>
    <w:rsid w:val="00C251C9"/>
    <w:rsid w:val="00C25BE7"/>
    <w:rsid w:val="00C268EC"/>
    <w:rsid w:val="00C26DF0"/>
    <w:rsid w:val="00C273F4"/>
    <w:rsid w:val="00C3069E"/>
    <w:rsid w:val="00C307B8"/>
    <w:rsid w:val="00C30D9B"/>
    <w:rsid w:val="00C314E6"/>
    <w:rsid w:val="00C31D68"/>
    <w:rsid w:val="00C32421"/>
    <w:rsid w:val="00C3372A"/>
    <w:rsid w:val="00C33A0F"/>
    <w:rsid w:val="00C33B11"/>
    <w:rsid w:val="00C33F48"/>
    <w:rsid w:val="00C343BF"/>
    <w:rsid w:val="00C344B1"/>
    <w:rsid w:val="00C347AC"/>
    <w:rsid w:val="00C349BF"/>
    <w:rsid w:val="00C35041"/>
    <w:rsid w:val="00C3532D"/>
    <w:rsid w:val="00C355D8"/>
    <w:rsid w:val="00C358BE"/>
    <w:rsid w:val="00C35BFC"/>
    <w:rsid w:val="00C36711"/>
    <w:rsid w:val="00C367FC"/>
    <w:rsid w:val="00C36B88"/>
    <w:rsid w:val="00C37721"/>
    <w:rsid w:val="00C37A9E"/>
    <w:rsid w:val="00C405EE"/>
    <w:rsid w:val="00C40701"/>
    <w:rsid w:val="00C41C80"/>
    <w:rsid w:val="00C44395"/>
    <w:rsid w:val="00C44512"/>
    <w:rsid w:val="00C45386"/>
    <w:rsid w:val="00C45D33"/>
    <w:rsid w:val="00C47DC3"/>
    <w:rsid w:val="00C50093"/>
    <w:rsid w:val="00C5158A"/>
    <w:rsid w:val="00C52803"/>
    <w:rsid w:val="00C52F7B"/>
    <w:rsid w:val="00C54F68"/>
    <w:rsid w:val="00C55752"/>
    <w:rsid w:val="00C570A8"/>
    <w:rsid w:val="00C57172"/>
    <w:rsid w:val="00C60A22"/>
    <w:rsid w:val="00C60B72"/>
    <w:rsid w:val="00C60CC2"/>
    <w:rsid w:val="00C6101B"/>
    <w:rsid w:val="00C6179C"/>
    <w:rsid w:val="00C61D85"/>
    <w:rsid w:val="00C62170"/>
    <w:rsid w:val="00C63512"/>
    <w:rsid w:val="00C6493E"/>
    <w:rsid w:val="00C64A73"/>
    <w:rsid w:val="00C64F08"/>
    <w:rsid w:val="00C6545C"/>
    <w:rsid w:val="00C6684A"/>
    <w:rsid w:val="00C66B2F"/>
    <w:rsid w:val="00C67A83"/>
    <w:rsid w:val="00C7010E"/>
    <w:rsid w:val="00C70EEA"/>
    <w:rsid w:val="00C70FE4"/>
    <w:rsid w:val="00C71A67"/>
    <w:rsid w:val="00C72FD7"/>
    <w:rsid w:val="00C733BE"/>
    <w:rsid w:val="00C740FC"/>
    <w:rsid w:val="00C74111"/>
    <w:rsid w:val="00C75008"/>
    <w:rsid w:val="00C76BDE"/>
    <w:rsid w:val="00C77FB7"/>
    <w:rsid w:val="00C80241"/>
    <w:rsid w:val="00C80E21"/>
    <w:rsid w:val="00C80EC0"/>
    <w:rsid w:val="00C8173B"/>
    <w:rsid w:val="00C81A82"/>
    <w:rsid w:val="00C81D68"/>
    <w:rsid w:val="00C81F77"/>
    <w:rsid w:val="00C82517"/>
    <w:rsid w:val="00C838FA"/>
    <w:rsid w:val="00C839AB"/>
    <w:rsid w:val="00C86F67"/>
    <w:rsid w:val="00C87700"/>
    <w:rsid w:val="00C9163E"/>
    <w:rsid w:val="00C91785"/>
    <w:rsid w:val="00C919A1"/>
    <w:rsid w:val="00C91D02"/>
    <w:rsid w:val="00C93FB5"/>
    <w:rsid w:val="00C953A7"/>
    <w:rsid w:val="00C95B13"/>
    <w:rsid w:val="00C95FB0"/>
    <w:rsid w:val="00C96B7B"/>
    <w:rsid w:val="00C9751D"/>
    <w:rsid w:val="00C97DA4"/>
    <w:rsid w:val="00C97F55"/>
    <w:rsid w:val="00CA0839"/>
    <w:rsid w:val="00CA0FB8"/>
    <w:rsid w:val="00CA196D"/>
    <w:rsid w:val="00CA2163"/>
    <w:rsid w:val="00CA39D3"/>
    <w:rsid w:val="00CA4550"/>
    <w:rsid w:val="00CA4997"/>
    <w:rsid w:val="00CA4ABB"/>
    <w:rsid w:val="00CA59F0"/>
    <w:rsid w:val="00CA59F1"/>
    <w:rsid w:val="00CA6F49"/>
    <w:rsid w:val="00CA7203"/>
    <w:rsid w:val="00CA7920"/>
    <w:rsid w:val="00CA7B57"/>
    <w:rsid w:val="00CB23D5"/>
    <w:rsid w:val="00CB3AE8"/>
    <w:rsid w:val="00CB40BD"/>
    <w:rsid w:val="00CB4336"/>
    <w:rsid w:val="00CB5359"/>
    <w:rsid w:val="00CB591A"/>
    <w:rsid w:val="00CB6D48"/>
    <w:rsid w:val="00CB7A8C"/>
    <w:rsid w:val="00CC018B"/>
    <w:rsid w:val="00CC02FE"/>
    <w:rsid w:val="00CC0528"/>
    <w:rsid w:val="00CC06EF"/>
    <w:rsid w:val="00CC147E"/>
    <w:rsid w:val="00CC20DD"/>
    <w:rsid w:val="00CC26E9"/>
    <w:rsid w:val="00CC32C8"/>
    <w:rsid w:val="00CC3462"/>
    <w:rsid w:val="00CC4C25"/>
    <w:rsid w:val="00CC5747"/>
    <w:rsid w:val="00CC5F29"/>
    <w:rsid w:val="00CC6EAA"/>
    <w:rsid w:val="00CC70CD"/>
    <w:rsid w:val="00CC73C2"/>
    <w:rsid w:val="00CD1E31"/>
    <w:rsid w:val="00CD209D"/>
    <w:rsid w:val="00CD31D8"/>
    <w:rsid w:val="00CD353E"/>
    <w:rsid w:val="00CD357D"/>
    <w:rsid w:val="00CD35C0"/>
    <w:rsid w:val="00CD5FB9"/>
    <w:rsid w:val="00CD6085"/>
    <w:rsid w:val="00CD632B"/>
    <w:rsid w:val="00CD6D59"/>
    <w:rsid w:val="00CD7169"/>
    <w:rsid w:val="00CD783E"/>
    <w:rsid w:val="00CD799E"/>
    <w:rsid w:val="00CE0168"/>
    <w:rsid w:val="00CE1730"/>
    <w:rsid w:val="00CE1D2F"/>
    <w:rsid w:val="00CE213E"/>
    <w:rsid w:val="00CE27D4"/>
    <w:rsid w:val="00CE2C9C"/>
    <w:rsid w:val="00CE3070"/>
    <w:rsid w:val="00CE3639"/>
    <w:rsid w:val="00CE3910"/>
    <w:rsid w:val="00CE5D6D"/>
    <w:rsid w:val="00CE6EAB"/>
    <w:rsid w:val="00CE7AF8"/>
    <w:rsid w:val="00CF05BF"/>
    <w:rsid w:val="00CF169A"/>
    <w:rsid w:val="00CF25C3"/>
    <w:rsid w:val="00CF3730"/>
    <w:rsid w:val="00CF432F"/>
    <w:rsid w:val="00CF459F"/>
    <w:rsid w:val="00CF4B6C"/>
    <w:rsid w:val="00CF514A"/>
    <w:rsid w:val="00CF529A"/>
    <w:rsid w:val="00CF60D5"/>
    <w:rsid w:val="00CF7E50"/>
    <w:rsid w:val="00CF7F71"/>
    <w:rsid w:val="00D00221"/>
    <w:rsid w:val="00D01371"/>
    <w:rsid w:val="00D01603"/>
    <w:rsid w:val="00D01DA3"/>
    <w:rsid w:val="00D01ED0"/>
    <w:rsid w:val="00D02D61"/>
    <w:rsid w:val="00D032B6"/>
    <w:rsid w:val="00D03454"/>
    <w:rsid w:val="00D0388D"/>
    <w:rsid w:val="00D038DF"/>
    <w:rsid w:val="00D056A1"/>
    <w:rsid w:val="00D0651B"/>
    <w:rsid w:val="00D06534"/>
    <w:rsid w:val="00D0674C"/>
    <w:rsid w:val="00D06EEB"/>
    <w:rsid w:val="00D07408"/>
    <w:rsid w:val="00D13005"/>
    <w:rsid w:val="00D134AF"/>
    <w:rsid w:val="00D13C08"/>
    <w:rsid w:val="00D1444D"/>
    <w:rsid w:val="00D147E5"/>
    <w:rsid w:val="00D15CB5"/>
    <w:rsid w:val="00D16AE8"/>
    <w:rsid w:val="00D172BD"/>
    <w:rsid w:val="00D17FF0"/>
    <w:rsid w:val="00D201AD"/>
    <w:rsid w:val="00D2064A"/>
    <w:rsid w:val="00D20B25"/>
    <w:rsid w:val="00D217FA"/>
    <w:rsid w:val="00D21835"/>
    <w:rsid w:val="00D21E7B"/>
    <w:rsid w:val="00D21FD1"/>
    <w:rsid w:val="00D220F4"/>
    <w:rsid w:val="00D22C12"/>
    <w:rsid w:val="00D22E8A"/>
    <w:rsid w:val="00D2395C"/>
    <w:rsid w:val="00D2478C"/>
    <w:rsid w:val="00D24974"/>
    <w:rsid w:val="00D24F5A"/>
    <w:rsid w:val="00D26415"/>
    <w:rsid w:val="00D2696D"/>
    <w:rsid w:val="00D26A4D"/>
    <w:rsid w:val="00D26FB9"/>
    <w:rsid w:val="00D32DA7"/>
    <w:rsid w:val="00D337B3"/>
    <w:rsid w:val="00D33A2E"/>
    <w:rsid w:val="00D33FFC"/>
    <w:rsid w:val="00D34F74"/>
    <w:rsid w:val="00D3575E"/>
    <w:rsid w:val="00D35F7E"/>
    <w:rsid w:val="00D3669F"/>
    <w:rsid w:val="00D3679A"/>
    <w:rsid w:val="00D374AA"/>
    <w:rsid w:val="00D41621"/>
    <w:rsid w:val="00D419ED"/>
    <w:rsid w:val="00D428A6"/>
    <w:rsid w:val="00D44FB3"/>
    <w:rsid w:val="00D45061"/>
    <w:rsid w:val="00D4575B"/>
    <w:rsid w:val="00D45B09"/>
    <w:rsid w:val="00D465E3"/>
    <w:rsid w:val="00D47BF7"/>
    <w:rsid w:val="00D47F61"/>
    <w:rsid w:val="00D50429"/>
    <w:rsid w:val="00D50AB4"/>
    <w:rsid w:val="00D51108"/>
    <w:rsid w:val="00D5121C"/>
    <w:rsid w:val="00D51B91"/>
    <w:rsid w:val="00D51BBF"/>
    <w:rsid w:val="00D5243E"/>
    <w:rsid w:val="00D5320A"/>
    <w:rsid w:val="00D535D7"/>
    <w:rsid w:val="00D537AC"/>
    <w:rsid w:val="00D53C20"/>
    <w:rsid w:val="00D552B7"/>
    <w:rsid w:val="00D558C9"/>
    <w:rsid w:val="00D5682C"/>
    <w:rsid w:val="00D604DB"/>
    <w:rsid w:val="00D60883"/>
    <w:rsid w:val="00D61F19"/>
    <w:rsid w:val="00D62256"/>
    <w:rsid w:val="00D622E7"/>
    <w:rsid w:val="00D6249B"/>
    <w:rsid w:val="00D625A7"/>
    <w:rsid w:val="00D62E73"/>
    <w:rsid w:val="00D63300"/>
    <w:rsid w:val="00D63CA0"/>
    <w:rsid w:val="00D64B12"/>
    <w:rsid w:val="00D64CB9"/>
    <w:rsid w:val="00D65064"/>
    <w:rsid w:val="00D65CDA"/>
    <w:rsid w:val="00D665CE"/>
    <w:rsid w:val="00D66984"/>
    <w:rsid w:val="00D67036"/>
    <w:rsid w:val="00D67354"/>
    <w:rsid w:val="00D6764B"/>
    <w:rsid w:val="00D67B75"/>
    <w:rsid w:val="00D67D06"/>
    <w:rsid w:val="00D67E0B"/>
    <w:rsid w:val="00D704CC"/>
    <w:rsid w:val="00D7119B"/>
    <w:rsid w:val="00D71D56"/>
    <w:rsid w:val="00D7257B"/>
    <w:rsid w:val="00D72B06"/>
    <w:rsid w:val="00D72EA1"/>
    <w:rsid w:val="00D73B18"/>
    <w:rsid w:val="00D7539D"/>
    <w:rsid w:val="00D80037"/>
    <w:rsid w:val="00D804CE"/>
    <w:rsid w:val="00D81410"/>
    <w:rsid w:val="00D81A03"/>
    <w:rsid w:val="00D82DF3"/>
    <w:rsid w:val="00D8317F"/>
    <w:rsid w:val="00D8330F"/>
    <w:rsid w:val="00D83934"/>
    <w:rsid w:val="00D84056"/>
    <w:rsid w:val="00D84323"/>
    <w:rsid w:val="00D867A2"/>
    <w:rsid w:val="00D86832"/>
    <w:rsid w:val="00D86EED"/>
    <w:rsid w:val="00D87BAC"/>
    <w:rsid w:val="00D9003F"/>
    <w:rsid w:val="00D91234"/>
    <w:rsid w:val="00D917A8"/>
    <w:rsid w:val="00D91E0B"/>
    <w:rsid w:val="00D928AB"/>
    <w:rsid w:val="00D929F6"/>
    <w:rsid w:val="00D9381D"/>
    <w:rsid w:val="00D942F8"/>
    <w:rsid w:val="00D94379"/>
    <w:rsid w:val="00D94B43"/>
    <w:rsid w:val="00D94D38"/>
    <w:rsid w:val="00D9569E"/>
    <w:rsid w:val="00D958D4"/>
    <w:rsid w:val="00D96C07"/>
    <w:rsid w:val="00D96E89"/>
    <w:rsid w:val="00D96FB9"/>
    <w:rsid w:val="00D972C9"/>
    <w:rsid w:val="00D97470"/>
    <w:rsid w:val="00D97558"/>
    <w:rsid w:val="00D97AA2"/>
    <w:rsid w:val="00DA00B0"/>
    <w:rsid w:val="00DA0297"/>
    <w:rsid w:val="00DA03E4"/>
    <w:rsid w:val="00DA05C9"/>
    <w:rsid w:val="00DA061A"/>
    <w:rsid w:val="00DA11CA"/>
    <w:rsid w:val="00DA1CE1"/>
    <w:rsid w:val="00DA1E1F"/>
    <w:rsid w:val="00DA2008"/>
    <w:rsid w:val="00DA2A96"/>
    <w:rsid w:val="00DA3692"/>
    <w:rsid w:val="00DA3BB2"/>
    <w:rsid w:val="00DA402C"/>
    <w:rsid w:val="00DA44BF"/>
    <w:rsid w:val="00DA4808"/>
    <w:rsid w:val="00DA4B12"/>
    <w:rsid w:val="00DA4D05"/>
    <w:rsid w:val="00DA56B4"/>
    <w:rsid w:val="00DA5CC7"/>
    <w:rsid w:val="00DB00B6"/>
    <w:rsid w:val="00DB0BEC"/>
    <w:rsid w:val="00DB0CA5"/>
    <w:rsid w:val="00DB0F83"/>
    <w:rsid w:val="00DB199E"/>
    <w:rsid w:val="00DB2B21"/>
    <w:rsid w:val="00DB4DDD"/>
    <w:rsid w:val="00DB581A"/>
    <w:rsid w:val="00DB722E"/>
    <w:rsid w:val="00DB73EB"/>
    <w:rsid w:val="00DB748E"/>
    <w:rsid w:val="00DB78B0"/>
    <w:rsid w:val="00DB78BF"/>
    <w:rsid w:val="00DC017B"/>
    <w:rsid w:val="00DC0BD0"/>
    <w:rsid w:val="00DC123F"/>
    <w:rsid w:val="00DC165D"/>
    <w:rsid w:val="00DC1D9F"/>
    <w:rsid w:val="00DC21C1"/>
    <w:rsid w:val="00DC3187"/>
    <w:rsid w:val="00DC46F0"/>
    <w:rsid w:val="00DC5A7A"/>
    <w:rsid w:val="00DC5DFC"/>
    <w:rsid w:val="00DC679D"/>
    <w:rsid w:val="00DC75A2"/>
    <w:rsid w:val="00DD0A05"/>
    <w:rsid w:val="00DD1A83"/>
    <w:rsid w:val="00DD1E5B"/>
    <w:rsid w:val="00DD2077"/>
    <w:rsid w:val="00DD2CED"/>
    <w:rsid w:val="00DD2D41"/>
    <w:rsid w:val="00DD31C8"/>
    <w:rsid w:val="00DD3693"/>
    <w:rsid w:val="00DD4AE2"/>
    <w:rsid w:val="00DD5468"/>
    <w:rsid w:val="00DD59EC"/>
    <w:rsid w:val="00DE0FCA"/>
    <w:rsid w:val="00DE196A"/>
    <w:rsid w:val="00DE2681"/>
    <w:rsid w:val="00DE3B19"/>
    <w:rsid w:val="00DE51F9"/>
    <w:rsid w:val="00DE6A98"/>
    <w:rsid w:val="00DE6DF6"/>
    <w:rsid w:val="00DE753D"/>
    <w:rsid w:val="00DE7E88"/>
    <w:rsid w:val="00DE7F62"/>
    <w:rsid w:val="00DF0EC0"/>
    <w:rsid w:val="00DF105F"/>
    <w:rsid w:val="00DF199F"/>
    <w:rsid w:val="00DF267A"/>
    <w:rsid w:val="00DF30B2"/>
    <w:rsid w:val="00DF39DF"/>
    <w:rsid w:val="00DF43D9"/>
    <w:rsid w:val="00DF5C6C"/>
    <w:rsid w:val="00DF6E34"/>
    <w:rsid w:val="00E00376"/>
    <w:rsid w:val="00E00726"/>
    <w:rsid w:val="00E008C8"/>
    <w:rsid w:val="00E00C56"/>
    <w:rsid w:val="00E010BF"/>
    <w:rsid w:val="00E012D5"/>
    <w:rsid w:val="00E013A2"/>
    <w:rsid w:val="00E028F6"/>
    <w:rsid w:val="00E02B34"/>
    <w:rsid w:val="00E032F8"/>
    <w:rsid w:val="00E04629"/>
    <w:rsid w:val="00E04F6A"/>
    <w:rsid w:val="00E07724"/>
    <w:rsid w:val="00E10172"/>
    <w:rsid w:val="00E1133F"/>
    <w:rsid w:val="00E11688"/>
    <w:rsid w:val="00E122DE"/>
    <w:rsid w:val="00E12A85"/>
    <w:rsid w:val="00E12BF0"/>
    <w:rsid w:val="00E14490"/>
    <w:rsid w:val="00E1572C"/>
    <w:rsid w:val="00E15820"/>
    <w:rsid w:val="00E15C98"/>
    <w:rsid w:val="00E16AC0"/>
    <w:rsid w:val="00E16FAA"/>
    <w:rsid w:val="00E17C19"/>
    <w:rsid w:val="00E17FFB"/>
    <w:rsid w:val="00E200C4"/>
    <w:rsid w:val="00E21A2A"/>
    <w:rsid w:val="00E21B1B"/>
    <w:rsid w:val="00E21F6A"/>
    <w:rsid w:val="00E23432"/>
    <w:rsid w:val="00E23D8D"/>
    <w:rsid w:val="00E249F8"/>
    <w:rsid w:val="00E24E35"/>
    <w:rsid w:val="00E25AD6"/>
    <w:rsid w:val="00E25F9D"/>
    <w:rsid w:val="00E2685D"/>
    <w:rsid w:val="00E273FA"/>
    <w:rsid w:val="00E274E9"/>
    <w:rsid w:val="00E30032"/>
    <w:rsid w:val="00E310CB"/>
    <w:rsid w:val="00E320EF"/>
    <w:rsid w:val="00E3236C"/>
    <w:rsid w:val="00E32BE7"/>
    <w:rsid w:val="00E32CEF"/>
    <w:rsid w:val="00E3363F"/>
    <w:rsid w:val="00E33867"/>
    <w:rsid w:val="00E33900"/>
    <w:rsid w:val="00E34106"/>
    <w:rsid w:val="00E364EC"/>
    <w:rsid w:val="00E3688E"/>
    <w:rsid w:val="00E36C0E"/>
    <w:rsid w:val="00E36C78"/>
    <w:rsid w:val="00E372DA"/>
    <w:rsid w:val="00E379F5"/>
    <w:rsid w:val="00E37DAE"/>
    <w:rsid w:val="00E403B1"/>
    <w:rsid w:val="00E4051A"/>
    <w:rsid w:val="00E41FEA"/>
    <w:rsid w:val="00E436F4"/>
    <w:rsid w:val="00E43C84"/>
    <w:rsid w:val="00E4436E"/>
    <w:rsid w:val="00E447CA"/>
    <w:rsid w:val="00E44B65"/>
    <w:rsid w:val="00E44FD6"/>
    <w:rsid w:val="00E457D7"/>
    <w:rsid w:val="00E45E3C"/>
    <w:rsid w:val="00E45EB1"/>
    <w:rsid w:val="00E4650A"/>
    <w:rsid w:val="00E46B72"/>
    <w:rsid w:val="00E46E1A"/>
    <w:rsid w:val="00E46EFE"/>
    <w:rsid w:val="00E47B0D"/>
    <w:rsid w:val="00E47DB3"/>
    <w:rsid w:val="00E47E77"/>
    <w:rsid w:val="00E47ECB"/>
    <w:rsid w:val="00E504E5"/>
    <w:rsid w:val="00E513D8"/>
    <w:rsid w:val="00E52F83"/>
    <w:rsid w:val="00E53D81"/>
    <w:rsid w:val="00E53D89"/>
    <w:rsid w:val="00E53F68"/>
    <w:rsid w:val="00E53F83"/>
    <w:rsid w:val="00E54CAC"/>
    <w:rsid w:val="00E54D51"/>
    <w:rsid w:val="00E54E0A"/>
    <w:rsid w:val="00E56410"/>
    <w:rsid w:val="00E565FF"/>
    <w:rsid w:val="00E56EEB"/>
    <w:rsid w:val="00E57AB8"/>
    <w:rsid w:val="00E60EBE"/>
    <w:rsid w:val="00E60FA5"/>
    <w:rsid w:val="00E6191C"/>
    <w:rsid w:val="00E623F5"/>
    <w:rsid w:val="00E625B9"/>
    <w:rsid w:val="00E62798"/>
    <w:rsid w:val="00E63314"/>
    <w:rsid w:val="00E63EDF"/>
    <w:rsid w:val="00E64314"/>
    <w:rsid w:val="00E64F30"/>
    <w:rsid w:val="00E66466"/>
    <w:rsid w:val="00E66ABD"/>
    <w:rsid w:val="00E66F90"/>
    <w:rsid w:val="00E67470"/>
    <w:rsid w:val="00E7029C"/>
    <w:rsid w:val="00E703A0"/>
    <w:rsid w:val="00E705F2"/>
    <w:rsid w:val="00E710B8"/>
    <w:rsid w:val="00E73025"/>
    <w:rsid w:val="00E731C8"/>
    <w:rsid w:val="00E73301"/>
    <w:rsid w:val="00E73C6C"/>
    <w:rsid w:val="00E75971"/>
    <w:rsid w:val="00E75B94"/>
    <w:rsid w:val="00E77147"/>
    <w:rsid w:val="00E771D5"/>
    <w:rsid w:val="00E77234"/>
    <w:rsid w:val="00E77445"/>
    <w:rsid w:val="00E77EE3"/>
    <w:rsid w:val="00E808CC"/>
    <w:rsid w:val="00E81D10"/>
    <w:rsid w:val="00E82F07"/>
    <w:rsid w:val="00E84146"/>
    <w:rsid w:val="00E8432D"/>
    <w:rsid w:val="00E84BCF"/>
    <w:rsid w:val="00E85A3B"/>
    <w:rsid w:val="00E86E62"/>
    <w:rsid w:val="00E876C3"/>
    <w:rsid w:val="00E90CC2"/>
    <w:rsid w:val="00E90D37"/>
    <w:rsid w:val="00E92436"/>
    <w:rsid w:val="00E92A16"/>
    <w:rsid w:val="00E92B8A"/>
    <w:rsid w:val="00E934FC"/>
    <w:rsid w:val="00E9390D"/>
    <w:rsid w:val="00E93F8C"/>
    <w:rsid w:val="00E9416F"/>
    <w:rsid w:val="00E941F1"/>
    <w:rsid w:val="00E94547"/>
    <w:rsid w:val="00E95127"/>
    <w:rsid w:val="00E95541"/>
    <w:rsid w:val="00E96A80"/>
    <w:rsid w:val="00E96BC2"/>
    <w:rsid w:val="00E96D8B"/>
    <w:rsid w:val="00EA003F"/>
    <w:rsid w:val="00EA04F3"/>
    <w:rsid w:val="00EA1287"/>
    <w:rsid w:val="00EA19B3"/>
    <w:rsid w:val="00EA2194"/>
    <w:rsid w:val="00EA3378"/>
    <w:rsid w:val="00EA353E"/>
    <w:rsid w:val="00EA382C"/>
    <w:rsid w:val="00EA57EF"/>
    <w:rsid w:val="00EA6B76"/>
    <w:rsid w:val="00EA6F08"/>
    <w:rsid w:val="00EA776B"/>
    <w:rsid w:val="00EB0369"/>
    <w:rsid w:val="00EB0E1A"/>
    <w:rsid w:val="00EB3535"/>
    <w:rsid w:val="00EB39A4"/>
    <w:rsid w:val="00EB44D7"/>
    <w:rsid w:val="00EB4F78"/>
    <w:rsid w:val="00EB5457"/>
    <w:rsid w:val="00EB57E5"/>
    <w:rsid w:val="00EB6160"/>
    <w:rsid w:val="00EB684C"/>
    <w:rsid w:val="00EB6B79"/>
    <w:rsid w:val="00EB6CB1"/>
    <w:rsid w:val="00EB7CDA"/>
    <w:rsid w:val="00EC0103"/>
    <w:rsid w:val="00EC138B"/>
    <w:rsid w:val="00EC13EF"/>
    <w:rsid w:val="00EC1D5F"/>
    <w:rsid w:val="00EC2B92"/>
    <w:rsid w:val="00EC3F3B"/>
    <w:rsid w:val="00EC57B2"/>
    <w:rsid w:val="00EC5D16"/>
    <w:rsid w:val="00EC62D6"/>
    <w:rsid w:val="00EC6309"/>
    <w:rsid w:val="00EC63D9"/>
    <w:rsid w:val="00EC6937"/>
    <w:rsid w:val="00EC69E6"/>
    <w:rsid w:val="00EC78C4"/>
    <w:rsid w:val="00EC7C79"/>
    <w:rsid w:val="00EC7E6D"/>
    <w:rsid w:val="00ED012F"/>
    <w:rsid w:val="00ED0286"/>
    <w:rsid w:val="00ED18E0"/>
    <w:rsid w:val="00ED335B"/>
    <w:rsid w:val="00ED36B7"/>
    <w:rsid w:val="00ED3CC8"/>
    <w:rsid w:val="00ED4CA6"/>
    <w:rsid w:val="00ED57C9"/>
    <w:rsid w:val="00ED5ACD"/>
    <w:rsid w:val="00ED5F88"/>
    <w:rsid w:val="00ED63C4"/>
    <w:rsid w:val="00ED67CC"/>
    <w:rsid w:val="00EE02BF"/>
    <w:rsid w:val="00EE04AC"/>
    <w:rsid w:val="00EE0613"/>
    <w:rsid w:val="00EE153E"/>
    <w:rsid w:val="00EE16C5"/>
    <w:rsid w:val="00EE2246"/>
    <w:rsid w:val="00EE3EA2"/>
    <w:rsid w:val="00EE476E"/>
    <w:rsid w:val="00EE566A"/>
    <w:rsid w:val="00EE5777"/>
    <w:rsid w:val="00EE7038"/>
    <w:rsid w:val="00EE7668"/>
    <w:rsid w:val="00EE7C33"/>
    <w:rsid w:val="00EF0E79"/>
    <w:rsid w:val="00EF125D"/>
    <w:rsid w:val="00EF1C81"/>
    <w:rsid w:val="00EF1ED2"/>
    <w:rsid w:val="00EF22F1"/>
    <w:rsid w:val="00EF27EF"/>
    <w:rsid w:val="00EF2AF3"/>
    <w:rsid w:val="00EF2D17"/>
    <w:rsid w:val="00EF2D8C"/>
    <w:rsid w:val="00EF3049"/>
    <w:rsid w:val="00EF32AF"/>
    <w:rsid w:val="00EF3C43"/>
    <w:rsid w:val="00EF5229"/>
    <w:rsid w:val="00EF54BA"/>
    <w:rsid w:val="00EF56DE"/>
    <w:rsid w:val="00EF5731"/>
    <w:rsid w:val="00EF5C88"/>
    <w:rsid w:val="00EF622B"/>
    <w:rsid w:val="00EF63D4"/>
    <w:rsid w:val="00EF6955"/>
    <w:rsid w:val="00EF696C"/>
    <w:rsid w:val="00EF710B"/>
    <w:rsid w:val="00F00435"/>
    <w:rsid w:val="00F0075A"/>
    <w:rsid w:val="00F0112C"/>
    <w:rsid w:val="00F01437"/>
    <w:rsid w:val="00F022CC"/>
    <w:rsid w:val="00F02452"/>
    <w:rsid w:val="00F02865"/>
    <w:rsid w:val="00F02C9A"/>
    <w:rsid w:val="00F03D4D"/>
    <w:rsid w:val="00F0401C"/>
    <w:rsid w:val="00F0459C"/>
    <w:rsid w:val="00F05832"/>
    <w:rsid w:val="00F06DEB"/>
    <w:rsid w:val="00F0719D"/>
    <w:rsid w:val="00F07B3C"/>
    <w:rsid w:val="00F10A14"/>
    <w:rsid w:val="00F10D93"/>
    <w:rsid w:val="00F10EDF"/>
    <w:rsid w:val="00F11741"/>
    <w:rsid w:val="00F11761"/>
    <w:rsid w:val="00F1176E"/>
    <w:rsid w:val="00F122F9"/>
    <w:rsid w:val="00F1345D"/>
    <w:rsid w:val="00F13B21"/>
    <w:rsid w:val="00F14170"/>
    <w:rsid w:val="00F153F1"/>
    <w:rsid w:val="00F15CA2"/>
    <w:rsid w:val="00F16703"/>
    <w:rsid w:val="00F204A6"/>
    <w:rsid w:val="00F20891"/>
    <w:rsid w:val="00F20FE8"/>
    <w:rsid w:val="00F2333B"/>
    <w:rsid w:val="00F234D5"/>
    <w:rsid w:val="00F236F8"/>
    <w:rsid w:val="00F245C1"/>
    <w:rsid w:val="00F249F8"/>
    <w:rsid w:val="00F250A5"/>
    <w:rsid w:val="00F26665"/>
    <w:rsid w:val="00F271BF"/>
    <w:rsid w:val="00F2758D"/>
    <w:rsid w:val="00F27665"/>
    <w:rsid w:val="00F2775A"/>
    <w:rsid w:val="00F277E6"/>
    <w:rsid w:val="00F27A7B"/>
    <w:rsid w:val="00F3051E"/>
    <w:rsid w:val="00F31859"/>
    <w:rsid w:val="00F32E34"/>
    <w:rsid w:val="00F32E49"/>
    <w:rsid w:val="00F33E88"/>
    <w:rsid w:val="00F33F4A"/>
    <w:rsid w:val="00F3416C"/>
    <w:rsid w:val="00F345B7"/>
    <w:rsid w:val="00F34614"/>
    <w:rsid w:val="00F34D2F"/>
    <w:rsid w:val="00F3526A"/>
    <w:rsid w:val="00F35ABF"/>
    <w:rsid w:val="00F3602E"/>
    <w:rsid w:val="00F367BB"/>
    <w:rsid w:val="00F40836"/>
    <w:rsid w:val="00F40C23"/>
    <w:rsid w:val="00F41829"/>
    <w:rsid w:val="00F41EC7"/>
    <w:rsid w:val="00F4322B"/>
    <w:rsid w:val="00F43434"/>
    <w:rsid w:val="00F435FA"/>
    <w:rsid w:val="00F43D1C"/>
    <w:rsid w:val="00F4441E"/>
    <w:rsid w:val="00F45412"/>
    <w:rsid w:val="00F46717"/>
    <w:rsid w:val="00F469AB"/>
    <w:rsid w:val="00F47875"/>
    <w:rsid w:val="00F47921"/>
    <w:rsid w:val="00F51AB0"/>
    <w:rsid w:val="00F52782"/>
    <w:rsid w:val="00F52A6A"/>
    <w:rsid w:val="00F53633"/>
    <w:rsid w:val="00F56422"/>
    <w:rsid w:val="00F56525"/>
    <w:rsid w:val="00F607C9"/>
    <w:rsid w:val="00F610D3"/>
    <w:rsid w:val="00F6192C"/>
    <w:rsid w:val="00F61A4C"/>
    <w:rsid w:val="00F6238F"/>
    <w:rsid w:val="00F6347A"/>
    <w:rsid w:val="00F63544"/>
    <w:rsid w:val="00F63F5B"/>
    <w:rsid w:val="00F64051"/>
    <w:rsid w:val="00F644E8"/>
    <w:rsid w:val="00F647F7"/>
    <w:rsid w:val="00F64E10"/>
    <w:rsid w:val="00F65965"/>
    <w:rsid w:val="00F65DFC"/>
    <w:rsid w:val="00F66704"/>
    <w:rsid w:val="00F66CF8"/>
    <w:rsid w:val="00F66FE8"/>
    <w:rsid w:val="00F674DB"/>
    <w:rsid w:val="00F6786F"/>
    <w:rsid w:val="00F678F5"/>
    <w:rsid w:val="00F70458"/>
    <w:rsid w:val="00F708F8"/>
    <w:rsid w:val="00F70F41"/>
    <w:rsid w:val="00F71115"/>
    <w:rsid w:val="00F71ADE"/>
    <w:rsid w:val="00F72F74"/>
    <w:rsid w:val="00F7390E"/>
    <w:rsid w:val="00F75213"/>
    <w:rsid w:val="00F759C4"/>
    <w:rsid w:val="00F765A9"/>
    <w:rsid w:val="00F76607"/>
    <w:rsid w:val="00F77040"/>
    <w:rsid w:val="00F771D5"/>
    <w:rsid w:val="00F802AA"/>
    <w:rsid w:val="00F814E9"/>
    <w:rsid w:val="00F815BD"/>
    <w:rsid w:val="00F821AA"/>
    <w:rsid w:val="00F8225C"/>
    <w:rsid w:val="00F827E0"/>
    <w:rsid w:val="00F82FE2"/>
    <w:rsid w:val="00F83051"/>
    <w:rsid w:val="00F837D9"/>
    <w:rsid w:val="00F83BE7"/>
    <w:rsid w:val="00F84307"/>
    <w:rsid w:val="00F86C06"/>
    <w:rsid w:val="00F8713A"/>
    <w:rsid w:val="00F901DD"/>
    <w:rsid w:val="00F90999"/>
    <w:rsid w:val="00F91B00"/>
    <w:rsid w:val="00F92405"/>
    <w:rsid w:val="00F929EF"/>
    <w:rsid w:val="00F94205"/>
    <w:rsid w:val="00F9441C"/>
    <w:rsid w:val="00F9596A"/>
    <w:rsid w:val="00F959D1"/>
    <w:rsid w:val="00F9779B"/>
    <w:rsid w:val="00FA0315"/>
    <w:rsid w:val="00FA08E2"/>
    <w:rsid w:val="00FA14BF"/>
    <w:rsid w:val="00FA2B0E"/>
    <w:rsid w:val="00FA2DE0"/>
    <w:rsid w:val="00FA31E4"/>
    <w:rsid w:val="00FA3248"/>
    <w:rsid w:val="00FA4EA1"/>
    <w:rsid w:val="00FA5B85"/>
    <w:rsid w:val="00FA5FCD"/>
    <w:rsid w:val="00FA669C"/>
    <w:rsid w:val="00FA66C1"/>
    <w:rsid w:val="00FA7CA9"/>
    <w:rsid w:val="00FA7EEE"/>
    <w:rsid w:val="00FB002E"/>
    <w:rsid w:val="00FB00A7"/>
    <w:rsid w:val="00FB060E"/>
    <w:rsid w:val="00FB06FB"/>
    <w:rsid w:val="00FB0F9D"/>
    <w:rsid w:val="00FB1023"/>
    <w:rsid w:val="00FB1704"/>
    <w:rsid w:val="00FB1EF4"/>
    <w:rsid w:val="00FB2119"/>
    <w:rsid w:val="00FB346F"/>
    <w:rsid w:val="00FB4065"/>
    <w:rsid w:val="00FB4C8B"/>
    <w:rsid w:val="00FB4ECD"/>
    <w:rsid w:val="00FB54C1"/>
    <w:rsid w:val="00FB54E1"/>
    <w:rsid w:val="00FB6DB5"/>
    <w:rsid w:val="00FB78E9"/>
    <w:rsid w:val="00FB7F40"/>
    <w:rsid w:val="00FC09DA"/>
    <w:rsid w:val="00FC12B6"/>
    <w:rsid w:val="00FC13C8"/>
    <w:rsid w:val="00FC1673"/>
    <w:rsid w:val="00FC2B95"/>
    <w:rsid w:val="00FC2EE9"/>
    <w:rsid w:val="00FC3D70"/>
    <w:rsid w:val="00FC3EA1"/>
    <w:rsid w:val="00FC5BF7"/>
    <w:rsid w:val="00FC67FD"/>
    <w:rsid w:val="00FC6800"/>
    <w:rsid w:val="00FD0610"/>
    <w:rsid w:val="00FD0783"/>
    <w:rsid w:val="00FD08F5"/>
    <w:rsid w:val="00FD09E3"/>
    <w:rsid w:val="00FD1E06"/>
    <w:rsid w:val="00FD23FF"/>
    <w:rsid w:val="00FD347D"/>
    <w:rsid w:val="00FD4509"/>
    <w:rsid w:val="00FD497A"/>
    <w:rsid w:val="00FD5CA4"/>
    <w:rsid w:val="00FD6922"/>
    <w:rsid w:val="00FE0954"/>
    <w:rsid w:val="00FE0E0F"/>
    <w:rsid w:val="00FE11A0"/>
    <w:rsid w:val="00FE1676"/>
    <w:rsid w:val="00FE27E8"/>
    <w:rsid w:val="00FE36DC"/>
    <w:rsid w:val="00FE4A3E"/>
    <w:rsid w:val="00FE5A91"/>
    <w:rsid w:val="00FE5B58"/>
    <w:rsid w:val="00FE5CB3"/>
    <w:rsid w:val="00FE6009"/>
    <w:rsid w:val="00FE6B88"/>
    <w:rsid w:val="00FE6C18"/>
    <w:rsid w:val="00FF0476"/>
    <w:rsid w:val="00FF0FE3"/>
    <w:rsid w:val="00FF1D24"/>
    <w:rsid w:val="00FF201E"/>
    <w:rsid w:val="00FF2199"/>
    <w:rsid w:val="00FF21FC"/>
    <w:rsid w:val="00FF2F74"/>
    <w:rsid w:val="00FF366C"/>
    <w:rsid w:val="00FF49DC"/>
    <w:rsid w:val="00FF53EC"/>
    <w:rsid w:val="00FF57DE"/>
    <w:rsid w:val="00FF5C50"/>
    <w:rsid w:val="00FF5DBE"/>
    <w:rsid w:val="00FF694A"/>
    <w:rsid w:val="00FF7282"/>
    <w:rsid w:val="00FF76A0"/>
    <w:rsid w:val="00FF7B42"/>
    <w:rsid w:val="00FF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134D95"/>
  <w15:docId w15:val="{B5A02B5E-23A3-483F-93CF-AA3CBE0FA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S Sans Serif" w:eastAsia="Malgun Gothic" w:hAnsi="MS Sans Serif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thaiDistribute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left="162" w:right="-36"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2160"/>
      </w:tabs>
      <w:ind w:right="-36"/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400" w:lineRule="exact"/>
      <w:ind w:right="-36" w:firstLine="20"/>
      <w:jc w:val="thaiDistribute"/>
      <w:outlineLvl w:val="4"/>
    </w:pPr>
    <w:rPr>
      <w:rFonts w:ascii="Angsana New" w:hAnsi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360" w:firstLine="540"/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36"/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2160"/>
      </w:tabs>
      <w:ind w:left="522" w:right="-36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ind w:left="-18" w:firstLine="18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2160"/>
      </w:tabs>
      <w:spacing w:before="240" w:after="120"/>
      <w:ind w:left="360" w:right="-43" w:firstLine="54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uiPriority w:val="99"/>
    <w:pPr>
      <w:tabs>
        <w:tab w:val="left" w:pos="900"/>
        <w:tab w:val="left" w:pos="2160"/>
        <w:tab w:val="right" w:pos="6750"/>
        <w:tab w:val="right" w:pos="8190"/>
      </w:tabs>
      <w:spacing w:before="120" w:after="120"/>
      <w:ind w:left="900" w:right="-36" w:hanging="54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2"/>
      <w:szCs w:val="32"/>
    </w:rPr>
  </w:style>
  <w:style w:type="paragraph" w:styleId="BodyTextIndent">
    <w:name w:val="Body Text Indent"/>
    <w:aliases w:val="การเยื้องตัวข้อความ อักขระ,อักขระ อักขระ Char Char,อักขระ อักขระ Char, อักขระ อักขระ Char Char, อักขระ อักขระ Char"/>
    <w:basedOn w:val="Normal"/>
    <w:link w:val="BodyTextIndentChar"/>
    <w:uiPriority w:val="99"/>
    <w:pPr>
      <w:spacing w:before="120" w:after="120"/>
      <w:ind w:firstLine="540"/>
      <w:jc w:val="both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uiPriority w:val="99"/>
    <w:pPr>
      <w:spacing w:line="380" w:lineRule="exact"/>
      <w:ind w:right="43"/>
      <w:jc w:val="center"/>
    </w:pPr>
    <w:rPr>
      <w:rFonts w:ascii="Angsana New" w:hAnsi="Angsana New"/>
      <w:sz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2160"/>
        <w:tab w:val="left" w:pos="4140"/>
      </w:tabs>
      <w:spacing w:before="120" w:after="80"/>
      <w:ind w:left="1260" w:firstLine="5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pPr>
      <w:spacing w:after="120" w:line="480" w:lineRule="auto"/>
    </w:pPr>
    <w:rPr>
      <w:rFonts w:hAnsi="Tms Rmn"/>
      <w:szCs w:val="24"/>
    </w:rPr>
  </w:style>
  <w:style w:type="paragraph" w:styleId="EnvelopeReturn">
    <w:name w:val="envelope return"/>
    <w:basedOn w:val="Normal"/>
    <w:pPr>
      <w:overflowPunct/>
      <w:autoSpaceDE/>
      <w:autoSpaceDN/>
      <w:adjustRightInd/>
      <w:jc w:val="both"/>
      <w:textAlignment w:val="auto"/>
    </w:pPr>
    <w:rPr>
      <w:rFonts w:eastAsia="Cordia New" w:hAnsi="Times New Roman"/>
      <w:szCs w:val="24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Heading">
    <w:name w:val="index heading"/>
    <w:basedOn w:val="Normal"/>
    <w:next w:val="Index1"/>
    <w:semiHidden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  <w:szCs w:val="24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har0">
    <w:name w:val="Char0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Pr>
      <w:rFonts w:ascii="Calibri"/>
      <w:color w:val="auto"/>
    </w:rPr>
  </w:style>
  <w:style w:type="paragraph" w:customStyle="1" w:styleId="EYBusinessaddress">
    <w:name w:val="EY Business address"/>
    <w:basedOn w:val="Normal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a">
    <w:name w:val="???????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character" w:customStyle="1" w:styleId="BodyText2Char">
    <w:name w:val="Body Text 2 Char"/>
    <w:link w:val="BodyText2"/>
    <w:uiPriority w:val="99"/>
    <w:rPr>
      <w:rFonts w:ascii="Times New Roman" w:hAnsi="Tms Rmn"/>
      <w:sz w:val="24"/>
      <w:szCs w:val="24"/>
    </w:rPr>
  </w:style>
  <w:style w:type="character" w:customStyle="1" w:styleId="BodyTextIndentChar">
    <w:name w:val="Body Text Indent Char"/>
    <w:aliases w:val="การเยื้องตัวข้อความ อักขระ Char,อักขระ อักขระ Char Char Char,อักขระ อักขระ Char Char1, อักขระ อักขระ Char Char Char, อักขระ อักขระ Char Char1"/>
    <w:link w:val="BodyTextIndent"/>
    <w:uiPriority w:val="99"/>
    <w:locked/>
    <w:rPr>
      <w:rFonts w:ascii="Angsana New" w:hAnsi="Angsana New" w:cs="AngsanaUPC"/>
      <w:sz w:val="30"/>
      <w:szCs w:val="30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table" w:customStyle="1" w:styleId="TableGrid2">
    <w:name w:val="Table Grid2"/>
    <w:basedOn w:val="TableNormal"/>
    <w:next w:val="TableGrid"/>
    <w:uiPriority w:val="59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/>
      <w:b/>
      <w:bCs/>
      <w:szCs w:val="25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customStyle="1" w:styleId="a0">
    <w:name w:val="¢éÍ¤ÇÒÁ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basedOn w:val="DefaultParagraphFont"/>
    <w:link w:val="MacroText"/>
    <w:uiPriority w:val="99"/>
    <w:rPr>
      <w:rFonts w:ascii="Arial" w:eastAsia="PMingLiU" w:hAnsi="Arial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ngsana New" w:hAnsi="Angsana New"/>
      <w:sz w:val="32"/>
      <w:szCs w:val="32"/>
      <w:u w:val="singl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/>
      <w:sz w:val="24"/>
      <w:szCs w:val="28"/>
    </w:rPr>
  </w:style>
  <w:style w:type="character" w:customStyle="1" w:styleId="Heading1Char">
    <w:name w:val="Heading 1 Char"/>
    <w:link w:val="Heading1"/>
    <w:uiPriority w:val="9"/>
    <w:locked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link w:val="Heading2"/>
    <w:uiPriority w:val="9"/>
    <w:rPr>
      <w:rFonts w:ascii="Angsana New" w:hAnsi="Angsana New"/>
      <w:sz w:val="32"/>
      <w:szCs w:val="32"/>
      <w:u w:val="single"/>
    </w:rPr>
  </w:style>
  <w:style w:type="character" w:customStyle="1" w:styleId="Heading3Char">
    <w:name w:val="Heading 3 Char"/>
    <w:link w:val="Heading3"/>
    <w:uiPriority w:val="9"/>
    <w:rPr>
      <w:rFonts w:ascii="Angsana New" w:hAnsi="Angsana New"/>
      <w:sz w:val="32"/>
      <w:szCs w:val="32"/>
      <w:u w:val="single"/>
    </w:rPr>
  </w:style>
  <w:style w:type="character" w:customStyle="1" w:styleId="Heading4Char">
    <w:name w:val="Heading 4 Char"/>
    <w:link w:val="Heading4"/>
    <w:uiPriority w:val="9"/>
    <w:locked/>
    <w:rPr>
      <w:rFonts w:ascii="Angsana New" w:hAnsi="Angsana New"/>
      <w:sz w:val="32"/>
      <w:szCs w:val="32"/>
      <w:u w:val="single"/>
    </w:rPr>
  </w:style>
  <w:style w:type="character" w:customStyle="1" w:styleId="Heading5Char">
    <w:name w:val="Heading 5 Char"/>
    <w:link w:val="Heading5"/>
    <w:uiPriority w:val="9"/>
    <w:rPr>
      <w:rFonts w:ascii="Angsana New" w:hAnsi="Angsana New"/>
      <w:b/>
      <w:bCs/>
      <w:sz w:val="32"/>
      <w:szCs w:val="32"/>
    </w:rPr>
  </w:style>
  <w:style w:type="character" w:customStyle="1" w:styleId="Heading6Char">
    <w:name w:val="Heading 6 Char"/>
    <w:link w:val="Heading6"/>
    <w:uiPriority w:val="9"/>
    <w:locked/>
    <w:rPr>
      <w:rFonts w:ascii="Times New Roman"/>
      <w:sz w:val="24"/>
      <w:szCs w:val="28"/>
    </w:rPr>
  </w:style>
  <w:style w:type="character" w:customStyle="1" w:styleId="Heading8Char">
    <w:name w:val="Heading 8 Char"/>
    <w:link w:val="Heading8"/>
    <w:uiPriority w:val="9"/>
    <w:rPr>
      <w:rFonts w:ascii="Angsana New" w:hAnsi="Angsana New"/>
      <w:sz w:val="32"/>
      <w:szCs w:val="32"/>
    </w:rPr>
  </w:style>
  <w:style w:type="character" w:customStyle="1" w:styleId="Heading9Char">
    <w:name w:val="Heading 9 Char"/>
    <w:link w:val="Heading9"/>
    <w:uiPriority w:val="9"/>
    <w:rPr>
      <w:rFonts w:ascii="Angsana New" w:hAnsi="Angsana New"/>
      <w:sz w:val="32"/>
      <w:szCs w:val="32"/>
    </w:rPr>
  </w:style>
  <w:style w:type="paragraph" w:styleId="BodyText3">
    <w:name w:val="Body Text 3"/>
    <w:basedOn w:val="Normal"/>
    <w:next w:val="Normal"/>
    <w:link w:val="BodyText3Char"/>
    <w:uiPriority w:val="99"/>
    <w:pPr>
      <w:overflowPunct/>
      <w:autoSpaceDE/>
      <w:autoSpaceDN/>
      <w:adjustRightInd/>
      <w:jc w:val="both"/>
      <w:textAlignment w:val="auto"/>
    </w:pPr>
    <w:rPr>
      <w:rFonts w:ascii="Arial" w:eastAsia="Times New Roman" w:hAnsi="Arial"/>
      <w:szCs w:val="24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Pr>
      <w:rFonts w:ascii="Arial" w:eastAsia="Times New Roman" w:hAnsi="Arial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pPr>
      <w:overflowPunct/>
      <w:autoSpaceDE/>
      <w:autoSpaceDN/>
      <w:adjustRightInd/>
      <w:textAlignment w:val="auto"/>
    </w:pPr>
    <w:rPr>
      <w:rFonts w:ascii="Arial" w:eastAsia="Times New Roman" w:hAnsi="Arial"/>
      <w:b/>
      <w:bCs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rPr>
      <w:rFonts w:ascii="Angsana New" w:hAnsi="Angsana New"/>
      <w:sz w:val="32"/>
      <w:szCs w:val="32"/>
    </w:rPr>
  </w:style>
  <w:style w:type="character" w:customStyle="1" w:styleId="BodyTextChar">
    <w:name w:val="Body Text Char"/>
    <w:link w:val="BodyText"/>
    <w:uiPriority w:val="99"/>
    <w:rPr>
      <w:rFonts w:ascii="Angsana New" w:hAnsi="Angsana New"/>
      <w:sz w:val="28"/>
      <w:szCs w:val="28"/>
      <w:lang w:val="th-TH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Revision">
    <w:name w:val="Revision"/>
    <w:hidden/>
    <w:uiPriority w:val="99"/>
    <w:semiHidden/>
    <w:rPr>
      <w:rFonts w:ascii="Cordia New" w:eastAsia="Times New Roman" w:hAnsi="Cordia New"/>
      <w:color w:val="000000"/>
      <w:sz w:val="24"/>
      <w:szCs w:val="30"/>
    </w:rPr>
  </w:style>
  <w:style w:type="character" w:customStyle="1" w:styleId="BodyTextIndent3Char">
    <w:name w:val="Body Text Indent 3 Char"/>
    <w:link w:val="BodyTextIndent3"/>
    <w:uiPriority w:val="99"/>
    <w:locked/>
    <w:rPr>
      <w:rFonts w:ascii="Angsana New" w:hAnsi="Angsana New"/>
      <w:sz w:val="32"/>
      <w:szCs w:val="32"/>
    </w:rPr>
  </w:style>
  <w:style w:type="paragraph" w:styleId="NormalIndent">
    <w:name w:val="Normal Indent"/>
    <w:basedOn w:val="Normal"/>
    <w:uiPriority w:val="99"/>
    <w:pPr>
      <w:overflowPunct/>
      <w:autoSpaceDE/>
      <w:autoSpaceDN/>
      <w:adjustRightInd/>
      <w:ind w:left="720"/>
      <w:textAlignment w:val="auto"/>
    </w:pPr>
    <w:rPr>
      <w:rFonts w:ascii="CordiaUPC" w:eastAsia="Times New Roman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pPr>
      <w:overflowPunct/>
      <w:autoSpaceDE/>
      <w:autoSpaceDN/>
      <w:adjustRightInd/>
      <w:spacing w:after="130" w:line="260" w:lineRule="atLeast"/>
      <w:ind w:left="1134" w:right="0" w:hanging="1134"/>
      <w:jc w:val="left"/>
      <w:textAlignment w:val="auto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MS Mincho" w:hAnsi="Times New Roman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pPr>
      <w:overflowPunct/>
      <w:autoSpaceDE/>
      <w:autoSpaceDN/>
      <w:adjustRightInd/>
      <w:textAlignment w:val="auto"/>
    </w:pPr>
    <w:rPr>
      <w:rFonts w:ascii="Angsana New" w:eastAsia="Times New Roman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rFonts w:ascii="Angsana New" w:eastAsia="Times New Roman" w:hAnsi="Angsana New"/>
      <w:color w:val="000000"/>
      <w:szCs w:val="23"/>
      <w:lang w:val="en-GB" w:eastAsia="en-GB"/>
    </w:rPr>
  </w:style>
  <w:style w:type="table" w:customStyle="1" w:styleId="TableGrid4">
    <w:name w:val="Table Grid4"/>
    <w:basedOn w:val="TableNormal"/>
    <w:next w:val="TableGrid"/>
    <w:uiPriority w:val="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overflowPunct/>
      <w:autoSpaceDE/>
      <w:autoSpaceDN/>
      <w:adjustRightInd/>
      <w:spacing w:line="240" w:lineRule="exact"/>
      <w:textAlignment w:val="auto"/>
    </w:pPr>
    <w:rPr>
      <w:rFonts w:ascii="Univers 55" w:eastAsia="Times New Roman" w:hAnsi="Univers 55" w:cs="Times New Roman"/>
      <w:sz w:val="20"/>
      <w:szCs w:val="20"/>
    </w:rPr>
  </w:style>
  <w:style w:type="paragraph" w:customStyle="1" w:styleId="FSNoteNumbered">
    <w:name w:val="FS Note Numbered"/>
    <w:basedOn w:val="Normal"/>
    <w:next w:val="Normal"/>
    <w:qFormat/>
    <w:rsid w:val="009727D8"/>
    <w:pPr>
      <w:numPr>
        <w:numId w:val="9"/>
      </w:numPr>
      <w:overflowPunct/>
      <w:autoSpaceDE/>
      <w:autoSpaceDN/>
      <w:adjustRightInd/>
      <w:spacing w:before="240" w:after="60"/>
      <w:jc w:val="thaiDistribute"/>
      <w:textAlignment w:val="auto"/>
    </w:pPr>
    <w:rPr>
      <w:rFonts w:ascii="Angsana New" w:eastAsia="Angsana New" w:hAnsi="Angsana New"/>
      <w:sz w:val="28"/>
      <w:u w:val="single"/>
      <w:lang w:val="th-TH"/>
    </w:rPr>
  </w:style>
  <w:style w:type="paragraph" w:customStyle="1" w:styleId="FSNoteDetail">
    <w:name w:val="FS Note Detail"/>
    <w:basedOn w:val="Normal"/>
    <w:qFormat/>
    <w:rsid w:val="009727D8"/>
    <w:pPr>
      <w:overflowPunct/>
      <w:autoSpaceDE/>
      <w:autoSpaceDN/>
      <w:adjustRightInd/>
      <w:spacing w:before="120"/>
      <w:ind w:left="360"/>
      <w:jc w:val="thaiDistribute"/>
      <w:textAlignment w:val="auto"/>
    </w:pPr>
    <w:rPr>
      <w:rFonts w:ascii="Angsana New" w:eastAsia="Angsana New" w:hAnsi="Angsana New"/>
      <w:sz w:val="28"/>
    </w:rPr>
  </w:style>
  <w:style w:type="character" w:customStyle="1" w:styleId="normaltextrun">
    <w:name w:val="normaltextrun"/>
    <w:basedOn w:val="DefaultParagraphFont"/>
    <w:rsid w:val="008B6D86"/>
  </w:style>
  <w:style w:type="character" w:customStyle="1" w:styleId="spellingerror">
    <w:name w:val="spellingerror"/>
    <w:basedOn w:val="DefaultParagraphFont"/>
    <w:rsid w:val="008B6D86"/>
  </w:style>
  <w:style w:type="paragraph" w:customStyle="1" w:styleId="1">
    <w:name w:val="เนื้อเรื่อง1"/>
    <w:basedOn w:val="Normal"/>
    <w:rsid w:val="00D97470"/>
    <w:pPr>
      <w:widowControl w:val="0"/>
      <w:ind w:right="386"/>
    </w:pPr>
    <w:rPr>
      <w:rFonts w:eastAsia="Times New Roman" w:hAnsi="CordiaUPC" w:cs="CordiaUPC"/>
      <w:color w:val="800080"/>
      <w:sz w:val="28"/>
    </w:rPr>
  </w:style>
  <w:style w:type="table" w:customStyle="1" w:styleId="TableGrid3">
    <w:name w:val="Table Grid3"/>
    <w:basedOn w:val="TableNormal"/>
    <w:next w:val="TableGrid"/>
    <w:uiPriority w:val="59"/>
    <w:rsid w:val="002022A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33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0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tiathawornchai\Desktop\PangmaoHelp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a9030fe-44eb-414a-a832-b9cd4a240f9b">
      <UserInfo>
        <DisplayName/>
        <AccountId xsi:nil="true"/>
        <AccountType/>
      </UserInfo>
    </SharedWithUsers>
  </documentManagement>
</p:properties>
</file>

<file path=customXml/item3.xml><?xml version="1.0" encoding="utf-8"?>
<DAEMSEngagementItemInfo xmlns="http://schemas.microsoft.com/DAEMSEngagementItemInfoXML">
  <EngagementID>5000063960</EngagementID>
  <LogicalEMSServerID>587502520312770826</LogicalEMSServerID>
  <WorkingPaperID>3070465767100000457</WorkingPaperID>
</DAEMSEngagementItemInfo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B753D223C5E34AB87677ED8EF2DC4C" ma:contentTypeVersion="13" ma:contentTypeDescription="Create a new document." ma:contentTypeScope="" ma:versionID="edb3516e83c7c293cd5ba04cd537b9fa">
  <xsd:schema xmlns:xsd="http://www.w3.org/2001/XMLSchema" xmlns:xs="http://www.w3.org/2001/XMLSchema" xmlns:p="http://schemas.microsoft.com/office/2006/metadata/properties" xmlns:ns2="e4aa87c3-b3c7-4a60-99ba-36bc98ea187f" xmlns:ns3="5a9030fe-44eb-414a-a832-b9cd4a240f9b" targetNamespace="http://schemas.microsoft.com/office/2006/metadata/properties" ma:root="true" ma:fieldsID="6e9e663ffa8ddd548b2096f17c1500fe" ns2:_="" ns3:_="">
    <xsd:import namespace="e4aa87c3-b3c7-4a60-99ba-36bc98ea187f"/>
    <xsd:import namespace="5a9030fe-44eb-414a-a832-b9cd4a240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a87c3-b3c7-4a60-99ba-36bc98ea1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030fe-44eb-414a-a832-b9cd4a240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3F16C-6CD2-4FDF-AEC7-BAEF6BF3C5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1E4880-BF44-4B6A-959F-31F24F8B9ADF}">
  <ds:schemaRefs>
    <ds:schemaRef ds:uri="http://schemas.microsoft.com/office/2006/metadata/properties"/>
    <ds:schemaRef ds:uri="http://schemas.microsoft.com/office/infopath/2007/PartnerControls"/>
    <ds:schemaRef ds:uri="5a9030fe-44eb-414a-a832-b9cd4a240f9b"/>
  </ds:schemaRefs>
</ds:datastoreItem>
</file>

<file path=customXml/itemProps3.xml><?xml version="1.0" encoding="utf-8"?>
<ds:datastoreItem xmlns:ds="http://schemas.openxmlformats.org/officeDocument/2006/customXml" ds:itemID="{CAD0098F-4814-44C5-99C6-CCF0B5342759}">
  <ds:schemaRefs>
    <ds:schemaRef ds:uri="http://schemas.microsoft.com/DAEMSEngagementItemInfoXML"/>
  </ds:schemaRefs>
</ds:datastoreItem>
</file>

<file path=customXml/itemProps4.xml><?xml version="1.0" encoding="utf-8"?>
<ds:datastoreItem xmlns:ds="http://schemas.openxmlformats.org/officeDocument/2006/customXml" ds:itemID="{F5116108-82EF-4A04-815F-997C338FE3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aa87c3-b3c7-4a60-99ba-36bc98ea187f"/>
    <ds:schemaRef ds:uri="5a9030fe-44eb-414a-a832-b9cd4a240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D58BBE5-82BC-4501-B879-ABE12C9C8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PangmaoHelper</Template>
  <TotalTime>247</TotalTime>
  <Pages>96</Pages>
  <Words>31297</Words>
  <Characters>123640</Characters>
  <Application>Microsoft Office Word</Application>
  <DocSecurity>0</DocSecurity>
  <Lines>1030</Lines>
  <Paragraphs>309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สามารถ อี-เทรดดิ้ง จำกัด</vt:lpstr>
      <vt:lpstr>บริษัท สามารถ อี-เทรดดิ้ง จำกัด</vt:lpstr>
    </vt:vector>
  </TitlesOfParts>
  <Company>Ernst &amp; Young</Company>
  <LinksUpToDate>false</LinksUpToDate>
  <CharactersWithSpaces>154628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สามารถ อี-เทรดดิ้ง จำกัด</dc:title>
  <dc:subject/>
  <dc:creator>Phitsinee.M</dc:creator>
  <cp:keywords/>
  <cp:lastModifiedBy>Natchapan Kitrueangphatchara</cp:lastModifiedBy>
  <cp:revision>147</cp:revision>
  <cp:lastPrinted>2022-02-25T13:31:00Z</cp:lastPrinted>
  <dcterms:created xsi:type="dcterms:W3CDTF">2022-02-25T11:26:00Z</dcterms:created>
  <dcterms:modified xsi:type="dcterms:W3CDTF">2022-02-25T13:47:00Z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0x010100A7B753D223C5E34AB87677ED8EF2DC4C</vt:lpwstr>
  </property>
  <property fmtid="{D5CDD505-2E9C-101B-9397-08002B2CF9AE}" pid="3" name="ComplianceAssetId">
    <vt:lpwstr/>
  </property>
  <property fmtid="{D5CDD505-2E9C-101B-9397-08002B2CF9AE}" pid="4" name="_ExtendedDescription">
    <vt:lpwstr/>
  </property>
</Properties>
</file>