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2CFCB" w14:textId="77777777" w:rsidR="005753E0" w:rsidRPr="00F70BA1" w:rsidRDefault="005753E0" w:rsidP="00AE6BB0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บริษัท อี ฟอร์ แอล เอม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 xml:space="preserve">จำกัด </w:t>
      </w:r>
      <w:r w:rsidRPr="00F70BA1">
        <w:rPr>
          <w:rFonts w:ascii="BrowalliaUPC" w:hAnsi="BrowalliaUPC" w:cs="BrowalliaUPC"/>
          <w:b/>
          <w:bCs/>
          <w:sz w:val="28"/>
          <w:szCs w:val="28"/>
        </w:rPr>
        <w:t>(</w:t>
      </w: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มหาชน</w:t>
      </w:r>
      <w:r w:rsidRPr="00F70BA1">
        <w:rPr>
          <w:rFonts w:ascii="BrowalliaUPC" w:hAnsi="BrowalliaUPC" w:cs="BrowalliaUPC"/>
          <w:b/>
          <w:bCs/>
          <w:sz w:val="28"/>
          <w:szCs w:val="28"/>
        </w:rPr>
        <w:t xml:space="preserve">) </w:t>
      </w: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และบริษัทย่อย </w:t>
      </w:r>
    </w:p>
    <w:p w14:paraId="3C3A59B7" w14:textId="4D30E4B8" w:rsidR="005753E0" w:rsidRPr="00F70BA1" w:rsidRDefault="005753E0" w:rsidP="00AE6BB0">
      <w:pPr>
        <w:tabs>
          <w:tab w:val="left" w:pos="720"/>
        </w:tabs>
        <w:spacing w:line="240" w:lineRule="auto"/>
        <w:ind w:right="-43"/>
        <w:rPr>
          <w:rFonts w:ascii="BrowalliaUPC" w:hAnsi="BrowalliaUPC" w:cs="BrowalliaUPC"/>
          <w:b/>
          <w:bCs/>
          <w:sz w:val="28"/>
          <w:szCs w:val="28"/>
          <w:cs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หมายเหตุประกอบงบการเงิน</w:t>
      </w:r>
    </w:p>
    <w:p w14:paraId="25909973" w14:textId="4737859A" w:rsidR="005753E0" w:rsidRPr="00F70BA1" w:rsidRDefault="005753E0" w:rsidP="00AE6BB0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 xml:space="preserve">วันที่ </w:t>
      </w:r>
      <w:r w:rsidR="004D7EFA" w:rsidRPr="00F70BA1">
        <w:rPr>
          <w:rFonts w:ascii="BrowalliaUPC" w:hAnsi="BrowalliaUPC" w:cs="BrowalliaUPC"/>
          <w:b/>
          <w:bCs/>
          <w:sz w:val="28"/>
          <w:szCs w:val="28"/>
          <w:lang w:val="en-GB"/>
        </w:rPr>
        <w:t xml:space="preserve">31 </w:t>
      </w:r>
      <w:r w:rsidR="004D7EFA" w:rsidRPr="00F70BA1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ธันวาคม</w:t>
      </w:r>
      <w:r w:rsidR="004D7EFA" w:rsidRPr="00F70BA1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F70BA1">
        <w:rPr>
          <w:rFonts w:ascii="BrowalliaUPC" w:hAnsi="BrowalliaUPC" w:cs="BrowalliaUPC"/>
          <w:b/>
          <w:bCs/>
          <w:sz w:val="28"/>
          <w:szCs w:val="28"/>
        </w:rPr>
        <w:t>25</w:t>
      </w:r>
      <w:r w:rsidR="00A7417B" w:rsidRPr="00F70BA1">
        <w:rPr>
          <w:rFonts w:ascii="BrowalliaUPC" w:hAnsi="BrowalliaUPC" w:cs="BrowalliaUPC"/>
          <w:b/>
          <w:bCs/>
          <w:sz w:val="28"/>
          <w:szCs w:val="28"/>
        </w:rPr>
        <w:t>6</w:t>
      </w:r>
      <w:r w:rsidR="00132CBE" w:rsidRPr="00F70BA1">
        <w:rPr>
          <w:rFonts w:ascii="BrowalliaUPC" w:hAnsi="BrowalliaUPC" w:cs="BrowalliaUPC"/>
          <w:b/>
          <w:bCs/>
          <w:sz w:val="28"/>
          <w:szCs w:val="28"/>
        </w:rPr>
        <w:t>4</w:t>
      </w:r>
      <w:r w:rsidR="00EF79EE" w:rsidRPr="00F70BA1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EF79EE" w:rsidRPr="00F70BA1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 </w:t>
      </w:r>
      <w:r w:rsidR="00EF79EE" w:rsidRPr="00F70BA1">
        <w:rPr>
          <w:rFonts w:ascii="BrowalliaUPC" w:hAnsi="BrowalliaUPC" w:cs="BrowalliaUPC"/>
          <w:b/>
          <w:bCs/>
          <w:sz w:val="28"/>
          <w:szCs w:val="28"/>
        </w:rPr>
        <w:t>256</w:t>
      </w:r>
      <w:r w:rsidR="00132CBE" w:rsidRPr="00F70BA1">
        <w:rPr>
          <w:rFonts w:ascii="BrowalliaUPC" w:hAnsi="BrowalliaUPC" w:cs="BrowalliaUPC"/>
          <w:b/>
          <w:bCs/>
          <w:sz w:val="28"/>
          <w:szCs w:val="28"/>
        </w:rPr>
        <w:t>3</w:t>
      </w:r>
    </w:p>
    <w:p w14:paraId="375B8DB2" w14:textId="77777777" w:rsidR="005753E0" w:rsidRPr="00F70BA1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UPC" w:hAnsi="BrowalliaUPC" w:cs="BrowalliaUPC"/>
          <w:b/>
          <w:bCs/>
          <w:sz w:val="24"/>
          <w:szCs w:val="24"/>
          <w:lang w:val="en-GB"/>
        </w:rPr>
      </w:pPr>
    </w:p>
    <w:p w14:paraId="373E47DB" w14:textId="3CA7B0D8" w:rsidR="00710928" w:rsidRPr="00F70BA1" w:rsidRDefault="00200FF4" w:rsidP="00710928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ข้อมูล</w:t>
      </w:r>
      <w:r w:rsidR="004D7EFA"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ทั่วไป</w:t>
      </w:r>
    </w:p>
    <w:p w14:paraId="520DCFD2" w14:textId="77777777" w:rsidR="00867702" w:rsidRPr="00F70BA1" w:rsidRDefault="00867702" w:rsidP="00867702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76EA826D" w14:textId="77777777" w:rsidR="00867702" w:rsidRPr="00F70BA1" w:rsidRDefault="00867702" w:rsidP="00FF28A3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hanging="482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F70BA1">
        <w:rPr>
          <w:rFonts w:ascii="BrowalliaUPC" w:hAnsi="BrowalliaUPC" w:cs="BrowalliaUPC"/>
          <w:sz w:val="28"/>
          <w:szCs w:val="28"/>
          <w:cs/>
          <w:lang w:val="th-TH"/>
        </w:rPr>
        <w:t>ลักษณะการดำเนินธุรกิจ</w:t>
      </w:r>
    </w:p>
    <w:p w14:paraId="1D9A9951" w14:textId="77777777" w:rsidR="00867702" w:rsidRPr="00F70BA1" w:rsidRDefault="00867702" w:rsidP="0086770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40E9555" w14:textId="566CF146" w:rsidR="00F15549" w:rsidRPr="00F202EA" w:rsidRDefault="00F15549" w:rsidP="00F15549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F202EA">
        <w:rPr>
          <w:rFonts w:ascii="BrowalliaUPC" w:hAnsi="BrowalliaUPC" w:cs="BrowalliaUPC" w:hint="cs"/>
          <w:sz w:val="28"/>
          <w:szCs w:val="28"/>
          <w:cs/>
        </w:rPr>
        <w:t>บริษัท อี ฟอร์ แอล เอม จำกัด (มหาชน) จดทะเบียนในประเทศไทย</w:t>
      </w:r>
      <w:r w:rsidRPr="00F202EA">
        <w:rPr>
          <w:rFonts w:ascii="BrowalliaUPC" w:hAnsi="BrowalliaUPC" w:cs="BrowalliaUPC" w:hint="cs"/>
          <w:sz w:val="28"/>
          <w:szCs w:val="28"/>
        </w:rPr>
        <w:t> </w:t>
      </w:r>
      <w:r w:rsidRPr="00F202EA">
        <w:rPr>
          <w:rFonts w:ascii="BrowalliaUPC" w:hAnsi="BrowalliaUPC" w:cs="BrowalliaUPC" w:hint="cs"/>
          <w:sz w:val="28"/>
          <w:szCs w:val="28"/>
          <w:cs/>
        </w:rPr>
        <w:t>และหุ้นของบริษัทได้รับการจดทะเบียนให้ทำการซื้อขายได้ในตลาดหลักทรัพย์ เอ็ม เอ ไอ ที่อยู่ของบริษัทตั้งอยู่เลขที่</w:t>
      </w:r>
      <w:r w:rsidRPr="00F202EA">
        <w:rPr>
          <w:rFonts w:ascii="BrowalliaUPC" w:hAnsi="BrowalliaUPC" w:cs="BrowalliaUPC" w:hint="cs"/>
          <w:sz w:val="28"/>
          <w:szCs w:val="28"/>
        </w:rPr>
        <w:t> </w:t>
      </w:r>
      <w:r w:rsidR="00343CA4" w:rsidRPr="00F202EA">
        <w:rPr>
          <w:rFonts w:ascii="BrowalliaUPC" w:hAnsi="BrowalliaUPC" w:cs="BrowalliaUPC"/>
          <w:sz w:val="28"/>
          <w:szCs w:val="28"/>
        </w:rPr>
        <w:t>432</w:t>
      </w:r>
      <w:r w:rsidRPr="00F202EA">
        <w:rPr>
          <w:rFonts w:ascii="BrowalliaUPC" w:hAnsi="BrowalliaUPC" w:cs="BrowalliaUPC" w:hint="cs"/>
          <w:sz w:val="28"/>
          <w:szCs w:val="28"/>
        </w:rPr>
        <w:t> </w:t>
      </w:r>
      <w:r w:rsidRPr="00F202EA">
        <w:rPr>
          <w:rFonts w:ascii="BrowalliaUPC" w:hAnsi="BrowalliaUPC" w:cs="BrowalliaUPC" w:hint="cs"/>
          <w:sz w:val="28"/>
          <w:szCs w:val="28"/>
          <w:cs/>
        </w:rPr>
        <w:t xml:space="preserve">ถนนราชวิถี แขวงบางยี่ขัน </w:t>
      </w:r>
      <w:r w:rsidR="00577C50" w:rsidRPr="00F202EA">
        <w:rPr>
          <w:rFonts w:ascii="BrowalliaUPC" w:hAnsi="BrowalliaUPC" w:cs="BrowalliaUPC"/>
          <w:sz w:val="28"/>
          <w:szCs w:val="28"/>
        </w:rPr>
        <w:br/>
      </w:r>
      <w:r w:rsidRPr="00F202EA">
        <w:rPr>
          <w:rFonts w:ascii="BrowalliaUPC" w:hAnsi="BrowalliaUPC" w:cs="BrowalliaUPC" w:hint="cs"/>
          <w:sz w:val="28"/>
          <w:szCs w:val="28"/>
          <w:cs/>
        </w:rPr>
        <w:t>เขตบางพลัด กรุงเทพมหานคร</w:t>
      </w:r>
      <w:r w:rsidRPr="00F202EA">
        <w:rPr>
          <w:rFonts w:ascii="BrowalliaUPC" w:hAnsi="BrowalliaUPC" w:cs="BrowalliaUPC"/>
          <w:sz w:val="28"/>
          <w:szCs w:val="28"/>
        </w:rPr>
        <w:t> </w:t>
      </w:r>
      <w:r w:rsidRPr="00F202EA">
        <w:rPr>
          <w:rFonts w:ascii="BrowalliaUPC" w:hAnsi="BrowalliaUPC" w:cs="BrowalliaUPC" w:hint="cs"/>
          <w:sz w:val="28"/>
          <w:szCs w:val="28"/>
          <w:cs/>
        </w:rPr>
        <w:t>บริษัทดำเนินธุรกิจหลักเป็นตัวแทนจำหน่ายเครื่องมือและอุปกรณ์ทางการแพทย์ และมีเงินลงทุนในบริษัทย่อยซึ่งประกอบธุรกิจจำหน่ายเครื่องมือแพทย์</w:t>
      </w:r>
    </w:p>
    <w:p w14:paraId="3E83963A" w14:textId="77777777" w:rsidR="00F15549" w:rsidRPr="00F202EA" w:rsidRDefault="00F15549" w:rsidP="00F15549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926F953" w14:textId="7C7F5AE5" w:rsidR="00F15549" w:rsidRPr="00F202EA" w:rsidRDefault="00EE20ED" w:rsidP="00F15549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F202EA">
        <w:rPr>
          <w:rFonts w:ascii="BrowalliaUPC" w:hAnsi="BrowalliaUPC" w:cs="BrowalliaUPC" w:hint="cs"/>
          <w:sz w:val="28"/>
          <w:szCs w:val="28"/>
          <w:cs/>
        </w:rPr>
        <w:t xml:space="preserve">ในระหว่างปี </w:t>
      </w:r>
      <w:r w:rsidRPr="00F202EA">
        <w:rPr>
          <w:rFonts w:ascii="BrowalliaUPC" w:hAnsi="BrowalliaUPC" w:cs="BrowalliaUPC"/>
          <w:sz w:val="28"/>
          <w:szCs w:val="28"/>
        </w:rPr>
        <w:t xml:space="preserve">2563 </w:t>
      </w:r>
      <w:r w:rsidR="00343CA4" w:rsidRPr="00F202EA">
        <w:rPr>
          <w:rFonts w:ascii="BrowalliaUPC" w:hAnsi="BrowalliaUPC" w:cs="BrowalliaUPC" w:hint="cs"/>
          <w:sz w:val="28"/>
          <w:szCs w:val="28"/>
          <w:cs/>
        </w:rPr>
        <w:t>เจ้าหนี้ของบริษัทย่อย</w:t>
      </w:r>
      <w:r w:rsidR="00787EA1" w:rsidRPr="00F202EA">
        <w:rPr>
          <w:rFonts w:ascii="BrowalliaUPC" w:hAnsi="BrowalliaUPC" w:cs="BrowalliaUPC" w:hint="cs"/>
          <w:sz w:val="28"/>
          <w:szCs w:val="28"/>
          <w:cs/>
        </w:rPr>
        <w:t xml:space="preserve">แห่งหนึ่งดำเนินการยึดทรัพย์บังคับคดีทรัพย์สินของบริษัทย่อยดังกล่าว </w:t>
      </w:r>
      <w:r w:rsidR="009C63A7" w:rsidRPr="00F202EA">
        <w:rPr>
          <w:rFonts w:ascii="BrowalliaUPC" w:hAnsi="BrowalliaUPC" w:cs="BrowalliaUPC" w:hint="cs"/>
          <w:sz w:val="28"/>
          <w:szCs w:val="28"/>
          <w:cs/>
        </w:rPr>
        <w:t>โดย</w:t>
      </w:r>
      <w:r w:rsidR="00F15549" w:rsidRPr="00F202EA">
        <w:rPr>
          <w:rFonts w:ascii="BrowalliaUPC" w:hAnsi="BrowalliaUPC" w:cs="BrowalliaUPC"/>
          <w:sz w:val="28"/>
          <w:szCs w:val="28"/>
          <w:cs/>
        </w:rPr>
        <w:t xml:space="preserve">ขายทอดตลาดหุ้นของบริษัทย่อยทางอ้อมแห่งหนึ่งเพื่อชำระหนี้ ก่อให้เกิดการด้อยค่าในบริษัทย่อยของบริษัท ซึ่งบริษัทได้ตั้งค่าเผื่อการด้อยค่าในเงินลงทุนไว้เต็มจำนวนแล้ว </w:t>
      </w:r>
      <w:r w:rsidR="004D7BAD" w:rsidRPr="00F202EA">
        <w:rPr>
          <w:rFonts w:ascii="BrowalliaUPC" w:hAnsi="BrowalliaUPC" w:cs="BrowalliaUPC" w:hint="cs"/>
          <w:sz w:val="28"/>
          <w:szCs w:val="28"/>
          <w:cs/>
        </w:rPr>
        <w:t>ต่อมาบริษัท</w:t>
      </w:r>
      <w:r w:rsidR="00F15549" w:rsidRPr="00F202EA">
        <w:rPr>
          <w:rFonts w:ascii="BrowalliaUPC" w:hAnsi="BrowalliaUPC" w:cs="BrowalliaUPC"/>
          <w:sz w:val="28"/>
          <w:szCs w:val="28"/>
          <w:cs/>
        </w:rPr>
        <w:t xml:space="preserve">ได้ดำเนินการขายหุ้นของบริษัทย่อยดังกล่าวออกจากกลุ่มบริษัทในระหว่างปี </w:t>
      </w:r>
      <w:r w:rsidR="00F15549" w:rsidRPr="00F202EA">
        <w:rPr>
          <w:rFonts w:ascii="BrowalliaUPC" w:hAnsi="BrowalliaUPC" w:cs="BrowalliaUPC"/>
          <w:sz w:val="28"/>
          <w:szCs w:val="28"/>
        </w:rPr>
        <w:t xml:space="preserve">2564 </w:t>
      </w:r>
      <w:r w:rsidR="00F15549" w:rsidRPr="00F202EA">
        <w:rPr>
          <w:rFonts w:ascii="BrowalliaUPC" w:hAnsi="BrowalliaUPC" w:cs="BrowalliaUPC"/>
          <w:sz w:val="28"/>
          <w:szCs w:val="28"/>
          <w:cs/>
        </w:rPr>
        <w:t>ปัจจุบัน บริษัทคงเหลือเพียงเงินลงทุนในบริษัทย่อยที่ดำเนินกิจการด้านการขายอุปกรณ์และเครื่องมือทางการแพทย์เพียงบริษัทเดียว</w:t>
      </w:r>
    </w:p>
    <w:p w14:paraId="4737BF37" w14:textId="77777777" w:rsidR="00F15549" w:rsidRPr="00F202EA" w:rsidRDefault="00F15549" w:rsidP="00F15549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40AF878F" w14:textId="118F437E" w:rsidR="00F15549" w:rsidRPr="00F202EA" w:rsidRDefault="00F15549" w:rsidP="00F15549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F202EA">
        <w:rPr>
          <w:rFonts w:ascii="BrowalliaUPC" w:hAnsi="BrowalliaUPC" w:cs="BrowalliaUPC" w:hint="cs"/>
          <w:sz w:val="28"/>
          <w:szCs w:val="28"/>
          <w:cs/>
        </w:rPr>
        <w:t>การขายเงินลงทุนในกลุ่มบริษัทย่อยที่เกิดการด้อยค่าทั้งหมดออกจากกลุ่มบริษัท ทำให้บริษัทต้องถอด</w:t>
      </w:r>
      <w:r w:rsidR="00FF28A3">
        <w:rPr>
          <w:rFonts w:ascii="BrowalliaUPC" w:hAnsi="BrowalliaUPC" w:cs="BrowalliaUPC"/>
          <w:sz w:val="28"/>
          <w:szCs w:val="28"/>
        </w:rPr>
        <w:br/>
      </w:r>
      <w:r w:rsidRPr="00F202EA">
        <w:rPr>
          <w:rFonts w:ascii="BrowalliaUPC" w:hAnsi="BrowalliaUPC" w:cs="BrowalliaUPC" w:hint="cs"/>
          <w:sz w:val="28"/>
          <w:szCs w:val="28"/>
          <w:cs/>
        </w:rPr>
        <w:t>งบการเงินของกลุ่มบริษัทย่อยดังกล่าวออกจากงบการเงินรวม</w:t>
      </w:r>
    </w:p>
    <w:p w14:paraId="10C21879" w14:textId="77777777" w:rsidR="0025257D" w:rsidRPr="00F70BA1" w:rsidRDefault="0025257D" w:rsidP="00867702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096081A6" w14:textId="77777777" w:rsidR="00867702" w:rsidRPr="00F70BA1" w:rsidRDefault="00867702" w:rsidP="00FF28A3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hanging="482"/>
        <w:jc w:val="thaiDistribute"/>
        <w:outlineLvl w:val="0"/>
        <w:rPr>
          <w:rFonts w:ascii="BrowalliaUPC" w:hAnsi="BrowalliaUPC" w:cs="BrowalliaUPC"/>
          <w:sz w:val="28"/>
          <w:szCs w:val="28"/>
          <w:cs/>
          <w:lang w:val="th-TH"/>
        </w:rPr>
      </w:pPr>
      <w:r w:rsidRPr="00F70BA1">
        <w:rPr>
          <w:rFonts w:ascii="BrowalliaUPC" w:hAnsi="BrowalliaUPC" w:cs="BrowalliaUPC"/>
          <w:sz w:val="28"/>
          <w:szCs w:val="28"/>
          <w:cs/>
          <w:lang w:val="th-TH"/>
        </w:rPr>
        <w:t>ผลกระทบจากการแพร่ระบาดของเชื้อไวรัสโค</w:t>
      </w:r>
      <w:proofErr w:type="spellStart"/>
      <w:r w:rsidRPr="00F70BA1">
        <w:rPr>
          <w:rFonts w:ascii="BrowalliaUPC" w:hAnsi="BrowalliaUPC" w:cs="BrowalliaUPC"/>
          <w:sz w:val="28"/>
          <w:szCs w:val="28"/>
          <w:cs/>
          <w:lang w:val="th-TH"/>
        </w:rPr>
        <w:t>โร</w:t>
      </w:r>
      <w:proofErr w:type="spellEnd"/>
      <w:r w:rsidRPr="00F70BA1">
        <w:rPr>
          <w:rFonts w:ascii="BrowalliaUPC" w:hAnsi="BrowalliaUPC" w:cs="BrowalliaUPC"/>
          <w:sz w:val="28"/>
          <w:szCs w:val="28"/>
          <w:cs/>
          <w:lang w:val="th-TH"/>
        </w:rPr>
        <w:t xml:space="preserve">น่า </w:t>
      </w:r>
      <w:r w:rsidRPr="00F70BA1">
        <w:rPr>
          <w:rFonts w:ascii="BrowalliaUPC" w:hAnsi="BrowalliaUPC" w:cs="BrowalliaUPC"/>
          <w:spacing w:val="-2"/>
          <w:sz w:val="28"/>
          <w:szCs w:val="28"/>
        </w:rPr>
        <w:t>2019</w:t>
      </w:r>
    </w:p>
    <w:p w14:paraId="565A7CB1" w14:textId="598632A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UPC" w:hAnsi="BrowalliaUPC" w:cs="BrowalliaUPC"/>
          <w:color w:val="0000FF"/>
          <w:spacing w:val="-2"/>
          <w:sz w:val="28"/>
          <w:szCs w:val="28"/>
        </w:rPr>
      </w:pPr>
    </w:p>
    <w:p w14:paraId="686E85C3" w14:textId="2F30357A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color w:val="0000FF"/>
          <w:spacing w:val="-2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สถานการณ์การแพร่ระบาดของโรคติดเชื้อไวรัสโค</w:t>
      </w:r>
      <w:proofErr w:type="spellStart"/>
      <w:r w:rsidRPr="00F70BA1">
        <w:rPr>
          <w:rFonts w:ascii="BrowalliaUPC" w:hAnsi="BrowalliaUPC" w:cs="BrowalliaUPC"/>
          <w:sz w:val="28"/>
          <w:szCs w:val="28"/>
          <w:cs/>
        </w:rPr>
        <w:t>โร</w:t>
      </w:r>
      <w:proofErr w:type="spellEnd"/>
      <w:r w:rsidRPr="00F70BA1">
        <w:rPr>
          <w:rFonts w:ascii="BrowalliaUPC" w:hAnsi="BrowalliaUPC" w:cs="BrowalliaUPC"/>
          <w:sz w:val="28"/>
          <w:szCs w:val="28"/>
          <w:cs/>
        </w:rPr>
        <w:t xml:space="preserve">นา </w:t>
      </w:r>
      <w:r w:rsidRPr="00F70BA1">
        <w:rPr>
          <w:rFonts w:ascii="BrowalliaUPC" w:hAnsi="BrowalliaUPC" w:cs="BrowalliaUPC"/>
          <w:sz w:val="28"/>
          <w:szCs w:val="28"/>
        </w:rPr>
        <w:t>2019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(“</w:t>
      </w:r>
      <w:r w:rsidRPr="00F70BA1">
        <w:rPr>
          <w:rFonts w:ascii="BrowalliaUPC" w:hAnsi="BrowalliaUPC" w:cs="BrowalliaUPC"/>
          <w:sz w:val="28"/>
          <w:szCs w:val="28"/>
        </w:rPr>
        <w:t>COVID-19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”) ที่เริ่มตั้งแต่ปี </w:t>
      </w:r>
      <w:r w:rsidRPr="00F70BA1">
        <w:rPr>
          <w:rFonts w:ascii="BrowalliaUPC" w:hAnsi="BrowalliaUPC" w:cs="BrowalliaUPC"/>
          <w:sz w:val="28"/>
          <w:szCs w:val="28"/>
        </w:rPr>
        <w:t xml:space="preserve">2562 </w:t>
      </w:r>
      <w:r w:rsidRPr="00F70BA1">
        <w:rPr>
          <w:rFonts w:ascii="BrowalliaUPC" w:hAnsi="BrowalliaUPC" w:cs="BrowalliaUPC"/>
          <w:sz w:val="28"/>
          <w:szCs w:val="28"/>
          <w:cs/>
        </w:rPr>
        <w:t>ได้ขยาย</w:t>
      </w:r>
      <w:r w:rsidR="00FF28A3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วงกว้างอย่างต่อเนื่องทำให้เกิดการชะลอตัวของเศรษฐกิจ และมีผลกระทบต่อธุรกิจและอุตสาหกรรมส่วนใหญ่ </w:t>
      </w:r>
      <w:r w:rsidRPr="00F70BA1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>อย่างไรก็ตาม</w:t>
      </w:r>
      <w:r w:rsidR="00FF28A3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สถานการณ์ดังกล่าวไม่ได้มีผลกระทบทางลบต่อธุรกิจของบริษัท</w:t>
      </w:r>
    </w:p>
    <w:p w14:paraId="730E8685" w14:textId="77777777" w:rsidR="00867702" w:rsidRPr="00F70BA1" w:rsidRDefault="00867702" w:rsidP="0086770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color w:val="0000FF"/>
          <w:sz w:val="28"/>
          <w:szCs w:val="28"/>
          <w:highlight w:val="yellow"/>
        </w:rPr>
      </w:pPr>
    </w:p>
    <w:p w14:paraId="0F4B7FC0" w14:textId="77777777" w:rsidR="00867702" w:rsidRPr="00F70BA1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เกณฑ์ในการจัดทำงบการเงิน</w:t>
      </w:r>
    </w:p>
    <w:p w14:paraId="5E709DB9" w14:textId="77777777" w:rsidR="00867702" w:rsidRPr="00F70BA1" w:rsidRDefault="00867702" w:rsidP="00867702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215FAC28" w14:textId="77777777" w:rsidR="00867702" w:rsidRPr="00F70BA1" w:rsidRDefault="00867702" w:rsidP="00867702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426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เกณฑ์</w:t>
      </w:r>
      <w:r w:rsidRPr="00F70BA1">
        <w:rPr>
          <w:rFonts w:ascii="BrowalliaUPC" w:hAnsi="BrowalliaUPC" w:cs="BrowalliaUPC"/>
          <w:sz w:val="28"/>
          <w:szCs w:val="28"/>
          <w:cs/>
          <w:lang w:eastAsia="zh-CN"/>
        </w:rPr>
        <w:t>การถือปฏิบัติ</w:t>
      </w:r>
    </w:p>
    <w:p w14:paraId="6E5C4E39" w14:textId="77777777" w:rsidR="00867702" w:rsidRPr="00F70BA1" w:rsidRDefault="00867702" w:rsidP="00867702">
      <w:pPr>
        <w:ind w:left="360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6631DCC9" w14:textId="77777777" w:rsidR="00867702" w:rsidRPr="00F70BA1" w:rsidRDefault="00867702" w:rsidP="00867702">
      <w:pPr>
        <w:tabs>
          <w:tab w:val="clear" w:pos="454"/>
          <w:tab w:val="left" w:pos="851"/>
        </w:tabs>
        <w:spacing w:line="240" w:lineRule="auto"/>
        <w:ind w:left="851" w:right="-1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บริษัทจัดทำงบการเงินตามมาตรฐานการรายงานทางการเงิน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การแปลงบการเงินฉบับนี้เป็นภาษาอื่นให้ยึดถืองบการเงินที่จัดทำขึ้นเป็นภาษาไทยเป็นเกณฑ์</w:t>
      </w:r>
    </w:p>
    <w:p w14:paraId="21F0036E" w14:textId="77777777" w:rsidR="00867702" w:rsidRPr="00F70BA1" w:rsidRDefault="00867702" w:rsidP="00867702">
      <w:pPr>
        <w:tabs>
          <w:tab w:val="clear" w:pos="454"/>
          <w:tab w:val="left" w:pos="851"/>
        </w:tabs>
        <w:spacing w:line="240" w:lineRule="auto"/>
        <w:ind w:left="851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04C78F62" w14:textId="6780591E" w:rsidR="00C61636" w:rsidRDefault="00867702" w:rsidP="00867702">
      <w:pPr>
        <w:spacing w:line="240" w:lineRule="auto"/>
        <w:ind w:left="851" w:right="-1"/>
        <w:jc w:val="thaiDistribute"/>
        <w:rPr>
          <w:rFonts w:ascii="BrowalliaUPC" w:hAnsi="BrowalliaUPC" w:cs="BrowalliaUPC"/>
          <w:sz w:val="28"/>
          <w:szCs w:val="28"/>
          <w:cs/>
        </w:rPr>
        <w:sectPr w:rsidR="00C61636" w:rsidSect="009E69CF">
          <w:footerReference w:type="default" r:id="rId11"/>
          <w:footerReference w:type="first" r:id="rId12"/>
          <w:pgSz w:w="11909" w:h="16834" w:code="9"/>
          <w:pgMar w:top="1350" w:right="1136" w:bottom="567" w:left="1418" w:header="992" w:footer="182" w:gutter="0"/>
          <w:pgNumType w:start="9"/>
          <w:cols w:space="720"/>
          <w:docGrid w:linePitch="245"/>
        </w:sectPr>
      </w:pPr>
      <w:r w:rsidRPr="00F70BA1">
        <w:rPr>
          <w:rFonts w:ascii="BrowalliaUPC" w:hAnsi="BrowalliaUPC" w:cs="BrowalliaUPC"/>
          <w:sz w:val="28"/>
          <w:szCs w:val="28"/>
          <w:cs/>
        </w:rPr>
        <w:t>งบการเงินรวมและงบการเงินเฉพาะของบริษัทได้</w:t>
      </w:r>
      <w:r w:rsidR="00463D0E">
        <w:rPr>
          <w:rFonts w:ascii="BrowalliaUPC" w:hAnsi="BrowalliaUPC" w:cs="BrowalliaUPC" w:hint="cs"/>
          <w:sz w:val="28"/>
          <w:szCs w:val="28"/>
          <w:cs/>
        </w:rPr>
        <w:t>ถูก</w:t>
      </w:r>
      <w:r w:rsidRPr="00F70BA1">
        <w:rPr>
          <w:rFonts w:ascii="BrowalliaUPC" w:hAnsi="BrowalliaUPC" w:cs="BrowalliaUPC"/>
          <w:sz w:val="28"/>
          <w:szCs w:val="28"/>
          <w:cs/>
        </w:rPr>
        <w:t>จัดทำขึ้นโดยใช้เกณฑ์ราคาทุนเดิม เว้นแต่จะเปิดเผย</w:t>
      </w:r>
      <w:r w:rsidR="00FF28A3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>เป็นอย่างอื่นเป็นการเฉพาะ</w:t>
      </w:r>
    </w:p>
    <w:p w14:paraId="1D9C66A1" w14:textId="1E97E738" w:rsidR="00867702" w:rsidRPr="00F70BA1" w:rsidRDefault="00867702" w:rsidP="00867702">
      <w:pPr>
        <w:spacing w:line="240" w:lineRule="auto"/>
        <w:ind w:left="851" w:right="-1"/>
        <w:jc w:val="thaiDistribute"/>
        <w:rPr>
          <w:rFonts w:ascii="BrowalliaUPC" w:hAnsi="BrowalliaUPC" w:cs="BrowalliaUPC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lastRenderedPageBreak/>
        <w:t>ในการจัดทำงบการเงินให้สอดคล้องกับมาตรฐานการรายงานทางการเงิน ผู้บริหารต้องใช้ประมาณการทางบัญชีที่สำคัญและใช้ดุลยพินิจตามกระบวนการในการนำนโยบายการบัญชีของกลุ่มบริษัทไปถือปฏิบัติ การเปิดเผยเรื่องการใช้ดุลยพินิจของผู้บริหาร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</w:t>
      </w:r>
      <w:r w:rsidRPr="00F70BA1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>งบการเงินรวมได้เปิดเผย</w:t>
      </w:r>
      <w:r w:rsidRPr="00F70BA1">
        <w:rPr>
          <w:rFonts w:ascii="BrowalliaUPC" w:hAnsi="BrowalliaUPC" w:cs="BrowalliaUPC"/>
          <w:szCs w:val="28"/>
          <w:cs/>
        </w:rPr>
        <w:t>ในหมายเหตุประกอบงบ</w:t>
      </w:r>
      <w:r w:rsidRPr="00025C1B">
        <w:rPr>
          <w:rFonts w:ascii="BrowalliaUPC" w:hAnsi="BrowalliaUPC" w:cs="BrowalliaUPC"/>
          <w:szCs w:val="28"/>
          <w:cs/>
        </w:rPr>
        <w:t>การเงิน ข้อ</w:t>
      </w:r>
      <w:r w:rsidRPr="00025C1B">
        <w:rPr>
          <w:rFonts w:ascii="BrowalliaUPC" w:hAnsi="BrowalliaUPC" w:cs="BrowalliaUPC"/>
          <w:sz w:val="28"/>
          <w:szCs w:val="44"/>
        </w:rPr>
        <w:t xml:space="preserve"> </w:t>
      </w:r>
      <w:r w:rsidR="00F32572" w:rsidRPr="00025C1B">
        <w:rPr>
          <w:rFonts w:ascii="BrowalliaUPC" w:hAnsi="BrowalliaUPC" w:cs="BrowalliaUPC"/>
          <w:sz w:val="28"/>
          <w:szCs w:val="44"/>
        </w:rPr>
        <w:t>5</w:t>
      </w:r>
    </w:p>
    <w:p w14:paraId="0F81D7CB" w14:textId="77777777" w:rsidR="00D706B5" w:rsidRPr="00F70BA1" w:rsidRDefault="00D706B5" w:rsidP="0086770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1070681" w14:textId="77777777" w:rsidR="00867702" w:rsidRPr="00F70BA1" w:rsidRDefault="00867702" w:rsidP="00867702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firstLine="9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F70BA1">
        <w:rPr>
          <w:rFonts w:ascii="BrowalliaUPC" w:hAnsi="BrowalliaUPC" w:cs="BrowalliaUPC"/>
          <w:sz w:val="28"/>
          <w:szCs w:val="28"/>
          <w:cs/>
          <w:lang w:val="th-TH"/>
        </w:rPr>
        <w:t>เกณฑ์ในการจัดทำงบการเงินรวม</w:t>
      </w:r>
    </w:p>
    <w:p w14:paraId="459160C0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BrowalliaUPC" w:hAnsi="BrowalliaUPC" w:cs="BrowalliaUPC"/>
          <w:sz w:val="28"/>
          <w:szCs w:val="28"/>
          <w:cs/>
          <w:lang w:val="th-TH"/>
        </w:rPr>
      </w:pPr>
    </w:p>
    <w:p w14:paraId="75397013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งบการเงินรวมนี้ได้รวมงบการเงินของบริษัท อี ฟอร์ แอล เอม จำกัด </w:t>
      </w:r>
      <w:r w:rsidRPr="00F70BA1">
        <w:rPr>
          <w:rFonts w:ascii="BrowalliaUPC" w:hAnsi="BrowalliaUPC" w:cs="BrowalliaUPC"/>
          <w:sz w:val="28"/>
          <w:szCs w:val="28"/>
        </w:rPr>
        <w:t>(</w:t>
      </w:r>
      <w:r w:rsidRPr="00F70BA1">
        <w:rPr>
          <w:rFonts w:ascii="BrowalliaUPC" w:hAnsi="BrowalliaUPC" w:cs="BrowalliaUPC"/>
          <w:sz w:val="28"/>
          <w:szCs w:val="28"/>
          <w:cs/>
        </w:rPr>
        <w:t>มหาชน</w:t>
      </w:r>
      <w:r w:rsidRPr="00F70BA1">
        <w:rPr>
          <w:rFonts w:ascii="BrowalliaUPC" w:hAnsi="BrowalliaUPC" w:cs="BrowalliaUPC"/>
          <w:sz w:val="28"/>
          <w:szCs w:val="28"/>
        </w:rPr>
        <w:t xml:space="preserve">)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และบริษัทย่อยที่บริษัทมีอำนาจควบคุมหรือถือหุ้นเกินกว่าร้อยละ </w:t>
      </w:r>
      <w:r w:rsidRPr="00F70BA1">
        <w:rPr>
          <w:rFonts w:ascii="BrowalliaUPC" w:hAnsi="BrowalliaUPC" w:cs="BrowalliaUPC"/>
          <w:sz w:val="28"/>
          <w:szCs w:val="28"/>
        </w:rPr>
        <w:t xml:space="preserve">50 </w:t>
      </w:r>
      <w:r w:rsidRPr="00F70BA1">
        <w:rPr>
          <w:rFonts w:ascii="BrowalliaUPC" w:hAnsi="BrowalliaUPC" w:cs="BrowalliaUPC"/>
          <w:sz w:val="28"/>
          <w:szCs w:val="28"/>
          <w:cs/>
        </w:rPr>
        <w:t>ของหุ้นที่มีสิทธิออกเสียง ดังต่อไปนี้</w:t>
      </w:r>
    </w:p>
    <w:p w14:paraId="378D904C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86" w:type="dxa"/>
        <w:tblInd w:w="8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179"/>
        <w:gridCol w:w="808"/>
        <w:gridCol w:w="90"/>
        <w:gridCol w:w="844"/>
        <w:gridCol w:w="144"/>
        <w:gridCol w:w="808"/>
        <w:gridCol w:w="135"/>
        <w:gridCol w:w="3277"/>
      </w:tblGrid>
      <w:tr w:rsidR="00867702" w:rsidRPr="00F70BA1" w14:paraId="270B5FAA" w14:textId="77777777" w:rsidTr="00A408BA">
        <w:tc>
          <w:tcPr>
            <w:tcW w:w="2701" w:type="dxa"/>
          </w:tcPr>
          <w:p w14:paraId="4CE59624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9" w:type="dxa"/>
          </w:tcPr>
          <w:p w14:paraId="1EBDB773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6F337E7B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0" w:type="dxa"/>
          </w:tcPr>
          <w:p w14:paraId="25882E5E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96" w:type="dxa"/>
            <w:gridSpan w:val="3"/>
            <w:tcBorders>
              <w:bottom w:val="single" w:sz="4" w:space="0" w:color="auto"/>
            </w:tcBorders>
          </w:tcPr>
          <w:p w14:paraId="7467A563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สัดส่วนการลงทุน (ร้อยละ)</w:t>
            </w:r>
          </w:p>
        </w:tc>
        <w:tc>
          <w:tcPr>
            <w:tcW w:w="135" w:type="dxa"/>
          </w:tcPr>
          <w:p w14:paraId="4740AD9E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17515A8C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867702" w:rsidRPr="00F70BA1" w14:paraId="6747B8F1" w14:textId="77777777" w:rsidTr="00A408BA">
        <w:tc>
          <w:tcPr>
            <w:tcW w:w="2701" w:type="dxa"/>
            <w:tcBorders>
              <w:bottom w:val="single" w:sz="4" w:space="0" w:color="auto"/>
            </w:tcBorders>
          </w:tcPr>
          <w:p w14:paraId="7A61B613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79" w:type="dxa"/>
          </w:tcPr>
          <w:p w14:paraId="1192F562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4DDC7B74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0" w:type="dxa"/>
          </w:tcPr>
          <w:p w14:paraId="1E78FC97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27EF277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44" w:type="dxa"/>
          </w:tcPr>
          <w:p w14:paraId="7B288F40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5E0C8A27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35" w:type="dxa"/>
          </w:tcPr>
          <w:p w14:paraId="221CD668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14:paraId="475A1E43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ลักษณะธุรกิจ</w:t>
            </w:r>
          </w:p>
        </w:tc>
      </w:tr>
      <w:tr w:rsidR="00867702" w:rsidRPr="00F70BA1" w14:paraId="132FCA3D" w14:textId="77777777" w:rsidTr="00A408BA">
        <w:tc>
          <w:tcPr>
            <w:tcW w:w="2701" w:type="dxa"/>
            <w:tcBorders>
              <w:top w:val="single" w:sz="4" w:space="0" w:color="auto"/>
            </w:tcBorders>
          </w:tcPr>
          <w:p w14:paraId="458EF621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179" w:type="dxa"/>
          </w:tcPr>
          <w:p w14:paraId="18851E24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45E20FDD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</w:tcPr>
          <w:p w14:paraId="0C876163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0AFCD1C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4" w:type="dxa"/>
          </w:tcPr>
          <w:p w14:paraId="335C8337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7F2298DD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5" w:type="dxa"/>
          </w:tcPr>
          <w:p w14:paraId="6D4F45DA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3277" w:type="dxa"/>
            <w:tcBorders>
              <w:top w:val="single" w:sz="4" w:space="0" w:color="auto"/>
            </w:tcBorders>
          </w:tcPr>
          <w:p w14:paraId="1537A7DF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867702" w:rsidRPr="00F70BA1" w14:paraId="7944E418" w14:textId="77777777" w:rsidTr="00A408BA">
        <w:tc>
          <w:tcPr>
            <w:tcW w:w="2701" w:type="dxa"/>
          </w:tcPr>
          <w:p w14:paraId="2B6E50CA" w14:textId="77777777" w:rsidR="00867702" w:rsidRPr="00F70BA1" w:rsidRDefault="00867702" w:rsidP="00A408B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79" w:type="dxa"/>
          </w:tcPr>
          <w:p w14:paraId="421E2BED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808" w:type="dxa"/>
          </w:tcPr>
          <w:p w14:paraId="1A87F512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</w:tcPr>
          <w:p w14:paraId="6CD18270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44" w:type="dxa"/>
          </w:tcPr>
          <w:p w14:paraId="3C85E6CB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4" w:type="dxa"/>
          </w:tcPr>
          <w:p w14:paraId="77F3C6FE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08" w:type="dxa"/>
          </w:tcPr>
          <w:p w14:paraId="5E2608E4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5" w:type="dxa"/>
          </w:tcPr>
          <w:p w14:paraId="742FEE2A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3277" w:type="dxa"/>
          </w:tcPr>
          <w:p w14:paraId="6DD0AB34" w14:textId="77777777" w:rsidR="00867702" w:rsidRPr="00F70BA1" w:rsidRDefault="00867702" w:rsidP="00A408B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867702" w:rsidRPr="00F70BA1" w14:paraId="2688F877" w14:textId="77777777" w:rsidTr="00A408BA">
        <w:tc>
          <w:tcPr>
            <w:tcW w:w="2701" w:type="dxa"/>
          </w:tcPr>
          <w:p w14:paraId="62EF76CF" w14:textId="77777777" w:rsidR="00867702" w:rsidRPr="00F70BA1" w:rsidRDefault="00867702" w:rsidP="00A408B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สเปซเ</w:t>
            </w:r>
            <w:proofErr w:type="spellEnd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179" w:type="dxa"/>
          </w:tcPr>
          <w:p w14:paraId="17ADDA6A" w14:textId="77777777" w:rsidR="00867702" w:rsidRPr="00F70BA1" w:rsidRDefault="00867702" w:rsidP="00A408B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03A0C79D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ind w:right="-27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ไทย</w:t>
            </w:r>
          </w:p>
        </w:tc>
        <w:tc>
          <w:tcPr>
            <w:tcW w:w="90" w:type="dxa"/>
          </w:tcPr>
          <w:p w14:paraId="4A1680DD" w14:textId="77777777" w:rsidR="00867702" w:rsidRPr="00F70BA1" w:rsidRDefault="00867702" w:rsidP="00A408B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5C5A8C47" w14:textId="77777777" w:rsidR="00867702" w:rsidRPr="00F70BA1" w:rsidRDefault="00867702" w:rsidP="00A408BA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100.00</w:t>
            </w:r>
          </w:p>
        </w:tc>
        <w:tc>
          <w:tcPr>
            <w:tcW w:w="144" w:type="dxa"/>
          </w:tcPr>
          <w:p w14:paraId="18C47283" w14:textId="77777777" w:rsidR="00867702" w:rsidRPr="00F70BA1" w:rsidRDefault="00867702" w:rsidP="00A408BA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4369C296" w14:textId="77777777" w:rsidR="00867702" w:rsidRPr="00F70BA1" w:rsidRDefault="00867702" w:rsidP="00A408BA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100.00</w:t>
            </w:r>
          </w:p>
        </w:tc>
        <w:tc>
          <w:tcPr>
            <w:tcW w:w="135" w:type="dxa"/>
          </w:tcPr>
          <w:p w14:paraId="4B5ADAC5" w14:textId="77777777" w:rsidR="00867702" w:rsidRPr="00F70BA1" w:rsidRDefault="00867702" w:rsidP="00A408B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77878F14" w14:textId="77777777" w:rsidR="00867702" w:rsidRPr="00F70BA1" w:rsidRDefault="00867702" w:rsidP="00A408BA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ตัวแทนจำหน่ายเครื่องมือและอุปกรณ์ทางการแพทย์</w:t>
            </w:r>
          </w:p>
        </w:tc>
      </w:tr>
      <w:tr w:rsidR="006F474D" w:rsidRPr="00F70BA1" w14:paraId="435A10F5" w14:textId="77777777" w:rsidTr="00A408BA">
        <w:trPr>
          <w:trHeight w:val="236"/>
        </w:trPr>
        <w:tc>
          <w:tcPr>
            <w:tcW w:w="2701" w:type="dxa"/>
          </w:tcPr>
          <w:p w14:paraId="6FB0ACFE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บริษัท สยาม</w:t>
            </w:r>
            <w:proofErr w:type="spellStart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สเนล</w:t>
            </w:r>
            <w:proofErr w:type="spellEnd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9" w:type="dxa"/>
          </w:tcPr>
          <w:p w14:paraId="67E97C37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034F3236" w14:textId="77777777" w:rsidR="006F474D" w:rsidRPr="00F70BA1" w:rsidRDefault="006F474D" w:rsidP="006F474D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1045E822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64E721C4" w14:textId="44797FC6" w:rsidR="006F474D" w:rsidRPr="00F70BA1" w:rsidRDefault="006F474D" w:rsidP="00D957A2">
            <w:pPr>
              <w:pStyle w:val="ListParagraph"/>
              <w:numPr>
                <w:ilvl w:val="0"/>
                <w:numId w:val="44"/>
              </w:num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</w:rPr>
              <w:t xml:space="preserve">       </w:t>
            </w:r>
          </w:p>
        </w:tc>
        <w:tc>
          <w:tcPr>
            <w:tcW w:w="144" w:type="dxa"/>
          </w:tcPr>
          <w:p w14:paraId="12073CA4" w14:textId="77777777" w:rsidR="006F474D" w:rsidRPr="00F70BA1" w:rsidRDefault="006F474D" w:rsidP="006F474D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3AAE0A4A" w14:textId="77777777" w:rsidR="006F474D" w:rsidRPr="00F70BA1" w:rsidRDefault="006F474D" w:rsidP="006F474D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51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>00</w:t>
            </w:r>
          </w:p>
        </w:tc>
        <w:tc>
          <w:tcPr>
            <w:tcW w:w="135" w:type="dxa"/>
          </w:tcPr>
          <w:p w14:paraId="41CD80E4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03D673AA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ผลิตและจำหน่ายเมือกหอยทากและผลิตภัณฑ์ด้าน</w:t>
            </w:r>
          </w:p>
          <w:p w14:paraId="551FE326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ความงามที่มีเมือกหอยทาก</w:t>
            </w:r>
          </w:p>
        </w:tc>
      </w:tr>
      <w:tr w:rsidR="006F474D" w:rsidRPr="00F70BA1" w14:paraId="315867B0" w14:textId="77777777" w:rsidTr="00A408BA">
        <w:trPr>
          <w:trHeight w:val="236"/>
        </w:trPr>
        <w:tc>
          <w:tcPr>
            <w:tcW w:w="2701" w:type="dxa"/>
          </w:tcPr>
          <w:p w14:paraId="71494CE9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บริษัท ดับบลิวซีไอ โฮลด</w:t>
            </w:r>
            <w:proofErr w:type="spellStart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ิ้ง</w:t>
            </w:r>
            <w:proofErr w:type="spellEnd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จำกัด (มหาชน) </w:t>
            </w:r>
          </w:p>
        </w:tc>
        <w:tc>
          <w:tcPr>
            <w:tcW w:w="179" w:type="dxa"/>
          </w:tcPr>
          <w:p w14:paraId="2418728B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58EF078D" w14:textId="0D81EA1C" w:rsidR="006F474D" w:rsidRPr="00F70BA1" w:rsidRDefault="006F474D" w:rsidP="006F474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650189E2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07137EE4" w14:textId="43DAF721" w:rsidR="006F474D" w:rsidRPr="00F70BA1" w:rsidRDefault="006F474D" w:rsidP="006F474D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 xml:space="preserve">       -</w:t>
            </w:r>
          </w:p>
        </w:tc>
        <w:tc>
          <w:tcPr>
            <w:tcW w:w="144" w:type="dxa"/>
          </w:tcPr>
          <w:p w14:paraId="11F7B7DD" w14:textId="77777777" w:rsidR="006F474D" w:rsidRPr="00F70BA1" w:rsidRDefault="006F474D" w:rsidP="006F474D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67555440" w14:textId="77777777" w:rsidR="006F474D" w:rsidRPr="00F70BA1" w:rsidRDefault="006F474D" w:rsidP="006F474D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56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>00</w:t>
            </w:r>
          </w:p>
        </w:tc>
        <w:tc>
          <w:tcPr>
            <w:tcW w:w="135" w:type="dxa"/>
          </w:tcPr>
          <w:p w14:paraId="4F8E1994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1978260C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ลงทุนในบริษัท วุฒิศักดิ์ คลินิก อินเตอร์กรุ๊ป จำกัด</w:t>
            </w:r>
          </w:p>
        </w:tc>
      </w:tr>
      <w:tr w:rsidR="00867702" w:rsidRPr="00F70BA1" w14:paraId="71004CBA" w14:textId="77777777" w:rsidTr="00A408BA">
        <w:trPr>
          <w:trHeight w:val="221"/>
        </w:trPr>
        <w:tc>
          <w:tcPr>
            <w:tcW w:w="2701" w:type="dxa"/>
          </w:tcPr>
          <w:p w14:paraId="278E8FCC" w14:textId="77777777" w:rsidR="00867702" w:rsidRPr="00F70BA1" w:rsidRDefault="00867702" w:rsidP="00A408B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9" w:type="dxa"/>
          </w:tcPr>
          <w:p w14:paraId="232F5C2E" w14:textId="77777777" w:rsidR="00867702" w:rsidRPr="00F70BA1" w:rsidRDefault="00867702" w:rsidP="00A408B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6AF006BB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53F32B7" w14:textId="77777777" w:rsidR="00867702" w:rsidRPr="00F70BA1" w:rsidRDefault="00867702" w:rsidP="00A408B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348956D8" w14:textId="77777777" w:rsidR="00867702" w:rsidRPr="00F70BA1" w:rsidRDefault="00867702" w:rsidP="00A408B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13D5776F" w14:textId="77777777" w:rsidR="00867702" w:rsidRPr="00F70BA1" w:rsidRDefault="00867702" w:rsidP="00A408BA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7F53A46D" w14:textId="77777777" w:rsidR="00867702" w:rsidRPr="00F70BA1" w:rsidRDefault="00867702" w:rsidP="00A408B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35" w:type="dxa"/>
          </w:tcPr>
          <w:p w14:paraId="46D7F843" w14:textId="77777777" w:rsidR="00867702" w:rsidRPr="00F70BA1" w:rsidRDefault="00867702" w:rsidP="00A408B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665BF62F" w14:textId="77777777" w:rsidR="00867702" w:rsidRPr="00F70BA1" w:rsidRDefault="00867702" w:rsidP="00A408BA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867702" w:rsidRPr="00F70BA1" w14:paraId="1DD64C6B" w14:textId="77777777" w:rsidTr="00A408BA">
        <w:trPr>
          <w:trHeight w:val="236"/>
        </w:trPr>
        <w:tc>
          <w:tcPr>
            <w:tcW w:w="2701" w:type="dxa"/>
          </w:tcPr>
          <w:p w14:paraId="338C6BBD" w14:textId="77777777" w:rsidR="00867702" w:rsidRPr="00F70BA1" w:rsidRDefault="00867702" w:rsidP="00A408B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79" w:type="dxa"/>
          </w:tcPr>
          <w:p w14:paraId="2D0E085B" w14:textId="77777777" w:rsidR="00867702" w:rsidRPr="00F70BA1" w:rsidRDefault="00867702" w:rsidP="00A408B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0E63449B" w14:textId="77777777" w:rsidR="00867702" w:rsidRPr="00F70BA1" w:rsidRDefault="00867702" w:rsidP="00A408BA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14BB4F8" w14:textId="77777777" w:rsidR="00867702" w:rsidRPr="00F70BA1" w:rsidRDefault="00867702" w:rsidP="00A408B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206A4C96" w14:textId="77777777" w:rsidR="00867702" w:rsidRPr="00F70BA1" w:rsidRDefault="00867702" w:rsidP="00A408B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2908DCB4" w14:textId="77777777" w:rsidR="00867702" w:rsidRPr="00F70BA1" w:rsidRDefault="00867702" w:rsidP="00A408BA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5407A06F" w14:textId="77777777" w:rsidR="00867702" w:rsidRPr="00F70BA1" w:rsidRDefault="00867702" w:rsidP="00A408B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35" w:type="dxa"/>
          </w:tcPr>
          <w:p w14:paraId="43A2A142" w14:textId="77777777" w:rsidR="00867702" w:rsidRPr="00F70BA1" w:rsidRDefault="00867702" w:rsidP="00A408B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51114023" w14:textId="77777777" w:rsidR="00867702" w:rsidRPr="00F70BA1" w:rsidRDefault="00867702" w:rsidP="00A408BA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6F474D" w:rsidRPr="00F70BA1" w14:paraId="1FD456FE" w14:textId="77777777" w:rsidTr="00A408BA">
        <w:trPr>
          <w:trHeight w:val="236"/>
        </w:trPr>
        <w:tc>
          <w:tcPr>
            <w:tcW w:w="2701" w:type="dxa"/>
          </w:tcPr>
          <w:p w14:paraId="413E6635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บริษัท วุฒิศักดิ์ คลินิก อินเตอร์กรุ๊ป จำกัด</w:t>
            </w:r>
          </w:p>
        </w:tc>
        <w:tc>
          <w:tcPr>
            <w:tcW w:w="179" w:type="dxa"/>
          </w:tcPr>
          <w:p w14:paraId="11E3E815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6F4B2586" w14:textId="77777777" w:rsidR="006F474D" w:rsidRPr="00F70BA1" w:rsidRDefault="006F474D" w:rsidP="006F474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30EB72DA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53A1E1B2" w14:textId="1C6947E2" w:rsidR="006F474D" w:rsidRPr="00F70BA1" w:rsidRDefault="006F474D" w:rsidP="006F474D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 xml:space="preserve">       -</w:t>
            </w:r>
          </w:p>
        </w:tc>
        <w:tc>
          <w:tcPr>
            <w:tcW w:w="144" w:type="dxa"/>
          </w:tcPr>
          <w:p w14:paraId="045C54F7" w14:textId="77777777" w:rsidR="006F474D" w:rsidRPr="00F70BA1" w:rsidRDefault="006F474D" w:rsidP="006F474D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65343F66" w14:textId="77777777" w:rsidR="006F474D" w:rsidRPr="00F70BA1" w:rsidRDefault="006F474D" w:rsidP="006F474D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99.99</w:t>
            </w:r>
          </w:p>
        </w:tc>
        <w:tc>
          <w:tcPr>
            <w:tcW w:w="135" w:type="dxa"/>
          </w:tcPr>
          <w:p w14:paraId="20712AB0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307F545E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บริการด้านความงามและธุรกิจ</w:t>
            </w:r>
            <w:proofErr w:type="spellStart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แฟ</w:t>
            </w:r>
            <w:proofErr w:type="spellEnd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รนไช</w:t>
            </w:r>
            <w:proofErr w:type="spellStart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ส์</w:t>
            </w:r>
            <w:proofErr w:type="spellEnd"/>
          </w:p>
        </w:tc>
      </w:tr>
      <w:tr w:rsidR="006F474D" w:rsidRPr="00F70BA1" w14:paraId="09D98797" w14:textId="77777777" w:rsidTr="00A408BA">
        <w:trPr>
          <w:trHeight w:val="236"/>
        </w:trPr>
        <w:tc>
          <w:tcPr>
            <w:tcW w:w="2701" w:type="dxa"/>
          </w:tcPr>
          <w:p w14:paraId="301A14A2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บริษัท วุฒิศักดิ์ คอสเมติก อินเตอร์ จำกัด</w:t>
            </w:r>
          </w:p>
        </w:tc>
        <w:tc>
          <w:tcPr>
            <w:tcW w:w="179" w:type="dxa"/>
          </w:tcPr>
          <w:p w14:paraId="739653D4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691AE912" w14:textId="77777777" w:rsidR="006F474D" w:rsidRPr="00F70BA1" w:rsidRDefault="006F474D" w:rsidP="006F474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486C3786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7A9ADD4D" w14:textId="52449CC4" w:rsidR="006F474D" w:rsidRPr="00F70BA1" w:rsidRDefault="006F474D" w:rsidP="006F474D">
            <w:pPr>
              <w:tabs>
                <w:tab w:val="clear" w:pos="680"/>
                <w:tab w:val="clear" w:pos="907"/>
                <w:tab w:val="left" w:pos="162"/>
                <w:tab w:val="left" w:pos="637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 xml:space="preserve">       -</w:t>
            </w:r>
          </w:p>
        </w:tc>
        <w:tc>
          <w:tcPr>
            <w:tcW w:w="144" w:type="dxa"/>
          </w:tcPr>
          <w:p w14:paraId="2228DA12" w14:textId="77777777" w:rsidR="006F474D" w:rsidRPr="00F70BA1" w:rsidRDefault="006F474D" w:rsidP="006F474D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1442AB33" w14:textId="77777777" w:rsidR="006F474D" w:rsidRPr="00F70BA1" w:rsidRDefault="006F474D" w:rsidP="006F474D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>97</w:t>
            </w:r>
          </w:p>
        </w:tc>
        <w:tc>
          <w:tcPr>
            <w:tcW w:w="135" w:type="dxa"/>
          </w:tcPr>
          <w:p w14:paraId="5CAE8204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2DBEC007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ซื้อมาขายไปเครื่องสำอางและอาหารเสริม</w:t>
            </w:r>
          </w:p>
        </w:tc>
      </w:tr>
      <w:tr w:rsidR="006F474D" w:rsidRPr="00F70BA1" w14:paraId="161FBE12" w14:textId="77777777" w:rsidTr="00A408BA">
        <w:trPr>
          <w:trHeight w:val="236"/>
        </w:trPr>
        <w:tc>
          <w:tcPr>
            <w:tcW w:w="2701" w:type="dxa"/>
          </w:tcPr>
          <w:p w14:paraId="7933646C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วุฒิศักดิ์ </w:t>
            </w:r>
            <w:proofErr w:type="spellStart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ฟาร์</w:t>
            </w:r>
            <w:proofErr w:type="spellEnd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มาซี </w:t>
            </w:r>
          </w:p>
          <w:p w14:paraId="43A088C2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 xml:space="preserve">         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อินเตอร์ จำกัด</w:t>
            </w:r>
          </w:p>
        </w:tc>
        <w:tc>
          <w:tcPr>
            <w:tcW w:w="179" w:type="dxa"/>
          </w:tcPr>
          <w:p w14:paraId="00AB4855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46028DCA" w14:textId="77777777" w:rsidR="006F474D" w:rsidRPr="00F70BA1" w:rsidRDefault="006F474D" w:rsidP="006F474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6B065EF7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6E761433" w14:textId="39657045" w:rsidR="006F474D" w:rsidRPr="00F70BA1" w:rsidRDefault="006F474D" w:rsidP="006F474D">
            <w:pPr>
              <w:tabs>
                <w:tab w:val="clear" w:pos="680"/>
                <w:tab w:val="clear" w:pos="907"/>
                <w:tab w:val="left" w:pos="162"/>
                <w:tab w:val="left" w:pos="637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 xml:space="preserve">       -</w:t>
            </w:r>
          </w:p>
        </w:tc>
        <w:tc>
          <w:tcPr>
            <w:tcW w:w="144" w:type="dxa"/>
          </w:tcPr>
          <w:p w14:paraId="42F1ED13" w14:textId="77777777" w:rsidR="006F474D" w:rsidRPr="00F70BA1" w:rsidRDefault="006F474D" w:rsidP="006F474D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5620D82E" w14:textId="77777777" w:rsidR="006F474D" w:rsidRPr="00F70BA1" w:rsidRDefault="006F474D" w:rsidP="006F474D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>99</w:t>
            </w:r>
          </w:p>
        </w:tc>
        <w:tc>
          <w:tcPr>
            <w:tcW w:w="135" w:type="dxa"/>
          </w:tcPr>
          <w:p w14:paraId="4512343A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666A74E7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ซื้อมาขายไปผลิตภัณฑ์ยาและอาหารเสริม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  <w:p w14:paraId="1D13A7F9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หยุดดำเนินงาน)</w:t>
            </w:r>
          </w:p>
        </w:tc>
      </w:tr>
      <w:tr w:rsidR="006F474D" w:rsidRPr="00F70BA1" w14:paraId="1AFD6964" w14:textId="77777777" w:rsidTr="00A408BA">
        <w:trPr>
          <w:trHeight w:val="236"/>
        </w:trPr>
        <w:tc>
          <w:tcPr>
            <w:tcW w:w="2701" w:type="dxa"/>
          </w:tcPr>
          <w:p w14:paraId="5ACB7E5F" w14:textId="77777777" w:rsidR="006F474D" w:rsidRPr="00F70BA1" w:rsidRDefault="006F474D" w:rsidP="006F474D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บริษัท ดับบลิว เวล</w:t>
            </w:r>
            <w:proofErr w:type="spellStart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เนส</w:t>
            </w:r>
            <w:proofErr w:type="spellEnd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อินเตอร์ จำกัด </w:t>
            </w:r>
          </w:p>
        </w:tc>
        <w:tc>
          <w:tcPr>
            <w:tcW w:w="179" w:type="dxa"/>
          </w:tcPr>
          <w:p w14:paraId="4BBBE771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02AAA73B" w14:textId="77777777" w:rsidR="006F474D" w:rsidRPr="00F70BA1" w:rsidRDefault="006F474D" w:rsidP="006F474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67DE395B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534B375E" w14:textId="6006EB70" w:rsidR="006F474D" w:rsidRPr="00F70BA1" w:rsidRDefault="006F474D" w:rsidP="006F474D">
            <w:pPr>
              <w:tabs>
                <w:tab w:val="clear" w:pos="680"/>
                <w:tab w:val="clear" w:pos="907"/>
                <w:tab w:val="left" w:pos="162"/>
                <w:tab w:val="left" w:pos="637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 xml:space="preserve">       -</w:t>
            </w:r>
          </w:p>
        </w:tc>
        <w:tc>
          <w:tcPr>
            <w:tcW w:w="144" w:type="dxa"/>
          </w:tcPr>
          <w:p w14:paraId="079803CB" w14:textId="77777777" w:rsidR="006F474D" w:rsidRPr="00F70BA1" w:rsidRDefault="006F474D" w:rsidP="006F474D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6DD632C6" w14:textId="77777777" w:rsidR="006F474D" w:rsidRPr="00F70BA1" w:rsidRDefault="006F474D" w:rsidP="006F474D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>97</w:t>
            </w:r>
          </w:p>
        </w:tc>
        <w:tc>
          <w:tcPr>
            <w:tcW w:w="135" w:type="dxa"/>
          </w:tcPr>
          <w:p w14:paraId="4D66C054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79ED2DA7" w14:textId="46FA4CD9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สถาบันฝึกอบรม 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หยุดดำเนินงาน)</w:t>
            </w:r>
          </w:p>
        </w:tc>
      </w:tr>
      <w:tr w:rsidR="006F474D" w:rsidRPr="00F70BA1" w14:paraId="28C8E006" w14:textId="77777777" w:rsidTr="00A408BA">
        <w:trPr>
          <w:trHeight w:val="236"/>
        </w:trPr>
        <w:tc>
          <w:tcPr>
            <w:tcW w:w="2701" w:type="dxa"/>
          </w:tcPr>
          <w:p w14:paraId="06C0CF6A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ดับบลิว. เอส. เซอร์จีรี่ 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 xml:space="preserve">                  </w:t>
            </w:r>
          </w:p>
          <w:p w14:paraId="2DE1BDD2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 xml:space="preserve">         2014 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จำกัด</w:t>
            </w:r>
          </w:p>
        </w:tc>
        <w:tc>
          <w:tcPr>
            <w:tcW w:w="179" w:type="dxa"/>
          </w:tcPr>
          <w:p w14:paraId="483BF07D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3E85C506" w14:textId="77777777" w:rsidR="006F474D" w:rsidRPr="00F70BA1" w:rsidRDefault="006F474D" w:rsidP="006F474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2CE45A50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4F696E74" w14:textId="1ACB1501" w:rsidR="006F474D" w:rsidRPr="00F70BA1" w:rsidRDefault="006F474D" w:rsidP="006F474D">
            <w:pPr>
              <w:tabs>
                <w:tab w:val="clear" w:pos="680"/>
                <w:tab w:val="clear" w:pos="907"/>
                <w:tab w:val="left" w:pos="162"/>
                <w:tab w:val="left" w:pos="637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 xml:space="preserve">       -</w:t>
            </w:r>
          </w:p>
        </w:tc>
        <w:tc>
          <w:tcPr>
            <w:tcW w:w="144" w:type="dxa"/>
          </w:tcPr>
          <w:p w14:paraId="1ABF253F" w14:textId="77777777" w:rsidR="006F474D" w:rsidRPr="00F70BA1" w:rsidRDefault="006F474D" w:rsidP="006F474D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320491D8" w14:textId="77777777" w:rsidR="006F474D" w:rsidRPr="00F70BA1" w:rsidRDefault="006F474D" w:rsidP="006F474D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>98</w:t>
            </w:r>
          </w:p>
        </w:tc>
        <w:tc>
          <w:tcPr>
            <w:tcW w:w="135" w:type="dxa"/>
          </w:tcPr>
          <w:p w14:paraId="745BC888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00290B09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ซื้อมาขายไปและให้บริการเสริมความงามโดยการทำ   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 xml:space="preserve">                      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</w:t>
            </w:r>
          </w:p>
          <w:p w14:paraId="41991509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ศัลยกรรมพลาสติกและตกแต่ง 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หยุดดำเนินงาน)</w:t>
            </w:r>
          </w:p>
        </w:tc>
      </w:tr>
      <w:tr w:rsidR="006F474D" w:rsidRPr="00F70BA1" w14:paraId="26282B2F" w14:textId="77777777" w:rsidTr="00A408BA">
        <w:trPr>
          <w:trHeight w:val="236"/>
        </w:trPr>
        <w:tc>
          <w:tcPr>
            <w:tcW w:w="2701" w:type="dxa"/>
          </w:tcPr>
          <w:p w14:paraId="3D4721AB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บริษัท ดับบลิว โกลบอล จำกัด</w:t>
            </w:r>
          </w:p>
        </w:tc>
        <w:tc>
          <w:tcPr>
            <w:tcW w:w="179" w:type="dxa"/>
          </w:tcPr>
          <w:p w14:paraId="6CE36EA4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6C187B64" w14:textId="77777777" w:rsidR="006F474D" w:rsidRPr="00F70BA1" w:rsidRDefault="006F474D" w:rsidP="006F474D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0242A83D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523CD7D8" w14:textId="126BAB2B" w:rsidR="006F474D" w:rsidRPr="00F70BA1" w:rsidRDefault="006F474D" w:rsidP="006F474D">
            <w:pPr>
              <w:tabs>
                <w:tab w:val="clear" w:pos="680"/>
                <w:tab w:val="clear" w:pos="907"/>
                <w:tab w:val="left" w:pos="162"/>
                <w:tab w:val="left" w:pos="637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 xml:space="preserve">       -</w:t>
            </w:r>
          </w:p>
        </w:tc>
        <w:tc>
          <w:tcPr>
            <w:tcW w:w="144" w:type="dxa"/>
          </w:tcPr>
          <w:p w14:paraId="03314F58" w14:textId="77777777" w:rsidR="006F474D" w:rsidRPr="00F70BA1" w:rsidRDefault="006F474D" w:rsidP="006F474D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15BD8D3B" w14:textId="77777777" w:rsidR="006F474D" w:rsidRPr="00F70BA1" w:rsidRDefault="006F474D" w:rsidP="006F474D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>97</w:t>
            </w:r>
          </w:p>
        </w:tc>
        <w:tc>
          <w:tcPr>
            <w:tcW w:w="135" w:type="dxa"/>
          </w:tcPr>
          <w:p w14:paraId="23DFD4FF" w14:textId="77777777" w:rsidR="006F474D" w:rsidRPr="00F70BA1" w:rsidRDefault="006F474D" w:rsidP="006F474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5CFB0CD5" w14:textId="77777777" w:rsidR="006F474D" w:rsidRPr="00F70BA1" w:rsidRDefault="006F474D" w:rsidP="006F474D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บริการด้านความงาม (ยังไม่ได้เริ่มดำเนินงาน)</w:t>
            </w:r>
          </w:p>
        </w:tc>
      </w:tr>
    </w:tbl>
    <w:p w14:paraId="6E0D81D0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1739FD4E" w14:textId="4F80FB10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รายการบัญชีระหว่างบริษัทกับบริษัทย่อยและบริษัทย่อยทางอ้อมที่มีสาระสำคัญได้ถูก</w:t>
      </w:r>
      <w:r w:rsidR="00657286">
        <w:rPr>
          <w:rFonts w:ascii="BrowalliaUPC" w:hAnsi="BrowalliaUPC" w:cs="BrowalliaUPC" w:hint="cs"/>
          <w:sz w:val="28"/>
          <w:szCs w:val="28"/>
          <w:cs/>
        </w:rPr>
        <w:t>หักกลบ</w:t>
      </w:r>
      <w:r w:rsidRPr="00F70BA1">
        <w:rPr>
          <w:rFonts w:ascii="BrowalliaUPC" w:hAnsi="BrowalliaUPC" w:cs="BrowalliaUPC"/>
          <w:sz w:val="28"/>
          <w:szCs w:val="28"/>
          <w:cs/>
        </w:rPr>
        <w:t>รายการในการทำ             งบการเงินรวมแล้ว</w:t>
      </w:r>
    </w:p>
    <w:p w14:paraId="26B74CD0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10A993C" w14:textId="6C54E886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งบการเงินรวมนี้ได้จัดทำขึ้นโดยใช้นโยบายการบัญชีเดียวกันสำหรับรายการบัญชีที่เหมือนกันหรือเหตุการณ์             ทางบัญชีที่คล้ายคลึงกันสำหรับการจัดทำงบการเงินของบริษัท</w:t>
      </w:r>
    </w:p>
    <w:p w14:paraId="10695D7C" w14:textId="35341AD1" w:rsidR="0082097F" w:rsidRPr="00F70BA1" w:rsidRDefault="0082097F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11B36639" w14:textId="3C8D43BC" w:rsidR="00405BF4" w:rsidRPr="00FC63DF" w:rsidRDefault="005A5AB7" w:rsidP="00F73C3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FC63DF">
        <w:rPr>
          <w:rFonts w:ascii="BrowalliaUPC" w:hAnsi="BrowalliaUPC" w:cs="BrowalliaUPC"/>
          <w:sz w:val="28"/>
          <w:szCs w:val="28"/>
          <w:cs/>
        </w:rPr>
        <w:t xml:space="preserve">ในระหว่างปี </w:t>
      </w:r>
      <w:r w:rsidRPr="00FC63DF">
        <w:rPr>
          <w:rFonts w:ascii="BrowalliaUPC" w:hAnsi="BrowalliaUPC" w:cs="BrowalliaUPC"/>
          <w:sz w:val="28"/>
          <w:szCs w:val="28"/>
        </w:rPr>
        <w:t>2564</w:t>
      </w:r>
      <w:r w:rsidR="0082097F" w:rsidRPr="00FC63DF">
        <w:rPr>
          <w:rFonts w:ascii="BrowalliaUPC" w:hAnsi="BrowalliaUPC" w:cs="BrowalliaUPC"/>
          <w:sz w:val="28"/>
          <w:szCs w:val="28"/>
          <w:cs/>
        </w:rPr>
        <w:t xml:space="preserve"> บริษัทได้จำหน่ายเงินลงทุนในบริษัทย่อยในกลุ่มธุรกิจความงามทั้งจำนวน</w:t>
      </w:r>
      <w:r w:rsidR="0082097F" w:rsidRPr="00FC63DF">
        <w:rPr>
          <w:rFonts w:ascii="BrowalliaUPC" w:hAnsi="BrowalliaUPC" w:cs="BrowalliaUPC"/>
          <w:sz w:val="28"/>
          <w:szCs w:val="28"/>
        </w:rPr>
        <w:t xml:space="preserve"> </w:t>
      </w:r>
      <w:r w:rsidR="0082097F" w:rsidRPr="00FC63DF">
        <w:rPr>
          <w:rFonts w:ascii="BrowalliaUPC" w:hAnsi="BrowalliaUPC" w:cs="BrowalliaUPC"/>
          <w:sz w:val="28"/>
          <w:szCs w:val="28"/>
          <w:cs/>
        </w:rPr>
        <w:t>ตามที่เปิดเผยในหมายเหตุ</w:t>
      </w:r>
      <w:r w:rsidR="0082097F" w:rsidRPr="00FC63DF">
        <w:rPr>
          <w:rFonts w:ascii="BrowalliaUPC" w:hAnsi="BrowalliaUPC" w:cs="BrowalliaUPC"/>
          <w:sz w:val="28"/>
          <w:szCs w:val="28"/>
        </w:rPr>
        <w:t xml:space="preserve"> </w:t>
      </w:r>
      <w:r w:rsidR="00295579" w:rsidRPr="00FC63DF">
        <w:rPr>
          <w:rFonts w:ascii="BrowalliaUPC" w:hAnsi="BrowalliaUPC" w:cs="BrowalliaUPC"/>
          <w:sz w:val="28"/>
          <w:szCs w:val="28"/>
        </w:rPr>
        <w:t>1</w:t>
      </w:r>
      <w:r w:rsidR="003A5742" w:rsidRPr="00FC63DF">
        <w:rPr>
          <w:rFonts w:ascii="BrowalliaUPC" w:hAnsi="BrowalliaUPC" w:cs="BrowalliaUPC"/>
          <w:sz w:val="28"/>
          <w:szCs w:val="28"/>
        </w:rPr>
        <w:t>3</w:t>
      </w:r>
      <w:r w:rsidR="0082097F" w:rsidRPr="00FC63DF">
        <w:rPr>
          <w:rFonts w:ascii="BrowalliaUPC" w:hAnsi="BrowalliaUPC" w:cs="BrowalliaUPC"/>
          <w:sz w:val="28"/>
          <w:szCs w:val="28"/>
        </w:rPr>
        <w:t xml:space="preserve"> </w:t>
      </w:r>
      <w:r w:rsidR="0082097F" w:rsidRPr="00FC63DF">
        <w:rPr>
          <w:rFonts w:ascii="BrowalliaUPC" w:hAnsi="BrowalliaUPC" w:cs="BrowalliaUPC"/>
          <w:sz w:val="28"/>
          <w:szCs w:val="28"/>
          <w:cs/>
        </w:rPr>
        <w:t>ส่งผลให้บริษัทต้องถอดงบการเงินของบริษัทย่อยดังกล่าวออกจากงบการเงินรวมของบริษัท</w:t>
      </w:r>
      <w:r w:rsidR="00F73C38" w:rsidRPr="00FC63DF">
        <w:rPr>
          <w:rFonts w:ascii="BrowalliaUPC" w:hAnsi="BrowalliaUPC" w:cs="BrowalliaUPC"/>
          <w:sz w:val="28"/>
          <w:szCs w:val="28"/>
          <w:cs/>
        </w:rPr>
        <w:t>และจัดประเภทรายการกับบริษัทย่อย</w:t>
      </w:r>
      <w:r w:rsidR="00471D89" w:rsidRPr="00FC63DF">
        <w:rPr>
          <w:rFonts w:ascii="BrowalliaUPC" w:hAnsi="BrowalliaUPC" w:cs="BrowalliaUPC"/>
          <w:sz w:val="28"/>
          <w:szCs w:val="28"/>
          <w:cs/>
        </w:rPr>
        <w:t>ดังกล่าว</w:t>
      </w:r>
      <w:r w:rsidR="005C03D0" w:rsidRPr="00FC63DF">
        <w:rPr>
          <w:rFonts w:ascii="BrowalliaUPC" w:hAnsi="BrowalliaUPC" w:cs="BrowalliaUPC"/>
          <w:sz w:val="28"/>
          <w:szCs w:val="28"/>
          <w:cs/>
        </w:rPr>
        <w:t>แสดง</w:t>
      </w:r>
      <w:r w:rsidR="00F73C38" w:rsidRPr="00FC63DF">
        <w:rPr>
          <w:rFonts w:ascii="BrowalliaUPC" w:hAnsi="BrowalliaUPC" w:cs="BrowalliaUPC"/>
          <w:sz w:val="28"/>
          <w:szCs w:val="28"/>
          <w:cs/>
        </w:rPr>
        <w:t>ไว้เป็นรายการกับบริษัทอื่น</w:t>
      </w:r>
      <w:r w:rsidR="00F73C38" w:rsidRPr="00FC63DF">
        <w:rPr>
          <w:rFonts w:ascii="BrowalliaUPC" w:hAnsi="BrowalliaUPC" w:cs="BrowalliaUPC"/>
          <w:sz w:val="28"/>
          <w:szCs w:val="28"/>
        </w:rPr>
        <w:t xml:space="preserve"> </w:t>
      </w:r>
      <w:r w:rsidR="00383CC8" w:rsidRPr="00FC63DF">
        <w:rPr>
          <w:rFonts w:ascii="BrowalliaUPC" w:hAnsi="BrowalliaUPC" w:cs="BrowalliaUPC"/>
          <w:sz w:val="28"/>
          <w:szCs w:val="28"/>
          <w:cs/>
        </w:rPr>
        <w:t xml:space="preserve">เริ่มตั้งแต่ไตรมาสสามของปี </w:t>
      </w:r>
      <w:r w:rsidR="00383CC8" w:rsidRPr="00FC63DF">
        <w:rPr>
          <w:rFonts w:ascii="BrowalliaUPC" w:hAnsi="BrowalliaUPC" w:cs="BrowalliaUPC"/>
          <w:sz w:val="28"/>
          <w:szCs w:val="28"/>
        </w:rPr>
        <w:t>2564</w:t>
      </w:r>
      <w:r w:rsidR="00405BF4" w:rsidRPr="00FC63DF">
        <w:rPr>
          <w:rFonts w:ascii="BrowalliaUPC" w:hAnsi="BrowalliaUPC" w:cs="BrowalliaUPC"/>
          <w:sz w:val="28"/>
          <w:szCs w:val="28"/>
        </w:rPr>
        <w:t xml:space="preserve"> </w:t>
      </w:r>
    </w:p>
    <w:p w14:paraId="6EA56C2F" w14:textId="128B7C1E" w:rsidR="00867702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C2539E2" w14:textId="0B2A424F" w:rsidR="005E7480" w:rsidRDefault="005E7480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F3E94CE" w14:textId="4EDFA74F" w:rsidR="005E7480" w:rsidRDefault="005E7480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52260EE" w14:textId="42ED857E" w:rsidR="005E7480" w:rsidRDefault="005E7480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D271681" w14:textId="4F9723A3" w:rsidR="005E7480" w:rsidRDefault="005E7480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43EF6B5" w14:textId="77777777" w:rsidR="005E7480" w:rsidRPr="00F70BA1" w:rsidRDefault="005E7480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A3288B6" w14:textId="77777777" w:rsidR="00867702" w:rsidRPr="003D6C9F" w:rsidRDefault="00867702" w:rsidP="00867702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426" w:firstLine="9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3D6C9F">
        <w:rPr>
          <w:rFonts w:ascii="BrowalliaUPC" w:hAnsi="BrowalliaUPC" w:cs="BrowalliaUPC"/>
          <w:sz w:val="28"/>
          <w:szCs w:val="28"/>
          <w:cs/>
          <w:lang w:val="th-TH"/>
        </w:rPr>
        <w:lastRenderedPageBreak/>
        <w:t>เกณฑ์ในการดำเนินงานต่อเนื่อง</w:t>
      </w:r>
    </w:p>
    <w:p w14:paraId="4FB36A36" w14:textId="77777777" w:rsidR="00867702" w:rsidRPr="003D6C9F" w:rsidRDefault="00867702" w:rsidP="00867702">
      <w:pPr>
        <w:pStyle w:val="CordiaNew"/>
        <w:tabs>
          <w:tab w:val="left" w:pos="426"/>
        </w:tabs>
        <w:ind w:left="36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highlight w:val="magenta"/>
          <w:lang w:val="th-TH"/>
        </w:rPr>
      </w:pPr>
    </w:p>
    <w:p w14:paraId="7CA808C7" w14:textId="12EB8C95" w:rsidR="00E02926" w:rsidRPr="003D6C9F" w:rsidRDefault="00E02926" w:rsidP="00E02926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3D6C9F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3D6C9F">
        <w:rPr>
          <w:rFonts w:ascii="BrowalliaUPC" w:hAnsi="BrowalliaUPC" w:cs="BrowalliaUPC"/>
          <w:spacing w:val="-2"/>
          <w:sz w:val="28"/>
          <w:szCs w:val="28"/>
        </w:rPr>
        <w:t>31</w:t>
      </w:r>
      <w:r w:rsidRPr="003D6C9F">
        <w:rPr>
          <w:rFonts w:ascii="BrowalliaUPC" w:hAnsi="BrowalliaUPC" w:cs="BrowalliaUPC"/>
          <w:sz w:val="28"/>
          <w:szCs w:val="28"/>
        </w:rPr>
        <w:t xml:space="preserve"> </w:t>
      </w:r>
      <w:r w:rsidRPr="003D6C9F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3D6C9F">
        <w:rPr>
          <w:rFonts w:ascii="BrowalliaUPC" w:hAnsi="BrowalliaUPC" w:cs="BrowalliaUPC"/>
          <w:spacing w:val="-2"/>
          <w:sz w:val="28"/>
          <w:szCs w:val="28"/>
        </w:rPr>
        <w:t xml:space="preserve"> 2564</w:t>
      </w:r>
      <w:r w:rsidRPr="003D6C9F">
        <w:rPr>
          <w:rFonts w:ascii="BrowalliaUPC" w:eastAsia="Cordia New" w:hAnsi="BrowalliaUPC" w:cs="BrowalliaUPC"/>
          <w:spacing w:val="-2"/>
          <w:sz w:val="28"/>
          <w:szCs w:val="28"/>
          <w:cs/>
          <w:lang w:eastAsia="th-TH"/>
        </w:rPr>
        <w:t xml:space="preserve"> </w:t>
      </w:r>
      <w:r w:rsidRPr="003D6C9F">
        <w:rPr>
          <w:rFonts w:ascii="BrowalliaUPC" w:hAnsi="BrowalliaUPC" w:cs="BrowalliaUPC"/>
          <w:sz w:val="28"/>
          <w:szCs w:val="28"/>
          <w:cs/>
        </w:rPr>
        <w:t>กลุ่มบริษัทและบริษัทมีขาดทุนสะสมเป็นจำนวนมาก โดยมีสาเหตุหลักมาจากขาดทุนจากการด้อยค่าของเงินลงทุนในบริษัทย่อยซึ่งดำเนินธุรกิจในการให้บริการด้านความงาม และการด้อยค่าของเงินให้</w:t>
      </w:r>
      <w:r w:rsidR="00E2335A" w:rsidRPr="003D6C9F">
        <w:rPr>
          <w:rFonts w:ascii="BrowalliaUPC" w:hAnsi="BrowalliaUPC" w:cs="BrowalliaUPC" w:hint="cs"/>
          <w:sz w:val="28"/>
          <w:szCs w:val="28"/>
          <w:cs/>
        </w:rPr>
        <w:t>กู้ยืมแก่</w:t>
      </w:r>
      <w:r w:rsidRPr="003D6C9F">
        <w:rPr>
          <w:rFonts w:ascii="BrowalliaUPC" w:hAnsi="BrowalliaUPC" w:cs="BrowalliaUPC"/>
          <w:sz w:val="28"/>
          <w:szCs w:val="28"/>
          <w:cs/>
        </w:rPr>
        <w:t>บริษัทย่อยและบริษัทย่อยทางอ้อมในปีก่อนๆ อย่างไรก็ตาม บริษัทได้ดำเนินการขายเงินลงทุนในหุ้นทั้งหมดในกลุ่มบริษัทย่อยในธุรกิจความงาม ซึ่งได้มีการตั้งค่าเผื่อการด้อยค่าไว้เต็มจำนวนแล้วนอกเหนือจากนั้น บริษัทยังสามารถเพิ่มทุนของบริษัทเพื่อใช้เป็นเงินทุนหมุนเวียนสำหรับการดำเนินการอย่างเพียงพอ และสามารถดำเนินการโดยมีผลกำไรอย่างมาก ดังนั้น ผู้บริหารของบริษัทจึงเชื่อว่าจะสามารถล้างผลขาดทุนสะสมได้ในอนาคตและสามารถนำพาให้บริษัทสามารถดำเนินงานอย่างต่อเนื่องต่อไปได้</w:t>
      </w:r>
    </w:p>
    <w:p w14:paraId="2F12BB4B" w14:textId="24C416BF" w:rsidR="00E02926" w:rsidRPr="003D6C9F" w:rsidRDefault="00E02926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041AD169" w14:textId="77777777" w:rsidR="002E0541" w:rsidRPr="003D6C9F" w:rsidRDefault="00867702" w:rsidP="002E0541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3D6C9F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มาตรฐานการรายงานทางการเงินที่มีการเปลี่ยนแปลง</w:t>
      </w:r>
      <w:bookmarkStart w:id="0" w:name="_Hlk94015121"/>
    </w:p>
    <w:p w14:paraId="235711FF" w14:textId="77777777" w:rsidR="002E0541" w:rsidRPr="003D6C9F" w:rsidRDefault="002E0541" w:rsidP="002E0541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13F942C8" w14:textId="0D9AFFA0" w:rsidR="001A146F" w:rsidRPr="003D6C9F" w:rsidRDefault="00867702" w:rsidP="00D03876">
      <w:pPr>
        <w:pStyle w:val="CordiaNew"/>
        <w:numPr>
          <w:ilvl w:val="1"/>
          <w:numId w:val="42"/>
        </w:numPr>
        <w:tabs>
          <w:tab w:val="clear" w:pos="4153"/>
          <w:tab w:val="left" w:pos="360"/>
        </w:tabs>
        <w:ind w:left="855" w:hanging="48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3D6C9F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มาตรฐานการรายงานทางการเงิน การตีความมาตรฐานและแนวปฏิบัติทางบัญชีที่ประกาศใช้ใหม่และมีการเปลี่ยนแปลงที่</w:t>
      </w:r>
      <w:r w:rsidR="005F5FC3" w:rsidRPr="003D6C9F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มีผลบังคับใช้</w:t>
      </w:r>
      <w:r w:rsidRPr="003D6C9F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เริ่มในหรือหลังวันที่ </w:t>
      </w:r>
      <w:r w:rsidRPr="003D6C9F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1 </w:t>
      </w:r>
      <w:r w:rsidRPr="003D6C9F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มกราคม </w:t>
      </w:r>
      <w:r w:rsidRPr="003D6C9F">
        <w:rPr>
          <w:rFonts w:ascii="BrowalliaUPC" w:hAnsi="BrowalliaUPC" w:cs="BrowalliaUPC"/>
          <w:color w:val="auto"/>
          <w:sz w:val="28"/>
          <w:szCs w:val="28"/>
          <w:lang w:val="th-TH"/>
        </w:rPr>
        <w:t>2564</w:t>
      </w:r>
      <w:bookmarkEnd w:id="0"/>
    </w:p>
    <w:p w14:paraId="6D5A5F37" w14:textId="0D35A98C" w:rsidR="001A146F" w:rsidRPr="003D6C9F" w:rsidRDefault="001A146F" w:rsidP="00271152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3D6C9F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ab/>
      </w:r>
      <w:r w:rsidRPr="003D6C9F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ab/>
      </w:r>
      <w:r w:rsidRPr="003D6C9F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ab/>
      </w:r>
    </w:p>
    <w:p w14:paraId="4397188E" w14:textId="77777777" w:rsidR="00271152" w:rsidRPr="007E4971" w:rsidRDefault="00867702" w:rsidP="00D957A2">
      <w:pPr>
        <w:pStyle w:val="CordiaNew"/>
        <w:numPr>
          <w:ilvl w:val="2"/>
          <w:numId w:val="42"/>
        </w:numPr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3D6C9F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มาตรฐานการบัญชีฉบับที่ </w:t>
      </w:r>
      <w:r w:rsidRPr="003D6C9F"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  <w:t>1</w:t>
      </w:r>
      <w:r w:rsidRPr="003D6C9F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 เรื่อง การนำเสนองบการเงิน และมาตรฐานการบัญชีฉบับที่ </w:t>
      </w:r>
      <w:r w:rsidRPr="003D6C9F"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  <w:t>8</w:t>
      </w:r>
      <w:r w:rsidRPr="003D6C9F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 เรื่อง นโยบาย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การบัญชี การเปลี่ยนแปลงประมาณการทางบัญชีและข้อผิดพลาด </w:t>
      </w:r>
    </w:p>
    <w:p w14:paraId="41B044B8" w14:textId="77777777" w:rsidR="00271152" w:rsidRPr="007E4971" w:rsidRDefault="00271152" w:rsidP="00271152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</w:p>
    <w:p w14:paraId="71EC1690" w14:textId="76018042" w:rsidR="00867702" w:rsidRPr="007E4971" w:rsidRDefault="00867702" w:rsidP="00271152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ได้มีการปรับปรุงคำนิยามของ</w:t>
      </w:r>
      <w:r w:rsidR="003D029D" w:rsidRPr="007E4971">
        <w:rPr>
          <w:rFonts w:ascii="BrowalliaUPC" w:eastAsia="Arial Unicode MS" w:hAnsi="BrowalliaUPC" w:cs="BrowalliaUPC" w:hint="cs"/>
          <w:color w:val="auto"/>
          <w:sz w:val="28"/>
          <w:szCs w:val="28"/>
          <w:cs/>
          <w:lang w:val="en-GB"/>
        </w:rPr>
        <w:t>คำว่า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 ”ความมีสาระสำคัญ” 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และอธิบายถึงการนำความมีสาระสำคัญไปประยุกต์ใช้ได้ชัดเจนขึ้นในมาตรฐานการบัญชีฉบับที่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1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ทั้งนี้ การปรับปรุงดังกล่าวยังทำให้มีการปรับปรุง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TFRS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ฉบับอื่น ได้แก่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</w:t>
      </w:r>
      <w:bookmarkStart w:id="1" w:name="_Hlk37856551"/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TAS 8 TAS 10 TAS 34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และ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TAS 37</w:t>
      </w:r>
      <w:bookmarkEnd w:id="1"/>
    </w:p>
    <w:p w14:paraId="092A95E4" w14:textId="77777777" w:rsidR="00867702" w:rsidRPr="007E4971" w:rsidRDefault="00867702" w:rsidP="00867702">
      <w:pPr>
        <w:pStyle w:val="ListParagraph"/>
        <w:tabs>
          <w:tab w:val="clear" w:pos="680"/>
        </w:tabs>
        <w:jc w:val="thaiDistribute"/>
        <w:rPr>
          <w:rFonts w:ascii="BrowalliaUPC" w:eastAsia="Arial Unicode MS" w:hAnsi="BrowalliaUPC" w:cs="BrowalliaUPC"/>
          <w:sz w:val="28"/>
          <w:szCs w:val="28"/>
          <w:highlight w:val="cyan"/>
          <w:u w:val="single"/>
          <w:lang w:val="en-GB"/>
        </w:rPr>
      </w:pPr>
    </w:p>
    <w:p w14:paraId="2F8975C5" w14:textId="77777777" w:rsidR="003E6827" w:rsidRPr="007E4971" w:rsidRDefault="00867702" w:rsidP="00D957A2">
      <w:pPr>
        <w:pStyle w:val="CordiaNew"/>
        <w:numPr>
          <w:ilvl w:val="2"/>
          <w:numId w:val="42"/>
        </w:numPr>
        <w:tabs>
          <w:tab w:val="clear" w:pos="4153"/>
          <w:tab w:val="left" w:pos="360"/>
        </w:tabs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  <w:r w:rsidRPr="007E4971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  <w:t>3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 เรื่อง การรวมธุรกิจ </w:t>
      </w:r>
    </w:p>
    <w:p w14:paraId="297BF519" w14:textId="77777777" w:rsidR="003E6827" w:rsidRPr="007E4971" w:rsidRDefault="003E6827" w:rsidP="003E6827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</w:p>
    <w:p w14:paraId="7EA9D9B9" w14:textId="77777777" w:rsidR="003E6827" w:rsidRPr="007E4971" w:rsidRDefault="00867702" w:rsidP="003E6827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มาตรฐานฉบับนี้ มีการปรับปรุงข้อพิจารณาเรื่องต่างๆ ดังนี้</w:t>
      </w:r>
    </w:p>
    <w:p w14:paraId="6D4D41A2" w14:textId="77777777" w:rsidR="003E6827" w:rsidRPr="007E4971" w:rsidRDefault="003E6827" w:rsidP="003E6827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</w:p>
    <w:p w14:paraId="19231099" w14:textId="77777777" w:rsidR="003E6827" w:rsidRPr="007E4971" w:rsidRDefault="00867702" w:rsidP="00D957A2">
      <w:pPr>
        <w:pStyle w:val="CordiaNew"/>
        <w:numPr>
          <w:ilvl w:val="0"/>
          <w:numId w:val="43"/>
        </w:numPr>
        <w:tabs>
          <w:tab w:val="clear" w:pos="4153"/>
          <w:tab w:val="left" w:pos="360"/>
        </w:tabs>
        <w:ind w:left="1985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เพิ่มทางเลือกให้กับกิจการในการทำ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“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การทดสอบการกระจุกตัว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(Concentration Test)”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เพื่อประเมินว่ารายการที่่ซื้อมานั้นเป็นสินทรัพย์หรือการรวมธุรกิจ</w:t>
      </w:r>
    </w:p>
    <w:p w14:paraId="2BC2044E" w14:textId="5B187534" w:rsidR="00867702" w:rsidRPr="007E4971" w:rsidRDefault="00867702" w:rsidP="00D957A2">
      <w:pPr>
        <w:pStyle w:val="CordiaNew"/>
        <w:numPr>
          <w:ilvl w:val="0"/>
          <w:numId w:val="43"/>
        </w:numPr>
        <w:tabs>
          <w:tab w:val="clear" w:pos="4153"/>
          <w:tab w:val="left" w:pos="360"/>
        </w:tabs>
        <w:ind w:left="1985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ปรับปรุงคำนิยามของ</w:t>
      </w:r>
      <w:r w:rsidR="00B75F24" w:rsidRPr="007E4971">
        <w:rPr>
          <w:rFonts w:ascii="BrowalliaUPC" w:eastAsia="Arial Unicode MS" w:hAnsi="BrowalliaUPC" w:cs="BrowalliaUPC" w:hint="cs"/>
          <w:color w:val="auto"/>
          <w:sz w:val="28"/>
          <w:szCs w:val="28"/>
          <w:cs/>
          <w:lang w:val="en-GB"/>
        </w:rPr>
        <w:t>คำว่า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</w:t>
      </w:r>
      <w:r w:rsidR="00694FCE" w:rsidRPr="007E4971">
        <w:rPr>
          <w:rFonts w:ascii="BrowalliaUPC" w:eastAsia="Arial Unicode MS" w:hAnsi="BrowalliaUPC" w:cs="BrowalliaUPC" w:hint="cs"/>
          <w:color w:val="auto"/>
          <w:sz w:val="28"/>
          <w:szCs w:val="28"/>
          <w:cs/>
          <w:lang w:val="en-GB"/>
        </w:rPr>
        <w:t xml:space="preserve">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ซึ่งเมื่อนำมารวมกัน</w:t>
      </w:r>
      <w:r w:rsidR="002A03BC" w:rsidRPr="007E4971">
        <w:rPr>
          <w:rFonts w:ascii="BrowalliaUPC" w:eastAsia="Arial Unicode MS" w:hAnsi="BrowalliaUPC" w:cs="BrowalliaUPC" w:hint="cs"/>
          <w:color w:val="auto"/>
          <w:sz w:val="28"/>
          <w:szCs w:val="28"/>
          <w:cs/>
          <w:lang w:val="en-GB"/>
        </w:rPr>
        <w:t>แล้ว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มีส่วนสำคัญทำให้เกิด</w:t>
      </w:r>
      <w:r w:rsidR="00737076" w:rsidRPr="007E4971">
        <w:rPr>
          <w:rFonts w:ascii="BrowalliaUPC" w:eastAsia="Arial Unicode MS" w:hAnsi="BrowalliaUPC" w:cs="BrowalliaUPC" w:hint="cs"/>
          <w:color w:val="auto"/>
          <w:sz w:val="28"/>
          <w:szCs w:val="28"/>
          <w:cs/>
          <w:lang w:val="en-GB"/>
        </w:rPr>
        <w:t>ค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วามสามารถในการสร้างผลผลิต </w:t>
      </w:r>
      <w:r w:rsidR="002A03BC" w:rsidRPr="007E4971">
        <w:rPr>
          <w:rFonts w:ascii="BrowalliaUPC" w:eastAsia="Arial Unicode MS" w:hAnsi="BrowalliaUPC" w:cs="BrowalliaUPC" w:hint="cs"/>
          <w:color w:val="auto"/>
          <w:sz w:val="28"/>
          <w:szCs w:val="28"/>
          <w:cs/>
          <w:lang w:val="en-GB"/>
        </w:rPr>
        <w:t>นอกจากนี้ ยังมีการ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ปรับปรุงคำนิยามของ</w:t>
      </w:r>
      <w:r w:rsidR="00737076" w:rsidRPr="007E4971">
        <w:rPr>
          <w:rFonts w:ascii="BrowalliaUPC" w:eastAsia="Arial Unicode MS" w:hAnsi="BrowalliaUPC" w:cs="BrowalliaUPC" w:hint="cs"/>
          <w:color w:val="auto"/>
          <w:sz w:val="28"/>
          <w:szCs w:val="28"/>
          <w:cs/>
          <w:lang w:val="en-GB"/>
        </w:rPr>
        <w:t>คำว่า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37AACF18" w14:textId="16BCF3B2" w:rsidR="00867702" w:rsidRPr="007E4971" w:rsidRDefault="00867702" w:rsidP="00867702">
      <w:pPr>
        <w:pStyle w:val="ListParagraph"/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highlight w:val="cyan"/>
          <w:u w:val="single"/>
          <w:lang w:val="en-GB"/>
        </w:rPr>
      </w:pPr>
    </w:p>
    <w:p w14:paraId="69DDC1E3" w14:textId="7B641394" w:rsidR="00F97BAF" w:rsidRPr="007E4971" w:rsidRDefault="00F97BAF" w:rsidP="00867702">
      <w:pPr>
        <w:pStyle w:val="ListParagraph"/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highlight w:val="cyan"/>
          <w:u w:val="single"/>
          <w:lang w:val="en-GB"/>
        </w:rPr>
      </w:pPr>
    </w:p>
    <w:p w14:paraId="4950071B" w14:textId="1E2D77D8" w:rsidR="00F97BAF" w:rsidRPr="007E4971" w:rsidRDefault="00F97BAF" w:rsidP="00867702">
      <w:pPr>
        <w:pStyle w:val="ListParagraph"/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highlight w:val="cyan"/>
          <w:u w:val="single"/>
          <w:lang w:val="en-GB"/>
        </w:rPr>
      </w:pPr>
    </w:p>
    <w:p w14:paraId="515B558F" w14:textId="37EE42B7" w:rsidR="00F97BAF" w:rsidRPr="007E4971" w:rsidRDefault="00F97BAF" w:rsidP="00867702">
      <w:pPr>
        <w:pStyle w:val="ListParagraph"/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highlight w:val="cyan"/>
          <w:u w:val="single"/>
          <w:lang w:val="en-GB"/>
        </w:rPr>
      </w:pPr>
    </w:p>
    <w:p w14:paraId="4A82324F" w14:textId="7FD0D3A4" w:rsidR="00F97BAF" w:rsidRPr="007E4971" w:rsidRDefault="00F97BAF" w:rsidP="00867702">
      <w:pPr>
        <w:pStyle w:val="ListParagraph"/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highlight w:val="cyan"/>
          <w:u w:val="single"/>
          <w:lang w:val="en-GB"/>
        </w:rPr>
      </w:pPr>
    </w:p>
    <w:p w14:paraId="09543DB5" w14:textId="77777777" w:rsidR="00F97BAF" w:rsidRPr="007E4971" w:rsidRDefault="00F97BAF" w:rsidP="00867702">
      <w:pPr>
        <w:pStyle w:val="ListParagraph"/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highlight w:val="cyan"/>
          <w:u w:val="single"/>
          <w:lang w:val="en-GB"/>
        </w:rPr>
      </w:pPr>
    </w:p>
    <w:p w14:paraId="33459077" w14:textId="77777777" w:rsidR="003E6827" w:rsidRPr="007E4971" w:rsidRDefault="00867702" w:rsidP="00D957A2">
      <w:pPr>
        <w:pStyle w:val="CordiaNew"/>
        <w:numPr>
          <w:ilvl w:val="2"/>
          <w:numId w:val="42"/>
        </w:numPr>
        <w:tabs>
          <w:tab w:val="clear" w:pos="4153"/>
          <w:tab w:val="left" w:pos="360"/>
        </w:tabs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  <w:r w:rsidRPr="007E4971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  <w:t>9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  <w:t>7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 เรื่อง การเปิดเผยข้อมูลเครื่องมือทางการเงิน </w:t>
      </w:r>
    </w:p>
    <w:p w14:paraId="0EBB971F" w14:textId="77777777" w:rsidR="003E6827" w:rsidRPr="007E4971" w:rsidRDefault="003E6827" w:rsidP="003E6827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</w:p>
    <w:p w14:paraId="629A1F8C" w14:textId="0EC3F5DB" w:rsidR="00867702" w:rsidRPr="007E4971" w:rsidRDefault="00867702" w:rsidP="003E6827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มาตรฐานเหล่านี้ได้มีการปรับเปลี่ยนข้อกำหนดการบัญชีป้องกันความเสี่ยงโดยเฉพาะ เพื่อลดผลกระทบที่อาจเกิดขึ้นจากความไม่แน่นอนที่เกิดจากการปฏิรูปอัตราดอกเบี้ยอ้างอิง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รวมถึงผลกระทบจากการเปลี่ยนแปลงกระแสเงินสดตามสัญญา หรือความสัมพันธ์ของการป้องกันความเสี่ยงที่เกิดขึ้นจากการเปลี่ยนอัตราดอกเบี้ยอ้างอิงไปใช้อัตราดอกเบี้ยอ้างอิงอื่นแทน เช่น อัตราดอกเบี้ยอ้างอิงที่กำหนดจากธุรกรรมการกู้ยืม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(Interbank offer rates - IBORs)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4DB91706" w14:textId="77777777" w:rsidR="00867702" w:rsidRPr="007E4971" w:rsidRDefault="00867702" w:rsidP="00867702">
      <w:pPr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  <w:lang w:val="en-GB"/>
        </w:rPr>
      </w:pPr>
    </w:p>
    <w:p w14:paraId="65A90130" w14:textId="77777777" w:rsidR="005E7940" w:rsidRPr="007E4971" w:rsidRDefault="00867702" w:rsidP="00D957A2">
      <w:pPr>
        <w:pStyle w:val="CordiaNew"/>
        <w:numPr>
          <w:ilvl w:val="2"/>
          <w:numId w:val="42"/>
        </w:numPr>
        <w:tabs>
          <w:tab w:val="clear" w:pos="4153"/>
          <w:tab w:val="left" w:pos="360"/>
        </w:tabs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  <w:r w:rsidRPr="007E4971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>กรอบแนวคิดสำหรับการรายงานทางการเงิน</w:t>
      </w:r>
    </w:p>
    <w:p w14:paraId="45E28A40" w14:textId="77777777" w:rsidR="005E7940" w:rsidRPr="007E4971" w:rsidRDefault="005E7940" w:rsidP="005E7940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</w:p>
    <w:p w14:paraId="4428B845" w14:textId="723448A2" w:rsidR="00867702" w:rsidRPr="007E4971" w:rsidRDefault="00867702" w:rsidP="005E7940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กรอบแนวคิดนี้ได้ปรับปรุงคำนิยามของสินทรัพย์และหนี้สิน และเกณฑ์ในการรับรู้รายการสินทรัพย์และหนี้สินในงบการเงิน โดยมีการเพิ่มเติมหลักการและแนวปฏิบัติในเรื่องต่อไปนี้</w:t>
      </w:r>
    </w:p>
    <w:p w14:paraId="5AD3617E" w14:textId="77777777" w:rsidR="00212130" w:rsidRPr="007E4971" w:rsidRDefault="00212130" w:rsidP="005E7940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</w:p>
    <w:p w14:paraId="69321A83" w14:textId="77777777" w:rsidR="00867702" w:rsidRPr="007E4971" w:rsidRDefault="00867702" w:rsidP="00D957A2">
      <w:pPr>
        <w:pStyle w:val="CordiaNew"/>
        <w:numPr>
          <w:ilvl w:val="0"/>
          <w:numId w:val="43"/>
        </w:numPr>
        <w:tabs>
          <w:tab w:val="clear" w:pos="4153"/>
          <w:tab w:val="left" w:pos="360"/>
        </w:tabs>
        <w:ind w:left="1985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การวัดมูลค่ารายการ ซึ่งรวมถึงปัจจัยที่ต้องพิจารณาในการเลือกเกณฑ์การวัดมูลค่า</w:t>
      </w:r>
    </w:p>
    <w:p w14:paraId="422FFF90" w14:textId="77777777" w:rsidR="00867702" w:rsidRPr="007E4971" w:rsidRDefault="00867702" w:rsidP="00D957A2">
      <w:pPr>
        <w:pStyle w:val="CordiaNew"/>
        <w:numPr>
          <w:ilvl w:val="0"/>
          <w:numId w:val="43"/>
        </w:numPr>
        <w:tabs>
          <w:tab w:val="clear" w:pos="4153"/>
          <w:tab w:val="left" w:pos="360"/>
        </w:tabs>
        <w:ind w:left="1985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66C0756" w14:textId="77777777" w:rsidR="00867702" w:rsidRPr="007E4971" w:rsidRDefault="00867702" w:rsidP="00D957A2">
      <w:pPr>
        <w:pStyle w:val="CordiaNew"/>
        <w:numPr>
          <w:ilvl w:val="0"/>
          <w:numId w:val="43"/>
        </w:numPr>
        <w:tabs>
          <w:tab w:val="clear" w:pos="4153"/>
          <w:tab w:val="left" w:pos="360"/>
        </w:tabs>
        <w:ind w:left="1985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การตัดรายการสินทรัพย์และหนี้สินออกจากงบการเงิน</w:t>
      </w:r>
    </w:p>
    <w:p w14:paraId="396247C8" w14:textId="77777777" w:rsidR="00867702" w:rsidRPr="007E4971" w:rsidRDefault="00867702" w:rsidP="00867702">
      <w:pPr>
        <w:tabs>
          <w:tab w:val="clear" w:pos="907"/>
        </w:tabs>
        <w:ind w:left="980" w:hanging="14"/>
        <w:jc w:val="thaiDistribute"/>
        <w:rPr>
          <w:rFonts w:ascii="BrowalliaUPC" w:eastAsia="Arial Unicode MS" w:hAnsi="BrowalliaUPC" w:cs="BrowalliaUPC"/>
          <w:sz w:val="28"/>
          <w:szCs w:val="28"/>
          <w:highlight w:val="cyan"/>
          <w:lang w:val="en-GB"/>
        </w:rPr>
      </w:pPr>
    </w:p>
    <w:p w14:paraId="0A689FD2" w14:textId="77777777" w:rsidR="00867702" w:rsidRPr="007E4971" w:rsidRDefault="00867702" w:rsidP="00CF77ED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นอกจากนี้ กรอบแนวคิดนี้ยังอธิบายเกี่ยวกับความรับผิดชอบตามหน้าที่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การใช้ความระมัดระวัง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และความไม่แน่นอนของการวัดมูลค่าในการจัดทำข้อมูลทางการเงิน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โดยการปรับปรุงกรอบแนวคิดทำให้มีการปรับปรุงการอ้างอิงกรอบแนวคิดใน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TFRS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หลายฉบับ ได้แก่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>TAS 1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TAS 8 TAS 34 TAS 37 TAS 38 TFRS 2 TFRS 3 TFRS 6 TFRIC 12 TFRIC 19 TFRIC 20 TFRIC 22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และ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>TSIC 32</w:t>
      </w:r>
    </w:p>
    <w:p w14:paraId="6AC7FECC" w14:textId="77777777" w:rsidR="00867702" w:rsidRPr="007E4971" w:rsidRDefault="00867702" w:rsidP="00867702">
      <w:pPr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  <w:lang w:val="en-GB"/>
        </w:rPr>
      </w:pPr>
    </w:p>
    <w:p w14:paraId="1586CB34" w14:textId="77777777" w:rsidR="00867702" w:rsidRPr="007E4971" w:rsidRDefault="00867702" w:rsidP="00D957A2">
      <w:pPr>
        <w:pStyle w:val="CordiaNew"/>
        <w:numPr>
          <w:ilvl w:val="2"/>
          <w:numId w:val="42"/>
        </w:numPr>
        <w:tabs>
          <w:tab w:val="clear" w:pos="4153"/>
          <w:tab w:val="left" w:pos="360"/>
        </w:tabs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u w:val="single"/>
          <w:lang w:val="en-GB"/>
        </w:rPr>
      </w:pPr>
      <w:r w:rsidRPr="007E4971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u w:val="single"/>
        </w:rPr>
        <w:t xml:space="preserve">16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u w:val="single"/>
          <w:cs/>
        </w:rPr>
        <w:t>เรื่อง สัญญาเช่า</w:t>
      </w:r>
    </w:p>
    <w:p w14:paraId="6F2E3D5D" w14:textId="77777777" w:rsidR="00867702" w:rsidRPr="007E4971" w:rsidRDefault="00867702" w:rsidP="00867702">
      <w:pPr>
        <w:pStyle w:val="ListParagraph"/>
        <w:tabs>
          <w:tab w:val="clear" w:pos="680"/>
          <w:tab w:val="clear" w:pos="907"/>
          <w:tab w:val="left" w:pos="924"/>
        </w:tabs>
        <w:jc w:val="thaiDistribute"/>
        <w:rPr>
          <w:rFonts w:ascii="BrowalliaUPC" w:eastAsia="Arial Unicode MS" w:hAnsi="BrowalliaUPC" w:cs="BrowalliaUPC"/>
          <w:sz w:val="28"/>
          <w:szCs w:val="28"/>
          <w:u w:val="single"/>
        </w:rPr>
      </w:pPr>
    </w:p>
    <w:p w14:paraId="5BF510D2" w14:textId="5AFB1648" w:rsidR="00867702" w:rsidRPr="007E4971" w:rsidRDefault="00867702" w:rsidP="00CF77ED">
      <w:pPr>
        <w:pStyle w:val="CordiaNew"/>
        <w:tabs>
          <w:tab w:val="clear" w:pos="4153"/>
          <w:tab w:val="left" w:pos="360"/>
        </w:tabs>
        <w:ind w:left="1572"/>
        <w:jc w:val="thaiDistribute"/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</w:pP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มาตรฐานฉบับนี้ได้มี</w:t>
      </w:r>
      <w:r w:rsidR="00064062" w:rsidRPr="007E4971">
        <w:rPr>
          <w:rFonts w:ascii="BrowalliaUPC" w:eastAsia="Arial Unicode MS" w:hAnsi="BrowalliaUPC" w:cs="BrowalliaUPC" w:hint="cs"/>
          <w:color w:val="auto"/>
          <w:sz w:val="28"/>
          <w:szCs w:val="28"/>
          <w:cs/>
          <w:lang w:val="en-GB"/>
        </w:rPr>
        <w:t>ออกมาตร</w:t>
      </w:r>
      <w:r w:rsidR="009021BA" w:rsidRPr="007E4971">
        <w:rPr>
          <w:rFonts w:ascii="BrowalliaUPC" w:eastAsia="Arial Unicode MS" w:hAnsi="BrowalliaUPC" w:cs="BrowalliaUPC" w:hint="cs"/>
          <w:color w:val="auto"/>
          <w:sz w:val="28"/>
          <w:szCs w:val="28"/>
          <w:cs/>
          <w:lang w:val="en-GB"/>
        </w:rPr>
        <w:t>การชั่วคราว</w:t>
      </w:r>
      <w:r w:rsidR="00FC321C" w:rsidRPr="007E4971">
        <w:rPr>
          <w:rFonts w:ascii="BrowalliaUPC" w:eastAsia="Arial Unicode MS" w:hAnsi="BrowalliaUPC" w:cs="BrowalliaUPC" w:hint="cs"/>
          <w:color w:val="auto"/>
          <w:sz w:val="28"/>
          <w:szCs w:val="28"/>
          <w:cs/>
          <w:lang w:val="en-GB"/>
        </w:rPr>
        <w:t>ใ</w:t>
      </w:r>
      <w:r w:rsidR="009021BA" w:rsidRPr="007E4971">
        <w:rPr>
          <w:rFonts w:ascii="BrowalliaUPC" w:eastAsia="Arial Unicode MS" w:hAnsi="BrowalliaUPC" w:cs="BrowalliaUPC" w:hint="cs"/>
          <w:color w:val="auto"/>
          <w:sz w:val="28"/>
          <w:szCs w:val="28"/>
          <w:cs/>
          <w:lang w:val="en-GB"/>
        </w:rPr>
        <w:t>นการพิจารณา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 เรื่อง การยินยอมลดค่าเช่าที่เกี่ยวข้องกับ</w:t>
      </w:r>
      <w:r w:rsidR="00FC321C" w:rsidRPr="007E4971">
        <w:rPr>
          <w:rFonts w:ascii="BrowalliaUPC" w:eastAsia="Arial Unicode MS" w:hAnsi="BrowalliaUPC" w:cs="BrowalliaUPC" w:hint="cs"/>
          <w:color w:val="auto"/>
          <w:sz w:val="28"/>
          <w:szCs w:val="28"/>
          <w:cs/>
          <w:lang w:val="en-GB"/>
        </w:rPr>
        <w:t xml:space="preserve">การแพร่ระบาดของ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Covid-19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Covid-19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ที่เข้าเงื่อนไขตามมาตรฐานนั้น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lang w:val="en-GB"/>
        </w:rPr>
        <w:t xml:space="preserve"> </w:t>
      </w:r>
      <w:r w:rsidRPr="007E4971">
        <w:rPr>
          <w:rFonts w:ascii="BrowalliaUPC" w:eastAsia="Arial Unicode MS" w:hAnsi="BrowalliaUPC" w:cs="BrowalliaUPC"/>
          <w:color w:val="auto"/>
          <w:sz w:val="28"/>
          <w:szCs w:val="28"/>
          <w:cs/>
          <w:lang w:val="en-GB"/>
        </w:rPr>
        <w:t>เป็นการเปลี่ยนแปลงสัญญาเช่า</w:t>
      </w:r>
    </w:p>
    <w:p w14:paraId="639321D4" w14:textId="77777777" w:rsidR="00867702" w:rsidRPr="007E4971" w:rsidRDefault="00867702" w:rsidP="00867702">
      <w:pPr>
        <w:ind w:left="709"/>
        <w:jc w:val="thaiDistribute"/>
        <w:rPr>
          <w:rFonts w:ascii="BrowalliaUPC" w:eastAsia="Arial Unicode MS" w:hAnsi="BrowalliaUPC" w:cs="BrowalliaUPC"/>
          <w:sz w:val="28"/>
          <w:szCs w:val="28"/>
          <w:highlight w:val="cyan"/>
          <w:lang w:val="en-GB"/>
        </w:rPr>
      </w:pPr>
    </w:p>
    <w:p w14:paraId="1E859E2E" w14:textId="21FE3517" w:rsidR="00867702" w:rsidRPr="007E4971" w:rsidRDefault="00867702" w:rsidP="00607AFA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7E4971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อย่างไรก็ตาม</w:t>
      </w:r>
      <w:r w:rsidR="00844FE0" w:rsidRPr="007E4971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="00887253" w:rsidRPr="007E4971">
        <w:rPr>
          <w:rStyle w:val="normaltextrun"/>
          <w:rFonts w:ascii="BrowalliaUPC" w:hAnsi="BrowalliaUPC" w:cs="BrowalliaUPC"/>
          <w:color w:val="auto"/>
          <w:sz w:val="28"/>
          <w:szCs w:val="28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="00887253" w:rsidRPr="007E4971">
        <w:rPr>
          <w:rStyle w:val="eop"/>
          <w:rFonts w:ascii="BrowalliaUPC" w:hAnsi="BrowalliaUPC" w:cs="BrowalliaUPC"/>
          <w:color w:val="auto"/>
          <w:sz w:val="28"/>
          <w:szCs w:val="28"/>
          <w:shd w:val="clear" w:color="auto" w:fill="FFFFFF"/>
        </w:rPr>
        <w:t> </w:t>
      </w:r>
    </w:p>
    <w:p w14:paraId="7C14F22F" w14:textId="7BBC0CC5" w:rsidR="00DF4A60" w:rsidRPr="007E4971" w:rsidRDefault="00DF4A60" w:rsidP="00607AFA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7842CC7C" w14:textId="35ABB90B" w:rsidR="00851E62" w:rsidRPr="007E4971" w:rsidRDefault="00851E62" w:rsidP="00607AFA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17E6A88D" w14:textId="06DCDCA1" w:rsidR="00851E62" w:rsidRPr="007E4971" w:rsidRDefault="00851E62" w:rsidP="00607AFA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6208B0D4" w14:textId="02749288" w:rsidR="00851E62" w:rsidRDefault="00851E62" w:rsidP="00607AFA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6DEE2FE8" w14:textId="77777777" w:rsidR="001A2BD2" w:rsidRPr="007E4971" w:rsidRDefault="001A2BD2" w:rsidP="00607AFA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4D2612E5" w14:textId="77777777" w:rsidR="00851E62" w:rsidRPr="007E4971" w:rsidRDefault="00851E62" w:rsidP="00607AFA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</w:p>
    <w:p w14:paraId="78597BA5" w14:textId="04A47EA3" w:rsidR="00DF4A60" w:rsidRPr="007E4971" w:rsidRDefault="00DF4A60" w:rsidP="00D957A2">
      <w:pPr>
        <w:pStyle w:val="CordiaNew"/>
        <w:numPr>
          <w:ilvl w:val="1"/>
          <w:numId w:val="42"/>
        </w:numPr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7E4971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มาตรฐานการรายงานทางการเงิน และแนวปฏิบัติทางบัญชี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E4971">
        <w:rPr>
          <w:rFonts w:ascii="BrowalliaUPC" w:hAnsi="BrowalliaUPC" w:cs="BrowalliaUPC"/>
          <w:color w:val="auto"/>
          <w:sz w:val="28"/>
          <w:szCs w:val="28"/>
        </w:rPr>
        <w:t>1</w:t>
      </w:r>
      <w:r w:rsidRPr="007E4971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มกราคม </w:t>
      </w:r>
      <w:r w:rsidRPr="007E4971">
        <w:rPr>
          <w:rFonts w:ascii="BrowalliaUPC" w:hAnsi="BrowalliaUPC" w:cs="BrowalliaUPC"/>
          <w:color w:val="auto"/>
          <w:sz w:val="28"/>
          <w:szCs w:val="28"/>
        </w:rPr>
        <w:t>2565</w:t>
      </w:r>
    </w:p>
    <w:p w14:paraId="1BE9579D" w14:textId="77777777" w:rsidR="00DF4A60" w:rsidRPr="00D03876" w:rsidRDefault="00DF4A60" w:rsidP="00DF4A60">
      <w:pPr>
        <w:pStyle w:val="ListParagraph"/>
        <w:tabs>
          <w:tab w:val="clear" w:pos="680"/>
        </w:tabs>
        <w:ind w:left="792"/>
        <w:rPr>
          <w:rFonts w:ascii="BrowalliaUPC" w:hAnsi="BrowalliaUPC" w:cs="BrowalliaUPC"/>
          <w:sz w:val="28"/>
          <w:szCs w:val="28"/>
          <w:lang w:eastAsia="th-TH"/>
        </w:rPr>
      </w:pPr>
    </w:p>
    <w:p w14:paraId="61D2E073" w14:textId="3CB4F805" w:rsidR="00DF4A60" w:rsidRPr="007E4971" w:rsidRDefault="00DF4A60" w:rsidP="00DF4A60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7E4971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ภาวิชาชีพบัญชีได้ออกประกาศเกี่ยวกับมาตรฐานการรายงานทางการเงินที่เกี่ยวข้องกับการปฏิรูปอัตราดอกเบี้ยอ้างอิง</w:t>
      </w:r>
      <w:r w:rsidRPr="007E4971">
        <w:rPr>
          <w:rFonts w:ascii="BrowalliaUPC" w:hAnsi="BrowalliaUPC" w:cs="BrowalliaUPC"/>
          <w:color w:val="auto"/>
          <w:sz w:val="28"/>
          <w:szCs w:val="28"/>
          <w:lang w:val="th-TH"/>
        </w:rPr>
        <w:t>-</w:t>
      </w:r>
      <w:r w:rsidRPr="007E4971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ระยะที่ </w:t>
      </w:r>
      <w:r w:rsidRPr="007E4971">
        <w:rPr>
          <w:rFonts w:ascii="BrowalliaUPC" w:hAnsi="BrowalliaUPC" w:cs="BrowalliaUPC"/>
          <w:color w:val="auto"/>
          <w:sz w:val="28"/>
          <w:szCs w:val="28"/>
          <w:lang w:val="th-TH"/>
        </w:rPr>
        <w:t>2 (</w:t>
      </w:r>
      <w:r w:rsidRPr="007E4971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การปรับปรุงระยะที่ </w:t>
      </w:r>
      <w:r w:rsidRPr="007E4971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2) </w:t>
      </w:r>
      <w:r w:rsidRPr="007E4971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โดยการปรับปรุงระยะที่ </w:t>
      </w:r>
      <w:r w:rsidRPr="007E4971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2  </w:t>
      </w:r>
      <w:r w:rsidRPr="007E4971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นี้จัดการปัญหาที่อาจกระทบกับรายงานทางการเงินระหว่างการปฏิรูปอัตราดอกเบี้ยอ้างอิง ซึ่งรวมถึงผลกระทบจากการเปลี่ยนแปลงกระแสเงินสดตามสัญญา หรือความสัมพันธ์ของการป้องกันความเสี่ยงที่อาจจะเกิดขึ้นจากการเปลี่ยนอัตราดอกเบี้ยอ้างอิงไปใช้อัตราดอกเบี้ยอ้างอิงอื่นแทน</w:t>
      </w:r>
      <w:r w:rsidRPr="007E4971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</w:t>
      </w:r>
      <w:r w:rsidRPr="007E4971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ซึ่งมาตรฐานการรายงานทางการเงินที่</w:t>
      </w:r>
      <w:r w:rsidR="002B67EA" w:rsidRPr="007E4971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เกี่ยวข้องกับการดำเนินงานของบริษัท</w:t>
      </w:r>
      <w:r w:rsidRPr="007E4971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มีดังนี้ </w:t>
      </w:r>
    </w:p>
    <w:p w14:paraId="71F98161" w14:textId="059BA9F1" w:rsidR="00DF4A60" w:rsidRPr="007E4971" w:rsidRDefault="00DF4A60" w:rsidP="00DB3E66">
      <w:pPr>
        <w:tabs>
          <w:tab w:val="clear" w:pos="680"/>
        </w:tabs>
        <w:rPr>
          <w:rFonts w:ascii="BrowalliaUPC" w:hAnsi="BrowalliaUPC" w:cs="BrowalliaUPC"/>
          <w:sz w:val="20"/>
          <w:szCs w:val="20"/>
          <w:lang w:eastAsia="th-TH"/>
        </w:rPr>
      </w:pPr>
    </w:p>
    <w:p w14:paraId="3FD33906" w14:textId="77777777" w:rsidR="002B67EA" w:rsidRPr="007E4971" w:rsidRDefault="002B67EA" w:rsidP="00DB3E66">
      <w:pPr>
        <w:tabs>
          <w:tab w:val="clear" w:pos="680"/>
        </w:tabs>
        <w:rPr>
          <w:rFonts w:ascii="BrowalliaUPC" w:hAnsi="BrowalliaUPC" w:cs="BrowalliaUPC"/>
          <w:sz w:val="20"/>
          <w:szCs w:val="20"/>
          <w:lang w:eastAsia="th-TH"/>
        </w:rPr>
      </w:pPr>
    </w:p>
    <w:tbl>
      <w:tblPr>
        <w:tblStyle w:val="TableGrid"/>
        <w:tblW w:w="0" w:type="auto"/>
        <w:tblInd w:w="792" w:type="dxa"/>
        <w:tblLook w:val="04A0" w:firstRow="1" w:lastRow="0" w:firstColumn="1" w:lastColumn="0" w:noHBand="0" w:noVBand="1"/>
      </w:tblPr>
      <w:tblGrid>
        <w:gridCol w:w="4273"/>
        <w:gridCol w:w="4280"/>
      </w:tblGrid>
      <w:tr w:rsidR="007E4971" w:rsidRPr="007E4971" w14:paraId="52FA0764" w14:textId="77777777" w:rsidTr="008F326C">
        <w:tc>
          <w:tcPr>
            <w:tcW w:w="4273" w:type="dxa"/>
            <w:shd w:val="clear" w:color="auto" w:fill="auto"/>
          </w:tcPr>
          <w:p w14:paraId="0BE54BC5" w14:textId="77777777" w:rsidR="00DF4A60" w:rsidRPr="007E4971" w:rsidRDefault="00DF4A60" w:rsidP="008F326C">
            <w:pPr>
              <w:pStyle w:val="ListParagraph"/>
              <w:tabs>
                <w:tab w:val="clear" w:pos="680"/>
              </w:tabs>
              <w:ind w:left="0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lang w:eastAsia="th-TH"/>
              </w:rPr>
            </w:pPr>
            <w:r w:rsidRPr="007E4971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</w:t>
            </w:r>
          </w:p>
        </w:tc>
        <w:tc>
          <w:tcPr>
            <w:tcW w:w="4280" w:type="dxa"/>
            <w:shd w:val="clear" w:color="auto" w:fill="auto"/>
          </w:tcPr>
          <w:p w14:paraId="76987CD6" w14:textId="77777777" w:rsidR="00DF4A60" w:rsidRPr="007E4971" w:rsidRDefault="00DF4A60" w:rsidP="008F326C">
            <w:pPr>
              <w:pStyle w:val="ListParagraph"/>
              <w:tabs>
                <w:tab w:val="clear" w:pos="680"/>
              </w:tabs>
              <w:ind w:left="0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lang w:eastAsia="th-TH"/>
              </w:rPr>
            </w:pPr>
            <w:r w:rsidRPr="007E4971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eastAsia="th-TH"/>
              </w:rPr>
              <w:t>ชื่อมาตรฐาน</w:t>
            </w:r>
          </w:p>
        </w:tc>
      </w:tr>
      <w:tr w:rsidR="007E4971" w:rsidRPr="007E4971" w14:paraId="3EB52C33" w14:textId="77777777" w:rsidTr="008F326C">
        <w:tc>
          <w:tcPr>
            <w:tcW w:w="4273" w:type="dxa"/>
          </w:tcPr>
          <w:p w14:paraId="234E859C" w14:textId="77777777" w:rsidR="00DF4A60" w:rsidRPr="007E4971" w:rsidRDefault="00DF4A60" w:rsidP="008F326C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7E4971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ฉบับที่ </w:t>
            </w:r>
            <w:r w:rsidRPr="007E4971">
              <w:rPr>
                <w:rFonts w:ascii="BrowalliaUPC" w:hAnsi="BrowalliaUPC" w:cs="BrowalliaUPC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4280" w:type="dxa"/>
          </w:tcPr>
          <w:p w14:paraId="166869F2" w14:textId="77777777" w:rsidR="00DF4A60" w:rsidRPr="007E4971" w:rsidRDefault="00DF4A60" w:rsidP="008F326C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7E4971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การเปิดเผยข้อมูลเครื่องมือทางการเงิน</w:t>
            </w:r>
          </w:p>
        </w:tc>
      </w:tr>
      <w:tr w:rsidR="007E4971" w:rsidRPr="007E4971" w14:paraId="5C370456" w14:textId="77777777" w:rsidTr="008F326C">
        <w:tc>
          <w:tcPr>
            <w:tcW w:w="4273" w:type="dxa"/>
          </w:tcPr>
          <w:p w14:paraId="476D7EB6" w14:textId="77777777" w:rsidR="00DF4A60" w:rsidRPr="007E4971" w:rsidRDefault="00DF4A60" w:rsidP="008F326C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7E4971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ฉบับที่ </w:t>
            </w:r>
            <w:r w:rsidRPr="007E4971">
              <w:rPr>
                <w:rFonts w:ascii="BrowalliaUPC" w:hAnsi="BrowalliaUPC" w:cs="BrowalliaUPC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4280" w:type="dxa"/>
          </w:tcPr>
          <w:p w14:paraId="4EA2F252" w14:textId="77777777" w:rsidR="00DF4A60" w:rsidRPr="007E4971" w:rsidRDefault="00DF4A60" w:rsidP="008F326C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7E4971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เครื่องมือทางการเงิน</w:t>
            </w:r>
          </w:p>
        </w:tc>
      </w:tr>
      <w:tr w:rsidR="007E4971" w:rsidRPr="007E4971" w14:paraId="54A26E9A" w14:textId="77777777" w:rsidTr="008F326C">
        <w:tc>
          <w:tcPr>
            <w:tcW w:w="4273" w:type="dxa"/>
          </w:tcPr>
          <w:p w14:paraId="45AE3B32" w14:textId="77777777" w:rsidR="00DF4A60" w:rsidRPr="007E4971" w:rsidRDefault="00DF4A60" w:rsidP="008F326C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7E4971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มาตรฐานการรายงานทางการเงิน ฉบับที่</w:t>
            </w:r>
            <w:r w:rsidRPr="007E4971">
              <w:rPr>
                <w:rFonts w:ascii="BrowalliaUPC" w:hAnsi="BrowalliaUPC" w:cs="BrowalliaUPC"/>
                <w:sz w:val="28"/>
                <w:szCs w:val="28"/>
                <w:lang w:eastAsia="th-TH"/>
              </w:rPr>
              <w:t xml:space="preserve"> 16</w:t>
            </w:r>
          </w:p>
        </w:tc>
        <w:tc>
          <w:tcPr>
            <w:tcW w:w="4280" w:type="dxa"/>
          </w:tcPr>
          <w:p w14:paraId="4821D2D7" w14:textId="77777777" w:rsidR="00DF4A60" w:rsidRPr="007E4971" w:rsidRDefault="00DF4A60" w:rsidP="008F326C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7E4971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สัญญาเช่า</w:t>
            </w:r>
          </w:p>
        </w:tc>
      </w:tr>
    </w:tbl>
    <w:p w14:paraId="6FCCC0F6" w14:textId="233B1571" w:rsidR="001C6316" w:rsidRPr="00D03876" w:rsidRDefault="001C6316" w:rsidP="00DF4A60">
      <w:pPr>
        <w:pStyle w:val="ListParagraph"/>
        <w:tabs>
          <w:tab w:val="clear" w:pos="680"/>
        </w:tabs>
        <w:ind w:left="792"/>
        <w:jc w:val="thaiDistribute"/>
        <w:rPr>
          <w:rFonts w:ascii="BrowalliaUPC" w:hAnsi="BrowalliaUPC" w:cs="BrowalliaUPC"/>
          <w:color w:val="0000FF"/>
          <w:sz w:val="28"/>
          <w:szCs w:val="28"/>
          <w:lang w:eastAsia="th-TH"/>
        </w:rPr>
      </w:pPr>
    </w:p>
    <w:p w14:paraId="2CB2677E" w14:textId="7C26C9B6" w:rsidR="0086499A" w:rsidRDefault="0086499A" w:rsidP="0086499A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86499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ซึ่งคาดว่าไม่มีผลกระทบที่มีสาระสำคัญต่องบการเงินในปีที่ถือปฏิบัติ</w:t>
      </w:r>
    </w:p>
    <w:p w14:paraId="77154420" w14:textId="77777777" w:rsidR="0086499A" w:rsidRPr="0086499A" w:rsidRDefault="0086499A" w:rsidP="0086499A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</w:p>
    <w:p w14:paraId="09F14FC6" w14:textId="77777777" w:rsidR="00867702" w:rsidRPr="00F70BA1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  <w:r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นโยบายการบัญชีที่สำคัญ</w:t>
      </w:r>
    </w:p>
    <w:p w14:paraId="098E054C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286DE816" w14:textId="77777777" w:rsidR="00867702" w:rsidRPr="00F70BA1" w:rsidRDefault="00867702" w:rsidP="00867702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1B6D65AB" w14:textId="77777777" w:rsidR="00867702" w:rsidRPr="00F70BA1" w:rsidRDefault="00867702" w:rsidP="00867702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4EE20426" w14:textId="77777777" w:rsidR="00867702" w:rsidRPr="00D03876" w:rsidRDefault="00867702" w:rsidP="00867702">
      <w:pPr>
        <w:pStyle w:val="BodyText2"/>
        <w:numPr>
          <w:ilvl w:val="1"/>
          <w:numId w:val="17"/>
        </w:numPr>
        <w:ind w:left="882" w:right="47" w:hanging="504"/>
        <w:jc w:val="thaiDistribute"/>
        <w:rPr>
          <w:rFonts w:ascii="BrowalliaUPC" w:hAnsi="BrowalliaUPC" w:cs="BrowalliaUPC"/>
          <w:sz w:val="28"/>
          <w:szCs w:val="28"/>
        </w:rPr>
      </w:pPr>
      <w:r w:rsidRPr="00D03876">
        <w:rPr>
          <w:rFonts w:ascii="BrowalliaUPC" w:hAnsi="BrowalliaUPC" w:cs="BrowalliaUPC"/>
          <w:sz w:val="28"/>
          <w:szCs w:val="28"/>
          <w:cs/>
        </w:rPr>
        <w:t>การรับรู้รายได้</w:t>
      </w:r>
    </w:p>
    <w:p w14:paraId="4FC5F407" w14:textId="77777777" w:rsidR="00867702" w:rsidRPr="00D03876" w:rsidRDefault="00867702" w:rsidP="00867702">
      <w:pPr>
        <w:pStyle w:val="ListParagraph"/>
        <w:ind w:left="360"/>
        <w:jc w:val="thaiDistribute"/>
        <w:rPr>
          <w:rFonts w:ascii="BrowalliaUPC" w:hAnsi="BrowalliaUPC" w:cs="BrowalliaUPC"/>
          <w:b/>
          <w:bCs/>
          <w:i/>
          <w:iCs/>
          <w:sz w:val="28"/>
          <w:szCs w:val="28"/>
          <w:shd w:val="clear" w:color="auto" w:fill="D9D9D9" w:themeFill="background1" w:themeFillShade="D9"/>
          <w:cs/>
        </w:rPr>
      </w:pPr>
    </w:p>
    <w:p w14:paraId="782FA2A8" w14:textId="77777777" w:rsidR="00867702" w:rsidRPr="00D03876" w:rsidRDefault="00867702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eastAsia="Calibri" w:hAnsi="BrowalliaUPC" w:cs="BrowalliaUPC"/>
          <w:spacing w:val="-4"/>
          <w:sz w:val="28"/>
          <w:szCs w:val="28"/>
          <w:cs/>
        </w:rPr>
      </w:pPr>
      <w:r w:rsidRPr="00D03876">
        <w:rPr>
          <w:rFonts w:ascii="BrowalliaUPC" w:eastAsia="Calibri" w:hAnsi="BrowalliaUPC" w:cs="BrowalliaUPC"/>
          <w:spacing w:val="-4"/>
          <w:sz w:val="28"/>
          <w:szCs w:val="28"/>
          <w:cs/>
        </w:rPr>
        <w:t>กลุ่มบริษัทรับรู้รายได้ เมื่อลูกค้ามีอำนาจควบคุมในสินค้าหรือบริการด้วยจำนวนเงินที่สะท้อนถึงสิ่งตอบแทนที่คาดว่าจะมีสิทธิ</w:t>
      </w:r>
      <w:r w:rsidRPr="00D03876">
        <w:rPr>
          <w:rFonts w:ascii="BrowalliaUPC" w:hAnsi="BrowalliaUPC" w:cs="BrowalliaUPC"/>
          <w:i/>
          <w:spacing w:val="-4"/>
          <w:sz w:val="28"/>
          <w:szCs w:val="28"/>
          <w:cs/>
        </w:rPr>
        <w:t>ได้รับ</w:t>
      </w:r>
      <w:r w:rsidRPr="00D03876">
        <w:rPr>
          <w:rFonts w:ascii="BrowalliaUPC" w:hAnsi="BrowalliaUPC" w:cs="BrowalliaUPC"/>
          <w:i/>
          <w:spacing w:val="-4"/>
          <w:sz w:val="28"/>
          <w:szCs w:val="28"/>
        </w:rPr>
        <w:t xml:space="preserve"> </w:t>
      </w:r>
      <w:r w:rsidRPr="00D03876">
        <w:rPr>
          <w:rFonts w:ascii="BrowalliaUPC" w:eastAsia="Calibri" w:hAnsi="BrowalliaUPC" w:cs="BrowalliaUPC"/>
          <w:spacing w:val="-4"/>
          <w:sz w:val="28"/>
          <w:szCs w:val="28"/>
          <w:cs/>
        </w:rPr>
        <w:t>ที่ไม่รวมจำนวนเงินที่เก็บแทนบุคคลที่สามและภาษีมูลค่าเพิ่ม</w:t>
      </w:r>
      <w:r w:rsidRPr="00D03876">
        <w:rPr>
          <w:rFonts w:ascii="BrowalliaUPC" w:eastAsia="Calibri" w:hAnsi="BrowalliaUPC" w:cs="BrowalliaUPC"/>
          <w:spacing w:val="-4"/>
          <w:sz w:val="28"/>
          <w:szCs w:val="28"/>
        </w:rPr>
        <w:t xml:space="preserve"> </w:t>
      </w:r>
      <w:r w:rsidRPr="00D03876">
        <w:rPr>
          <w:rFonts w:ascii="BrowalliaUPC" w:eastAsia="Calibri" w:hAnsi="BrowalliaUPC" w:cs="BrowalliaUPC"/>
          <w:spacing w:val="-4"/>
          <w:sz w:val="28"/>
          <w:szCs w:val="28"/>
          <w:cs/>
        </w:rPr>
        <w:t>และสุทธิจากส่วนลดการค้า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ตามแต่ละลักษณะของรายได้ดังต่อไปนี้</w:t>
      </w:r>
    </w:p>
    <w:p w14:paraId="567FF95F" w14:textId="77777777" w:rsidR="00867702" w:rsidRPr="00D03876" w:rsidRDefault="00867702" w:rsidP="00867702">
      <w:pPr>
        <w:pStyle w:val="ListParagraph"/>
        <w:ind w:left="360"/>
        <w:jc w:val="thaiDistribute"/>
        <w:rPr>
          <w:rFonts w:ascii="BrowalliaUPC" w:hAnsi="BrowalliaUPC" w:cs="BrowalliaUPC"/>
          <w:color w:val="000000"/>
          <w:sz w:val="28"/>
          <w:szCs w:val="28"/>
          <w:u w:val="single"/>
        </w:rPr>
      </w:pPr>
    </w:p>
    <w:p w14:paraId="068E928C" w14:textId="77777777" w:rsidR="00867702" w:rsidRPr="00D03876" w:rsidRDefault="00867702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  <w:u w:val="single"/>
        </w:rPr>
      </w:pPr>
      <w:r w:rsidRPr="00D03876">
        <w:rPr>
          <w:rFonts w:ascii="BrowalliaUPC" w:hAnsi="BrowalliaUPC" w:cs="BrowalliaUPC"/>
          <w:color w:val="000000"/>
          <w:sz w:val="28"/>
          <w:szCs w:val="28"/>
          <w:u w:val="single"/>
          <w:cs/>
        </w:rPr>
        <w:t>รายได้จากการขายสินค้า</w:t>
      </w:r>
    </w:p>
    <w:p w14:paraId="2698C0F4" w14:textId="1E60C91B" w:rsidR="00867702" w:rsidRPr="00D03876" w:rsidRDefault="00867702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</w:rPr>
      </w:pPr>
      <w:r w:rsidRPr="00D03876">
        <w:rPr>
          <w:rFonts w:ascii="BrowalliaUPC" w:hAnsi="BrowalliaUPC" w:cs="BrowalliaUPC"/>
          <w:color w:val="000000"/>
          <w:sz w:val="28"/>
          <w:szCs w:val="28"/>
          <w:cs/>
        </w:rPr>
        <w:t>รายได้จากการขายสินค้า</w:t>
      </w:r>
      <w:r w:rsidRPr="00D03876">
        <w:rPr>
          <w:rFonts w:ascii="BrowalliaUPC" w:hAnsi="BrowalliaUPC" w:cs="BrowalliaUPC"/>
          <w:color w:val="000000"/>
          <w:sz w:val="28"/>
          <w:szCs w:val="28"/>
        </w:rPr>
        <w:t xml:space="preserve"> </w:t>
      </w:r>
      <w:r w:rsidRPr="00D03876">
        <w:rPr>
          <w:rFonts w:ascii="BrowalliaUPC" w:hAnsi="BrowalliaUPC" w:cs="BrowalliaUPC"/>
          <w:color w:val="000000"/>
          <w:sz w:val="28"/>
          <w:szCs w:val="28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ในกรณีที่มีสัญญาที่ให้สิทธิลูกค้าในการคืนสินค้า รายได้จะ</w:t>
      </w:r>
      <w:r w:rsidR="00946172" w:rsidRPr="00D03876">
        <w:rPr>
          <w:rFonts w:ascii="BrowalliaUPC" w:hAnsi="BrowalliaUPC" w:cs="BrowalliaUPC" w:hint="cs"/>
          <w:color w:val="000000"/>
          <w:sz w:val="28"/>
          <w:szCs w:val="28"/>
          <w:cs/>
        </w:rPr>
        <w:t>ถูก</w:t>
      </w:r>
      <w:r w:rsidRPr="00D03876">
        <w:rPr>
          <w:rFonts w:ascii="BrowalliaUPC" w:hAnsi="BrowalliaUPC" w:cs="BrowalliaUPC"/>
          <w:color w:val="000000"/>
          <w:sz w:val="28"/>
          <w:szCs w:val="28"/>
          <w:cs/>
        </w:rPr>
        <w:t xml:space="preserve">รับรู้ในจำนวนที่มีความเป็นไปได้ค่อนข้างแน่ในระดับสูงว่าจะไม่มีการกลับรายการอย่างมีนัยสำคัญของรายได้ที่รับรู้สะสม </w:t>
      </w:r>
    </w:p>
    <w:p w14:paraId="4D2F1E0B" w14:textId="77777777" w:rsidR="00867702" w:rsidRPr="00D03876" w:rsidRDefault="00867702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  <w:u w:val="single"/>
        </w:rPr>
      </w:pPr>
    </w:p>
    <w:p w14:paraId="6681D2DC" w14:textId="77777777" w:rsidR="00867702" w:rsidRPr="00D03876" w:rsidRDefault="00867702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  <w:u w:val="single"/>
        </w:rPr>
      </w:pPr>
      <w:r w:rsidRPr="00D03876">
        <w:rPr>
          <w:rFonts w:ascii="BrowalliaUPC" w:hAnsi="BrowalliaUPC" w:cs="BrowalliaUPC"/>
          <w:color w:val="000000"/>
          <w:sz w:val="28"/>
          <w:szCs w:val="28"/>
          <w:u w:val="single"/>
          <w:cs/>
        </w:rPr>
        <w:t>รายได้จากการให้บริการทางการแพทย์</w:t>
      </w:r>
    </w:p>
    <w:p w14:paraId="1D833A69" w14:textId="77777777" w:rsidR="00867702" w:rsidRPr="00F70BA1" w:rsidRDefault="00867702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</w:rPr>
      </w:pPr>
      <w:r w:rsidRPr="00D03876">
        <w:rPr>
          <w:rFonts w:ascii="BrowalliaUPC" w:hAnsi="BrowalliaUPC" w:cs="BrowalliaUPC"/>
          <w:color w:val="000000"/>
          <w:sz w:val="28"/>
          <w:szCs w:val="28"/>
          <w:cs/>
        </w:rPr>
        <w:t>รายได้จากการให้บริการทางการแพทย์ ประกอบด้วยรายได้จากการให้บริการเครื่องมือแพทย์ และบริการซ่อมบำรุงรักษาเครื่อ</w:t>
      </w:r>
      <w:r w:rsidRPr="00F70BA1">
        <w:rPr>
          <w:rFonts w:ascii="BrowalliaUPC" w:hAnsi="BrowalliaUPC" w:cs="BrowalliaUPC"/>
          <w:color w:val="000000"/>
          <w:sz w:val="28"/>
          <w:szCs w:val="28"/>
          <w:cs/>
        </w:rPr>
        <w:t>งมือแพทย์ รายได้จากการให้บริการ รับรู้ตลอดช่วงระยะเวลาหนึ่งเมื่อได้ให้บริการแล้ว</w:t>
      </w:r>
    </w:p>
    <w:p w14:paraId="4E64849E" w14:textId="5661C7BA" w:rsidR="00867702" w:rsidRDefault="00867702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</w:rPr>
      </w:pPr>
    </w:p>
    <w:p w14:paraId="003814D3" w14:textId="02838580" w:rsidR="000477D1" w:rsidRDefault="000477D1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</w:rPr>
      </w:pPr>
    </w:p>
    <w:p w14:paraId="0AA51E60" w14:textId="7B8B046E" w:rsidR="000477D1" w:rsidRDefault="000477D1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</w:rPr>
      </w:pPr>
    </w:p>
    <w:p w14:paraId="01407D44" w14:textId="2075265A" w:rsidR="00867702" w:rsidRPr="00DD4446" w:rsidRDefault="00867702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FF"/>
          <w:sz w:val="28"/>
          <w:szCs w:val="28"/>
        </w:rPr>
      </w:pPr>
      <w:r w:rsidRPr="00DD4446">
        <w:rPr>
          <w:rFonts w:ascii="BrowalliaUPC" w:hAnsi="BrowalliaUPC" w:cs="BrowalliaUPC"/>
          <w:color w:val="000000"/>
          <w:sz w:val="28"/>
          <w:szCs w:val="28"/>
          <w:cs/>
        </w:rPr>
        <w:t>สำหรับ</w:t>
      </w:r>
      <w:r w:rsidRPr="00DD4446">
        <w:rPr>
          <w:rFonts w:ascii="BrowalliaUPC" w:hAnsi="BrowalliaUPC" w:cs="BrowalliaUPC"/>
          <w:i/>
          <w:sz w:val="28"/>
          <w:szCs w:val="28"/>
          <w:cs/>
        </w:rPr>
        <w:t>สัญญา</w:t>
      </w:r>
      <w:r w:rsidRPr="00DD4446">
        <w:rPr>
          <w:rFonts w:ascii="BrowalliaUPC" w:hAnsi="BrowalliaUPC" w:cs="BrowalliaUPC"/>
          <w:color w:val="000000"/>
          <w:sz w:val="28"/>
          <w:szCs w:val="28"/>
          <w:cs/>
        </w:rPr>
        <w:t xml:space="preserve">ที่มีการรวมการขายสินค้าและบริการเข้าด้วยกัน </w:t>
      </w:r>
      <w:r w:rsidRPr="00DD4446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DD4446">
        <w:rPr>
          <w:rFonts w:ascii="BrowalliaUPC" w:hAnsi="BrowalliaUPC" w:cs="BrowalliaUPC"/>
          <w:color w:val="000000"/>
          <w:sz w:val="28"/>
          <w:szCs w:val="28"/>
          <w:cs/>
        </w:rPr>
        <w:t>บันทึกรายได้จากการขายสินค้าและบริการแยกจากกัน หากสินค้าและบริการดังกล่าวแตกต่างกัน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ให้กับสินค้าและบริการตามสัดส่วนของราคาขายที่เป็นเอกเทศของสินค้าและบริการนั้นๆ</w:t>
      </w:r>
      <w:r w:rsidRPr="00DD4446">
        <w:rPr>
          <w:rFonts w:ascii="BrowalliaUPC" w:hAnsi="BrowalliaUPC" w:cs="BrowalliaUPC"/>
          <w:color w:val="000000"/>
          <w:sz w:val="28"/>
          <w:szCs w:val="28"/>
        </w:rPr>
        <w:t xml:space="preserve"> </w:t>
      </w:r>
      <w:r w:rsidRPr="00DD4446">
        <w:rPr>
          <w:rFonts w:ascii="BrowalliaUPC" w:hAnsi="BrowalliaUPC" w:cs="BrowalliaUPC"/>
          <w:color w:val="000000"/>
          <w:sz w:val="28"/>
          <w:szCs w:val="28"/>
          <w:cs/>
        </w:rPr>
        <w:t>ซึ่งได้ระบุไว้ในรายงานการกำหนดราคาสินค้า หรือบริการที่</w:t>
      </w:r>
      <w:r w:rsidRPr="00DD4446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DD4446">
        <w:rPr>
          <w:rFonts w:ascii="BrowalliaUPC" w:hAnsi="BrowalliaUPC" w:cs="BrowalliaUPC"/>
          <w:color w:val="000000"/>
          <w:sz w:val="28"/>
          <w:szCs w:val="28"/>
          <w:cs/>
        </w:rPr>
        <w:t>ขาย</w:t>
      </w:r>
      <w:r w:rsidRPr="00DD4446">
        <w:rPr>
          <w:rFonts w:ascii="BrowalliaUPC" w:hAnsi="BrowalliaUPC" w:cs="BrowalliaUPC"/>
          <w:sz w:val="28"/>
          <w:szCs w:val="28"/>
          <w:cs/>
        </w:rPr>
        <w:t>สินค้าและบริการเป็นเอกเทศแยกต่างหาก</w:t>
      </w:r>
      <w:r w:rsidR="00035F7A" w:rsidRPr="00DD4446">
        <w:rPr>
          <w:rFonts w:ascii="BrowalliaUPC" w:hAnsi="BrowalliaUPC" w:cs="BrowalliaUPC"/>
          <w:sz w:val="28"/>
          <w:szCs w:val="28"/>
        </w:rPr>
        <w:t xml:space="preserve"> </w:t>
      </w:r>
      <w:r w:rsidR="00035F7A" w:rsidRPr="00DD4446">
        <w:rPr>
          <w:rFonts w:ascii="BrowalliaUPC" w:hAnsi="BrowalliaUPC" w:cs="BrowalliaUPC"/>
          <w:sz w:val="28"/>
          <w:szCs w:val="28"/>
          <w:cs/>
        </w:rPr>
        <w:t>การปันส่วนราคาสำหรับการให้บริการรับรู้เป็นหนี้สินภายใต้ “รายได้รอการรับรู้ที่มีภาระที่ต้องปฏิบัติ” ณ วันที่เกิดรายการเริ่มแรกและจะรับรู้เป็นรายได้ตามวิธีเส้นตรงตลอดระยะเวลาการให้บริการ</w:t>
      </w:r>
    </w:p>
    <w:p w14:paraId="22124158" w14:textId="77777777" w:rsidR="00867702" w:rsidRPr="00DD4446" w:rsidRDefault="00867702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</w:rPr>
      </w:pPr>
    </w:p>
    <w:p w14:paraId="0A5E699D" w14:textId="77777777" w:rsidR="00867702" w:rsidRPr="00DD4446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8"/>
          <w:szCs w:val="28"/>
        </w:rPr>
      </w:pPr>
      <w:r w:rsidRPr="00DD4446">
        <w:rPr>
          <w:rFonts w:ascii="BrowalliaUPC" w:hAnsi="BrowalliaUPC" w:cs="BrowalliaUPC"/>
          <w:sz w:val="28"/>
          <w:szCs w:val="28"/>
          <w:cs/>
        </w:rPr>
        <w:t>ดอกเบี้ยรับ รับรู้ตามเกณฑ์คงค้างตามสัดส่วนของเวลาโดยคำนึงถึงอัตราดอกเบี้ยที่แท้จริงของสินทรัพย์</w:t>
      </w:r>
    </w:p>
    <w:p w14:paraId="6306652B" w14:textId="77777777" w:rsidR="00867702" w:rsidRPr="00DD4446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55E4A888" w14:textId="77777777" w:rsidR="00867702" w:rsidRPr="00DD4446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8"/>
          <w:szCs w:val="28"/>
        </w:rPr>
      </w:pPr>
      <w:r w:rsidRPr="00DD4446">
        <w:rPr>
          <w:rFonts w:ascii="BrowalliaUPC" w:hAnsi="BrowalliaUPC" w:cs="BrowalliaUPC"/>
          <w:sz w:val="28"/>
          <w:szCs w:val="28"/>
          <w:cs/>
        </w:rPr>
        <w:t>เงินปันผลรับ ถือเป็นรายได้เมื่อบริษัทมีสิทธิในการรับเงินปันผล</w:t>
      </w:r>
    </w:p>
    <w:p w14:paraId="40224D10" w14:textId="77777777" w:rsidR="00867702" w:rsidRPr="00DD4446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8"/>
          <w:szCs w:val="28"/>
        </w:rPr>
      </w:pPr>
    </w:p>
    <w:p w14:paraId="7EF3289D" w14:textId="77777777" w:rsidR="00867702" w:rsidRPr="00DD4446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8"/>
          <w:szCs w:val="28"/>
        </w:rPr>
      </w:pPr>
      <w:r w:rsidRPr="00DD4446">
        <w:rPr>
          <w:rFonts w:ascii="BrowalliaUPC" w:hAnsi="BrowalliaUPC" w:cs="BrowalliaUPC"/>
          <w:sz w:val="28"/>
          <w:szCs w:val="28"/>
          <w:cs/>
        </w:rPr>
        <w:t>รายได้อื่น รับรู้ตามเกณฑ์คงค้าง</w:t>
      </w:r>
    </w:p>
    <w:p w14:paraId="7F9312AD" w14:textId="77777777" w:rsidR="0002736C" w:rsidRPr="00DD4446" w:rsidRDefault="0002736C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8"/>
          <w:szCs w:val="28"/>
        </w:rPr>
      </w:pPr>
    </w:p>
    <w:p w14:paraId="6C5BCE64" w14:textId="77777777" w:rsidR="00867702" w:rsidRPr="00DD4446" w:rsidRDefault="00867702" w:rsidP="00867702">
      <w:pPr>
        <w:pStyle w:val="BodyText2"/>
        <w:numPr>
          <w:ilvl w:val="1"/>
          <w:numId w:val="17"/>
        </w:numPr>
        <w:ind w:left="882" w:right="47" w:hanging="414"/>
        <w:jc w:val="thaiDistribute"/>
        <w:rPr>
          <w:rFonts w:ascii="BrowalliaUPC" w:hAnsi="BrowalliaUPC" w:cs="BrowalliaUPC"/>
          <w:sz w:val="28"/>
          <w:szCs w:val="28"/>
        </w:rPr>
      </w:pPr>
      <w:r w:rsidRPr="00DD4446">
        <w:rPr>
          <w:rFonts w:ascii="BrowalliaUPC" w:hAnsi="BrowalliaUPC" w:cs="BrowalliaUPC"/>
          <w:sz w:val="28"/>
          <w:szCs w:val="28"/>
          <w:cs/>
        </w:rPr>
        <w:t>เงินสดและรายการเทียบเท่าเงินสด</w:t>
      </w:r>
    </w:p>
    <w:p w14:paraId="1909C379" w14:textId="77777777" w:rsidR="00867702" w:rsidRPr="00DD4446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269CB739" w14:textId="77777777" w:rsidR="00867702" w:rsidRPr="00DD4446" w:rsidRDefault="00867702" w:rsidP="00867702">
      <w:pPr>
        <w:tabs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DD4446">
        <w:rPr>
          <w:rFonts w:ascii="BrowalliaUPC" w:hAnsi="BrowalliaUPC" w:cs="BrowalliaUPC"/>
          <w:sz w:val="28"/>
          <w:szCs w:val="28"/>
          <w:cs/>
        </w:rPr>
        <w:t xml:space="preserve">เงินสดและรายการเทียบเท่าเงินสด หมายถึง เงินสดในมือและเงินฝากธนาคารทุกประเภทที่มีสภาพคล่องสูง 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 </w:t>
      </w:r>
    </w:p>
    <w:p w14:paraId="652DDD5F" w14:textId="77777777" w:rsidR="00867702" w:rsidRPr="00DD4446" w:rsidRDefault="00867702" w:rsidP="00867702">
      <w:pPr>
        <w:tabs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2B927349" w14:textId="77777777" w:rsidR="00867702" w:rsidRPr="00DD4446" w:rsidRDefault="00867702" w:rsidP="00867702">
      <w:pPr>
        <w:pStyle w:val="BodyText2"/>
        <w:numPr>
          <w:ilvl w:val="1"/>
          <w:numId w:val="17"/>
        </w:numPr>
        <w:ind w:left="909" w:right="47" w:hanging="423"/>
        <w:jc w:val="thaiDistribute"/>
        <w:rPr>
          <w:rFonts w:ascii="BrowalliaUPC" w:hAnsi="BrowalliaUPC" w:cs="BrowalliaUPC"/>
          <w:sz w:val="28"/>
          <w:szCs w:val="28"/>
        </w:rPr>
      </w:pPr>
      <w:r w:rsidRPr="00DD4446">
        <w:rPr>
          <w:rFonts w:ascii="BrowalliaUPC" w:hAnsi="BrowalliaUPC" w:cs="BrowalliaUPC"/>
          <w:sz w:val="28"/>
          <w:szCs w:val="28"/>
          <w:cs/>
        </w:rPr>
        <w:t>เงินลงทุนชั่วคราว</w:t>
      </w:r>
    </w:p>
    <w:p w14:paraId="2C5D6EF8" w14:textId="77777777" w:rsidR="00867702" w:rsidRPr="00DD4446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1776E375" w14:textId="77777777" w:rsidR="00867702" w:rsidRPr="00DD4446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DD4446">
        <w:rPr>
          <w:rFonts w:ascii="BrowalliaUPC" w:hAnsi="BrowalliaUPC" w:cs="BrowalliaUPC"/>
          <w:sz w:val="28"/>
          <w:szCs w:val="28"/>
          <w:cs/>
        </w:rPr>
        <w:t>เงินลงทุนชั่วคราว ถือเป็นหลักทรัพย์เพื่อค้าซึ่งแสดงด้วยมูลค่ายุติธรรม กำไรหรือขาดทุนจากการปรับมูลค่าหลักทรัพย์รับรู้ในงบกำไรขาดทุน</w:t>
      </w:r>
    </w:p>
    <w:p w14:paraId="4700BE4B" w14:textId="77777777" w:rsidR="00867702" w:rsidRPr="00DD4446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02912555" w14:textId="77777777" w:rsidR="00867702" w:rsidRPr="00DD4446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DD4446">
        <w:rPr>
          <w:rFonts w:ascii="BrowalliaUPC" w:hAnsi="BrowalliaUPC" w:cs="BrowalliaUPC"/>
          <w:sz w:val="28"/>
          <w:szCs w:val="28"/>
          <w:cs/>
        </w:rPr>
        <w:t>ลูกหนี้การค้า และลูกหนี้อื่น</w:t>
      </w:r>
    </w:p>
    <w:p w14:paraId="1551D871" w14:textId="77777777" w:rsidR="00867702" w:rsidRPr="00DD4446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7FE9211E" w14:textId="0BA757E5" w:rsidR="00867702" w:rsidRPr="00DD4446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DD4446">
        <w:rPr>
          <w:rFonts w:ascii="BrowalliaUPC" w:hAnsi="BrowalliaUPC" w:cs="BrowalliaUPC"/>
          <w:sz w:val="28"/>
          <w:szCs w:val="28"/>
          <w:cs/>
        </w:rPr>
        <w:t>ลูกหนี้ รับรู้เมื่อกลุ่มบริษัทมีสิทธิที่ได้รับจำนวนเงินของสิ่งตอบแทนตามสัญญาโดยไม่</w:t>
      </w:r>
      <w:r w:rsidR="00B5723B" w:rsidRPr="00DD4446">
        <w:rPr>
          <w:rFonts w:ascii="BrowalliaUPC" w:hAnsi="BrowalliaUPC" w:cs="BrowalliaUPC" w:hint="cs"/>
          <w:sz w:val="28"/>
          <w:szCs w:val="28"/>
          <w:cs/>
        </w:rPr>
        <w:t>มี</w:t>
      </w:r>
      <w:r w:rsidRPr="00DD4446">
        <w:rPr>
          <w:rFonts w:ascii="BrowalliaUPC" w:hAnsi="BrowalliaUPC" w:cs="BrowalliaUPC"/>
          <w:sz w:val="28"/>
          <w:szCs w:val="28"/>
          <w:cs/>
        </w:rPr>
        <w:t xml:space="preserve">เงื่อนไข </w:t>
      </w:r>
    </w:p>
    <w:p w14:paraId="2DA88A57" w14:textId="77777777" w:rsidR="00867702" w:rsidRPr="00DD4446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35CFEA9F" w14:textId="77777777" w:rsidR="00867702" w:rsidRPr="00DD4446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DD4446">
        <w:rPr>
          <w:rFonts w:ascii="BrowalliaUPC" w:hAnsi="BrowalliaUPC" w:cs="BrowalliaUPC"/>
          <w:sz w:val="28"/>
          <w:szCs w:val="28"/>
          <w:cs/>
        </w:rPr>
        <w:t xml:space="preserve">ลูกหนี้การค้าและลูกหนี้อื่น วัดมูลค่าด้วยราคาของรายการหักค่าเผื่อผลขาดทุนจากการด้อยค่า </w:t>
      </w:r>
    </w:p>
    <w:p w14:paraId="0468A663" w14:textId="77777777" w:rsidR="00867702" w:rsidRPr="00DD4446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3DC3E886" w14:textId="2C70F9B3" w:rsidR="00867702" w:rsidRPr="00DD4446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DD4446">
        <w:rPr>
          <w:rFonts w:ascii="BrowalliaUPC" w:hAnsi="BrowalliaUPC" w:cs="BrowalliaUPC"/>
          <w:sz w:val="28"/>
          <w:szCs w:val="28"/>
          <w:cs/>
        </w:rPr>
        <w:t>กลุ่มบริษัทใช้วิธีการอย่างง่าย (</w:t>
      </w:r>
      <w:r w:rsidRPr="00DD4446">
        <w:rPr>
          <w:rFonts w:ascii="BrowalliaUPC" w:hAnsi="BrowalliaUPC" w:cs="BrowalliaUPC"/>
          <w:sz w:val="28"/>
          <w:szCs w:val="28"/>
        </w:rPr>
        <w:t xml:space="preserve">Simplified Approach) </w:t>
      </w:r>
      <w:r w:rsidRPr="00DD4446">
        <w:rPr>
          <w:rFonts w:ascii="BrowalliaUPC" w:hAnsi="BrowalliaUPC" w:cs="BrowalliaUPC"/>
          <w:sz w:val="28"/>
          <w:szCs w:val="28"/>
          <w:cs/>
        </w:rPr>
        <w:t xml:space="preserve">ในการวัดมูลค่าผลขาดทุนด้านเครดิตที่คาดว่าจะเกิดขึ้นตลอดอายุหนี้และรับรู้ผลขาดทุนตั้งแต่การรับรู้รายการ ในการพิจารณาผลขาดทุนด้านเครดิตที่คาดว่าจะเกิดขึ้น ลูกหนี้จะถูกจัดกลุ่มตามรูปแบบของความเสี่ยงด้านเครดิตที่มีลักษณะคล้ายคลึงกัน อัตราการตั้งค่าเผื่อผลขาดทุนด้านเครดิตที่คาดว่าจะเกิดขึ้น คำนวณจากประวัติการชำระเงินสำหรับลูกหนี้แต่ละกลุ่ม ปรับปรุงด้วยปัจจัยเฉพาะของลูกหนี้ และความสามารถในการชำระหนี้ของลูกหนี้ ณ วันสิ้นปี ผลขาดทุนจากการด้อยค่า </w:t>
      </w:r>
      <w:r w:rsidR="00577C50" w:rsidRPr="00DD4446">
        <w:rPr>
          <w:rFonts w:ascii="BrowalliaUPC" w:hAnsi="BrowalliaUPC" w:cs="BrowalliaUPC"/>
          <w:sz w:val="28"/>
          <w:szCs w:val="28"/>
        </w:rPr>
        <w:br/>
      </w:r>
      <w:r w:rsidRPr="00DD4446">
        <w:rPr>
          <w:rFonts w:ascii="BrowalliaUPC" w:hAnsi="BrowalliaUPC" w:cs="BrowalliaUPC"/>
          <w:sz w:val="28"/>
          <w:szCs w:val="28"/>
          <w:cs/>
        </w:rPr>
        <w:t>รับรู้ในงบกำไรขาดทุน</w:t>
      </w:r>
    </w:p>
    <w:p w14:paraId="1FBC3E3D" w14:textId="44F57860" w:rsidR="00867702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817C894" w14:textId="6376971A" w:rsidR="0058766B" w:rsidRDefault="0058766B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78FA945" w14:textId="3D5D9A54" w:rsidR="0058766B" w:rsidRDefault="0058766B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AF64F53" w14:textId="77777777" w:rsidR="0058766B" w:rsidRPr="00F70BA1" w:rsidRDefault="0058766B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891F820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1440"/>
        </w:tabs>
        <w:ind w:left="909" w:right="47" w:hanging="423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สินค้าคงเหลือ</w:t>
      </w:r>
    </w:p>
    <w:p w14:paraId="02E8A56B" w14:textId="77777777" w:rsidR="00867702" w:rsidRPr="00F70BA1" w:rsidRDefault="00867702" w:rsidP="00867702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</w:rPr>
      </w:pPr>
    </w:p>
    <w:p w14:paraId="321E996B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</w:tabs>
        <w:spacing w:line="240" w:lineRule="auto"/>
        <w:ind w:left="909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กลุ่มบริษัทตีราคาสินค้าคงเหลือตามราคาทุนหรือมูลค่าสุทธิที่จะได้รับแล้วแต่ราคาใดจะต่ำกว่า ราคาทุนคำนวณโดยวิธีถั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ว</w:t>
      </w:r>
      <w:r w:rsidRPr="00F70BA1">
        <w:rPr>
          <w:rFonts w:ascii="BrowalliaUPC" w:hAnsi="BrowalliaUPC" w:cs="BrowalliaUPC"/>
          <w:sz w:val="28"/>
          <w:szCs w:val="28"/>
          <w:cs/>
        </w:rPr>
        <w:t>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ค่าอากรขาเข้าและค่าขนส่งหักด้วยส่วนลดและอื่นๆ มูลค่าสุทธิที่คาดว่าจะได้รับประมาณจากราคาที่คาดว่าจะขายได้ตามปกติของธุรกิจหักด้วยค่าใช้จ่ายที่จำเป็นในการขาย</w:t>
      </w:r>
    </w:p>
    <w:p w14:paraId="5AF06368" w14:textId="77777777" w:rsidR="00867702" w:rsidRPr="00F70BA1" w:rsidRDefault="00867702" w:rsidP="00867702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</w:rPr>
      </w:pPr>
    </w:p>
    <w:p w14:paraId="53226CD7" w14:textId="56ED0029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78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บันทึกค่าเผื่อสินค้าเคลื่อนไหวช้าและสินค้าเสียหายโดยพิจารณาจากประสบการณ์ที่ผ่านมาในอดีตและข้อมูลที่มีอยู่ในปัจจุบัน</w:t>
      </w:r>
    </w:p>
    <w:p w14:paraId="325E4584" w14:textId="77777777" w:rsidR="007669E4" w:rsidRPr="00F70BA1" w:rsidRDefault="007669E4" w:rsidP="007669E4">
      <w:pPr>
        <w:tabs>
          <w:tab w:val="clear" w:pos="454"/>
          <w:tab w:val="clear" w:pos="680"/>
          <w:tab w:val="clear" w:pos="907"/>
          <w:tab w:val="left" w:pos="1278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AB648B2" w14:textId="77777777" w:rsidR="00867702" w:rsidRPr="00F70BA1" w:rsidRDefault="00867702" w:rsidP="00867702">
      <w:pPr>
        <w:pStyle w:val="BodyText2"/>
        <w:numPr>
          <w:ilvl w:val="1"/>
          <w:numId w:val="17"/>
        </w:numPr>
        <w:ind w:left="909" w:right="47" w:hanging="405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เครื่องมือทางการเงิน</w:t>
      </w:r>
    </w:p>
    <w:p w14:paraId="6E0FD7A3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4"/>
          <w:szCs w:val="24"/>
        </w:rPr>
      </w:pPr>
    </w:p>
    <w:p w14:paraId="70D07588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F70BA1">
        <w:rPr>
          <w:rFonts w:ascii="BrowalliaUPC" w:hAnsi="BrowalliaUPC" w:cs="BrowalliaUPC"/>
          <w:sz w:val="28"/>
          <w:szCs w:val="28"/>
          <w:u w:val="single"/>
          <w:cs/>
        </w:rPr>
        <w:t>สินทรัพย์ทางการเงิน</w:t>
      </w:r>
    </w:p>
    <w:p w14:paraId="0839E336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2FCE4B63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สินทรัพย์ทางการเงิน รับรู้เมื่อกลุ่มบริษัทเป็นคู่สัญญาตามข้อกำหนดของสัญญาของเครื่องมือทางการเงินนั้น</w:t>
      </w:r>
    </w:p>
    <w:p w14:paraId="182ED45B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57957429" w14:textId="6E2404C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สำหรับสินทรัพย์ทางการเงินที่ไม่ได้วัดมูลค่าด้วยมูลค่ายุติธรรมผ่านกำไรหรือขาดทุน กลุ่มบริษัทจะรับรู้รายการเมื่อเริ่มแรกด้วย</w:t>
      </w:r>
      <w:r w:rsidR="00944890">
        <w:rPr>
          <w:rFonts w:ascii="BrowalliaUPC" w:hAnsi="BrowalliaUPC" w:cs="BrowalliaUPC" w:hint="cs"/>
          <w:sz w:val="28"/>
          <w:szCs w:val="28"/>
          <w:cs/>
        </w:rPr>
        <w:t>ราคาทุน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บวกหรือหักด้วยต้นทุนการทำรายการซึ่งเกี่ยวข้องโดยตรงกับการได้มาซึ่งสินทรัพย์ทางการเงินนั้น ยกเว้นลูกหนี้การค้าและลูกหนี้อื่น ที่ไม่มีองค์ประกอบเกี่ยวกับการจัดหาเงินที่มีนัยสำคัญ </w:t>
      </w:r>
      <w:r w:rsidR="00577C50">
        <w:rPr>
          <w:rFonts w:ascii="BrowalliaUPC" w:hAnsi="BrowalliaUPC" w:cs="BrowalliaUPC"/>
          <w:sz w:val="28"/>
          <w:szCs w:val="28"/>
        </w:rPr>
        <w:br/>
      </w:r>
      <w:r w:rsidR="005D6965">
        <w:rPr>
          <w:rFonts w:ascii="BrowalliaUPC" w:hAnsi="BrowalliaUPC" w:cs="BrowalliaUPC" w:hint="cs"/>
          <w:sz w:val="28"/>
          <w:szCs w:val="28"/>
          <w:cs/>
        </w:rPr>
        <w:t>ซึ่ง</w:t>
      </w: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กลุ่มบริษัทรับรู้สินทรัพย์ทางการเงินดังกล่าวด้วย</w:t>
      </w:r>
      <w:r w:rsidR="005D6965">
        <w:rPr>
          <w:rFonts w:ascii="BrowalliaUPC" w:hAnsi="BrowalliaUPC" w:cs="BrowalliaUPC" w:hint="cs"/>
          <w:sz w:val="28"/>
          <w:szCs w:val="28"/>
          <w:cs/>
        </w:rPr>
        <w:t>มูลค่า ณ วันที่เกิด</w:t>
      </w:r>
      <w:r w:rsidRPr="00F70BA1">
        <w:rPr>
          <w:rFonts w:ascii="BrowalliaUPC" w:hAnsi="BrowalliaUPC" w:cs="BrowalliaUPC"/>
          <w:sz w:val="28"/>
          <w:szCs w:val="28"/>
          <w:cs/>
        </w:rPr>
        <w:t>รายการ ตามที่กล่าวไว้ในนโยบาย</w:t>
      </w:r>
      <w:r w:rsidR="00577C50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>การบัญชีเรื่อง ลูกหนี้การค้าและลูกหนี้อื่น</w:t>
      </w:r>
    </w:p>
    <w:p w14:paraId="1B961F37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69383E0B" w14:textId="356BC35A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0232273F" w14:textId="77777777" w:rsidR="00F8681A" w:rsidRPr="00F70BA1" w:rsidRDefault="00F8681A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2DB12DA0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กลุ่มบริษัทจัดประเภทสินทรัพย์ทางการเงินตามลักษณะการวัดมูลค่าในภายหลัง โดยพิจารณาจากโมเดลธุรกิจของกลุ่มบริษัทในการบริหารจัดการสินทรัพย์ทางการเงิน และลักษณะของกระแสเงินสดตามสัญญาของสินทรัพย์ทางการเงิน  ดังนี้</w:t>
      </w:r>
    </w:p>
    <w:p w14:paraId="01300FBF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2BD8C3D7" w14:textId="77777777" w:rsidR="00867702" w:rsidRPr="00F70BA1" w:rsidRDefault="00867702" w:rsidP="00D957A2">
      <w:pPr>
        <w:pStyle w:val="ListParagraph"/>
        <w:numPr>
          <w:ilvl w:val="0"/>
          <w:numId w:val="35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วิธีราคาทุนตัดจำหน่าย</w:t>
      </w:r>
    </w:p>
    <w:p w14:paraId="35DDE473" w14:textId="77777777" w:rsidR="00867702" w:rsidRPr="00F70BA1" w:rsidRDefault="00867702" w:rsidP="00D957A2">
      <w:pPr>
        <w:pStyle w:val="ListParagraph"/>
        <w:numPr>
          <w:ilvl w:val="0"/>
          <w:numId w:val="35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วิธีมูลค่ายุติธรรมผ่านกำไรขาดทุนเบ็ดเสร็จอื่น </w:t>
      </w:r>
    </w:p>
    <w:p w14:paraId="1C91F0D9" w14:textId="77777777" w:rsidR="00867702" w:rsidRPr="00F70BA1" w:rsidRDefault="00867702" w:rsidP="00D957A2">
      <w:pPr>
        <w:pStyle w:val="ListParagraph"/>
        <w:numPr>
          <w:ilvl w:val="0"/>
          <w:numId w:val="35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วิธีมูลค่ายุติธรรมผ่านกำไรหรือขาดทุน </w:t>
      </w:r>
    </w:p>
    <w:p w14:paraId="25D1878E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724A1A70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ในรอบระยะเวลารายงานนี้ กลุ่มบริษัทไม่มีสินทรัพย์ทางการเงินที่วัดมูลค่าในภายหลังด้วยมูลค่ายุติธรรมผ่านกำไรขาดทุนเบ็ดเสร็จอื่น</w:t>
      </w:r>
    </w:p>
    <w:p w14:paraId="1FE5424F" w14:textId="27833B85" w:rsidR="00867702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FF"/>
          <w:sz w:val="28"/>
          <w:szCs w:val="28"/>
        </w:rPr>
      </w:pPr>
    </w:p>
    <w:p w14:paraId="708F2F6F" w14:textId="401BB886" w:rsidR="00603687" w:rsidRDefault="00603687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FF"/>
          <w:sz w:val="28"/>
          <w:szCs w:val="28"/>
        </w:rPr>
      </w:pPr>
    </w:p>
    <w:p w14:paraId="0282C89F" w14:textId="6E572A5D" w:rsidR="00603687" w:rsidRDefault="00603687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FF"/>
          <w:sz w:val="28"/>
          <w:szCs w:val="28"/>
        </w:rPr>
      </w:pPr>
    </w:p>
    <w:p w14:paraId="2101313E" w14:textId="45CAE0E1" w:rsidR="00603687" w:rsidRDefault="00603687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FF"/>
          <w:sz w:val="28"/>
          <w:szCs w:val="28"/>
        </w:rPr>
      </w:pPr>
    </w:p>
    <w:p w14:paraId="1321EAE9" w14:textId="77777777" w:rsidR="00603687" w:rsidRPr="00F70BA1" w:rsidRDefault="00603687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FF"/>
          <w:sz w:val="28"/>
          <w:szCs w:val="28"/>
        </w:rPr>
      </w:pPr>
    </w:p>
    <w:p w14:paraId="392DA1D9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F70BA1">
        <w:rPr>
          <w:rFonts w:ascii="BrowalliaUPC" w:hAnsi="BrowalliaUPC" w:cs="BrowalliaUPC"/>
          <w:i/>
          <w:iCs/>
          <w:sz w:val="28"/>
          <w:szCs w:val="28"/>
          <w:cs/>
        </w:rPr>
        <w:t>สินทรัพย์ทางการเงินที่วัดมูลค่าด้วยวิธีราคาทุนตัดจำหน่าย</w:t>
      </w:r>
    </w:p>
    <w:p w14:paraId="26A6D0CF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68A559E8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เพื่อรับกระแสเงินสดตามสัญญา และข้อกำหนดตามสัญญา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 คำนวณโดยใช้วิธีอัตราดอกเบี้ยที่แท้จริง ทั้งนี้ ผลกำไรและขาดทุนที่เกิดขึ้นจากการตัดรายการ การเปลี่ยนแปลง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และการด้อยค่าของสินทรัพย์ดังกล่าวจะถูกรับรู้ในส่วนของกำไรหรือขาดทุน   </w:t>
      </w:r>
    </w:p>
    <w:p w14:paraId="3BE010A5" w14:textId="77777777" w:rsidR="00035F7A" w:rsidRPr="00F70BA1" w:rsidRDefault="00035F7A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5AC84CCD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F70BA1">
        <w:rPr>
          <w:rFonts w:ascii="BrowalliaUPC" w:hAnsi="BrowalliaUPC" w:cs="BrowalliaUPC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(</w:t>
      </w:r>
      <w:r w:rsidRPr="00F70BA1">
        <w:rPr>
          <w:rFonts w:ascii="BrowalliaUPC" w:hAnsi="BrowalliaUPC" w:cs="BrowalliaUPC"/>
          <w:i/>
          <w:iCs/>
          <w:sz w:val="28"/>
          <w:szCs w:val="28"/>
        </w:rPr>
        <w:t>FVTPL)</w:t>
      </w:r>
    </w:p>
    <w:p w14:paraId="513736ED" w14:textId="77777777" w:rsidR="00867702" w:rsidRPr="00F70BA1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1638"/>
        <w:jc w:val="thaiDistribute"/>
        <w:rPr>
          <w:rFonts w:ascii="BrowalliaUPC" w:hAnsi="BrowalliaUPC" w:cs="BrowalliaUPC"/>
          <w:sz w:val="28"/>
          <w:szCs w:val="28"/>
        </w:rPr>
      </w:pPr>
    </w:p>
    <w:p w14:paraId="4E4315DC" w14:textId="188B0191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</w:t>
      </w:r>
      <w:r w:rsidR="00311448">
        <w:rPr>
          <w:rFonts w:ascii="BrowalliaUPC" w:hAnsi="BrowalliaUPC" w:cs="BrowalliaUPC" w:hint="cs"/>
          <w:sz w:val="28"/>
          <w:szCs w:val="28"/>
          <w:cs/>
        </w:rPr>
        <w:t>บริษัท</w:t>
      </w:r>
      <w:r w:rsidRPr="00F70BA1">
        <w:rPr>
          <w:rFonts w:ascii="BrowalliaUPC" w:hAnsi="BrowalliaUPC" w:cs="BrowalliaUPC"/>
          <w:sz w:val="28"/>
          <w:szCs w:val="28"/>
          <w:cs/>
        </w:rPr>
        <w:t>ไม่ได้ถือครองเพื่อรับกระแสเงินสดตามสัญญาหรือถือครองเพื่อรับกระแสเงินสดตามสัญญาและเพื่อขาย</w:t>
      </w:r>
      <w:r w:rsidR="00311448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วัดมูลค่าด้วยมูลค่ายุติธรรมผ่านกำไรหรือขาดทุน (</w:t>
      </w:r>
      <w:r w:rsidRPr="00F70BA1">
        <w:rPr>
          <w:rFonts w:ascii="BrowalliaUPC" w:hAnsi="BrowalliaUPC" w:cs="BrowalliaUPC"/>
          <w:sz w:val="28"/>
          <w:szCs w:val="28"/>
        </w:rPr>
        <w:t xml:space="preserve">FVTPL) </w:t>
      </w:r>
      <w:r w:rsidRPr="00F70BA1">
        <w:rPr>
          <w:rFonts w:ascii="BrowalliaUPC" w:hAnsi="BrowalliaUPC" w:cs="BrowalliaUPC"/>
          <w:sz w:val="28"/>
          <w:szCs w:val="28"/>
          <w:cs/>
        </w:rPr>
        <w:t>นอกจากนี้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หากไม่คำนึงตามโมเดลธุรกิจ สินทรัพย์ทางการเงินที่มีข้อกำหนดตามสัญญาไม่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(</w:t>
      </w:r>
      <w:r w:rsidRPr="00F70BA1">
        <w:rPr>
          <w:rFonts w:ascii="BrowalliaUPC" w:hAnsi="BrowalliaUPC" w:cs="BrowalliaUPC"/>
          <w:sz w:val="28"/>
          <w:szCs w:val="28"/>
        </w:rPr>
        <w:t xml:space="preserve">SPPI) </w:t>
      </w:r>
      <w:r w:rsidR="00311448">
        <w:rPr>
          <w:rFonts w:ascii="BrowalliaUPC" w:hAnsi="BrowalliaUPC" w:cs="BrowalliaUPC" w:hint="cs"/>
          <w:sz w:val="28"/>
          <w:szCs w:val="28"/>
          <w:cs/>
        </w:rPr>
        <w:t>บริษัท</w:t>
      </w:r>
      <w:r w:rsidRPr="00F70BA1">
        <w:rPr>
          <w:rFonts w:ascii="BrowalliaUPC" w:hAnsi="BrowalliaUPC" w:cs="BrowalliaUPC"/>
          <w:sz w:val="28"/>
          <w:szCs w:val="28"/>
          <w:cs/>
        </w:rPr>
        <w:t>วัดมูลค่ายุติธรรมผ่านกำไรหรือขาดทุน รวมถึงอนุพันธ์ทางการเงินทั้งหมดที่ไม่เข้าเงื่อนไขในการป้องกันความเสี่ยง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โดยจะถูกรับรู้การเปลี่ยนแปลงสุทธิของมูลค่ายุติธรรมในส่วนของกำไรหรือขาดทุน</w:t>
      </w:r>
    </w:p>
    <w:p w14:paraId="7EAA8B1C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6FA7AA7A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F70BA1">
        <w:rPr>
          <w:rFonts w:ascii="BrowalliaUPC" w:hAnsi="BrowalliaUPC" w:cs="BrowalliaUPC"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0E440D86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i/>
          <w:iCs/>
          <w:sz w:val="28"/>
          <w:szCs w:val="28"/>
        </w:rPr>
      </w:pPr>
    </w:p>
    <w:p w14:paraId="63C78340" w14:textId="76D832F0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กลุ่มบริษัทใช้วิธีการทั่วไป </w:t>
      </w:r>
      <w:r w:rsidRPr="00F70BA1">
        <w:rPr>
          <w:rFonts w:ascii="BrowalliaUPC" w:hAnsi="BrowalliaUPC" w:cs="BrowalliaUPC"/>
          <w:sz w:val="28"/>
          <w:szCs w:val="28"/>
        </w:rPr>
        <w:t xml:space="preserve">(General Approach) </w:t>
      </w:r>
      <w:r w:rsidRPr="00F70BA1">
        <w:rPr>
          <w:rFonts w:ascii="BrowalliaUPC" w:hAnsi="BrowalliaUPC" w:cs="BrowalliaUPC"/>
          <w:sz w:val="28"/>
          <w:szCs w:val="28"/>
          <w:cs/>
        </w:rPr>
        <w:t>ในการพิจารณาผลขาดทุนด้านเครดิตสำหรับสินทรัพย์ทางการเงิน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="004C5BF4">
        <w:rPr>
          <w:rFonts w:ascii="BrowalliaUPC" w:hAnsi="BrowalliaUPC" w:cs="BrowalliaUPC" w:hint="cs"/>
          <w:sz w:val="28"/>
          <w:szCs w:val="28"/>
          <w:cs/>
        </w:rPr>
        <w:t>โดย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77C50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</w:rPr>
        <w:t xml:space="preserve">12 </w:t>
      </w:r>
      <w:r w:rsidRPr="00F70BA1">
        <w:rPr>
          <w:rFonts w:ascii="BrowalliaUPC" w:hAnsi="BrowalliaUPC" w:cs="BrowalliaUPC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</w:p>
    <w:p w14:paraId="78032994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2C5F1238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สำหรับลูกหนี้การค้าและลูกหนี้อื่น ที่ไม่มีองค์ประกอบเกี่ยวกับการจัดหาเงินที่มีนัยสำคัญ กลุ่มบริษัทใช้วิธีอย่างง่าย (</w:t>
      </w:r>
      <w:r w:rsidRPr="00F70BA1">
        <w:rPr>
          <w:rFonts w:ascii="BrowalliaUPC" w:hAnsi="BrowalliaUPC" w:cs="BrowalliaUPC"/>
          <w:sz w:val="28"/>
          <w:szCs w:val="28"/>
        </w:rPr>
        <w:t xml:space="preserve">Simplified approach) </w:t>
      </w:r>
      <w:r w:rsidRPr="00F70BA1">
        <w:rPr>
          <w:rFonts w:ascii="BrowalliaUPC" w:hAnsi="BrowalliaUPC" w:cs="BrowalliaUPC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ตามที่กล่าวไว้ในนโยบายการบัญชีเรื่อง ลูกหนี้การค้าและลูกหนี้อื่น</w:t>
      </w:r>
    </w:p>
    <w:p w14:paraId="564AC722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0DC6468F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F70BA1">
        <w:rPr>
          <w:rFonts w:ascii="BrowalliaUPC" w:hAnsi="BrowalliaUPC" w:cs="BrowalliaUPC"/>
          <w:sz w:val="28"/>
          <w:szCs w:val="28"/>
          <w:u w:val="single"/>
          <w:cs/>
        </w:rPr>
        <w:t>หนี้สินทางการเงิน</w:t>
      </w:r>
    </w:p>
    <w:p w14:paraId="0A8DA24F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769879AD" w14:textId="0047B4FB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หนี้สินทางการเงินของกลุ่มบริษัท </w:t>
      </w:r>
      <w:r w:rsidR="004C5BF4">
        <w:rPr>
          <w:rFonts w:ascii="BrowalliaUPC" w:hAnsi="BrowalliaUPC" w:cs="BrowalliaUPC" w:hint="cs"/>
          <w:sz w:val="28"/>
          <w:szCs w:val="28"/>
          <w:cs/>
        </w:rPr>
        <w:t>ประกอบด้วย</w:t>
      </w:r>
      <w:r w:rsidRPr="00F70BA1">
        <w:rPr>
          <w:rFonts w:ascii="BrowalliaUPC" w:hAnsi="BrowalliaUPC" w:cs="BrowalliaUPC"/>
          <w:sz w:val="28"/>
          <w:szCs w:val="28"/>
          <w:cs/>
        </w:rPr>
        <w:t>เงินกู้ยืม เจ้าหนี้การค้า เจ้าหนี้อื่น และตราสารอนุพันธ์</w:t>
      </w:r>
      <w:r w:rsidR="00DD4446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>ทางการเงิน</w:t>
      </w:r>
    </w:p>
    <w:p w14:paraId="5280DEE7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4F423E7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หนี้สินทางการเงิน จะรับรู้เมื่อกลุ่มบริษัทเป็นคู่สัญญาตามข้อกำหนดของสัญญาของเครื่องมือทางการเงินนั้น</w:t>
      </w:r>
    </w:p>
    <w:p w14:paraId="1512228C" w14:textId="770D9735" w:rsidR="00867702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5F6EB706" w14:textId="77777777" w:rsidR="002D3385" w:rsidRDefault="002D3385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67FD1402" w14:textId="77777777" w:rsidR="00C71E57" w:rsidRPr="00F70BA1" w:rsidRDefault="00C71E57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73C40F3A" w14:textId="1B2A707B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กลุ่มบริษัทรับรู้รายการ</w:t>
      </w:r>
      <w:r w:rsidR="004C5BF4">
        <w:rPr>
          <w:rFonts w:ascii="BrowalliaUPC" w:hAnsi="BrowalliaUPC" w:cs="BrowalliaUPC" w:hint="cs"/>
          <w:sz w:val="28"/>
          <w:szCs w:val="28"/>
          <w:cs/>
        </w:rPr>
        <w:t>เ</w:t>
      </w:r>
      <w:r w:rsidRPr="00F70BA1">
        <w:rPr>
          <w:rFonts w:ascii="BrowalliaUPC" w:hAnsi="BrowalliaUPC" w:cs="BrowalliaUPC"/>
          <w:sz w:val="28"/>
          <w:szCs w:val="28"/>
          <w:cs/>
        </w:rPr>
        <w:t>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Pr="00F70BA1">
        <w:rPr>
          <w:rFonts w:ascii="BrowalliaUPC" w:hAnsi="BrowalliaUPC" w:cs="BrowalliaUPC"/>
          <w:sz w:val="28"/>
          <w:szCs w:val="28"/>
        </w:rPr>
        <w:t>FVTPL)</w:t>
      </w:r>
    </w:p>
    <w:p w14:paraId="43891104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7C5EA47C" w14:textId="4062AADA" w:rsidR="00867702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หนี้สินทางการเงินจะถูกตัดรายการก็ต่อเมื่อได้มีการปฏิบัติตามภาระผูกพันของหนี้สินนั้นแล้ว มีการยกเลิกภาระผูกพันนั้น หรือเมื่อภาระผูกพันนั้นสิ้นสุดลง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4415187" w14:textId="77777777" w:rsidR="00EF3FC6" w:rsidRPr="00F70BA1" w:rsidRDefault="00EF3FC6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06D3F0CB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540"/>
          <w:tab w:val="left" w:pos="918"/>
        </w:tabs>
        <w:ind w:left="990" w:right="47" w:hanging="477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เงินลงทุน</w:t>
      </w:r>
    </w:p>
    <w:p w14:paraId="0BC9402A" w14:textId="77777777" w:rsidR="00867702" w:rsidRPr="00F70BA1" w:rsidRDefault="00867702" w:rsidP="00867702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426" w:right="29"/>
        <w:jc w:val="thaiDistribute"/>
        <w:rPr>
          <w:rFonts w:ascii="BrowalliaUPC" w:hAnsi="BrowalliaUPC" w:cs="BrowalliaUPC"/>
          <w:sz w:val="24"/>
          <w:szCs w:val="24"/>
        </w:rPr>
      </w:pPr>
    </w:p>
    <w:p w14:paraId="42AF4960" w14:textId="77777777" w:rsidR="00867702" w:rsidRPr="00F70BA1" w:rsidRDefault="00867702" w:rsidP="00867702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เงินลงทุนในบริษัทย่อยในงบการเงินเฉพาะบริษัท แสดงตามวิธีราคาทุน บริษัทจะบันทึกผลกำไรหรือขาดทุนจากการจำหน่ายในงบกำไรขาดทุนในปีที่มีการจำหน่ายเงินลงทุนนั้น กรณีที่เงินลงทุนดังกล่าวเกิดการด้อยค่า บริษัทจะรับรู้ผลขาดทุนจากการด้อยค่าเป็นค่าใช้จ่ายในงบกำไรขาดทุน</w:t>
      </w:r>
    </w:p>
    <w:p w14:paraId="599EB19A" w14:textId="77777777" w:rsidR="00867702" w:rsidRPr="00F70BA1" w:rsidRDefault="00867702" w:rsidP="00867702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UPC" w:hAnsi="BrowalliaUPC" w:cs="BrowalliaUPC"/>
          <w:sz w:val="24"/>
          <w:szCs w:val="24"/>
        </w:rPr>
      </w:pPr>
    </w:p>
    <w:p w14:paraId="381056F5" w14:textId="77777777" w:rsidR="00867702" w:rsidRPr="00F70BA1" w:rsidRDefault="00867702" w:rsidP="00867702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เงินลงทุนระยะยาวอื่นแสดงในราคาทุนหักค่าเผื่อการด้อยค่า (ถ้ามี)</w:t>
      </w:r>
    </w:p>
    <w:p w14:paraId="65E4D210" w14:textId="595FFF5C" w:rsidR="00867702" w:rsidRPr="00F70BA1" w:rsidRDefault="00867702" w:rsidP="00867702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UPC" w:hAnsi="BrowalliaUPC" w:cs="BrowalliaUPC"/>
          <w:sz w:val="28"/>
          <w:szCs w:val="28"/>
        </w:rPr>
      </w:pPr>
    </w:p>
    <w:p w14:paraId="165BA095" w14:textId="28168F18" w:rsidR="00867702" w:rsidRPr="00F70BA1" w:rsidRDefault="00175862" w:rsidP="00867702">
      <w:pPr>
        <w:pStyle w:val="BodyText2"/>
        <w:numPr>
          <w:ilvl w:val="1"/>
          <w:numId w:val="17"/>
        </w:numPr>
        <w:tabs>
          <w:tab w:val="left" w:pos="540"/>
          <w:tab w:val="left" w:pos="918"/>
        </w:tabs>
        <w:ind w:left="990" w:right="47" w:hanging="477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บริษัทย่อย</w:t>
      </w:r>
    </w:p>
    <w:p w14:paraId="542C35C4" w14:textId="77777777" w:rsidR="00867702" w:rsidRPr="00F70BA1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14E6C0B9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บริษัทย่อย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เป็นกิจการที่อยู่ภายใต้การควบคุมของบริษัท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กิจการ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737C293C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7D46CD31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ของกลุ่มบริษัท            ผลขาดทุนในบริษัทย่อยจะถูกปันส่วนไปยังส่วนได้เสียที่ไม่มีอำนาจควบคุม 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14:paraId="7D20FC00" w14:textId="77777777" w:rsidR="007669E4" w:rsidRPr="00F70BA1" w:rsidRDefault="007669E4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E3D9880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อสังหาริมทรัพย์เพื่อการลงทุน</w:t>
      </w:r>
    </w:p>
    <w:p w14:paraId="4C106534" w14:textId="77777777" w:rsidR="00867702" w:rsidRPr="00F70BA1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C075BBA" w14:textId="23BF5F1C" w:rsidR="00867702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ที่ดิน อาคารและสิ่งปลูกสร้างที่ยังไม่ได้ใช้ในการดำเนินงานของบริษัท ถือเป็นอสังหาริมทรัพย์เพื่อการลงทุน โดยรับรู้รายการเริ่มแรกด้วยราคาทุนบวกต้นทุนในการทำรายการ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 </w:t>
      </w:r>
    </w:p>
    <w:p w14:paraId="7FB068B8" w14:textId="593D600C" w:rsidR="007338AE" w:rsidRDefault="007338AE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29A9C9B" w14:textId="77777777" w:rsidR="003A6151" w:rsidRPr="00F70BA1" w:rsidRDefault="003A6151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56802F3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ค่าเสื่อมราคาสำหรับอาคารและสิ่งปลูกสร้าง คำนวณโดยใช้วิธีเส้นตรงตลอดอายุการให้ประโยชน์ที่ประมาณการไว้เป็นเวลา </w:t>
      </w:r>
      <w:r w:rsidRPr="00F70BA1">
        <w:rPr>
          <w:rFonts w:ascii="BrowalliaUPC" w:hAnsi="BrowalliaUPC" w:cs="BrowalliaUPC"/>
          <w:sz w:val="28"/>
          <w:szCs w:val="28"/>
        </w:rPr>
        <w:t xml:space="preserve">20 </w:t>
      </w:r>
      <w:r w:rsidRPr="00F70BA1">
        <w:rPr>
          <w:rFonts w:ascii="BrowalliaUPC" w:hAnsi="BrowalliaUPC" w:cs="BrowalliaUPC"/>
          <w:sz w:val="28"/>
          <w:szCs w:val="28"/>
          <w:cs/>
        </w:rPr>
        <w:t>ปี ที่ดินไม่มีการหักค่าเสื่อมราคา</w:t>
      </w:r>
    </w:p>
    <w:p w14:paraId="62461079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4F2D6E3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บริษัท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มูลค่าตามบัญชีของส่วนที่ถูกเปลี่ยนแทนจะถูกตัดออกจากต้นทุนเดิม</w:t>
      </w:r>
    </w:p>
    <w:p w14:paraId="0AF36447" w14:textId="77777777" w:rsidR="00876BBA" w:rsidRPr="00F70BA1" w:rsidRDefault="00876BBA" w:rsidP="00867702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2D563DC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ที่ดิน อาคาร และอุปกรณ์ </w:t>
      </w:r>
    </w:p>
    <w:p w14:paraId="7F64F497" w14:textId="77777777" w:rsidR="00867702" w:rsidRPr="00F70BA1" w:rsidRDefault="00867702" w:rsidP="00867702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F0846DB" w14:textId="5F2709B6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ที่ดิน แสดงด้วยมูลค่ายุติธรรมซึ่งประเมินโดยผู้ประเมินราคาอิสระ การเปลี่ยนแปลงมูลค่ายุติธรรมของที่ดิน</w:t>
      </w:r>
      <w:r w:rsidR="00EC38A7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8F3902">
        <w:rPr>
          <w:rFonts w:ascii="BrowalliaUPC" w:hAnsi="BrowalliaUPC" w:cs="BrowalliaUPC" w:hint="cs"/>
          <w:sz w:val="28"/>
          <w:szCs w:val="28"/>
          <w:cs/>
        </w:rPr>
        <w:t xml:space="preserve">  </w:t>
      </w:r>
      <w:r w:rsidR="00DB7686">
        <w:rPr>
          <w:rFonts w:ascii="BrowalliaUPC" w:hAnsi="BrowalliaUPC" w:cs="BrowalliaUPC" w:hint="cs"/>
          <w:sz w:val="28"/>
          <w:szCs w:val="28"/>
          <w:cs/>
        </w:rPr>
        <w:t>จะถูก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รับรู้ในองค์ประกอบอื่นของส่วนผู้ถือหุ้น ในงบแสดงการเปลี่ยนแปลงส่วนของผู้ถือหุ้น ผู้ประเมินราคาอิสระประเมินมูลค่ายุติธรรมของที่ดิน โดยใช้วิธีเปรียบเทียบราคาตลาด ซึ่งการประเมินมูลค่าดังกล่าว </w:t>
      </w:r>
      <w:r w:rsidR="00577C50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>ต้องอาศัยข้อสมมติฐานและการประมาณบางประการ</w:t>
      </w:r>
    </w:p>
    <w:p w14:paraId="5B931F17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361CA5E6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อาคาร และอุปกรณ์ แสดงมูลค่าตามราคาทุนหักค่าเสื่อมราคาสะสมและค่าเผื่อการด้อยค่า (ถ้ามี)</w:t>
      </w:r>
    </w:p>
    <w:p w14:paraId="111BE633" w14:textId="77777777" w:rsidR="002A2A20" w:rsidRPr="002A2A20" w:rsidRDefault="002A2A20" w:rsidP="00867702">
      <w:pPr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1384D2AC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ค่าเสื่อมราคา คำนวณโดยวิธีเส้นตรงตามอายุการใช้งาน ดังนี้</w:t>
      </w:r>
    </w:p>
    <w:p w14:paraId="20684313" w14:textId="77777777" w:rsidR="007669E4" w:rsidRPr="00F70BA1" w:rsidRDefault="007669E4" w:rsidP="00867702">
      <w:pPr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7263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867702" w:rsidRPr="00F70BA1" w14:paraId="64895B04" w14:textId="77777777" w:rsidTr="00A408BA">
        <w:tc>
          <w:tcPr>
            <w:tcW w:w="5400" w:type="dxa"/>
          </w:tcPr>
          <w:p w14:paraId="41C1A004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863" w:type="dxa"/>
          </w:tcPr>
          <w:p w14:paraId="3C24A2E1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20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F70BA1" w14:paraId="6B02B8AD" w14:textId="77777777" w:rsidTr="00A408BA">
        <w:tc>
          <w:tcPr>
            <w:tcW w:w="5400" w:type="dxa"/>
          </w:tcPr>
          <w:p w14:paraId="04759B06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59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ส่วนปรับปรุงอาคารและส่วนปรับปรุงพื้นที่เช่า</w:t>
            </w:r>
          </w:p>
        </w:tc>
        <w:tc>
          <w:tcPr>
            <w:tcW w:w="1863" w:type="dxa"/>
          </w:tcPr>
          <w:p w14:paraId="2EC8DE3E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10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>- 20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F70BA1" w14:paraId="37A6A74E" w14:textId="77777777" w:rsidTr="00A408BA">
        <w:tc>
          <w:tcPr>
            <w:tcW w:w="5400" w:type="dxa"/>
          </w:tcPr>
          <w:p w14:paraId="6273C1FA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อุปกรณ์และเครื่องมือทางการแพทย์</w:t>
            </w:r>
          </w:p>
        </w:tc>
        <w:tc>
          <w:tcPr>
            <w:tcW w:w="1863" w:type="dxa"/>
          </w:tcPr>
          <w:p w14:paraId="0DE57ADA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F70BA1" w14:paraId="37F5E59D" w14:textId="77777777" w:rsidTr="00A408BA">
        <w:tc>
          <w:tcPr>
            <w:tcW w:w="5400" w:type="dxa"/>
          </w:tcPr>
          <w:p w14:paraId="0F6D3853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th-TH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863" w:type="dxa"/>
          </w:tcPr>
          <w:p w14:paraId="6C168B96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F70BA1" w14:paraId="39269FC7" w14:textId="77777777" w:rsidTr="00A408BA">
        <w:tc>
          <w:tcPr>
            <w:tcW w:w="5400" w:type="dxa"/>
          </w:tcPr>
          <w:p w14:paraId="6F769611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1863" w:type="dxa"/>
          </w:tcPr>
          <w:p w14:paraId="336808CE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867702" w:rsidRPr="00F70BA1" w14:paraId="0478C48D" w14:textId="77777777" w:rsidTr="00A408BA">
        <w:tc>
          <w:tcPr>
            <w:tcW w:w="5400" w:type="dxa"/>
          </w:tcPr>
          <w:p w14:paraId="19CC6013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</w:tcPr>
          <w:p w14:paraId="508E7704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</w:tbl>
    <w:p w14:paraId="2818FE83" w14:textId="77777777" w:rsidR="00867702" w:rsidRPr="00F70BA1" w:rsidRDefault="00867702" w:rsidP="00867702">
      <w:pPr>
        <w:spacing w:line="240" w:lineRule="auto"/>
        <w:jc w:val="thaiDistribute"/>
        <w:rPr>
          <w:rFonts w:ascii="BrowalliaUPC" w:hAnsi="BrowalliaUPC" w:cs="BrowalliaUPC"/>
          <w:spacing w:val="-6"/>
          <w:sz w:val="28"/>
          <w:szCs w:val="28"/>
        </w:rPr>
      </w:pPr>
    </w:p>
    <w:p w14:paraId="61E89E49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ไม่มีการคิดค่าเสื่อมราคาสำหรับที่ดินและสินทรัพย์ที่อยู่ระหว่างการก่อสร้าง</w:t>
      </w:r>
    </w:p>
    <w:p w14:paraId="340D474A" w14:textId="77777777" w:rsidR="00867702" w:rsidRPr="00F70BA1" w:rsidRDefault="00867702" w:rsidP="00867702">
      <w:pPr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</w:rPr>
      </w:pPr>
    </w:p>
    <w:p w14:paraId="7C74A384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รายจ่ายเกี่ยวกับการต่อเติม การต่ออายุ หรือการปรับปรุงถือเป็นราคาทุนของสินทรัพย์ ส่วนค่าซ่อมแซมและ          ค่าบำรุงรักษา รับรู้เป็นค่าใช้จ่ายในรอบระยะเวลาบัญชีที่เกิดขึ้น</w:t>
      </w:r>
    </w:p>
    <w:p w14:paraId="21B203A7" w14:textId="77777777" w:rsidR="00867702" w:rsidRPr="00F70BA1" w:rsidRDefault="00867702" w:rsidP="00867702">
      <w:pPr>
        <w:tabs>
          <w:tab w:val="clear" w:pos="907"/>
          <w:tab w:val="left" w:pos="90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542EB85" w14:textId="0C5C247E" w:rsidR="00867702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กำไรและขาดทุนจากการจำหน่ายที่ดิน อาคารและอุปกรณ์ คำนวณโดยเปรียบเทียบจากมูลค่าตามบัญชีกับราคาขาย และรับรู้ในงบกำไรขาดทุน</w:t>
      </w:r>
    </w:p>
    <w:p w14:paraId="45F0A308" w14:textId="77777777" w:rsidR="007669E4" w:rsidRPr="00F70BA1" w:rsidRDefault="007669E4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01FAD6F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สินทรัพย์ไม่มีตัวตน</w:t>
      </w:r>
    </w:p>
    <w:p w14:paraId="0A4D80B3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5A4F12CA" w14:textId="44EFC326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F70BA1">
        <w:rPr>
          <w:rFonts w:ascii="BrowalliaUPC" w:hAnsi="BrowalliaUPC" w:cs="BrowalliaUPC"/>
          <w:sz w:val="28"/>
          <w:szCs w:val="28"/>
          <w:u w:val="single"/>
          <w:cs/>
        </w:rPr>
        <w:t>โปรแกรมคอมพิวเตอร์</w:t>
      </w:r>
    </w:p>
    <w:p w14:paraId="2690BF54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สินทรัพย์ไม่มีตัวตน ซึ่งมีอายุการใช้งานจำกัดแสดงในราคาทุน หักค่าตัดจำหน่ายสะสม และค่าเผื่อการด้อยค่า (ถ้ามี)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ค่าตัดจำหน่าย บันทึกเป็นค่าใช้จ่ายในงบกำไรขาดทุน คำนวณโดยวิธีเส้นตรงตามเกณฑ์ระยะเวลาที่คาดว่าจะได้รับประโยชน์เชิงเศรษฐกิจของสินทรัพย์เป็นเวลา</w:t>
      </w:r>
      <w:r w:rsidRPr="00F70BA1">
        <w:rPr>
          <w:rFonts w:ascii="BrowalliaUPC" w:hAnsi="BrowalliaUPC" w:cs="BrowalliaUPC"/>
          <w:sz w:val="28"/>
          <w:szCs w:val="28"/>
        </w:rPr>
        <w:t xml:space="preserve"> 5 </w:t>
      </w:r>
      <w:r w:rsidRPr="00F70BA1">
        <w:rPr>
          <w:rFonts w:ascii="BrowalliaUPC" w:hAnsi="BrowalliaUPC" w:cs="BrowalliaUPC"/>
          <w:sz w:val="28"/>
          <w:szCs w:val="28"/>
          <w:cs/>
        </w:rPr>
        <w:t>ปี</w:t>
      </w:r>
    </w:p>
    <w:p w14:paraId="1A08BB3B" w14:textId="77777777" w:rsidR="00867702" w:rsidRPr="00F70BA1" w:rsidRDefault="00867702" w:rsidP="00867702">
      <w:pPr>
        <w:rPr>
          <w:rFonts w:ascii="BrowalliaUPC" w:hAnsi="BrowalliaUPC" w:cs="BrowalliaUPC"/>
        </w:rPr>
      </w:pPr>
    </w:p>
    <w:p w14:paraId="2753682F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สัญญาเช่า</w:t>
      </w:r>
    </w:p>
    <w:p w14:paraId="45D0A858" w14:textId="77777777" w:rsidR="00867702" w:rsidRPr="00623231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70D70691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F70BA1">
        <w:rPr>
          <w:rFonts w:ascii="BrowalliaUPC" w:hAnsi="BrowalliaUPC" w:cs="BrowalliaUPC"/>
          <w:sz w:val="28"/>
          <w:szCs w:val="28"/>
          <w:u w:val="single"/>
          <w:cs/>
        </w:rPr>
        <w:t>กลุ่มบริษัทในฐานะผู้เช่า</w:t>
      </w:r>
    </w:p>
    <w:p w14:paraId="0423D746" w14:textId="77777777" w:rsidR="00867702" w:rsidRPr="00623231" w:rsidRDefault="00867702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6E064FCD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3304E3B" w14:textId="77777777" w:rsidR="00867702" w:rsidRPr="00623231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6F35F07E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โดยพิจารณาจากผลกระทบของการเปลี่ยนแปลงของสภาพแวดล้อมต่าง ๆ ที่เกี่ยวข้องกับการต่ออายุของสัญญาเช่าดังกล่าว </w:t>
      </w:r>
    </w:p>
    <w:p w14:paraId="34F6B433" w14:textId="77777777" w:rsidR="004869B1" w:rsidRPr="00623231" w:rsidRDefault="004869B1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UPC" w:hAnsi="BrowalliaUPC" w:cs="BrowalliaUPC"/>
          <w:sz w:val="24"/>
          <w:szCs w:val="24"/>
        </w:rPr>
      </w:pPr>
    </w:p>
    <w:p w14:paraId="623B4926" w14:textId="77777777" w:rsidR="00867702" w:rsidRPr="007669E4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7669E4">
        <w:rPr>
          <w:rFonts w:ascii="BrowalliaUPC" w:hAnsi="BrowalliaUPC" w:cs="BrowalliaUPC"/>
          <w:spacing w:val="-4"/>
          <w:sz w:val="28"/>
          <w:szCs w:val="28"/>
          <w:cs/>
        </w:rPr>
        <w:t>ณ วันเริ่มต้นของสัญญาเช่า กลุ่มบริษัทรับรู้สินทรัพย์สิทธิการใช้และหนี้สินตามสัญญาเช่า</w:t>
      </w:r>
      <w:r w:rsidRPr="007669E4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7669E4">
        <w:rPr>
          <w:rFonts w:ascii="BrowalliaUPC" w:hAnsi="BrowalliaUPC" w:cs="BrowalliaUPC"/>
          <w:spacing w:val="-4"/>
          <w:sz w:val="28"/>
          <w:szCs w:val="28"/>
          <w:cs/>
        </w:rPr>
        <w:t>สินทรัพย์สิทธิการใช้วัดมูลค่าด้วยราคาทุน</w:t>
      </w:r>
      <w:r w:rsidRPr="007669E4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7669E4">
        <w:rPr>
          <w:rFonts w:ascii="BrowalliaUPC" w:hAnsi="BrowalliaUPC" w:cs="BrowalliaUPC"/>
          <w:spacing w:val="-4"/>
          <w:sz w:val="28"/>
          <w:szCs w:val="28"/>
          <w:cs/>
        </w:rPr>
        <w:t>ซึ่งประกอบด้วยจำนวนเงินของหนี้สินตามสัญญาเช่าจากการรับรู้เริ่มแรก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Pr="007669E4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7669E4">
        <w:rPr>
          <w:rFonts w:ascii="BrowalliaUPC" w:hAnsi="BrowalliaUPC" w:cs="BrowalliaUPC"/>
          <w:spacing w:val="-4"/>
          <w:sz w:val="28"/>
          <w:szCs w:val="28"/>
          <w:cs/>
        </w:rPr>
        <w:t>ประมาณการต้นทุนที่จะเกิดขึ้นในการรื้อและขนย้ายสินทรัพย์ จำนวนเงินที่จ่ายชำระตามสัญญา</w:t>
      </w:r>
      <w:r w:rsidRPr="007669E4">
        <w:rPr>
          <w:rFonts w:ascii="BrowalliaUPC" w:hAnsi="BrowalliaUPC" w:cs="BrowalliaUPC"/>
          <w:sz w:val="28"/>
          <w:szCs w:val="28"/>
          <w:cs/>
        </w:rPr>
        <w:t>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7722A7F" w14:textId="77777777" w:rsidR="00867702" w:rsidRPr="00623231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11D50F00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สินทรัพย์สิทธิการใช้ 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กลุ่มบริษัทประเมินการด้อยค่าของสินทรัพย์สิทธิการใช้เมื่อมีข้อบ่งชี้</w:t>
      </w:r>
    </w:p>
    <w:p w14:paraId="1E1BFC61" w14:textId="77777777" w:rsidR="006311ED" w:rsidRPr="00623231" w:rsidRDefault="006311ED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4E3F8CC7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ค่าเสื่อมราคาของสินทรัพย์สิทธิการใช้ คำนวณจากราคาทุนของสินทรัพย์โดยวิธีเส้นตรงตามอายุของ</w:t>
      </w:r>
      <w:r w:rsidRPr="00F70BA1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>สัญญาเช่าหรืออายุการให้ประโยชน์โดยประมาณของสินทรัพย์สิทธิการใช้แต่ละประเภท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แล้วแต่ระยะเวลาใด</w:t>
      </w:r>
      <w:r w:rsidRPr="00F70BA1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>จะสั้นกว่า ดังนี้</w:t>
      </w:r>
    </w:p>
    <w:p w14:paraId="770886B5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tbl>
      <w:tblPr>
        <w:tblW w:w="7263" w:type="dxa"/>
        <w:tblInd w:w="181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867702" w:rsidRPr="00F70BA1" w14:paraId="61116048" w14:textId="77777777" w:rsidTr="00A408BA">
        <w:tc>
          <w:tcPr>
            <w:tcW w:w="5400" w:type="dxa"/>
            <w:shd w:val="clear" w:color="auto" w:fill="auto"/>
          </w:tcPr>
          <w:p w14:paraId="1D24B47C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eastAsia="SimSun" w:hAnsi="BrowalliaUPC" w:cs="BrowalliaUPC"/>
                <w:sz w:val="32"/>
                <w:szCs w:val="32"/>
              </w:rPr>
              <w:br w:type="page"/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863" w:type="dxa"/>
            <w:shd w:val="clear" w:color="auto" w:fill="auto"/>
          </w:tcPr>
          <w:p w14:paraId="242CADB9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20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F70BA1" w14:paraId="700487FF" w14:textId="77777777" w:rsidTr="00A408BA">
        <w:tc>
          <w:tcPr>
            <w:tcW w:w="5400" w:type="dxa"/>
            <w:shd w:val="clear" w:color="auto" w:fill="auto"/>
          </w:tcPr>
          <w:p w14:paraId="72A78E55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th-TH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63" w:type="dxa"/>
            <w:shd w:val="clear" w:color="auto" w:fill="auto"/>
          </w:tcPr>
          <w:p w14:paraId="210C4D77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F70BA1" w14:paraId="04D83CFD" w14:textId="77777777" w:rsidTr="00A408BA">
        <w:tc>
          <w:tcPr>
            <w:tcW w:w="5400" w:type="dxa"/>
            <w:shd w:val="clear" w:color="auto" w:fill="auto"/>
          </w:tcPr>
          <w:p w14:paraId="78E2438F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  <w:shd w:val="clear" w:color="auto" w:fill="auto"/>
          </w:tcPr>
          <w:p w14:paraId="1B46C3F5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</w:tbl>
    <w:p w14:paraId="76A8651D" w14:textId="77777777" w:rsidR="00867702" w:rsidRPr="00F70BA1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53BF402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ณ วันเริ่มต้นของสัญญาเช่า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วัดมูลค่าหนี้สินตามสัญญาเช่าด้วยมูลค่าปัจจุบันของจำนวนเงินที่ต้องจ่ายตามสัญญาเช่าตลอดอายุสัญญาเช่า หากอัตราดอกเบี้ยตามนัยของหนี้สินสัญญาเช่านั้นไม่สามารถกำหนดได้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ทั้งนี้ อัตราดอกเบี้ยการกู้ยืมส่วนเพิ่มอ้างอิงจากอัตราดอกเบี้ยเงินกู้ยืมที่บริษัทคาดว่าจะต้องจ่ายเพื่อกู้ยืมเงินจำนวนเดียวกันในระยะเวลาใกล้เคียงกันเพื่อให้ได้มาซึ่งสินทรัพย์นั้น</w:t>
      </w:r>
    </w:p>
    <w:p w14:paraId="792910BC" w14:textId="23BA6983" w:rsidR="007669E4" w:rsidRPr="00623231" w:rsidRDefault="007669E4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5C8FA361" w14:textId="0D75BEE5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จำนวนเงินที่ต้องจ่ายตามสัญญาเช่า ประกอบด้วยค่าเช่าคงที่หักด้วยสิ่งจูงใจตามสัญญาเช่า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</w:p>
    <w:p w14:paraId="5B59B159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หลังจากวันที่สัญญาเช่าเริ่มมีผล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</w:t>
      </w:r>
    </w:p>
    <w:p w14:paraId="1AF58BB6" w14:textId="77777777" w:rsidR="00867702" w:rsidRPr="00623231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58FD7991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นอกจากนี้ มูลค่าตามบัญชีของหนี้สินตามสัญญาเช่าจะถูกประเมินใหม่เมื่อมีการเปลี่ยนแปลงอายุสัญญาเช่า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ผลกระทบจากการประเมินมูลค่าของหนี้สินตามสัญญาเช่าใหม่จะส่งผลให้มูลค่าตามบัญชีของสินทรัพย์สิทธิการใช้เปลี่ยนแปลงไป อย่างไรก็ตาม หากมูลค่าตามบัญชีของสินทรัพย์สิทธิการใช้มีมูลค่าลดลงจนเป็นศูนย์แล้ว ผลกระทบดังกล่าว จะถูกรับรู้เข้ากำไรหรือขาดทุน</w:t>
      </w:r>
    </w:p>
    <w:p w14:paraId="0F2D8F36" w14:textId="77777777" w:rsidR="00867702" w:rsidRPr="00623231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61DBD4CB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เว้นแต่สัญญาเช่าที่มีอายุสัญญาเช่า </w:t>
      </w:r>
      <w:r w:rsidRPr="00F70BA1">
        <w:rPr>
          <w:rFonts w:ascii="BrowalliaUPC" w:hAnsi="BrowalliaUPC" w:cs="BrowalliaUPC"/>
          <w:sz w:val="28"/>
          <w:szCs w:val="28"/>
        </w:rPr>
        <w:t xml:space="preserve">12 </w:t>
      </w:r>
      <w:r w:rsidRPr="00F70BA1">
        <w:rPr>
          <w:rFonts w:ascii="BrowalliaUPC" w:hAnsi="BrowalliaUPC" w:cs="BrowalliaUPC"/>
          <w:sz w:val="28"/>
          <w:szCs w:val="28"/>
          <w:cs/>
        </w:rPr>
        <w:t>เดือนหรือน้อยกว่า นับตั้งแต่วันที่สัญญาเช่าเริ่มมีผล หรือสัญญาเช่าซึ่งสินทรัพย์อ้างอิงมีมูลค่าต่ำ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จะบันทึกเป็นค่าใช้จ่ายตามวิธีเส้นตรงตลอดอายุสัญญาเช่า</w:t>
      </w:r>
    </w:p>
    <w:p w14:paraId="497F6934" w14:textId="77777777" w:rsidR="00867702" w:rsidRPr="00623231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37F3DA97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F70BA1">
        <w:rPr>
          <w:rFonts w:ascii="BrowalliaUPC" w:hAnsi="BrowalliaUPC" w:cs="BrowalliaUPC"/>
          <w:sz w:val="28"/>
          <w:szCs w:val="28"/>
          <w:u w:val="single"/>
          <w:cs/>
        </w:rPr>
        <w:t>กลุ่มบริษัทในฐานะผู้ให้เช่า</w:t>
      </w:r>
    </w:p>
    <w:p w14:paraId="21159F82" w14:textId="77777777" w:rsidR="00867702" w:rsidRPr="00623231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55951119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ตามสัญญาเช่า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2BDC1E0" w14:textId="77777777" w:rsidR="00867702" w:rsidRPr="00F70BA1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eastAsia="SimSun" w:hAnsi="BrowalliaUPC" w:cs="BrowalliaUPC"/>
          <w:i/>
          <w:iCs/>
          <w:sz w:val="24"/>
          <w:szCs w:val="24"/>
          <w:lang w:val="en-GB"/>
        </w:rPr>
      </w:pPr>
      <w:r w:rsidRPr="00F70BA1">
        <w:rPr>
          <w:rFonts w:ascii="BrowalliaUPC" w:eastAsia="SimSun" w:hAnsi="BrowalliaUPC" w:cs="BrowalliaUPC"/>
          <w:i/>
          <w:iCs/>
          <w:sz w:val="32"/>
          <w:szCs w:val="32"/>
          <w:cs/>
          <w:lang w:val="en-GB"/>
        </w:rPr>
        <w:tab/>
      </w:r>
    </w:p>
    <w:p w14:paraId="54C38764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</w:t>
      </w:r>
      <w:r w:rsidRPr="00F70BA1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>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Pr="00F70BA1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>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92FE9AB" w14:textId="77777777" w:rsidR="00867702" w:rsidRPr="00623231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4E242E9F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เงินกู้ยืม</w:t>
      </w:r>
    </w:p>
    <w:p w14:paraId="5D1D5A02" w14:textId="77777777" w:rsidR="00867702" w:rsidRPr="00F70BA1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4A12ED2C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เงินกู้ยืม 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14:paraId="532180C8" w14:textId="77777777" w:rsidR="00867702" w:rsidRPr="0062323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475663A7" w14:textId="346613DF" w:rsidR="00867702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ค่าธรรมเนียมที่จ่ายไปเพื่อให้ได้เงินกู้มา จะถูก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ถูก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4B152628" w14:textId="77777777" w:rsidR="00D96AEC" w:rsidRPr="00623231" w:rsidRDefault="00D96AEC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4040CE8D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</w:t>
      </w:r>
      <w:r w:rsidRPr="00F70BA1">
        <w:rPr>
          <w:rFonts w:ascii="BrowalliaUPC" w:hAnsi="BrowalliaUPC" w:cs="BrowalliaUPC"/>
          <w:sz w:val="28"/>
          <w:szCs w:val="28"/>
        </w:rPr>
        <w:t xml:space="preserve"> 12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เดือน นับจากวันที่ในงบแสดงฐานะการเงิน หากเงินกู้ยืมนั้นไม่เข้าเงื่อนไขดังกล่าวข้างต้น จะจัดประเภทเป็นหนี้สินไม่หมุนเวียน </w:t>
      </w:r>
    </w:p>
    <w:p w14:paraId="1140CE84" w14:textId="77777777" w:rsidR="00867702" w:rsidRPr="0062323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7E3F68E1" w14:textId="77777777" w:rsidR="00867702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ต้นทุนการกู้ยืมของเงินกู้ยืมรับรู้ตามวิธีอัตราดอกเบี้ยที่แท้จริง</w:t>
      </w:r>
    </w:p>
    <w:p w14:paraId="620BD17E" w14:textId="77777777" w:rsidR="00623231" w:rsidRPr="00F70BA1" w:rsidRDefault="00623231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FD32A17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ผลประโยชน์ของพนักงาน</w:t>
      </w:r>
    </w:p>
    <w:p w14:paraId="1302B217" w14:textId="77777777" w:rsidR="00867702" w:rsidRPr="00F70BA1" w:rsidRDefault="00867702" w:rsidP="00867702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976C809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F70BA1">
        <w:rPr>
          <w:rFonts w:ascii="BrowalliaUPC" w:hAnsi="BrowalliaUPC" w:cs="BrowalliaUPC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418C569D" w14:textId="74CAAD5A" w:rsidR="00FA655E" w:rsidRDefault="00867702" w:rsidP="007669E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เงินเดือน ค่าจ้าง โบนัส และเงินสมทบกองทุนประกันสังคม รับรู้เป็นค่าใช้จ่ายเมื่อเกิดรายการ</w:t>
      </w:r>
    </w:p>
    <w:p w14:paraId="1E69493D" w14:textId="77777777" w:rsidR="007669E4" w:rsidRPr="00F70BA1" w:rsidRDefault="007669E4" w:rsidP="007669E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96C1DAD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F70BA1">
        <w:rPr>
          <w:rFonts w:ascii="BrowalliaUPC" w:hAnsi="BrowalliaUPC" w:cs="BrowalliaUPC"/>
          <w:sz w:val="28"/>
          <w:szCs w:val="28"/>
          <w:u w:val="single"/>
          <w:cs/>
        </w:rPr>
        <w:t>ผลประโยชน์หลังออกจากงานของพนักงาน (โครงการสมทบเงิน)</w:t>
      </w:r>
    </w:p>
    <w:p w14:paraId="33BB3038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F359AED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68553FC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F70BA1">
        <w:rPr>
          <w:rFonts w:ascii="BrowalliaUPC" w:hAnsi="BrowalliaUPC" w:cs="BrowalliaUPC"/>
          <w:sz w:val="28"/>
          <w:szCs w:val="28"/>
          <w:u w:val="single"/>
          <w:cs/>
        </w:rPr>
        <w:t xml:space="preserve">ผลประโยชน์หลังออกจากงานของพนักงาน (โครงการผลประโยชน์) </w:t>
      </w:r>
    </w:p>
    <w:p w14:paraId="33F3B4E0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กลุ่มบริษัทมีภาระต้องจ่ายเงินชดเชยให้แก่พนักงานเมื่อออกจากงานตามกฎหมายแรงงาน ซึ่งกลุ่มบริษัทบันทึกหนี้สินตามโครงการผลประโยชน์หลังออกจากงานของพนักงานจากการคำนวณตามหลักคณิตศาสตร์ประกันภัย โดยใช้วิธีคิดลดแต่ละหน่วยที่ประมาณการไว้  </w:t>
      </w:r>
    </w:p>
    <w:p w14:paraId="276ED669" w14:textId="77777777" w:rsidR="00867702" w:rsidRPr="00F70BA1" w:rsidRDefault="00867702" w:rsidP="00867702">
      <w:pPr>
        <w:tabs>
          <w:tab w:val="clear" w:pos="454"/>
          <w:tab w:val="left" w:pos="990"/>
          <w:tab w:val="left" w:pos="1080"/>
        </w:tabs>
        <w:spacing w:line="240" w:lineRule="auto"/>
        <w:jc w:val="thaiDistribute"/>
        <w:rPr>
          <w:rFonts w:ascii="BrowalliaUPC" w:hAnsi="BrowalliaUPC" w:cs="BrowalliaUPC"/>
          <w:sz w:val="22"/>
          <w:szCs w:val="22"/>
        </w:rPr>
      </w:pPr>
    </w:p>
    <w:p w14:paraId="6224363C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และกำไร (ขาดทุน) จากการประมาณการตามหลักคณิตศาสตร์ประกันภัย</w:t>
      </w:r>
    </w:p>
    <w:p w14:paraId="0A4451EB" w14:textId="77777777" w:rsidR="008810F9" w:rsidRPr="00F70BA1" w:rsidRDefault="008810F9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82D5324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 จะถูกรับรู้ในกำไรขาดทุนเบ็ดเสร็จอื่น</w:t>
      </w:r>
    </w:p>
    <w:p w14:paraId="0DDB5F07" w14:textId="77777777" w:rsidR="00867702" w:rsidRPr="00F70BA1" w:rsidRDefault="00867702" w:rsidP="00867702">
      <w:pPr>
        <w:tabs>
          <w:tab w:val="clear" w:pos="454"/>
          <w:tab w:val="left" w:pos="990"/>
          <w:tab w:val="left" w:pos="108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3D945F1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ภาษีเงินได้</w:t>
      </w:r>
    </w:p>
    <w:p w14:paraId="315D0372" w14:textId="77777777" w:rsidR="00867702" w:rsidRPr="00F70BA1" w:rsidRDefault="00867702" w:rsidP="00867702">
      <w:pPr>
        <w:spacing w:line="240" w:lineRule="auto"/>
        <w:ind w:left="990"/>
        <w:rPr>
          <w:rFonts w:ascii="BrowalliaUPC" w:hAnsi="BrowalliaUPC" w:cs="BrowalliaUPC"/>
          <w:spacing w:val="-6"/>
          <w:sz w:val="28"/>
          <w:szCs w:val="28"/>
        </w:rPr>
      </w:pPr>
    </w:p>
    <w:p w14:paraId="5859FE89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 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F86AA9C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C4BD82C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F70BA1">
        <w:rPr>
          <w:rFonts w:ascii="BrowalliaUPC" w:hAnsi="BrowalliaUPC" w:cs="BrowalliaUPC"/>
          <w:sz w:val="28"/>
          <w:szCs w:val="28"/>
          <w:u w:val="single"/>
          <w:cs/>
        </w:rPr>
        <w:t>ภาษีเงินได้ปัจจุบัน</w:t>
      </w:r>
    </w:p>
    <w:p w14:paraId="44B0DDFC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ภาษีเงินได้ปัจจุบัน ได้แก่ ภาษีที่คาดว่าจะจ่ายชำระหรือจะได้รับชำระ โดยคำนวณจากกำไรหรือขาดทุนประจำปีที่ต้องเสียภาษี ซึ่งแตกต่างจากกำไรขาดทุนที่ปรากฏในงบการเงิน คูณด้วยอัตราภาษีที่ประกาศใช้หรือที่คาดว่ามีบังคับใช้ ณ วันสิ้นรอบระยะเวลารายงาน และรวมรายการการปรับปรุงทางภาษีที่เกี่ยวกับรายการในปีก่อนๆ</w:t>
      </w:r>
    </w:p>
    <w:p w14:paraId="5CBD3968" w14:textId="77777777" w:rsidR="0049583B" w:rsidRPr="00F70BA1" w:rsidRDefault="0049583B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5548FD1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F70BA1">
        <w:rPr>
          <w:rFonts w:ascii="BrowalliaUPC" w:hAnsi="BrowalliaUPC" w:cs="BrowalliaUPC"/>
          <w:sz w:val="28"/>
          <w:szCs w:val="28"/>
          <w:u w:val="single"/>
          <w:cs/>
        </w:rPr>
        <w:t>ภาษีเงินได้รอการตัดบัญชี</w:t>
      </w:r>
    </w:p>
    <w:p w14:paraId="781E24AE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37722CA9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2281634" w14:textId="2DE8C2D0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 </w:t>
      </w:r>
      <w:r w:rsidR="00577C50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</w:t>
      </w:r>
      <w:r w:rsidR="00577C50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>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46E89551" w14:textId="77777777" w:rsidR="00867702" w:rsidRPr="00F70BA1" w:rsidRDefault="00867702" w:rsidP="00867702">
      <w:pPr>
        <w:pStyle w:val="BodyText"/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3B528C1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รายการบัญชีที่เป็นเงินตราต่างประเทศ</w:t>
      </w:r>
    </w:p>
    <w:p w14:paraId="37E95645" w14:textId="77777777" w:rsidR="00867702" w:rsidRPr="00F70BA1" w:rsidRDefault="00867702" w:rsidP="00867702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0D9F6CF6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รายการบัญชีที่เกิดขึ้นในระหว่างปีที่มีค่าเป็นเงินตราต่างประเทศแปลงค่าเป็นเงินบาท โดยใช้อัตราแลกเปลี่ยน ณ วันที่เกิดรายการ สินทรัพย์และหนี้สินที่มีค่าเป็นเงินตราต่างประเทศ ณ วันที่ในงบแสดงฐานะการเงินแปลงค่าเป็นเงินบาท โดยใช้อัตราแลกเปลี่ยน ณ วันนั้น กำไรหรือขาดทุนจากการแปลงค่าเงินตราต่างประเทศบันทึกเป็นรายได้หรือค่าใช้จ่ายของรอบระยะเวลาบัญชี</w:t>
      </w:r>
    </w:p>
    <w:p w14:paraId="3823CF51" w14:textId="77777777" w:rsidR="00867702" w:rsidRPr="00F70BA1" w:rsidRDefault="00867702" w:rsidP="00867702">
      <w:pPr>
        <w:pStyle w:val="BodyText2"/>
        <w:tabs>
          <w:tab w:val="left" w:pos="1170"/>
        </w:tabs>
        <w:ind w:left="0" w:right="47" w:firstLine="0"/>
        <w:jc w:val="thaiDistribute"/>
        <w:rPr>
          <w:rFonts w:ascii="BrowalliaUPC" w:hAnsi="BrowalliaUPC" w:cs="BrowalliaUPC"/>
          <w:spacing w:val="-2"/>
          <w:sz w:val="28"/>
          <w:szCs w:val="28"/>
        </w:rPr>
      </w:pPr>
    </w:p>
    <w:p w14:paraId="50D527DF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pacing w:val="-2"/>
          <w:sz w:val="28"/>
          <w:szCs w:val="28"/>
          <w:cs/>
        </w:rPr>
      </w:pPr>
      <w:r w:rsidRPr="00F70BA1">
        <w:rPr>
          <w:rFonts w:ascii="BrowalliaUPC" w:hAnsi="BrowalliaUPC" w:cs="BrowalliaUPC"/>
          <w:spacing w:val="-2"/>
          <w:sz w:val="28"/>
          <w:szCs w:val="28"/>
          <w:cs/>
        </w:rPr>
        <w:t>การวัดมูลค่ายุติธรรม</w:t>
      </w:r>
    </w:p>
    <w:p w14:paraId="1C6780DD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pacing w:val="-2"/>
          <w:sz w:val="28"/>
          <w:szCs w:val="28"/>
        </w:rPr>
      </w:pPr>
    </w:p>
    <w:p w14:paraId="49C75283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F70BA1">
        <w:rPr>
          <w:rFonts w:ascii="BrowalliaUPC" w:hAnsi="BrowalliaUPC" w:cs="BrowalliaUPC"/>
          <w:spacing w:val="-2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EB53637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pacing w:val="-2"/>
          <w:sz w:val="28"/>
          <w:szCs w:val="28"/>
          <w:cs/>
        </w:rPr>
      </w:pPr>
      <w:r w:rsidRPr="00F70BA1">
        <w:rPr>
          <w:rFonts w:ascii="BrowalliaUPC" w:hAnsi="BrowalliaUPC" w:cs="BrowalliaUPC"/>
          <w:spacing w:val="-2"/>
          <w:sz w:val="28"/>
          <w:szCs w:val="28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F70BA1">
        <w:rPr>
          <w:rFonts w:ascii="BrowalliaUPC" w:hAnsi="BrowalliaUPC" w:cs="BrowalliaUPC"/>
          <w:spacing w:val="-2"/>
          <w:sz w:val="28"/>
          <w:szCs w:val="28"/>
        </w:rPr>
        <w:t>3</w:t>
      </w:r>
      <w:r w:rsidRPr="00F70BA1">
        <w:rPr>
          <w:rFonts w:ascii="BrowalliaUPC" w:hAnsi="BrowalliaUPC" w:cs="BrowalliaUPC"/>
          <w:spacing w:val="-2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08EDD8E4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pacing w:val="-2"/>
          <w:sz w:val="28"/>
          <w:szCs w:val="28"/>
          <w:cs/>
        </w:rPr>
      </w:pPr>
    </w:p>
    <w:p w14:paraId="27A64E83" w14:textId="77777777" w:rsidR="00867702" w:rsidRPr="00F70BA1" w:rsidRDefault="00867702" w:rsidP="00D957A2">
      <w:pPr>
        <w:pStyle w:val="BodyText2"/>
        <w:numPr>
          <w:ilvl w:val="0"/>
          <w:numId w:val="36"/>
        </w:numPr>
        <w:tabs>
          <w:tab w:val="left" w:pos="990"/>
          <w:tab w:val="left" w:pos="2977"/>
        </w:tabs>
        <w:ind w:right="47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F70BA1">
        <w:rPr>
          <w:rFonts w:ascii="BrowalliaUPC" w:hAnsi="BrowalliaUPC" w:cs="BrowalliaUPC"/>
          <w:spacing w:val="-2"/>
          <w:sz w:val="28"/>
          <w:szCs w:val="28"/>
          <w:cs/>
        </w:rPr>
        <w:t xml:space="preserve">ข้อมูลระดับ </w:t>
      </w:r>
      <w:r w:rsidRPr="00F70BA1">
        <w:rPr>
          <w:rFonts w:ascii="BrowalliaUPC" w:hAnsi="BrowalliaUPC" w:cs="BrowalliaUPC"/>
          <w:spacing w:val="-2"/>
          <w:sz w:val="28"/>
          <w:szCs w:val="28"/>
        </w:rPr>
        <w:t xml:space="preserve">1 </w:t>
      </w:r>
      <w:r w:rsidRPr="00F70BA1">
        <w:rPr>
          <w:rFonts w:ascii="BrowalliaUPC" w:hAnsi="BrowalliaUPC" w:cs="BrowalliaUPC"/>
          <w:spacing w:val="-2"/>
          <w:sz w:val="28"/>
          <w:szCs w:val="28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</w:t>
      </w:r>
    </w:p>
    <w:p w14:paraId="321ECD75" w14:textId="77777777" w:rsidR="00867702" w:rsidRPr="00F70BA1" w:rsidRDefault="00867702" w:rsidP="00867702">
      <w:pPr>
        <w:pStyle w:val="BodyText2"/>
        <w:tabs>
          <w:tab w:val="left" w:pos="990"/>
          <w:tab w:val="left" w:pos="2977"/>
        </w:tabs>
        <w:ind w:left="1772" w:right="47" w:firstLine="0"/>
        <w:jc w:val="thaiDistribute"/>
        <w:rPr>
          <w:rFonts w:ascii="BrowalliaUPC" w:hAnsi="BrowalliaUPC" w:cs="BrowalliaUPC"/>
          <w:spacing w:val="-2"/>
          <w:sz w:val="28"/>
          <w:szCs w:val="28"/>
          <w:cs/>
        </w:rPr>
      </w:pPr>
      <w:r w:rsidRPr="00F70BA1">
        <w:rPr>
          <w:rFonts w:ascii="BrowalliaUPC" w:hAnsi="BrowalliaUPC" w:cs="BrowalliaUPC"/>
          <w:spacing w:val="-2"/>
          <w:sz w:val="28"/>
          <w:szCs w:val="28"/>
          <w:cs/>
        </w:rPr>
        <w:tab/>
        <w:t>หรือหนี้สินอย่างเดียวกัน</w:t>
      </w:r>
    </w:p>
    <w:p w14:paraId="62BCE17C" w14:textId="77777777" w:rsidR="00867702" w:rsidRPr="00F70BA1" w:rsidRDefault="00867702" w:rsidP="00D957A2">
      <w:pPr>
        <w:pStyle w:val="BodyText2"/>
        <w:numPr>
          <w:ilvl w:val="0"/>
          <w:numId w:val="36"/>
        </w:numPr>
        <w:tabs>
          <w:tab w:val="left" w:pos="990"/>
          <w:tab w:val="left" w:pos="2977"/>
        </w:tabs>
        <w:ind w:right="47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F70BA1">
        <w:rPr>
          <w:rFonts w:ascii="BrowalliaUPC" w:hAnsi="BrowalliaUPC" w:cs="BrowalliaUPC"/>
          <w:spacing w:val="-2"/>
          <w:sz w:val="28"/>
          <w:szCs w:val="28"/>
          <w:cs/>
        </w:rPr>
        <w:t xml:space="preserve">ข้อมูลระดับ </w:t>
      </w:r>
      <w:r w:rsidRPr="00F70BA1">
        <w:rPr>
          <w:rFonts w:ascii="BrowalliaUPC" w:hAnsi="BrowalliaUPC" w:cs="BrowalliaUPC"/>
          <w:spacing w:val="-2"/>
          <w:sz w:val="28"/>
          <w:szCs w:val="28"/>
        </w:rPr>
        <w:t xml:space="preserve">2 </w:t>
      </w:r>
      <w:r w:rsidRPr="00F70BA1">
        <w:rPr>
          <w:rFonts w:ascii="BrowalliaUPC" w:hAnsi="BrowalliaUPC" w:cs="BrowalliaUPC"/>
          <w:spacing w:val="-2"/>
          <w:sz w:val="28"/>
          <w:szCs w:val="28"/>
          <w:cs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Pr="00F70BA1">
        <w:rPr>
          <w:rFonts w:ascii="BrowalliaUPC" w:hAnsi="BrowalliaUPC" w:cs="BrowalliaUPC"/>
          <w:spacing w:val="-2"/>
          <w:sz w:val="28"/>
          <w:szCs w:val="28"/>
        </w:rPr>
        <w:t xml:space="preserve">1 </w:t>
      </w:r>
      <w:r w:rsidRPr="00F70BA1">
        <w:rPr>
          <w:rFonts w:ascii="BrowalliaUPC" w:hAnsi="BrowalliaUPC" w:cs="BrowalliaUPC"/>
          <w:spacing w:val="-2"/>
          <w:sz w:val="28"/>
          <w:szCs w:val="28"/>
          <w:cs/>
        </w:rPr>
        <w:t>ที่สามารถอ้างอิง</w:t>
      </w:r>
    </w:p>
    <w:p w14:paraId="0323460A" w14:textId="77777777" w:rsidR="00867702" w:rsidRPr="00F70BA1" w:rsidRDefault="00867702" w:rsidP="00867702">
      <w:pPr>
        <w:pStyle w:val="BodyText2"/>
        <w:tabs>
          <w:tab w:val="left" w:pos="990"/>
          <w:tab w:val="left" w:pos="2977"/>
        </w:tabs>
        <w:ind w:left="1772" w:right="47" w:firstLine="0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F70BA1">
        <w:rPr>
          <w:rFonts w:ascii="BrowalliaUPC" w:hAnsi="BrowalliaUPC" w:cs="BrowalliaUPC"/>
          <w:spacing w:val="-2"/>
          <w:sz w:val="28"/>
          <w:szCs w:val="28"/>
          <w:cs/>
        </w:rPr>
        <w:tab/>
        <w:t>หรือเทียบเคียงได้โดยตรงหรือโดยอ้อมสำหรับสินทรัพย์หรือหนี้สินนั้น</w:t>
      </w:r>
    </w:p>
    <w:p w14:paraId="7B42A800" w14:textId="77777777" w:rsidR="00867702" w:rsidRPr="00F70BA1" w:rsidRDefault="00867702" w:rsidP="00D957A2">
      <w:pPr>
        <w:pStyle w:val="BodyText2"/>
        <w:numPr>
          <w:ilvl w:val="0"/>
          <w:numId w:val="36"/>
        </w:numPr>
        <w:tabs>
          <w:tab w:val="left" w:pos="990"/>
          <w:tab w:val="left" w:pos="2977"/>
        </w:tabs>
        <w:ind w:right="47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F70BA1">
        <w:rPr>
          <w:rFonts w:ascii="BrowalliaUPC" w:hAnsi="BrowalliaUPC" w:cs="BrowalliaUPC"/>
          <w:spacing w:val="-2"/>
          <w:sz w:val="28"/>
          <w:szCs w:val="28"/>
          <w:cs/>
        </w:rPr>
        <w:t xml:space="preserve">ข้อมูลระดับ </w:t>
      </w:r>
      <w:r w:rsidRPr="00F70BA1">
        <w:rPr>
          <w:rFonts w:ascii="BrowalliaUPC" w:hAnsi="BrowalliaUPC" w:cs="BrowalliaUPC"/>
          <w:spacing w:val="-2"/>
          <w:sz w:val="28"/>
          <w:szCs w:val="28"/>
        </w:rPr>
        <w:t>3</w:t>
      </w:r>
      <w:r w:rsidRPr="00F70BA1">
        <w:rPr>
          <w:rFonts w:ascii="BrowalliaUPC" w:hAnsi="BrowalliaUPC" w:cs="BrowalliaUPC"/>
          <w:spacing w:val="-2"/>
          <w:sz w:val="28"/>
          <w:szCs w:val="28"/>
          <w:cs/>
        </w:rPr>
        <w:tab/>
        <w:t>เป็นข้อมูลที่ไม่สามารถอ้างอิงได้ซึ่งนำมาใช้กับสินทรัพย์หรือหนี้สินนั้น</w:t>
      </w:r>
    </w:p>
    <w:p w14:paraId="4733F4F3" w14:textId="77777777" w:rsidR="00867702" w:rsidRPr="00F70BA1" w:rsidRDefault="00867702" w:rsidP="00867702">
      <w:pPr>
        <w:pStyle w:val="BodyText2"/>
        <w:tabs>
          <w:tab w:val="left" w:pos="117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F48DCE1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การจ่ายเงินปันผล</w:t>
      </w:r>
    </w:p>
    <w:p w14:paraId="194E6BF9" w14:textId="77777777" w:rsidR="00867702" w:rsidRPr="00F70BA1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090E6D4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เงินปันผล</w:t>
      </w:r>
    </w:p>
    <w:p w14:paraId="01F435C6" w14:textId="77777777" w:rsidR="00867702" w:rsidRPr="00F70BA1" w:rsidRDefault="00867702" w:rsidP="00867702">
      <w:pPr>
        <w:tabs>
          <w:tab w:val="clear" w:pos="227"/>
          <w:tab w:val="clear" w:pos="454"/>
          <w:tab w:val="left" w:pos="990"/>
        </w:tabs>
        <w:spacing w:line="240" w:lineRule="auto"/>
        <w:jc w:val="thaiDistribute"/>
        <w:outlineLvl w:val="0"/>
        <w:rPr>
          <w:rFonts w:ascii="BrowalliaUPC" w:hAnsi="BrowalliaUPC" w:cs="BrowalliaUPC"/>
          <w:sz w:val="28"/>
          <w:szCs w:val="28"/>
        </w:rPr>
      </w:pPr>
    </w:p>
    <w:p w14:paraId="10BFAFFE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</w:t>
      </w:r>
    </w:p>
    <w:p w14:paraId="24CF6C8F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cs/>
          <w:lang w:val="th-TH"/>
        </w:rPr>
      </w:pPr>
    </w:p>
    <w:p w14:paraId="448466CB" w14:textId="15F9C8F0" w:rsidR="00867702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  <w:lang w:val="th-TH"/>
        </w:rPr>
        <w:t>กำไร</w:t>
      </w:r>
      <w:r w:rsidRPr="00F70BA1">
        <w:rPr>
          <w:rFonts w:ascii="BrowalliaUPC" w:hAnsi="BrowalliaUPC" w:cs="BrowalliaUPC"/>
          <w:sz w:val="28"/>
          <w:szCs w:val="28"/>
          <w:cs/>
        </w:rPr>
        <w:t>ต่อหุ้น</w:t>
      </w:r>
      <w:r w:rsidRPr="00F70BA1">
        <w:rPr>
          <w:rFonts w:ascii="BrowalliaUPC" w:hAnsi="BrowalliaUPC" w:cs="BrowalliaUPC"/>
          <w:sz w:val="28"/>
          <w:szCs w:val="28"/>
          <w:cs/>
          <w:lang w:val="th-TH"/>
        </w:rPr>
        <w:t>ขั้นพื้นฐาน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คำนวณโดยการหารกำไร</w:t>
      </w:r>
      <w:r w:rsidRPr="00F70BA1">
        <w:rPr>
          <w:rFonts w:ascii="BrowalliaUPC" w:hAnsi="BrowalliaUPC" w:cs="BrowalliaUPC"/>
          <w:sz w:val="28"/>
          <w:szCs w:val="28"/>
        </w:rPr>
        <w:t xml:space="preserve"> (</w:t>
      </w:r>
      <w:r w:rsidRPr="00F70BA1">
        <w:rPr>
          <w:rFonts w:ascii="BrowalliaUPC" w:hAnsi="BrowalliaUPC" w:cs="BrowalliaUPC"/>
          <w:sz w:val="28"/>
          <w:szCs w:val="28"/>
          <w:cs/>
        </w:rPr>
        <w:t>ขาดทุน</w:t>
      </w:r>
      <w:r w:rsidRPr="00F70BA1">
        <w:rPr>
          <w:rFonts w:ascii="BrowalliaUPC" w:hAnsi="BrowalliaUPC" w:cs="BrowalliaUPC"/>
          <w:sz w:val="28"/>
          <w:szCs w:val="28"/>
        </w:rPr>
        <w:t xml:space="preserve">) </w:t>
      </w:r>
      <w:r w:rsidRPr="00F70BA1">
        <w:rPr>
          <w:rFonts w:ascii="BrowalliaUPC" w:hAnsi="BrowalliaUPC" w:cs="BrowalliaUPC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ด้วยจำนวนหุ้นสามัญถัวเฉลี่ยถ่วงน้ำหนักที่ออกจำหน่ายและชำระแล้วในระหว่างปี</w:t>
      </w:r>
    </w:p>
    <w:p w14:paraId="01644B95" w14:textId="77777777" w:rsidR="006A4607" w:rsidRDefault="006A4607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87014CB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กำไรต่อหุ้นปรับลด</w:t>
      </w:r>
    </w:p>
    <w:p w14:paraId="4EDA6013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AA498D0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  <w:lang w:val="th-TH"/>
        </w:rPr>
        <w:t xml:space="preserve">กำไรต่อหุ้นปรับลด คำนวณโดยกำไร </w:t>
      </w:r>
      <w:r w:rsidRPr="00F70BA1">
        <w:rPr>
          <w:rFonts w:ascii="BrowalliaUPC" w:hAnsi="BrowalliaUPC" w:cs="BrowalliaUPC"/>
          <w:sz w:val="28"/>
          <w:szCs w:val="28"/>
        </w:rPr>
        <w:t>(</w:t>
      </w:r>
      <w:r w:rsidRPr="00F70BA1">
        <w:rPr>
          <w:rFonts w:ascii="BrowalliaUPC" w:hAnsi="BrowalliaUPC" w:cs="BrowalliaUPC"/>
          <w:sz w:val="28"/>
          <w:szCs w:val="28"/>
          <w:cs/>
        </w:rPr>
        <w:t>ขาดทุน</w:t>
      </w:r>
      <w:r w:rsidRPr="00F70BA1">
        <w:rPr>
          <w:rFonts w:ascii="BrowalliaUPC" w:hAnsi="BrowalliaUPC" w:cs="BrowalliaUPC"/>
          <w:sz w:val="28"/>
          <w:szCs w:val="28"/>
        </w:rPr>
        <w:t xml:space="preserve">) </w:t>
      </w:r>
      <w:r w:rsidRPr="00F70BA1">
        <w:rPr>
          <w:rFonts w:ascii="BrowalliaUPC" w:hAnsi="BrowalliaUPC" w:cs="BrowalliaUPC"/>
          <w:sz w:val="28"/>
          <w:szCs w:val="28"/>
          <w:cs/>
          <w:lang w:val="th-TH"/>
        </w:rPr>
        <w:t>สำหรับปีหารด้วยจำนวนหุ้นสามัญ บวกจำนวนหุ้นสามัญเทียบเท่าของ</w:t>
      </w:r>
      <w:r w:rsidRPr="00F70BA1">
        <w:rPr>
          <w:rFonts w:ascii="BrowalliaUPC" w:hAnsi="BrowalliaUPC" w:cs="BrowalliaUPC"/>
          <w:sz w:val="28"/>
          <w:szCs w:val="28"/>
          <w:cs/>
        </w:rPr>
        <w:t>ใบสำคัญ</w:t>
      </w:r>
      <w:r w:rsidRPr="00F70BA1">
        <w:rPr>
          <w:rFonts w:ascii="BrowalliaUPC" w:hAnsi="BrowalliaUPC" w:cs="BrowalliaUPC"/>
          <w:sz w:val="28"/>
          <w:szCs w:val="28"/>
          <w:cs/>
          <w:lang w:val="th-TH"/>
        </w:rPr>
        <w:t>แสดงสิทธิ โดยถัวเฉลี่ยถ่วงน้ำหนักในระหว่าง</w:t>
      </w:r>
      <w:r w:rsidRPr="00F70BA1">
        <w:rPr>
          <w:rFonts w:ascii="BrowalliaUPC" w:hAnsi="BrowalliaUPC" w:cs="BrowalliaUPC"/>
          <w:sz w:val="28"/>
          <w:szCs w:val="28"/>
          <w:cs/>
        </w:rPr>
        <w:t>ปี</w:t>
      </w:r>
    </w:p>
    <w:p w14:paraId="07872A39" w14:textId="77777777" w:rsidR="00867702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3EAC2C2" w14:textId="77777777" w:rsidR="006A4607" w:rsidRPr="00F70BA1" w:rsidRDefault="006A4607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76B8B32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ส่วนงานดำเนินงาน</w:t>
      </w:r>
    </w:p>
    <w:p w14:paraId="23C7E9BD" w14:textId="77777777" w:rsidR="00867702" w:rsidRPr="00F70BA1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75EB2B4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6FA8254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3668950" w14:textId="77777777" w:rsidR="00867702" w:rsidRPr="00F70BA1" w:rsidRDefault="00867702" w:rsidP="0086770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ประมาณการหนี้สินและค่าใช้จ่าย และสินทรัพย์ที่อาจจะเกิดขึ้น</w:t>
      </w:r>
    </w:p>
    <w:p w14:paraId="2FAE8FC4" w14:textId="77777777" w:rsidR="00867702" w:rsidRPr="00F70BA1" w:rsidRDefault="00867702" w:rsidP="00867702">
      <w:pPr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56CE138A" w14:textId="77777777" w:rsidR="00867702" w:rsidRPr="00F70BA1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pacing w:val="4"/>
          <w:sz w:val="28"/>
          <w:szCs w:val="28"/>
          <w:cs/>
        </w:rPr>
        <w:t>กลุ่มบริษัทจะบันทึกประมาณการหนี้สินและค่าใช้จ่ายไว้ในงบการเงิน เมื่อกลุ่มบริษัทมีภาระผูกพันตามกฎหมายหรือ</w:t>
      </w:r>
      <w:r w:rsidRPr="00F70BA1">
        <w:rPr>
          <w:rFonts w:ascii="BrowalliaUPC" w:hAnsi="BrowalliaUPC" w:cs="BrowalliaUPC"/>
          <w:sz w:val="28"/>
          <w:szCs w:val="28"/>
          <w:cs/>
        </w:rPr>
        <w:t>เป็น</w:t>
      </w:r>
      <w:r w:rsidRPr="00F70BA1">
        <w:rPr>
          <w:rFonts w:ascii="BrowalliaUPC" w:hAnsi="BrowalliaUPC" w:cs="BrowalliaUPC"/>
          <w:spacing w:val="4"/>
          <w:sz w:val="28"/>
          <w:szCs w:val="28"/>
          <w:cs/>
        </w:rPr>
        <w:t>ภาระผูกพันที่ค่อนข้างแน่นอนที่มีผลสืบเนื่องจากเหตุการณ์ในอดีต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09CB9718" w14:textId="77777777" w:rsidR="00867702" w:rsidRPr="00F70BA1" w:rsidRDefault="00867702" w:rsidP="00867702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27038A7" w14:textId="77777777" w:rsidR="00867702" w:rsidRPr="00F70BA1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  <w:r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 xml:space="preserve">ประมาณการทางบัญชีที่สำคัญ ข้อสมมติฐาน </w:t>
      </w:r>
      <w:r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และ</w:t>
      </w:r>
      <w:r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 xml:space="preserve">การใช้ดุลยพินิจ </w:t>
      </w:r>
    </w:p>
    <w:p w14:paraId="063A3CB5" w14:textId="77777777" w:rsidR="00867702" w:rsidRPr="00CD79C8" w:rsidRDefault="00867702" w:rsidP="00867702">
      <w:pPr>
        <w:tabs>
          <w:tab w:val="clear" w:pos="454"/>
          <w:tab w:val="clear" w:pos="680"/>
        </w:tabs>
        <w:spacing w:line="240" w:lineRule="auto"/>
        <w:ind w:left="426"/>
        <w:jc w:val="thaiDistribute"/>
        <w:rPr>
          <w:rFonts w:ascii="BrowalliaUPC" w:hAnsi="BrowalliaUPC" w:cs="BrowalliaUPC"/>
          <w:sz w:val="24"/>
          <w:szCs w:val="24"/>
        </w:rPr>
      </w:pPr>
    </w:p>
    <w:p w14:paraId="03379DA9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  <w:lang w:val="th-TH"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  <w:lang w:val="th-TH"/>
        </w:rPr>
        <w:t>หนี้สิน และการเปิดเผยข้อมูลเกี่ยวกับสินทรัพย์และหนี้สินที่อาจจะเกิดขึ้น           ซึ่งผลที่เกิดขึ้นจริงอาจแตกต่างจากจำนวนที่ได้ประมาณการไว้</w:t>
      </w:r>
    </w:p>
    <w:p w14:paraId="07A80ED3" w14:textId="77777777" w:rsidR="00867702" w:rsidRPr="00F70BA1" w:rsidRDefault="00867702" w:rsidP="00867702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54D717F" w14:textId="77777777" w:rsidR="00867702" w:rsidRPr="00F70BA1" w:rsidRDefault="00867702" w:rsidP="00867702">
      <w:pPr>
        <w:pStyle w:val="ListParagraph"/>
        <w:numPr>
          <w:ilvl w:val="0"/>
          <w:numId w:val="18"/>
        </w:numPr>
        <w:tabs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1707F27E" w14:textId="2CC7E0E2" w:rsidR="00867702" w:rsidRPr="00A47A5C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A47A5C">
        <w:rPr>
          <w:rFonts w:ascii="BrowalliaUPC" w:hAnsi="BrowalliaUPC" w:cs="BrowalliaUPC"/>
          <w:sz w:val="28"/>
          <w:szCs w:val="28"/>
          <w:cs/>
          <w:lang w:val="th-TH"/>
        </w:rPr>
        <w:t>ประมาณการทางบัญชีที่สำคัญ ข้อสมมติฐาน และการใช้ดุลยพินิจ มีดังนี้</w:t>
      </w:r>
    </w:p>
    <w:p w14:paraId="0B0B0F41" w14:textId="77777777" w:rsidR="003A5FED" w:rsidRPr="00A47A5C" w:rsidRDefault="003A5FED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262750D7" w14:textId="77777777" w:rsidR="00867702" w:rsidRPr="00A47A5C" w:rsidRDefault="00867702" w:rsidP="00867702">
      <w:pPr>
        <w:pStyle w:val="ListParagraph"/>
        <w:numPr>
          <w:ilvl w:val="0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4D54FE47" w14:textId="77777777" w:rsidR="00867702" w:rsidRPr="00A47A5C" w:rsidRDefault="00867702" w:rsidP="00867702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A47A5C">
        <w:rPr>
          <w:rFonts w:ascii="BrowalliaUPC" w:hAnsi="BrowalliaUPC" w:cs="BrowalliaUPC"/>
          <w:sz w:val="28"/>
          <w:szCs w:val="28"/>
          <w:cs/>
        </w:rPr>
        <w:t>การรับรู้รายได้</w:t>
      </w:r>
    </w:p>
    <w:p w14:paraId="50ABD025" w14:textId="77777777" w:rsidR="00867702" w:rsidRPr="00A47A5C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</w:rPr>
      </w:pPr>
    </w:p>
    <w:p w14:paraId="6A5CF9EC" w14:textId="18C64151" w:rsidR="00867702" w:rsidRPr="00A47A5C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A47A5C">
        <w:rPr>
          <w:rFonts w:ascii="BrowalliaUPC" w:hAnsi="BrowalliaUPC" w:cs="BrowalliaUPC"/>
          <w:sz w:val="28"/>
          <w:szCs w:val="28"/>
          <w:cs/>
        </w:rPr>
        <w:t>การรับรู้รายได้ของบริษัทมีความซับซ้อนเนื่องจากบริษัทมีการขายเครื่องมือแพทย์พร้อมการให้บริการทางการแพทย์ สัญญามีความหลากหลายแตกต่างกันไปตามแต่ละลูกค้า บริษัทจำเป็นต้องใช้ดุลยพินิจในการประเมินเงื่อนไขและรายละเอียดของสัญญาที่ทำกับลูกค้าเพื่อพิจารณาว่าการขายสินค้าหรือบริการแต่ละรายการถือเป็นภาระที่แยกจากกันหรือไม่ และพิจารณาว่าภาระที่ต้องปฏิบัตินั้น</w:t>
      </w:r>
      <w:r w:rsidR="002B4520" w:rsidRPr="00A47A5C">
        <w:rPr>
          <w:rFonts w:ascii="BrowalliaUPC" w:hAnsi="BrowalliaUPC" w:cs="BrowalliaUPC" w:hint="cs"/>
          <w:sz w:val="28"/>
          <w:szCs w:val="28"/>
          <w:cs/>
        </w:rPr>
        <w:t>เป็นภาระ</w:t>
      </w:r>
      <w:r w:rsidRPr="00A47A5C">
        <w:rPr>
          <w:rFonts w:ascii="BrowalliaUPC" w:hAnsi="BrowalliaUPC" w:cs="BrowalliaUPC"/>
          <w:sz w:val="28"/>
          <w:szCs w:val="28"/>
          <w:cs/>
        </w:rPr>
        <w:t>ตลอดช่วงเวลา</w:t>
      </w:r>
      <w:r w:rsidR="00A83E55" w:rsidRPr="00A47A5C">
        <w:rPr>
          <w:rFonts w:ascii="BrowalliaUPC" w:hAnsi="BrowalliaUPC" w:cs="BrowalliaUPC" w:hint="cs"/>
          <w:sz w:val="28"/>
          <w:szCs w:val="28"/>
          <w:cs/>
        </w:rPr>
        <w:t>ของสัญญา</w:t>
      </w:r>
      <w:r w:rsidRPr="00A47A5C">
        <w:rPr>
          <w:rFonts w:ascii="BrowalliaUPC" w:hAnsi="BrowalliaUPC" w:cs="BrowalliaUPC"/>
          <w:sz w:val="28"/>
          <w:szCs w:val="28"/>
          <w:cs/>
        </w:rPr>
        <w:t>หรือเสร็จสิ้น ณ เวลาใดเวลาหนึ่ง โดยบริษัทแยกรับรู้รายได้จากการขายสินค้า ณ เวลาใดเวลาหนึ่ง และ</w:t>
      </w:r>
      <w:r w:rsidR="00A83E55" w:rsidRPr="00A47A5C">
        <w:rPr>
          <w:rFonts w:ascii="BrowalliaUPC" w:hAnsi="BrowalliaUPC" w:cs="BrowalliaUPC" w:hint="cs"/>
          <w:sz w:val="28"/>
          <w:szCs w:val="28"/>
          <w:cs/>
        </w:rPr>
        <w:t>รับรู้</w:t>
      </w:r>
      <w:r w:rsidRPr="00A47A5C">
        <w:rPr>
          <w:rFonts w:ascii="BrowalliaUPC" w:hAnsi="BrowalliaUPC" w:cs="BrowalliaUPC"/>
          <w:sz w:val="28"/>
          <w:szCs w:val="28"/>
          <w:cs/>
        </w:rPr>
        <w:t>รายได้จากการให้บริการทางการแพทย์ตลอดช่วงเวลาหนึ่งเมื่อได้ให้บริการแล้ว</w:t>
      </w:r>
    </w:p>
    <w:p w14:paraId="5C8DA35B" w14:textId="77777777" w:rsidR="00745400" w:rsidRPr="00A47A5C" w:rsidRDefault="00745400" w:rsidP="006A4607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17ACEFA1" w14:textId="77777777" w:rsidR="00867702" w:rsidRPr="00A47A5C" w:rsidRDefault="00867702" w:rsidP="00867702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A47A5C">
        <w:rPr>
          <w:rFonts w:ascii="BrowalliaUPC" w:hAnsi="BrowalliaUPC" w:cs="BrowalliaUPC"/>
          <w:sz w:val="28"/>
          <w:szCs w:val="28"/>
          <w:cs/>
        </w:rPr>
        <w:t>ค่าเผื่อผลขาดทุนจากการด้อยค่าของลูกหนี้การค้า</w:t>
      </w:r>
    </w:p>
    <w:p w14:paraId="6071B294" w14:textId="77777777" w:rsidR="00867702" w:rsidRPr="00A47A5C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04DCAF5C" w14:textId="3D0C5D3F" w:rsidR="00867702" w:rsidRPr="00A47A5C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A47A5C">
        <w:rPr>
          <w:rFonts w:ascii="BrowalliaUPC" w:hAnsi="BrowalliaUPC" w:cs="BrowalliaUPC"/>
          <w:sz w:val="28"/>
          <w:szCs w:val="28"/>
          <w:cs/>
        </w:rPr>
        <w:t>ในการประมาณค่าเผื่อผลขาดทุนจากการด้อยค่าของลูกหนี้การค้า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</w:t>
      </w:r>
      <w:r w:rsidRPr="00A47A5C">
        <w:rPr>
          <w:rFonts w:ascii="BrowalliaUPC" w:hAnsi="BrowalliaUPC" w:cs="BrowalliaUPC"/>
          <w:sz w:val="28"/>
          <w:szCs w:val="28"/>
        </w:rPr>
        <w:t xml:space="preserve"> </w:t>
      </w:r>
      <w:r w:rsidRPr="00A47A5C">
        <w:rPr>
          <w:rFonts w:ascii="BrowalliaUPC" w:hAnsi="BrowalliaUPC" w:cs="BrowalliaUPC"/>
          <w:sz w:val="28"/>
          <w:szCs w:val="28"/>
          <w:cs/>
        </w:rPr>
        <w:t>โดยคำนึงถึงประวัติการชำระเงินสำหรับลูกหนี้แต่ละกลุ่ม</w:t>
      </w:r>
      <w:r w:rsidR="001E02E4" w:rsidRPr="00A47A5C">
        <w:rPr>
          <w:rFonts w:ascii="BrowalliaUPC" w:hAnsi="BrowalliaUPC" w:cs="BrowalliaUPC" w:hint="cs"/>
          <w:sz w:val="28"/>
          <w:szCs w:val="28"/>
          <w:cs/>
        </w:rPr>
        <w:t>ที่มีลักษณะที่แตกต่าง</w:t>
      </w:r>
      <w:r w:rsidR="00F16D52" w:rsidRPr="00A47A5C">
        <w:rPr>
          <w:rFonts w:ascii="BrowalliaUPC" w:hAnsi="BrowalliaUPC" w:cs="BrowalliaUPC" w:hint="cs"/>
          <w:sz w:val="28"/>
          <w:szCs w:val="28"/>
          <w:cs/>
        </w:rPr>
        <w:t>กัน</w:t>
      </w:r>
      <w:r w:rsidRPr="00A47A5C">
        <w:rPr>
          <w:rFonts w:ascii="BrowalliaUPC" w:hAnsi="BrowalliaUPC" w:cs="BrowalliaUPC"/>
          <w:sz w:val="28"/>
          <w:szCs w:val="28"/>
          <w:cs/>
        </w:rPr>
        <w:t xml:space="preserve"> และความสามารถในการชำระหนี้</w:t>
      </w:r>
      <w:r w:rsidR="002D1AB7" w:rsidRPr="00A47A5C">
        <w:rPr>
          <w:rFonts w:ascii="BrowalliaUPC" w:hAnsi="BrowalliaUPC" w:cs="BrowalliaUPC" w:hint="cs"/>
          <w:sz w:val="28"/>
          <w:szCs w:val="28"/>
          <w:cs/>
        </w:rPr>
        <w:t>ของลูกหนี้</w:t>
      </w:r>
      <w:r w:rsidRPr="00A47A5C">
        <w:rPr>
          <w:rFonts w:ascii="BrowalliaUPC" w:hAnsi="BrowalliaUPC" w:cs="BrowalliaUPC"/>
          <w:sz w:val="28"/>
          <w:szCs w:val="28"/>
          <w:cs/>
        </w:rPr>
        <w:t xml:space="preserve"> เพื่อให้สะท้อนถึงการด้อยค่าของลูกหนี้อันเกิดมาจากการที่ไม่มีความสามารถในการชำระหนี้</w:t>
      </w:r>
      <w:r w:rsidRPr="00A47A5C">
        <w:rPr>
          <w:rFonts w:ascii="BrowalliaUPC" w:hAnsi="BrowalliaUPC" w:cs="BrowalliaUPC"/>
          <w:sz w:val="28"/>
          <w:szCs w:val="28"/>
        </w:rPr>
        <w:t xml:space="preserve"> </w:t>
      </w:r>
      <w:r w:rsidRPr="00A47A5C">
        <w:rPr>
          <w:rFonts w:ascii="BrowalliaUPC" w:hAnsi="BrowalliaUPC" w:cs="BrowalliaUPC"/>
          <w:sz w:val="28"/>
          <w:szCs w:val="28"/>
          <w:cs/>
        </w:rPr>
        <w:t>ทั้งนี้ ข้อมูลผลขาดทุนด้านเครดิตจากประสบการณ์ในอดีตของกลุ่มบริษัทอาจไม่ได้บ่งบอกถึงการผิดนัดชำระของลูกหนี้ที่เกิดขึ้นจริงในอนาคต</w:t>
      </w:r>
    </w:p>
    <w:p w14:paraId="21401CDD" w14:textId="77777777" w:rsidR="00867702" w:rsidRPr="00A47A5C" w:rsidRDefault="00867702" w:rsidP="00867702">
      <w:pPr>
        <w:tabs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1BE5890" w14:textId="77777777" w:rsidR="00DE1AE2" w:rsidRPr="00A47A5C" w:rsidRDefault="00DE1AE2" w:rsidP="00867702">
      <w:pPr>
        <w:tabs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3EE6E54" w14:textId="77777777" w:rsidR="00DE1AE2" w:rsidRDefault="00DE1AE2" w:rsidP="00867702">
      <w:pPr>
        <w:tabs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68B4372" w14:textId="77777777" w:rsidR="00DE1AE2" w:rsidRPr="00F70BA1" w:rsidRDefault="00DE1AE2" w:rsidP="00867702">
      <w:pPr>
        <w:tabs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3A005DB" w14:textId="77777777" w:rsidR="00867702" w:rsidRPr="00F70BA1" w:rsidRDefault="00867702" w:rsidP="00867702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ค่าเผื่อสำหรับสินค้าเก่า และเสื่อมคุณภาพ</w:t>
      </w:r>
    </w:p>
    <w:p w14:paraId="1D0D658C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</w:p>
    <w:p w14:paraId="25FD6E2C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กลุ่มบริษัทได้ประมาณการค่าเผื่อสำหรับสินค้าเก่า และเสื่อมคุณภาพเพื่อให้สะท้อนถึงการด้อยค่าของสินค้าคงเหลือ โดยการประมาณการนั้นจะพิจารณาจากการหมุนเวียนและการเสื่อมสภาพของสินค้าคงเหลือประเภทต่างๆ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และขึ้นอยู่กับดุลยพินิจของฝ่ายบริหาร</w:t>
      </w:r>
    </w:p>
    <w:p w14:paraId="6114FD37" w14:textId="77777777" w:rsidR="007669E4" w:rsidRPr="00F70BA1" w:rsidRDefault="007669E4" w:rsidP="00766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2C6CBBF" w14:textId="77777777" w:rsidR="00867702" w:rsidRPr="00F70BA1" w:rsidRDefault="00867702" w:rsidP="00867702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การด้อยค่าเงินลงทุน</w:t>
      </w:r>
    </w:p>
    <w:p w14:paraId="2F83506E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</w:p>
    <w:p w14:paraId="5BB150F8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26A3234D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A903079" w14:textId="77777777" w:rsidR="00867702" w:rsidRPr="00F70BA1" w:rsidRDefault="00867702" w:rsidP="00867702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อาคารและอุปกรณ์ และสินทรัพย์ไม่มีตัวตน</w:t>
      </w:r>
    </w:p>
    <w:p w14:paraId="38A07DA1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</w:p>
    <w:p w14:paraId="00006402" w14:textId="4325DB80" w:rsidR="0086770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 w:firstLine="9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ฝ่ายบริหารเป็นผู้ประมาณการของอายุการให้ประโยชน์และมูลค่าคงเหลือของอาคารและอุปกรณ์ และสินทรัพย์ไม่มีตัวตนของกลุ่มบริษัท โดยจะทบทวนค่าเสื่อมราคาและค่าตัดจำหน่าย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1E6284E9" w14:textId="77777777" w:rsidR="006452E7" w:rsidRPr="00F70BA1" w:rsidRDefault="006452E7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 w:firstLine="9"/>
        <w:jc w:val="thaiDistribute"/>
        <w:rPr>
          <w:rFonts w:ascii="BrowalliaUPC" w:hAnsi="BrowalliaUPC" w:cs="BrowalliaUPC"/>
          <w:sz w:val="28"/>
          <w:szCs w:val="28"/>
        </w:rPr>
      </w:pPr>
    </w:p>
    <w:p w14:paraId="3F9D46D8" w14:textId="77777777" w:rsidR="00867702" w:rsidRPr="00F70BA1" w:rsidRDefault="00867702" w:rsidP="00867702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การด้อยค่าของสินทรัพย์</w:t>
      </w:r>
    </w:p>
    <w:p w14:paraId="0FB3ABDB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</w:p>
    <w:p w14:paraId="7AD4ACCC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กลุ่มบริษัทพิจารณาค่าเผื่อการด้อยค่าของสินทรัพย์ เมื่อพบว่ามูลค่ายุติธรรมของ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สินทรัพย์</w:t>
      </w:r>
      <w:r w:rsidRPr="00F70BA1">
        <w:rPr>
          <w:rFonts w:ascii="BrowalliaUPC" w:hAnsi="BrowalliaUPC" w:cs="BrowalliaUPC"/>
          <w:sz w:val="28"/>
          <w:szCs w:val="28"/>
          <w:cs/>
        </w:rPr>
        <w:t>ดังกล่าวลดลงต่ำกว่าทุนอย่างมีสาระสำคัญหรือเป็นระยะเวลานาน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6229C80C" w14:textId="77777777" w:rsidR="007669E4" w:rsidRPr="00F70BA1" w:rsidRDefault="007669E4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39C96239" w14:textId="77777777" w:rsidR="00867702" w:rsidRPr="00F70BA1" w:rsidRDefault="00867702" w:rsidP="00867702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การกำหนดอายุสัญญาเช่า</w:t>
      </w:r>
    </w:p>
    <w:p w14:paraId="7DC9FF5E" w14:textId="77777777" w:rsidR="00867702" w:rsidRPr="00F70BA1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4956B11C" w14:textId="2827780C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ฝ่ายบริหารจำเป็นต้องใช้ดุลยพินิจในการประเมินว่ากลุ่มบริษัทมีความ</w:t>
      </w:r>
      <w:r w:rsidR="001A7470">
        <w:rPr>
          <w:rFonts w:ascii="BrowalliaUPC" w:hAnsi="BrowalliaUPC" w:cs="BrowalliaUPC" w:hint="cs"/>
          <w:sz w:val="28"/>
          <w:szCs w:val="28"/>
          <w:cs/>
        </w:rPr>
        <w:t>ตั้งใจ</w:t>
      </w:r>
      <w:r w:rsidRPr="00F70BA1">
        <w:rPr>
          <w:rFonts w:ascii="BrowalliaUPC" w:hAnsi="BrowalliaUPC" w:cs="BrowalliaUPC"/>
          <w:sz w:val="28"/>
          <w:szCs w:val="28"/>
          <w:cs/>
        </w:rPr>
        <w:t>อย่างสมเหตุสมผลหรือไม่ที่จะ</w:t>
      </w:r>
      <w:r w:rsidR="001A7470">
        <w:rPr>
          <w:rFonts w:ascii="BrowalliaUPC" w:hAnsi="BrowalliaUPC" w:cs="BrowalliaUPC" w:hint="cs"/>
          <w:sz w:val="28"/>
          <w:szCs w:val="28"/>
          <w:cs/>
        </w:rPr>
        <w:t>เลือก</w:t>
      </w:r>
      <w:r w:rsidRPr="00F70BA1">
        <w:rPr>
          <w:rFonts w:ascii="BrowalliaUPC" w:hAnsi="BrowalliaUPC" w:cs="BrowalliaUPC"/>
          <w:sz w:val="28"/>
          <w:szCs w:val="28"/>
          <w:cs/>
        </w:rPr>
        <w:t>ใช้สิทธิในการขยายอายุสัญญาเช่าหรือยกเลิกสัญญาเช่า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</w:t>
      </w:r>
      <w:r w:rsidR="001A7470">
        <w:rPr>
          <w:rFonts w:ascii="BrowalliaUPC" w:hAnsi="BrowalliaUPC" w:cs="BrowalliaUPC" w:hint="cs"/>
          <w:sz w:val="28"/>
          <w:szCs w:val="28"/>
          <w:cs/>
        </w:rPr>
        <w:t>เชิง</w:t>
      </w:r>
      <w:r w:rsidRPr="00F70BA1">
        <w:rPr>
          <w:rFonts w:ascii="BrowalliaUPC" w:hAnsi="BrowalliaUPC" w:cs="BrowalliaUPC"/>
          <w:sz w:val="28"/>
          <w:szCs w:val="28"/>
          <w:cs/>
        </w:rPr>
        <w:t>เศรษฐกิจในการ</w:t>
      </w:r>
      <w:r w:rsidR="001A7470">
        <w:rPr>
          <w:rFonts w:ascii="BrowalliaUPC" w:hAnsi="BrowalliaUPC" w:cs="BrowalliaUPC" w:hint="cs"/>
          <w:sz w:val="28"/>
          <w:szCs w:val="28"/>
          <w:cs/>
        </w:rPr>
        <w:t>เลือก</w:t>
      </w:r>
      <w:r w:rsidRPr="00F70BA1">
        <w:rPr>
          <w:rFonts w:ascii="BrowalliaUPC" w:hAnsi="BrowalliaUPC" w:cs="BrowalliaUPC"/>
          <w:sz w:val="28"/>
          <w:szCs w:val="28"/>
          <w:cs/>
        </w:rPr>
        <w:t>หรือไม่</w:t>
      </w:r>
      <w:r w:rsidR="003857C3">
        <w:rPr>
          <w:rFonts w:ascii="BrowalliaUPC" w:hAnsi="BrowalliaUPC" w:cs="BrowalliaUPC" w:hint="cs"/>
          <w:sz w:val="28"/>
          <w:szCs w:val="28"/>
          <w:cs/>
        </w:rPr>
        <w:t>เลือก</w:t>
      </w:r>
      <w:r w:rsidRPr="00F70BA1">
        <w:rPr>
          <w:rFonts w:ascii="BrowalliaUPC" w:hAnsi="BrowalliaUPC" w:cs="BrowalliaUPC"/>
          <w:sz w:val="28"/>
          <w:szCs w:val="28"/>
          <w:cs/>
        </w:rPr>
        <w:t>ใช้สิทธิ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</w:t>
      </w:r>
      <w:r w:rsidR="003857C3">
        <w:rPr>
          <w:rFonts w:ascii="BrowalliaUPC" w:hAnsi="BrowalliaUPC" w:cs="BrowalliaUPC" w:hint="cs"/>
          <w:sz w:val="28"/>
          <w:szCs w:val="28"/>
          <w:cs/>
        </w:rPr>
        <w:t>เลือก</w:t>
      </w:r>
      <w:r w:rsidRPr="00F70BA1">
        <w:rPr>
          <w:rFonts w:ascii="BrowalliaUPC" w:hAnsi="BrowalliaUPC" w:cs="BrowalliaUPC"/>
          <w:sz w:val="28"/>
          <w:szCs w:val="28"/>
          <w:cs/>
        </w:rPr>
        <w:t>ใช้สิทธิ</w:t>
      </w:r>
    </w:p>
    <w:p w14:paraId="25105557" w14:textId="7EA6B90D" w:rsidR="00A90577" w:rsidRDefault="00A90577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1BAAE670" w14:textId="77777777" w:rsidR="00867702" w:rsidRPr="00F70BA1" w:rsidRDefault="00867702" w:rsidP="00867702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การกำหนดอัตราคิดลดที่เหมาะสมในการวัดมูลค่าหนี้สินตามสัญญาเช่า</w:t>
      </w:r>
    </w:p>
    <w:p w14:paraId="06571DF3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57249CC9" w14:textId="77EC6593" w:rsidR="0086770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ในกรณีที่กลุ่มบริษัทไม่สามารถระบุอัตราดอกเบี้ยตามนัยในสัญญาเช่า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โดยมีระยะเวลาการกู้ยืมที่ใกล้เคียงกัน</w:t>
      </w:r>
    </w:p>
    <w:p w14:paraId="4301A3DA" w14:textId="77777777" w:rsidR="007669E4" w:rsidRDefault="007669E4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2EFAFC86" w14:textId="77777777" w:rsidR="006B3075" w:rsidRPr="00F70BA1" w:rsidRDefault="006B3075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72670C4A" w14:textId="77777777" w:rsidR="00867702" w:rsidRPr="00F70BA1" w:rsidRDefault="00867702" w:rsidP="00867702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ผลประโยชน์หลังออกจากงานของพนักงาน (โครงการผลประโยชน์)</w:t>
      </w:r>
    </w:p>
    <w:p w14:paraId="764F673E" w14:textId="77777777" w:rsidR="00867702" w:rsidRPr="00F837BE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5F38B92C" w14:textId="77777777" w:rsidR="00867702" w:rsidRPr="00F70BA1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         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อย่างไรก็ตาม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ผลประโยชน์หลังการเลิกจ้างงานที่เกิดขึ้นจริงนั้นอาจแตกต่างไปจากที่ประมาณไว้</w:t>
      </w:r>
    </w:p>
    <w:p w14:paraId="1E24AC5F" w14:textId="77777777" w:rsidR="00867702" w:rsidRPr="00F837BE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7FF574C0" w14:textId="77777777" w:rsidR="00867702" w:rsidRPr="00F70BA1" w:rsidRDefault="00867702" w:rsidP="00867702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</w:t>
      </w:r>
    </w:p>
    <w:p w14:paraId="068CEB74" w14:textId="77777777" w:rsidR="00867702" w:rsidRPr="00F837BE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1418"/>
        <w:jc w:val="thaiDistribute"/>
        <w:rPr>
          <w:rFonts w:ascii="BrowalliaUPC" w:hAnsi="BrowalliaUPC" w:cs="BrowalliaUPC"/>
          <w:sz w:val="20"/>
          <w:szCs w:val="20"/>
        </w:rPr>
      </w:pPr>
    </w:p>
    <w:p w14:paraId="673184CC" w14:textId="12320F2F" w:rsidR="00867702" w:rsidRPr="00F70BA1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</w:t>
      </w:r>
      <w:r w:rsidR="009B52B7">
        <w:rPr>
          <w:rFonts w:ascii="BrowalliaUPC" w:hAnsi="BrowalliaUPC" w:cs="BrowalliaUPC" w:hint="cs"/>
          <w:sz w:val="28"/>
          <w:szCs w:val="28"/>
          <w:cs/>
        </w:rPr>
        <w:t>สามารถ</w:t>
      </w:r>
      <w:r w:rsidRPr="00F70BA1">
        <w:rPr>
          <w:rFonts w:ascii="BrowalliaUPC" w:hAnsi="BrowalliaUPC" w:cs="BrowalliaUPC"/>
          <w:sz w:val="28"/>
          <w:szCs w:val="28"/>
          <w:cs/>
        </w:rPr>
        <w:t>นำมาหักกับผลแตกต่างชั่วคราว</w:t>
      </w:r>
      <w:r w:rsidR="009B52B7">
        <w:rPr>
          <w:rFonts w:ascii="BrowalliaUPC" w:hAnsi="BrowalliaUPC" w:cs="BrowalliaUPC" w:hint="cs"/>
          <w:sz w:val="28"/>
          <w:szCs w:val="28"/>
          <w:cs/>
        </w:rPr>
        <w:t>ไ</w:t>
      </w:r>
      <w:r w:rsidRPr="00F70BA1">
        <w:rPr>
          <w:rFonts w:ascii="BrowalliaUPC" w:hAnsi="BrowalliaUPC" w:cs="BrowalliaUPC"/>
          <w:sz w:val="28"/>
          <w:szCs w:val="28"/>
          <w:cs/>
        </w:rPr>
        <w:t>ด้ นอกจากนั้น ผู้บริหารต้องใช้ดุลยพินิจใน</w:t>
      </w:r>
      <w:r w:rsidR="009B52B7">
        <w:rPr>
          <w:rFonts w:ascii="BrowalliaUPC" w:hAnsi="BrowalliaUPC" w:cs="BrowalliaUPC" w:hint="cs"/>
          <w:sz w:val="28"/>
          <w:szCs w:val="28"/>
          <w:cs/>
        </w:rPr>
        <w:t>ก</w:t>
      </w:r>
      <w:r w:rsidRPr="00F70BA1">
        <w:rPr>
          <w:rFonts w:ascii="BrowalliaUPC" w:hAnsi="BrowalliaUPC" w:cs="BrowalliaUPC"/>
          <w:sz w:val="28"/>
          <w:szCs w:val="28"/>
          <w:cs/>
        </w:rPr>
        <w:t>ารประเมินผลกระทบของกฎหมายหรือข้อจำกัดทางด้านเศรษฐกิจหรือความไม่แน่นอนของ</w:t>
      </w:r>
      <w:proofErr w:type="spellStart"/>
      <w:r w:rsidRPr="00F70BA1">
        <w:rPr>
          <w:rFonts w:ascii="BrowalliaUPC" w:hAnsi="BrowalliaUPC" w:cs="BrowalliaUPC"/>
          <w:sz w:val="28"/>
          <w:szCs w:val="28"/>
          <w:cs/>
        </w:rPr>
        <w:t>กฏหมาย</w:t>
      </w:r>
      <w:proofErr w:type="spellEnd"/>
      <w:r w:rsidRPr="00F70BA1">
        <w:rPr>
          <w:rFonts w:ascii="BrowalliaUPC" w:hAnsi="BrowalliaUPC" w:cs="BrowalliaUPC"/>
          <w:sz w:val="28"/>
          <w:szCs w:val="28"/>
          <w:cs/>
        </w:rPr>
        <w:t>ภาษีอากร</w:t>
      </w:r>
    </w:p>
    <w:p w14:paraId="71C08722" w14:textId="1DC4D429" w:rsidR="00867702" w:rsidRPr="00F837BE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/>
        <w:jc w:val="thaiDistribute"/>
        <w:rPr>
          <w:rFonts w:ascii="BrowalliaUPC" w:hAnsi="BrowalliaUPC" w:cs="BrowalliaUPC"/>
          <w:sz w:val="20"/>
          <w:szCs w:val="20"/>
        </w:rPr>
      </w:pPr>
      <w:r w:rsidRPr="00F70BA1">
        <w:rPr>
          <w:rFonts w:ascii="BrowalliaUPC" w:hAnsi="BrowalliaUPC" w:cs="BrowalliaUPC"/>
          <w:sz w:val="28"/>
          <w:szCs w:val="28"/>
        </w:rPr>
        <w:t xml:space="preserve"> </w:t>
      </w:r>
    </w:p>
    <w:p w14:paraId="020D1B51" w14:textId="77777777" w:rsidR="00867702" w:rsidRPr="00F70BA1" w:rsidRDefault="00867702" w:rsidP="00867702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คดีฟ้องร้อง</w:t>
      </w:r>
    </w:p>
    <w:p w14:paraId="4BDD9E8F" w14:textId="77777777" w:rsidR="00867702" w:rsidRPr="00F837BE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1018AD45" w14:textId="475D27CE" w:rsidR="00867702" w:rsidRPr="00F70BA1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มีหนี้สินที่อาจจะเกิดขึ้นจากข้อพิพาททางกฎหมายและการถูกฟ้องร้องเรียกค่าเสียหายตามปกติธุรกิจ ซึ่งฝ่ายบริหารได้ใช้ดุลยพินิจในการประเมินผลของข้อพิพาทและคดีที่ถูกฟ้องร้องแล้ว ผลที่เกิดขึ้นจริงอาจแตกต่างไปจากที่ได้มีการประมาณการไว้ อย่างไรก็ตาม ในกรณีที่ฝ่ายบริหารเชื่อมั่นว่าจะไม่มีความเสียหายที่มีนัยสำคัญเกิดขึ้น กลุ่มบริษัทจะไม่บันทึกประมาณการหนี้สิน ณ วันสิ้นรอบระยะเวลารายงาน</w:t>
      </w:r>
    </w:p>
    <w:p w14:paraId="6EB604AD" w14:textId="77777777" w:rsidR="00584036" w:rsidRPr="00F837BE" w:rsidRDefault="00584036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UPC" w:hAnsi="BrowalliaUPC" w:cs="BrowalliaUPC"/>
          <w:sz w:val="20"/>
          <w:szCs w:val="20"/>
        </w:rPr>
      </w:pPr>
    </w:p>
    <w:p w14:paraId="4CBEB58A" w14:textId="77777777" w:rsidR="00867702" w:rsidRPr="00F70BA1" w:rsidRDefault="00867702" w:rsidP="00867702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มูลค่ายุติธรรมและหนี้สินทางการเงิน</w:t>
      </w:r>
    </w:p>
    <w:p w14:paraId="4B473B8F" w14:textId="77777777" w:rsidR="00867702" w:rsidRPr="00F837BE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UPC" w:hAnsi="BrowalliaUPC" w:cs="BrowalliaUPC"/>
          <w:sz w:val="20"/>
          <w:szCs w:val="20"/>
        </w:rPr>
      </w:pPr>
    </w:p>
    <w:p w14:paraId="06C4C148" w14:textId="7272A2D6" w:rsidR="00867702" w:rsidRPr="00F70BA1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มูลค่ายุติธรรมของสินทรัพย์และหนี้สินทางการเงินที่ไม่ได้อยู่ในความต้องการของตลาดซื้อง่ายขายคล่องจะ        วัดมูลค่าโดยใช้เทคนิคการประเมินมูลค่าต่างๆ ผู้บริหารของกลุ่มบริษัท</w:t>
      </w:r>
      <w:r w:rsidR="00584036">
        <w:rPr>
          <w:rFonts w:ascii="BrowalliaUPC" w:hAnsi="BrowalliaUPC" w:cs="BrowalliaUPC" w:hint="cs"/>
          <w:sz w:val="28"/>
          <w:szCs w:val="28"/>
          <w:cs/>
        </w:rPr>
        <w:t>ต้อง</w:t>
      </w:r>
      <w:r w:rsidRPr="00F70BA1">
        <w:rPr>
          <w:rFonts w:ascii="BrowalliaUPC" w:hAnsi="BrowalliaUPC" w:cs="BrowalliaUPC"/>
          <w:sz w:val="28"/>
          <w:szCs w:val="28"/>
          <w:cs/>
        </w:rPr>
        <w:t>มีการใช้ดุลยพินิจในการเลือกเทคนิคการประเมินมูลค่าและสมมติฐานจากประสบการณ์และข้อมูลในอดีต</w:t>
      </w:r>
      <w:r w:rsidR="00620A1F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ในช่วงวันสิ้นปีบัญชี</w:t>
      </w:r>
    </w:p>
    <w:p w14:paraId="3809393B" w14:textId="54E5527E" w:rsidR="00D7395E" w:rsidRPr="00F837BE" w:rsidRDefault="00D7395E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02731C2C" w14:textId="77777777" w:rsidR="00867702" w:rsidRPr="00F70BA1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รายการกับบุคคลและบริษัทที่เกี่ยวข้องกัน</w:t>
      </w:r>
    </w:p>
    <w:p w14:paraId="150C79F0" w14:textId="77777777" w:rsidR="00867702" w:rsidRPr="00F837BE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UPC" w:hAnsi="BrowalliaUPC" w:cs="BrowalliaUPC"/>
          <w:sz w:val="20"/>
          <w:szCs w:val="20"/>
          <w:cs/>
        </w:rPr>
      </w:pPr>
    </w:p>
    <w:p w14:paraId="4E370782" w14:textId="64E841D3" w:rsidR="0013088A" w:rsidRDefault="00867702" w:rsidP="00F837BE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065E2BBF" w14:textId="77777777" w:rsidR="0013088A" w:rsidRPr="00F837BE" w:rsidRDefault="0013088A" w:rsidP="00867702">
      <w:pPr>
        <w:spacing w:line="240" w:lineRule="auto"/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p w14:paraId="7569307C" w14:textId="6BDBFCA1" w:rsidR="00641B20" w:rsidRPr="00F70BA1" w:rsidRDefault="00641B20" w:rsidP="00867702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กลุ่มบริษัทและบุคคลที่เกี่ยวข้องกัน มีดังนี้</w:t>
      </w:r>
    </w:p>
    <w:p w14:paraId="7BC154DD" w14:textId="77777777" w:rsidR="00867702" w:rsidRPr="00F837BE" w:rsidRDefault="00867702" w:rsidP="00867702">
      <w:pPr>
        <w:spacing w:line="240" w:lineRule="auto"/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p w14:paraId="42E19454" w14:textId="77777777" w:rsidR="00867702" w:rsidRPr="00F70BA1" w:rsidRDefault="00867702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UPC" w:hAnsi="BrowalliaUPC" w:cs="BrowalliaUPC"/>
          <w:sz w:val="4"/>
          <w:szCs w:val="4"/>
        </w:rPr>
      </w:pPr>
    </w:p>
    <w:tbl>
      <w:tblPr>
        <w:tblW w:w="899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70"/>
        <w:gridCol w:w="2907"/>
        <w:gridCol w:w="3119"/>
      </w:tblGrid>
      <w:tr w:rsidR="00867702" w:rsidRPr="00F70BA1" w14:paraId="6AE3E169" w14:textId="77777777" w:rsidTr="00A408BA">
        <w:trPr>
          <w:tblHeader/>
        </w:trPr>
        <w:tc>
          <w:tcPr>
            <w:tcW w:w="2970" w:type="dxa"/>
            <w:vAlign w:val="bottom"/>
          </w:tcPr>
          <w:p w14:paraId="63041FAC" w14:textId="77777777" w:rsidR="00867702" w:rsidRPr="00F70BA1" w:rsidRDefault="00867702" w:rsidP="00A4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ชื่อ</w:t>
            </w:r>
          </w:p>
        </w:tc>
        <w:tc>
          <w:tcPr>
            <w:tcW w:w="2907" w:type="dxa"/>
            <w:vAlign w:val="bottom"/>
          </w:tcPr>
          <w:p w14:paraId="303FFC6D" w14:textId="77777777" w:rsidR="00867702" w:rsidRPr="00F70BA1" w:rsidRDefault="00867702" w:rsidP="00A4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3119" w:type="dxa"/>
            <w:vAlign w:val="bottom"/>
          </w:tcPr>
          <w:p w14:paraId="21C3AD81" w14:textId="77777777" w:rsidR="00867702" w:rsidRPr="00F70BA1" w:rsidRDefault="00867702" w:rsidP="00A4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867702" w:rsidRPr="00F70BA1" w14:paraId="075088FD" w14:textId="77777777" w:rsidTr="00A408BA">
        <w:tc>
          <w:tcPr>
            <w:tcW w:w="2970" w:type="dxa"/>
          </w:tcPr>
          <w:p w14:paraId="434B7826" w14:textId="77777777" w:rsidR="00867702" w:rsidRPr="00F70BA1" w:rsidRDefault="00867702" w:rsidP="00A408BA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907" w:type="dxa"/>
          </w:tcPr>
          <w:p w14:paraId="414D1F26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3119" w:type="dxa"/>
          </w:tcPr>
          <w:p w14:paraId="46B0CA5F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867702" w:rsidRPr="00F70BA1" w14:paraId="2B177D8E" w14:textId="77777777" w:rsidTr="00A408BA">
        <w:tc>
          <w:tcPr>
            <w:tcW w:w="2970" w:type="dxa"/>
          </w:tcPr>
          <w:p w14:paraId="37A409A8" w14:textId="77777777" w:rsidR="00867702" w:rsidRPr="00F70BA1" w:rsidRDefault="00867702" w:rsidP="00A408BA">
            <w:pPr>
              <w:tabs>
                <w:tab w:val="clear" w:pos="2580"/>
                <w:tab w:val="clear" w:pos="2807"/>
                <w:tab w:val="clear" w:pos="3742"/>
                <w:tab w:val="left" w:pos="162"/>
                <w:tab w:val="left" w:pos="2502"/>
                <w:tab w:val="left" w:pos="3686"/>
              </w:tabs>
              <w:spacing w:line="240" w:lineRule="auto"/>
              <w:ind w:left="162" w:right="-12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เค แอนด์ ดับบลิว (ประเทศไทย) จำกัด </w:t>
            </w:r>
          </w:p>
        </w:tc>
        <w:tc>
          <w:tcPr>
            <w:tcW w:w="2907" w:type="dxa"/>
          </w:tcPr>
          <w:p w14:paraId="2B135144" w14:textId="77777777" w:rsidR="00867702" w:rsidRPr="00F70BA1" w:rsidRDefault="00867702" w:rsidP="00A408B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3119" w:type="dxa"/>
          </w:tcPr>
          <w:p w14:paraId="1F217260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ถือหุ้นโดยญาติกรรมการบริษัทและ</w:t>
            </w:r>
          </w:p>
          <w:p w14:paraId="612D8A17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กรรมการร่วมกันกับบริษัทย่อย</w:t>
            </w:r>
          </w:p>
        </w:tc>
      </w:tr>
      <w:tr w:rsidR="00867702" w:rsidRPr="00F70BA1" w14:paraId="19D7DA3D" w14:textId="77777777" w:rsidTr="00A408BA">
        <w:tc>
          <w:tcPr>
            <w:tcW w:w="2970" w:type="dxa"/>
          </w:tcPr>
          <w:p w14:paraId="3F388B53" w14:textId="77777777" w:rsidR="00867702" w:rsidRPr="00F70BA1" w:rsidRDefault="00867702" w:rsidP="00A408BA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บริษัท แดทโซ เอเชีย คอร์ปอร์เรชั่น จำกัด</w:t>
            </w:r>
          </w:p>
        </w:tc>
        <w:tc>
          <w:tcPr>
            <w:tcW w:w="2907" w:type="dxa"/>
          </w:tcPr>
          <w:p w14:paraId="7745C7B7" w14:textId="77777777" w:rsidR="00867702" w:rsidRPr="00F70BA1" w:rsidRDefault="00867702" w:rsidP="00A408B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บริการด้านความงาม</w:t>
            </w:r>
          </w:p>
        </w:tc>
        <w:tc>
          <w:tcPr>
            <w:tcW w:w="3119" w:type="dxa"/>
          </w:tcPr>
          <w:p w14:paraId="4B0BAC25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ถือหุ้นโดยบริษัท</w:t>
            </w:r>
          </w:p>
        </w:tc>
      </w:tr>
      <w:tr w:rsidR="00867702" w:rsidRPr="00F70BA1" w14:paraId="33281DCC" w14:textId="77777777" w:rsidTr="00A408BA">
        <w:tc>
          <w:tcPr>
            <w:tcW w:w="2970" w:type="dxa"/>
            <w:shd w:val="clear" w:color="auto" w:fill="auto"/>
          </w:tcPr>
          <w:p w14:paraId="08DC24FD" w14:textId="77777777" w:rsidR="00867702" w:rsidRPr="00F70BA1" w:rsidRDefault="00867702" w:rsidP="00A408BA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อัล</w:t>
            </w:r>
            <w:proofErr w:type="spellEnd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เทอร์เมด แคร์ จำกัด</w:t>
            </w:r>
          </w:p>
        </w:tc>
        <w:tc>
          <w:tcPr>
            <w:tcW w:w="2907" w:type="dxa"/>
            <w:shd w:val="clear" w:color="auto" w:fill="auto"/>
          </w:tcPr>
          <w:p w14:paraId="0083B4B0" w14:textId="77777777" w:rsidR="00867702" w:rsidRPr="00F70BA1" w:rsidRDefault="00867702" w:rsidP="00A408B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จำหน่ายสินค้าเภสัชภัณฑ์และทางการแพทย์</w:t>
            </w:r>
          </w:p>
        </w:tc>
        <w:tc>
          <w:tcPr>
            <w:tcW w:w="3119" w:type="dxa"/>
            <w:shd w:val="clear" w:color="auto" w:fill="auto"/>
          </w:tcPr>
          <w:p w14:paraId="57B76EF2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กรรมการและผู้ถือหุ้นร่วมกันกับบริษัทย่อย</w:t>
            </w:r>
          </w:p>
        </w:tc>
      </w:tr>
      <w:tr w:rsidR="00867702" w:rsidRPr="00F70BA1" w14:paraId="0138E783" w14:textId="77777777" w:rsidTr="00A408BA">
        <w:tc>
          <w:tcPr>
            <w:tcW w:w="2970" w:type="dxa"/>
            <w:shd w:val="clear" w:color="auto" w:fill="auto"/>
            <w:hideMark/>
          </w:tcPr>
          <w:p w14:paraId="6C0AD08E" w14:textId="77777777" w:rsidR="00867702" w:rsidRPr="00F70BA1" w:rsidRDefault="00867702" w:rsidP="00A408B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คุณจักรกริสน์ โลหะเจริญทรัพย์</w:t>
            </w:r>
          </w:p>
        </w:tc>
        <w:tc>
          <w:tcPr>
            <w:tcW w:w="2907" w:type="dxa"/>
            <w:shd w:val="clear" w:color="auto" w:fill="auto"/>
            <w:hideMark/>
          </w:tcPr>
          <w:p w14:paraId="75EFCD72" w14:textId="77777777" w:rsidR="00867702" w:rsidRPr="00F70BA1" w:rsidRDefault="00867702" w:rsidP="00A408BA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-</w:t>
            </w:r>
          </w:p>
        </w:tc>
        <w:tc>
          <w:tcPr>
            <w:tcW w:w="3119" w:type="dxa"/>
            <w:shd w:val="clear" w:color="auto" w:fill="auto"/>
            <w:hideMark/>
          </w:tcPr>
          <w:p w14:paraId="0BA983FB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กรรมการ</w:t>
            </w:r>
          </w:p>
        </w:tc>
      </w:tr>
      <w:tr w:rsidR="00867702" w:rsidRPr="00F70BA1" w14:paraId="1B1A4BE4" w14:textId="77777777" w:rsidTr="00A408BA">
        <w:tc>
          <w:tcPr>
            <w:tcW w:w="2970" w:type="dxa"/>
            <w:shd w:val="clear" w:color="auto" w:fill="auto"/>
          </w:tcPr>
          <w:p w14:paraId="7F165052" w14:textId="77777777" w:rsidR="00867702" w:rsidRPr="00F70BA1" w:rsidRDefault="00867702" w:rsidP="00A408B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คุณปรีชา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นันท์นฤมิต</w:t>
            </w:r>
          </w:p>
        </w:tc>
        <w:tc>
          <w:tcPr>
            <w:tcW w:w="2907" w:type="dxa"/>
            <w:shd w:val="clear" w:color="auto" w:fill="auto"/>
          </w:tcPr>
          <w:p w14:paraId="161461CA" w14:textId="77777777" w:rsidR="00867702" w:rsidRPr="00F70BA1" w:rsidRDefault="00867702" w:rsidP="00A408BA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-</w:t>
            </w:r>
          </w:p>
        </w:tc>
        <w:tc>
          <w:tcPr>
            <w:tcW w:w="3119" w:type="dxa"/>
            <w:shd w:val="clear" w:color="auto" w:fill="auto"/>
          </w:tcPr>
          <w:p w14:paraId="26F8351C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กรรมการ</w:t>
            </w:r>
          </w:p>
        </w:tc>
      </w:tr>
      <w:tr w:rsidR="00867702" w:rsidRPr="00F70BA1" w14:paraId="5C3CC49C" w14:textId="77777777" w:rsidTr="00A408BA">
        <w:tc>
          <w:tcPr>
            <w:tcW w:w="2970" w:type="dxa"/>
            <w:shd w:val="clear" w:color="auto" w:fill="auto"/>
          </w:tcPr>
          <w:p w14:paraId="5ADE1FB3" w14:textId="77777777" w:rsidR="00867702" w:rsidRPr="00F202EA" w:rsidRDefault="00867702" w:rsidP="00A408B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202EA">
              <w:rPr>
                <w:rFonts w:ascii="BrowalliaUPC" w:hAnsi="BrowalliaUPC" w:cs="BrowalliaUPC"/>
                <w:sz w:val="22"/>
                <w:szCs w:val="22"/>
                <w:cs/>
              </w:rPr>
              <w:t>คุณวัชราภรณ์ ภิสสาสุนทร</w:t>
            </w:r>
          </w:p>
        </w:tc>
        <w:tc>
          <w:tcPr>
            <w:tcW w:w="2907" w:type="dxa"/>
            <w:shd w:val="clear" w:color="auto" w:fill="auto"/>
          </w:tcPr>
          <w:p w14:paraId="167306DF" w14:textId="77777777" w:rsidR="00867702" w:rsidRPr="00F202EA" w:rsidRDefault="00867702" w:rsidP="00A408BA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202EA">
              <w:rPr>
                <w:rFonts w:ascii="BrowalliaUPC" w:hAnsi="BrowalliaUPC" w:cs="BrowalliaUPC"/>
                <w:sz w:val="22"/>
                <w:szCs w:val="22"/>
                <w:cs/>
              </w:rPr>
              <w:t>-</w:t>
            </w:r>
          </w:p>
        </w:tc>
        <w:tc>
          <w:tcPr>
            <w:tcW w:w="3119" w:type="dxa"/>
            <w:shd w:val="clear" w:color="auto" w:fill="auto"/>
          </w:tcPr>
          <w:p w14:paraId="55DB619E" w14:textId="77777777" w:rsidR="00867702" w:rsidRPr="00F202EA" w:rsidRDefault="00867702" w:rsidP="00A408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202EA">
              <w:rPr>
                <w:rFonts w:ascii="BrowalliaUPC" w:hAnsi="BrowalliaUPC" w:cs="BrowalliaUPC"/>
                <w:sz w:val="22"/>
                <w:szCs w:val="22"/>
                <w:cs/>
              </w:rPr>
              <w:t>กรรมการบริษัทย่อย</w:t>
            </w:r>
          </w:p>
        </w:tc>
      </w:tr>
      <w:tr w:rsidR="005A4A41" w:rsidRPr="00F70BA1" w14:paraId="70B8B115" w14:textId="77777777" w:rsidTr="00A408BA">
        <w:tc>
          <w:tcPr>
            <w:tcW w:w="2970" w:type="dxa"/>
            <w:shd w:val="clear" w:color="auto" w:fill="auto"/>
          </w:tcPr>
          <w:p w14:paraId="333D60AB" w14:textId="66AA3395" w:rsidR="005A4A41" w:rsidRPr="00F202EA" w:rsidRDefault="005A4A41" w:rsidP="00A408B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202EA">
              <w:rPr>
                <w:rFonts w:ascii="BrowalliaUPC" w:hAnsi="BrowalliaUPC" w:cs="BrowalliaUPC" w:hint="cs"/>
                <w:sz w:val="22"/>
                <w:szCs w:val="22"/>
                <w:cs/>
              </w:rPr>
              <w:t>คุณชาครี</w:t>
            </w:r>
            <w:proofErr w:type="spellStart"/>
            <w:r w:rsidRPr="00F202EA">
              <w:rPr>
                <w:rFonts w:ascii="BrowalliaUPC" w:hAnsi="BrowalliaUPC" w:cs="BrowalliaUPC" w:hint="cs"/>
                <w:sz w:val="22"/>
                <w:szCs w:val="22"/>
                <w:cs/>
              </w:rPr>
              <w:t>ย์</w:t>
            </w:r>
            <w:proofErr w:type="spellEnd"/>
            <w:r w:rsidRPr="00F202EA">
              <w:rPr>
                <w:rFonts w:ascii="BrowalliaUPC" w:hAnsi="BrowalliaUPC" w:cs="BrowalliaUPC" w:hint="cs"/>
                <w:sz w:val="22"/>
                <w:szCs w:val="22"/>
                <w:cs/>
              </w:rPr>
              <w:t xml:space="preserve"> โลหะเจริญทรัพย์</w:t>
            </w:r>
          </w:p>
        </w:tc>
        <w:tc>
          <w:tcPr>
            <w:tcW w:w="2907" w:type="dxa"/>
            <w:shd w:val="clear" w:color="auto" w:fill="auto"/>
          </w:tcPr>
          <w:p w14:paraId="54B25CA8" w14:textId="0EB75CB2" w:rsidR="005A4A41" w:rsidRPr="00F202EA" w:rsidRDefault="00D33C93" w:rsidP="00A408BA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202EA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3119" w:type="dxa"/>
            <w:shd w:val="clear" w:color="auto" w:fill="auto"/>
          </w:tcPr>
          <w:p w14:paraId="59997F62" w14:textId="0B20053E" w:rsidR="005A4A41" w:rsidRPr="00F202EA" w:rsidRDefault="00D33C93" w:rsidP="00A408B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202EA">
              <w:rPr>
                <w:rFonts w:ascii="BrowalliaUPC" w:hAnsi="BrowalliaUPC" w:cs="BrowalliaUPC" w:hint="cs"/>
                <w:sz w:val="22"/>
                <w:szCs w:val="22"/>
                <w:cs/>
              </w:rPr>
              <w:t>ญาติกรรมการ</w:t>
            </w:r>
          </w:p>
        </w:tc>
      </w:tr>
    </w:tbl>
    <w:p w14:paraId="224F8930" w14:textId="6EBC7BE8" w:rsidR="0086770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04EBB38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รายการบัญชีที่มีสาระสำคัญกับบุคคลและบริษัทที่เกี่ยวข้องกันสำหรับปีสิ้นสุดวันที่ </w:t>
      </w:r>
      <w:r w:rsidRPr="00F70BA1">
        <w:rPr>
          <w:rFonts w:ascii="BrowalliaUPC" w:hAnsi="BrowalliaUPC" w:cs="BrowalliaUPC"/>
          <w:sz w:val="28"/>
          <w:szCs w:val="28"/>
        </w:rPr>
        <w:t>31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F70BA1">
        <w:rPr>
          <w:rFonts w:ascii="BrowalliaUPC" w:hAnsi="BrowalliaUPC" w:cs="BrowalliaUPC"/>
          <w:sz w:val="28"/>
          <w:szCs w:val="28"/>
        </w:rPr>
        <w:t>2564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F70BA1">
        <w:rPr>
          <w:rFonts w:ascii="BrowalliaUPC" w:hAnsi="BrowalliaUPC" w:cs="BrowalliaUPC"/>
          <w:sz w:val="28"/>
          <w:szCs w:val="28"/>
        </w:rPr>
        <w:t>2563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     มีดังนี้</w:t>
      </w:r>
    </w:p>
    <w:p w14:paraId="477149CE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16"/>
          <w:szCs w:val="16"/>
        </w:rPr>
      </w:pPr>
    </w:p>
    <w:p w14:paraId="60294458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6"/>
          <w:szCs w:val="6"/>
        </w:rPr>
      </w:pPr>
    </w:p>
    <w:tbl>
      <w:tblPr>
        <w:tblW w:w="9122" w:type="dxa"/>
        <w:tblInd w:w="28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2288"/>
        <w:gridCol w:w="1041"/>
        <w:gridCol w:w="993"/>
        <w:gridCol w:w="1059"/>
        <w:gridCol w:w="1048"/>
      </w:tblGrid>
      <w:tr w:rsidR="00867702" w:rsidRPr="00F70BA1" w14:paraId="4BDB23C7" w14:textId="77777777" w:rsidTr="00A408BA">
        <w:trPr>
          <w:tblHeader/>
        </w:trPr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2A2FBC03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044C82FB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141" w:type="dxa"/>
            <w:gridSpan w:val="4"/>
            <w:tcBorders>
              <w:top w:val="nil"/>
            </w:tcBorders>
            <w:shd w:val="clear" w:color="auto" w:fill="auto"/>
          </w:tcPr>
          <w:p w14:paraId="06497A07" w14:textId="77777777" w:rsidR="00867702" w:rsidRPr="00F70BA1" w:rsidRDefault="00867702" w:rsidP="00A408B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867702" w:rsidRPr="00F70BA1" w14:paraId="03794077" w14:textId="77777777" w:rsidTr="00A408BA">
        <w:trPr>
          <w:tblHeader/>
        </w:trPr>
        <w:tc>
          <w:tcPr>
            <w:tcW w:w="2693" w:type="dxa"/>
            <w:shd w:val="clear" w:color="auto" w:fill="auto"/>
          </w:tcPr>
          <w:p w14:paraId="30F85CD7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shd w:val="clear" w:color="auto" w:fill="auto"/>
          </w:tcPr>
          <w:p w14:paraId="430E6BE3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034" w:type="dxa"/>
            <w:gridSpan w:val="2"/>
            <w:shd w:val="clear" w:color="auto" w:fill="auto"/>
          </w:tcPr>
          <w:p w14:paraId="1B4DBDC2" w14:textId="77777777" w:rsidR="00867702" w:rsidRPr="00F70BA1" w:rsidRDefault="00867702" w:rsidP="00A4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07" w:type="dxa"/>
            <w:gridSpan w:val="2"/>
            <w:shd w:val="clear" w:color="auto" w:fill="auto"/>
          </w:tcPr>
          <w:p w14:paraId="10756A3C" w14:textId="77777777" w:rsidR="00867702" w:rsidRPr="00F70BA1" w:rsidRDefault="00867702" w:rsidP="00A4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67702" w:rsidRPr="00F70BA1" w14:paraId="643C65CA" w14:textId="77777777" w:rsidTr="00A408BA">
        <w:trPr>
          <w:tblHeader/>
        </w:trPr>
        <w:tc>
          <w:tcPr>
            <w:tcW w:w="2693" w:type="dxa"/>
            <w:shd w:val="clear" w:color="auto" w:fill="auto"/>
          </w:tcPr>
          <w:p w14:paraId="5DAABF57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</w:tcPr>
          <w:p w14:paraId="7A7B4997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4141" w:type="dxa"/>
            <w:gridSpan w:val="4"/>
            <w:shd w:val="clear" w:color="auto" w:fill="auto"/>
          </w:tcPr>
          <w:p w14:paraId="66C30FA7" w14:textId="77777777" w:rsidR="00867702" w:rsidRPr="00F70BA1" w:rsidRDefault="00867702" w:rsidP="00A4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867702" w:rsidRPr="00F70BA1" w14:paraId="553CAD8C" w14:textId="77777777" w:rsidTr="00A408BA">
        <w:trPr>
          <w:tblHeader/>
        </w:trPr>
        <w:tc>
          <w:tcPr>
            <w:tcW w:w="2693" w:type="dxa"/>
            <w:shd w:val="clear" w:color="auto" w:fill="auto"/>
          </w:tcPr>
          <w:p w14:paraId="7C19D457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shd w:val="clear" w:color="auto" w:fill="auto"/>
          </w:tcPr>
          <w:p w14:paraId="05F40545" w14:textId="77777777" w:rsidR="00867702" w:rsidRPr="00F70BA1" w:rsidRDefault="00867702" w:rsidP="00A4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041" w:type="dxa"/>
            <w:shd w:val="clear" w:color="auto" w:fill="auto"/>
          </w:tcPr>
          <w:p w14:paraId="7D7ADEB0" w14:textId="77777777" w:rsidR="00867702" w:rsidRPr="00F70BA1" w:rsidRDefault="00867702" w:rsidP="00A4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6DBDEFBC" w14:textId="77777777" w:rsidR="00867702" w:rsidRPr="00F70BA1" w:rsidRDefault="00867702" w:rsidP="00A4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3</w:t>
            </w:r>
          </w:p>
        </w:tc>
        <w:tc>
          <w:tcPr>
            <w:tcW w:w="1059" w:type="dxa"/>
            <w:shd w:val="clear" w:color="auto" w:fill="auto"/>
          </w:tcPr>
          <w:p w14:paraId="2AA2EB6C" w14:textId="77777777" w:rsidR="00867702" w:rsidRPr="00F70BA1" w:rsidRDefault="00867702" w:rsidP="00A4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4</w:t>
            </w:r>
          </w:p>
        </w:tc>
        <w:tc>
          <w:tcPr>
            <w:tcW w:w="1048" w:type="dxa"/>
            <w:shd w:val="clear" w:color="auto" w:fill="auto"/>
          </w:tcPr>
          <w:p w14:paraId="472E45E8" w14:textId="77777777" w:rsidR="00867702" w:rsidRPr="00F70BA1" w:rsidRDefault="00867702" w:rsidP="00A4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3</w:t>
            </w:r>
          </w:p>
        </w:tc>
      </w:tr>
      <w:tr w:rsidR="00867702" w:rsidRPr="00F70BA1" w14:paraId="4CBBA037" w14:textId="77777777" w:rsidTr="00A408BA">
        <w:trPr>
          <w:tblHeader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13DAACA7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471E3F82" w14:textId="77777777" w:rsidR="00867702" w:rsidRPr="00F70BA1" w:rsidRDefault="00867702" w:rsidP="00A408B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6E774AF2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1831541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4CD35BD1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63764ED8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867702" w:rsidRPr="00F70BA1" w14:paraId="44EC7F4A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4FE3F76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40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F70BA1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38D577C5" w14:textId="77777777" w:rsidR="00867702" w:rsidRPr="00F70BA1" w:rsidRDefault="00867702" w:rsidP="00A408B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70609B9A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53E5762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03AB2EEF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5934429E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007097" w:rsidRPr="00F70BA1" w14:paraId="360014B5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FDC1632" w14:textId="77777777" w:rsidR="00007097" w:rsidRPr="00F70BA1" w:rsidRDefault="00007097" w:rsidP="00007097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F70BA1">
              <w:rPr>
                <w:rFonts w:ascii="BrowalliaUPC" w:hAnsi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794C4D9C" w14:textId="77777777" w:rsidR="00007097" w:rsidRPr="00F70BA1" w:rsidRDefault="00007097" w:rsidP="0000709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7F4A4484" w14:textId="44C58C9D" w:rsidR="00007097" w:rsidRPr="00F70BA1" w:rsidRDefault="00007097" w:rsidP="000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F337D0E" w14:textId="77777777" w:rsidR="00007097" w:rsidRPr="00F70BA1" w:rsidRDefault="00007097" w:rsidP="000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55515ABA" w14:textId="059BCF82" w:rsidR="00007097" w:rsidRPr="00F70BA1" w:rsidRDefault="00007097" w:rsidP="000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1,275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2D1266D7" w14:textId="77777777" w:rsidR="00007097" w:rsidRPr="00F70BA1" w:rsidRDefault="00007097" w:rsidP="000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1,708</w:t>
            </w:r>
          </w:p>
        </w:tc>
      </w:tr>
      <w:tr w:rsidR="00007097" w:rsidRPr="00F70BA1" w14:paraId="119F27CC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C272BFC" w14:textId="77777777" w:rsidR="00007097" w:rsidRPr="00F70BA1" w:rsidRDefault="00007097" w:rsidP="00007097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45CF4048" w14:textId="77777777" w:rsidR="00007097" w:rsidRPr="00F70BA1" w:rsidRDefault="00007097" w:rsidP="0000709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3AE1ECEA" w14:textId="69B04EA1" w:rsidR="00007097" w:rsidRPr="00F70BA1" w:rsidRDefault="00007097" w:rsidP="000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543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84A8FEC" w14:textId="77777777" w:rsidR="00007097" w:rsidRPr="00F70BA1" w:rsidRDefault="00007097" w:rsidP="000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367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2F800C14" w14:textId="457461C7" w:rsidR="00007097" w:rsidRPr="00F70BA1" w:rsidRDefault="00007097" w:rsidP="000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543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5E5C2FB5" w14:textId="77777777" w:rsidR="00007097" w:rsidRPr="00F70BA1" w:rsidRDefault="00007097" w:rsidP="0000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367</w:t>
            </w:r>
          </w:p>
        </w:tc>
      </w:tr>
      <w:tr w:rsidR="00007097" w:rsidRPr="00F70BA1" w14:paraId="741950F5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1C665F3" w14:textId="77777777" w:rsidR="00007097" w:rsidRPr="00F70BA1" w:rsidRDefault="00007097" w:rsidP="00007097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 w:firstLine="15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5341CE87" w14:textId="77777777" w:rsidR="00007097" w:rsidRPr="00F70BA1" w:rsidRDefault="00007097" w:rsidP="0000709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1E9CF42D" w14:textId="2BC57066" w:rsidR="00007097" w:rsidRPr="00F70BA1" w:rsidRDefault="00007097" w:rsidP="000070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311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65021BE" w14:textId="77777777" w:rsidR="00007097" w:rsidRPr="00F70BA1" w:rsidRDefault="00007097" w:rsidP="000070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1,058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4B2B1CC3" w14:textId="1CD7E7F0" w:rsidR="00007097" w:rsidRPr="00F70BA1" w:rsidRDefault="00007097" w:rsidP="000070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4FFB3B28" w14:textId="77777777" w:rsidR="00007097" w:rsidRPr="00F70BA1" w:rsidRDefault="00007097" w:rsidP="000070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007097" w:rsidRPr="00F70BA1" w14:paraId="2C2C552C" w14:textId="77777777" w:rsidTr="00A408BA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A43C8A2" w14:textId="77777777" w:rsidR="00007097" w:rsidRPr="00F70BA1" w:rsidRDefault="00007097" w:rsidP="00007097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6574AB9E" w14:textId="77777777" w:rsidR="00007097" w:rsidRPr="00F70BA1" w:rsidRDefault="00007097" w:rsidP="0000709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E8B227" w14:textId="5075C0D6" w:rsidR="00007097" w:rsidRPr="00F70BA1" w:rsidRDefault="00007097" w:rsidP="0000709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854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074F45" w14:textId="77777777" w:rsidR="00007097" w:rsidRPr="00F70BA1" w:rsidRDefault="00007097" w:rsidP="0000709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1,425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8E062" w14:textId="0CC24293" w:rsidR="00007097" w:rsidRPr="00F70BA1" w:rsidRDefault="00007097" w:rsidP="0000709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1,81</w:t>
            </w:r>
            <w:r w:rsidR="004400F7" w:rsidRPr="00F70BA1">
              <w:rPr>
                <w:rFonts w:ascii="BrowalliaUPC" w:hAnsi="BrowalliaUPC" w:cs="BrowalliaUPC"/>
                <w:sz w:val="24"/>
                <w:szCs w:val="24"/>
              </w:rPr>
              <w:t>8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4F307" w14:textId="77777777" w:rsidR="00007097" w:rsidRPr="00F70BA1" w:rsidRDefault="00007097" w:rsidP="0000709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2,075</w:t>
            </w:r>
          </w:p>
        </w:tc>
      </w:tr>
      <w:tr w:rsidR="00867702" w:rsidRPr="00F70BA1" w14:paraId="263E52EC" w14:textId="77777777" w:rsidTr="00A408BA">
        <w:trPr>
          <w:trHeight w:val="308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BCC35C0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40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2436EC81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6A1BDDF6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A1F230C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279066CB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69C42EA5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67702" w:rsidRPr="00F70BA1" w14:paraId="69040796" w14:textId="77777777" w:rsidTr="00A46C13">
        <w:trPr>
          <w:trHeight w:val="308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FFFFF8D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40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F70BA1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F70BA1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5AFB9991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013F2540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E84A5FE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71E105BF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60A65B28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67702" w:rsidRPr="00F70BA1" w14:paraId="267CEE36" w14:textId="77777777" w:rsidTr="00A408BA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5AA40192" w14:textId="77777777" w:rsidR="00867702" w:rsidRPr="00F70BA1" w:rsidRDefault="00867702" w:rsidP="00A408BA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60DD3672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</w:tcPr>
          <w:p w14:paraId="217EAFA6" w14:textId="3EF1F713" w:rsidR="00867702" w:rsidRPr="00F70BA1" w:rsidRDefault="008B6671" w:rsidP="00A4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14252CED" w14:textId="77777777" w:rsidR="00867702" w:rsidRPr="00F70BA1" w:rsidRDefault="00867702" w:rsidP="00A4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94DB8" w14:textId="34275527" w:rsidR="00867702" w:rsidRPr="00F70BA1" w:rsidRDefault="00A46C13" w:rsidP="00A4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8</w:t>
            </w:r>
            <w:r w:rsidR="004D4316" w:rsidRPr="00F70BA1">
              <w:rPr>
                <w:rFonts w:ascii="BrowalliaUPC" w:hAnsi="BrowalliaUPC" w:cs="BrowalliaUPC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792F1" w14:textId="77777777" w:rsidR="00867702" w:rsidRPr="00F70BA1" w:rsidRDefault="00867702" w:rsidP="00A4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750</w:t>
            </w:r>
          </w:p>
        </w:tc>
      </w:tr>
      <w:tr w:rsidR="00A46C13" w:rsidRPr="00F70BA1" w14:paraId="565593CA" w14:textId="77777777" w:rsidTr="00A408BA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42037074" w14:textId="6C142D19" w:rsidR="00A46C13" w:rsidRPr="00F70BA1" w:rsidRDefault="00A46C13" w:rsidP="00A46C13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18FDDC49" w14:textId="408F7CE4" w:rsidR="00A46C13" w:rsidRPr="00F70BA1" w:rsidRDefault="00A46C13" w:rsidP="00A46C1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</w:tcPr>
          <w:p w14:paraId="5DF898E9" w14:textId="61E79F82" w:rsidR="00A46C13" w:rsidRPr="00F70BA1" w:rsidRDefault="008B6671" w:rsidP="004E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250F0BEC" w14:textId="0DDF2867" w:rsidR="00A46C13" w:rsidRPr="00F70BA1" w:rsidRDefault="008B6671" w:rsidP="004E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91814" w14:textId="20682B63" w:rsidR="00A46C13" w:rsidRPr="00F70BA1" w:rsidRDefault="008B6671" w:rsidP="004E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2D8BB7" w14:textId="57554822" w:rsidR="00A46C13" w:rsidRPr="00F70BA1" w:rsidRDefault="008B6671" w:rsidP="004E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4E6BC1" w:rsidRPr="00F70BA1" w14:paraId="3BF7FA09" w14:textId="77777777" w:rsidTr="00A408BA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1CB4C1C" w14:textId="1794CF5C" w:rsidR="004E6BC1" w:rsidRPr="00F70BA1" w:rsidRDefault="004E6BC1" w:rsidP="004E6BC1">
            <w:pPr>
              <w:spacing w:line="240" w:lineRule="auto"/>
              <w:ind w:left="186" w:hanging="18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0F339462" w14:textId="77777777" w:rsidR="004E6BC1" w:rsidRPr="00F70BA1" w:rsidRDefault="004E6BC1" w:rsidP="004E6BC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D02EA5" w14:textId="4A1A2004" w:rsidR="004E6BC1" w:rsidRPr="00F70BA1" w:rsidRDefault="000A4546" w:rsidP="004E6B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A4EDF" w14:textId="674B1264" w:rsidR="004E6BC1" w:rsidRPr="00F70BA1" w:rsidRDefault="000A4546" w:rsidP="004E6B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0C689" w14:textId="69B40046" w:rsidR="004E6BC1" w:rsidRPr="00F70BA1" w:rsidRDefault="004D4316" w:rsidP="004E6B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870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D439F" w14:textId="46D2D8DE" w:rsidR="004E6BC1" w:rsidRPr="00F70BA1" w:rsidRDefault="000A4546" w:rsidP="004E6BC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750</w:t>
            </w:r>
          </w:p>
        </w:tc>
      </w:tr>
      <w:tr w:rsidR="004E6BC1" w:rsidRPr="00F70BA1" w14:paraId="6A21BCEF" w14:textId="77777777" w:rsidTr="00A408BA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40E5F73" w14:textId="77777777" w:rsidR="004E6BC1" w:rsidRPr="00F70BA1" w:rsidRDefault="004E6BC1" w:rsidP="00A408BA">
            <w:pPr>
              <w:spacing w:line="240" w:lineRule="auto"/>
              <w:ind w:left="186" w:hanging="186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5670740D" w14:textId="77777777" w:rsidR="004E6BC1" w:rsidRPr="00F70BA1" w:rsidRDefault="004E6BC1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0F62F" w14:textId="77777777" w:rsidR="004E6BC1" w:rsidRPr="00F70BA1" w:rsidRDefault="004E6BC1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12C4A" w14:textId="77777777" w:rsidR="004E6BC1" w:rsidRPr="00F70BA1" w:rsidRDefault="004E6BC1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5CC3BC" w14:textId="77777777" w:rsidR="004E6BC1" w:rsidRPr="00F70BA1" w:rsidRDefault="004E6BC1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DEDA0" w14:textId="77777777" w:rsidR="004E6BC1" w:rsidRPr="00F70BA1" w:rsidRDefault="004E6BC1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67702" w:rsidRPr="00F70BA1" w14:paraId="4A9EA9A9" w14:textId="77777777" w:rsidTr="00A408BA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3400BDA" w14:textId="77777777" w:rsidR="00867702" w:rsidRPr="00F70BA1" w:rsidRDefault="00867702" w:rsidP="00A408BA">
            <w:pPr>
              <w:spacing w:line="240" w:lineRule="auto"/>
              <w:ind w:left="186" w:hanging="15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3B138934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37604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36766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275EA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62853F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67702" w:rsidRPr="00F70BA1" w14:paraId="22035D83" w14:textId="77777777" w:rsidTr="00A408BA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3DFA830" w14:textId="77777777" w:rsidR="00867702" w:rsidRPr="00F70BA1" w:rsidRDefault="00867702" w:rsidP="00A408BA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76441393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</w:tcPr>
          <w:p w14:paraId="2CAFDBF3" w14:textId="23CE2F27" w:rsidR="00867702" w:rsidRPr="00F70BA1" w:rsidRDefault="008B6671" w:rsidP="00A408B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7195C254" w14:textId="77777777" w:rsidR="00867702" w:rsidRPr="00F70BA1" w:rsidRDefault="00867702" w:rsidP="00A408B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4D148B" w14:textId="51FE4C9E" w:rsidR="00867702" w:rsidRPr="00F70BA1" w:rsidRDefault="008B6671" w:rsidP="00A408B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10,000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19CE12" w14:textId="77777777" w:rsidR="00867702" w:rsidRPr="00F70BA1" w:rsidRDefault="00867702" w:rsidP="00A408B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17,000</w:t>
            </w:r>
          </w:p>
        </w:tc>
      </w:tr>
      <w:tr w:rsidR="00867702" w:rsidRPr="00F70BA1" w14:paraId="01AE3582" w14:textId="77777777" w:rsidTr="00A408BA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76EE82B7" w14:textId="1A4BEF4E" w:rsidR="00867702" w:rsidRPr="00F70BA1" w:rsidRDefault="00867702" w:rsidP="00A408BA">
            <w:pPr>
              <w:spacing w:line="240" w:lineRule="auto"/>
              <w:ind w:left="186" w:hanging="15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37198DA8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C4483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D57AA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D8FB30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291F9A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BB3E19" w:rsidRPr="00F70BA1" w14:paraId="0EE75E86" w14:textId="77777777" w:rsidTr="00A408BA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0547114B" w14:textId="6E284A97" w:rsidR="00BB3E19" w:rsidRPr="00F70BA1" w:rsidRDefault="00BB3E19" w:rsidP="00A408BA">
            <w:pPr>
              <w:spacing w:line="240" w:lineRule="auto"/>
              <w:ind w:left="186" w:hanging="15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รายได้อื่น</w:t>
            </w: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126F0F1D" w14:textId="77777777" w:rsidR="00BB3E19" w:rsidRPr="00F70BA1" w:rsidRDefault="00BB3E19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A38D19" w14:textId="77777777" w:rsidR="00BB3E19" w:rsidRPr="00F70BA1" w:rsidRDefault="00BB3E19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68CF73" w14:textId="77777777" w:rsidR="00BB3E19" w:rsidRPr="00F70BA1" w:rsidRDefault="00BB3E19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B40AD" w14:textId="77777777" w:rsidR="00BB3E19" w:rsidRPr="00F70BA1" w:rsidRDefault="00BB3E19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CF4C7" w14:textId="77777777" w:rsidR="00BB3E19" w:rsidRPr="00F70BA1" w:rsidRDefault="00BB3E19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867702" w:rsidRPr="00F70BA1" w14:paraId="7E346E13" w14:textId="77777777" w:rsidTr="00A408BA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1420D461" w14:textId="77777777" w:rsidR="00867702" w:rsidRPr="00F70BA1" w:rsidRDefault="00867702" w:rsidP="00A408BA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4A804030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2B5F0F" w14:textId="042A61C4" w:rsidR="00867702" w:rsidRPr="00F70BA1" w:rsidRDefault="008B6671" w:rsidP="004F1F8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A9252" w14:textId="77777777" w:rsidR="00867702" w:rsidRPr="00F70BA1" w:rsidRDefault="00867702" w:rsidP="004F1F8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44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C45C1" w14:textId="27D2622C" w:rsidR="00867702" w:rsidRPr="001D66A7" w:rsidRDefault="008B6671" w:rsidP="004F1F8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D66A7">
              <w:rPr>
                <w:rFonts w:ascii="BrowalliaUPC" w:hAnsi="BrowalliaUPC" w:cs="BrowalliaUPC"/>
                <w:sz w:val="24"/>
                <w:szCs w:val="24"/>
              </w:rPr>
              <w:t>22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CE184" w14:textId="77777777" w:rsidR="00867702" w:rsidRPr="00F70BA1" w:rsidRDefault="00867702" w:rsidP="004F1F8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44</w:t>
            </w:r>
          </w:p>
        </w:tc>
      </w:tr>
      <w:tr w:rsidR="00867702" w:rsidRPr="00F70BA1" w14:paraId="222E9F81" w14:textId="77777777" w:rsidTr="00A408BA">
        <w:trPr>
          <w:trHeight w:val="285"/>
        </w:trPr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A008635" w14:textId="77777777" w:rsidR="00867702" w:rsidRPr="00F70BA1" w:rsidRDefault="00867702" w:rsidP="00A408BA">
            <w:pPr>
              <w:spacing w:line="240" w:lineRule="auto"/>
              <w:ind w:left="186" w:hanging="18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412960BE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71296B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EEA40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7D872C" w14:textId="77777777" w:rsidR="00867702" w:rsidRPr="001D66A7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B76872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67702" w:rsidRPr="00F70BA1" w14:paraId="465DA038" w14:textId="77777777" w:rsidTr="00A408BA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321295E2" w14:textId="77777777" w:rsidR="00867702" w:rsidRPr="00F70BA1" w:rsidRDefault="00867702" w:rsidP="00A408BA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0E0CBFFE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</w:tcPr>
          <w:p w14:paraId="1A2E324A" w14:textId="77777777" w:rsidR="00867702" w:rsidRPr="00F70BA1" w:rsidRDefault="00867702" w:rsidP="00A408B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794C1181" w14:textId="77777777" w:rsidR="00867702" w:rsidRPr="00F70BA1" w:rsidRDefault="00867702" w:rsidP="00A408B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76486CC8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</w:tcPr>
          <w:p w14:paraId="53823CA6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67702" w:rsidRPr="00F70BA1" w14:paraId="04D0AAAF" w14:textId="77777777" w:rsidTr="00A408BA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10D85E1C" w14:textId="77777777" w:rsidR="00867702" w:rsidRPr="00F70BA1" w:rsidRDefault="00867702" w:rsidP="00A408BA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579F22E0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</w:tcPr>
          <w:p w14:paraId="0F09C8E4" w14:textId="08CE14F4" w:rsidR="00867702" w:rsidRPr="00F70BA1" w:rsidRDefault="00F14395" w:rsidP="00A408B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056C7A52" w14:textId="77777777" w:rsidR="00867702" w:rsidRPr="00F70BA1" w:rsidRDefault="00867702" w:rsidP="00A408B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9D44B4" w14:textId="489C16A3" w:rsidR="00867702" w:rsidRPr="00F70BA1" w:rsidRDefault="00F14395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9,137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1679D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3,248</w:t>
            </w:r>
          </w:p>
        </w:tc>
      </w:tr>
      <w:tr w:rsidR="00867702" w:rsidRPr="00F70BA1" w14:paraId="1D271A0D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430BB56" w14:textId="77777777" w:rsidR="00867702" w:rsidRPr="00F70BA1" w:rsidRDefault="00867702" w:rsidP="00A408BA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6C8FC22F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62196D26" w14:textId="6B5ABF3F" w:rsidR="00867702" w:rsidRPr="00F70BA1" w:rsidRDefault="00F14395" w:rsidP="00A4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7,515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47D3030" w14:textId="77777777" w:rsidR="00867702" w:rsidRPr="00F70BA1" w:rsidRDefault="00867702" w:rsidP="00A4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13,262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51AE4BB2" w14:textId="7744FF1F" w:rsidR="00867702" w:rsidRPr="00F70BA1" w:rsidRDefault="00F14395" w:rsidP="00A4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7,445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69AD697" w14:textId="77777777" w:rsidR="00867702" w:rsidRPr="00F70BA1" w:rsidRDefault="00867702" w:rsidP="00A4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11,762</w:t>
            </w:r>
          </w:p>
        </w:tc>
      </w:tr>
      <w:tr w:rsidR="00867702" w:rsidRPr="00F70BA1" w14:paraId="40D7A364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01F2B3C" w14:textId="77777777" w:rsidR="00867702" w:rsidRPr="00F70BA1" w:rsidRDefault="00867702" w:rsidP="00A408BA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46CA4D5A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64425" w14:textId="11F2ED29" w:rsidR="00867702" w:rsidRPr="00F70BA1" w:rsidRDefault="00F14395" w:rsidP="00A408B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7,515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12E7C" w14:textId="77777777" w:rsidR="00867702" w:rsidRPr="00F70BA1" w:rsidRDefault="00867702" w:rsidP="00A408B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13,262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12C3B" w14:textId="169FBACD" w:rsidR="00867702" w:rsidRPr="00F70BA1" w:rsidRDefault="00F14395" w:rsidP="00A408B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16,582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A9D77" w14:textId="77777777" w:rsidR="00867702" w:rsidRPr="00F70BA1" w:rsidRDefault="00867702" w:rsidP="00A408B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15,010</w:t>
            </w:r>
          </w:p>
        </w:tc>
      </w:tr>
      <w:tr w:rsidR="00867702" w:rsidRPr="00F70BA1" w14:paraId="6DAF0B86" w14:textId="77777777" w:rsidTr="00A408BA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DAEAB31" w14:textId="1E48DFB7" w:rsidR="00867702" w:rsidRPr="00F70BA1" w:rsidRDefault="00867702" w:rsidP="00A408BA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30EA7C8D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B8E98B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43571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2EF83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B6F06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433508" w:rsidRPr="00F70BA1" w14:paraId="34348DCA" w14:textId="77777777" w:rsidTr="00A408BA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4421EB3" w14:textId="59B8B6C7" w:rsidR="00433508" w:rsidRPr="00F70BA1" w:rsidRDefault="00433508" w:rsidP="00A408BA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17A077AC" w14:textId="77777777" w:rsidR="00433508" w:rsidRPr="00F70BA1" w:rsidRDefault="00433508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BAF45" w14:textId="77777777" w:rsidR="00433508" w:rsidRPr="00F70BA1" w:rsidRDefault="00433508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F9CDD" w14:textId="77777777" w:rsidR="00433508" w:rsidRPr="00F70BA1" w:rsidRDefault="00433508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1D057" w14:textId="77777777" w:rsidR="00433508" w:rsidRPr="00F70BA1" w:rsidRDefault="00433508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23C00" w14:textId="77777777" w:rsidR="00433508" w:rsidRPr="00F70BA1" w:rsidRDefault="00433508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67702" w:rsidRPr="00F70BA1" w14:paraId="784568E3" w14:textId="77777777" w:rsidTr="00A408BA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F5A056B" w14:textId="77777777" w:rsidR="00867702" w:rsidRPr="00F70BA1" w:rsidRDefault="00867702" w:rsidP="00A408BA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6B8ECFE1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9EE3C" w14:textId="59519F69" w:rsidR="00867702" w:rsidRPr="00F70BA1" w:rsidRDefault="00F14395" w:rsidP="00A408B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7,538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56B9C" w14:textId="77777777" w:rsidR="00867702" w:rsidRPr="00F70BA1" w:rsidRDefault="00867702" w:rsidP="00A408B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12,243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BE0428" w14:textId="1FB23449" w:rsidR="00867702" w:rsidRPr="00F70BA1" w:rsidRDefault="00F14395" w:rsidP="00A408B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7,199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24D1E" w14:textId="77777777" w:rsidR="00867702" w:rsidRPr="00F70BA1" w:rsidRDefault="00867702" w:rsidP="00A408B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11,914</w:t>
            </w:r>
          </w:p>
        </w:tc>
      </w:tr>
      <w:tr w:rsidR="00867702" w:rsidRPr="00F70BA1" w14:paraId="21AB310F" w14:textId="77777777" w:rsidTr="00A408BA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9D5C95F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399B138F" w14:textId="77777777" w:rsidR="00867702" w:rsidRPr="00F70BA1" w:rsidRDefault="00867702" w:rsidP="00A408B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4A2AD2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5973E8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07F46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F5ACC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67702" w:rsidRPr="00F70BA1" w14:paraId="2707C2CF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D3A6C80" w14:textId="77777777" w:rsidR="00867702" w:rsidRPr="00F70BA1" w:rsidRDefault="00867702" w:rsidP="00A408BA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4561598B" w14:textId="77777777" w:rsidR="00867702" w:rsidRPr="00F70BA1" w:rsidRDefault="00867702" w:rsidP="00A408BA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42B50AD4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366D3EFB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18160677" w14:textId="77777777" w:rsidR="00867702" w:rsidRPr="004C52C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002D08F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67702" w:rsidRPr="00F70BA1" w14:paraId="0C2FA9B7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61695B8" w14:textId="77777777" w:rsidR="00867702" w:rsidRPr="00F70BA1" w:rsidRDefault="00867702" w:rsidP="00A408BA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1B7A9122" w14:textId="77777777" w:rsidR="00867702" w:rsidRPr="00F70BA1" w:rsidRDefault="00867702" w:rsidP="00A408BA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เดือนละ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94,737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481E7E4C" w14:textId="7D5664C8" w:rsidR="00867702" w:rsidRPr="00F70BA1" w:rsidRDefault="0087482F" w:rsidP="0092455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505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54E0053F" w14:textId="77777777" w:rsidR="00867702" w:rsidRPr="00F70BA1" w:rsidRDefault="00867702" w:rsidP="0092455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1,137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31362159" w14:textId="3AB3A0D3" w:rsidR="0087482F" w:rsidRPr="004C52C1" w:rsidRDefault="0087482F" w:rsidP="0092455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C52C1">
              <w:rPr>
                <w:rFonts w:ascii="BrowalliaUPC" w:hAnsi="BrowalliaUPC" w:cs="BrowalliaUPC"/>
                <w:sz w:val="24"/>
                <w:szCs w:val="24"/>
              </w:rPr>
              <w:t>505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04AA168C" w14:textId="77777777" w:rsidR="00867702" w:rsidRPr="00F70BA1" w:rsidRDefault="00867702" w:rsidP="0092455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1,137</w:t>
            </w:r>
          </w:p>
        </w:tc>
      </w:tr>
      <w:tr w:rsidR="00867702" w:rsidRPr="00F70BA1" w14:paraId="67D72F53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0A14B96" w14:textId="77777777" w:rsidR="00867702" w:rsidRPr="00F70BA1" w:rsidRDefault="00867702" w:rsidP="00A408BA">
            <w:pPr>
              <w:spacing w:line="240" w:lineRule="auto"/>
              <w:ind w:firstLine="18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56DD9607" w14:textId="77777777" w:rsidR="00867702" w:rsidRPr="00F70BA1" w:rsidRDefault="00867702" w:rsidP="00A408BA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0DD170E6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36E4DFAD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0565CB90" w14:textId="77777777" w:rsidR="00867702" w:rsidRPr="004C52C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D3F1361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867702" w:rsidRPr="00F70BA1" w14:paraId="3C28FB27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53F811B" w14:textId="77777777" w:rsidR="00867702" w:rsidRPr="00F70BA1" w:rsidRDefault="00867702" w:rsidP="00A408BA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3048CF9D" w14:textId="77777777" w:rsidR="00867702" w:rsidRPr="00F70BA1" w:rsidRDefault="00867702" w:rsidP="00A408BA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7451759A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74197E4B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110EEC13" w14:textId="77777777" w:rsidR="00867702" w:rsidRPr="004C52C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04834CE1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200F83" w:rsidRPr="00F70BA1" w14:paraId="2B784D81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B37CF7A" w14:textId="77777777" w:rsidR="00200F83" w:rsidRPr="00F70BA1" w:rsidRDefault="00200F83" w:rsidP="00200F83">
            <w:pPr>
              <w:tabs>
                <w:tab w:val="clear" w:pos="227"/>
                <w:tab w:val="left" w:pos="0"/>
              </w:tabs>
              <w:spacing w:line="240" w:lineRule="auto"/>
              <w:ind w:left="-24" w:firstLine="9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771F39A8" w14:textId="77777777" w:rsidR="00200F83" w:rsidRPr="00F70BA1" w:rsidRDefault="00200F83" w:rsidP="00200F83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4.50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03F3E708" w14:textId="0D69FA9D" w:rsidR="00200F83" w:rsidRPr="00F70BA1" w:rsidRDefault="00200F83" w:rsidP="0020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EF2E144" w14:textId="77777777" w:rsidR="00200F83" w:rsidRPr="00F70BA1" w:rsidRDefault="00200F83" w:rsidP="0020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06B8D2DC" w14:textId="1A62E91E" w:rsidR="00200F83" w:rsidRPr="004C52C1" w:rsidRDefault="00200F83" w:rsidP="0020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C52C1">
              <w:rPr>
                <w:rFonts w:ascii="BrowalliaUPC" w:hAnsi="BrowalliaUPC" w:cs="BrowalliaUPC"/>
                <w:sz w:val="24"/>
                <w:szCs w:val="24"/>
              </w:rPr>
              <w:t>166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7B7DFDA3" w14:textId="77777777" w:rsidR="00200F83" w:rsidRPr="00F70BA1" w:rsidRDefault="00200F83" w:rsidP="0020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514</w:t>
            </w:r>
          </w:p>
        </w:tc>
      </w:tr>
      <w:tr w:rsidR="00200F83" w:rsidRPr="00F70BA1" w14:paraId="01B3C735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14207EF" w14:textId="77777777" w:rsidR="00200F83" w:rsidRPr="00F70BA1" w:rsidRDefault="00200F83" w:rsidP="00200F83">
            <w:pPr>
              <w:tabs>
                <w:tab w:val="clear" w:pos="227"/>
                <w:tab w:val="left" w:pos="0"/>
              </w:tabs>
              <w:spacing w:line="240" w:lineRule="auto"/>
              <w:ind w:left="-24" w:firstLine="9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1D372CE6" w14:textId="77777777" w:rsidR="00200F83" w:rsidRPr="00F70BA1" w:rsidRDefault="00200F83" w:rsidP="00200F83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ร้อยละ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12.00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68C23B8F" w14:textId="35C011C2" w:rsidR="00200F83" w:rsidRPr="00F70BA1" w:rsidRDefault="00200F83" w:rsidP="0020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595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E73CC24" w14:textId="77777777" w:rsidR="00200F83" w:rsidRPr="00F70BA1" w:rsidRDefault="00200F83" w:rsidP="0020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902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3B6B7033" w14:textId="5F95F066" w:rsidR="00200F83" w:rsidRPr="004C52C1" w:rsidRDefault="00200F83" w:rsidP="0020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C52C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3BC1664" w14:textId="77777777" w:rsidR="00200F83" w:rsidRPr="00F70BA1" w:rsidRDefault="00200F83" w:rsidP="0020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200F83" w:rsidRPr="00F70BA1" w14:paraId="2DF44498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8EDFDAA" w14:textId="77777777" w:rsidR="00200F83" w:rsidRPr="00F70BA1" w:rsidRDefault="00200F83" w:rsidP="00200F83">
            <w:pPr>
              <w:tabs>
                <w:tab w:val="clear" w:pos="227"/>
                <w:tab w:val="left" w:pos="0"/>
              </w:tabs>
              <w:spacing w:line="240" w:lineRule="auto"/>
              <w:ind w:left="186" w:hanging="186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0D29528E" w14:textId="13439E5A" w:rsidR="00200F83" w:rsidRPr="00374036" w:rsidRDefault="00200F83" w:rsidP="00200F83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37403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="00760C8E" w:rsidRPr="00374036">
              <w:rPr>
                <w:rFonts w:ascii="BrowalliaUPC" w:hAnsi="BrowalliaUPC" w:cs="BrowalliaUPC"/>
                <w:sz w:val="24"/>
                <w:szCs w:val="24"/>
              </w:rPr>
              <w:t xml:space="preserve">4.50 - </w:t>
            </w:r>
            <w:r w:rsidR="00B90E22" w:rsidRPr="00374036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Pr="00374036">
              <w:rPr>
                <w:rFonts w:ascii="BrowalliaUPC" w:hAnsi="BrowalliaUPC" w:cs="BrowalliaUPC"/>
                <w:sz w:val="24"/>
                <w:szCs w:val="24"/>
              </w:rPr>
              <w:t xml:space="preserve">.00 </w:t>
            </w:r>
            <w:r w:rsidRPr="00374036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0550DC5E" w14:textId="24760636" w:rsidR="00200F83" w:rsidRPr="00F70BA1" w:rsidRDefault="00200F83" w:rsidP="0020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1,847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A22C045" w14:textId="77777777" w:rsidR="00200F83" w:rsidRPr="00F70BA1" w:rsidRDefault="00200F83" w:rsidP="0020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1,811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7236BA6E" w14:textId="1634645B" w:rsidR="00200F83" w:rsidRPr="004C52C1" w:rsidRDefault="00200F83" w:rsidP="0020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C52C1">
              <w:rPr>
                <w:rFonts w:ascii="BrowalliaUPC" w:hAnsi="BrowalliaUPC" w:cs="BrowalliaUPC"/>
                <w:sz w:val="24"/>
                <w:szCs w:val="24"/>
              </w:rPr>
              <w:t>1,847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389B03F9" w14:textId="77777777" w:rsidR="00200F83" w:rsidRPr="00F70BA1" w:rsidRDefault="00200F83" w:rsidP="0020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1,811</w:t>
            </w:r>
          </w:p>
        </w:tc>
      </w:tr>
      <w:tr w:rsidR="00200F83" w:rsidRPr="00F70BA1" w14:paraId="3B470D6D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EF84C98" w14:textId="77777777" w:rsidR="00200F83" w:rsidRPr="00F70BA1" w:rsidRDefault="00200F83" w:rsidP="00200F83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กรรมการบริษัทย่อย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669F20BC" w14:textId="65EE7FF2" w:rsidR="00200F83" w:rsidRPr="00374036" w:rsidRDefault="00200F83" w:rsidP="00200F83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37403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="005C4892" w:rsidRPr="00374036">
              <w:rPr>
                <w:rFonts w:ascii="BrowalliaUPC" w:hAnsi="BrowalliaUPC" w:cs="BrowalliaUPC"/>
                <w:sz w:val="24"/>
                <w:szCs w:val="24"/>
              </w:rPr>
              <w:t>6.25</w:t>
            </w:r>
            <w:r w:rsidRPr="0037403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374036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01B7AB03" w14:textId="5ED90B13" w:rsidR="00200F83" w:rsidRPr="00F70BA1" w:rsidRDefault="00200F83" w:rsidP="00200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66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7E2835FA" w14:textId="77777777" w:rsidR="00200F83" w:rsidRPr="00F70BA1" w:rsidRDefault="00200F83" w:rsidP="00200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49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67ABB83F" w14:textId="72FAAEBA" w:rsidR="00200F83" w:rsidRPr="004C52C1" w:rsidRDefault="00200F83" w:rsidP="00200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C52C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41C8468B" w14:textId="77777777" w:rsidR="00200F83" w:rsidRPr="00F70BA1" w:rsidRDefault="00200F83" w:rsidP="00200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200F83" w:rsidRPr="00F70BA1" w14:paraId="43A0EEF7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FDADAA7" w14:textId="77777777" w:rsidR="00200F83" w:rsidRPr="00F70BA1" w:rsidRDefault="00200F83" w:rsidP="00200F83">
            <w:pPr>
              <w:tabs>
                <w:tab w:val="clear" w:pos="227"/>
                <w:tab w:val="left" w:pos="0"/>
              </w:tabs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7A02FA27" w14:textId="77777777" w:rsidR="00200F83" w:rsidRPr="00F70BA1" w:rsidRDefault="00200F83" w:rsidP="00200F83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5F43A0ED" w14:textId="478AC05A" w:rsidR="00200F83" w:rsidRPr="00F70BA1" w:rsidRDefault="00200F83" w:rsidP="00200F8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2,508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4081A08E" w14:textId="77777777" w:rsidR="00200F83" w:rsidRPr="00F70BA1" w:rsidRDefault="00200F83" w:rsidP="00200F8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2,762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47F9361C" w14:textId="160E1434" w:rsidR="00200F83" w:rsidRPr="004C52C1" w:rsidRDefault="00200F83" w:rsidP="00200F8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C52C1">
              <w:rPr>
                <w:rFonts w:ascii="BrowalliaUPC" w:hAnsi="BrowalliaUPC" w:cs="BrowalliaUPC"/>
                <w:sz w:val="24"/>
                <w:szCs w:val="24"/>
              </w:rPr>
              <w:t>2,013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3E9DB7CC" w14:textId="77777777" w:rsidR="00200F83" w:rsidRPr="00F70BA1" w:rsidRDefault="00200F83" w:rsidP="00200F8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2,325</w:t>
            </w:r>
          </w:p>
        </w:tc>
      </w:tr>
      <w:tr w:rsidR="00867702" w:rsidRPr="00F70BA1" w14:paraId="78B6A490" w14:textId="77777777" w:rsidTr="00A408BA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07AEF8B" w14:textId="77777777" w:rsidR="00867702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5C41D978" w14:textId="77777777" w:rsidR="002F19AD" w:rsidRDefault="002F19AD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0FFC5C1D" w14:textId="37448F7F" w:rsidR="002F19AD" w:rsidRPr="00F70BA1" w:rsidRDefault="002F19AD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5F668AF7" w14:textId="77777777" w:rsidR="00867702" w:rsidRPr="00F70BA1" w:rsidRDefault="00867702" w:rsidP="00A408BA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414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7BEE1C0A" w14:textId="77777777" w:rsidR="00867702" w:rsidRPr="004C52C1" w:rsidRDefault="00867702" w:rsidP="00A408BA">
            <w:pPr>
              <w:spacing w:line="240" w:lineRule="auto"/>
              <w:rPr>
                <w:rFonts w:ascii="BrowalliaUPC" w:hAnsi="BrowalliaUPC" w:cs="BrowalliaUPC"/>
                <w:color w:val="FF0000"/>
                <w:sz w:val="24"/>
                <w:szCs w:val="24"/>
                <w:cs/>
              </w:rPr>
            </w:pPr>
          </w:p>
        </w:tc>
      </w:tr>
      <w:tr w:rsidR="00867702" w:rsidRPr="00F70BA1" w14:paraId="1E928DA3" w14:textId="77777777" w:rsidTr="00A408BA">
        <w:trPr>
          <w:trHeight w:val="306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11D42F1D" w14:textId="77777777" w:rsidR="00867702" w:rsidRPr="00F70BA1" w:rsidRDefault="00867702" w:rsidP="00A408BA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14201652" w14:textId="77777777" w:rsidR="00867702" w:rsidRPr="00F70BA1" w:rsidRDefault="00867702" w:rsidP="00A408BA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2E0516C4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44721EA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07ECD724" w14:textId="77777777" w:rsidR="00867702" w:rsidRPr="004C52C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4063E58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9771E2" w:rsidRPr="00F70BA1" w14:paraId="2410439E" w14:textId="77777777" w:rsidTr="00A408BA">
        <w:trPr>
          <w:trHeight w:val="306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7506D9E" w14:textId="77777777" w:rsidR="009771E2" w:rsidRPr="00F70BA1" w:rsidRDefault="009771E2" w:rsidP="009771E2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638A4A92" w14:textId="77777777" w:rsidR="009771E2" w:rsidRPr="00F70BA1" w:rsidRDefault="009771E2" w:rsidP="009771E2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4B5BACC3" w14:textId="6A08E647" w:rsidR="009771E2" w:rsidRPr="00F70BA1" w:rsidRDefault="009771E2" w:rsidP="0097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6FF99FF" w14:textId="77777777" w:rsidR="009771E2" w:rsidRPr="00F70BA1" w:rsidRDefault="009771E2" w:rsidP="0097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66C3875A" w14:textId="3BF29FD0" w:rsidR="009771E2" w:rsidRPr="004C52C1" w:rsidRDefault="009771E2" w:rsidP="0097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C52C1">
              <w:rPr>
                <w:rFonts w:ascii="BrowalliaUPC" w:hAnsi="BrowalliaUPC" w:cs="BrowalliaUPC"/>
                <w:sz w:val="24"/>
                <w:szCs w:val="24"/>
                <w:lang w:val="en-GB"/>
              </w:rPr>
              <w:t>43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762C7EFA" w14:textId="77777777" w:rsidR="009771E2" w:rsidRPr="00F70BA1" w:rsidRDefault="009771E2" w:rsidP="0097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298</w:t>
            </w:r>
          </w:p>
        </w:tc>
      </w:tr>
      <w:tr w:rsidR="009771E2" w:rsidRPr="00F70BA1" w14:paraId="13923A4A" w14:textId="77777777" w:rsidTr="00A408BA">
        <w:trPr>
          <w:trHeight w:val="306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1EFED58C" w14:textId="77777777" w:rsidR="009771E2" w:rsidRPr="00F70BA1" w:rsidRDefault="009771E2" w:rsidP="009771E2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31532AD6" w14:textId="77777777" w:rsidR="009771E2" w:rsidRPr="00F70BA1" w:rsidRDefault="009771E2" w:rsidP="009771E2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5E9F1873" w14:textId="72772B19" w:rsidR="009771E2" w:rsidRPr="00F70BA1" w:rsidRDefault="009771E2" w:rsidP="0097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2,722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879E346" w14:textId="77777777" w:rsidR="009771E2" w:rsidRPr="00F70BA1" w:rsidRDefault="009771E2" w:rsidP="0097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2,149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1710B2B3" w14:textId="65E9CBFF" w:rsidR="009771E2" w:rsidRPr="004C52C1" w:rsidRDefault="009771E2" w:rsidP="0097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C52C1">
              <w:rPr>
                <w:rFonts w:ascii="BrowalliaUPC" w:hAnsi="BrowalliaUPC" w:cs="BrowalliaUPC"/>
                <w:sz w:val="24"/>
                <w:szCs w:val="24"/>
                <w:lang w:val="en-GB"/>
              </w:rPr>
              <w:t>2,722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76A42E54" w14:textId="77777777" w:rsidR="009771E2" w:rsidRPr="00F70BA1" w:rsidRDefault="009771E2" w:rsidP="0097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2,149</w:t>
            </w:r>
          </w:p>
        </w:tc>
      </w:tr>
      <w:tr w:rsidR="009771E2" w:rsidRPr="00F70BA1" w14:paraId="48A1D592" w14:textId="77777777" w:rsidTr="00A408BA">
        <w:trPr>
          <w:trHeight w:val="306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BD2E067" w14:textId="77777777" w:rsidR="009771E2" w:rsidRPr="00F70BA1" w:rsidRDefault="009771E2" w:rsidP="009771E2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13F7C01D" w14:textId="77777777" w:rsidR="009771E2" w:rsidRPr="00F70BA1" w:rsidRDefault="009771E2" w:rsidP="009771E2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2291D335" w14:textId="60BD6134" w:rsidR="009771E2" w:rsidRPr="00F70BA1" w:rsidRDefault="009771E2" w:rsidP="009771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F605459" w14:textId="77777777" w:rsidR="009771E2" w:rsidRPr="00F70BA1" w:rsidRDefault="009771E2" w:rsidP="009771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3D90A7BC" w14:textId="5543E2E2" w:rsidR="009771E2" w:rsidRPr="004C52C1" w:rsidRDefault="009771E2" w:rsidP="009771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C52C1">
              <w:rPr>
                <w:rFonts w:ascii="BrowalliaUPC" w:hAnsi="BrowalliaUPC" w:cs="BrowalliaUPC"/>
                <w:sz w:val="24"/>
                <w:szCs w:val="24"/>
                <w:lang w:val="en-GB"/>
              </w:rPr>
              <w:t>61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717FA31F" w14:textId="77777777" w:rsidR="009771E2" w:rsidRPr="00F70BA1" w:rsidRDefault="009771E2" w:rsidP="009771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47</w:t>
            </w:r>
          </w:p>
        </w:tc>
      </w:tr>
      <w:tr w:rsidR="009771E2" w:rsidRPr="00F70BA1" w14:paraId="0E329766" w14:textId="77777777" w:rsidTr="00A408BA">
        <w:trPr>
          <w:trHeight w:val="360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38B1EE1" w14:textId="77777777" w:rsidR="009771E2" w:rsidRPr="00F70BA1" w:rsidRDefault="009771E2" w:rsidP="009771E2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0B2C533E" w14:textId="77777777" w:rsidR="009771E2" w:rsidRPr="00F70BA1" w:rsidRDefault="009771E2" w:rsidP="009771E2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3E821929" w14:textId="5C47034C" w:rsidR="009771E2" w:rsidRPr="00F70BA1" w:rsidRDefault="009771E2" w:rsidP="009771E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2,722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0C171C" w14:textId="77777777" w:rsidR="009771E2" w:rsidRPr="00F70BA1" w:rsidRDefault="009771E2" w:rsidP="009771E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2,149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0ADF3F27" w14:textId="2863CB80" w:rsidR="009771E2" w:rsidRPr="004C52C1" w:rsidRDefault="009771E2" w:rsidP="009771E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C52C1">
              <w:rPr>
                <w:rFonts w:ascii="BrowalliaUPC" w:hAnsi="BrowalliaUPC" w:cs="BrowalliaUPC"/>
                <w:sz w:val="24"/>
                <w:szCs w:val="24"/>
                <w:lang w:val="en-GB"/>
              </w:rPr>
              <w:t>2,826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31867490" w14:textId="77777777" w:rsidR="009771E2" w:rsidRPr="00F70BA1" w:rsidRDefault="009771E2" w:rsidP="009771E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2,494</w:t>
            </w:r>
          </w:p>
        </w:tc>
      </w:tr>
      <w:tr w:rsidR="00867702" w:rsidRPr="00F70BA1" w14:paraId="77F97C38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5E6EAC9" w14:textId="77777777" w:rsidR="00867702" w:rsidRPr="00F70BA1" w:rsidRDefault="00867702" w:rsidP="00A408BA">
            <w:pPr>
              <w:spacing w:line="240" w:lineRule="auto"/>
              <w:ind w:right="-108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46CA0CD7" w14:textId="77777777" w:rsidR="00867702" w:rsidRPr="00F70BA1" w:rsidRDefault="00867702" w:rsidP="00A408BA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505B7C8E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0C6355E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2EFA3290" w14:textId="77777777" w:rsidR="00867702" w:rsidRPr="004C52C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4F7288DE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67702" w:rsidRPr="00F70BA1" w14:paraId="126B811B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91F6CCD" w14:textId="77777777" w:rsidR="00867702" w:rsidRPr="00F70BA1" w:rsidRDefault="00867702" w:rsidP="00A408BA">
            <w:pPr>
              <w:spacing w:line="240" w:lineRule="auto"/>
              <w:ind w:right="-108" w:firstLine="36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059DC314" w14:textId="77777777" w:rsidR="00867702" w:rsidRPr="00F70BA1" w:rsidRDefault="00867702" w:rsidP="00A408BA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10517823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07A8E17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18A9C4C0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43EDBCA9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944828" w:rsidRPr="00F70BA1" w14:paraId="0DE4E076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14496E4" w14:textId="77777777" w:rsidR="00944828" w:rsidRPr="00F70BA1" w:rsidRDefault="00944828" w:rsidP="00944828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F70BA1">
              <w:rPr>
                <w:rFonts w:ascii="BrowalliaUPC" w:hAnsi="BrowalliaUPC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7F5D7780" w14:textId="77777777" w:rsidR="00944828" w:rsidRPr="00F70BA1" w:rsidRDefault="00944828" w:rsidP="00944828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3FBE5F10" w14:textId="11C7FEE1" w:rsidR="00944828" w:rsidRPr="00F70BA1" w:rsidRDefault="00944828" w:rsidP="0094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15,096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551C281" w14:textId="009F1748" w:rsidR="00944828" w:rsidRPr="00F70BA1" w:rsidRDefault="00944828" w:rsidP="0094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15,224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2C9F929A" w14:textId="724CD675" w:rsidR="00944828" w:rsidRPr="00F70BA1" w:rsidRDefault="00944828" w:rsidP="0094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8,764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00C7D938" w14:textId="1CFE4ADB" w:rsidR="00944828" w:rsidRPr="00F70BA1" w:rsidRDefault="00944828" w:rsidP="0094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8,882</w:t>
            </w:r>
          </w:p>
        </w:tc>
      </w:tr>
      <w:tr w:rsidR="00944828" w:rsidRPr="00F70BA1" w14:paraId="7AF58AC3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083BB4E" w14:textId="77777777" w:rsidR="00944828" w:rsidRPr="00F70BA1" w:rsidRDefault="00944828" w:rsidP="00944828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UPC" w:hAnsi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78B5534C" w14:textId="77777777" w:rsidR="00944828" w:rsidRPr="00F70BA1" w:rsidRDefault="00944828" w:rsidP="00944828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5F497664" w14:textId="7886B8AD" w:rsidR="00944828" w:rsidRPr="00BD2991" w:rsidRDefault="00944828" w:rsidP="009448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1,06</w:t>
            </w:r>
            <w:r w:rsidR="00BD2991"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04FD297" w14:textId="4952761F" w:rsidR="00944828" w:rsidRPr="00F70BA1" w:rsidRDefault="00944828" w:rsidP="009448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1,749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314EB2CA" w14:textId="2AB149EA" w:rsidR="00944828" w:rsidRPr="00F70BA1" w:rsidRDefault="00944828" w:rsidP="009448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1,06</w:t>
            </w:r>
            <w:r w:rsidR="003E296D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332DB13F" w14:textId="58840242" w:rsidR="00944828" w:rsidRPr="00F70BA1" w:rsidRDefault="00944828" w:rsidP="009448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155</w:t>
            </w:r>
          </w:p>
        </w:tc>
      </w:tr>
      <w:tr w:rsidR="00944828" w:rsidRPr="00F70BA1" w14:paraId="2E27694F" w14:textId="77777777" w:rsidTr="00A408BA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8D9429E" w14:textId="77777777" w:rsidR="00944828" w:rsidRPr="00F70BA1" w:rsidRDefault="00944828" w:rsidP="00944828">
            <w:pPr>
              <w:pStyle w:val="a3"/>
              <w:tabs>
                <w:tab w:val="clear" w:pos="1080"/>
              </w:tabs>
              <w:ind w:left="175" w:right="-113" w:hanging="139"/>
              <w:rPr>
                <w:rFonts w:ascii="BrowalliaUPC" w:hAnsi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01DD70E8" w14:textId="77777777" w:rsidR="00944828" w:rsidRPr="00F70BA1" w:rsidRDefault="00944828" w:rsidP="00944828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27412F07" w14:textId="1F894F44" w:rsidR="00944828" w:rsidRPr="00F70BA1" w:rsidRDefault="00944828" w:rsidP="0094482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16,16</w:t>
            </w:r>
            <w:r w:rsidR="00BD2991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AB5E29C" w14:textId="4F5800A8" w:rsidR="00944828" w:rsidRPr="00F70BA1" w:rsidRDefault="00944828" w:rsidP="0094482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16,973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7EC33497" w14:textId="777708DB" w:rsidR="00944828" w:rsidRPr="00F70BA1" w:rsidRDefault="00944828" w:rsidP="0094482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9,83</w:t>
            </w:r>
            <w:r w:rsidR="003E296D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1C56E5B" w14:textId="1CF88270" w:rsidR="00944828" w:rsidRPr="00F70BA1" w:rsidRDefault="00944828" w:rsidP="0094482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9,037</w:t>
            </w:r>
          </w:p>
        </w:tc>
      </w:tr>
    </w:tbl>
    <w:p w14:paraId="067F693B" w14:textId="77777777" w:rsidR="008A2C50" w:rsidRDefault="008A2C50" w:rsidP="00694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B4F30F3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ณ วันที่ </w:t>
      </w:r>
      <w:r w:rsidRPr="00F70BA1">
        <w:rPr>
          <w:rFonts w:ascii="BrowalliaUPC" w:hAnsi="BrowalliaUPC" w:cs="BrowalliaUPC"/>
          <w:sz w:val="28"/>
          <w:szCs w:val="28"/>
        </w:rPr>
        <w:t>31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F70BA1">
        <w:rPr>
          <w:rFonts w:ascii="BrowalliaUPC" w:hAnsi="BrowalliaUPC" w:cs="BrowalliaUPC"/>
          <w:sz w:val="28"/>
          <w:szCs w:val="28"/>
        </w:rPr>
        <w:t>256</w:t>
      </w:r>
      <w:r w:rsidRPr="00F70BA1">
        <w:rPr>
          <w:rFonts w:ascii="BrowalliaUPC" w:hAnsi="BrowalliaUPC" w:cs="BrowalliaUPC"/>
          <w:sz w:val="28"/>
          <w:szCs w:val="28"/>
          <w:cs/>
        </w:rPr>
        <w:t>4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F70BA1">
        <w:rPr>
          <w:rFonts w:ascii="BrowalliaUPC" w:hAnsi="BrowalliaUPC" w:cs="BrowalliaUPC"/>
          <w:sz w:val="28"/>
          <w:szCs w:val="28"/>
        </w:rPr>
        <w:t>256</w:t>
      </w:r>
      <w:r w:rsidRPr="00F70BA1">
        <w:rPr>
          <w:rFonts w:ascii="BrowalliaUPC" w:hAnsi="BrowalliaUPC" w:cs="BrowalliaUPC"/>
          <w:sz w:val="28"/>
          <w:szCs w:val="28"/>
          <w:cs/>
        </w:rPr>
        <w:t>3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0815C222" w14:textId="77777777" w:rsidR="00867702" w:rsidRPr="009120B7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tbl>
      <w:tblPr>
        <w:tblW w:w="90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24"/>
        <w:gridCol w:w="995"/>
        <w:gridCol w:w="243"/>
        <w:gridCol w:w="994"/>
        <w:gridCol w:w="237"/>
        <w:gridCol w:w="11"/>
        <w:gridCol w:w="985"/>
        <w:gridCol w:w="266"/>
        <w:gridCol w:w="1039"/>
      </w:tblGrid>
      <w:tr w:rsidR="00867702" w:rsidRPr="00F70BA1" w14:paraId="38C9C61B" w14:textId="77777777" w:rsidTr="00A408BA">
        <w:trPr>
          <w:tblHeader/>
        </w:trPr>
        <w:tc>
          <w:tcPr>
            <w:tcW w:w="4324" w:type="dxa"/>
          </w:tcPr>
          <w:p w14:paraId="45C53C63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70" w:type="dxa"/>
            <w:gridSpan w:val="8"/>
          </w:tcPr>
          <w:p w14:paraId="3AAA77FC" w14:textId="77777777" w:rsidR="00867702" w:rsidRPr="00F70BA1" w:rsidRDefault="00867702" w:rsidP="00A408BA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67702" w:rsidRPr="00F70BA1" w14:paraId="5FF4378F" w14:textId="77777777" w:rsidTr="00A408BA">
        <w:trPr>
          <w:tblHeader/>
        </w:trPr>
        <w:tc>
          <w:tcPr>
            <w:tcW w:w="4324" w:type="dxa"/>
          </w:tcPr>
          <w:p w14:paraId="2FC1BF32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</w:tcPr>
          <w:p w14:paraId="36D09C49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39" w:firstLine="111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7C085C0E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90" w:type="dxa"/>
            <w:gridSpan w:val="3"/>
            <w:tcBorders>
              <w:bottom w:val="single" w:sz="4" w:space="0" w:color="auto"/>
            </w:tcBorders>
          </w:tcPr>
          <w:p w14:paraId="67C0867C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67702" w:rsidRPr="00F70BA1" w14:paraId="2D511BC9" w14:textId="77777777" w:rsidTr="00A408BA">
        <w:trPr>
          <w:tblHeader/>
        </w:trPr>
        <w:tc>
          <w:tcPr>
            <w:tcW w:w="4324" w:type="dxa"/>
          </w:tcPr>
          <w:p w14:paraId="37045419" w14:textId="77777777" w:rsidR="00867702" w:rsidRPr="00F70BA1" w:rsidRDefault="00867702" w:rsidP="00A408B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B132E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43" w:type="dxa"/>
            <w:vAlign w:val="bottom"/>
          </w:tcPr>
          <w:p w14:paraId="75BBAC37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AB863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7" w:type="dxa"/>
            <w:vAlign w:val="bottom"/>
          </w:tcPr>
          <w:p w14:paraId="6B1071EC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bottom"/>
          </w:tcPr>
          <w:p w14:paraId="70EF6145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66" w:type="dxa"/>
            <w:vAlign w:val="bottom"/>
          </w:tcPr>
          <w:p w14:paraId="2A737BB2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2B5D173C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867702" w:rsidRPr="00F70BA1" w14:paraId="74E3E60F" w14:textId="77777777" w:rsidTr="009120B7">
        <w:trPr>
          <w:trHeight w:val="147"/>
          <w:tblHeader/>
        </w:trPr>
        <w:tc>
          <w:tcPr>
            <w:tcW w:w="4324" w:type="dxa"/>
          </w:tcPr>
          <w:p w14:paraId="1BA3B055" w14:textId="77777777" w:rsidR="00867702" w:rsidRPr="009120B7" w:rsidRDefault="00867702" w:rsidP="00A408B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71B07D33" w14:textId="77777777" w:rsidR="00867702" w:rsidRPr="009120B7" w:rsidRDefault="00867702" w:rsidP="00A408B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</w:rPr>
            </w:pPr>
          </w:p>
        </w:tc>
        <w:tc>
          <w:tcPr>
            <w:tcW w:w="243" w:type="dxa"/>
            <w:vAlign w:val="bottom"/>
          </w:tcPr>
          <w:p w14:paraId="1AC002F1" w14:textId="77777777" w:rsidR="00867702" w:rsidRPr="009120B7" w:rsidRDefault="00867702" w:rsidP="00A408B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533DA34D" w14:textId="77777777" w:rsidR="00867702" w:rsidRPr="009120B7" w:rsidRDefault="00867702" w:rsidP="00A408B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</w:rPr>
            </w:pPr>
          </w:p>
        </w:tc>
        <w:tc>
          <w:tcPr>
            <w:tcW w:w="237" w:type="dxa"/>
            <w:vAlign w:val="bottom"/>
          </w:tcPr>
          <w:p w14:paraId="7EAEB34F" w14:textId="77777777" w:rsidR="00867702" w:rsidRPr="009120B7" w:rsidRDefault="00867702" w:rsidP="00A408B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F21E4F3" w14:textId="77777777" w:rsidR="00867702" w:rsidRPr="009120B7" w:rsidRDefault="00867702" w:rsidP="00A408B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2258EC83" w14:textId="77777777" w:rsidR="00867702" w:rsidRPr="009120B7" w:rsidRDefault="00867702" w:rsidP="00A408B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1039" w:type="dxa"/>
            <w:vAlign w:val="bottom"/>
          </w:tcPr>
          <w:p w14:paraId="487613D6" w14:textId="77777777" w:rsidR="00867702" w:rsidRPr="009120B7" w:rsidRDefault="00867702" w:rsidP="00A408B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</w:rPr>
            </w:pPr>
          </w:p>
        </w:tc>
      </w:tr>
      <w:tr w:rsidR="00867702" w:rsidRPr="00F70BA1" w14:paraId="298293E8" w14:textId="77777777" w:rsidTr="00A408BA">
        <w:tc>
          <w:tcPr>
            <w:tcW w:w="4324" w:type="dxa"/>
            <w:vAlign w:val="center"/>
          </w:tcPr>
          <w:p w14:paraId="65FDCE2D" w14:textId="77777777" w:rsidR="00867702" w:rsidRPr="00F70BA1" w:rsidRDefault="00867702" w:rsidP="00A408B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– </w:t>
            </w: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995" w:type="dxa"/>
            <w:vAlign w:val="bottom"/>
          </w:tcPr>
          <w:p w14:paraId="54DB7095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017AF4FA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6514BD10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67A5E906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62E98B28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348C60AA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08651927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12BF5" w:rsidRPr="00F70BA1" w14:paraId="5229F47F" w14:textId="77777777" w:rsidTr="00A408BA">
        <w:tc>
          <w:tcPr>
            <w:tcW w:w="4324" w:type="dxa"/>
            <w:vAlign w:val="center"/>
          </w:tcPr>
          <w:p w14:paraId="1171019A" w14:textId="77777777" w:rsidR="00312BF5" w:rsidRPr="00F70BA1" w:rsidRDefault="00312BF5" w:rsidP="00312BF5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vAlign w:val="bottom"/>
          </w:tcPr>
          <w:p w14:paraId="37572E03" w14:textId="326C35F6" w:rsidR="00312BF5" w:rsidRPr="00F70BA1" w:rsidRDefault="00312BF5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68D045B" w14:textId="77777777" w:rsidR="00312BF5" w:rsidRPr="00F70BA1" w:rsidRDefault="00312BF5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AECD3AE" w14:textId="77777777" w:rsidR="00312BF5" w:rsidRPr="00F70BA1" w:rsidRDefault="00312BF5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A816BAA" w14:textId="77777777" w:rsidR="00312BF5" w:rsidRPr="00F70BA1" w:rsidRDefault="00312BF5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20C2E1B" w14:textId="42FF56B3" w:rsidR="00312BF5" w:rsidRPr="00F70BA1" w:rsidRDefault="00312BF5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17</w:t>
            </w:r>
          </w:p>
        </w:tc>
        <w:tc>
          <w:tcPr>
            <w:tcW w:w="266" w:type="dxa"/>
          </w:tcPr>
          <w:p w14:paraId="78517103" w14:textId="77777777" w:rsidR="00312BF5" w:rsidRPr="00F70BA1" w:rsidRDefault="00312BF5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67696A90" w14:textId="77777777" w:rsidR="00312BF5" w:rsidRPr="00F70BA1" w:rsidRDefault="00312BF5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91</w:t>
            </w:r>
          </w:p>
        </w:tc>
      </w:tr>
      <w:tr w:rsidR="00C42D1C" w:rsidRPr="00F70BA1" w14:paraId="13738665" w14:textId="77777777" w:rsidTr="003F3EB6">
        <w:tc>
          <w:tcPr>
            <w:tcW w:w="4324" w:type="dxa"/>
          </w:tcPr>
          <w:p w14:paraId="3AA9C244" w14:textId="43D487B1" w:rsidR="00C42D1C" w:rsidRPr="00F70BA1" w:rsidRDefault="00C42D1C" w:rsidP="00C42D1C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E702A" w14:textId="31576AB4" w:rsidR="00C42D1C" w:rsidRPr="00F70BA1" w:rsidRDefault="00C42D1C" w:rsidP="00C4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463</w:t>
            </w:r>
          </w:p>
        </w:tc>
        <w:tc>
          <w:tcPr>
            <w:tcW w:w="243" w:type="dxa"/>
            <w:shd w:val="clear" w:color="auto" w:fill="auto"/>
          </w:tcPr>
          <w:p w14:paraId="7C71BD57" w14:textId="77777777" w:rsidR="00C42D1C" w:rsidRPr="00F70BA1" w:rsidRDefault="00C42D1C" w:rsidP="00C4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9BAC0" w14:textId="3B42B275" w:rsidR="00C42D1C" w:rsidRPr="00F70BA1" w:rsidRDefault="00C42D1C" w:rsidP="00C4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  <w:tc>
          <w:tcPr>
            <w:tcW w:w="237" w:type="dxa"/>
          </w:tcPr>
          <w:p w14:paraId="02FE333E" w14:textId="77777777" w:rsidR="00C42D1C" w:rsidRPr="00F70BA1" w:rsidRDefault="00C42D1C" w:rsidP="00C4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bottom"/>
          </w:tcPr>
          <w:p w14:paraId="6D007CAE" w14:textId="079D49F5" w:rsidR="00C42D1C" w:rsidRPr="00F70BA1" w:rsidRDefault="00C42D1C" w:rsidP="00C4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463</w:t>
            </w:r>
          </w:p>
        </w:tc>
        <w:tc>
          <w:tcPr>
            <w:tcW w:w="266" w:type="dxa"/>
          </w:tcPr>
          <w:p w14:paraId="46BC1107" w14:textId="77777777" w:rsidR="00C42D1C" w:rsidRPr="00F70BA1" w:rsidRDefault="00C42D1C" w:rsidP="00C4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37E62704" w14:textId="6290EF16" w:rsidR="00C42D1C" w:rsidRPr="00F70BA1" w:rsidRDefault="00C42D1C" w:rsidP="00C4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</w:tr>
      <w:tr w:rsidR="00867702" w:rsidRPr="00F70BA1" w14:paraId="5D245BA4" w14:textId="77777777" w:rsidTr="00A408BA">
        <w:tc>
          <w:tcPr>
            <w:tcW w:w="4324" w:type="dxa"/>
            <w:vAlign w:val="center"/>
          </w:tcPr>
          <w:p w14:paraId="51F77E2C" w14:textId="77777777" w:rsidR="00867702" w:rsidRPr="00F70BA1" w:rsidRDefault="00867702" w:rsidP="00A408B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EB041A4" w14:textId="40B27B2D" w:rsidR="00867702" w:rsidRPr="00F70BA1" w:rsidRDefault="00312BF5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463</w:t>
            </w:r>
          </w:p>
        </w:tc>
        <w:tc>
          <w:tcPr>
            <w:tcW w:w="243" w:type="dxa"/>
            <w:shd w:val="clear" w:color="auto" w:fill="auto"/>
          </w:tcPr>
          <w:p w14:paraId="6AD2FA61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ADC5838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  <w:tc>
          <w:tcPr>
            <w:tcW w:w="237" w:type="dxa"/>
          </w:tcPr>
          <w:p w14:paraId="32313549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4D5FC4D" w14:textId="3A2F2E5A" w:rsidR="00867702" w:rsidRPr="00F70BA1" w:rsidRDefault="00312BF5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480</w:t>
            </w:r>
          </w:p>
        </w:tc>
        <w:tc>
          <w:tcPr>
            <w:tcW w:w="266" w:type="dxa"/>
          </w:tcPr>
          <w:p w14:paraId="403CD417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8A14015" w14:textId="77777777" w:rsidR="00867702" w:rsidRPr="00F70BA1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484</w:t>
            </w:r>
          </w:p>
        </w:tc>
      </w:tr>
      <w:tr w:rsidR="00867702" w:rsidRPr="00F70BA1" w14:paraId="01261B07" w14:textId="77777777" w:rsidTr="00A408BA">
        <w:trPr>
          <w:trHeight w:val="197"/>
        </w:trPr>
        <w:tc>
          <w:tcPr>
            <w:tcW w:w="4324" w:type="dxa"/>
            <w:vAlign w:val="center"/>
          </w:tcPr>
          <w:p w14:paraId="56DC7FB7" w14:textId="77777777" w:rsidR="00867702" w:rsidRPr="00BC46E6" w:rsidRDefault="00867702" w:rsidP="00A408BA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995" w:type="dxa"/>
            <w:vAlign w:val="bottom"/>
          </w:tcPr>
          <w:p w14:paraId="641C60DA" w14:textId="77777777" w:rsidR="00867702" w:rsidRPr="009120B7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43" w:type="dxa"/>
          </w:tcPr>
          <w:p w14:paraId="2FBC6F13" w14:textId="77777777" w:rsidR="00867702" w:rsidRPr="009120B7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94" w:type="dxa"/>
            <w:vAlign w:val="bottom"/>
          </w:tcPr>
          <w:p w14:paraId="6AFE0A9C" w14:textId="77777777" w:rsidR="00867702" w:rsidRPr="009120B7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7" w:type="dxa"/>
          </w:tcPr>
          <w:p w14:paraId="2EE9F34A" w14:textId="77777777" w:rsidR="00867702" w:rsidRPr="009120B7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60273805" w14:textId="77777777" w:rsidR="00867702" w:rsidRPr="009120B7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6" w:type="dxa"/>
          </w:tcPr>
          <w:p w14:paraId="5B9D055C" w14:textId="77777777" w:rsidR="00867702" w:rsidRPr="009120B7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1E389B1" w14:textId="77777777" w:rsidR="00867702" w:rsidRPr="009120B7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867702" w:rsidRPr="00100669" w14:paraId="7A80CB87" w14:textId="77777777" w:rsidTr="00A408BA">
        <w:tc>
          <w:tcPr>
            <w:tcW w:w="4324" w:type="dxa"/>
            <w:vAlign w:val="center"/>
          </w:tcPr>
          <w:p w14:paraId="2DE79936" w14:textId="77777777" w:rsidR="00867702" w:rsidRPr="00100669" w:rsidRDefault="00867702" w:rsidP="0059118D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00669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– </w:t>
            </w:r>
            <w:r w:rsidRPr="00100669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995" w:type="dxa"/>
            <w:vAlign w:val="bottom"/>
          </w:tcPr>
          <w:p w14:paraId="28ED72E7" w14:textId="77777777" w:rsidR="00867702" w:rsidRPr="00100669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385DD56F" w14:textId="77777777" w:rsidR="00867702" w:rsidRPr="00100669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2D1C66D" w14:textId="77777777" w:rsidR="00867702" w:rsidRPr="00100669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44B5FD25" w14:textId="77777777" w:rsidR="00867702" w:rsidRPr="00100669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4BD3B1B" w14:textId="77777777" w:rsidR="00867702" w:rsidRPr="00100669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</w:rPr>
            </w:pPr>
          </w:p>
        </w:tc>
        <w:tc>
          <w:tcPr>
            <w:tcW w:w="266" w:type="dxa"/>
          </w:tcPr>
          <w:p w14:paraId="3A9129F0" w14:textId="77777777" w:rsidR="00867702" w:rsidRPr="00100669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6E02BFB1" w14:textId="77777777" w:rsidR="00867702" w:rsidRPr="00100669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12BF5" w:rsidRPr="00100669" w14:paraId="4802C4F6" w14:textId="77777777" w:rsidTr="00DB6A78">
        <w:tc>
          <w:tcPr>
            <w:tcW w:w="4324" w:type="dxa"/>
            <w:vAlign w:val="center"/>
          </w:tcPr>
          <w:p w14:paraId="3A0CFF57" w14:textId="77777777" w:rsidR="00312BF5" w:rsidRPr="00100669" w:rsidRDefault="00312BF5" w:rsidP="00312BF5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</w:tcPr>
          <w:p w14:paraId="1FAC8BD7" w14:textId="1C8B3642" w:rsidR="00312BF5" w:rsidRPr="00100669" w:rsidRDefault="00312BF5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97D8BC6" w14:textId="77777777" w:rsidR="00312BF5" w:rsidRPr="00100669" w:rsidRDefault="00312BF5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</w:tcPr>
          <w:p w14:paraId="20680E83" w14:textId="77777777" w:rsidR="00312BF5" w:rsidRPr="00100669" w:rsidRDefault="00312BF5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3017A6D" w14:textId="77777777" w:rsidR="00312BF5" w:rsidRPr="00100669" w:rsidRDefault="00312BF5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7AC28255" w14:textId="5C919B87" w:rsidR="00312BF5" w:rsidRPr="00100669" w:rsidRDefault="00DB6A7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324,398</w:t>
            </w:r>
          </w:p>
        </w:tc>
        <w:tc>
          <w:tcPr>
            <w:tcW w:w="266" w:type="dxa"/>
          </w:tcPr>
          <w:p w14:paraId="130EF5CF" w14:textId="77777777" w:rsidR="00312BF5" w:rsidRPr="00100669" w:rsidRDefault="00312BF5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3FF8D4A6" w14:textId="6891788F" w:rsidR="00312BF5" w:rsidRPr="00100669" w:rsidRDefault="00FB2FA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311,940</w:t>
            </w:r>
          </w:p>
        </w:tc>
      </w:tr>
      <w:tr w:rsidR="00DB6A78" w:rsidRPr="00100669" w14:paraId="4CA247D2" w14:textId="77777777" w:rsidTr="00DB6A78">
        <w:tc>
          <w:tcPr>
            <w:tcW w:w="4324" w:type="dxa"/>
            <w:vAlign w:val="center"/>
          </w:tcPr>
          <w:p w14:paraId="2A185F07" w14:textId="175A0076" w:rsidR="00DB6A78" w:rsidRPr="00100669" w:rsidRDefault="00DB6A78" w:rsidP="00312BF5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0402548E" w14:textId="2064F559" w:rsidR="00DB6A78" w:rsidRPr="00100669" w:rsidRDefault="00DB6A7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8728A39" w14:textId="77777777" w:rsidR="00DB6A78" w:rsidRPr="00100669" w:rsidRDefault="00DB6A7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D2DA738" w14:textId="5C252422" w:rsidR="00DB6A78" w:rsidRPr="00100669" w:rsidRDefault="00DB6A7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B74C226" w14:textId="77777777" w:rsidR="00DB6A78" w:rsidRPr="00100669" w:rsidRDefault="00DB6A7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8E520" w14:textId="0B61FE05" w:rsidR="00DB6A78" w:rsidRPr="00100669" w:rsidRDefault="00DB6A7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40</w:t>
            </w:r>
          </w:p>
        </w:tc>
        <w:tc>
          <w:tcPr>
            <w:tcW w:w="266" w:type="dxa"/>
          </w:tcPr>
          <w:p w14:paraId="3C8AD4BE" w14:textId="77777777" w:rsidR="00DB6A78" w:rsidRPr="00100669" w:rsidRDefault="00DB6A7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351047E1" w14:textId="2BA7C56A" w:rsidR="00DB6A78" w:rsidRPr="00100669" w:rsidRDefault="00DB6A7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44</w:t>
            </w:r>
          </w:p>
        </w:tc>
      </w:tr>
      <w:tr w:rsidR="00DB6A78" w:rsidRPr="00100669" w14:paraId="389394CC" w14:textId="77777777" w:rsidTr="00DB6A78">
        <w:tc>
          <w:tcPr>
            <w:tcW w:w="4324" w:type="dxa"/>
            <w:vAlign w:val="center"/>
          </w:tcPr>
          <w:p w14:paraId="54036C83" w14:textId="2F26461C" w:rsidR="00DB6A78" w:rsidRPr="00100669" w:rsidRDefault="00DB6A78" w:rsidP="00312BF5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2266CEE2" w14:textId="4B1CB19F" w:rsidR="00DB6A78" w:rsidRPr="00100669" w:rsidRDefault="00DB6A7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D1B8027" w14:textId="77777777" w:rsidR="00DB6A78" w:rsidRPr="00100669" w:rsidRDefault="00DB6A7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3104006" w14:textId="45E3B17C" w:rsidR="00DB6A78" w:rsidRPr="00100669" w:rsidRDefault="00DB6A7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174D037" w14:textId="77777777" w:rsidR="00DB6A78" w:rsidRPr="00100669" w:rsidRDefault="00DB6A7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4A401" w14:textId="09E0924D" w:rsidR="00DB6A78" w:rsidRPr="00100669" w:rsidRDefault="00DB6A7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324,438</w:t>
            </w:r>
          </w:p>
        </w:tc>
        <w:tc>
          <w:tcPr>
            <w:tcW w:w="266" w:type="dxa"/>
          </w:tcPr>
          <w:p w14:paraId="44F4728F" w14:textId="77777777" w:rsidR="00DB6A78" w:rsidRPr="00100669" w:rsidRDefault="00DB6A7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70DBBAA1" w14:textId="52106DEE" w:rsidR="00DB6A78" w:rsidRPr="00100669" w:rsidRDefault="00DB6A78" w:rsidP="003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311,984</w:t>
            </w:r>
          </w:p>
        </w:tc>
      </w:tr>
      <w:tr w:rsidR="00952395" w:rsidRPr="00100669" w14:paraId="3BD6B3E0" w14:textId="77777777" w:rsidTr="00093D23">
        <w:tc>
          <w:tcPr>
            <w:tcW w:w="4324" w:type="dxa"/>
            <w:vAlign w:val="center"/>
          </w:tcPr>
          <w:p w14:paraId="2D4AF759" w14:textId="77777777" w:rsidR="00952395" w:rsidRPr="00100669" w:rsidRDefault="00952395" w:rsidP="00952395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10066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2FFFCCFA" w14:textId="471672BE" w:rsidR="00952395" w:rsidRPr="00100669" w:rsidRDefault="00952395" w:rsidP="0095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3675CC7" w14:textId="77777777" w:rsidR="00952395" w:rsidRPr="00100669" w:rsidRDefault="00952395" w:rsidP="0095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F5EFC7C" w14:textId="77777777" w:rsidR="00952395" w:rsidRPr="00100669" w:rsidRDefault="00952395" w:rsidP="0095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A08F1BE" w14:textId="77777777" w:rsidR="00952395" w:rsidRPr="00100669" w:rsidRDefault="00952395" w:rsidP="0095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EF7E9" w14:textId="451A575C" w:rsidR="00952395" w:rsidRPr="00100669" w:rsidRDefault="00DB6A78" w:rsidP="0095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(324,398)</w:t>
            </w:r>
          </w:p>
        </w:tc>
        <w:tc>
          <w:tcPr>
            <w:tcW w:w="266" w:type="dxa"/>
          </w:tcPr>
          <w:p w14:paraId="48E9A971" w14:textId="77777777" w:rsidR="00952395" w:rsidRPr="00100669" w:rsidRDefault="00952395" w:rsidP="0095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4716415F" w14:textId="77777777" w:rsidR="00952395" w:rsidRPr="00100669" w:rsidRDefault="00952395" w:rsidP="0095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(311,940)</w:t>
            </w:r>
          </w:p>
        </w:tc>
      </w:tr>
      <w:tr w:rsidR="00952395" w:rsidRPr="00100669" w14:paraId="453EFD19" w14:textId="77777777" w:rsidTr="0091799A">
        <w:trPr>
          <w:trHeight w:val="50"/>
        </w:trPr>
        <w:tc>
          <w:tcPr>
            <w:tcW w:w="4324" w:type="dxa"/>
            <w:vAlign w:val="center"/>
          </w:tcPr>
          <w:p w14:paraId="3C5EF63D" w14:textId="263477C6" w:rsidR="00952395" w:rsidRPr="00100669" w:rsidRDefault="00DB6A78" w:rsidP="00952395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2195E40" w14:textId="23CC144F" w:rsidR="00952395" w:rsidRPr="00100669" w:rsidRDefault="00952395" w:rsidP="0095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24179CB" w14:textId="77777777" w:rsidR="00952395" w:rsidRPr="00100669" w:rsidRDefault="00952395" w:rsidP="0095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EA3197" w14:textId="77777777" w:rsidR="00952395" w:rsidRPr="00100669" w:rsidRDefault="00952395" w:rsidP="0095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77D6DB0" w14:textId="77777777" w:rsidR="00952395" w:rsidRPr="00100669" w:rsidRDefault="00952395" w:rsidP="0095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1E5A7C4" w14:textId="2DD1FBB3" w:rsidR="00952395" w:rsidRPr="00100669" w:rsidRDefault="00952395" w:rsidP="0095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40</w:t>
            </w:r>
          </w:p>
        </w:tc>
        <w:tc>
          <w:tcPr>
            <w:tcW w:w="266" w:type="dxa"/>
          </w:tcPr>
          <w:p w14:paraId="1261F833" w14:textId="77777777" w:rsidR="00952395" w:rsidRPr="00100669" w:rsidRDefault="00952395" w:rsidP="0095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37B88E1" w14:textId="77777777" w:rsidR="00952395" w:rsidRPr="00100669" w:rsidRDefault="00952395" w:rsidP="0095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0669">
              <w:rPr>
                <w:rFonts w:ascii="BrowalliaUPC" w:hAnsi="BrowalliaUPC" w:cs="BrowalliaUPC"/>
                <w:sz w:val="28"/>
                <w:szCs w:val="28"/>
              </w:rPr>
              <w:t>44</w:t>
            </w:r>
          </w:p>
        </w:tc>
      </w:tr>
    </w:tbl>
    <w:p w14:paraId="3E2ADE09" w14:textId="5D203150" w:rsidR="003216E4" w:rsidRDefault="003216E4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72336C73" w14:textId="77777777" w:rsidR="009F7F9C" w:rsidRDefault="009F7F9C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27C68173" w14:textId="77777777" w:rsidR="009F7F9C" w:rsidRDefault="009F7F9C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735108AE" w14:textId="77777777" w:rsidR="009F7F9C" w:rsidRDefault="009F7F9C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18BC594C" w14:textId="77777777" w:rsidR="009F7F9C" w:rsidRDefault="009F7F9C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68DF61FF" w14:textId="77777777" w:rsidR="009F7F9C" w:rsidRDefault="009F7F9C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33F1DD23" w14:textId="77777777" w:rsidR="009F7F9C" w:rsidRDefault="009F7F9C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5B600140" w14:textId="77777777" w:rsidR="009F7F9C" w:rsidRDefault="009F7F9C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25CA7224" w14:textId="77777777" w:rsidR="009F7F9C" w:rsidRDefault="009F7F9C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52E3566B" w14:textId="77777777" w:rsidR="009F7F9C" w:rsidRDefault="009F7F9C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535F9597" w14:textId="77777777" w:rsidR="009F7F9C" w:rsidRDefault="009F7F9C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6E254278" w14:textId="77777777" w:rsidR="009F7F9C" w:rsidRDefault="009F7F9C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4975A72F" w14:textId="77777777" w:rsidR="009F7F9C" w:rsidRDefault="009F7F9C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08852ED4" w14:textId="77777777" w:rsidR="009F7F9C" w:rsidRDefault="009F7F9C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6B5075EA" w14:textId="77777777" w:rsidR="009F7F9C" w:rsidRDefault="009F7F9C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104AC2A1" w14:textId="77777777" w:rsidR="009F7F9C" w:rsidRPr="00392AA1" w:rsidRDefault="009F7F9C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0AD5BBA1" w14:textId="01202446" w:rsidR="00610BDA" w:rsidRPr="0091799A" w:rsidRDefault="00F31354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91799A">
        <w:rPr>
          <w:rFonts w:ascii="BrowalliaUPC" w:hAnsi="BrowalliaUPC" w:cs="BrowalliaUPC"/>
          <w:sz w:val="28"/>
          <w:szCs w:val="28"/>
          <w:cs/>
        </w:rPr>
        <w:t xml:space="preserve">ในระหว่างปีสิ้นสุดวันที่ </w:t>
      </w:r>
      <w:r w:rsidRPr="0091799A">
        <w:rPr>
          <w:rFonts w:ascii="BrowalliaUPC" w:hAnsi="BrowalliaUPC" w:cs="BrowalliaUPC"/>
          <w:sz w:val="28"/>
          <w:szCs w:val="28"/>
        </w:rPr>
        <w:t>31</w:t>
      </w:r>
      <w:r w:rsidRPr="0091799A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91799A">
        <w:rPr>
          <w:rFonts w:ascii="BrowalliaUPC" w:hAnsi="BrowalliaUPC" w:cs="BrowalliaUPC"/>
          <w:sz w:val="28"/>
          <w:szCs w:val="28"/>
        </w:rPr>
        <w:t>2564</w:t>
      </w:r>
      <w:r w:rsidRPr="0091799A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91799A">
        <w:rPr>
          <w:rFonts w:ascii="BrowalliaUPC" w:hAnsi="BrowalliaUPC" w:cs="BrowalliaUPC"/>
          <w:sz w:val="28"/>
          <w:szCs w:val="28"/>
        </w:rPr>
        <w:t xml:space="preserve">2563 </w:t>
      </w:r>
      <w:r w:rsidRPr="0091799A">
        <w:rPr>
          <w:rFonts w:ascii="BrowalliaUPC" w:hAnsi="BrowalliaUPC" w:cs="BrowalliaUPC"/>
          <w:sz w:val="28"/>
          <w:szCs w:val="28"/>
          <w:cs/>
        </w:rPr>
        <w:t>รายการเคลื่อนไหวของ</w:t>
      </w:r>
      <w:r w:rsidRPr="0091799A">
        <w:rPr>
          <w:rFonts w:ascii="BrowalliaUPC" w:hAnsi="BrowalliaUPC" w:cs="BrowalliaUPC" w:hint="cs"/>
          <w:sz w:val="28"/>
          <w:szCs w:val="28"/>
          <w:cs/>
        </w:rPr>
        <w:t xml:space="preserve">ลูกหนี้อื่น </w:t>
      </w:r>
      <w:r w:rsidR="00610BDA" w:rsidRPr="0091799A">
        <w:rPr>
          <w:rFonts w:ascii="BrowalliaUPC" w:hAnsi="BrowalliaUPC" w:cs="BrowalliaUPC"/>
          <w:sz w:val="28"/>
          <w:szCs w:val="28"/>
          <w:cs/>
        </w:rPr>
        <w:t xml:space="preserve">– </w:t>
      </w:r>
      <w:r w:rsidR="00D54CEE" w:rsidRPr="0091799A">
        <w:rPr>
          <w:rFonts w:ascii="BrowalliaUPC" w:hAnsi="BrowalliaUPC" w:cs="BrowalliaUPC"/>
          <w:sz w:val="28"/>
          <w:szCs w:val="28"/>
          <w:cs/>
        </w:rPr>
        <w:t>บุคคลและบริษัทที่เกี่ยวข้อง</w:t>
      </w:r>
      <w:r w:rsidR="00D54CEE" w:rsidRPr="0091799A">
        <w:rPr>
          <w:rFonts w:ascii="BrowalliaUPC" w:hAnsi="BrowalliaUPC" w:cs="BrowalliaUPC"/>
          <w:sz w:val="28"/>
          <w:szCs w:val="28"/>
        </w:rPr>
        <w:t xml:space="preserve"> </w:t>
      </w:r>
      <w:r w:rsidRPr="0091799A">
        <w:rPr>
          <w:rFonts w:ascii="BrowalliaUPC" w:hAnsi="BrowalliaUPC" w:cs="BrowalliaUPC"/>
          <w:sz w:val="28"/>
          <w:szCs w:val="28"/>
          <w:cs/>
        </w:rPr>
        <w:t>มีดังต่อไปนี้</w:t>
      </w:r>
    </w:p>
    <w:p w14:paraId="60545DAE" w14:textId="448BC8DD" w:rsidR="00610BDA" w:rsidRPr="0091799A" w:rsidRDefault="00610BDA" w:rsidP="00610BDA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2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0"/>
        <w:gridCol w:w="1417"/>
        <w:gridCol w:w="167"/>
        <w:gridCol w:w="1352"/>
        <w:gridCol w:w="162"/>
        <w:gridCol w:w="1300"/>
      </w:tblGrid>
      <w:tr w:rsidR="00F202EA" w:rsidRPr="0091799A" w14:paraId="2906176E" w14:textId="77777777" w:rsidTr="00E745FB">
        <w:trPr>
          <w:cantSplit/>
          <w:trHeight w:val="20"/>
        </w:trPr>
        <w:tc>
          <w:tcPr>
            <w:tcW w:w="4530" w:type="dxa"/>
          </w:tcPr>
          <w:p w14:paraId="1F9AD00D" w14:textId="77777777" w:rsidR="00610BDA" w:rsidRPr="0091799A" w:rsidRDefault="00610BDA" w:rsidP="002D2346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112C5586" w14:textId="77777777" w:rsidR="00610BDA" w:rsidRPr="0091799A" w:rsidRDefault="00610BDA" w:rsidP="002D2346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6CD99E23" w14:textId="77777777" w:rsidR="00610BDA" w:rsidRPr="0091799A" w:rsidRDefault="00610BDA" w:rsidP="002D2346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4" w:type="dxa"/>
            <w:gridSpan w:val="3"/>
            <w:shd w:val="clear" w:color="auto" w:fill="auto"/>
          </w:tcPr>
          <w:p w14:paraId="7394A836" w14:textId="77777777" w:rsidR="00610BDA" w:rsidRPr="0091799A" w:rsidRDefault="00610BDA" w:rsidP="002D2346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91799A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91799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91799A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F202EA" w:rsidRPr="0091799A" w14:paraId="24053445" w14:textId="77777777" w:rsidTr="00E745FB">
        <w:trPr>
          <w:cantSplit/>
          <w:trHeight w:val="20"/>
        </w:trPr>
        <w:tc>
          <w:tcPr>
            <w:tcW w:w="4530" w:type="dxa"/>
          </w:tcPr>
          <w:p w14:paraId="69BD9B85" w14:textId="77777777" w:rsidR="00610BDA" w:rsidRPr="0091799A" w:rsidRDefault="00610BDA" w:rsidP="002D2346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2A041EE0" w14:textId="77777777" w:rsidR="00610BDA" w:rsidRPr="0091799A" w:rsidRDefault="00610BDA" w:rsidP="002D234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7B213DE1" w14:textId="77777777" w:rsidR="00610BDA" w:rsidRPr="0091799A" w:rsidRDefault="00610BDA" w:rsidP="002D234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4FDE05" w14:textId="139D0A1C" w:rsidR="00610BDA" w:rsidRPr="0091799A" w:rsidRDefault="00610BDA" w:rsidP="00BC46E6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202EA" w:rsidRPr="0091799A" w14:paraId="1E556966" w14:textId="77777777" w:rsidTr="00E745FB">
        <w:trPr>
          <w:cantSplit/>
          <w:trHeight w:val="20"/>
        </w:trPr>
        <w:tc>
          <w:tcPr>
            <w:tcW w:w="4530" w:type="dxa"/>
          </w:tcPr>
          <w:p w14:paraId="76B2F55C" w14:textId="77777777" w:rsidR="00610BDA" w:rsidRPr="0091799A" w:rsidRDefault="00610BDA" w:rsidP="002D234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4A7BB066" w14:textId="77777777" w:rsidR="00610BDA" w:rsidRPr="0091799A" w:rsidRDefault="00610BDA" w:rsidP="002D2346">
            <w:pPr>
              <w:tabs>
                <w:tab w:val="clear" w:pos="227"/>
                <w:tab w:val="left" w:pos="141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62B1B24" w14:textId="77777777" w:rsidR="00610BDA" w:rsidRPr="0091799A" w:rsidRDefault="00610BDA" w:rsidP="002D234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CDEA3" w14:textId="77777777" w:rsidR="00610BDA" w:rsidRPr="0091799A" w:rsidRDefault="00610BDA" w:rsidP="002D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6EB5F3A5" w14:textId="77777777" w:rsidR="00610BDA" w:rsidRPr="0091799A" w:rsidRDefault="00610BDA" w:rsidP="002D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F860" w14:textId="77777777" w:rsidR="00610BDA" w:rsidRPr="0091799A" w:rsidRDefault="00610BDA" w:rsidP="002D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F202EA" w:rsidRPr="0091799A" w14:paraId="4380C7EF" w14:textId="77777777" w:rsidTr="00E745FB">
        <w:trPr>
          <w:cantSplit/>
          <w:trHeight w:val="20"/>
        </w:trPr>
        <w:tc>
          <w:tcPr>
            <w:tcW w:w="4530" w:type="dxa"/>
          </w:tcPr>
          <w:p w14:paraId="4DB91E75" w14:textId="77777777" w:rsidR="00610BDA" w:rsidRPr="0091799A" w:rsidRDefault="00610BDA" w:rsidP="002D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51D25561" w14:textId="77777777" w:rsidR="00610BDA" w:rsidRPr="0091799A" w:rsidRDefault="00610BDA" w:rsidP="002D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D225324" w14:textId="77777777" w:rsidR="00610BDA" w:rsidRPr="0091799A" w:rsidRDefault="00610BDA" w:rsidP="002D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8DC4AF1" w14:textId="77777777" w:rsidR="00610BDA" w:rsidRPr="0091799A" w:rsidRDefault="00610BDA" w:rsidP="002D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3633E89A" w14:textId="77777777" w:rsidR="00610BDA" w:rsidRPr="0091799A" w:rsidRDefault="00610BDA" w:rsidP="002D234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006F28E7" w14:textId="77777777" w:rsidR="00610BDA" w:rsidRPr="0091799A" w:rsidRDefault="00610BDA" w:rsidP="002D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202EA" w:rsidRPr="0091799A" w14:paraId="79F1C75D" w14:textId="77777777" w:rsidTr="00E745FB">
        <w:trPr>
          <w:cantSplit/>
          <w:trHeight w:val="20"/>
        </w:trPr>
        <w:tc>
          <w:tcPr>
            <w:tcW w:w="4530" w:type="dxa"/>
          </w:tcPr>
          <w:p w14:paraId="3E83077F" w14:textId="77777777" w:rsidR="00610BDA" w:rsidRPr="0091799A" w:rsidRDefault="00610BDA" w:rsidP="002D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91799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91799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17" w:type="dxa"/>
            <w:tcBorders>
              <w:left w:val="nil"/>
            </w:tcBorders>
          </w:tcPr>
          <w:p w14:paraId="43C3791D" w14:textId="77777777" w:rsidR="00610BDA" w:rsidRPr="0091799A" w:rsidRDefault="00610BDA" w:rsidP="002D234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D0A2F8B" w14:textId="77777777" w:rsidR="00610BDA" w:rsidRPr="0091799A" w:rsidRDefault="00610BDA" w:rsidP="002D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4ACEB173" w14:textId="6C741D9B" w:rsidR="00610BDA" w:rsidRPr="0091799A" w:rsidRDefault="00EB33D4" w:rsidP="002D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311,9</w:t>
            </w:r>
            <w:r w:rsidR="0060498C" w:rsidRPr="0091799A">
              <w:rPr>
                <w:rFonts w:ascii="BrowalliaUPC" w:hAnsi="BrowalliaUPC" w:cs="BrowalliaUPC"/>
                <w:sz w:val="28"/>
                <w:szCs w:val="28"/>
              </w:rPr>
              <w:t>84</w:t>
            </w:r>
          </w:p>
        </w:tc>
        <w:tc>
          <w:tcPr>
            <w:tcW w:w="162" w:type="dxa"/>
            <w:shd w:val="clear" w:color="auto" w:fill="auto"/>
          </w:tcPr>
          <w:p w14:paraId="767A6D54" w14:textId="77777777" w:rsidR="00610BDA" w:rsidRPr="0091799A" w:rsidRDefault="00610BDA" w:rsidP="002D234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51C12693" w14:textId="4B24CCBE" w:rsidR="00610BDA" w:rsidRPr="0091799A" w:rsidRDefault="00A25C78" w:rsidP="002D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lang w:val="en-GB"/>
              </w:rPr>
              <w:t>91</w:t>
            </w:r>
            <w:r w:rsidR="0055134D" w:rsidRPr="0091799A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91799A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="00206F07" w:rsidRPr="0091799A">
              <w:rPr>
                <w:rFonts w:ascii="BrowalliaUPC" w:hAnsi="BrowalliaUPC" w:cs="BrowalliaUPC"/>
                <w:sz w:val="28"/>
                <w:szCs w:val="28"/>
                <w:lang w:val="en-GB"/>
              </w:rPr>
              <w:t>44</w:t>
            </w:r>
          </w:p>
        </w:tc>
      </w:tr>
      <w:tr w:rsidR="00F202EA" w:rsidRPr="0091799A" w14:paraId="668F30BB" w14:textId="77777777" w:rsidTr="00E745FB">
        <w:trPr>
          <w:cantSplit/>
          <w:trHeight w:val="20"/>
        </w:trPr>
        <w:tc>
          <w:tcPr>
            <w:tcW w:w="4530" w:type="dxa"/>
          </w:tcPr>
          <w:p w14:paraId="4B7A458D" w14:textId="5C398FA5" w:rsidR="0093045F" w:rsidRPr="0091799A" w:rsidRDefault="0093045F" w:rsidP="0093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F31354" w:rsidRPr="0091799A">
              <w:rPr>
                <w:rFonts w:ascii="BrowalliaUPC" w:hAnsi="BrowalliaUPC" w:cs="BrowalliaUPC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2CCB1B59" w14:textId="77777777" w:rsidR="0093045F" w:rsidRPr="0091799A" w:rsidRDefault="0093045F" w:rsidP="0093045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6E4F91B" w14:textId="77777777" w:rsidR="0093045F" w:rsidRPr="0091799A" w:rsidRDefault="0093045F" w:rsidP="0093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9353722" w14:textId="4D8F557D" w:rsidR="0093045F" w:rsidRPr="0091799A" w:rsidRDefault="00F31354" w:rsidP="0093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12,458</w:t>
            </w:r>
          </w:p>
        </w:tc>
        <w:tc>
          <w:tcPr>
            <w:tcW w:w="162" w:type="dxa"/>
            <w:shd w:val="clear" w:color="auto" w:fill="auto"/>
          </w:tcPr>
          <w:p w14:paraId="2990E147" w14:textId="77777777" w:rsidR="0093045F" w:rsidRPr="0091799A" w:rsidRDefault="0093045F" w:rsidP="0093045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361F3709" w14:textId="63FC3AAC" w:rsidR="0093045F" w:rsidRPr="0091799A" w:rsidRDefault="00F31354" w:rsidP="0093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220,640</w:t>
            </w:r>
          </w:p>
        </w:tc>
      </w:tr>
      <w:tr w:rsidR="00F202EA" w:rsidRPr="0091799A" w14:paraId="62913729" w14:textId="77777777" w:rsidTr="00E745FB">
        <w:trPr>
          <w:cantSplit/>
          <w:trHeight w:val="20"/>
        </w:trPr>
        <w:tc>
          <w:tcPr>
            <w:tcW w:w="4530" w:type="dxa"/>
          </w:tcPr>
          <w:p w14:paraId="1E0E81CD" w14:textId="06B30BF2" w:rsidR="003608DC" w:rsidRPr="0091799A" w:rsidRDefault="003608DC" w:rsidP="0093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91799A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หัก</w:t>
            </w:r>
            <w:r w:rsidRPr="0091799A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417" w:type="dxa"/>
            <w:tcBorders>
              <w:left w:val="nil"/>
            </w:tcBorders>
          </w:tcPr>
          <w:p w14:paraId="2D964A39" w14:textId="77777777" w:rsidR="003608DC" w:rsidRPr="0091799A" w:rsidRDefault="003608DC" w:rsidP="0093045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79AA41BF" w14:textId="77777777" w:rsidR="003608DC" w:rsidRPr="0091799A" w:rsidRDefault="003608DC" w:rsidP="0093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3A942D0" w14:textId="11871EC2" w:rsidR="003608DC" w:rsidRPr="0091799A" w:rsidRDefault="00206F07" w:rsidP="0093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(4)</w:t>
            </w:r>
          </w:p>
        </w:tc>
        <w:tc>
          <w:tcPr>
            <w:tcW w:w="162" w:type="dxa"/>
            <w:shd w:val="clear" w:color="auto" w:fill="auto"/>
          </w:tcPr>
          <w:p w14:paraId="5F74D3F1" w14:textId="77777777" w:rsidR="003608DC" w:rsidRPr="0091799A" w:rsidRDefault="003608DC" w:rsidP="0093045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1FF3AF1A" w14:textId="58F18325" w:rsidR="003608DC" w:rsidRPr="0091799A" w:rsidRDefault="00D54CEE" w:rsidP="0093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F202EA" w:rsidRPr="0091799A" w14:paraId="37979DF8" w14:textId="77777777" w:rsidTr="00E745FB">
        <w:trPr>
          <w:cantSplit/>
          <w:trHeight w:val="20"/>
        </w:trPr>
        <w:tc>
          <w:tcPr>
            <w:tcW w:w="4530" w:type="dxa"/>
          </w:tcPr>
          <w:p w14:paraId="766692FD" w14:textId="3DD1E673" w:rsidR="003608DC" w:rsidRPr="0091799A" w:rsidRDefault="003608DC" w:rsidP="0093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91799A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หัก</w:t>
            </w:r>
            <w:r w:rsidRPr="0091799A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>จัดประเภทเป็นลูกหนี้อื่น - ลูกค้าทั่วไป</w:t>
            </w:r>
          </w:p>
        </w:tc>
        <w:tc>
          <w:tcPr>
            <w:tcW w:w="1417" w:type="dxa"/>
            <w:tcBorders>
              <w:left w:val="nil"/>
            </w:tcBorders>
          </w:tcPr>
          <w:p w14:paraId="5821D9E3" w14:textId="77777777" w:rsidR="003608DC" w:rsidRPr="0091799A" w:rsidRDefault="003608DC" w:rsidP="0093045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25B0BB8C" w14:textId="77777777" w:rsidR="003608DC" w:rsidRPr="0091799A" w:rsidRDefault="003608DC" w:rsidP="0093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817BAC9" w14:textId="1DBD3421" w:rsidR="003608DC" w:rsidRPr="0091799A" w:rsidRDefault="00206F07" w:rsidP="0093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(324,398)</w:t>
            </w:r>
          </w:p>
        </w:tc>
        <w:tc>
          <w:tcPr>
            <w:tcW w:w="162" w:type="dxa"/>
            <w:shd w:val="clear" w:color="auto" w:fill="auto"/>
          </w:tcPr>
          <w:p w14:paraId="11656B18" w14:textId="77777777" w:rsidR="003608DC" w:rsidRPr="0091799A" w:rsidRDefault="003608DC" w:rsidP="0093045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7ACA226D" w14:textId="20257B22" w:rsidR="003608DC" w:rsidRPr="0091799A" w:rsidRDefault="00D54CEE" w:rsidP="0093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F202EA" w:rsidRPr="0091799A" w14:paraId="30FFD241" w14:textId="77777777" w:rsidTr="00E745FB">
        <w:trPr>
          <w:cantSplit/>
          <w:trHeight w:val="20"/>
        </w:trPr>
        <w:tc>
          <w:tcPr>
            <w:tcW w:w="4530" w:type="dxa"/>
            <w:vAlign w:val="bottom"/>
          </w:tcPr>
          <w:p w14:paraId="04066F5E" w14:textId="77777777" w:rsidR="00610BDA" w:rsidRPr="0091799A" w:rsidRDefault="00610BDA" w:rsidP="002D2346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91799A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5EB1BBB" w14:textId="77777777" w:rsidR="00610BDA" w:rsidRPr="0091799A" w:rsidRDefault="00610BDA" w:rsidP="002D234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2793795A" w14:textId="77777777" w:rsidR="00610BDA" w:rsidRPr="0091799A" w:rsidRDefault="00610BDA" w:rsidP="002D234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FA32FCF" w14:textId="082BEF40" w:rsidR="00610BDA" w:rsidRPr="0091799A" w:rsidRDefault="00F31354" w:rsidP="002D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40</w:t>
            </w:r>
          </w:p>
        </w:tc>
        <w:tc>
          <w:tcPr>
            <w:tcW w:w="162" w:type="dxa"/>
            <w:shd w:val="clear" w:color="auto" w:fill="auto"/>
          </w:tcPr>
          <w:p w14:paraId="126E084C" w14:textId="77777777" w:rsidR="00610BDA" w:rsidRPr="0091799A" w:rsidRDefault="00610BDA" w:rsidP="002D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240F4E6" w14:textId="6A2243BB" w:rsidR="00610BDA" w:rsidRPr="0091799A" w:rsidRDefault="008A0CE0" w:rsidP="002D2346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311,9</w:t>
            </w:r>
            <w:r w:rsidR="00D54CEE" w:rsidRPr="0091799A">
              <w:rPr>
                <w:rFonts w:ascii="BrowalliaUPC" w:hAnsi="BrowalliaUPC" w:cs="BrowalliaUPC"/>
                <w:sz w:val="28"/>
                <w:szCs w:val="28"/>
              </w:rPr>
              <w:t>84</w:t>
            </w:r>
          </w:p>
        </w:tc>
      </w:tr>
    </w:tbl>
    <w:p w14:paraId="2481C004" w14:textId="77777777" w:rsidR="003216E4" w:rsidRPr="0091799A" w:rsidRDefault="003216E4" w:rsidP="00610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C174FA7" w14:textId="40FFA0C0" w:rsidR="00867702" w:rsidRPr="0091799A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91799A">
        <w:rPr>
          <w:rFonts w:ascii="BrowalliaUPC" w:hAnsi="BrowalliaUPC" w:cs="BrowalliaUPC"/>
          <w:sz w:val="28"/>
          <w:szCs w:val="28"/>
          <w:cs/>
        </w:rPr>
        <w:t xml:space="preserve">ในระหว่างปีสิ้นสุดวันที่ </w:t>
      </w:r>
      <w:r w:rsidRPr="0091799A">
        <w:rPr>
          <w:rFonts w:ascii="BrowalliaUPC" w:hAnsi="BrowalliaUPC" w:cs="BrowalliaUPC"/>
          <w:sz w:val="28"/>
          <w:szCs w:val="28"/>
        </w:rPr>
        <w:t xml:space="preserve">31 </w:t>
      </w:r>
      <w:r w:rsidRPr="0091799A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91799A">
        <w:rPr>
          <w:rFonts w:ascii="BrowalliaUPC" w:hAnsi="BrowalliaUPC" w:cs="BrowalliaUPC"/>
          <w:sz w:val="28"/>
          <w:szCs w:val="28"/>
        </w:rPr>
        <w:t xml:space="preserve">2564 </w:t>
      </w:r>
      <w:r w:rsidRPr="0091799A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91799A">
        <w:rPr>
          <w:rFonts w:ascii="BrowalliaUPC" w:hAnsi="BrowalliaUPC" w:cs="BrowalliaUPC"/>
          <w:sz w:val="28"/>
          <w:szCs w:val="28"/>
        </w:rPr>
        <w:t xml:space="preserve">2563 </w:t>
      </w:r>
      <w:r w:rsidRPr="0091799A">
        <w:rPr>
          <w:rFonts w:ascii="BrowalliaUPC" w:hAnsi="BrowalliaUPC" w:cs="BrowalliaUPC"/>
          <w:sz w:val="28"/>
          <w:szCs w:val="28"/>
          <w:cs/>
        </w:rPr>
        <w:t>รายการเคลื่อนไหวของค่าเผื่อผลขาดทุนจากการด้อยค่าของลูกหนี้อื่น</w:t>
      </w:r>
      <w:r w:rsidR="00C87104" w:rsidRPr="0091799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0657F" w:rsidRPr="0091799A">
        <w:rPr>
          <w:rFonts w:ascii="BrowalliaUPC" w:hAnsi="BrowalliaUPC" w:cs="BrowalliaUPC"/>
          <w:sz w:val="28"/>
          <w:szCs w:val="28"/>
          <w:cs/>
        </w:rPr>
        <w:t>-</w:t>
      </w:r>
      <w:r w:rsidR="00C87104" w:rsidRPr="0091799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0657F" w:rsidRPr="0091799A">
        <w:rPr>
          <w:rFonts w:ascii="BrowalliaUPC" w:hAnsi="BrowalliaUPC" w:cs="BrowalliaUPC"/>
          <w:sz w:val="28"/>
          <w:szCs w:val="28"/>
          <w:cs/>
        </w:rPr>
        <w:t xml:space="preserve">บุคคลและบริษัทที่เกี่ยวข้อง </w:t>
      </w:r>
      <w:r w:rsidRPr="0091799A">
        <w:rPr>
          <w:rFonts w:ascii="BrowalliaUPC" w:hAnsi="BrowalliaUPC" w:cs="BrowalliaUPC"/>
          <w:sz w:val="28"/>
          <w:szCs w:val="28"/>
          <w:cs/>
        </w:rPr>
        <w:t>มีดังต่อไปนี้</w:t>
      </w:r>
    </w:p>
    <w:p w14:paraId="29C6BE18" w14:textId="21DB8782" w:rsidR="006F11AF" w:rsidRPr="0091799A" w:rsidRDefault="006F11AF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15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4"/>
        <w:gridCol w:w="360"/>
        <w:gridCol w:w="632"/>
        <w:gridCol w:w="238"/>
        <w:gridCol w:w="604"/>
        <w:gridCol w:w="167"/>
        <w:gridCol w:w="268"/>
        <w:gridCol w:w="238"/>
        <w:gridCol w:w="846"/>
        <w:gridCol w:w="150"/>
        <w:gridCol w:w="12"/>
        <w:gridCol w:w="254"/>
        <w:gridCol w:w="1042"/>
      </w:tblGrid>
      <w:tr w:rsidR="006F11AF" w:rsidRPr="0091799A" w14:paraId="62E5CDAE" w14:textId="77777777" w:rsidTr="00E745FB">
        <w:trPr>
          <w:cantSplit/>
          <w:trHeight w:val="20"/>
        </w:trPr>
        <w:tc>
          <w:tcPr>
            <w:tcW w:w="4464" w:type="dxa"/>
            <w:gridSpan w:val="2"/>
          </w:tcPr>
          <w:p w14:paraId="1E8EF63C" w14:textId="77777777" w:rsidR="006F11AF" w:rsidRPr="0091799A" w:rsidRDefault="006F11AF" w:rsidP="00AC0135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474" w:type="dxa"/>
            <w:gridSpan w:val="3"/>
            <w:tcBorders>
              <w:left w:val="nil"/>
            </w:tcBorders>
          </w:tcPr>
          <w:p w14:paraId="6D892F0A" w14:textId="77777777" w:rsidR="006F11AF" w:rsidRPr="0091799A" w:rsidRDefault="006F11AF" w:rsidP="00AC0135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2DE8B44" w14:textId="77777777" w:rsidR="006F11AF" w:rsidRPr="0091799A" w:rsidRDefault="006F11AF" w:rsidP="00AC0135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0" w:type="dxa"/>
            <w:gridSpan w:val="7"/>
            <w:shd w:val="clear" w:color="auto" w:fill="auto"/>
          </w:tcPr>
          <w:p w14:paraId="6E919AA0" w14:textId="77777777" w:rsidR="006F11AF" w:rsidRPr="0091799A" w:rsidRDefault="006F11AF" w:rsidP="00AC0135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91799A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91799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91799A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6F11AF" w:rsidRPr="0091799A" w14:paraId="1CBE38C7" w14:textId="77777777" w:rsidTr="00E745FB">
        <w:trPr>
          <w:cantSplit/>
          <w:trHeight w:val="20"/>
        </w:trPr>
        <w:tc>
          <w:tcPr>
            <w:tcW w:w="4464" w:type="dxa"/>
            <w:gridSpan w:val="2"/>
          </w:tcPr>
          <w:p w14:paraId="2510793C" w14:textId="77777777" w:rsidR="006F11AF" w:rsidRPr="0091799A" w:rsidRDefault="006F11AF" w:rsidP="00AC0135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gridSpan w:val="3"/>
            <w:tcBorders>
              <w:left w:val="nil"/>
            </w:tcBorders>
          </w:tcPr>
          <w:p w14:paraId="0407B14B" w14:textId="77777777" w:rsidR="006F11AF" w:rsidRPr="0091799A" w:rsidRDefault="006F11AF" w:rsidP="00AC0135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6292A17" w14:textId="77777777" w:rsidR="006F11AF" w:rsidRPr="0091799A" w:rsidRDefault="006F11AF" w:rsidP="00AC0135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44095C3" w14:textId="77777777" w:rsidR="006F11AF" w:rsidRPr="0091799A" w:rsidRDefault="006F11AF" w:rsidP="00AC0135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F11AF" w:rsidRPr="0091799A" w14:paraId="0CACCB32" w14:textId="77777777" w:rsidTr="00E745FB">
        <w:trPr>
          <w:cantSplit/>
          <w:trHeight w:val="20"/>
        </w:trPr>
        <w:tc>
          <w:tcPr>
            <w:tcW w:w="4464" w:type="dxa"/>
            <w:gridSpan w:val="2"/>
          </w:tcPr>
          <w:p w14:paraId="4894E317" w14:textId="77777777" w:rsidR="006F11AF" w:rsidRPr="0091799A" w:rsidRDefault="006F11AF" w:rsidP="00AC0135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4" w:type="dxa"/>
            <w:gridSpan w:val="3"/>
            <w:tcBorders>
              <w:left w:val="nil"/>
            </w:tcBorders>
          </w:tcPr>
          <w:p w14:paraId="12D8B70F" w14:textId="77777777" w:rsidR="006F11AF" w:rsidRPr="0091799A" w:rsidRDefault="006F11AF" w:rsidP="00AC0135">
            <w:pPr>
              <w:tabs>
                <w:tab w:val="clear" w:pos="227"/>
                <w:tab w:val="left" w:pos="141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1EF37BCA" w14:textId="77777777" w:rsidR="006F11AF" w:rsidRPr="0091799A" w:rsidRDefault="006F11AF" w:rsidP="00AC0135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0B6D7" w14:textId="77777777" w:rsidR="006F11AF" w:rsidRPr="0091799A" w:rsidRDefault="006F11AF" w:rsidP="00AC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62" w:type="dxa"/>
            <w:gridSpan w:val="2"/>
            <w:shd w:val="clear" w:color="auto" w:fill="auto"/>
            <w:vAlign w:val="bottom"/>
          </w:tcPr>
          <w:p w14:paraId="30D35ABB" w14:textId="77777777" w:rsidR="006F11AF" w:rsidRPr="0091799A" w:rsidRDefault="006F11AF" w:rsidP="00AC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C7EE4" w14:textId="77777777" w:rsidR="006F11AF" w:rsidRPr="0091799A" w:rsidRDefault="006F11AF" w:rsidP="00AC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6F11AF" w:rsidRPr="0091799A" w14:paraId="7FE19D18" w14:textId="77777777" w:rsidTr="00E745FB">
        <w:trPr>
          <w:cantSplit/>
          <w:trHeight w:val="20"/>
        </w:trPr>
        <w:tc>
          <w:tcPr>
            <w:tcW w:w="4464" w:type="dxa"/>
            <w:gridSpan w:val="2"/>
          </w:tcPr>
          <w:p w14:paraId="5BFBF2E3" w14:textId="77777777" w:rsidR="006F11AF" w:rsidRPr="0091799A" w:rsidRDefault="006F11AF" w:rsidP="00AC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74" w:type="dxa"/>
            <w:gridSpan w:val="3"/>
            <w:tcBorders>
              <w:left w:val="nil"/>
            </w:tcBorders>
          </w:tcPr>
          <w:p w14:paraId="6BA1D15E" w14:textId="77777777" w:rsidR="006F11AF" w:rsidRPr="0091799A" w:rsidRDefault="006F11AF" w:rsidP="00AC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9E9FA5C" w14:textId="77777777" w:rsidR="006F11AF" w:rsidRPr="0091799A" w:rsidRDefault="006F11AF" w:rsidP="00AC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gridSpan w:val="3"/>
            <w:shd w:val="clear" w:color="auto" w:fill="auto"/>
          </w:tcPr>
          <w:p w14:paraId="603674F6" w14:textId="77777777" w:rsidR="006F11AF" w:rsidRPr="0091799A" w:rsidRDefault="006F11AF" w:rsidP="00AC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14:paraId="2431DD88" w14:textId="77777777" w:rsidR="006F11AF" w:rsidRPr="0091799A" w:rsidRDefault="006F11AF" w:rsidP="00AC013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80C6DEB" w14:textId="77777777" w:rsidR="006F11AF" w:rsidRPr="0091799A" w:rsidRDefault="006F11AF" w:rsidP="00AC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F11AF" w:rsidRPr="0091799A" w14:paraId="7319D7A1" w14:textId="77777777" w:rsidTr="00E745FB">
        <w:trPr>
          <w:cantSplit/>
          <w:trHeight w:val="20"/>
        </w:trPr>
        <w:tc>
          <w:tcPr>
            <w:tcW w:w="4464" w:type="dxa"/>
            <w:gridSpan w:val="2"/>
          </w:tcPr>
          <w:p w14:paraId="0D54A1ED" w14:textId="77777777" w:rsidR="006F11AF" w:rsidRPr="0091799A" w:rsidRDefault="006F11AF" w:rsidP="006F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91799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91799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74" w:type="dxa"/>
            <w:gridSpan w:val="3"/>
            <w:tcBorders>
              <w:left w:val="nil"/>
            </w:tcBorders>
          </w:tcPr>
          <w:p w14:paraId="02D4AC7C" w14:textId="77777777" w:rsidR="006F11AF" w:rsidRPr="0091799A" w:rsidRDefault="006F11AF" w:rsidP="006F11A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3E9CB0B" w14:textId="77777777" w:rsidR="006F11AF" w:rsidRPr="0091799A" w:rsidRDefault="006F11AF" w:rsidP="006F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gridSpan w:val="3"/>
            <w:shd w:val="clear" w:color="auto" w:fill="auto"/>
            <w:vAlign w:val="bottom"/>
          </w:tcPr>
          <w:p w14:paraId="2B1F2F1B" w14:textId="2D637193" w:rsidR="006F11AF" w:rsidRPr="0091799A" w:rsidRDefault="006F11AF" w:rsidP="006F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311,940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665EDB93" w14:textId="77777777" w:rsidR="006F11AF" w:rsidRPr="0091799A" w:rsidRDefault="006F11AF" w:rsidP="006F11A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01A7C27" w14:textId="59D4D31E" w:rsidR="006F11AF" w:rsidRPr="0091799A" w:rsidRDefault="006F11AF" w:rsidP="006F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91,303</w:t>
            </w:r>
          </w:p>
        </w:tc>
      </w:tr>
      <w:tr w:rsidR="006F11AF" w:rsidRPr="0091799A" w14:paraId="56A06545" w14:textId="77777777" w:rsidTr="00E745FB">
        <w:trPr>
          <w:cantSplit/>
          <w:trHeight w:val="20"/>
        </w:trPr>
        <w:tc>
          <w:tcPr>
            <w:tcW w:w="4464" w:type="dxa"/>
            <w:gridSpan w:val="2"/>
          </w:tcPr>
          <w:p w14:paraId="4172382B" w14:textId="77A604D6" w:rsidR="006F11AF" w:rsidRPr="0091799A" w:rsidRDefault="006F11AF" w:rsidP="006F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ตั้งค่าเผื่อฯ เพิ่มขึ้น</w:t>
            </w:r>
          </w:p>
        </w:tc>
        <w:tc>
          <w:tcPr>
            <w:tcW w:w="1474" w:type="dxa"/>
            <w:gridSpan w:val="3"/>
            <w:tcBorders>
              <w:left w:val="nil"/>
            </w:tcBorders>
          </w:tcPr>
          <w:p w14:paraId="55E1AD0D" w14:textId="77777777" w:rsidR="006F11AF" w:rsidRPr="0091799A" w:rsidRDefault="006F11AF" w:rsidP="006F11A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DB8A6FC" w14:textId="77777777" w:rsidR="006F11AF" w:rsidRPr="0091799A" w:rsidRDefault="006F11AF" w:rsidP="006F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gridSpan w:val="3"/>
            <w:shd w:val="clear" w:color="auto" w:fill="auto"/>
            <w:vAlign w:val="bottom"/>
          </w:tcPr>
          <w:p w14:paraId="3FEAF487" w14:textId="7EF3A5D9" w:rsidR="006F11AF" w:rsidRPr="0091799A" w:rsidRDefault="006F11AF" w:rsidP="006F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12,458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33B3B6DC" w14:textId="77777777" w:rsidR="006F11AF" w:rsidRPr="0091799A" w:rsidRDefault="006F11AF" w:rsidP="006F11A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07AEB45" w14:textId="1918FF51" w:rsidR="006F11AF" w:rsidRPr="0091799A" w:rsidRDefault="006F11AF" w:rsidP="006F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220,637</w:t>
            </w:r>
          </w:p>
        </w:tc>
      </w:tr>
      <w:tr w:rsidR="006F11AF" w:rsidRPr="0091799A" w14:paraId="4B596A65" w14:textId="77777777" w:rsidTr="00E745FB">
        <w:trPr>
          <w:cantSplit/>
          <w:trHeight w:val="20"/>
        </w:trPr>
        <w:tc>
          <w:tcPr>
            <w:tcW w:w="4464" w:type="dxa"/>
            <w:gridSpan w:val="2"/>
          </w:tcPr>
          <w:p w14:paraId="40ED0F1A" w14:textId="036819F5" w:rsidR="00DC42DB" w:rsidRPr="0091799A" w:rsidRDefault="006F11AF" w:rsidP="00DC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หัก</w:t>
            </w:r>
            <w:r w:rsidR="00DC42DB" w:rsidRPr="0091799A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Pr="0091799A">
              <w:rPr>
                <w:rFonts w:ascii="BrowalliaUPC" w:hAnsi="BrowalliaUPC" w:cs="BrowalliaUPC" w:hint="cs"/>
                <w:sz w:val="28"/>
                <w:szCs w:val="28"/>
                <w:cs/>
              </w:rPr>
              <w:t>จั</w:t>
            </w: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>ดประเภทเป็นค่าเผื่อผลขาดทุนจากการด้อยค่า</w:t>
            </w:r>
          </w:p>
          <w:p w14:paraId="5B9E425D" w14:textId="6E36A1E0" w:rsidR="006F11AF" w:rsidRPr="0091799A" w:rsidRDefault="006F11AF" w:rsidP="00DC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firstLine="588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>ลูกหนี้อื่น - ลูกค้าทั่วไป</w:t>
            </w:r>
          </w:p>
        </w:tc>
        <w:tc>
          <w:tcPr>
            <w:tcW w:w="1474" w:type="dxa"/>
            <w:gridSpan w:val="3"/>
            <w:tcBorders>
              <w:left w:val="nil"/>
            </w:tcBorders>
          </w:tcPr>
          <w:p w14:paraId="6164DE72" w14:textId="77777777" w:rsidR="006F11AF" w:rsidRPr="0091799A" w:rsidRDefault="006F11AF" w:rsidP="006F11A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75B6B47F" w14:textId="77777777" w:rsidR="006F11AF" w:rsidRPr="0091799A" w:rsidRDefault="006F11AF" w:rsidP="006F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gridSpan w:val="3"/>
            <w:shd w:val="clear" w:color="auto" w:fill="auto"/>
            <w:vAlign w:val="bottom"/>
          </w:tcPr>
          <w:p w14:paraId="7D375A5A" w14:textId="6744B410" w:rsidR="006F11AF" w:rsidRPr="0091799A" w:rsidRDefault="006F11AF" w:rsidP="006F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(324,398)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4F923664" w14:textId="77777777" w:rsidR="006F11AF" w:rsidRPr="0091799A" w:rsidRDefault="006F11AF" w:rsidP="006F11A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6B69AA8" w14:textId="77777777" w:rsidR="009B4378" w:rsidRPr="0091799A" w:rsidRDefault="009B4378" w:rsidP="006F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73D725F" w14:textId="20DF6F1E" w:rsidR="006F11AF" w:rsidRPr="0091799A" w:rsidRDefault="006F11AF" w:rsidP="006F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6F11AF" w:rsidRPr="0091799A" w14:paraId="317F641A" w14:textId="77777777" w:rsidTr="00E745FB">
        <w:trPr>
          <w:cantSplit/>
          <w:trHeight w:val="20"/>
        </w:trPr>
        <w:tc>
          <w:tcPr>
            <w:tcW w:w="4464" w:type="dxa"/>
            <w:gridSpan w:val="2"/>
            <w:vAlign w:val="bottom"/>
          </w:tcPr>
          <w:p w14:paraId="40539443" w14:textId="77777777" w:rsidR="006F11AF" w:rsidRPr="0091799A" w:rsidRDefault="006F11AF" w:rsidP="006F11AF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91799A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74" w:type="dxa"/>
            <w:gridSpan w:val="3"/>
            <w:tcBorders>
              <w:left w:val="nil"/>
            </w:tcBorders>
            <w:vAlign w:val="bottom"/>
          </w:tcPr>
          <w:p w14:paraId="616B9392" w14:textId="77777777" w:rsidR="006F11AF" w:rsidRPr="0091799A" w:rsidRDefault="006F11AF" w:rsidP="006F11A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770941F2" w14:textId="77777777" w:rsidR="006F11AF" w:rsidRPr="0091799A" w:rsidRDefault="006F11AF" w:rsidP="006F11A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933CF0F" w14:textId="5148BC84" w:rsidR="006F11AF" w:rsidRPr="0091799A" w:rsidRDefault="006F11AF" w:rsidP="006F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139B4CE4" w14:textId="77777777" w:rsidR="006F11AF" w:rsidRPr="0091799A" w:rsidRDefault="006F11AF" w:rsidP="006F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7E18385" w14:textId="500E76EB" w:rsidR="006F11AF" w:rsidRPr="0091799A" w:rsidRDefault="006F11AF" w:rsidP="006F11AF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311,940</w:t>
            </w:r>
          </w:p>
        </w:tc>
      </w:tr>
      <w:tr w:rsidR="00867702" w:rsidRPr="0091799A" w14:paraId="43E4713A" w14:textId="77777777" w:rsidTr="00E745FB">
        <w:tblPrEx>
          <w:tblCellMar>
            <w:left w:w="108" w:type="dxa"/>
            <w:right w:w="108" w:type="dxa"/>
          </w:tblCellMar>
        </w:tblPrEx>
        <w:trPr>
          <w:trHeight w:val="284"/>
          <w:tblHeader/>
        </w:trPr>
        <w:tc>
          <w:tcPr>
            <w:tcW w:w="4104" w:type="dxa"/>
            <w:shd w:val="clear" w:color="auto" w:fill="auto"/>
          </w:tcPr>
          <w:p w14:paraId="4FC55508" w14:textId="77777777" w:rsidR="00867702" w:rsidRPr="0091799A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811" w:type="dxa"/>
            <w:gridSpan w:val="12"/>
            <w:shd w:val="clear" w:color="auto" w:fill="auto"/>
          </w:tcPr>
          <w:p w14:paraId="2EAE6EDA" w14:textId="77777777" w:rsidR="00E736FF" w:rsidRPr="0091799A" w:rsidRDefault="00E736FF" w:rsidP="00A408BA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  <w:p w14:paraId="605BFC21" w14:textId="0579DA0A" w:rsidR="00867702" w:rsidRPr="0091799A" w:rsidRDefault="00867702" w:rsidP="00A408BA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67702" w:rsidRPr="0091799A" w14:paraId="4DC66D6D" w14:textId="77777777" w:rsidTr="00E745FB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104" w:type="dxa"/>
            <w:shd w:val="clear" w:color="auto" w:fill="auto"/>
          </w:tcPr>
          <w:p w14:paraId="2DD8A5D9" w14:textId="77777777" w:rsidR="00867702" w:rsidRPr="0091799A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i/>
                <w:iCs/>
                <w:sz w:val="28"/>
                <w:szCs w:val="28"/>
              </w:rPr>
            </w:pPr>
          </w:p>
        </w:tc>
        <w:tc>
          <w:tcPr>
            <w:tcW w:w="2269" w:type="dxa"/>
            <w:gridSpan w:val="6"/>
            <w:shd w:val="clear" w:color="auto" w:fill="auto"/>
          </w:tcPr>
          <w:p w14:paraId="6B5F3F42" w14:textId="77777777" w:rsidR="00867702" w:rsidRPr="0091799A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shd w:val="clear" w:color="auto" w:fill="auto"/>
          </w:tcPr>
          <w:p w14:paraId="400AC77B" w14:textId="77777777" w:rsidR="00867702" w:rsidRPr="0091799A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0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89380F0" w14:textId="77777777" w:rsidR="00867702" w:rsidRPr="0091799A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67702" w:rsidRPr="0091799A" w14:paraId="7EBE90DE" w14:textId="77777777" w:rsidTr="00E745FB">
        <w:tblPrEx>
          <w:tblCellMar>
            <w:left w:w="108" w:type="dxa"/>
            <w:right w:w="108" w:type="dxa"/>
          </w:tblCellMar>
        </w:tblPrEx>
        <w:trPr>
          <w:trHeight w:val="142"/>
          <w:tblHeader/>
        </w:trPr>
        <w:tc>
          <w:tcPr>
            <w:tcW w:w="4104" w:type="dxa"/>
            <w:shd w:val="clear" w:color="auto" w:fill="auto"/>
          </w:tcPr>
          <w:p w14:paraId="5060BA59" w14:textId="77777777" w:rsidR="00867702" w:rsidRPr="0091799A" w:rsidRDefault="00867702" w:rsidP="00A408B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jc w:val="center"/>
              <w:rPr>
                <w:rFonts w:ascii="BrowalliaUPC" w:hAnsi="BrowalliaUPC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9DAAD" w14:textId="77777777" w:rsidR="00867702" w:rsidRPr="0091799A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6D95E" w14:textId="77777777" w:rsidR="00867702" w:rsidRPr="0091799A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DBFAC" w14:textId="77777777" w:rsidR="00867702" w:rsidRPr="0091799A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DED8C4" w14:textId="77777777" w:rsidR="00867702" w:rsidRPr="0091799A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EA248" w14:textId="77777777" w:rsidR="00867702" w:rsidRPr="0091799A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47E26" w14:textId="77777777" w:rsidR="00867702" w:rsidRPr="0091799A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8310C" w14:textId="77777777" w:rsidR="00867702" w:rsidRPr="0091799A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9013FA" w:rsidRPr="0091799A" w14:paraId="2737F40E" w14:textId="77777777" w:rsidTr="00E745FB">
        <w:tblPrEx>
          <w:tblCellMar>
            <w:left w:w="108" w:type="dxa"/>
            <w:right w:w="108" w:type="dxa"/>
          </w:tblCellMar>
        </w:tblPrEx>
        <w:trPr>
          <w:trHeight w:val="142"/>
          <w:tblHeader/>
        </w:trPr>
        <w:tc>
          <w:tcPr>
            <w:tcW w:w="4104" w:type="dxa"/>
            <w:shd w:val="clear" w:color="auto" w:fill="auto"/>
          </w:tcPr>
          <w:p w14:paraId="2884CB46" w14:textId="77777777" w:rsidR="009013FA" w:rsidRPr="0091799A" w:rsidRDefault="009013FA" w:rsidP="00A408B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jc w:val="center"/>
              <w:rPr>
                <w:rFonts w:ascii="BrowalliaUPC" w:hAnsi="BrowalliaUPC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6F42E" w14:textId="77777777" w:rsidR="009013FA" w:rsidRPr="0091799A" w:rsidRDefault="009013FA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3824195" w14:textId="77777777" w:rsidR="009013FA" w:rsidRPr="0091799A" w:rsidRDefault="009013FA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AC5CD" w14:textId="77777777" w:rsidR="009013FA" w:rsidRPr="0091799A" w:rsidRDefault="009013FA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92306B0" w14:textId="77777777" w:rsidR="009013FA" w:rsidRPr="0091799A" w:rsidRDefault="009013FA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47723" w14:textId="77777777" w:rsidR="009013FA" w:rsidRPr="0091799A" w:rsidRDefault="009013FA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0F1B5475" w14:textId="77777777" w:rsidR="009013FA" w:rsidRPr="0091799A" w:rsidRDefault="009013FA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3BEB5" w14:textId="77777777" w:rsidR="009013FA" w:rsidRPr="0091799A" w:rsidRDefault="009013FA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</w:tr>
      <w:tr w:rsidR="00867702" w:rsidRPr="0091799A" w14:paraId="2B8E85C0" w14:textId="77777777" w:rsidTr="00E745FB">
        <w:tblPrEx>
          <w:tblCellMar>
            <w:left w:w="108" w:type="dxa"/>
            <w:right w:w="108" w:type="dxa"/>
          </w:tblCellMar>
        </w:tblPrEx>
        <w:trPr>
          <w:trHeight w:val="279"/>
        </w:trPr>
        <w:tc>
          <w:tcPr>
            <w:tcW w:w="4104" w:type="dxa"/>
            <w:shd w:val="clear" w:color="auto" w:fill="auto"/>
            <w:vAlign w:val="center"/>
          </w:tcPr>
          <w:p w14:paraId="6FC889FC" w14:textId="20931172" w:rsidR="00867702" w:rsidRPr="0091799A" w:rsidRDefault="0019206D" w:rsidP="00A408BA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เงินให้กู้ยืม - บริษัทย่อย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B6273C4" w14:textId="77777777" w:rsidR="00867702" w:rsidRPr="0091799A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0B0023B6" w14:textId="77777777" w:rsidR="00867702" w:rsidRPr="0091799A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039" w:type="dxa"/>
            <w:gridSpan w:val="3"/>
            <w:shd w:val="clear" w:color="auto" w:fill="auto"/>
            <w:vAlign w:val="bottom"/>
          </w:tcPr>
          <w:p w14:paraId="1F66BA30" w14:textId="77777777" w:rsidR="00867702" w:rsidRPr="0091799A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43017856" w14:textId="77777777" w:rsidR="00867702" w:rsidRPr="0091799A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A725E39" w14:textId="77777777" w:rsidR="00867702" w:rsidRPr="0091799A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00958887" w14:textId="77777777" w:rsidR="00867702" w:rsidRPr="0091799A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3A35207" w14:textId="77777777" w:rsidR="00867702" w:rsidRPr="0091799A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</w:tr>
      <w:tr w:rsidR="00624CE1" w:rsidRPr="0091799A" w14:paraId="2A4E7265" w14:textId="77777777" w:rsidTr="00E745FB">
        <w:tblPrEx>
          <w:tblCellMar>
            <w:left w:w="108" w:type="dxa"/>
            <w:right w:w="108" w:type="dxa"/>
          </w:tblCellMar>
        </w:tblPrEx>
        <w:trPr>
          <w:trHeight w:val="279"/>
        </w:trPr>
        <w:tc>
          <w:tcPr>
            <w:tcW w:w="4104" w:type="dxa"/>
            <w:shd w:val="clear" w:color="auto" w:fill="auto"/>
          </w:tcPr>
          <w:p w14:paraId="542D6A07" w14:textId="63D38068" w:rsidR="00624CE1" w:rsidRPr="0091799A" w:rsidRDefault="00624CE1" w:rsidP="00624CE1">
            <w:pPr>
              <w:spacing w:line="240" w:lineRule="auto"/>
              <w:ind w:left="18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D4982E7" w14:textId="6BAED618" w:rsidR="00624CE1" w:rsidRPr="0091799A" w:rsidRDefault="00755807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82FDB7E" w14:textId="77777777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9" w:type="dxa"/>
            <w:gridSpan w:val="3"/>
            <w:shd w:val="clear" w:color="auto" w:fill="auto"/>
            <w:vAlign w:val="bottom"/>
          </w:tcPr>
          <w:p w14:paraId="1F04491E" w14:textId="7A4BF44C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275BD4C" w14:textId="77777777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79EBC554" w14:textId="3D09C111" w:rsidR="00624CE1" w:rsidRPr="0091799A" w:rsidRDefault="00E33B1F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64FE149D" w14:textId="77777777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269A793" w14:textId="4C9E89BC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714,949</w:t>
            </w:r>
          </w:p>
        </w:tc>
      </w:tr>
      <w:tr w:rsidR="00624CE1" w:rsidRPr="0091799A" w14:paraId="34670C0A" w14:textId="77777777" w:rsidTr="00E745FB">
        <w:tblPrEx>
          <w:tblCellMar>
            <w:left w:w="108" w:type="dxa"/>
            <w:right w:w="108" w:type="dxa"/>
          </w:tblCellMar>
        </w:tblPrEx>
        <w:trPr>
          <w:trHeight w:val="279"/>
        </w:trPr>
        <w:tc>
          <w:tcPr>
            <w:tcW w:w="4104" w:type="dxa"/>
            <w:shd w:val="clear" w:color="auto" w:fill="auto"/>
            <w:vAlign w:val="center"/>
          </w:tcPr>
          <w:p w14:paraId="2E8DBF5B" w14:textId="1BB5B01B" w:rsidR="00624CE1" w:rsidRPr="0091799A" w:rsidRDefault="00624CE1" w:rsidP="00624CE1">
            <w:pPr>
              <w:spacing w:line="240" w:lineRule="auto"/>
              <w:ind w:left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2D08A" w14:textId="169C450E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43706BE" w14:textId="77777777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A5AE0" w14:textId="3843D3EE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E4D1187" w14:textId="77777777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62CD4" w14:textId="59477024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2B12911E" w14:textId="77777777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5E60C" w14:textId="2E3C41BA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(714,949)</w:t>
            </w:r>
          </w:p>
        </w:tc>
      </w:tr>
      <w:tr w:rsidR="00624CE1" w:rsidRPr="0091799A" w14:paraId="11FFFE18" w14:textId="77777777" w:rsidTr="00E745FB">
        <w:tblPrEx>
          <w:tblCellMar>
            <w:left w:w="108" w:type="dxa"/>
            <w:right w:w="108" w:type="dxa"/>
          </w:tblCellMar>
        </w:tblPrEx>
        <w:trPr>
          <w:trHeight w:val="279"/>
        </w:trPr>
        <w:tc>
          <w:tcPr>
            <w:tcW w:w="4104" w:type="dxa"/>
            <w:shd w:val="clear" w:color="auto" w:fill="auto"/>
            <w:vAlign w:val="center"/>
          </w:tcPr>
          <w:p w14:paraId="0A127EA0" w14:textId="2431CA8F" w:rsidR="00624CE1" w:rsidRPr="0091799A" w:rsidRDefault="00624CE1" w:rsidP="00624CE1">
            <w:pPr>
              <w:spacing w:line="240" w:lineRule="auto"/>
              <w:ind w:left="18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29080A4" w14:textId="0411F8D7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CA3D61C" w14:textId="77777777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459FBC4" w14:textId="1D263006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B1C67E4" w14:textId="77777777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BCA7FEE" w14:textId="24A5F6C9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729A88BA" w14:textId="77777777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D7C3B69" w14:textId="08C63FF3" w:rsidR="00624CE1" w:rsidRPr="0091799A" w:rsidRDefault="00624CE1" w:rsidP="00624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1799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</w:tbl>
    <w:p w14:paraId="5CB2A86D" w14:textId="77777777" w:rsidR="007C7725" w:rsidRPr="0091799A" w:rsidRDefault="007C7725">
      <w:pPr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390D61A5" w14:textId="77777777" w:rsidR="00E736FF" w:rsidRPr="0091799A" w:rsidRDefault="00E736FF">
      <w:pPr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16935C66" w14:textId="77777777" w:rsidR="00E736FF" w:rsidRPr="0091799A" w:rsidRDefault="00E736FF">
      <w:pPr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48638C43" w14:textId="77777777" w:rsidR="00E736FF" w:rsidRDefault="00E736FF">
      <w:pPr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2156EFA9" w14:textId="77777777" w:rsidR="00E736FF" w:rsidRDefault="00E736FF">
      <w:pPr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4BE7370B" w14:textId="77777777" w:rsidR="00E736FF" w:rsidRDefault="00E736FF">
      <w:pPr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2B46BBBD" w14:textId="05E3CE6E" w:rsidR="00CB15EB" w:rsidRPr="00F70BA1" w:rsidRDefault="00FA1AA3" w:rsidP="00FA1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ในระหว่างปีสิ้นสุดวันที่ </w:t>
      </w:r>
      <w:r w:rsidRPr="00F70BA1">
        <w:rPr>
          <w:rFonts w:ascii="BrowalliaUPC" w:hAnsi="BrowalliaUPC" w:cs="BrowalliaUPC"/>
          <w:sz w:val="28"/>
          <w:szCs w:val="28"/>
        </w:rPr>
        <w:t>31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F70BA1">
        <w:rPr>
          <w:rFonts w:ascii="BrowalliaUPC" w:hAnsi="BrowalliaUPC" w:cs="BrowalliaUPC"/>
          <w:sz w:val="28"/>
          <w:szCs w:val="28"/>
        </w:rPr>
        <w:t>2564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F70BA1">
        <w:rPr>
          <w:rFonts w:ascii="BrowalliaUPC" w:hAnsi="BrowalliaUPC" w:cs="BrowalliaUPC"/>
          <w:sz w:val="28"/>
          <w:szCs w:val="28"/>
        </w:rPr>
        <w:t xml:space="preserve">2563 </w:t>
      </w:r>
      <w:r w:rsidRPr="00F70BA1">
        <w:rPr>
          <w:rFonts w:ascii="BrowalliaUPC" w:hAnsi="BrowalliaUPC" w:cs="BrowalliaUPC"/>
          <w:sz w:val="28"/>
          <w:szCs w:val="28"/>
          <w:cs/>
        </w:rPr>
        <w:t>รายการเคลื่อนไหวของเงินให้กู้ยืมแก่บริษัทย่อย มีดังต่อไปนี้</w:t>
      </w:r>
    </w:p>
    <w:p w14:paraId="4577F06A" w14:textId="254EEE99" w:rsidR="00F73C87" w:rsidRPr="00F70BA1" w:rsidRDefault="00F73C87" w:rsidP="0069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34" w:type="dxa"/>
        <w:tblInd w:w="426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67"/>
        <w:gridCol w:w="5487"/>
        <w:gridCol w:w="1350"/>
        <w:gridCol w:w="238"/>
        <w:gridCol w:w="1292"/>
      </w:tblGrid>
      <w:tr w:rsidR="0069705C" w:rsidRPr="00F70BA1" w14:paraId="7B04FADF" w14:textId="77777777" w:rsidTr="0091799A">
        <w:tc>
          <w:tcPr>
            <w:tcW w:w="8934" w:type="dxa"/>
            <w:gridSpan w:val="5"/>
            <w:shd w:val="clear" w:color="auto" w:fill="auto"/>
          </w:tcPr>
          <w:p w14:paraId="10432592" w14:textId="77777777" w:rsidR="0069705C" w:rsidRPr="00F70BA1" w:rsidRDefault="0069705C" w:rsidP="008F326C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69705C" w:rsidRPr="00F70BA1" w14:paraId="110CFA63" w14:textId="77777777" w:rsidTr="0091799A">
        <w:tc>
          <w:tcPr>
            <w:tcW w:w="6054" w:type="dxa"/>
            <w:gridSpan w:val="2"/>
            <w:shd w:val="clear" w:color="auto" w:fill="auto"/>
          </w:tcPr>
          <w:p w14:paraId="09193CFE" w14:textId="77777777" w:rsidR="0069705C" w:rsidRPr="00F70BA1" w:rsidRDefault="0069705C" w:rsidP="008F326C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45990B" w14:textId="77777777" w:rsidR="0069705C" w:rsidRPr="00F70BA1" w:rsidRDefault="0069705C" w:rsidP="008F326C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9705C" w:rsidRPr="00F70BA1" w14:paraId="6C372525" w14:textId="77777777" w:rsidTr="0091799A">
        <w:tc>
          <w:tcPr>
            <w:tcW w:w="6054" w:type="dxa"/>
            <w:gridSpan w:val="2"/>
            <w:shd w:val="clear" w:color="auto" w:fill="auto"/>
          </w:tcPr>
          <w:p w14:paraId="39EE7511" w14:textId="77777777" w:rsidR="0069705C" w:rsidRPr="00F70BA1" w:rsidRDefault="0069705C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0DE37F" w14:textId="77777777" w:rsidR="0069705C" w:rsidRPr="00F70BA1" w:rsidRDefault="0069705C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D3C35" w14:textId="77777777" w:rsidR="0069705C" w:rsidRPr="00F70BA1" w:rsidRDefault="0069705C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5B7227" w14:textId="77777777" w:rsidR="0069705C" w:rsidRPr="00F70BA1" w:rsidRDefault="0069705C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69705C" w:rsidRPr="00F70BA1" w14:paraId="110FFD30" w14:textId="77777777" w:rsidTr="0091799A">
        <w:tc>
          <w:tcPr>
            <w:tcW w:w="6054" w:type="dxa"/>
            <w:gridSpan w:val="2"/>
            <w:shd w:val="clear" w:color="auto" w:fill="auto"/>
            <w:vAlign w:val="bottom"/>
          </w:tcPr>
          <w:p w14:paraId="1A98FAA0" w14:textId="77777777" w:rsidR="0069705C" w:rsidRPr="00F70BA1" w:rsidRDefault="0069705C" w:rsidP="008F326C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D37B1A" w14:textId="77777777" w:rsidR="0069705C" w:rsidRPr="00F70BA1" w:rsidRDefault="0069705C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1269061" w14:textId="77777777" w:rsidR="0069705C" w:rsidRPr="00F70BA1" w:rsidRDefault="0069705C" w:rsidP="008F326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F7D9D7F" w14:textId="77777777" w:rsidR="0069705C" w:rsidRPr="00F70BA1" w:rsidRDefault="0069705C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69705C" w:rsidRPr="00F70BA1" w14:paraId="4FE74774" w14:textId="77777777" w:rsidTr="0091799A">
        <w:tc>
          <w:tcPr>
            <w:tcW w:w="6054" w:type="dxa"/>
            <w:gridSpan w:val="2"/>
            <w:shd w:val="clear" w:color="auto" w:fill="auto"/>
            <w:vAlign w:val="bottom"/>
            <w:hideMark/>
          </w:tcPr>
          <w:p w14:paraId="2D70CB38" w14:textId="77777777" w:rsidR="0069705C" w:rsidRPr="00F70BA1" w:rsidRDefault="0069705C" w:rsidP="008F326C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30E056" w14:textId="7B0B5143" w:rsidR="0069705C" w:rsidRPr="00F70BA1" w:rsidRDefault="00755807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23FD9">
              <w:rPr>
                <w:rFonts w:ascii="BrowalliaUPC" w:hAnsi="BrowalliaUPC" w:cs="BrowalliaUPC"/>
                <w:sz w:val="28"/>
                <w:szCs w:val="28"/>
              </w:rPr>
              <w:t>714,949</w:t>
            </w:r>
          </w:p>
        </w:tc>
        <w:tc>
          <w:tcPr>
            <w:tcW w:w="238" w:type="dxa"/>
            <w:shd w:val="clear" w:color="auto" w:fill="auto"/>
          </w:tcPr>
          <w:p w14:paraId="7D1B1788" w14:textId="77777777" w:rsidR="0069705C" w:rsidRPr="00F70BA1" w:rsidRDefault="0069705C" w:rsidP="008F326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362C9E0" w14:textId="1A270B5D" w:rsidR="0069705C" w:rsidRPr="00F70BA1" w:rsidRDefault="00AC646C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982,949</w:t>
            </w:r>
          </w:p>
        </w:tc>
      </w:tr>
      <w:tr w:rsidR="0069705C" w:rsidRPr="00F70BA1" w14:paraId="1C60A9CC" w14:textId="77777777" w:rsidTr="0091799A">
        <w:tc>
          <w:tcPr>
            <w:tcW w:w="567" w:type="dxa"/>
            <w:shd w:val="clear" w:color="auto" w:fill="auto"/>
            <w:vAlign w:val="bottom"/>
          </w:tcPr>
          <w:p w14:paraId="76AD0601" w14:textId="77777777" w:rsidR="0069705C" w:rsidRPr="00F70BA1" w:rsidRDefault="0069705C" w:rsidP="008F326C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487" w:type="dxa"/>
            <w:shd w:val="clear" w:color="auto" w:fill="auto"/>
            <w:vAlign w:val="bottom"/>
          </w:tcPr>
          <w:p w14:paraId="66CC3E89" w14:textId="1944FEBC" w:rsidR="0069705C" w:rsidRPr="00F70BA1" w:rsidRDefault="00AA5AA1" w:rsidP="008F326C">
            <w:pPr>
              <w:tabs>
                <w:tab w:val="left" w:pos="419"/>
              </w:tabs>
              <w:spacing w:line="240" w:lineRule="auto"/>
              <w:ind w:right="28" w:hanging="10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87F672" w14:textId="7B65E41B" w:rsidR="0069705C" w:rsidRPr="00F70BA1" w:rsidRDefault="009422FA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F0643BD" w14:textId="77777777" w:rsidR="0069705C" w:rsidRPr="00F70BA1" w:rsidRDefault="0069705C" w:rsidP="008F326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E6178B6" w14:textId="7D486558" w:rsidR="0069705C" w:rsidRPr="00F70BA1" w:rsidRDefault="00C55AB0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(268,000)</w:t>
            </w:r>
          </w:p>
        </w:tc>
      </w:tr>
      <w:tr w:rsidR="00705C0A" w:rsidRPr="00F70BA1" w14:paraId="36A33124" w14:textId="77777777" w:rsidTr="0091799A">
        <w:tc>
          <w:tcPr>
            <w:tcW w:w="567" w:type="dxa"/>
            <w:shd w:val="clear" w:color="auto" w:fill="auto"/>
            <w:vAlign w:val="bottom"/>
          </w:tcPr>
          <w:p w14:paraId="718D0ED1" w14:textId="4E17C8B5" w:rsidR="00705C0A" w:rsidRPr="00F202EA" w:rsidRDefault="00705C0A" w:rsidP="00705C0A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487" w:type="dxa"/>
            <w:shd w:val="clear" w:color="auto" w:fill="auto"/>
            <w:vAlign w:val="bottom"/>
          </w:tcPr>
          <w:p w14:paraId="4B7E57F1" w14:textId="096FFACA" w:rsidR="00705C0A" w:rsidRPr="00F202EA" w:rsidRDefault="00CD1C75" w:rsidP="00705C0A">
            <w:pPr>
              <w:tabs>
                <w:tab w:val="left" w:pos="419"/>
              </w:tabs>
              <w:spacing w:line="240" w:lineRule="auto"/>
              <w:ind w:right="28" w:hanging="10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จัดประเภทเป็นเงินให้กู้ยืม - บริษัทอื่น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00A7AB" w14:textId="0494F032" w:rsidR="00705C0A" w:rsidRPr="00F70BA1" w:rsidRDefault="00C55AB0" w:rsidP="00705C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(714,949)</w:t>
            </w:r>
          </w:p>
        </w:tc>
        <w:tc>
          <w:tcPr>
            <w:tcW w:w="238" w:type="dxa"/>
            <w:shd w:val="clear" w:color="auto" w:fill="auto"/>
          </w:tcPr>
          <w:p w14:paraId="392D3346" w14:textId="77777777" w:rsidR="00705C0A" w:rsidRPr="00F70BA1" w:rsidRDefault="00705C0A" w:rsidP="00705C0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614CA57" w14:textId="73FD0304" w:rsidR="00705C0A" w:rsidRPr="00F70BA1" w:rsidRDefault="00CD1C75" w:rsidP="00705C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69705C" w:rsidRPr="00F70BA1" w14:paraId="35AF5000" w14:textId="77777777" w:rsidTr="0091799A">
        <w:tc>
          <w:tcPr>
            <w:tcW w:w="6054" w:type="dxa"/>
            <w:gridSpan w:val="2"/>
            <w:shd w:val="clear" w:color="auto" w:fill="auto"/>
            <w:vAlign w:val="bottom"/>
            <w:hideMark/>
          </w:tcPr>
          <w:p w14:paraId="53913509" w14:textId="77777777" w:rsidR="0069705C" w:rsidRPr="00F70BA1" w:rsidRDefault="0069705C" w:rsidP="008F326C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4AC85CC" w14:textId="500E8612" w:rsidR="0069705C" w:rsidRPr="00F70BA1" w:rsidRDefault="0088576C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9958952" w14:textId="77777777" w:rsidR="0069705C" w:rsidRPr="00F70BA1" w:rsidRDefault="0069705C" w:rsidP="008F326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8C2010E" w14:textId="29481D8F" w:rsidR="0069705C" w:rsidRPr="00F70BA1" w:rsidRDefault="00C55AB0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714,949</w:t>
            </w:r>
          </w:p>
        </w:tc>
      </w:tr>
    </w:tbl>
    <w:p w14:paraId="6024201F" w14:textId="64F13C78" w:rsidR="00F73C87" w:rsidRPr="00F70BA1" w:rsidRDefault="00F73C87" w:rsidP="00FA1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6A1BF44E" w14:textId="77777777" w:rsidR="00B47914" w:rsidRPr="00F70BA1" w:rsidRDefault="00B47914" w:rsidP="00FA1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F70BA1">
        <w:rPr>
          <w:rFonts w:ascii="BrowalliaUPC" w:hAnsi="BrowalliaUPC" w:cs="BrowalliaUPC"/>
          <w:sz w:val="28"/>
          <w:szCs w:val="28"/>
        </w:rPr>
        <w:t xml:space="preserve">31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มีนาคม </w:t>
      </w:r>
      <w:r w:rsidRPr="00F70BA1">
        <w:rPr>
          <w:rFonts w:ascii="BrowalliaUPC" w:hAnsi="BrowalliaUPC" w:cs="BrowalliaUPC"/>
          <w:sz w:val="28"/>
          <w:szCs w:val="28"/>
        </w:rPr>
        <w:t xml:space="preserve">2563 </w:t>
      </w:r>
      <w:r w:rsidRPr="00F70BA1">
        <w:rPr>
          <w:rFonts w:ascii="BrowalliaUPC" w:hAnsi="BrowalliaUPC" w:cs="BrowalliaUPC"/>
          <w:sz w:val="28"/>
          <w:szCs w:val="28"/>
          <w:cs/>
        </w:rPr>
        <w:t>บริษัทรับโอนที่ดินพร้อมสิ่งปลูกสร้างของบริษัทย่อยทางอ้อมจากบริษัทย่อย ซึ่งมีมูลค่าตามราคาประเมิน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Pr="00F70BA1">
        <w:rPr>
          <w:rFonts w:ascii="BrowalliaUPC" w:hAnsi="BrowalliaUPC" w:cs="BrowalliaUPC"/>
          <w:sz w:val="28"/>
          <w:szCs w:val="28"/>
        </w:rPr>
        <w:t xml:space="preserve">268 </w:t>
      </w:r>
      <w:r w:rsidRPr="00F70BA1">
        <w:rPr>
          <w:rFonts w:ascii="BrowalliaUPC" w:hAnsi="BrowalliaUPC" w:cs="BrowalliaUPC"/>
          <w:sz w:val="28"/>
          <w:szCs w:val="28"/>
          <w:cs/>
        </w:rPr>
        <w:t>ล้านบาท เพื่อหักกลบกับหนี้บางส่วนที่บริษัทย่อยดังกล่าวกู้ยืมจากบริษัท ซึ่งบริษัทบันทึกที่ดินและสิ่งปลูกสร้างดังกล่าวไว้เป็นอสังหาริมทรัพย์เพื่อการลงทุนในงบการเงินเฉพาะของบริษัทแล้ว</w:t>
      </w:r>
      <w:r w:rsidRPr="00F70BA1">
        <w:rPr>
          <w:rFonts w:ascii="BrowalliaUPC" w:hAnsi="BrowalliaUPC" w:cs="BrowalliaUPC"/>
          <w:sz w:val="28"/>
          <w:szCs w:val="28"/>
        </w:rPr>
        <w:t> </w:t>
      </w:r>
    </w:p>
    <w:p w14:paraId="4D785523" w14:textId="77777777" w:rsidR="00B47914" w:rsidRPr="00F70BA1" w:rsidRDefault="00B47914" w:rsidP="00FA1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</w:rPr>
        <w:t> </w:t>
      </w:r>
    </w:p>
    <w:p w14:paraId="1C6702C6" w14:textId="16731C75" w:rsidR="00B47914" w:rsidRPr="00F70BA1" w:rsidRDefault="00B47914" w:rsidP="00FA1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ในระหว่างปีสิ้นสุดวันที่ </w:t>
      </w:r>
      <w:r w:rsidRPr="00F70BA1">
        <w:rPr>
          <w:rFonts w:ascii="BrowalliaUPC" w:hAnsi="BrowalliaUPC" w:cs="BrowalliaUPC"/>
          <w:sz w:val="28"/>
          <w:szCs w:val="28"/>
        </w:rPr>
        <w:t xml:space="preserve">31 </w:t>
      </w:r>
      <w:r w:rsidRPr="00F70BA1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F70BA1">
        <w:rPr>
          <w:rFonts w:ascii="BrowalliaUPC" w:hAnsi="BrowalliaUPC" w:cs="BrowalliaUPC"/>
          <w:sz w:val="28"/>
          <w:szCs w:val="28"/>
        </w:rPr>
        <w:t xml:space="preserve"> 2563 </w:t>
      </w:r>
      <w:r w:rsidRPr="00F70BA1">
        <w:rPr>
          <w:rFonts w:ascii="BrowalliaUPC" w:hAnsi="BrowalliaUPC" w:cs="BrowalliaUPC"/>
          <w:sz w:val="28"/>
          <w:szCs w:val="28"/>
          <w:cs/>
        </w:rPr>
        <w:t>บริษัทบันทึกค่าเผื่อการด้อยค่าเงินให้กู้ยืมบริษัทย่อยจำนวน</w:t>
      </w:r>
      <w:r w:rsidRPr="00F70BA1">
        <w:rPr>
          <w:rFonts w:ascii="BrowalliaUPC" w:hAnsi="BrowalliaUPC" w:cs="BrowalliaUPC"/>
          <w:sz w:val="28"/>
          <w:szCs w:val="28"/>
        </w:rPr>
        <w:t xml:space="preserve"> 100.00 </w:t>
      </w:r>
      <w:r w:rsidR="00F00B21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>ล้านบาท เนื่องจากคาดว่าบริษัทย่อยดังกล่าวไม่สามารถชำระหนี้ได้</w:t>
      </w:r>
      <w:r w:rsidRPr="00F70BA1">
        <w:rPr>
          <w:rFonts w:ascii="BrowalliaUPC" w:hAnsi="BrowalliaUPC" w:cs="BrowalliaUPC"/>
          <w:sz w:val="28"/>
          <w:szCs w:val="28"/>
        </w:rPr>
        <w:t> </w:t>
      </w:r>
    </w:p>
    <w:p w14:paraId="748E881E" w14:textId="77777777" w:rsidR="00B47914" w:rsidRPr="00F70BA1" w:rsidRDefault="00B47914" w:rsidP="00165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1B4C7F7C" w14:textId="3EB6F334" w:rsidR="007C7891" w:rsidRPr="00F70BA1" w:rsidRDefault="007C7891" w:rsidP="007C7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ในระหว่างปีสิ้นสุดวันที่ </w:t>
      </w:r>
      <w:r w:rsidRPr="00F70BA1">
        <w:rPr>
          <w:rFonts w:ascii="BrowalliaUPC" w:hAnsi="BrowalliaUPC" w:cs="BrowalliaUPC"/>
          <w:sz w:val="28"/>
          <w:szCs w:val="28"/>
        </w:rPr>
        <w:t xml:space="preserve">31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F70BA1">
        <w:rPr>
          <w:rFonts w:ascii="BrowalliaUPC" w:hAnsi="BrowalliaUPC" w:cs="BrowalliaUPC"/>
          <w:sz w:val="28"/>
          <w:szCs w:val="28"/>
        </w:rPr>
        <w:t xml:space="preserve">2564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F70BA1">
        <w:rPr>
          <w:rFonts w:ascii="BrowalliaUPC" w:hAnsi="BrowalliaUPC" w:cs="BrowalliaUPC"/>
          <w:sz w:val="28"/>
          <w:szCs w:val="28"/>
        </w:rPr>
        <w:t xml:space="preserve">2563 </w:t>
      </w:r>
      <w:r w:rsidRPr="00F70BA1">
        <w:rPr>
          <w:rFonts w:ascii="BrowalliaUPC" w:hAnsi="BrowalliaUPC" w:cs="BrowalliaUPC"/>
          <w:sz w:val="28"/>
          <w:szCs w:val="28"/>
          <w:cs/>
        </w:rPr>
        <w:t>รายการเคลื่อนไหวของค่าเผื่อผลขาดทุนจากการด้อยค่าของเงินให้กู้ยืม - บริษัทย่อย มีดังต่อไปนี้</w:t>
      </w:r>
    </w:p>
    <w:p w14:paraId="0B9CD7A7" w14:textId="77777777" w:rsidR="00307175" w:rsidRPr="003B7E98" w:rsidRDefault="00307175" w:rsidP="007C7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</w:rPr>
      </w:pPr>
    </w:p>
    <w:tbl>
      <w:tblPr>
        <w:tblW w:w="8943" w:type="dxa"/>
        <w:tblInd w:w="426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8"/>
        <w:gridCol w:w="5346"/>
        <w:gridCol w:w="1341"/>
        <w:gridCol w:w="238"/>
        <w:gridCol w:w="1310"/>
      </w:tblGrid>
      <w:tr w:rsidR="007C7891" w:rsidRPr="00F70BA1" w14:paraId="307D69A7" w14:textId="77777777" w:rsidTr="0091799A">
        <w:tc>
          <w:tcPr>
            <w:tcW w:w="8943" w:type="dxa"/>
            <w:gridSpan w:val="5"/>
            <w:shd w:val="clear" w:color="auto" w:fill="auto"/>
          </w:tcPr>
          <w:p w14:paraId="094ED63C" w14:textId="77777777" w:rsidR="007C7891" w:rsidRPr="00F70BA1" w:rsidRDefault="007C7891" w:rsidP="008F326C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C7891" w:rsidRPr="00F70BA1" w14:paraId="4EE598C2" w14:textId="77777777" w:rsidTr="0091799A">
        <w:tc>
          <w:tcPr>
            <w:tcW w:w="6054" w:type="dxa"/>
            <w:gridSpan w:val="2"/>
            <w:shd w:val="clear" w:color="auto" w:fill="auto"/>
          </w:tcPr>
          <w:p w14:paraId="564B0BCD" w14:textId="77777777" w:rsidR="007C7891" w:rsidRPr="00F70BA1" w:rsidRDefault="007C7891" w:rsidP="008F326C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0930A" w14:textId="77777777" w:rsidR="007C7891" w:rsidRPr="00F70BA1" w:rsidRDefault="007C7891" w:rsidP="008F326C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C7891" w:rsidRPr="00F70BA1" w14:paraId="48EF7C9C" w14:textId="77777777" w:rsidTr="0091799A">
        <w:tc>
          <w:tcPr>
            <w:tcW w:w="6054" w:type="dxa"/>
            <w:gridSpan w:val="2"/>
            <w:shd w:val="clear" w:color="auto" w:fill="auto"/>
          </w:tcPr>
          <w:p w14:paraId="5922382C" w14:textId="77777777" w:rsidR="007C7891" w:rsidRPr="00F70BA1" w:rsidRDefault="007C7891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1C6D4" w14:textId="77777777" w:rsidR="007C7891" w:rsidRPr="00F70BA1" w:rsidRDefault="007C7891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57A7F" w14:textId="77777777" w:rsidR="007C7891" w:rsidRPr="00F70BA1" w:rsidRDefault="007C7891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F93EEA" w14:textId="77777777" w:rsidR="007C7891" w:rsidRPr="00F70BA1" w:rsidRDefault="007C7891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C563AE" w:rsidRPr="00F70BA1" w14:paraId="4DA29F94" w14:textId="77777777" w:rsidTr="0091799A">
        <w:tc>
          <w:tcPr>
            <w:tcW w:w="6054" w:type="dxa"/>
            <w:gridSpan w:val="2"/>
            <w:shd w:val="clear" w:color="auto" w:fill="auto"/>
            <w:vAlign w:val="bottom"/>
          </w:tcPr>
          <w:p w14:paraId="268C5234" w14:textId="77777777" w:rsidR="00C563AE" w:rsidRPr="00F70BA1" w:rsidRDefault="00C563AE" w:rsidP="008F326C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7AC27AD" w14:textId="77777777" w:rsidR="00C563AE" w:rsidRPr="00F70BA1" w:rsidRDefault="00C563AE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27AD3DD" w14:textId="77777777" w:rsidR="00C563AE" w:rsidRPr="00F70BA1" w:rsidRDefault="00C563AE" w:rsidP="008F326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D1EB214" w14:textId="77777777" w:rsidR="00C563AE" w:rsidRPr="00F70BA1" w:rsidRDefault="00C563AE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C563AE" w:rsidRPr="00F70BA1" w14:paraId="6E10A3A0" w14:textId="77777777" w:rsidTr="0091799A">
        <w:tc>
          <w:tcPr>
            <w:tcW w:w="6054" w:type="dxa"/>
            <w:gridSpan w:val="2"/>
            <w:shd w:val="clear" w:color="auto" w:fill="auto"/>
            <w:vAlign w:val="bottom"/>
            <w:hideMark/>
          </w:tcPr>
          <w:p w14:paraId="72D0C369" w14:textId="77777777" w:rsidR="00C563AE" w:rsidRPr="00F70BA1" w:rsidRDefault="00C563AE" w:rsidP="008F326C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7955A37" w14:textId="440258A8" w:rsidR="00C563AE" w:rsidRPr="00F70BA1" w:rsidRDefault="00BF552B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714,949</w:t>
            </w:r>
          </w:p>
        </w:tc>
        <w:tc>
          <w:tcPr>
            <w:tcW w:w="238" w:type="dxa"/>
            <w:shd w:val="clear" w:color="auto" w:fill="auto"/>
          </w:tcPr>
          <w:p w14:paraId="37B2F4E7" w14:textId="77777777" w:rsidR="00C563AE" w:rsidRPr="00F70BA1" w:rsidRDefault="00C563AE" w:rsidP="008F326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76A24BF" w14:textId="31028082" w:rsidR="00C563AE" w:rsidRPr="00F70BA1" w:rsidRDefault="00BF552B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614,949</w:t>
            </w:r>
          </w:p>
        </w:tc>
      </w:tr>
      <w:tr w:rsidR="00C563AE" w:rsidRPr="00F70BA1" w14:paraId="52D4F3DF" w14:textId="77777777" w:rsidTr="0091799A">
        <w:tc>
          <w:tcPr>
            <w:tcW w:w="708" w:type="dxa"/>
            <w:shd w:val="clear" w:color="auto" w:fill="auto"/>
            <w:vAlign w:val="bottom"/>
            <w:hideMark/>
          </w:tcPr>
          <w:p w14:paraId="2C5BAB9C" w14:textId="77777777" w:rsidR="00C563AE" w:rsidRPr="00F70BA1" w:rsidRDefault="00C563AE" w:rsidP="008F326C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53D33911" w14:textId="77777777" w:rsidR="00C563AE" w:rsidRPr="00F70BA1" w:rsidRDefault="00C563AE" w:rsidP="008F326C">
            <w:pPr>
              <w:tabs>
                <w:tab w:val="left" w:pos="419"/>
              </w:tabs>
              <w:spacing w:line="240" w:lineRule="auto"/>
              <w:ind w:right="28" w:hanging="107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ตั้งค่าเผื่อฯ เพิ่มขึ้น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27F7114" w14:textId="6BCA5A7D" w:rsidR="00C563AE" w:rsidRPr="00F70BA1" w:rsidRDefault="00BF552B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E21AB5C" w14:textId="77777777" w:rsidR="00C563AE" w:rsidRPr="00F70BA1" w:rsidRDefault="00C563AE" w:rsidP="008F326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CB7D0E0" w14:textId="704AA47B" w:rsidR="00C563AE" w:rsidRPr="00F70BA1" w:rsidRDefault="00F965D8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100,000</w:t>
            </w:r>
          </w:p>
        </w:tc>
      </w:tr>
      <w:tr w:rsidR="00E86DAB" w:rsidRPr="00F70BA1" w14:paraId="6A49128B" w14:textId="77777777" w:rsidTr="0091799A">
        <w:tc>
          <w:tcPr>
            <w:tcW w:w="708" w:type="dxa"/>
            <w:shd w:val="clear" w:color="auto" w:fill="auto"/>
            <w:vAlign w:val="bottom"/>
          </w:tcPr>
          <w:p w14:paraId="6F52B9C1" w14:textId="415E7607" w:rsidR="00E86DAB" w:rsidRPr="00F202EA" w:rsidRDefault="00E86DAB" w:rsidP="00E86DAB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53AD0B49" w14:textId="5FE2C461" w:rsidR="00E86DAB" w:rsidRPr="00F202EA" w:rsidRDefault="00E86DAB" w:rsidP="00E86DAB">
            <w:pPr>
              <w:tabs>
                <w:tab w:val="left" w:pos="419"/>
              </w:tabs>
              <w:spacing w:line="240" w:lineRule="auto"/>
              <w:ind w:right="28" w:hanging="10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จัดประเภทเป็นเงินให้กู้ยืม - บริษัทอื่น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096D832" w14:textId="1994B547" w:rsidR="00E86DAB" w:rsidRPr="00F70BA1" w:rsidRDefault="00E86DAB" w:rsidP="00E86D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(714,949)</w:t>
            </w:r>
          </w:p>
        </w:tc>
        <w:tc>
          <w:tcPr>
            <w:tcW w:w="238" w:type="dxa"/>
            <w:shd w:val="clear" w:color="auto" w:fill="auto"/>
          </w:tcPr>
          <w:p w14:paraId="25F0C67D" w14:textId="77777777" w:rsidR="00E86DAB" w:rsidRPr="00F70BA1" w:rsidRDefault="00E86DAB" w:rsidP="00E86DA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0FB7876" w14:textId="78FB17D1" w:rsidR="00E86DAB" w:rsidRPr="00F70BA1" w:rsidRDefault="00E86DAB" w:rsidP="00E86D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C563AE" w:rsidRPr="00F70BA1" w14:paraId="085DB17C" w14:textId="77777777" w:rsidTr="0091799A">
        <w:tc>
          <w:tcPr>
            <w:tcW w:w="6054" w:type="dxa"/>
            <w:gridSpan w:val="2"/>
            <w:shd w:val="clear" w:color="auto" w:fill="auto"/>
            <w:vAlign w:val="bottom"/>
            <w:hideMark/>
          </w:tcPr>
          <w:p w14:paraId="4E9C8B53" w14:textId="77777777" w:rsidR="00C563AE" w:rsidRPr="00F70BA1" w:rsidRDefault="00C563AE" w:rsidP="008F326C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7B767CE" w14:textId="4BC93F35" w:rsidR="00C563AE" w:rsidRPr="00F70BA1" w:rsidRDefault="003C7CCC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2161571" w14:textId="77777777" w:rsidR="00C563AE" w:rsidRPr="00F70BA1" w:rsidRDefault="00C563AE" w:rsidP="008F326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4414E17" w14:textId="5F28E3F8" w:rsidR="00C563AE" w:rsidRPr="00F70BA1" w:rsidRDefault="00BF552B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714,949</w:t>
            </w:r>
          </w:p>
        </w:tc>
      </w:tr>
    </w:tbl>
    <w:p w14:paraId="03C3AB55" w14:textId="1AFC7A57" w:rsidR="005557A6" w:rsidRDefault="005557A6"/>
    <w:p w14:paraId="62EE0C62" w14:textId="77777777" w:rsidR="00A175CF" w:rsidRDefault="00A175CF"/>
    <w:tbl>
      <w:tblPr>
        <w:tblW w:w="890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4136"/>
        <w:gridCol w:w="994"/>
        <w:gridCol w:w="243"/>
        <w:gridCol w:w="993"/>
        <w:gridCol w:w="242"/>
        <w:gridCol w:w="6"/>
        <w:gridCol w:w="990"/>
        <w:gridCol w:w="266"/>
        <w:gridCol w:w="1032"/>
      </w:tblGrid>
      <w:tr w:rsidR="007C7891" w:rsidRPr="00F70BA1" w14:paraId="314CBA83" w14:textId="77777777" w:rsidTr="005557A6">
        <w:trPr>
          <w:trHeight w:val="284"/>
          <w:tblHeader/>
        </w:trPr>
        <w:tc>
          <w:tcPr>
            <w:tcW w:w="4136" w:type="dxa"/>
            <w:shd w:val="clear" w:color="auto" w:fill="auto"/>
          </w:tcPr>
          <w:p w14:paraId="517BF75C" w14:textId="77777777" w:rsidR="007C7891" w:rsidRPr="00F70BA1" w:rsidRDefault="007C7891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66" w:type="dxa"/>
            <w:gridSpan w:val="8"/>
            <w:shd w:val="clear" w:color="auto" w:fill="auto"/>
          </w:tcPr>
          <w:p w14:paraId="1BCD629C" w14:textId="77777777" w:rsidR="007C7891" w:rsidRPr="00F70BA1" w:rsidRDefault="007C7891" w:rsidP="008F326C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C7891" w:rsidRPr="00F70BA1" w14:paraId="7EFA35BE" w14:textId="77777777" w:rsidTr="005557A6">
        <w:trPr>
          <w:tblHeader/>
        </w:trPr>
        <w:tc>
          <w:tcPr>
            <w:tcW w:w="4136" w:type="dxa"/>
            <w:shd w:val="clear" w:color="auto" w:fill="auto"/>
          </w:tcPr>
          <w:p w14:paraId="679C0423" w14:textId="77777777" w:rsidR="007C7891" w:rsidRPr="00F70BA1" w:rsidRDefault="007C7891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i/>
                <w:iCs/>
                <w:sz w:val="28"/>
                <w:szCs w:val="28"/>
              </w:rPr>
            </w:pPr>
          </w:p>
        </w:tc>
        <w:tc>
          <w:tcPr>
            <w:tcW w:w="2230" w:type="dxa"/>
            <w:gridSpan w:val="3"/>
            <w:shd w:val="clear" w:color="auto" w:fill="auto"/>
          </w:tcPr>
          <w:p w14:paraId="675796AB" w14:textId="77777777" w:rsidR="007C7891" w:rsidRPr="00F70BA1" w:rsidRDefault="007C7891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263C03CD" w14:textId="77777777" w:rsidR="007C7891" w:rsidRPr="00F70BA1" w:rsidRDefault="007C7891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6A959A" w14:textId="77777777" w:rsidR="007C7891" w:rsidRPr="00F70BA1" w:rsidRDefault="007C7891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C7891" w:rsidRPr="00F70BA1" w14:paraId="14996D67" w14:textId="77777777" w:rsidTr="005557A6">
        <w:trPr>
          <w:trHeight w:val="142"/>
          <w:tblHeader/>
        </w:trPr>
        <w:tc>
          <w:tcPr>
            <w:tcW w:w="4136" w:type="dxa"/>
            <w:shd w:val="clear" w:color="auto" w:fill="auto"/>
          </w:tcPr>
          <w:p w14:paraId="5FECC371" w14:textId="77777777" w:rsidR="007C7891" w:rsidRPr="00F70BA1" w:rsidRDefault="007C7891" w:rsidP="008F326C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jc w:val="center"/>
              <w:rPr>
                <w:rFonts w:ascii="BrowalliaUPC" w:hAnsi="BrowalliaUPC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2A4FD" w14:textId="77777777" w:rsidR="007C7891" w:rsidRPr="00F70BA1" w:rsidRDefault="007C7891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036B4" w14:textId="77777777" w:rsidR="007C7891" w:rsidRPr="00F70BA1" w:rsidRDefault="007C7891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F8B74" w14:textId="77777777" w:rsidR="007C7891" w:rsidRPr="00F70BA1" w:rsidRDefault="007C7891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A5C8EB" w14:textId="77777777" w:rsidR="007C7891" w:rsidRPr="00F70BA1" w:rsidRDefault="007C7891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9A8CD" w14:textId="77777777" w:rsidR="007C7891" w:rsidRPr="00F70BA1" w:rsidRDefault="007C7891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D9A9C" w14:textId="77777777" w:rsidR="007C7891" w:rsidRPr="00F70BA1" w:rsidRDefault="007C7891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14038" w14:textId="77777777" w:rsidR="007C7891" w:rsidRPr="00F70BA1" w:rsidRDefault="007C7891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796DF1" w:rsidRPr="00F70BA1" w14:paraId="0EB1B2F9" w14:textId="77777777" w:rsidTr="005557A6">
        <w:tc>
          <w:tcPr>
            <w:tcW w:w="4136" w:type="dxa"/>
            <w:shd w:val="clear" w:color="auto" w:fill="auto"/>
          </w:tcPr>
          <w:p w14:paraId="2CE8CE56" w14:textId="77777777" w:rsidR="00796DF1" w:rsidRPr="00F70BA1" w:rsidRDefault="00796DF1" w:rsidP="00B320EE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7A40878A" w14:textId="77777777" w:rsidR="00796DF1" w:rsidRPr="00F70BA1" w:rsidRDefault="00796DF1" w:rsidP="00B320EE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89CB238" w14:textId="77777777" w:rsidR="00796DF1" w:rsidRPr="00F70BA1" w:rsidRDefault="00796DF1" w:rsidP="00B320EE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E6DD633" w14:textId="77777777" w:rsidR="00796DF1" w:rsidRPr="00F70BA1" w:rsidRDefault="00796DF1" w:rsidP="00B320EE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66BF43C8" w14:textId="77777777" w:rsidR="00796DF1" w:rsidRPr="00F70BA1" w:rsidRDefault="00796DF1" w:rsidP="00B320EE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14:paraId="52984704" w14:textId="77777777" w:rsidR="00796DF1" w:rsidRPr="00F70BA1" w:rsidRDefault="00796DF1" w:rsidP="00B320EE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6E94BDB" w14:textId="77777777" w:rsidR="00796DF1" w:rsidRPr="00F70BA1" w:rsidRDefault="00796DF1" w:rsidP="00B320EE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2F0FDD83" w14:textId="77777777" w:rsidR="00796DF1" w:rsidRPr="00F70BA1" w:rsidRDefault="00796DF1" w:rsidP="00B320EE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B320EE" w:rsidRPr="00F70BA1" w14:paraId="11737A61" w14:textId="77777777" w:rsidTr="005557A6">
        <w:tc>
          <w:tcPr>
            <w:tcW w:w="4136" w:type="dxa"/>
            <w:shd w:val="clear" w:color="auto" w:fill="auto"/>
          </w:tcPr>
          <w:p w14:paraId="36061D55" w14:textId="17FACB28" w:rsidR="00B320EE" w:rsidRPr="00F70BA1" w:rsidRDefault="00B320EE" w:rsidP="00B320EE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 xml:space="preserve">– </w:t>
            </w: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3A007F8" w14:textId="77777777" w:rsidR="00B320EE" w:rsidRPr="00F70BA1" w:rsidRDefault="00B320EE" w:rsidP="00B320EE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D5E7083" w14:textId="77777777" w:rsidR="00B320EE" w:rsidRPr="00F70BA1" w:rsidRDefault="00B320EE" w:rsidP="00B320EE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B0F2D01" w14:textId="77777777" w:rsidR="00B320EE" w:rsidRPr="00F70BA1" w:rsidRDefault="00B320EE" w:rsidP="00B320EE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503E49EB" w14:textId="77777777" w:rsidR="00B320EE" w:rsidRPr="00F70BA1" w:rsidRDefault="00B320EE" w:rsidP="00B320EE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14:paraId="00A68BF3" w14:textId="77777777" w:rsidR="00B320EE" w:rsidRPr="00F70BA1" w:rsidRDefault="00B320EE" w:rsidP="00B320EE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0539903" w14:textId="77777777" w:rsidR="00B320EE" w:rsidRPr="00F70BA1" w:rsidRDefault="00B320EE" w:rsidP="00B320EE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7221B040" w14:textId="77777777" w:rsidR="00B320EE" w:rsidRPr="00F70BA1" w:rsidRDefault="00B320EE" w:rsidP="00B320EE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116C87" w:rsidRPr="00F70BA1" w14:paraId="5FFF56A7" w14:textId="77777777" w:rsidTr="005557A6">
        <w:tc>
          <w:tcPr>
            <w:tcW w:w="4136" w:type="dxa"/>
            <w:shd w:val="clear" w:color="auto" w:fill="auto"/>
          </w:tcPr>
          <w:p w14:paraId="15ADE65C" w14:textId="77777777" w:rsidR="00116C87" w:rsidRPr="00F70BA1" w:rsidRDefault="00116C87" w:rsidP="00116C87">
            <w:pPr>
              <w:spacing w:line="240" w:lineRule="auto"/>
              <w:ind w:left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B6B162D" w14:textId="33FB1B45" w:rsidR="00116C87" w:rsidRPr="00F70BA1" w:rsidRDefault="00116C87" w:rsidP="00496B39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63E87C3" w14:textId="77777777" w:rsidR="00116C87" w:rsidRPr="00F70BA1" w:rsidRDefault="00116C87" w:rsidP="00496B39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7EB2A0C" w14:textId="77777777" w:rsidR="00116C87" w:rsidRPr="00F70BA1" w:rsidRDefault="00116C87" w:rsidP="00496B39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63B8B88B" w14:textId="77777777" w:rsidR="00116C87" w:rsidRPr="00F70BA1" w:rsidRDefault="00116C87" w:rsidP="00496B39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14:paraId="408C9073" w14:textId="38D8CD9D" w:rsidR="00116C87" w:rsidRPr="00F70BA1" w:rsidRDefault="00116C87" w:rsidP="00496B39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1,185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6B8E7174" w14:textId="77777777" w:rsidR="00116C87" w:rsidRPr="00F70BA1" w:rsidRDefault="00116C87" w:rsidP="00116C87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52A35BA3" w14:textId="77777777" w:rsidR="00116C87" w:rsidRPr="00F70BA1" w:rsidRDefault="00116C87" w:rsidP="00116C87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5,910</w:t>
            </w:r>
          </w:p>
        </w:tc>
      </w:tr>
      <w:tr w:rsidR="00116C87" w:rsidRPr="00F70BA1" w14:paraId="22DC0D51" w14:textId="77777777" w:rsidTr="005557A6">
        <w:tc>
          <w:tcPr>
            <w:tcW w:w="4136" w:type="dxa"/>
            <w:shd w:val="clear" w:color="auto" w:fill="auto"/>
          </w:tcPr>
          <w:p w14:paraId="61AC27B9" w14:textId="77777777" w:rsidR="00116C87" w:rsidRPr="00F70BA1" w:rsidRDefault="00116C87" w:rsidP="00116C87">
            <w:pPr>
              <w:spacing w:line="240" w:lineRule="auto"/>
              <w:ind w:left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47CC2FE" w14:textId="4351FD35" w:rsidR="00116C87" w:rsidRPr="00F70BA1" w:rsidRDefault="00116C87" w:rsidP="00496B39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61,608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1515B7E" w14:textId="77777777" w:rsidR="00116C87" w:rsidRPr="00F70BA1" w:rsidRDefault="00116C87" w:rsidP="0049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92FED15" w14:textId="77777777" w:rsidR="00116C87" w:rsidRPr="00F70BA1" w:rsidRDefault="00116C87" w:rsidP="0049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74,081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0EA6FF38" w14:textId="77777777" w:rsidR="00116C87" w:rsidRPr="00F70BA1" w:rsidRDefault="00116C87" w:rsidP="0049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14:paraId="3799D0D9" w14:textId="7054C86A" w:rsidR="00116C87" w:rsidRPr="00F70BA1" w:rsidRDefault="00116C87" w:rsidP="00496B39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61,608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2EDF5F1" w14:textId="77777777" w:rsidR="00116C87" w:rsidRPr="00F70BA1" w:rsidRDefault="00116C87" w:rsidP="0011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1E00E19D" w14:textId="77777777" w:rsidR="00116C87" w:rsidRPr="00F70BA1" w:rsidRDefault="00116C87" w:rsidP="0011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74,070</w:t>
            </w:r>
          </w:p>
        </w:tc>
      </w:tr>
      <w:tr w:rsidR="00116C87" w:rsidRPr="00F70BA1" w14:paraId="013665FD" w14:textId="77777777" w:rsidTr="005557A6">
        <w:tc>
          <w:tcPr>
            <w:tcW w:w="4136" w:type="dxa"/>
            <w:shd w:val="clear" w:color="auto" w:fill="auto"/>
          </w:tcPr>
          <w:p w14:paraId="6EF7A8A0" w14:textId="77777777" w:rsidR="00116C87" w:rsidRPr="00F70BA1" w:rsidRDefault="00116C87" w:rsidP="00116C87">
            <w:pPr>
              <w:spacing w:line="240" w:lineRule="auto"/>
              <w:ind w:left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E0CF7EA" w14:textId="3B6BBD9C" w:rsidR="00116C87" w:rsidRPr="00F70BA1" w:rsidRDefault="00116C87" w:rsidP="00496B39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8F942A" w14:textId="77777777" w:rsidR="00116C87" w:rsidRPr="00F70BA1" w:rsidRDefault="00116C87" w:rsidP="0049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933E607" w14:textId="77777777" w:rsidR="00116C87" w:rsidRPr="00F70BA1" w:rsidRDefault="00116C87" w:rsidP="0049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200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70C5B0E" w14:textId="77777777" w:rsidR="00116C87" w:rsidRPr="00F70BA1" w:rsidRDefault="00116C87" w:rsidP="0049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14:paraId="300E10FD" w14:textId="7F998490" w:rsidR="00116C87" w:rsidRPr="00F70BA1" w:rsidRDefault="00116C87" w:rsidP="00496B39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6AE78C7" w14:textId="77777777" w:rsidR="00116C87" w:rsidRPr="00F70BA1" w:rsidRDefault="00116C87" w:rsidP="0011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0E5C2CFC" w14:textId="77777777" w:rsidR="00116C87" w:rsidRPr="00F70BA1" w:rsidRDefault="00116C87" w:rsidP="0011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B320EE" w:rsidRPr="00F70BA1" w14:paraId="37816D1F" w14:textId="77777777" w:rsidTr="005557A6">
        <w:tc>
          <w:tcPr>
            <w:tcW w:w="4136" w:type="dxa"/>
            <w:shd w:val="clear" w:color="auto" w:fill="auto"/>
          </w:tcPr>
          <w:p w14:paraId="1EF3555B" w14:textId="77777777" w:rsidR="00B320EE" w:rsidRPr="00F70BA1" w:rsidRDefault="00B320EE" w:rsidP="00B320EE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1E519C" w14:textId="4ED65E7E" w:rsidR="00B320EE" w:rsidRPr="00F70BA1" w:rsidRDefault="0088636B" w:rsidP="00496B39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61,608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E2DB2F0" w14:textId="77777777" w:rsidR="00B320EE" w:rsidRPr="00F70BA1" w:rsidRDefault="00B320EE" w:rsidP="00496B39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367A93" w14:textId="77777777" w:rsidR="00B320EE" w:rsidRPr="00F70BA1" w:rsidRDefault="00B320EE" w:rsidP="00496B39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74,281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17094DFE" w14:textId="77777777" w:rsidR="00B320EE" w:rsidRPr="00F70BA1" w:rsidRDefault="00B320EE" w:rsidP="00496B39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B01D506" w14:textId="3837D8CC" w:rsidR="00B320EE" w:rsidRPr="00F70BA1" w:rsidRDefault="00496B39" w:rsidP="00496B39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62,793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0563985" w14:textId="77777777" w:rsidR="00B320EE" w:rsidRPr="00F70BA1" w:rsidRDefault="00B320EE" w:rsidP="00B320EE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E98433" w14:textId="77777777" w:rsidR="00B320EE" w:rsidRPr="00F70BA1" w:rsidRDefault="00B320EE" w:rsidP="00B320EE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79,980</w:t>
            </w:r>
          </w:p>
        </w:tc>
      </w:tr>
    </w:tbl>
    <w:p w14:paraId="292D6BC1" w14:textId="77777777" w:rsidR="00076938" w:rsidRDefault="00076938"/>
    <w:tbl>
      <w:tblPr>
        <w:tblW w:w="890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4136"/>
        <w:gridCol w:w="994"/>
        <w:gridCol w:w="243"/>
        <w:gridCol w:w="993"/>
        <w:gridCol w:w="242"/>
        <w:gridCol w:w="6"/>
        <w:gridCol w:w="990"/>
        <w:gridCol w:w="266"/>
        <w:gridCol w:w="1032"/>
      </w:tblGrid>
      <w:tr w:rsidR="00076938" w:rsidRPr="00F70BA1" w14:paraId="10334EA7" w14:textId="77777777" w:rsidTr="000D522F">
        <w:trPr>
          <w:trHeight w:val="284"/>
          <w:tblHeader/>
        </w:trPr>
        <w:tc>
          <w:tcPr>
            <w:tcW w:w="4136" w:type="dxa"/>
            <w:shd w:val="clear" w:color="auto" w:fill="auto"/>
          </w:tcPr>
          <w:p w14:paraId="6B6B89D4" w14:textId="77777777" w:rsidR="00076938" w:rsidRPr="00F70BA1" w:rsidRDefault="00076938" w:rsidP="000D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66" w:type="dxa"/>
            <w:gridSpan w:val="8"/>
            <w:shd w:val="clear" w:color="auto" w:fill="auto"/>
          </w:tcPr>
          <w:p w14:paraId="17937D1C" w14:textId="77777777" w:rsidR="00076938" w:rsidRPr="00F70BA1" w:rsidRDefault="00076938" w:rsidP="000D522F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076938" w:rsidRPr="00F70BA1" w14:paraId="2571ACB0" w14:textId="77777777" w:rsidTr="000D522F">
        <w:trPr>
          <w:tblHeader/>
        </w:trPr>
        <w:tc>
          <w:tcPr>
            <w:tcW w:w="4136" w:type="dxa"/>
            <w:shd w:val="clear" w:color="auto" w:fill="auto"/>
          </w:tcPr>
          <w:p w14:paraId="1B5D07FB" w14:textId="77777777" w:rsidR="00076938" w:rsidRPr="00F70BA1" w:rsidRDefault="00076938" w:rsidP="000D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i/>
                <w:iCs/>
                <w:sz w:val="28"/>
                <w:szCs w:val="28"/>
              </w:rPr>
            </w:pPr>
          </w:p>
        </w:tc>
        <w:tc>
          <w:tcPr>
            <w:tcW w:w="2230" w:type="dxa"/>
            <w:gridSpan w:val="3"/>
            <w:shd w:val="clear" w:color="auto" w:fill="auto"/>
          </w:tcPr>
          <w:p w14:paraId="5B07DB35" w14:textId="77777777" w:rsidR="00076938" w:rsidRPr="00F70BA1" w:rsidRDefault="00076938" w:rsidP="000D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577174D7" w14:textId="77777777" w:rsidR="00076938" w:rsidRPr="00F70BA1" w:rsidRDefault="00076938" w:rsidP="000D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9C4E39" w14:textId="77777777" w:rsidR="00076938" w:rsidRPr="00F70BA1" w:rsidRDefault="00076938" w:rsidP="000D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76938" w:rsidRPr="00F70BA1" w14:paraId="74FD0A10" w14:textId="77777777" w:rsidTr="000D522F">
        <w:trPr>
          <w:trHeight w:val="142"/>
          <w:tblHeader/>
        </w:trPr>
        <w:tc>
          <w:tcPr>
            <w:tcW w:w="4136" w:type="dxa"/>
            <w:shd w:val="clear" w:color="auto" w:fill="auto"/>
          </w:tcPr>
          <w:p w14:paraId="14FA9676" w14:textId="77777777" w:rsidR="00076938" w:rsidRPr="00F70BA1" w:rsidRDefault="00076938" w:rsidP="000D522F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jc w:val="center"/>
              <w:rPr>
                <w:rFonts w:ascii="BrowalliaUPC" w:hAnsi="BrowalliaUPC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ADB05" w14:textId="77777777" w:rsidR="00076938" w:rsidRPr="00F70BA1" w:rsidRDefault="00076938" w:rsidP="000D52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14AD2" w14:textId="77777777" w:rsidR="00076938" w:rsidRPr="00F70BA1" w:rsidRDefault="00076938" w:rsidP="000D52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04BCE" w14:textId="77777777" w:rsidR="00076938" w:rsidRPr="00F70BA1" w:rsidRDefault="00076938" w:rsidP="000D52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1E8FECC" w14:textId="77777777" w:rsidR="00076938" w:rsidRPr="00F70BA1" w:rsidRDefault="00076938" w:rsidP="000D52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38D3C" w14:textId="77777777" w:rsidR="00076938" w:rsidRPr="00F70BA1" w:rsidRDefault="00076938" w:rsidP="000D52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E0851" w14:textId="77777777" w:rsidR="00076938" w:rsidRPr="00F70BA1" w:rsidRDefault="00076938" w:rsidP="000D52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1FD3E" w14:textId="77777777" w:rsidR="00076938" w:rsidRPr="00F70BA1" w:rsidRDefault="00076938" w:rsidP="000D52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076938" w:rsidRPr="00076938" w14:paraId="47B44804" w14:textId="77777777" w:rsidTr="000D522F">
        <w:tc>
          <w:tcPr>
            <w:tcW w:w="4136" w:type="dxa"/>
            <w:shd w:val="clear" w:color="auto" w:fill="auto"/>
          </w:tcPr>
          <w:p w14:paraId="2A780026" w14:textId="77777777" w:rsidR="00076938" w:rsidRPr="00076938" w:rsidRDefault="00076938" w:rsidP="000D522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58AA80DA" w14:textId="77777777" w:rsidR="00076938" w:rsidRPr="00076938" w:rsidRDefault="00076938" w:rsidP="000D522F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01E1D3D" w14:textId="77777777" w:rsidR="00076938" w:rsidRPr="00076938" w:rsidRDefault="00076938" w:rsidP="000D52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E54722B" w14:textId="77777777" w:rsidR="00076938" w:rsidRPr="00076938" w:rsidRDefault="00076938" w:rsidP="000D522F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48ACC0A0" w14:textId="77777777" w:rsidR="00076938" w:rsidRPr="00076938" w:rsidRDefault="00076938" w:rsidP="000D52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14:paraId="26668E45" w14:textId="77777777" w:rsidR="00076938" w:rsidRPr="00076938" w:rsidRDefault="00076938" w:rsidP="000D52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76CC63B" w14:textId="77777777" w:rsidR="00076938" w:rsidRPr="00076938" w:rsidRDefault="00076938" w:rsidP="000D52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32FDA51E" w14:textId="77777777" w:rsidR="00076938" w:rsidRPr="00076938" w:rsidRDefault="00076938" w:rsidP="000D52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B320EE" w:rsidRPr="00F70BA1" w14:paraId="7DA342E7" w14:textId="77777777" w:rsidTr="005557A6">
        <w:tc>
          <w:tcPr>
            <w:tcW w:w="4136" w:type="dxa"/>
            <w:shd w:val="clear" w:color="auto" w:fill="auto"/>
            <w:vAlign w:val="center"/>
          </w:tcPr>
          <w:p w14:paraId="04EA1D5A" w14:textId="77777777" w:rsidR="00B320EE" w:rsidRPr="00F70BA1" w:rsidRDefault="00B320EE" w:rsidP="00B320EE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 xml:space="preserve">- </w:t>
            </w: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474BB7F" w14:textId="77777777" w:rsidR="00B320EE" w:rsidRPr="00F70BA1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D49BAA6" w14:textId="77777777" w:rsidR="00B320EE" w:rsidRPr="00F70BA1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08A3F09" w14:textId="77777777" w:rsidR="00B320EE" w:rsidRPr="00F70BA1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2A0EFBF" w14:textId="77777777" w:rsidR="00B320EE" w:rsidRPr="00F70BA1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31A4410" w14:textId="77777777" w:rsidR="00B320EE" w:rsidRPr="00F70BA1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21B1D84E" w14:textId="77777777" w:rsidR="00B320EE" w:rsidRPr="00F70BA1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EC3EE8C" w14:textId="77777777" w:rsidR="00B320EE" w:rsidRPr="00F70BA1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C1A62" w:rsidRPr="00F70BA1" w14:paraId="611538E9" w14:textId="77777777" w:rsidTr="005557A6">
        <w:tc>
          <w:tcPr>
            <w:tcW w:w="4136" w:type="dxa"/>
            <w:shd w:val="clear" w:color="auto" w:fill="auto"/>
            <w:vAlign w:val="center"/>
          </w:tcPr>
          <w:p w14:paraId="7B4A9425" w14:textId="77777777" w:rsidR="008C1A62" w:rsidRPr="00F70BA1" w:rsidRDefault="008C1A62" w:rsidP="008C1A62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72255EF" w14:textId="44A3F621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B47B3D2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CA8531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C644CB1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EDEFC5E" w14:textId="6ECC65DB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B84625D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0BE56D0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276</w:t>
            </w:r>
          </w:p>
        </w:tc>
      </w:tr>
      <w:tr w:rsidR="008C1A62" w:rsidRPr="00F70BA1" w14:paraId="019F6AC9" w14:textId="77777777" w:rsidTr="005557A6">
        <w:tc>
          <w:tcPr>
            <w:tcW w:w="4136" w:type="dxa"/>
            <w:shd w:val="clear" w:color="auto" w:fill="auto"/>
          </w:tcPr>
          <w:p w14:paraId="06352A33" w14:textId="77777777" w:rsidR="008C1A62" w:rsidRPr="00F70BA1" w:rsidRDefault="008C1A62" w:rsidP="008C1A62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0A09B0D" w14:textId="460E50BB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54,3</w:t>
            </w:r>
            <w:r w:rsidR="00783EBB">
              <w:rPr>
                <w:rFonts w:ascii="BrowalliaUPC" w:hAnsi="BrowalliaUPC" w:cs="BrowalliaUPC"/>
                <w:sz w:val="28"/>
                <w:szCs w:val="28"/>
                <w:lang w:val="en-GB"/>
              </w:rPr>
              <w:t>70</w:t>
            </w:r>
          </w:p>
        </w:tc>
        <w:tc>
          <w:tcPr>
            <w:tcW w:w="243" w:type="dxa"/>
            <w:shd w:val="clear" w:color="auto" w:fill="auto"/>
          </w:tcPr>
          <w:p w14:paraId="6C692839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38FF22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128,163</w:t>
            </w:r>
          </w:p>
        </w:tc>
        <w:tc>
          <w:tcPr>
            <w:tcW w:w="242" w:type="dxa"/>
            <w:shd w:val="clear" w:color="auto" w:fill="auto"/>
          </w:tcPr>
          <w:p w14:paraId="3AA06889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36D7178D" w14:textId="326C6B62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54,328</w:t>
            </w:r>
          </w:p>
        </w:tc>
        <w:tc>
          <w:tcPr>
            <w:tcW w:w="266" w:type="dxa"/>
            <w:shd w:val="clear" w:color="auto" w:fill="auto"/>
          </w:tcPr>
          <w:p w14:paraId="74AF5682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596B4B6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125,604</w:t>
            </w:r>
          </w:p>
        </w:tc>
      </w:tr>
      <w:tr w:rsidR="008C1A62" w:rsidRPr="00F70BA1" w14:paraId="5E8CB332" w14:textId="77777777" w:rsidTr="005557A6">
        <w:tc>
          <w:tcPr>
            <w:tcW w:w="4136" w:type="dxa"/>
            <w:shd w:val="clear" w:color="auto" w:fill="auto"/>
          </w:tcPr>
          <w:p w14:paraId="5BD04B21" w14:textId="77777777" w:rsidR="008C1A62" w:rsidRPr="00F70BA1" w:rsidRDefault="008C1A62" w:rsidP="008C1A62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F0DF9" w14:textId="0DA1586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827FEB8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BCF2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4,764</w:t>
            </w:r>
          </w:p>
        </w:tc>
        <w:tc>
          <w:tcPr>
            <w:tcW w:w="242" w:type="dxa"/>
            <w:shd w:val="clear" w:color="auto" w:fill="auto"/>
          </w:tcPr>
          <w:p w14:paraId="4A548387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46B64D" w14:textId="04606CF1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ECC5CCC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6110DA1F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8C1A62" w:rsidRPr="00F70BA1" w14:paraId="07A09BC3" w14:textId="77777777" w:rsidTr="005557A6">
        <w:tc>
          <w:tcPr>
            <w:tcW w:w="4136" w:type="dxa"/>
            <w:shd w:val="clear" w:color="auto" w:fill="auto"/>
          </w:tcPr>
          <w:p w14:paraId="56C3807F" w14:textId="77777777" w:rsidR="008C1A62" w:rsidRPr="00F70BA1" w:rsidRDefault="008C1A62" w:rsidP="008C1A62">
            <w:pPr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525613A" w14:textId="2432AC5A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54,3</w:t>
            </w:r>
            <w:r w:rsidR="00783EBB">
              <w:rPr>
                <w:rFonts w:ascii="BrowalliaUPC" w:hAnsi="BrowalliaUPC" w:cs="BrowalliaUPC"/>
                <w:sz w:val="28"/>
                <w:szCs w:val="28"/>
              </w:rPr>
              <w:t>70</w:t>
            </w:r>
          </w:p>
        </w:tc>
        <w:tc>
          <w:tcPr>
            <w:tcW w:w="243" w:type="dxa"/>
            <w:shd w:val="clear" w:color="auto" w:fill="auto"/>
          </w:tcPr>
          <w:p w14:paraId="260FC6CA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49E942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132,927</w:t>
            </w:r>
          </w:p>
        </w:tc>
        <w:tc>
          <w:tcPr>
            <w:tcW w:w="242" w:type="dxa"/>
            <w:shd w:val="clear" w:color="auto" w:fill="auto"/>
          </w:tcPr>
          <w:p w14:paraId="1C865375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83C781B" w14:textId="024000F8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54,328</w:t>
            </w:r>
          </w:p>
        </w:tc>
        <w:tc>
          <w:tcPr>
            <w:tcW w:w="266" w:type="dxa"/>
            <w:shd w:val="clear" w:color="auto" w:fill="auto"/>
          </w:tcPr>
          <w:p w14:paraId="72D8A462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27381D" w14:textId="77777777" w:rsidR="008C1A62" w:rsidRPr="00F70BA1" w:rsidRDefault="008C1A62" w:rsidP="008C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125,880</w:t>
            </w:r>
          </w:p>
        </w:tc>
      </w:tr>
      <w:tr w:rsidR="00B320EE" w:rsidRPr="00F70BA1" w14:paraId="6EA569D8" w14:textId="77777777" w:rsidTr="005557A6">
        <w:trPr>
          <w:trHeight w:val="257"/>
        </w:trPr>
        <w:tc>
          <w:tcPr>
            <w:tcW w:w="4136" w:type="dxa"/>
            <w:shd w:val="clear" w:color="auto" w:fill="auto"/>
          </w:tcPr>
          <w:p w14:paraId="3784389E" w14:textId="77777777" w:rsidR="00B320EE" w:rsidRPr="00F70BA1" w:rsidRDefault="00B320EE" w:rsidP="00B320E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67CE8C0" w14:textId="77777777" w:rsidR="00B320EE" w:rsidRPr="00F70BA1" w:rsidRDefault="00B320EE" w:rsidP="00B320E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243" w:type="dxa"/>
            <w:shd w:val="clear" w:color="auto" w:fill="auto"/>
          </w:tcPr>
          <w:p w14:paraId="60FA0868" w14:textId="77777777" w:rsidR="00B320EE" w:rsidRPr="00F70BA1" w:rsidRDefault="00B320EE" w:rsidP="00B320E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32164E1" w14:textId="77777777" w:rsidR="00B320EE" w:rsidRPr="00F70BA1" w:rsidRDefault="00B320EE" w:rsidP="00B320E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242" w:type="dxa"/>
            <w:shd w:val="clear" w:color="auto" w:fill="auto"/>
          </w:tcPr>
          <w:p w14:paraId="6328098B" w14:textId="77777777" w:rsidR="00B320EE" w:rsidRPr="00F70BA1" w:rsidRDefault="00B320EE" w:rsidP="00B320E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02F270" w14:textId="77777777" w:rsidR="00B320EE" w:rsidRPr="00F70BA1" w:rsidRDefault="00B320EE" w:rsidP="00B320E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266" w:type="dxa"/>
            <w:shd w:val="clear" w:color="auto" w:fill="auto"/>
          </w:tcPr>
          <w:p w14:paraId="161B7D78" w14:textId="77777777" w:rsidR="00B320EE" w:rsidRPr="00F70BA1" w:rsidRDefault="00B320EE" w:rsidP="00B320E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37A922B6" w14:textId="77777777" w:rsidR="00B320EE" w:rsidRPr="00F70BA1" w:rsidRDefault="00B320EE" w:rsidP="00B320E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</w:tr>
      <w:tr w:rsidR="00B320EE" w:rsidRPr="00F70BA1" w14:paraId="7CDD4B28" w14:textId="77777777" w:rsidTr="005557A6">
        <w:trPr>
          <w:trHeight w:val="698"/>
        </w:trPr>
        <w:tc>
          <w:tcPr>
            <w:tcW w:w="4136" w:type="dxa"/>
          </w:tcPr>
          <w:p w14:paraId="5ADA797B" w14:textId="77777777" w:rsidR="00B320EE" w:rsidRPr="00F70BA1" w:rsidRDefault="00B320EE" w:rsidP="00B320EE">
            <w:pPr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  <w:p w14:paraId="0A7340D3" w14:textId="400D1D66" w:rsidR="00B320EE" w:rsidRPr="00F70BA1" w:rsidRDefault="00B320EE" w:rsidP="00B320EE">
            <w:pPr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</w:t>
            </w: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- บุคคลและบริษัทที่เกี่ยวข้องกัน</w:t>
            </w:r>
          </w:p>
        </w:tc>
        <w:tc>
          <w:tcPr>
            <w:tcW w:w="994" w:type="dxa"/>
            <w:vAlign w:val="bottom"/>
          </w:tcPr>
          <w:p w14:paraId="028A89AA" w14:textId="77777777" w:rsidR="00B320EE" w:rsidRPr="00F70BA1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17CFFC47" w14:textId="77777777" w:rsidR="00B320EE" w:rsidRPr="00F70BA1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210DE825" w14:textId="77777777" w:rsidR="00B320EE" w:rsidRPr="00F70BA1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" w:type="dxa"/>
          </w:tcPr>
          <w:p w14:paraId="2D8F8E56" w14:textId="77777777" w:rsidR="00B320EE" w:rsidRPr="00F70BA1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77544A3D" w14:textId="77777777" w:rsidR="00B320EE" w:rsidRPr="00F70BA1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77B0ED8F" w14:textId="77777777" w:rsidR="00B320EE" w:rsidRPr="00F70BA1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59967A43" w14:textId="77777777" w:rsidR="00B320EE" w:rsidRPr="00F70BA1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DD6FFF" w:rsidRPr="00F70BA1" w14:paraId="014E182D" w14:textId="77777777" w:rsidTr="005557A6">
        <w:tc>
          <w:tcPr>
            <w:tcW w:w="4136" w:type="dxa"/>
          </w:tcPr>
          <w:p w14:paraId="5099302C" w14:textId="77777777" w:rsidR="00DD6FFF" w:rsidRPr="00F70BA1" w:rsidRDefault="00DD6FFF" w:rsidP="00DD6FFF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4" w:type="dxa"/>
            <w:shd w:val="clear" w:color="auto" w:fill="auto"/>
          </w:tcPr>
          <w:p w14:paraId="1FD9DE87" w14:textId="65F6E076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43AB305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AF26F5A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1A6B3CD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134C8CBA" w14:textId="58E03526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ABF7975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</w:tcPr>
          <w:p w14:paraId="1EA37F0F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11,235</w:t>
            </w:r>
          </w:p>
        </w:tc>
      </w:tr>
      <w:tr w:rsidR="00DD6FFF" w:rsidRPr="00F70BA1" w14:paraId="01B9E859" w14:textId="77777777" w:rsidTr="005557A6">
        <w:tc>
          <w:tcPr>
            <w:tcW w:w="4136" w:type="dxa"/>
          </w:tcPr>
          <w:p w14:paraId="2C0232E4" w14:textId="77777777" w:rsidR="00DD6FFF" w:rsidRPr="00F70BA1" w:rsidRDefault="00DD6FFF" w:rsidP="00DD6FFF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4" w:type="dxa"/>
            <w:shd w:val="clear" w:color="auto" w:fill="auto"/>
          </w:tcPr>
          <w:p w14:paraId="6B6725AD" w14:textId="4B0DEB0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F1D42D0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990971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11,003</w:t>
            </w:r>
          </w:p>
        </w:tc>
        <w:tc>
          <w:tcPr>
            <w:tcW w:w="242" w:type="dxa"/>
            <w:shd w:val="clear" w:color="auto" w:fill="auto"/>
          </w:tcPr>
          <w:p w14:paraId="1A0C12D6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5C3B6CF7" w14:textId="2C63D629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ED015AC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</w:tcPr>
          <w:p w14:paraId="3FDC4E70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DD6FFF" w:rsidRPr="00F70BA1" w14:paraId="270F0A92" w14:textId="77777777" w:rsidTr="005557A6">
        <w:tc>
          <w:tcPr>
            <w:tcW w:w="4136" w:type="dxa"/>
          </w:tcPr>
          <w:p w14:paraId="541340A6" w14:textId="77777777" w:rsidR="00DD6FFF" w:rsidRPr="00F70BA1" w:rsidRDefault="00DD6FFF" w:rsidP="00DD6FFF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1A4017E" w14:textId="6FFE556A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31,767</w:t>
            </w:r>
          </w:p>
        </w:tc>
        <w:tc>
          <w:tcPr>
            <w:tcW w:w="243" w:type="dxa"/>
            <w:shd w:val="clear" w:color="auto" w:fill="auto"/>
          </w:tcPr>
          <w:p w14:paraId="0BD9F972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4434682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40,574</w:t>
            </w:r>
          </w:p>
        </w:tc>
        <w:tc>
          <w:tcPr>
            <w:tcW w:w="242" w:type="dxa"/>
            <w:shd w:val="clear" w:color="auto" w:fill="auto"/>
          </w:tcPr>
          <w:p w14:paraId="63F4C221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3FC84681" w14:textId="0D1BB731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31,767</w:t>
            </w:r>
          </w:p>
        </w:tc>
        <w:tc>
          <w:tcPr>
            <w:tcW w:w="266" w:type="dxa"/>
          </w:tcPr>
          <w:p w14:paraId="01458687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63469D57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40,574</w:t>
            </w:r>
          </w:p>
        </w:tc>
      </w:tr>
      <w:tr w:rsidR="00DD6FFF" w:rsidRPr="00F70BA1" w14:paraId="5BDDE685" w14:textId="77777777" w:rsidTr="005557A6">
        <w:tc>
          <w:tcPr>
            <w:tcW w:w="4136" w:type="dxa"/>
          </w:tcPr>
          <w:p w14:paraId="07153A91" w14:textId="77777777" w:rsidR="00DD6FFF" w:rsidRPr="00F70BA1" w:rsidRDefault="00DD6FFF" w:rsidP="00DD6FFF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470A4" w14:textId="0B1FB69A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212249D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35720" w14:textId="0CAE419D" w:rsidR="00DD6FFF" w:rsidRPr="00F70BA1" w:rsidRDefault="00426532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3,025</w:t>
            </w:r>
          </w:p>
        </w:tc>
        <w:tc>
          <w:tcPr>
            <w:tcW w:w="242" w:type="dxa"/>
            <w:shd w:val="clear" w:color="auto" w:fill="auto"/>
          </w:tcPr>
          <w:p w14:paraId="4A025A64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27A28" w14:textId="7B4F9389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225237B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35CEDC15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DD6FFF" w:rsidRPr="00F70BA1" w14:paraId="79DB9732" w14:textId="77777777" w:rsidTr="005557A6">
        <w:trPr>
          <w:trHeight w:val="56"/>
        </w:trPr>
        <w:tc>
          <w:tcPr>
            <w:tcW w:w="4136" w:type="dxa"/>
          </w:tcPr>
          <w:p w14:paraId="6AE174CC" w14:textId="77777777" w:rsidR="00DD6FFF" w:rsidRPr="00F70BA1" w:rsidRDefault="00DD6FFF" w:rsidP="00DD6FFF">
            <w:pPr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64AB94F" w14:textId="5AACE56B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31,767</w:t>
            </w:r>
          </w:p>
        </w:tc>
        <w:tc>
          <w:tcPr>
            <w:tcW w:w="243" w:type="dxa"/>
            <w:shd w:val="clear" w:color="auto" w:fill="auto"/>
          </w:tcPr>
          <w:p w14:paraId="5BB3E7A3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FCA2D30" w14:textId="2981EA64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54</w:t>
            </w:r>
            <w:r w:rsidR="002770F7">
              <w:rPr>
                <w:rFonts w:ascii="BrowalliaUPC" w:hAnsi="BrowalliaUPC" w:cs="BrowalliaUPC"/>
                <w:sz w:val="28"/>
                <w:szCs w:val="28"/>
              </w:rPr>
              <w:t>,602</w:t>
            </w:r>
          </w:p>
        </w:tc>
        <w:tc>
          <w:tcPr>
            <w:tcW w:w="242" w:type="dxa"/>
            <w:shd w:val="clear" w:color="auto" w:fill="auto"/>
          </w:tcPr>
          <w:p w14:paraId="2A343D2A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11B4CF9" w14:textId="36DBEC93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31,767</w:t>
            </w:r>
          </w:p>
        </w:tc>
        <w:tc>
          <w:tcPr>
            <w:tcW w:w="266" w:type="dxa"/>
          </w:tcPr>
          <w:p w14:paraId="7F64C8B1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8741F24" w14:textId="77777777" w:rsidR="00DD6FFF" w:rsidRPr="00F70BA1" w:rsidRDefault="00DD6FFF" w:rsidP="00DD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51,809</w:t>
            </w:r>
          </w:p>
        </w:tc>
      </w:tr>
    </w:tbl>
    <w:p w14:paraId="70FDC923" w14:textId="77777777" w:rsidR="00553BEC" w:rsidRPr="00F70BA1" w:rsidRDefault="00553BEC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2267D3F" w14:textId="5AA46D31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ในระหว่างปีสิ้นสุดวันที่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31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 xml:space="preserve">2564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F70BA1">
        <w:rPr>
          <w:rFonts w:ascii="BrowalliaUPC" w:hAnsi="BrowalliaUPC" w:cs="BrowalliaUPC"/>
          <w:sz w:val="28"/>
          <w:szCs w:val="28"/>
        </w:rPr>
        <w:t>2563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รายการเคลื่อนไหวของเงินกู้ยืมระยะสั้น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 xml:space="preserve"> -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บุคคลและบริษัทที่เกี่ยวข้องกัน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(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ไม่รวมดอกเบี้ย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 xml:space="preserve">)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มีดังต่อไปนี้</w:t>
      </w:r>
    </w:p>
    <w:p w14:paraId="299FB24E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92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990"/>
        <w:gridCol w:w="243"/>
        <w:gridCol w:w="1017"/>
        <w:gridCol w:w="237"/>
        <w:gridCol w:w="11"/>
        <w:gridCol w:w="958"/>
        <w:gridCol w:w="266"/>
        <w:gridCol w:w="1048"/>
      </w:tblGrid>
      <w:tr w:rsidR="00183D19" w:rsidRPr="00183D19" w14:paraId="06591A89" w14:textId="77777777" w:rsidTr="0091799A">
        <w:tc>
          <w:tcPr>
            <w:tcW w:w="4158" w:type="dxa"/>
            <w:shd w:val="clear" w:color="auto" w:fill="auto"/>
          </w:tcPr>
          <w:p w14:paraId="6E881AB2" w14:textId="77777777" w:rsidR="00867702" w:rsidRPr="00183D19" w:rsidRDefault="00867702" w:rsidP="00A408BA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70" w:type="dxa"/>
            <w:gridSpan w:val="8"/>
            <w:shd w:val="clear" w:color="auto" w:fill="auto"/>
          </w:tcPr>
          <w:p w14:paraId="76751FFD" w14:textId="77777777" w:rsidR="00867702" w:rsidRPr="00183D19" w:rsidRDefault="00867702" w:rsidP="00A408BA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83D19" w:rsidRPr="00183D19" w14:paraId="25520B6D" w14:textId="77777777" w:rsidTr="0091799A">
        <w:trPr>
          <w:tblHeader/>
        </w:trPr>
        <w:tc>
          <w:tcPr>
            <w:tcW w:w="4158" w:type="dxa"/>
            <w:shd w:val="clear" w:color="auto" w:fill="auto"/>
          </w:tcPr>
          <w:p w14:paraId="235BA35B" w14:textId="77777777" w:rsidR="00867702" w:rsidRPr="00183D19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96ACA2" w14:textId="77777777" w:rsidR="00867702" w:rsidRPr="00183D19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8697CC5" w14:textId="77777777" w:rsidR="00867702" w:rsidRPr="00183D19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E47B11" w14:textId="77777777" w:rsidR="00867702" w:rsidRPr="00183D19" w:rsidRDefault="00867702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83D19" w:rsidRPr="00183D19" w14:paraId="43F2BAC7" w14:textId="77777777" w:rsidTr="0091799A">
        <w:trPr>
          <w:tblHeader/>
        </w:trPr>
        <w:tc>
          <w:tcPr>
            <w:tcW w:w="4158" w:type="dxa"/>
            <w:shd w:val="clear" w:color="auto" w:fill="auto"/>
          </w:tcPr>
          <w:p w14:paraId="578D1CAD" w14:textId="77777777" w:rsidR="00867702" w:rsidRPr="00183D19" w:rsidRDefault="00867702" w:rsidP="00A408B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20F02" w14:textId="77777777" w:rsidR="00867702" w:rsidRPr="00183D19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6AABA" w14:textId="77777777" w:rsidR="00867702" w:rsidRPr="00183D19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063BB" w14:textId="77777777" w:rsidR="00867702" w:rsidRPr="00183D19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B5EE5AF" w14:textId="77777777" w:rsidR="00867702" w:rsidRPr="00183D19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E41DE" w14:textId="77777777" w:rsidR="00867702" w:rsidRPr="00183D19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1AC93" w14:textId="77777777" w:rsidR="00867702" w:rsidRPr="00183D19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675D1" w14:textId="77777777" w:rsidR="00867702" w:rsidRPr="00183D19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183D19" w:rsidRPr="00183D19" w14:paraId="4A77BD7C" w14:textId="77777777" w:rsidTr="0091799A">
        <w:trPr>
          <w:trHeight w:hRule="exact" w:val="187"/>
        </w:trPr>
        <w:tc>
          <w:tcPr>
            <w:tcW w:w="4158" w:type="dxa"/>
            <w:shd w:val="clear" w:color="auto" w:fill="auto"/>
            <w:vAlign w:val="bottom"/>
          </w:tcPr>
          <w:p w14:paraId="51F434B1" w14:textId="77777777" w:rsidR="00867702" w:rsidRPr="00183D19" w:rsidRDefault="00867702" w:rsidP="00A408B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964052" w14:textId="77777777" w:rsidR="00867702" w:rsidRPr="00183D19" w:rsidRDefault="00867702" w:rsidP="00A408B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F2E5159" w14:textId="77777777" w:rsidR="00867702" w:rsidRPr="00183D19" w:rsidRDefault="00867702" w:rsidP="00A408B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EF388B7" w14:textId="77777777" w:rsidR="00867702" w:rsidRPr="00183D19" w:rsidRDefault="00867702" w:rsidP="00A408B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FD0B5F7" w14:textId="77777777" w:rsidR="00867702" w:rsidRPr="00183D19" w:rsidRDefault="00867702" w:rsidP="00A408B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54E18458" w14:textId="77777777" w:rsidR="00867702" w:rsidRPr="00183D19" w:rsidRDefault="00867702" w:rsidP="00A408B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A9F05F9" w14:textId="77777777" w:rsidR="00867702" w:rsidRPr="00183D19" w:rsidRDefault="00867702" w:rsidP="00A408B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1B511C6" w14:textId="77777777" w:rsidR="00867702" w:rsidRPr="00183D19" w:rsidRDefault="00867702" w:rsidP="00A408B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183D19" w:rsidRPr="00183D19" w14:paraId="60022029" w14:textId="77777777" w:rsidTr="0091799A">
        <w:trPr>
          <w:trHeight w:val="279"/>
        </w:trPr>
        <w:tc>
          <w:tcPr>
            <w:tcW w:w="4158" w:type="dxa"/>
            <w:shd w:val="clear" w:color="auto" w:fill="auto"/>
            <w:vAlign w:val="bottom"/>
          </w:tcPr>
          <w:p w14:paraId="6EAD0EE4" w14:textId="77777777" w:rsidR="007A5975" w:rsidRPr="00183D19" w:rsidRDefault="007A5975" w:rsidP="007A597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183D1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183D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2140A9" w14:textId="2015AAE2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47,907</w:t>
            </w:r>
          </w:p>
        </w:tc>
        <w:tc>
          <w:tcPr>
            <w:tcW w:w="243" w:type="dxa"/>
            <w:shd w:val="clear" w:color="auto" w:fill="auto"/>
          </w:tcPr>
          <w:p w14:paraId="16BA4261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2913273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 xml:space="preserve">     35,000</w:t>
            </w:r>
          </w:p>
        </w:tc>
        <w:tc>
          <w:tcPr>
            <w:tcW w:w="237" w:type="dxa"/>
            <w:shd w:val="clear" w:color="auto" w:fill="auto"/>
          </w:tcPr>
          <w:p w14:paraId="174911E5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694038FE" w14:textId="3F7545C1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46,000</w:t>
            </w:r>
          </w:p>
        </w:tc>
        <w:tc>
          <w:tcPr>
            <w:tcW w:w="266" w:type="dxa"/>
            <w:shd w:val="clear" w:color="auto" w:fill="auto"/>
          </w:tcPr>
          <w:p w14:paraId="5FD75127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2513243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42,000</w:t>
            </w:r>
          </w:p>
        </w:tc>
      </w:tr>
      <w:tr w:rsidR="00183D19" w:rsidRPr="00183D19" w14:paraId="505AAD20" w14:textId="77777777" w:rsidTr="0091799A">
        <w:tc>
          <w:tcPr>
            <w:tcW w:w="4158" w:type="dxa"/>
            <w:shd w:val="clear" w:color="auto" w:fill="auto"/>
            <w:vAlign w:val="bottom"/>
          </w:tcPr>
          <w:p w14:paraId="4C98AD58" w14:textId="77777777" w:rsidR="007A5975" w:rsidRPr="00183D19" w:rsidRDefault="007A5975" w:rsidP="007A5975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183D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กู้เพิ่ม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3EEAC1" w14:textId="7A49670E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0C0A32A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9404CD0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12,907</w:t>
            </w:r>
          </w:p>
        </w:tc>
        <w:tc>
          <w:tcPr>
            <w:tcW w:w="237" w:type="dxa"/>
            <w:shd w:val="clear" w:color="auto" w:fill="auto"/>
          </w:tcPr>
          <w:p w14:paraId="72CF9722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20E5EFCF" w14:textId="72382541" w:rsidR="007A5975" w:rsidRPr="00183D19" w:rsidRDefault="00C9738C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02DA6CD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8" w:type="dxa"/>
            <w:shd w:val="clear" w:color="auto" w:fill="auto"/>
          </w:tcPr>
          <w:p w14:paraId="6264CEB4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21,000</w:t>
            </w:r>
          </w:p>
        </w:tc>
      </w:tr>
      <w:tr w:rsidR="00183D19" w:rsidRPr="00183D19" w14:paraId="5C4C8734" w14:textId="77777777" w:rsidTr="0091799A">
        <w:tc>
          <w:tcPr>
            <w:tcW w:w="4158" w:type="dxa"/>
            <w:shd w:val="clear" w:color="auto" w:fill="auto"/>
            <w:vAlign w:val="bottom"/>
          </w:tcPr>
          <w:p w14:paraId="41B08761" w14:textId="77777777" w:rsidR="007A5975" w:rsidRPr="00183D19" w:rsidRDefault="007A5975" w:rsidP="007A5975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183D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</w:t>
            </w:r>
            <w:r w:rsidRPr="00183D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183D19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467D84" w14:textId="7B1A7C30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(10,</w:t>
            </w:r>
            <w:r w:rsidR="002365BF" w:rsidRPr="00183D19">
              <w:rPr>
                <w:rFonts w:ascii="BrowalliaUPC" w:hAnsi="BrowalliaUPC" w:cs="BrowalliaUPC"/>
                <w:sz w:val="28"/>
                <w:szCs w:val="28"/>
              </w:rPr>
              <w:t>78</w:t>
            </w:r>
            <w:r w:rsidRPr="00183D19">
              <w:rPr>
                <w:rFonts w:ascii="BrowalliaUPC" w:hAnsi="BrowalliaUPC" w:cs="BrowalliaUPC"/>
                <w:sz w:val="28"/>
                <w:szCs w:val="28"/>
              </w:rPr>
              <w:t>0)</w:t>
            </w:r>
          </w:p>
        </w:tc>
        <w:tc>
          <w:tcPr>
            <w:tcW w:w="243" w:type="dxa"/>
            <w:shd w:val="clear" w:color="auto" w:fill="auto"/>
          </w:tcPr>
          <w:p w14:paraId="2749EC4C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9FAF40D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B718BC4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1E0B870B" w14:textId="0E981D0A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(2</w:t>
            </w:r>
            <w:r w:rsidR="00C9738C" w:rsidRPr="00183D19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183D19">
              <w:rPr>
                <w:rFonts w:ascii="BrowalliaUPC" w:hAnsi="BrowalliaUPC" w:cs="BrowalliaUPC"/>
                <w:sz w:val="28"/>
                <w:szCs w:val="28"/>
              </w:rPr>
              <w:t>,000)</w:t>
            </w:r>
          </w:p>
        </w:tc>
        <w:tc>
          <w:tcPr>
            <w:tcW w:w="266" w:type="dxa"/>
            <w:shd w:val="clear" w:color="auto" w:fill="auto"/>
          </w:tcPr>
          <w:p w14:paraId="3B48643F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33AA804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(17,000)</w:t>
            </w:r>
          </w:p>
        </w:tc>
      </w:tr>
      <w:tr w:rsidR="00183D19" w:rsidRPr="00183D19" w14:paraId="7C198399" w14:textId="77777777" w:rsidTr="0091799A">
        <w:tc>
          <w:tcPr>
            <w:tcW w:w="4158" w:type="dxa"/>
            <w:shd w:val="clear" w:color="auto" w:fill="auto"/>
          </w:tcPr>
          <w:p w14:paraId="12C1B4E8" w14:textId="6AE12513" w:rsidR="007A5975" w:rsidRPr="00183D19" w:rsidRDefault="007A5975" w:rsidP="00CC0D4E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183D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</w:t>
            </w:r>
            <w:r w:rsidRPr="00183D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F91961" w:rsidRPr="00183D19">
              <w:rPr>
                <w:rFonts w:ascii="BrowalliaUPC" w:hAnsi="BrowalliaUPC" w:cs="BrowalliaUPC" w:hint="cs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990" w:type="dxa"/>
            <w:shd w:val="clear" w:color="auto" w:fill="auto"/>
          </w:tcPr>
          <w:p w14:paraId="2C45D311" w14:textId="51FBC39E" w:rsidR="007A5975" w:rsidRPr="00183D19" w:rsidRDefault="007A5975" w:rsidP="00CC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(12,</w:t>
            </w:r>
            <w:r w:rsidR="003F3A45" w:rsidRPr="00183D19">
              <w:rPr>
                <w:rFonts w:ascii="BrowalliaUPC" w:hAnsi="BrowalliaUPC" w:cs="BrowalliaUPC"/>
                <w:sz w:val="28"/>
                <w:szCs w:val="28"/>
              </w:rPr>
              <w:t>12</w:t>
            </w:r>
            <w:r w:rsidRPr="00183D19">
              <w:rPr>
                <w:rFonts w:ascii="BrowalliaUPC" w:hAnsi="BrowalliaUPC" w:cs="BrowalliaUPC"/>
                <w:sz w:val="28"/>
                <w:szCs w:val="28"/>
              </w:rPr>
              <w:t>7)</w:t>
            </w:r>
          </w:p>
        </w:tc>
        <w:tc>
          <w:tcPr>
            <w:tcW w:w="243" w:type="dxa"/>
            <w:shd w:val="clear" w:color="auto" w:fill="auto"/>
          </w:tcPr>
          <w:p w14:paraId="0DBF0227" w14:textId="77777777" w:rsidR="007A5975" w:rsidRPr="00183D19" w:rsidRDefault="007A5975" w:rsidP="00CC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shd w:val="clear" w:color="auto" w:fill="auto"/>
          </w:tcPr>
          <w:p w14:paraId="73C256E0" w14:textId="49972CC6" w:rsidR="007A5975" w:rsidRPr="00183D19" w:rsidRDefault="007A5975" w:rsidP="00CC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18BBEDF" w14:textId="77777777" w:rsidR="007A5975" w:rsidRPr="00183D19" w:rsidRDefault="007A5975" w:rsidP="00CC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69262F46" w14:textId="4A99CDF9" w:rsidR="007A5975" w:rsidRPr="00183D19" w:rsidRDefault="007A5975" w:rsidP="00CC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8F08E75" w14:textId="77777777" w:rsidR="007A5975" w:rsidRPr="00183D19" w:rsidRDefault="007A5975" w:rsidP="00CC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F9617BD" w14:textId="021E1B79" w:rsidR="007A5975" w:rsidRPr="00183D19" w:rsidRDefault="007A5975" w:rsidP="00CC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183D19" w:rsidRPr="00183D19" w14:paraId="68F46016" w14:textId="77777777" w:rsidTr="0091799A">
        <w:tc>
          <w:tcPr>
            <w:tcW w:w="4158" w:type="dxa"/>
            <w:shd w:val="clear" w:color="auto" w:fill="auto"/>
            <w:vAlign w:val="bottom"/>
          </w:tcPr>
          <w:p w14:paraId="7EEBC95A" w14:textId="77777777" w:rsidR="007A5975" w:rsidRPr="00183D19" w:rsidRDefault="007A5975" w:rsidP="007A597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183D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183D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183D19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183D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6987E60" w14:textId="2F6AB20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25,000</w:t>
            </w:r>
          </w:p>
        </w:tc>
        <w:tc>
          <w:tcPr>
            <w:tcW w:w="243" w:type="dxa"/>
            <w:shd w:val="clear" w:color="auto" w:fill="auto"/>
          </w:tcPr>
          <w:p w14:paraId="13350C4F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525E798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47,907</w:t>
            </w:r>
          </w:p>
        </w:tc>
        <w:tc>
          <w:tcPr>
            <w:tcW w:w="237" w:type="dxa"/>
            <w:shd w:val="clear" w:color="auto" w:fill="auto"/>
          </w:tcPr>
          <w:p w14:paraId="4A32BB90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525B35" w14:textId="3515F64F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25,000</w:t>
            </w:r>
          </w:p>
        </w:tc>
        <w:tc>
          <w:tcPr>
            <w:tcW w:w="266" w:type="dxa"/>
            <w:shd w:val="clear" w:color="auto" w:fill="auto"/>
          </w:tcPr>
          <w:p w14:paraId="4D81B634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37BA57" w14:textId="77777777" w:rsidR="007A5975" w:rsidRPr="00183D19" w:rsidRDefault="007A5975" w:rsidP="007A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83D19">
              <w:rPr>
                <w:rFonts w:ascii="BrowalliaUPC" w:hAnsi="BrowalliaUPC" w:cs="BrowalliaUPC"/>
                <w:sz w:val="28"/>
                <w:szCs w:val="28"/>
              </w:rPr>
              <w:t>46,000</w:t>
            </w:r>
          </w:p>
        </w:tc>
      </w:tr>
    </w:tbl>
    <w:p w14:paraId="02172CF3" w14:textId="77777777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E240A8B" w14:textId="0B59155C" w:rsidR="00867702" w:rsidRPr="00F70BA1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เงินกู้ยืมระยะสั้นจากบุคคลและบริษัทที่เกี่ยวข้องดังกล่าวอยู่ในรูปแบบตั๋วสัญญาใช้เงิน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="007D0064" w:rsidRPr="00F70BA1">
        <w:rPr>
          <w:rFonts w:ascii="BrowalliaUPC" w:hAnsi="BrowalliaUPC" w:cs="BrowalliaUPC"/>
          <w:sz w:val="28"/>
          <w:szCs w:val="28"/>
        </w:rPr>
        <w:t>6.00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ต่อปี (</w:t>
      </w:r>
      <w:r w:rsidRPr="00F70BA1">
        <w:rPr>
          <w:rFonts w:ascii="BrowalliaUPC" w:hAnsi="BrowalliaUPC" w:cs="BrowalliaUPC"/>
          <w:sz w:val="28"/>
          <w:szCs w:val="28"/>
        </w:rPr>
        <w:t xml:space="preserve">2563 :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ร้อยละ </w:t>
      </w:r>
      <w:r w:rsidRPr="00F70BA1">
        <w:rPr>
          <w:rFonts w:ascii="BrowalliaUPC" w:hAnsi="BrowalliaUPC" w:cs="BrowalliaUPC"/>
          <w:sz w:val="28"/>
          <w:szCs w:val="28"/>
        </w:rPr>
        <w:t xml:space="preserve">4.50 - 12.00 </w:t>
      </w:r>
      <w:r w:rsidRPr="00F70BA1">
        <w:rPr>
          <w:rFonts w:ascii="BrowalliaUPC" w:hAnsi="BrowalliaUPC" w:cs="BrowalliaUPC"/>
          <w:sz w:val="28"/>
          <w:szCs w:val="28"/>
          <w:cs/>
        </w:rPr>
        <w:t>ต่อปี) และมีกำหนดชำระคืนเมื่อทวงถาม โดยไม่มีหลักประกัน</w:t>
      </w:r>
    </w:p>
    <w:p w14:paraId="3627FA5F" w14:textId="77777777" w:rsidR="00E12828" w:rsidRDefault="00E12828"/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985"/>
        <w:gridCol w:w="266"/>
        <w:gridCol w:w="2002"/>
      </w:tblGrid>
      <w:tr w:rsidR="00770035" w:rsidRPr="00E4577B" w14:paraId="3E95BAE0" w14:textId="77777777" w:rsidTr="00770035">
        <w:trPr>
          <w:tblHeader/>
        </w:trPr>
        <w:tc>
          <w:tcPr>
            <w:tcW w:w="4677" w:type="dxa"/>
          </w:tcPr>
          <w:p w14:paraId="454CA8EC" w14:textId="77777777" w:rsidR="00770035" w:rsidRPr="00551884" w:rsidRDefault="00770035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bottom"/>
          </w:tcPr>
          <w:p w14:paraId="23CB0544" w14:textId="09E65C5B" w:rsidR="00770035" w:rsidRPr="00551884" w:rsidRDefault="00770035" w:rsidP="0077003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51884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(หน่วย </w:t>
            </w:r>
            <w:r w:rsidRPr="00551884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551884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770035" w:rsidRPr="00E4577B" w14:paraId="61BCCE58" w14:textId="77777777" w:rsidTr="00770035">
        <w:trPr>
          <w:tblHeader/>
        </w:trPr>
        <w:tc>
          <w:tcPr>
            <w:tcW w:w="4677" w:type="dxa"/>
          </w:tcPr>
          <w:p w14:paraId="637BBEEC" w14:textId="77777777" w:rsidR="00770035" w:rsidRPr="00F202EA" w:rsidRDefault="00770035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1D585B8C" w14:textId="1233169E" w:rsidR="00770035" w:rsidRPr="00F202EA" w:rsidRDefault="00770035" w:rsidP="00A4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 w:hint="cs"/>
                <w:sz w:val="28"/>
                <w:szCs w:val="28"/>
                <w:cs/>
              </w:rPr>
              <w:t>งบการเงินรวมและ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70035" w:rsidRPr="00E4577B" w14:paraId="3972F7D7" w14:textId="77777777" w:rsidTr="00770035">
        <w:trPr>
          <w:tblHeader/>
        </w:trPr>
        <w:tc>
          <w:tcPr>
            <w:tcW w:w="4677" w:type="dxa"/>
          </w:tcPr>
          <w:p w14:paraId="112EED8F" w14:textId="77777777" w:rsidR="00770035" w:rsidRPr="00F202EA" w:rsidRDefault="00770035" w:rsidP="00A408B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EB9056C" w14:textId="77777777" w:rsidR="00770035" w:rsidRPr="00F202EA" w:rsidRDefault="00770035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66" w:type="dxa"/>
            <w:vAlign w:val="bottom"/>
          </w:tcPr>
          <w:p w14:paraId="5B11DC18" w14:textId="77777777" w:rsidR="00770035" w:rsidRPr="00551884" w:rsidRDefault="00770035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14:paraId="57357915" w14:textId="77777777" w:rsidR="00770035" w:rsidRPr="00551884" w:rsidRDefault="00770035" w:rsidP="00A408BA">
            <w:pPr>
              <w:tabs>
                <w:tab w:val="clear" w:pos="907"/>
              </w:tabs>
              <w:spacing w:line="240" w:lineRule="auto"/>
              <w:ind w:left="-108" w:right="-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51884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770035" w:rsidRPr="00E4577B" w14:paraId="2F854F24" w14:textId="77777777" w:rsidTr="00770035">
        <w:trPr>
          <w:trHeight w:val="110"/>
          <w:tblHeader/>
        </w:trPr>
        <w:tc>
          <w:tcPr>
            <w:tcW w:w="4677" w:type="dxa"/>
          </w:tcPr>
          <w:p w14:paraId="0A9ACB73" w14:textId="77777777" w:rsidR="00770035" w:rsidRPr="00F202EA" w:rsidRDefault="00770035" w:rsidP="00A408B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vAlign w:val="bottom"/>
          </w:tcPr>
          <w:p w14:paraId="61F578C0" w14:textId="77777777" w:rsidR="00770035" w:rsidRPr="00F202EA" w:rsidRDefault="00770035" w:rsidP="00A408B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212642C1" w14:textId="77777777" w:rsidR="00770035" w:rsidRPr="00551884" w:rsidRDefault="00770035" w:rsidP="00A408B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002" w:type="dxa"/>
            <w:vAlign w:val="bottom"/>
          </w:tcPr>
          <w:p w14:paraId="53DBBA42" w14:textId="77777777" w:rsidR="00770035" w:rsidRPr="00551884" w:rsidRDefault="00770035" w:rsidP="00A408B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</w:tr>
      <w:tr w:rsidR="00A10F51" w:rsidRPr="00A10F51" w14:paraId="6875987D" w14:textId="77777777" w:rsidTr="00E15F95">
        <w:trPr>
          <w:trHeight w:val="110"/>
          <w:tblHeader/>
        </w:trPr>
        <w:tc>
          <w:tcPr>
            <w:tcW w:w="4677" w:type="dxa"/>
          </w:tcPr>
          <w:p w14:paraId="18851683" w14:textId="7846A5F6" w:rsidR="00770035" w:rsidRPr="00F202EA" w:rsidRDefault="00770035" w:rsidP="00EA39A0">
            <w:pPr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985" w:type="dxa"/>
            <w:vAlign w:val="bottom"/>
          </w:tcPr>
          <w:p w14:paraId="05F384AA" w14:textId="77777777" w:rsidR="00770035" w:rsidRPr="00F202EA" w:rsidRDefault="00770035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6A353204" w14:textId="77777777" w:rsidR="00770035" w:rsidRPr="00A10F51" w:rsidRDefault="00770035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color w:val="0000FF"/>
                <w:sz w:val="28"/>
                <w:szCs w:val="28"/>
                <w:u w:val="single"/>
                <w:cs/>
              </w:rPr>
            </w:pPr>
          </w:p>
        </w:tc>
        <w:tc>
          <w:tcPr>
            <w:tcW w:w="2002" w:type="dxa"/>
            <w:vAlign w:val="bottom"/>
          </w:tcPr>
          <w:p w14:paraId="15CCAF81" w14:textId="77777777" w:rsidR="00770035" w:rsidRPr="00A10F51" w:rsidRDefault="00770035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color w:val="0000FF"/>
                <w:sz w:val="28"/>
                <w:szCs w:val="28"/>
                <w:u w:val="single"/>
              </w:rPr>
            </w:pPr>
          </w:p>
        </w:tc>
      </w:tr>
      <w:tr w:rsidR="00770035" w:rsidRPr="00A10F51" w14:paraId="7ACFC051" w14:textId="77777777" w:rsidTr="00E15F95">
        <w:trPr>
          <w:trHeight w:val="110"/>
          <w:tblHeader/>
        </w:trPr>
        <w:tc>
          <w:tcPr>
            <w:tcW w:w="4677" w:type="dxa"/>
          </w:tcPr>
          <w:p w14:paraId="6A604C4C" w14:textId="5A29AC05" w:rsidR="00770035" w:rsidRPr="00F202EA" w:rsidRDefault="00770035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  <w:r w:rsidRPr="00F202EA">
              <w:rPr>
                <w:rFonts w:ascii="BrowalliaUPC" w:hAnsi="BrowalliaUPC" w:cs="BrowalliaUPC" w:hint="cs"/>
                <w:sz w:val="28"/>
                <w:szCs w:val="28"/>
                <w:cs/>
              </w:rPr>
              <w:t>ญาติ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bottom"/>
          </w:tcPr>
          <w:p w14:paraId="31B58504" w14:textId="32B79C3D" w:rsidR="00770035" w:rsidRPr="00F202EA" w:rsidRDefault="00770035" w:rsidP="00E15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80,759</w:t>
            </w:r>
          </w:p>
        </w:tc>
        <w:tc>
          <w:tcPr>
            <w:tcW w:w="266" w:type="dxa"/>
            <w:vAlign w:val="bottom"/>
          </w:tcPr>
          <w:p w14:paraId="1BBCBB01" w14:textId="77777777" w:rsidR="00770035" w:rsidRPr="00A10F51" w:rsidRDefault="00770035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</w:rPr>
            </w:pPr>
          </w:p>
        </w:tc>
        <w:tc>
          <w:tcPr>
            <w:tcW w:w="2002" w:type="dxa"/>
            <w:tcBorders>
              <w:bottom w:val="single" w:sz="12" w:space="0" w:color="auto"/>
            </w:tcBorders>
            <w:vAlign w:val="bottom"/>
          </w:tcPr>
          <w:p w14:paraId="325ED2F5" w14:textId="48F1A308" w:rsidR="00770035" w:rsidRPr="00A10F51" w:rsidRDefault="00770035" w:rsidP="00E15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</w:rPr>
            </w:pPr>
            <w:r w:rsidRPr="00A10F51">
              <w:rPr>
                <w:rFonts w:ascii="BrowalliaUPC" w:hAnsi="BrowalliaUPC" w:cs="BrowalliaUPC"/>
                <w:color w:val="0000FF"/>
                <w:sz w:val="28"/>
                <w:szCs w:val="28"/>
              </w:rPr>
              <w:t>-</w:t>
            </w:r>
          </w:p>
        </w:tc>
      </w:tr>
    </w:tbl>
    <w:p w14:paraId="05398210" w14:textId="43ADED69" w:rsidR="00606E5F" w:rsidRPr="00F202EA" w:rsidRDefault="00606E5F" w:rsidP="00606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202EA">
        <w:rPr>
          <w:rFonts w:ascii="BrowalliaUPC" w:hAnsi="BrowalliaUPC" w:cs="BrowalliaUPC"/>
          <w:sz w:val="28"/>
          <w:szCs w:val="28"/>
          <w:cs/>
          <w:lang w:val="en-GB"/>
        </w:rPr>
        <w:t xml:space="preserve">ระหว่างปีสิ้นสุดวันที่ </w:t>
      </w:r>
      <w:r w:rsidRPr="00F202EA">
        <w:rPr>
          <w:rFonts w:ascii="BrowalliaUPC" w:hAnsi="BrowalliaUPC" w:cs="BrowalliaUPC"/>
          <w:sz w:val="28"/>
          <w:szCs w:val="28"/>
          <w:lang w:val="en-GB"/>
        </w:rPr>
        <w:t>31</w:t>
      </w:r>
      <w:r w:rsidRPr="00F202EA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F202EA">
        <w:rPr>
          <w:rFonts w:ascii="BrowalliaUPC" w:hAnsi="BrowalliaUPC" w:cs="BrowalliaUPC"/>
          <w:sz w:val="28"/>
          <w:szCs w:val="28"/>
          <w:lang w:val="en-GB"/>
        </w:rPr>
        <w:t xml:space="preserve">2564 </w:t>
      </w:r>
      <w:r w:rsidRPr="00F202EA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F202EA">
        <w:rPr>
          <w:rFonts w:ascii="BrowalliaUPC" w:hAnsi="BrowalliaUPC" w:cs="BrowalliaUPC"/>
          <w:sz w:val="28"/>
          <w:szCs w:val="28"/>
        </w:rPr>
        <w:t>2563</w:t>
      </w:r>
      <w:r w:rsidRPr="00F202EA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F202EA">
        <w:rPr>
          <w:rFonts w:ascii="BrowalliaUPC" w:hAnsi="BrowalliaUPC" w:cs="BrowalliaUPC"/>
          <w:sz w:val="28"/>
          <w:szCs w:val="28"/>
          <w:cs/>
          <w:lang w:val="en-GB"/>
        </w:rPr>
        <w:t>รายการเคลื่อนไหวของเงินกู้ยืมระยะ</w:t>
      </w:r>
      <w:r w:rsidR="00B2549F" w:rsidRPr="00F202EA">
        <w:rPr>
          <w:rFonts w:ascii="BrowalliaUPC" w:hAnsi="BrowalliaUPC" w:cs="BrowalliaUPC" w:hint="cs"/>
          <w:sz w:val="28"/>
          <w:szCs w:val="28"/>
          <w:cs/>
        </w:rPr>
        <w:t>ยาว</w:t>
      </w:r>
      <w:r w:rsidRPr="00F202EA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575099" w:rsidRPr="00F202EA">
        <w:rPr>
          <w:rFonts w:ascii="BrowalliaUPC" w:hAnsi="BrowalliaUPC" w:cs="BrowalliaUPC"/>
          <w:sz w:val="28"/>
          <w:szCs w:val="28"/>
          <w:lang w:val="en-GB"/>
        </w:rPr>
        <w:t>–</w:t>
      </w:r>
      <w:r w:rsidRPr="00F202EA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F202EA">
        <w:rPr>
          <w:rFonts w:ascii="BrowalliaUPC" w:hAnsi="BrowalliaUPC" w:cs="BrowalliaUPC"/>
          <w:sz w:val="28"/>
          <w:szCs w:val="28"/>
          <w:cs/>
          <w:lang w:val="en-GB"/>
        </w:rPr>
        <w:t>บุคคลที่เกี่ยวข้องกัน</w:t>
      </w:r>
      <w:r w:rsidR="00575099" w:rsidRPr="00F202EA">
        <w:rPr>
          <w:rFonts w:ascii="BrowalliaUPC" w:hAnsi="BrowalliaUPC" w:cs="BrowalliaUPC"/>
          <w:sz w:val="28"/>
          <w:szCs w:val="28"/>
          <w:cs/>
          <w:lang w:val="en-GB"/>
        </w:rPr>
        <w:t xml:space="preserve"> (</w:t>
      </w:r>
      <w:r w:rsidRPr="00F202EA">
        <w:rPr>
          <w:rFonts w:ascii="BrowalliaUPC" w:hAnsi="BrowalliaUPC" w:cs="BrowalliaUPC"/>
          <w:sz w:val="28"/>
          <w:szCs w:val="28"/>
          <w:cs/>
          <w:lang w:val="en-GB"/>
        </w:rPr>
        <w:t>ไม่รวมดอกเบี้ย</w:t>
      </w:r>
      <w:r w:rsidRPr="00F202EA">
        <w:rPr>
          <w:rFonts w:ascii="BrowalliaUPC" w:hAnsi="BrowalliaUPC" w:cs="BrowalliaUPC"/>
          <w:sz w:val="28"/>
          <w:szCs w:val="28"/>
          <w:lang w:val="en-GB"/>
        </w:rPr>
        <w:t xml:space="preserve">) </w:t>
      </w:r>
      <w:r w:rsidRPr="00F202EA">
        <w:rPr>
          <w:rFonts w:ascii="BrowalliaUPC" w:hAnsi="BrowalliaUPC" w:cs="BrowalliaUPC"/>
          <w:sz w:val="28"/>
          <w:szCs w:val="28"/>
          <w:cs/>
          <w:lang w:val="en-GB"/>
        </w:rPr>
        <w:t>มีดังต่อไปนี้</w:t>
      </w:r>
    </w:p>
    <w:p w14:paraId="0A3F5564" w14:textId="77777777" w:rsidR="00606E5F" w:rsidRPr="00F202EA" w:rsidRDefault="00606E5F" w:rsidP="00606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tbl>
      <w:tblPr>
        <w:tblW w:w="892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671"/>
        <w:gridCol w:w="1985"/>
        <w:gridCol w:w="243"/>
        <w:gridCol w:w="2025"/>
      </w:tblGrid>
      <w:tr w:rsidR="00F202EA" w:rsidRPr="00F202EA" w14:paraId="66540881" w14:textId="77777777" w:rsidTr="00670452">
        <w:trPr>
          <w:tblHeader/>
        </w:trPr>
        <w:tc>
          <w:tcPr>
            <w:tcW w:w="4671" w:type="dxa"/>
            <w:shd w:val="clear" w:color="auto" w:fill="auto"/>
          </w:tcPr>
          <w:p w14:paraId="3061A272" w14:textId="77777777" w:rsidR="00B2549F" w:rsidRPr="00F202EA" w:rsidRDefault="00B2549F" w:rsidP="00F9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A1B9F8" w14:textId="7E06DE5D" w:rsidR="00B2549F" w:rsidRPr="00F202EA" w:rsidRDefault="00670452" w:rsidP="00670452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(หน่วย </w:t>
            </w: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F202EA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F202EA" w:rsidRPr="00F202EA" w14:paraId="52D2DB30" w14:textId="77777777" w:rsidTr="00670452">
        <w:trPr>
          <w:tblHeader/>
        </w:trPr>
        <w:tc>
          <w:tcPr>
            <w:tcW w:w="4671" w:type="dxa"/>
            <w:shd w:val="clear" w:color="auto" w:fill="auto"/>
          </w:tcPr>
          <w:p w14:paraId="02E7256E" w14:textId="77777777" w:rsidR="00B2549F" w:rsidRPr="00F202EA" w:rsidRDefault="00B2549F" w:rsidP="00F9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93968B" w14:textId="41F88DC0" w:rsidR="00B2549F" w:rsidRPr="00F202EA" w:rsidRDefault="00B2549F" w:rsidP="00F9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  <w:r w:rsidRPr="00F202EA">
              <w:rPr>
                <w:rFonts w:ascii="BrowalliaUPC" w:hAnsi="BrowalliaUPC" w:cs="BrowalliaUPC" w:hint="cs"/>
                <w:sz w:val="28"/>
                <w:szCs w:val="28"/>
                <w:cs/>
              </w:rPr>
              <w:t>และ</w:t>
            </w:r>
            <w:r w:rsidR="00670452" w:rsidRPr="00F202EA">
              <w:rPr>
                <w:rFonts w:ascii="BrowalliaUPC" w:hAnsi="BrowalliaUPC" w:cs="BrowalliaUPC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202EA" w:rsidRPr="00F202EA" w14:paraId="405DEA5C" w14:textId="77777777" w:rsidTr="00670452">
        <w:trPr>
          <w:tblHeader/>
        </w:trPr>
        <w:tc>
          <w:tcPr>
            <w:tcW w:w="4671" w:type="dxa"/>
            <w:shd w:val="clear" w:color="auto" w:fill="auto"/>
          </w:tcPr>
          <w:p w14:paraId="40D7247D" w14:textId="77777777" w:rsidR="00B2549F" w:rsidRPr="00F202EA" w:rsidRDefault="00B2549F" w:rsidP="00F97B3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FB145" w14:textId="77777777" w:rsidR="00B2549F" w:rsidRPr="00F202EA" w:rsidRDefault="00B2549F" w:rsidP="00F97B3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06016" w14:textId="77777777" w:rsidR="00B2549F" w:rsidRPr="00F202EA" w:rsidRDefault="00B2549F" w:rsidP="00F97B3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2F26D" w14:textId="77777777" w:rsidR="00B2549F" w:rsidRPr="00F202EA" w:rsidRDefault="00B2549F" w:rsidP="00F97B3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F202EA" w:rsidRPr="00F202EA" w14:paraId="29227E35" w14:textId="77777777" w:rsidTr="0091799A">
        <w:trPr>
          <w:trHeight w:hRule="exact" w:val="370"/>
        </w:trPr>
        <w:tc>
          <w:tcPr>
            <w:tcW w:w="4671" w:type="dxa"/>
            <w:shd w:val="clear" w:color="auto" w:fill="auto"/>
            <w:vAlign w:val="bottom"/>
          </w:tcPr>
          <w:p w14:paraId="6DF4A230" w14:textId="77777777" w:rsidR="00B2549F" w:rsidRPr="00F202EA" w:rsidRDefault="00B2549F" w:rsidP="00F97B3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CFEF250" w14:textId="77777777" w:rsidR="00B2549F" w:rsidRPr="00F202EA" w:rsidRDefault="00B2549F" w:rsidP="00F97B3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BA2D00A" w14:textId="77777777" w:rsidR="00B2549F" w:rsidRPr="00F202EA" w:rsidRDefault="00B2549F" w:rsidP="00F97B3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7013D577" w14:textId="77777777" w:rsidR="00B2549F" w:rsidRPr="00F202EA" w:rsidRDefault="00B2549F" w:rsidP="00F97B3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F202EA" w:rsidRPr="00F202EA" w14:paraId="29A366DC" w14:textId="77777777" w:rsidTr="00670452">
        <w:trPr>
          <w:trHeight w:val="279"/>
        </w:trPr>
        <w:tc>
          <w:tcPr>
            <w:tcW w:w="4671" w:type="dxa"/>
            <w:shd w:val="clear" w:color="auto" w:fill="auto"/>
            <w:vAlign w:val="bottom"/>
          </w:tcPr>
          <w:p w14:paraId="2B509331" w14:textId="77777777" w:rsidR="00B2549F" w:rsidRPr="00F202EA" w:rsidRDefault="00B2549F" w:rsidP="0057509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985" w:type="dxa"/>
            <w:shd w:val="clear" w:color="auto" w:fill="auto"/>
          </w:tcPr>
          <w:p w14:paraId="4D2B93C5" w14:textId="15E677D3" w:rsidR="00B2549F" w:rsidRPr="00F202EA" w:rsidRDefault="00B2549F" w:rsidP="0057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BD0C5A9" w14:textId="77777777" w:rsidR="00B2549F" w:rsidRPr="00F202EA" w:rsidRDefault="00B2549F" w:rsidP="0057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5" w:type="dxa"/>
            <w:shd w:val="clear" w:color="auto" w:fill="auto"/>
          </w:tcPr>
          <w:p w14:paraId="333B96BF" w14:textId="2A4CFA20" w:rsidR="00B2549F" w:rsidRPr="00F202EA" w:rsidRDefault="00B2549F" w:rsidP="0057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F202EA" w:rsidRPr="00F202EA" w14:paraId="31188907" w14:textId="77777777" w:rsidTr="00670452">
        <w:tc>
          <w:tcPr>
            <w:tcW w:w="4671" w:type="dxa"/>
            <w:shd w:val="clear" w:color="auto" w:fill="auto"/>
            <w:vAlign w:val="bottom"/>
          </w:tcPr>
          <w:p w14:paraId="7CADCAB4" w14:textId="77777777" w:rsidR="00B2549F" w:rsidRPr="00F202EA" w:rsidRDefault="00B2549F" w:rsidP="00575099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กู้เพิ่ม</w:t>
            </w:r>
          </w:p>
        </w:tc>
        <w:tc>
          <w:tcPr>
            <w:tcW w:w="1985" w:type="dxa"/>
            <w:shd w:val="clear" w:color="auto" w:fill="auto"/>
          </w:tcPr>
          <w:p w14:paraId="324651DA" w14:textId="458F8CFA" w:rsidR="00B2549F" w:rsidRPr="00F202EA" w:rsidRDefault="00B2549F" w:rsidP="0057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83,750</w:t>
            </w:r>
          </w:p>
        </w:tc>
        <w:tc>
          <w:tcPr>
            <w:tcW w:w="243" w:type="dxa"/>
            <w:shd w:val="clear" w:color="auto" w:fill="auto"/>
          </w:tcPr>
          <w:p w14:paraId="4EBEF8C7" w14:textId="77777777" w:rsidR="00B2549F" w:rsidRPr="00F202EA" w:rsidRDefault="00B2549F" w:rsidP="0057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5" w:type="dxa"/>
            <w:shd w:val="clear" w:color="auto" w:fill="auto"/>
          </w:tcPr>
          <w:p w14:paraId="0F5AC94E" w14:textId="1F474A92" w:rsidR="00B2549F" w:rsidRPr="00F202EA" w:rsidRDefault="00B2549F" w:rsidP="0057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F202EA" w:rsidRPr="00F202EA" w14:paraId="0476AD5C" w14:textId="77777777" w:rsidTr="00670452">
        <w:tc>
          <w:tcPr>
            <w:tcW w:w="4671" w:type="dxa"/>
            <w:shd w:val="clear" w:color="auto" w:fill="auto"/>
            <w:vAlign w:val="bottom"/>
          </w:tcPr>
          <w:p w14:paraId="154D9A3A" w14:textId="77777777" w:rsidR="00B2549F" w:rsidRPr="00F202EA" w:rsidRDefault="00B2549F" w:rsidP="00575099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  <w:shd w:val="clear" w:color="auto" w:fill="auto"/>
          </w:tcPr>
          <w:p w14:paraId="5D225DE3" w14:textId="2F203CEC" w:rsidR="00B2549F" w:rsidRPr="00F202EA" w:rsidRDefault="00B2549F" w:rsidP="0057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(2,991)</w:t>
            </w:r>
          </w:p>
        </w:tc>
        <w:tc>
          <w:tcPr>
            <w:tcW w:w="243" w:type="dxa"/>
            <w:shd w:val="clear" w:color="auto" w:fill="auto"/>
          </w:tcPr>
          <w:p w14:paraId="0A78BDDC" w14:textId="77777777" w:rsidR="00B2549F" w:rsidRPr="00F202EA" w:rsidRDefault="00B2549F" w:rsidP="0057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5" w:type="dxa"/>
            <w:shd w:val="clear" w:color="auto" w:fill="auto"/>
          </w:tcPr>
          <w:p w14:paraId="55186614" w14:textId="00548B58" w:rsidR="00B2549F" w:rsidRPr="00F202EA" w:rsidRDefault="00B2549F" w:rsidP="0057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B2549F" w:rsidRPr="00F202EA" w14:paraId="7F58A11F" w14:textId="77777777" w:rsidTr="00670452">
        <w:tc>
          <w:tcPr>
            <w:tcW w:w="4671" w:type="dxa"/>
            <w:shd w:val="clear" w:color="auto" w:fill="auto"/>
            <w:vAlign w:val="bottom"/>
          </w:tcPr>
          <w:p w14:paraId="14B206AC" w14:textId="77777777" w:rsidR="00B2549F" w:rsidRPr="00F202EA" w:rsidRDefault="00B2549F" w:rsidP="0057509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CB6B141" w14:textId="02CDE502" w:rsidR="00B2549F" w:rsidRPr="00F202EA" w:rsidRDefault="00B2549F" w:rsidP="0057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80,759</w:t>
            </w:r>
          </w:p>
        </w:tc>
        <w:tc>
          <w:tcPr>
            <w:tcW w:w="243" w:type="dxa"/>
            <w:shd w:val="clear" w:color="auto" w:fill="auto"/>
          </w:tcPr>
          <w:p w14:paraId="57BACA00" w14:textId="77777777" w:rsidR="00B2549F" w:rsidRPr="00F202EA" w:rsidRDefault="00B2549F" w:rsidP="0057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E45577" w14:textId="2359587E" w:rsidR="00B2549F" w:rsidRPr="00F202EA" w:rsidRDefault="00B2549F" w:rsidP="0057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</w:tbl>
    <w:p w14:paraId="0918D657" w14:textId="77777777" w:rsidR="00B800E5" w:rsidRPr="00F202EA" w:rsidRDefault="00B800E5" w:rsidP="00606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9D7DCA3" w14:textId="3C3F3B11" w:rsidR="00606E5F" w:rsidRPr="00F202EA" w:rsidRDefault="00606E5F" w:rsidP="00606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F202EA">
        <w:rPr>
          <w:rFonts w:ascii="BrowalliaUPC" w:hAnsi="BrowalliaUPC" w:cs="BrowalliaUPC"/>
          <w:sz w:val="28"/>
          <w:szCs w:val="28"/>
          <w:cs/>
        </w:rPr>
        <w:t>เงินกู้ยืมระยะ</w:t>
      </w:r>
      <w:r w:rsidR="002C4D5A" w:rsidRPr="00F202EA">
        <w:rPr>
          <w:rFonts w:ascii="BrowalliaUPC" w:hAnsi="BrowalliaUPC" w:cs="BrowalliaUPC"/>
          <w:sz w:val="28"/>
          <w:szCs w:val="28"/>
          <w:cs/>
        </w:rPr>
        <w:t>ยาวจากบุคคล</w:t>
      </w:r>
      <w:r w:rsidRPr="00F202EA">
        <w:rPr>
          <w:rFonts w:ascii="BrowalliaUPC" w:hAnsi="BrowalliaUPC" w:cs="BrowalliaUPC"/>
          <w:sz w:val="28"/>
          <w:szCs w:val="28"/>
          <w:cs/>
        </w:rPr>
        <w:t>เกี่ยวข้อง</w:t>
      </w:r>
      <w:r w:rsidR="003B5698" w:rsidRPr="00F202E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F202EA">
        <w:rPr>
          <w:rFonts w:ascii="BrowalliaUPC" w:hAnsi="BrowalliaUPC" w:cs="BrowalliaUPC"/>
          <w:sz w:val="28"/>
          <w:szCs w:val="28"/>
          <w:cs/>
        </w:rPr>
        <w:t>มีอัตราดอกเบี้ยร้อยละ</w:t>
      </w:r>
      <w:r w:rsidR="002C4D5A" w:rsidRPr="00F202E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C4D5A" w:rsidRPr="00F202EA">
        <w:rPr>
          <w:rFonts w:ascii="BrowalliaUPC" w:hAnsi="BrowalliaUPC" w:cs="BrowalliaUPC"/>
          <w:sz w:val="28"/>
          <w:szCs w:val="28"/>
        </w:rPr>
        <w:t>MLR – 0.25</w:t>
      </w:r>
      <w:r w:rsidRPr="00F202EA">
        <w:rPr>
          <w:rFonts w:ascii="BrowalliaUPC" w:hAnsi="BrowalliaUPC" w:cs="BrowalliaUPC"/>
          <w:sz w:val="28"/>
          <w:szCs w:val="28"/>
        </w:rPr>
        <w:t xml:space="preserve"> </w:t>
      </w:r>
      <w:r w:rsidRPr="00F202EA">
        <w:rPr>
          <w:rFonts w:ascii="BrowalliaUPC" w:hAnsi="BrowalliaUPC" w:cs="BrowalliaUPC"/>
          <w:sz w:val="28"/>
          <w:szCs w:val="28"/>
          <w:cs/>
        </w:rPr>
        <w:t>ต่อปี และมีกำหนดชำระคืนเมื่อทวงถาม โดย</w:t>
      </w:r>
      <w:r w:rsidR="00C354F7" w:rsidRPr="00F202EA">
        <w:rPr>
          <w:rFonts w:ascii="BrowalliaUPC" w:hAnsi="BrowalliaUPC" w:cs="BrowalliaUPC" w:hint="cs"/>
          <w:sz w:val="28"/>
          <w:szCs w:val="28"/>
          <w:cs/>
        </w:rPr>
        <w:t>ไม่มีหลักประกัน</w:t>
      </w:r>
    </w:p>
    <w:p w14:paraId="0A04D515" w14:textId="77777777" w:rsidR="00606E5F" w:rsidRPr="0091799A" w:rsidRDefault="00606E5F">
      <w:pPr>
        <w:rPr>
          <w:rFonts w:ascii="BrowalliaUPC" w:hAnsi="BrowalliaUPC" w:cs="BrowalliaUPC"/>
          <w:sz w:val="28"/>
          <w:szCs w:val="28"/>
        </w:rPr>
      </w:pPr>
    </w:p>
    <w:tbl>
      <w:tblPr>
        <w:tblW w:w="89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7"/>
        <w:gridCol w:w="995"/>
        <w:gridCol w:w="243"/>
        <w:gridCol w:w="994"/>
        <w:gridCol w:w="237"/>
        <w:gridCol w:w="996"/>
        <w:gridCol w:w="266"/>
        <w:gridCol w:w="1024"/>
      </w:tblGrid>
      <w:tr w:rsidR="006251F6" w:rsidRPr="00F70BA1" w14:paraId="0050B7FF" w14:textId="77777777" w:rsidTr="00934FE2">
        <w:tc>
          <w:tcPr>
            <w:tcW w:w="4167" w:type="dxa"/>
          </w:tcPr>
          <w:p w14:paraId="74E54734" w14:textId="77777777" w:rsidR="006251F6" w:rsidRPr="00F70BA1" w:rsidRDefault="006251F6" w:rsidP="00A5263F">
            <w:pPr>
              <w:pStyle w:val="a6"/>
              <w:tabs>
                <w:tab w:val="left" w:pos="1260"/>
              </w:tabs>
              <w:ind w:right="-48"/>
              <w:jc w:val="lef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4755" w:type="dxa"/>
            <w:gridSpan w:val="7"/>
            <w:vAlign w:val="bottom"/>
          </w:tcPr>
          <w:p w14:paraId="172EFA9B" w14:textId="6D1C3237" w:rsidR="006251F6" w:rsidRPr="00F70BA1" w:rsidRDefault="006251F6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6251F6" w:rsidRPr="00F70BA1" w14:paraId="01A532C9" w14:textId="77777777" w:rsidTr="00934FE2">
        <w:tc>
          <w:tcPr>
            <w:tcW w:w="4167" w:type="dxa"/>
          </w:tcPr>
          <w:p w14:paraId="5F6F2564" w14:textId="77777777" w:rsidR="006251F6" w:rsidRPr="00F70BA1" w:rsidRDefault="006251F6" w:rsidP="00A5263F">
            <w:pPr>
              <w:pStyle w:val="a6"/>
              <w:tabs>
                <w:tab w:val="left" w:pos="1260"/>
              </w:tabs>
              <w:ind w:right="-48"/>
              <w:jc w:val="lef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  <w:vAlign w:val="bottom"/>
          </w:tcPr>
          <w:p w14:paraId="0DA9C194" w14:textId="558FA491" w:rsidR="006251F6" w:rsidRPr="00F70BA1" w:rsidRDefault="006251F6" w:rsidP="0062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473FD1E" w14:textId="77777777" w:rsidR="006251F6" w:rsidRPr="00F70BA1" w:rsidRDefault="006251F6" w:rsidP="0062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  <w:vAlign w:val="bottom"/>
          </w:tcPr>
          <w:p w14:paraId="0EB2EFC6" w14:textId="101F028A" w:rsidR="006251F6" w:rsidRPr="00F70BA1" w:rsidRDefault="006251F6" w:rsidP="0062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4296C" w:rsidRPr="00F70BA1" w14:paraId="4C313077" w14:textId="77777777" w:rsidTr="00934FE2">
        <w:tc>
          <w:tcPr>
            <w:tcW w:w="4167" w:type="dxa"/>
          </w:tcPr>
          <w:p w14:paraId="3A4DAE8C" w14:textId="77777777" w:rsidR="0084296C" w:rsidRPr="00F70BA1" w:rsidRDefault="0084296C" w:rsidP="0084296C">
            <w:pPr>
              <w:pStyle w:val="a6"/>
              <w:tabs>
                <w:tab w:val="left" w:pos="1260"/>
              </w:tabs>
              <w:ind w:right="-48"/>
              <w:jc w:val="lef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E0514" w14:textId="49AD118A" w:rsidR="0084296C" w:rsidRPr="00F70BA1" w:rsidRDefault="0084296C" w:rsidP="00675AFF">
            <w:pPr>
              <w:tabs>
                <w:tab w:val="clear" w:pos="907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6D85B065" w14:textId="77777777" w:rsidR="0084296C" w:rsidRPr="00F70BA1" w:rsidRDefault="0084296C" w:rsidP="00675AFF">
            <w:pPr>
              <w:tabs>
                <w:tab w:val="clear" w:pos="907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D149E" w14:textId="0F86CA41" w:rsidR="0084296C" w:rsidRPr="00F70BA1" w:rsidRDefault="0084296C" w:rsidP="00675AFF">
            <w:pPr>
              <w:tabs>
                <w:tab w:val="clear" w:pos="907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7" w:type="dxa"/>
            <w:vAlign w:val="bottom"/>
          </w:tcPr>
          <w:p w14:paraId="229CCA0A" w14:textId="77777777" w:rsidR="0084296C" w:rsidRPr="00F70BA1" w:rsidRDefault="0084296C" w:rsidP="00675AFF">
            <w:pPr>
              <w:tabs>
                <w:tab w:val="clear" w:pos="907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73FFB6E6" w14:textId="4109E167" w:rsidR="0084296C" w:rsidRPr="00F70BA1" w:rsidRDefault="0084296C" w:rsidP="00675AFF">
            <w:pPr>
              <w:tabs>
                <w:tab w:val="clear" w:pos="907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66" w:type="dxa"/>
            <w:vAlign w:val="bottom"/>
          </w:tcPr>
          <w:p w14:paraId="34188A85" w14:textId="77777777" w:rsidR="0084296C" w:rsidRPr="00F70BA1" w:rsidRDefault="0084296C" w:rsidP="00675AFF">
            <w:pPr>
              <w:tabs>
                <w:tab w:val="clear" w:pos="907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C86D8A0" w14:textId="3318F254" w:rsidR="0084296C" w:rsidRPr="00F70BA1" w:rsidRDefault="0084296C" w:rsidP="00675AFF">
            <w:pPr>
              <w:tabs>
                <w:tab w:val="clear" w:pos="907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730311" w:rsidRPr="00F70BA1" w14:paraId="1D41EFDF" w14:textId="77777777" w:rsidTr="0084296C">
        <w:tc>
          <w:tcPr>
            <w:tcW w:w="4167" w:type="dxa"/>
          </w:tcPr>
          <w:p w14:paraId="522D130A" w14:textId="6A61BD64" w:rsidR="00730311" w:rsidRPr="00F70BA1" w:rsidRDefault="00730311" w:rsidP="00A5263F">
            <w:pPr>
              <w:pStyle w:val="a6"/>
              <w:tabs>
                <w:tab w:val="left" w:pos="1260"/>
              </w:tabs>
              <w:ind w:right="-48"/>
              <w:jc w:val="left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26403B27" w14:textId="77777777" w:rsidR="00730311" w:rsidRPr="00F70BA1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092A1CD1" w14:textId="77777777" w:rsidR="00730311" w:rsidRPr="00F70BA1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FA022A4" w14:textId="77777777" w:rsidR="00730311" w:rsidRPr="00F70BA1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2D5DC792" w14:textId="77777777" w:rsidR="00730311" w:rsidRPr="00F70BA1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01BDE54A" w14:textId="77777777" w:rsidR="00730311" w:rsidRPr="00F70BA1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6D11F2AA" w14:textId="77777777" w:rsidR="00730311" w:rsidRPr="00F70BA1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4975919" w14:textId="77777777" w:rsidR="00730311" w:rsidRPr="00F70BA1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4296C" w:rsidRPr="00F70BA1" w14:paraId="2F4E2011" w14:textId="77777777" w:rsidTr="0084296C">
        <w:tc>
          <w:tcPr>
            <w:tcW w:w="4167" w:type="dxa"/>
          </w:tcPr>
          <w:p w14:paraId="0A7B74CA" w14:textId="42AB939F" w:rsidR="0084296C" w:rsidRPr="00F70BA1" w:rsidRDefault="0084296C" w:rsidP="00A5263F">
            <w:pPr>
              <w:pStyle w:val="a6"/>
              <w:tabs>
                <w:tab w:val="left" w:pos="1260"/>
              </w:tabs>
              <w:ind w:right="-48"/>
              <w:jc w:val="left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 xml:space="preserve">ภาระผูกพันผลประโยชน์พนักงาน </w:t>
            </w: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lang w:val="en-US"/>
              </w:rPr>
              <w:t xml:space="preserve">- </w:t>
            </w: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ผู้บริหารสำคัญ</w:t>
            </w:r>
          </w:p>
        </w:tc>
        <w:tc>
          <w:tcPr>
            <w:tcW w:w="995" w:type="dxa"/>
            <w:vAlign w:val="bottom"/>
          </w:tcPr>
          <w:p w14:paraId="3D3C1764" w14:textId="77777777" w:rsidR="0084296C" w:rsidRPr="00F70BA1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455A1F09" w14:textId="77777777" w:rsidR="0084296C" w:rsidRPr="00F70BA1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D656F97" w14:textId="77777777" w:rsidR="0084296C" w:rsidRPr="00F70BA1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2776CD19" w14:textId="77777777" w:rsidR="0084296C" w:rsidRPr="00F70BA1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13A6F860" w14:textId="77777777" w:rsidR="0084296C" w:rsidRPr="00F70BA1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07932883" w14:textId="77777777" w:rsidR="0084296C" w:rsidRPr="00F70BA1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385CE75" w14:textId="77777777" w:rsidR="0084296C" w:rsidRPr="00F70BA1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5263F" w:rsidRPr="00F70BA1" w14:paraId="69A49FE0" w14:textId="77777777" w:rsidTr="00355D27">
        <w:tc>
          <w:tcPr>
            <w:tcW w:w="4167" w:type="dxa"/>
            <w:vAlign w:val="center"/>
          </w:tcPr>
          <w:p w14:paraId="4F5E4994" w14:textId="77777777" w:rsidR="00A5263F" w:rsidRPr="00F70BA1" w:rsidRDefault="00A5263F" w:rsidP="00A5263F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995" w:type="dxa"/>
            <w:tcBorders>
              <w:bottom w:val="single" w:sz="12" w:space="0" w:color="auto"/>
            </w:tcBorders>
            <w:vAlign w:val="bottom"/>
          </w:tcPr>
          <w:p w14:paraId="6F399392" w14:textId="75AA1F6F" w:rsidR="00A5263F" w:rsidRPr="003B5805" w:rsidRDefault="00A5263F" w:rsidP="00A52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B5805">
              <w:rPr>
                <w:rFonts w:ascii="BrowalliaUPC" w:hAnsi="BrowalliaUPC" w:cs="BrowalliaUPC"/>
                <w:sz w:val="28"/>
                <w:szCs w:val="28"/>
              </w:rPr>
              <w:t>2,818</w:t>
            </w:r>
          </w:p>
        </w:tc>
        <w:tc>
          <w:tcPr>
            <w:tcW w:w="243" w:type="dxa"/>
          </w:tcPr>
          <w:p w14:paraId="0EDF3BF5" w14:textId="77777777" w:rsidR="00A5263F" w:rsidRPr="003B5805" w:rsidRDefault="00A5263F" w:rsidP="00A52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vAlign w:val="bottom"/>
          </w:tcPr>
          <w:p w14:paraId="250BD97B" w14:textId="28F28760" w:rsidR="00A5263F" w:rsidRPr="003B5805" w:rsidRDefault="003B5805" w:rsidP="00A52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B5805">
              <w:rPr>
                <w:rFonts w:ascii="BrowalliaUPC" w:hAnsi="BrowalliaUPC" w:cs="BrowalliaUPC"/>
                <w:sz w:val="28"/>
                <w:szCs w:val="28"/>
              </w:rPr>
              <w:t>1,751</w:t>
            </w:r>
          </w:p>
        </w:tc>
        <w:tc>
          <w:tcPr>
            <w:tcW w:w="237" w:type="dxa"/>
          </w:tcPr>
          <w:p w14:paraId="52A3155B" w14:textId="77777777" w:rsidR="00A5263F" w:rsidRPr="003B5805" w:rsidRDefault="00A5263F" w:rsidP="00A52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12" w:space="0" w:color="auto"/>
            </w:tcBorders>
            <w:vAlign w:val="bottom"/>
          </w:tcPr>
          <w:p w14:paraId="55771D72" w14:textId="26D8DE16" w:rsidR="00A5263F" w:rsidRPr="003B5805" w:rsidRDefault="00A5263F" w:rsidP="00A52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B5805">
              <w:rPr>
                <w:rFonts w:ascii="BrowalliaUPC" w:hAnsi="BrowalliaUPC" w:cs="BrowalliaUPC"/>
                <w:sz w:val="28"/>
                <w:szCs w:val="28"/>
              </w:rPr>
              <w:t>2,818</w:t>
            </w:r>
          </w:p>
        </w:tc>
        <w:tc>
          <w:tcPr>
            <w:tcW w:w="266" w:type="dxa"/>
          </w:tcPr>
          <w:p w14:paraId="55B19300" w14:textId="77777777" w:rsidR="00A5263F" w:rsidRPr="00F70BA1" w:rsidRDefault="00A5263F" w:rsidP="00A52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12" w:space="0" w:color="auto"/>
            </w:tcBorders>
            <w:vAlign w:val="bottom"/>
          </w:tcPr>
          <w:p w14:paraId="1861591E" w14:textId="0DAED880" w:rsidR="00A5263F" w:rsidRPr="00F70BA1" w:rsidRDefault="003B5805" w:rsidP="00A52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1,751</w:t>
            </w:r>
          </w:p>
        </w:tc>
      </w:tr>
    </w:tbl>
    <w:p w14:paraId="6B963541" w14:textId="522DAD64" w:rsidR="00867702" w:rsidRPr="0091799A" w:rsidRDefault="00867702" w:rsidP="00867702">
      <w:pPr>
        <w:rPr>
          <w:rFonts w:ascii="BrowalliaUPC" w:hAnsi="BrowalliaUPC" w:cs="BrowalliaUPC"/>
          <w:sz w:val="28"/>
          <w:szCs w:val="28"/>
        </w:rPr>
      </w:pPr>
    </w:p>
    <w:p w14:paraId="7C85F97E" w14:textId="77777777" w:rsidR="00867702" w:rsidRPr="0091799A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91799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3AC152C8" w14:textId="77777777" w:rsidR="00867702" w:rsidRPr="0091799A" w:rsidRDefault="00867702" w:rsidP="0086770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  <w:lang w:val="th-TH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4"/>
        <w:gridCol w:w="1008"/>
        <w:gridCol w:w="252"/>
        <w:gridCol w:w="990"/>
        <w:gridCol w:w="236"/>
        <w:gridCol w:w="1024"/>
        <w:gridCol w:w="236"/>
        <w:gridCol w:w="1024"/>
      </w:tblGrid>
      <w:tr w:rsidR="00867702" w:rsidRPr="00F70BA1" w14:paraId="258A1D05" w14:textId="77777777" w:rsidTr="0091799A">
        <w:tc>
          <w:tcPr>
            <w:tcW w:w="4164" w:type="dxa"/>
          </w:tcPr>
          <w:p w14:paraId="25918DD0" w14:textId="77777777" w:rsidR="00867702" w:rsidRPr="00F70BA1" w:rsidRDefault="00867702" w:rsidP="00355D2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5BFA1F28" w14:textId="77777777" w:rsidR="00867702" w:rsidRPr="00F70BA1" w:rsidRDefault="00867702" w:rsidP="00355D27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67702" w:rsidRPr="00F70BA1" w14:paraId="7CACCFE4" w14:textId="77777777" w:rsidTr="0091799A">
        <w:tc>
          <w:tcPr>
            <w:tcW w:w="4164" w:type="dxa"/>
          </w:tcPr>
          <w:p w14:paraId="3E881A57" w14:textId="77777777" w:rsidR="00867702" w:rsidRPr="00F70BA1" w:rsidRDefault="00867702" w:rsidP="00355D2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6674710" w14:textId="77777777" w:rsidR="00867702" w:rsidRPr="00F70BA1" w:rsidRDefault="00867702" w:rsidP="00355D27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1DE0EB" w14:textId="77777777" w:rsidR="00867702" w:rsidRPr="00F70BA1" w:rsidRDefault="00867702" w:rsidP="00355D27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tcBorders>
              <w:bottom w:val="single" w:sz="4" w:space="0" w:color="auto"/>
            </w:tcBorders>
          </w:tcPr>
          <w:p w14:paraId="6C4A625F" w14:textId="77777777" w:rsidR="00867702" w:rsidRPr="00F70BA1" w:rsidRDefault="00867702" w:rsidP="00355D2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67702" w:rsidRPr="00F70BA1" w14:paraId="3C10916F" w14:textId="77777777" w:rsidTr="0091799A">
        <w:tc>
          <w:tcPr>
            <w:tcW w:w="4164" w:type="dxa"/>
          </w:tcPr>
          <w:p w14:paraId="0CB067ED" w14:textId="77777777" w:rsidR="00867702" w:rsidRPr="00F70BA1" w:rsidRDefault="00867702" w:rsidP="00355D2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F9994" w14:textId="77777777" w:rsidR="00867702" w:rsidRPr="00F70BA1" w:rsidRDefault="00867702" w:rsidP="00355D27">
            <w:pPr>
              <w:tabs>
                <w:tab w:val="clear" w:pos="907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2E03C298" w14:textId="77777777" w:rsidR="00867702" w:rsidRPr="00F70BA1" w:rsidRDefault="00867702" w:rsidP="00355D27">
            <w:pPr>
              <w:tabs>
                <w:tab w:val="clear" w:pos="907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D1669" w14:textId="77777777" w:rsidR="00867702" w:rsidRPr="00F70BA1" w:rsidRDefault="00867702" w:rsidP="00355D27">
            <w:pPr>
              <w:tabs>
                <w:tab w:val="clear" w:pos="907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6561A823" w14:textId="77777777" w:rsidR="00867702" w:rsidRPr="00F70BA1" w:rsidRDefault="00867702" w:rsidP="00355D27">
            <w:pPr>
              <w:tabs>
                <w:tab w:val="clear" w:pos="907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C396D" w14:textId="77777777" w:rsidR="00867702" w:rsidRPr="00F70BA1" w:rsidRDefault="00867702" w:rsidP="00355D27">
            <w:pPr>
              <w:tabs>
                <w:tab w:val="clear" w:pos="907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EB40E53" w14:textId="77777777" w:rsidR="00867702" w:rsidRPr="00F70BA1" w:rsidRDefault="00867702" w:rsidP="00355D27">
            <w:pPr>
              <w:tabs>
                <w:tab w:val="clear" w:pos="907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64637" w14:textId="77777777" w:rsidR="00867702" w:rsidRPr="00F70BA1" w:rsidRDefault="00867702" w:rsidP="00355D27">
            <w:pPr>
              <w:tabs>
                <w:tab w:val="clear" w:pos="907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867702" w:rsidRPr="00F70BA1" w14:paraId="673F29E7" w14:textId="77777777" w:rsidTr="0091799A">
        <w:trPr>
          <w:trHeight w:val="278"/>
        </w:trPr>
        <w:tc>
          <w:tcPr>
            <w:tcW w:w="4164" w:type="dxa"/>
          </w:tcPr>
          <w:p w14:paraId="62A826EA" w14:textId="77777777" w:rsidR="00867702" w:rsidRPr="00F70BA1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7E9C5CF" w14:textId="77777777" w:rsidR="00867702" w:rsidRPr="00F70BA1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  <w:tc>
          <w:tcPr>
            <w:tcW w:w="252" w:type="dxa"/>
          </w:tcPr>
          <w:p w14:paraId="0E567822" w14:textId="77777777" w:rsidR="00867702" w:rsidRPr="00F70BA1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4B7357" w14:textId="77777777" w:rsidR="00867702" w:rsidRPr="00F70BA1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  <w:tc>
          <w:tcPr>
            <w:tcW w:w="236" w:type="dxa"/>
          </w:tcPr>
          <w:p w14:paraId="379492EB" w14:textId="77777777" w:rsidR="00867702" w:rsidRPr="00F70BA1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9D511B1" w14:textId="77777777" w:rsidR="00867702" w:rsidRPr="00F70BA1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  <w:tc>
          <w:tcPr>
            <w:tcW w:w="236" w:type="dxa"/>
          </w:tcPr>
          <w:p w14:paraId="5E14A8B6" w14:textId="77777777" w:rsidR="00867702" w:rsidRPr="00F70BA1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9994028" w14:textId="77777777" w:rsidR="00867702" w:rsidRPr="00F70BA1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</w:tr>
      <w:tr w:rsidR="00AF2D4A" w:rsidRPr="00F70BA1" w14:paraId="4C587511" w14:textId="77777777" w:rsidTr="0091799A">
        <w:tc>
          <w:tcPr>
            <w:tcW w:w="4164" w:type="dxa"/>
          </w:tcPr>
          <w:p w14:paraId="7D3767EB" w14:textId="77777777" w:rsidR="00AF2D4A" w:rsidRPr="00F70BA1" w:rsidRDefault="00AF2D4A" w:rsidP="00AF2D4A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เงินสด</w:t>
            </w:r>
          </w:p>
        </w:tc>
        <w:tc>
          <w:tcPr>
            <w:tcW w:w="1008" w:type="dxa"/>
            <w:shd w:val="clear" w:color="auto" w:fill="auto"/>
          </w:tcPr>
          <w:p w14:paraId="519A9CE1" w14:textId="021015F4" w:rsidR="00AF2D4A" w:rsidRPr="00F70BA1" w:rsidRDefault="00510F27" w:rsidP="00AF2D4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287</w:t>
            </w:r>
          </w:p>
        </w:tc>
        <w:tc>
          <w:tcPr>
            <w:tcW w:w="252" w:type="dxa"/>
            <w:shd w:val="clear" w:color="auto" w:fill="auto"/>
          </w:tcPr>
          <w:p w14:paraId="33813CFB" w14:textId="77777777" w:rsidR="00AF2D4A" w:rsidRPr="00F70BA1" w:rsidRDefault="00AF2D4A" w:rsidP="00AF2D4A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0D297A" w14:textId="77777777" w:rsidR="00AF2D4A" w:rsidRPr="00F70BA1" w:rsidRDefault="00AF2D4A" w:rsidP="00AF2D4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509</w:t>
            </w:r>
          </w:p>
        </w:tc>
        <w:tc>
          <w:tcPr>
            <w:tcW w:w="236" w:type="dxa"/>
          </w:tcPr>
          <w:p w14:paraId="13FCDAF4" w14:textId="77777777" w:rsidR="00AF2D4A" w:rsidRPr="00F70BA1" w:rsidRDefault="00AF2D4A" w:rsidP="00AF2D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66688DDE" w14:textId="57CFD9F5" w:rsidR="00AF2D4A" w:rsidRPr="00F70BA1" w:rsidRDefault="00AF2D4A" w:rsidP="00AF2D4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268</w:t>
            </w:r>
          </w:p>
        </w:tc>
        <w:tc>
          <w:tcPr>
            <w:tcW w:w="236" w:type="dxa"/>
          </w:tcPr>
          <w:p w14:paraId="5417733B" w14:textId="77777777" w:rsidR="00AF2D4A" w:rsidRPr="00F70BA1" w:rsidRDefault="00AF2D4A" w:rsidP="00AF2D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22AC702F" w14:textId="77777777" w:rsidR="00AF2D4A" w:rsidRPr="00F70BA1" w:rsidRDefault="00AF2D4A" w:rsidP="00AF2D4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269</w:t>
            </w:r>
          </w:p>
        </w:tc>
      </w:tr>
      <w:tr w:rsidR="00AF2D4A" w:rsidRPr="00F70BA1" w14:paraId="357184E3" w14:textId="77777777" w:rsidTr="0091799A">
        <w:tc>
          <w:tcPr>
            <w:tcW w:w="4164" w:type="dxa"/>
          </w:tcPr>
          <w:p w14:paraId="788FFDA4" w14:textId="77777777" w:rsidR="00AF2D4A" w:rsidRPr="00F70BA1" w:rsidRDefault="00AF2D4A" w:rsidP="00AF2D4A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เงินฝากธนาคาร</w:t>
            </w:r>
          </w:p>
        </w:tc>
        <w:tc>
          <w:tcPr>
            <w:tcW w:w="1008" w:type="dxa"/>
            <w:shd w:val="clear" w:color="auto" w:fill="auto"/>
          </w:tcPr>
          <w:p w14:paraId="47026F12" w14:textId="77777777" w:rsidR="00AF2D4A" w:rsidRPr="00F70BA1" w:rsidRDefault="00AF2D4A" w:rsidP="00AF2D4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436BCDFF" w14:textId="77777777" w:rsidR="00AF2D4A" w:rsidRPr="00F70BA1" w:rsidRDefault="00AF2D4A" w:rsidP="00AF2D4A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CA7BEB" w14:textId="77777777" w:rsidR="00AF2D4A" w:rsidRPr="00F70BA1" w:rsidRDefault="00AF2D4A" w:rsidP="00AF2D4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09667" w14:textId="77777777" w:rsidR="00AF2D4A" w:rsidRPr="00F70BA1" w:rsidRDefault="00AF2D4A" w:rsidP="00AF2D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1996B175" w14:textId="77777777" w:rsidR="00AF2D4A" w:rsidRPr="00F70BA1" w:rsidRDefault="00AF2D4A" w:rsidP="00AF2D4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228648" w14:textId="77777777" w:rsidR="00AF2D4A" w:rsidRPr="00F70BA1" w:rsidRDefault="00AF2D4A" w:rsidP="00AF2D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58865B83" w14:textId="77777777" w:rsidR="00AF2D4A" w:rsidRPr="00F70BA1" w:rsidRDefault="00AF2D4A" w:rsidP="00AF2D4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10F27" w:rsidRPr="00F70BA1" w14:paraId="16712136" w14:textId="77777777" w:rsidTr="0091799A">
        <w:tc>
          <w:tcPr>
            <w:tcW w:w="4164" w:type="dxa"/>
          </w:tcPr>
          <w:p w14:paraId="5F03B934" w14:textId="77777777" w:rsidR="00510F27" w:rsidRPr="00F70BA1" w:rsidRDefault="00510F27" w:rsidP="00E3758D">
            <w:pPr>
              <w:tabs>
                <w:tab w:val="num" w:pos="540"/>
              </w:tabs>
              <w:spacing w:line="240" w:lineRule="auto"/>
              <w:ind w:firstLine="169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E4D755" w14:textId="22D844C2" w:rsidR="00510F27" w:rsidRPr="00F70BA1" w:rsidRDefault="00510F27" w:rsidP="00510F2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10F27">
              <w:rPr>
                <w:rFonts w:ascii="BrowalliaUPC" w:hAnsi="BrowalliaUPC" w:cs="BrowalliaUPC"/>
                <w:sz w:val="28"/>
                <w:szCs w:val="28"/>
              </w:rPr>
              <w:t xml:space="preserve">   94,438 </w:t>
            </w:r>
          </w:p>
        </w:tc>
        <w:tc>
          <w:tcPr>
            <w:tcW w:w="252" w:type="dxa"/>
            <w:shd w:val="clear" w:color="auto" w:fill="auto"/>
          </w:tcPr>
          <w:p w14:paraId="6225B0BE" w14:textId="77777777" w:rsidR="00510F27" w:rsidRPr="00F70BA1" w:rsidRDefault="00510F27" w:rsidP="00510F27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FA5332" w14:textId="77777777" w:rsidR="00510F27" w:rsidRPr="00F70BA1" w:rsidRDefault="00510F27" w:rsidP="00510F2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10,914</w:t>
            </w:r>
          </w:p>
        </w:tc>
        <w:tc>
          <w:tcPr>
            <w:tcW w:w="236" w:type="dxa"/>
          </w:tcPr>
          <w:p w14:paraId="50568DC3" w14:textId="77777777" w:rsidR="00510F27" w:rsidRPr="00F70BA1" w:rsidRDefault="00510F27" w:rsidP="00510F2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2389618F" w14:textId="24849AAD" w:rsidR="00510F27" w:rsidRPr="00F70BA1" w:rsidRDefault="00510F27" w:rsidP="00510F2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92,225</w:t>
            </w:r>
          </w:p>
        </w:tc>
        <w:tc>
          <w:tcPr>
            <w:tcW w:w="236" w:type="dxa"/>
          </w:tcPr>
          <w:p w14:paraId="68707E1E" w14:textId="77777777" w:rsidR="00510F27" w:rsidRPr="00F70BA1" w:rsidRDefault="00510F27" w:rsidP="00510F2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3EA33691" w14:textId="77777777" w:rsidR="00510F27" w:rsidRPr="00F70BA1" w:rsidRDefault="00510F27" w:rsidP="00510F2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8,638</w:t>
            </w:r>
          </w:p>
        </w:tc>
      </w:tr>
      <w:tr w:rsidR="00510F27" w:rsidRPr="00F70BA1" w14:paraId="74052D82" w14:textId="77777777" w:rsidTr="0091799A">
        <w:tc>
          <w:tcPr>
            <w:tcW w:w="4164" w:type="dxa"/>
          </w:tcPr>
          <w:p w14:paraId="0D13C181" w14:textId="77777777" w:rsidR="00510F27" w:rsidRPr="00F70BA1" w:rsidRDefault="00510F27" w:rsidP="00E3758D">
            <w:pPr>
              <w:tabs>
                <w:tab w:val="num" w:pos="540"/>
              </w:tabs>
              <w:spacing w:line="240" w:lineRule="auto"/>
              <w:ind w:firstLine="169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F31DC5" w14:textId="5DD28677" w:rsidR="00510F27" w:rsidRPr="00F70BA1" w:rsidRDefault="00510F27" w:rsidP="00510F2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10F27">
              <w:rPr>
                <w:rFonts w:ascii="BrowalliaUPC" w:hAnsi="BrowalliaUPC" w:cs="BrowalliaUPC"/>
                <w:sz w:val="28"/>
                <w:szCs w:val="28"/>
              </w:rPr>
              <w:t xml:space="preserve">   39,53</w:t>
            </w:r>
            <w:r w:rsidR="00871CE8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Pr="00510F2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14:paraId="0EC9F958" w14:textId="77777777" w:rsidR="00510F27" w:rsidRPr="00F70BA1" w:rsidRDefault="00510F27" w:rsidP="00510F27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6F5239" w14:textId="77777777" w:rsidR="00510F27" w:rsidRPr="00F70BA1" w:rsidRDefault="00510F27" w:rsidP="00510F2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3,929</w:t>
            </w:r>
          </w:p>
        </w:tc>
        <w:tc>
          <w:tcPr>
            <w:tcW w:w="236" w:type="dxa"/>
          </w:tcPr>
          <w:p w14:paraId="4AB249D2" w14:textId="77777777" w:rsidR="00510F27" w:rsidRPr="00F70BA1" w:rsidRDefault="00510F27" w:rsidP="00510F2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34C6D388" w14:textId="2F3CA2F5" w:rsidR="00510F27" w:rsidRPr="00F70BA1" w:rsidRDefault="00510F27" w:rsidP="00510F2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39,360</w:t>
            </w:r>
          </w:p>
        </w:tc>
        <w:tc>
          <w:tcPr>
            <w:tcW w:w="236" w:type="dxa"/>
          </w:tcPr>
          <w:p w14:paraId="4AADE4DE" w14:textId="77777777" w:rsidR="00510F27" w:rsidRPr="00F70BA1" w:rsidRDefault="00510F27" w:rsidP="00510F2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0C31F809" w14:textId="77777777" w:rsidR="00510F27" w:rsidRPr="00F70BA1" w:rsidRDefault="00510F27" w:rsidP="00510F2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2,962</w:t>
            </w:r>
          </w:p>
        </w:tc>
      </w:tr>
      <w:tr w:rsidR="00510F27" w:rsidRPr="00F70BA1" w14:paraId="3B6BCE7D" w14:textId="77777777" w:rsidTr="0091799A">
        <w:tc>
          <w:tcPr>
            <w:tcW w:w="4164" w:type="dxa"/>
          </w:tcPr>
          <w:p w14:paraId="05AFD5EE" w14:textId="77777777" w:rsidR="00510F27" w:rsidRPr="00F70BA1" w:rsidRDefault="00510F27" w:rsidP="00510F27">
            <w:pPr>
              <w:tabs>
                <w:tab w:val="left" w:pos="126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AECF1F" w14:textId="707D61B6" w:rsidR="00510F27" w:rsidRPr="00F70BA1" w:rsidRDefault="00510F27" w:rsidP="00510F2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10F27">
              <w:rPr>
                <w:rFonts w:ascii="BrowalliaUPC" w:hAnsi="BrowalliaUPC" w:cs="BrowalliaUPC"/>
                <w:sz w:val="28"/>
                <w:szCs w:val="28"/>
              </w:rPr>
              <w:t xml:space="preserve">         93 </w:t>
            </w:r>
          </w:p>
        </w:tc>
        <w:tc>
          <w:tcPr>
            <w:tcW w:w="252" w:type="dxa"/>
            <w:shd w:val="clear" w:color="auto" w:fill="auto"/>
          </w:tcPr>
          <w:p w14:paraId="5E4CB2EC" w14:textId="77777777" w:rsidR="00510F27" w:rsidRPr="00F70BA1" w:rsidRDefault="00510F27" w:rsidP="00510F27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78FFB2" w14:textId="77777777" w:rsidR="00510F27" w:rsidRPr="00F70BA1" w:rsidRDefault="00510F27" w:rsidP="00510F2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92</w:t>
            </w:r>
          </w:p>
        </w:tc>
        <w:tc>
          <w:tcPr>
            <w:tcW w:w="236" w:type="dxa"/>
          </w:tcPr>
          <w:p w14:paraId="1FF62216" w14:textId="77777777" w:rsidR="00510F27" w:rsidRPr="00F70BA1" w:rsidRDefault="00510F27" w:rsidP="00510F2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40867857" w14:textId="1002EF4C" w:rsidR="00510F27" w:rsidRPr="00F70BA1" w:rsidRDefault="00510F27" w:rsidP="00510F2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C36CFD" w14:textId="77777777" w:rsidR="00510F27" w:rsidRPr="00F70BA1" w:rsidRDefault="00510F27" w:rsidP="00510F2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4138CF0C" w14:textId="77777777" w:rsidR="00510F27" w:rsidRPr="00F70BA1" w:rsidRDefault="00510F27" w:rsidP="00510F2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F2D4A" w:rsidRPr="00F70BA1" w14:paraId="00CF069B" w14:textId="77777777" w:rsidTr="0091799A">
        <w:tc>
          <w:tcPr>
            <w:tcW w:w="4164" w:type="dxa"/>
            <w:vAlign w:val="center"/>
          </w:tcPr>
          <w:p w14:paraId="31DD54B2" w14:textId="77777777" w:rsidR="00AF2D4A" w:rsidRPr="00F70BA1" w:rsidRDefault="00AF2D4A" w:rsidP="00AF2D4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3070EDA" w14:textId="07F74CB9" w:rsidR="00AF2D4A" w:rsidRPr="00F70BA1" w:rsidRDefault="00510F27" w:rsidP="00AF2D4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134,34</w:t>
            </w:r>
            <w:r w:rsidR="00871CE8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10D1810A" w14:textId="77777777" w:rsidR="00AF2D4A" w:rsidRPr="00F70BA1" w:rsidRDefault="00AF2D4A" w:rsidP="00AF2D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5006D1" w14:textId="77777777" w:rsidR="00AF2D4A" w:rsidRPr="00F70BA1" w:rsidRDefault="00AF2D4A" w:rsidP="00AF2D4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15,444</w:t>
            </w:r>
          </w:p>
        </w:tc>
        <w:tc>
          <w:tcPr>
            <w:tcW w:w="236" w:type="dxa"/>
          </w:tcPr>
          <w:p w14:paraId="292263E2" w14:textId="77777777" w:rsidR="00AF2D4A" w:rsidRPr="00F70BA1" w:rsidRDefault="00AF2D4A" w:rsidP="00AF2D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12" w:space="0" w:color="auto"/>
            </w:tcBorders>
          </w:tcPr>
          <w:p w14:paraId="275E946B" w14:textId="1792F648" w:rsidR="00AF2D4A" w:rsidRPr="00F70BA1" w:rsidRDefault="00AF2D4A" w:rsidP="00AF2D4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131,853</w:t>
            </w:r>
          </w:p>
        </w:tc>
        <w:tc>
          <w:tcPr>
            <w:tcW w:w="236" w:type="dxa"/>
          </w:tcPr>
          <w:p w14:paraId="72709300" w14:textId="77777777" w:rsidR="00AF2D4A" w:rsidRPr="00F70BA1" w:rsidRDefault="00AF2D4A" w:rsidP="00AF2D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12" w:space="0" w:color="auto"/>
            </w:tcBorders>
          </w:tcPr>
          <w:p w14:paraId="63C467CD" w14:textId="77777777" w:rsidR="00AF2D4A" w:rsidRPr="00F70BA1" w:rsidRDefault="00AF2D4A" w:rsidP="00AF2D4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11,869</w:t>
            </w:r>
          </w:p>
        </w:tc>
      </w:tr>
    </w:tbl>
    <w:p w14:paraId="1891CB0C" w14:textId="3FD6BF9B" w:rsidR="00B800E5" w:rsidRDefault="00B800E5" w:rsidP="00B800E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21068771" w14:textId="77777777" w:rsidR="00F40B5B" w:rsidRDefault="00F40B5B" w:rsidP="00B800E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56C6E2AB" w14:textId="77777777" w:rsidR="00F40B5B" w:rsidRDefault="00F40B5B" w:rsidP="00B800E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426DFE30" w14:textId="77777777" w:rsidR="00F40B5B" w:rsidRDefault="00F40B5B" w:rsidP="00B800E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487C92A1" w14:textId="77777777" w:rsidR="00F40B5B" w:rsidRDefault="00F40B5B" w:rsidP="00B800E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46A120A4" w14:textId="77777777" w:rsidR="00F40B5B" w:rsidRDefault="00F40B5B" w:rsidP="00B800E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4228CB21" w14:textId="6E9D033A" w:rsidR="00867702" w:rsidRPr="00173C7E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  <w:r w:rsidRPr="00173C7E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ลูกหนี้การค้า</w:t>
      </w:r>
    </w:p>
    <w:p w14:paraId="320592CF" w14:textId="77777777" w:rsidR="00867702" w:rsidRPr="00173C7E" w:rsidRDefault="00867702" w:rsidP="008677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500"/>
        </w:tabs>
        <w:spacing w:line="240" w:lineRule="auto"/>
        <w:ind w:left="644"/>
        <w:jc w:val="thaiDistribute"/>
        <w:rPr>
          <w:rFonts w:ascii="BrowalliaUPC" w:eastAsia="Cordia New" w:hAnsi="BrowalliaUPC" w:cs="BrowalliaUPC"/>
          <w:sz w:val="28"/>
          <w:szCs w:val="28"/>
          <w:u w:val="single"/>
          <w:lang w:eastAsia="th-TH"/>
        </w:rPr>
      </w:pPr>
      <w:r w:rsidRPr="00173C7E">
        <w:rPr>
          <w:rFonts w:ascii="BrowalliaUPC" w:hAnsi="BrowalliaUPC" w:cs="BrowalliaUPC"/>
          <w:noProof/>
          <w:sz w:val="28"/>
          <w:szCs w:val="28"/>
        </w:rPr>
        <w:t xml:space="preserve">   </w:t>
      </w:r>
    </w:p>
    <w:p w14:paraId="1ADDDAE1" w14:textId="77777777" w:rsidR="00867702" w:rsidRPr="00173C7E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173C7E">
        <w:rPr>
          <w:rFonts w:ascii="BrowalliaUPC" w:hAnsi="BrowalliaUPC" w:cs="BrowalliaUPC"/>
          <w:sz w:val="28"/>
          <w:szCs w:val="28"/>
          <w:cs/>
          <w:lang w:val="en-GB"/>
        </w:rPr>
        <w:t xml:space="preserve">ยอดคงเหลือ ณ วันที่ </w:t>
      </w:r>
      <w:r w:rsidRPr="00173C7E">
        <w:rPr>
          <w:rFonts w:ascii="BrowalliaUPC" w:hAnsi="BrowalliaUPC" w:cs="BrowalliaUPC"/>
          <w:sz w:val="28"/>
          <w:szCs w:val="28"/>
          <w:lang w:val="en-GB"/>
        </w:rPr>
        <w:t>31</w:t>
      </w:r>
      <w:r w:rsidRPr="00173C7E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173C7E">
        <w:rPr>
          <w:rFonts w:ascii="BrowalliaUPC" w:hAnsi="BrowalliaUPC" w:cs="BrowalliaUPC"/>
          <w:sz w:val="28"/>
          <w:szCs w:val="28"/>
          <w:lang w:val="en-GB"/>
        </w:rPr>
        <w:t>256</w:t>
      </w:r>
      <w:r w:rsidRPr="00173C7E">
        <w:rPr>
          <w:rFonts w:ascii="BrowalliaUPC" w:hAnsi="BrowalliaUPC" w:cs="BrowalliaUPC"/>
          <w:sz w:val="28"/>
          <w:szCs w:val="28"/>
        </w:rPr>
        <w:t>4</w:t>
      </w:r>
      <w:r w:rsidRPr="00173C7E">
        <w:rPr>
          <w:rFonts w:ascii="BrowalliaUPC" w:hAnsi="BrowalliaUPC" w:cs="BrowalliaUPC"/>
          <w:sz w:val="28"/>
          <w:szCs w:val="28"/>
          <w:cs/>
          <w:lang w:val="en-GB"/>
        </w:rPr>
        <w:t xml:space="preserve"> และ </w:t>
      </w:r>
      <w:r w:rsidRPr="00173C7E">
        <w:rPr>
          <w:rFonts w:ascii="BrowalliaUPC" w:hAnsi="BrowalliaUPC" w:cs="BrowalliaUPC"/>
          <w:sz w:val="28"/>
          <w:szCs w:val="28"/>
          <w:lang w:val="en-GB"/>
        </w:rPr>
        <w:t>2563</w:t>
      </w:r>
      <w:r w:rsidRPr="00173C7E">
        <w:rPr>
          <w:rFonts w:ascii="BrowalliaUPC" w:hAnsi="BrowalliaUPC" w:cs="BrowalliaUPC"/>
          <w:sz w:val="28"/>
          <w:szCs w:val="28"/>
          <w:cs/>
          <w:lang w:val="en-GB"/>
        </w:rPr>
        <w:t xml:space="preserve"> แยกตามอายุหนี้ที่ค้างชำระได้ดังนี้</w:t>
      </w:r>
    </w:p>
    <w:p w14:paraId="4C22AEBF" w14:textId="77777777" w:rsidR="00867702" w:rsidRPr="00173C7E" w:rsidRDefault="00867702" w:rsidP="00867702">
      <w:pPr>
        <w:tabs>
          <w:tab w:val="clear" w:pos="454"/>
          <w:tab w:val="left" w:pos="450"/>
        </w:tabs>
        <w:spacing w:line="240" w:lineRule="auto"/>
        <w:ind w:left="426" w:firstLine="24"/>
        <w:rPr>
          <w:rFonts w:ascii="BrowalliaUPC" w:hAnsi="BrowalliaUPC" w:cs="BrowalliaUPC"/>
          <w:sz w:val="28"/>
          <w:szCs w:val="28"/>
        </w:rPr>
      </w:pPr>
    </w:p>
    <w:tbl>
      <w:tblPr>
        <w:tblW w:w="8906" w:type="dxa"/>
        <w:tblInd w:w="450" w:type="dxa"/>
        <w:tblLook w:val="01E0" w:firstRow="1" w:lastRow="1" w:firstColumn="1" w:lastColumn="1" w:noHBand="0" w:noVBand="0"/>
      </w:tblPr>
      <w:tblGrid>
        <w:gridCol w:w="3519"/>
        <w:gridCol w:w="1134"/>
        <w:gridCol w:w="284"/>
        <w:gridCol w:w="1134"/>
        <w:gridCol w:w="283"/>
        <w:gridCol w:w="1134"/>
        <w:gridCol w:w="284"/>
        <w:gridCol w:w="1134"/>
      </w:tblGrid>
      <w:tr w:rsidR="00867702" w:rsidRPr="00173C7E" w14:paraId="09C39520" w14:textId="77777777" w:rsidTr="00A408BA">
        <w:tc>
          <w:tcPr>
            <w:tcW w:w="3519" w:type="dxa"/>
          </w:tcPr>
          <w:p w14:paraId="6996BA63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87" w:type="dxa"/>
            <w:gridSpan w:val="7"/>
          </w:tcPr>
          <w:p w14:paraId="56796279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867702" w:rsidRPr="00173C7E" w14:paraId="1A7F18B5" w14:textId="77777777" w:rsidTr="00A408BA">
        <w:trPr>
          <w:trHeight w:val="351"/>
        </w:trPr>
        <w:tc>
          <w:tcPr>
            <w:tcW w:w="3519" w:type="dxa"/>
          </w:tcPr>
          <w:p w14:paraId="2F3CA5F2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44B70D08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D7BB6C3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4E1F1BEC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67702" w:rsidRPr="00173C7E" w14:paraId="7230A350" w14:textId="77777777" w:rsidTr="00A408BA">
        <w:trPr>
          <w:trHeight w:val="351"/>
        </w:trPr>
        <w:tc>
          <w:tcPr>
            <w:tcW w:w="3519" w:type="dxa"/>
          </w:tcPr>
          <w:p w14:paraId="18E3A7C8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A856D4" w14:textId="77777777" w:rsidR="00867702" w:rsidRPr="00173C7E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84" w:type="dxa"/>
            <w:vAlign w:val="bottom"/>
          </w:tcPr>
          <w:p w14:paraId="0518058B" w14:textId="77777777" w:rsidR="00867702" w:rsidRPr="00173C7E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996929" w14:textId="77777777" w:rsidR="00867702" w:rsidRPr="00173C7E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3" w:type="dxa"/>
            <w:vAlign w:val="bottom"/>
          </w:tcPr>
          <w:p w14:paraId="6963FE31" w14:textId="77777777" w:rsidR="00867702" w:rsidRPr="00173C7E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1B95C3" w14:textId="77777777" w:rsidR="00867702" w:rsidRPr="00173C7E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84" w:type="dxa"/>
            <w:vAlign w:val="bottom"/>
          </w:tcPr>
          <w:p w14:paraId="094D2C44" w14:textId="77777777" w:rsidR="00867702" w:rsidRPr="00173C7E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A7D8AF" w14:textId="77777777" w:rsidR="00867702" w:rsidRPr="00173C7E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867702" w:rsidRPr="00173C7E" w14:paraId="14549B9C" w14:textId="77777777" w:rsidTr="003B3DAA">
        <w:trPr>
          <w:trHeight w:hRule="exact" w:val="280"/>
        </w:trPr>
        <w:tc>
          <w:tcPr>
            <w:tcW w:w="3519" w:type="dxa"/>
          </w:tcPr>
          <w:p w14:paraId="4EF62A13" w14:textId="77777777" w:rsidR="00867702" w:rsidRPr="00173C7E" w:rsidRDefault="00867702" w:rsidP="00A408B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B8F80A" w14:textId="77777777" w:rsidR="00867702" w:rsidRPr="00173C7E" w:rsidRDefault="00867702" w:rsidP="00A408B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106901" w14:textId="77777777" w:rsidR="00867702" w:rsidRPr="00173C7E" w:rsidRDefault="00867702" w:rsidP="00A408B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B992F3F" w14:textId="77777777" w:rsidR="00867702" w:rsidRPr="00173C7E" w:rsidRDefault="00867702" w:rsidP="00A408B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B63C3C" w14:textId="77777777" w:rsidR="00867702" w:rsidRPr="00173C7E" w:rsidRDefault="00867702" w:rsidP="00A408B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31940E" w14:textId="77777777" w:rsidR="00867702" w:rsidRPr="00173C7E" w:rsidRDefault="00867702" w:rsidP="00A408B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0990CA" w14:textId="77777777" w:rsidR="00867702" w:rsidRPr="00173C7E" w:rsidRDefault="00867702" w:rsidP="00A408B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045598" w14:textId="77777777" w:rsidR="00867702" w:rsidRPr="00173C7E" w:rsidRDefault="00867702" w:rsidP="00A408B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501823" w:rsidRPr="00173C7E" w14:paraId="05471C1E" w14:textId="77777777" w:rsidTr="00127C5A">
        <w:trPr>
          <w:trHeight w:val="113"/>
        </w:trPr>
        <w:tc>
          <w:tcPr>
            <w:tcW w:w="3519" w:type="dxa"/>
          </w:tcPr>
          <w:p w14:paraId="0CE27F06" w14:textId="77777777" w:rsidR="00501823" w:rsidRPr="00173C7E" w:rsidRDefault="00501823" w:rsidP="00501823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2FCA5D" w14:textId="3AB6AF4C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 xml:space="preserve">   174,39</w:t>
            </w:r>
            <w:r w:rsidR="004A6936" w:rsidRPr="00173C7E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173C7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0C73530A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F4566C6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245,396</w:t>
            </w:r>
          </w:p>
        </w:tc>
        <w:tc>
          <w:tcPr>
            <w:tcW w:w="283" w:type="dxa"/>
          </w:tcPr>
          <w:p w14:paraId="64847FFC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2EE061" w14:textId="509C5FF8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 xml:space="preserve">    163,745</w:t>
            </w:r>
          </w:p>
        </w:tc>
        <w:tc>
          <w:tcPr>
            <w:tcW w:w="284" w:type="dxa"/>
          </w:tcPr>
          <w:p w14:paraId="0362D06B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0E250EC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232,372</w:t>
            </w:r>
          </w:p>
        </w:tc>
      </w:tr>
      <w:tr w:rsidR="00501823" w:rsidRPr="00173C7E" w14:paraId="20BAE0AB" w14:textId="77777777" w:rsidTr="00127C5A">
        <w:trPr>
          <w:trHeight w:val="113"/>
        </w:trPr>
        <w:tc>
          <w:tcPr>
            <w:tcW w:w="3519" w:type="dxa"/>
          </w:tcPr>
          <w:p w14:paraId="140E6F16" w14:textId="77777777" w:rsidR="00501823" w:rsidRPr="00173C7E" w:rsidRDefault="00501823" w:rsidP="00501823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C86935" w14:textId="730CC6F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284" w:type="dxa"/>
            <w:shd w:val="clear" w:color="auto" w:fill="auto"/>
          </w:tcPr>
          <w:p w14:paraId="0B78D208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51E3649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63154F16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87F6BA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52112173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3D177C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501823" w:rsidRPr="00173C7E" w14:paraId="28F8A9BF" w14:textId="77777777" w:rsidTr="00127C5A">
        <w:trPr>
          <w:trHeight w:val="113"/>
        </w:trPr>
        <w:tc>
          <w:tcPr>
            <w:tcW w:w="3519" w:type="dxa"/>
          </w:tcPr>
          <w:p w14:paraId="3C49B3E6" w14:textId="77777777" w:rsidR="00501823" w:rsidRPr="00173C7E" w:rsidRDefault="00501823" w:rsidP="00501823">
            <w:pPr>
              <w:pStyle w:val="Footer"/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น้อยกว่า </w:t>
            </w:r>
            <w:r w:rsidRPr="00173C7E">
              <w:rPr>
                <w:rFonts w:ascii="BrowalliaUPC" w:hAnsi="BrowalliaUPC" w:cs="BrowalliaUPC"/>
                <w:sz w:val="28"/>
                <w:szCs w:val="28"/>
              </w:rPr>
              <w:t xml:space="preserve">3 </w:t>
            </w: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745BC" w14:textId="7DFDCA78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 xml:space="preserve">    200,688 </w:t>
            </w:r>
          </w:p>
        </w:tc>
        <w:tc>
          <w:tcPr>
            <w:tcW w:w="284" w:type="dxa"/>
            <w:shd w:val="clear" w:color="auto" w:fill="auto"/>
          </w:tcPr>
          <w:p w14:paraId="4A8B2C91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8398679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162,644</w:t>
            </w:r>
          </w:p>
        </w:tc>
        <w:tc>
          <w:tcPr>
            <w:tcW w:w="283" w:type="dxa"/>
          </w:tcPr>
          <w:p w14:paraId="31E8BAF5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590B2A" w14:textId="65E1B3D4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193,579</w:t>
            </w:r>
          </w:p>
        </w:tc>
        <w:tc>
          <w:tcPr>
            <w:tcW w:w="284" w:type="dxa"/>
          </w:tcPr>
          <w:p w14:paraId="1B0E3303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C7AB06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154,080</w:t>
            </w:r>
          </w:p>
        </w:tc>
      </w:tr>
      <w:tr w:rsidR="00501823" w:rsidRPr="00173C7E" w14:paraId="21976661" w14:textId="77777777" w:rsidTr="00127C5A">
        <w:trPr>
          <w:trHeight w:val="113"/>
        </w:trPr>
        <w:tc>
          <w:tcPr>
            <w:tcW w:w="3519" w:type="dxa"/>
          </w:tcPr>
          <w:p w14:paraId="6694D070" w14:textId="77777777" w:rsidR="00501823" w:rsidRPr="00173C7E" w:rsidRDefault="00501823" w:rsidP="00501823">
            <w:pPr>
              <w:pStyle w:val="Footer"/>
              <w:tabs>
                <w:tab w:val="left" w:pos="600"/>
              </w:tabs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Pr="00173C7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>–</w:t>
            </w:r>
            <w:r w:rsidRPr="00173C7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6 </w:t>
            </w:r>
            <w:r w:rsidRPr="00173C7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0D4089" w14:textId="13A569A0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 xml:space="preserve">     31,712 </w:t>
            </w:r>
          </w:p>
        </w:tc>
        <w:tc>
          <w:tcPr>
            <w:tcW w:w="284" w:type="dxa"/>
            <w:shd w:val="clear" w:color="auto" w:fill="auto"/>
          </w:tcPr>
          <w:p w14:paraId="7571BE87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7A73D80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59,301</w:t>
            </w:r>
          </w:p>
        </w:tc>
        <w:tc>
          <w:tcPr>
            <w:tcW w:w="283" w:type="dxa"/>
          </w:tcPr>
          <w:p w14:paraId="55EF2619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957BAD" w14:textId="1EBCC5B4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28,416</w:t>
            </w:r>
          </w:p>
        </w:tc>
        <w:tc>
          <w:tcPr>
            <w:tcW w:w="284" w:type="dxa"/>
          </w:tcPr>
          <w:p w14:paraId="4BB67995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2632BE3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56,071</w:t>
            </w:r>
          </w:p>
        </w:tc>
      </w:tr>
      <w:tr w:rsidR="00501823" w:rsidRPr="00173C7E" w14:paraId="659C6A49" w14:textId="77777777" w:rsidTr="00127C5A">
        <w:trPr>
          <w:trHeight w:val="113"/>
        </w:trPr>
        <w:tc>
          <w:tcPr>
            <w:tcW w:w="3519" w:type="dxa"/>
          </w:tcPr>
          <w:p w14:paraId="483F5295" w14:textId="77777777" w:rsidR="00501823" w:rsidRPr="00173C7E" w:rsidRDefault="00501823" w:rsidP="00501823">
            <w:pPr>
              <w:pStyle w:val="Footer"/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Pr="00173C7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>–</w:t>
            </w:r>
            <w:r w:rsidRPr="00173C7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12 </w:t>
            </w:r>
            <w:r w:rsidRPr="00173C7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4FF293" w14:textId="441F988A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 xml:space="preserve">     38,438 </w:t>
            </w:r>
          </w:p>
        </w:tc>
        <w:tc>
          <w:tcPr>
            <w:tcW w:w="284" w:type="dxa"/>
            <w:shd w:val="clear" w:color="auto" w:fill="auto"/>
          </w:tcPr>
          <w:p w14:paraId="5619C013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EA8E77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25,260</w:t>
            </w:r>
          </w:p>
        </w:tc>
        <w:tc>
          <w:tcPr>
            <w:tcW w:w="283" w:type="dxa"/>
          </w:tcPr>
          <w:p w14:paraId="256844D9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25F59A" w14:textId="4AF93D44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38,154</w:t>
            </w:r>
          </w:p>
        </w:tc>
        <w:tc>
          <w:tcPr>
            <w:tcW w:w="284" w:type="dxa"/>
          </w:tcPr>
          <w:p w14:paraId="474BD456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1DB458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22,889</w:t>
            </w:r>
          </w:p>
        </w:tc>
      </w:tr>
      <w:tr w:rsidR="00501823" w:rsidRPr="00173C7E" w14:paraId="417D5068" w14:textId="77777777" w:rsidTr="00127C5A">
        <w:trPr>
          <w:trHeight w:val="113"/>
        </w:trPr>
        <w:tc>
          <w:tcPr>
            <w:tcW w:w="3519" w:type="dxa"/>
          </w:tcPr>
          <w:p w14:paraId="3CA655F3" w14:textId="77777777" w:rsidR="00501823" w:rsidRPr="00173C7E" w:rsidRDefault="00501823" w:rsidP="00501823">
            <w:pPr>
              <w:pStyle w:val="Footer"/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มากกว่า </w:t>
            </w: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12 </w:t>
            </w:r>
            <w:r w:rsidRPr="00173C7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3C268A" w14:textId="006D5700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 xml:space="preserve">       7,048 </w:t>
            </w:r>
          </w:p>
        </w:tc>
        <w:tc>
          <w:tcPr>
            <w:tcW w:w="284" w:type="dxa"/>
            <w:shd w:val="clear" w:color="auto" w:fill="auto"/>
          </w:tcPr>
          <w:p w14:paraId="229F5F1D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10B35A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99,830</w:t>
            </w:r>
          </w:p>
        </w:tc>
        <w:tc>
          <w:tcPr>
            <w:tcW w:w="283" w:type="dxa"/>
          </w:tcPr>
          <w:p w14:paraId="36BD590A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90DAA34" w14:textId="56B0405B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6,989</w:t>
            </w:r>
          </w:p>
        </w:tc>
        <w:tc>
          <w:tcPr>
            <w:tcW w:w="284" w:type="dxa"/>
          </w:tcPr>
          <w:p w14:paraId="3C475100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FB4B1D" w14:textId="77777777" w:rsidR="00501823" w:rsidRPr="00173C7E" w:rsidRDefault="00501823" w:rsidP="0050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4,497</w:t>
            </w:r>
          </w:p>
        </w:tc>
      </w:tr>
      <w:tr w:rsidR="00501823" w:rsidRPr="00173C7E" w14:paraId="441CFF87" w14:textId="77777777" w:rsidTr="00127C5A">
        <w:trPr>
          <w:trHeight w:val="113"/>
        </w:trPr>
        <w:tc>
          <w:tcPr>
            <w:tcW w:w="3519" w:type="dxa"/>
          </w:tcPr>
          <w:p w14:paraId="7F827A72" w14:textId="77777777" w:rsidR="00501823" w:rsidRPr="00173C7E" w:rsidRDefault="00501823" w:rsidP="00501823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0715B" w14:textId="1FE04471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 xml:space="preserve">   452,278 </w:t>
            </w:r>
          </w:p>
        </w:tc>
        <w:tc>
          <w:tcPr>
            <w:tcW w:w="284" w:type="dxa"/>
            <w:shd w:val="clear" w:color="auto" w:fill="auto"/>
          </w:tcPr>
          <w:p w14:paraId="65299955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EC3397" w14:textId="77777777" w:rsidR="00501823" w:rsidRPr="00173C7E" w:rsidRDefault="00501823" w:rsidP="0050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592,431</w:t>
            </w:r>
          </w:p>
        </w:tc>
        <w:tc>
          <w:tcPr>
            <w:tcW w:w="283" w:type="dxa"/>
          </w:tcPr>
          <w:p w14:paraId="0B83D5F1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B326DC" w14:textId="42A1B70E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430,883</w:t>
            </w:r>
          </w:p>
        </w:tc>
        <w:tc>
          <w:tcPr>
            <w:tcW w:w="284" w:type="dxa"/>
          </w:tcPr>
          <w:p w14:paraId="02E6BB7D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B35DA9" w14:textId="77777777" w:rsidR="00501823" w:rsidRPr="00173C7E" w:rsidRDefault="00501823" w:rsidP="0050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469,909</w:t>
            </w:r>
          </w:p>
        </w:tc>
      </w:tr>
      <w:tr w:rsidR="00501823" w:rsidRPr="00173C7E" w14:paraId="48CB1523" w14:textId="77777777" w:rsidTr="00127C5A">
        <w:trPr>
          <w:trHeight w:val="113"/>
        </w:trPr>
        <w:tc>
          <w:tcPr>
            <w:tcW w:w="3519" w:type="dxa"/>
          </w:tcPr>
          <w:p w14:paraId="2783B470" w14:textId="77777777" w:rsidR="00501823" w:rsidRPr="00173C7E" w:rsidRDefault="00501823" w:rsidP="00501823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173C7E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ค่าเผื่อผลขาดทุนจากการด้อยค่า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DF0BA" w14:textId="29E947B0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 xml:space="preserve">     (402) </w:t>
            </w:r>
          </w:p>
        </w:tc>
        <w:tc>
          <w:tcPr>
            <w:tcW w:w="284" w:type="dxa"/>
            <w:shd w:val="clear" w:color="auto" w:fill="auto"/>
          </w:tcPr>
          <w:p w14:paraId="65F8C059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F7F9B1" w14:textId="77777777" w:rsidR="00501823" w:rsidRPr="00173C7E" w:rsidRDefault="00501823" w:rsidP="0050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(95,059)</w:t>
            </w:r>
          </w:p>
        </w:tc>
        <w:tc>
          <w:tcPr>
            <w:tcW w:w="283" w:type="dxa"/>
          </w:tcPr>
          <w:p w14:paraId="4E32C03C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059BD6" w14:textId="50F85F50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(402)</w:t>
            </w:r>
          </w:p>
        </w:tc>
        <w:tc>
          <w:tcPr>
            <w:tcW w:w="284" w:type="dxa"/>
          </w:tcPr>
          <w:p w14:paraId="4E3812A5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01CBB" w14:textId="77777777" w:rsidR="00501823" w:rsidRPr="00173C7E" w:rsidRDefault="00501823" w:rsidP="0050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501823" w:rsidRPr="00173C7E" w14:paraId="13224F91" w14:textId="77777777" w:rsidTr="00A408BA">
        <w:trPr>
          <w:trHeight w:val="267"/>
        </w:trPr>
        <w:tc>
          <w:tcPr>
            <w:tcW w:w="3519" w:type="dxa"/>
          </w:tcPr>
          <w:p w14:paraId="31F6CC70" w14:textId="77777777" w:rsidR="00501823" w:rsidRPr="00173C7E" w:rsidRDefault="00501823" w:rsidP="00501823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0DADAA" w14:textId="1C74E49D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 xml:space="preserve">   451,876 </w:t>
            </w:r>
          </w:p>
        </w:tc>
        <w:tc>
          <w:tcPr>
            <w:tcW w:w="284" w:type="dxa"/>
            <w:shd w:val="clear" w:color="auto" w:fill="auto"/>
          </w:tcPr>
          <w:p w14:paraId="7BCC4FCF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81EBE78" w14:textId="77777777" w:rsidR="00501823" w:rsidRPr="00173C7E" w:rsidRDefault="00501823" w:rsidP="0050182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497,372</w:t>
            </w:r>
          </w:p>
        </w:tc>
        <w:tc>
          <w:tcPr>
            <w:tcW w:w="283" w:type="dxa"/>
          </w:tcPr>
          <w:p w14:paraId="7E7DEE9C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37E1E4" w14:textId="636D67FC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430,481</w:t>
            </w:r>
          </w:p>
        </w:tc>
        <w:tc>
          <w:tcPr>
            <w:tcW w:w="284" w:type="dxa"/>
          </w:tcPr>
          <w:p w14:paraId="3AE1AE30" w14:textId="77777777" w:rsidR="00501823" w:rsidRPr="00173C7E" w:rsidRDefault="00501823" w:rsidP="005018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EE4306A" w14:textId="77777777" w:rsidR="00501823" w:rsidRPr="00173C7E" w:rsidRDefault="00501823" w:rsidP="0050182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469,909</w:t>
            </w:r>
          </w:p>
        </w:tc>
      </w:tr>
    </w:tbl>
    <w:p w14:paraId="37BEDD8B" w14:textId="62CBCC2B" w:rsidR="00CF6058" w:rsidRPr="00173C7E" w:rsidRDefault="00867702" w:rsidP="00867702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173C7E">
        <w:rPr>
          <w:rFonts w:ascii="BrowalliaUPC" w:hAnsi="BrowalliaUPC" w:cs="BrowalliaUPC"/>
          <w:sz w:val="28"/>
          <w:szCs w:val="28"/>
        </w:rPr>
        <w:tab/>
      </w:r>
      <w:r w:rsidRPr="00173C7E">
        <w:rPr>
          <w:rFonts w:ascii="BrowalliaUPC" w:hAnsi="BrowalliaUPC" w:cs="BrowalliaUPC"/>
          <w:sz w:val="28"/>
          <w:szCs w:val="28"/>
        </w:rPr>
        <w:tab/>
      </w:r>
    </w:p>
    <w:p w14:paraId="5F175C3C" w14:textId="283A5166" w:rsidR="00867702" w:rsidRPr="00173C7E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173C7E">
        <w:rPr>
          <w:rFonts w:ascii="BrowalliaUPC" w:hAnsi="BrowalliaUPC" w:cs="BrowalliaUPC"/>
          <w:sz w:val="28"/>
          <w:szCs w:val="28"/>
          <w:cs/>
          <w:lang w:val="en-GB"/>
        </w:rPr>
        <w:t xml:space="preserve">ในระหว่างปีสิ้นสุดวันที่ </w:t>
      </w:r>
      <w:r w:rsidRPr="00173C7E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173C7E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173C7E">
        <w:rPr>
          <w:rFonts w:ascii="BrowalliaUPC" w:hAnsi="BrowalliaUPC" w:cs="BrowalliaUPC"/>
          <w:sz w:val="28"/>
          <w:szCs w:val="28"/>
          <w:lang w:val="en-GB"/>
        </w:rPr>
        <w:t xml:space="preserve">2564 </w:t>
      </w:r>
      <w:r w:rsidRPr="00173C7E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173C7E">
        <w:rPr>
          <w:rFonts w:ascii="BrowalliaUPC" w:hAnsi="BrowalliaUPC" w:cs="BrowalliaUPC"/>
          <w:sz w:val="28"/>
          <w:szCs w:val="28"/>
          <w:lang w:val="en-GB"/>
        </w:rPr>
        <w:t xml:space="preserve">2563 </w:t>
      </w:r>
      <w:r w:rsidRPr="00173C7E">
        <w:rPr>
          <w:rFonts w:ascii="BrowalliaUPC" w:hAnsi="BrowalliaUPC" w:cs="BrowalliaUPC"/>
          <w:sz w:val="28"/>
          <w:szCs w:val="28"/>
          <w:cs/>
          <w:lang w:val="en-GB"/>
        </w:rPr>
        <w:t>รายการเคลื่อนไหวของค่าเผื่อผลขาดทุนจากการด้อยค่าของลูกหนี้การค้า มีดังต่อไปนี้</w:t>
      </w:r>
    </w:p>
    <w:p w14:paraId="1E3A4A88" w14:textId="77777777" w:rsidR="00867702" w:rsidRPr="00173C7E" w:rsidRDefault="00867702" w:rsidP="00867702">
      <w:pPr>
        <w:spacing w:line="240" w:lineRule="auto"/>
        <w:ind w:left="426" w:firstLine="24"/>
        <w:rPr>
          <w:rFonts w:ascii="BrowalliaUPC" w:hAnsi="BrowalliaUPC" w:cs="BrowalliaUPC"/>
          <w:sz w:val="28"/>
          <w:szCs w:val="28"/>
        </w:rPr>
      </w:pPr>
    </w:p>
    <w:tbl>
      <w:tblPr>
        <w:tblW w:w="891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66"/>
        <w:gridCol w:w="2835"/>
        <w:gridCol w:w="1134"/>
        <w:gridCol w:w="284"/>
        <w:gridCol w:w="1134"/>
        <w:gridCol w:w="283"/>
        <w:gridCol w:w="1134"/>
        <w:gridCol w:w="284"/>
        <w:gridCol w:w="1162"/>
      </w:tblGrid>
      <w:tr w:rsidR="00183D19" w:rsidRPr="00173C7E" w14:paraId="04EDB871" w14:textId="77777777" w:rsidTr="00A408BA">
        <w:tc>
          <w:tcPr>
            <w:tcW w:w="3501" w:type="dxa"/>
            <w:gridSpan w:val="2"/>
          </w:tcPr>
          <w:p w14:paraId="3D4A09FD" w14:textId="77777777" w:rsidR="00867702" w:rsidRPr="00173C7E" w:rsidRDefault="00867702" w:rsidP="00A408BA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5C6E0CCB" w14:textId="77777777" w:rsidR="00867702" w:rsidRPr="00173C7E" w:rsidRDefault="00867702" w:rsidP="00A408BA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83D19" w:rsidRPr="00173C7E" w14:paraId="1BCE6B57" w14:textId="77777777" w:rsidTr="00A408BA">
        <w:tc>
          <w:tcPr>
            <w:tcW w:w="3501" w:type="dxa"/>
            <w:gridSpan w:val="2"/>
          </w:tcPr>
          <w:p w14:paraId="2EC981B9" w14:textId="77777777" w:rsidR="00867702" w:rsidRPr="00173C7E" w:rsidRDefault="00867702" w:rsidP="00A408BA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82524E" w14:textId="77777777" w:rsidR="00867702" w:rsidRPr="00173C7E" w:rsidRDefault="00867702" w:rsidP="00A408BA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99C2160" w14:textId="77777777" w:rsidR="00867702" w:rsidRPr="00173C7E" w:rsidRDefault="00867702" w:rsidP="00A408BA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92BB4" w14:textId="77777777" w:rsidR="00867702" w:rsidRPr="00173C7E" w:rsidRDefault="00867702" w:rsidP="00A408BA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83D19" w:rsidRPr="00173C7E" w14:paraId="3123483A" w14:textId="77777777" w:rsidTr="00A408BA">
        <w:tc>
          <w:tcPr>
            <w:tcW w:w="3501" w:type="dxa"/>
            <w:gridSpan w:val="2"/>
          </w:tcPr>
          <w:p w14:paraId="58F89F01" w14:textId="77777777" w:rsidR="00867702" w:rsidRPr="00173C7E" w:rsidRDefault="00867702" w:rsidP="00A408BA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8BE42" w14:textId="77777777" w:rsidR="00867702" w:rsidRPr="00173C7E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7BC19" w14:textId="77777777" w:rsidR="00867702" w:rsidRPr="00173C7E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E7EA" w14:textId="77777777" w:rsidR="00867702" w:rsidRPr="00173C7E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3" w:type="dxa"/>
            <w:vAlign w:val="bottom"/>
          </w:tcPr>
          <w:p w14:paraId="51B8FE3C" w14:textId="77777777" w:rsidR="00867702" w:rsidRPr="00173C7E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FE11F3" w14:textId="77777777" w:rsidR="00867702" w:rsidRPr="00173C7E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35C0F" w14:textId="77777777" w:rsidR="00867702" w:rsidRPr="00173C7E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FA1EA" w14:textId="77777777" w:rsidR="00867702" w:rsidRPr="00173C7E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183D19" w:rsidRPr="00173C7E" w14:paraId="509D56D2" w14:textId="77777777" w:rsidTr="00A408BA">
        <w:tc>
          <w:tcPr>
            <w:tcW w:w="3501" w:type="dxa"/>
            <w:gridSpan w:val="2"/>
            <w:vAlign w:val="bottom"/>
          </w:tcPr>
          <w:p w14:paraId="3196B815" w14:textId="77777777" w:rsidR="00867702" w:rsidRPr="00173C7E" w:rsidRDefault="00867702" w:rsidP="00A408B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20BD64" w14:textId="77777777" w:rsidR="00867702" w:rsidRPr="00173C7E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490E9545" w14:textId="77777777" w:rsidR="00867702" w:rsidRPr="00173C7E" w:rsidRDefault="00867702" w:rsidP="00A408BA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81604B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3157EA20" w14:textId="77777777" w:rsidR="00867702" w:rsidRPr="00173C7E" w:rsidRDefault="00867702" w:rsidP="00A408B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4BD8F0A" w14:textId="77777777" w:rsidR="00867702" w:rsidRPr="00173C7E" w:rsidRDefault="00867702" w:rsidP="00A40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47253C10" w14:textId="77777777" w:rsidR="00867702" w:rsidRPr="00173C7E" w:rsidRDefault="00867702" w:rsidP="00A408B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7A7E0BF3" w14:textId="77777777" w:rsidR="00867702" w:rsidRPr="00173C7E" w:rsidRDefault="00867702" w:rsidP="00A40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183D19" w:rsidRPr="00173C7E" w14:paraId="5914C6F4" w14:textId="77777777" w:rsidTr="00A408BA">
        <w:tc>
          <w:tcPr>
            <w:tcW w:w="3501" w:type="dxa"/>
            <w:gridSpan w:val="2"/>
            <w:vAlign w:val="bottom"/>
            <w:hideMark/>
          </w:tcPr>
          <w:p w14:paraId="3F18A5B5" w14:textId="77777777" w:rsidR="00867702" w:rsidRPr="00173C7E" w:rsidRDefault="00867702" w:rsidP="00A408B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173C7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134" w:type="dxa"/>
            <w:vAlign w:val="bottom"/>
          </w:tcPr>
          <w:p w14:paraId="2F99EE6A" w14:textId="4CCC8BBA" w:rsidR="00867702" w:rsidRPr="00173C7E" w:rsidRDefault="00DE45C0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>95,059</w:t>
            </w:r>
          </w:p>
        </w:tc>
        <w:tc>
          <w:tcPr>
            <w:tcW w:w="284" w:type="dxa"/>
          </w:tcPr>
          <w:p w14:paraId="3F5C344C" w14:textId="77777777" w:rsidR="00867702" w:rsidRPr="00173C7E" w:rsidRDefault="00867702" w:rsidP="00A408BA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4F0EA4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92,115</w:t>
            </w:r>
          </w:p>
        </w:tc>
        <w:tc>
          <w:tcPr>
            <w:tcW w:w="283" w:type="dxa"/>
          </w:tcPr>
          <w:p w14:paraId="26F18AE9" w14:textId="77777777" w:rsidR="00867702" w:rsidRPr="00173C7E" w:rsidRDefault="00867702" w:rsidP="00A408B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B6AE49D" w14:textId="0CD2A042" w:rsidR="00867702" w:rsidRPr="00173C7E" w:rsidRDefault="005B3F2E" w:rsidP="00A40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ED117F3" w14:textId="77777777" w:rsidR="00867702" w:rsidRPr="00173C7E" w:rsidRDefault="00867702" w:rsidP="00A408B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6690B8F7" w14:textId="77777777" w:rsidR="00867702" w:rsidRPr="00173C7E" w:rsidRDefault="00867702" w:rsidP="00A40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248</w:t>
            </w:r>
          </w:p>
        </w:tc>
      </w:tr>
      <w:tr w:rsidR="00183D19" w:rsidRPr="00173C7E" w14:paraId="41B40325" w14:textId="77777777" w:rsidTr="00A408BA">
        <w:tc>
          <w:tcPr>
            <w:tcW w:w="666" w:type="dxa"/>
            <w:vAlign w:val="bottom"/>
            <w:hideMark/>
          </w:tcPr>
          <w:p w14:paraId="0D2155B6" w14:textId="77777777" w:rsidR="00867702" w:rsidRPr="00173C7E" w:rsidRDefault="00867702" w:rsidP="00A408BA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2835" w:type="dxa"/>
            <w:vAlign w:val="bottom"/>
          </w:tcPr>
          <w:p w14:paraId="52E1DD24" w14:textId="77777777" w:rsidR="00867702" w:rsidRPr="00173C7E" w:rsidRDefault="00867702" w:rsidP="00A408BA">
            <w:pPr>
              <w:tabs>
                <w:tab w:val="left" w:pos="419"/>
              </w:tabs>
              <w:spacing w:line="240" w:lineRule="auto"/>
              <w:ind w:left="-105" w:right="28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>ผลขาดทุนเพิ่มขึ้น</w:t>
            </w:r>
          </w:p>
        </w:tc>
        <w:tc>
          <w:tcPr>
            <w:tcW w:w="1134" w:type="dxa"/>
            <w:vAlign w:val="bottom"/>
          </w:tcPr>
          <w:p w14:paraId="3DED867E" w14:textId="1770C72B" w:rsidR="00867702" w:rsidRPr="00173C7E" w:rsidRDefault="00951118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>402</w:t>
            </w:r>
          </w:p>
        </w:tc>
        <w:tc>
          <w:tcPr>
            <w:tcW w:w="284" w:type="dxa"/>
          </w:tcPr>
          <w:p w14:paraId="5C4D7680" w14:textId="77777777" w:rsidR="00867702" w:rsidRPr="00173C7E" w:rsidRDefault="00867702" w:rsidP="00A408BA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2C7E777" w14:textId="77777777" w:rsidR="00867702" w:rsidRPr="00173C7E" w:rsidRDefault="00867702" w:rsidP="00A40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>3,192</w:t>
            </w:r>
          </w:p>
        </w:tc>
        <w:tc>
          <w:tcPr>
            <w:tcW w:w="283" w:type="dxa"/>
          </w:tcPr>
          <w:p w14:paraId="6A078756" w14:textId="77777777" w:rsidR="00867702" w:rsidRPr="00173C7E" w:rsidRDefault="00867702" w:rsidP="00A408B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DDFD68B" w14:textId="79DF8FE0" w:rsidR="00867702" w:rsidRPr="00173C7E" w:rsidRDefault="005B3F2E" w:rsidP="00A40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402</w:t>
            </w:r>
          </w:p>
        </w:tc>
        <w:tc>
          <w:tcPr>
            <w:tcW w:w="284" w:type="dxa"/>
          </w:tcPr>
          <w:p w14:paraId="4F366657" w14:textId="77777777" w:rsidR="00867702" w:rsidRPr="00173C7E" w:rsidRDefault="00867702" w:rsidP="00A408B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7500FB42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183D19" w:rsidRPr="00173C7E" w14:paraId="7960950B" w14:textId="77777777" w:rsidTr="00A408BA">
        <w:tc>
          <w:tcPr>
            <w:tcW w:w="666" w:type="dxa"/>
            <w:vAlign w:val="bottom"/>
            <w:hideMark/>
          </w:tcPr>
          <w:p w14:paraId="31E97922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173C7E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</w:p>
        </w:tc>
        <w:tc>
          <w:tcPr>
            <w:tcW w:w="2835" w:type="dxa"/>
            <w:vAlign w:val="bottom"/>
          </w:tcPr>
          <w:p w14:paraId="64D8ED42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419"/>
              </w:tabs>
              <w:spacing w:line="240" w:lineRule="auto"/>
              <w:ind w:left="-105" w:right="28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>กลับรายการค่าเผื่อผลขาดทุน</w:t>
            </w:r>
          </w:p>
        </w:tc>
        <w:tc>
          <w:tcPr>
            <w:tcW w:w="1134" w:type="dxa"/>
            <w:vAlign w:val="bottom"/>
          </w:tcPr>
          <w:p w14:paraId="7112E9FF" w14:textId="775C4511" w:rsidR="00867702" w:rsidRPr="00173C7E" w:rsidRDefault="00951118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>(1,798)</w:t>
            </w:r>
          </w:p>
        </w:tc>
        <w:tc>
          <w:tcPr>
            <w:tcW w:w="284" w:type="dxa"/>
          </w:tcPr>
          <w:p w14:paraId="7DA7C07D" w14:textId="77777777" w:rsidR="00867702" w:rsidRPr="00173C7E" w:rsidRDefault="00867702" w:rsidP="00A408BA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7906822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>(248)</w:t>
            </w:r>
          </w:p>
        </w:tc>
        <w:tc>
          <w:tcPr>
            <w:tcW w:w="283" w:type="dxa"/>
          </w:tcPr>
          <w:p w14:paraId="69F7A968" w14:textId="77777777" w:rsidR="00867702" w:rsidRPr="00173C7E" w:rsidRDefault="00867702" w:rsidP="00A408B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D2AD871" w14:textId="109F71B3" w:rsidR="00867702" w:rsidRPr="00173C7E" w:rsidRDefault="005B3F2E" w:rsidP="00A40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FBE42D6" w14:textId="77777777" w:rsidR="00867702" w:rsidRPr="00173C7E" w:rsidRDefault="00867702" w:rsidP="00A408B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5116F923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(248)</w:t>
            </w:r>
          </w:p>
        </w:tc>
      </w:tr>
      <w:tr w:rsidR="00183D19" w:rsidRPr="00173C7E" w14:paraId="77F31B2B" w14:textId="77777777" w:rsidTr="00A408BA">
        <w:tc>
          <w:tcPr>
            <w:tcW w:w="666" w:type="dxa"/>
            <w:vAlign w:val="bottom"/>
          </w:tcPr>
          <w:p w14:paraId="54C7B8DE" w14:textId="3EE283D0" w:rsidR="00251D7D" w:rsidRPr="00173C7E" w:rsidRDefault="00F030B2" w:rsidP="00A408BA">
            <w:pPr>
              <w:tabs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173C7E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</w:p>
        </w:tc>
        <w:tc>
          <w:tcPr>
            <w:tcW w:w="2835" w:type="dxa"/>
            <w:vAlign w:val="bottom"/>
          </w:tcPr>
          <w:p w14:paraId="0D0C0C72" w14:textId="37E388EF" w:rsidR="00251D7D" w:rsidRPr="00173C7E" w:rsidRDefault="00D3151F" w:rsidP="00FB7DDD">
            <w:pPr>
              <w:tabs>
                <w:tab w:val="clear" w:pos="454"/>
                <w:tab w:val="clear" w:pos="680"/>
                <w:tab w:val="left" w:pos="419"/>
              </w:tabs>
              <w:spacing w:line="240" w:lineRule="auto"/>
              <w:ind w:left="170" w:right="28" w:hanging="275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1134" w:type="dxa"/>
            <w:vAlign w:val="bottom"/>
          </w:tcPr>
          <w:p w14:paraId="22462531" w14:textId="7F850CA6" w:rsidR="00251D7D" w:rsidRPr="00173C7E" w:rsidRDefault="00F901DA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>(9</w:t>
            </w:r>
            <w:r w:rsidR="00C33C6D"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>3,261</w:t>
            </w: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780D8FFB" w14:textId="77777777" w:rsidR="00251D7D" w:rsidRPr="00173C7E" w:rsidRDefault="00251D7D" w:rsidP="00A408BA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597F74" w14:textId="31B287FF" w:rsidR="00251D7D" w:rsidRPr="00173C7E" w:rsidRDefault="001203AA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83" w:type="dxa"/>
          </w:tcPr>
          <w:p w14:paraId="737B54F0" w14:textId="77777777" w:rsidR="00251D7D" w:rsidRPr="00173C7E" w:rsidRDefault="00251D7D" w:rsidP="00A408B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D76662F" w14:textId="2917FF01" w:rsidR="00251D7D" w:rsidRPr="00173C7E" w:rsidRDefault="001203AA" w:rsidP="00A40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23B019A" w14:textId="77777777" w:rsidR="00251D7D" w:rsidRPr="00173C7E" w:rsidRDefault="00251D7D" w:rsidP="00A408B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4CB93355" w14:textId="189E9A24" w:rsidR="00251D7D" w:rsidRPr="00173C7E" w:rsidRDefault="001203AA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183D19" w:rsidRPr="00173C7E" w14:paraId="3BE4FC67" w14:textId="77777777" w:rsidTr="00A408BA">
        <w:tc>
          <w:tcPr>
            <w:tcW w:w="3501" w:type="dxa"/>
            <w:gridSpan w:val="2"/>
            <w:vAlign w:val="bottom"/>
            <w:hideMark/>
          </w:tcPr>
          <w:p w14:paraId="0942C554" w14:textId="77777777" w:rsidR="00867702" w:rsidRPr="00173C7E" w:rsidRDefault="00867702" w:rsidP="00A408B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173C7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173C7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198E495" w14:textId="789F7CA0" w:rsidR="00867702" w:rsidRPr="00173C7E" w:rsidRDefault="00951118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>402</w:t>
            </w:r>
          </w:p>
        </w:tc>
        <w:tc>
          <w:tcPr>
            <w:tcW w:w="284" w:type="dxa"/>
          </w:tcPr>
          <w:p w14:paraId="41860364" w14:textId="77777777" w:rsidR="00867702" w:rsidRPr="00173C7E" w:rsidRDefault="00867702" w:rsidP="00A408BA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D3CF64F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  <w:lang w:val="en-GB"/>
              </w:rPr>
              <w:t>95,059</w:t>
            </w:r>
          </w:p>
        </w:tc>
        <w:tc>
          <w:tcPr>
            <w:tcW w:w="283" w:type="dxa"/>
          </w:tcPr>
          <w:p w14:paraId="36C20C84" w14:textId="77777777" w:rsidR="00867702" w:rsidRPr="00173C7E" w:rsidRDefault="00867702" w:rsidP="00A408B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D66F94C" w14:textId="58F55CF7" w:rsidR="00867702" w:rsidRPr="00173C7E" w:rsidRDefault="005B3F2E" w:rsidP="00A40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402</w:t>
            </w:r>
          </w:p>
        </w:tc>
        <w:tc>
          <w:tcPr>
            <w:tcW w:w="284" w:type="dxa"/>
          </w:tcPr>
          <w:p w14:paraId="0276AE2E" w14:textId="77777777" w:rsidR="00867702" w:rsidRPr="00173C7E" w:rsidRDefault="00867702" w:rsidP="00A408B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E04DED3" w14:textId="77777777" w:rsidR="00867702" w:rsidRPr="00173C7E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3C7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</w:tbl>
    <w:p w14:paraId="4FE9E4ED" w14:textId="77777777" w:rsidR="001226C3" w:rsidRPr="00173C7E" w:rsidRDefault="001226C3" w:rsidP="001226C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F39492A" w14:textId="77777777" w:rsidR="0017318A" w:rsidRPr="00173C7E" w:rsidRDefault="0017318A" w:rsidP="0017318A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  <w:lang w:val="en-GB"/>
        </w:rPr>
      </w:pPr>
      <w:r w:rsidRPr="00173C7E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เงิน</w:t>
      </w:r>
      <w:r w:rsidRPr="00173C7E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 xml:space="preserve">ให้กู้ยืม </w:t>
      </w:r>
      <w:r w:rsidRPr="00173C7E">
        <w:rPr>
          <w:rFonts w:ascii="BrowalliaUPC" w:hAnsi="BrowalliaUPC" w:cs="BrowalliaUPC"/>
          <w:b/>
          <w:bCs/>
          <w:sz w:val="28"/>
          <w:szCs w:val="28"/>
          <w:lang w:val="en-GB"/>
        </w:rPr>
        <w:t xml:space="preserve">– </w:t>
      </w:r>
      <w:r w:rsidRPr="00173C7E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บริษัทอื่น</w:t>
      </w:r>
    </w:p>
    <w:p w14:paraId="13B8B018" w14:textId="77777777" w:rsidR="0017318A" w:rsidRPr="00173C7E" w:rsidRDefault="0017318A" w:rsidP="0017318A">
      <w:pPr>
        <w:pStyle w:val="Preformatted"/>
        <w:tabs>
          <w:tab w:val="clear" w:pos="0"/>
          <w:tab w:val="clear" w:pos="959"/>
        </w:tabs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1D3B62F7" w14:textId="57CA2F88" w:rsidR="00C418DF" w:rsidRPr="00173C7E" w:rsidRDefault="00423F2F" w:rsidP="00173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173C7E">
        <w:rPr>
          <w:rFonts w:ascii="BrowalliaUPC" w:hAnsi="BrowalliaUPC" w:cs="BrowalliaUPC" w:hint="cs"/>
          <w:sz w:val="28"/>
          <w:szCs w:val="28"/>
          <w:cs/>
          <w:lang w:val="en-GB"/>
        </w:rPr>
        <w:t>เงินกู้ยืมนี้เป็นรายการลูกหนี้ของบริษัทซึ่งเคยเป็นบริษัทย่อย</w:t>
      </w:r>
      <w:r w:rsidR="00906187" w:rsidRPr="00173C7E">
        <w:rPr>
          <w:rFonts w:ascii="BrowalliaUPC" w:hAnsi="BrowalliaUPC" w:cs="BrowalliaUPC" w:hint="cs"/>
          <w:sz w:val="28"/>
          <w:szCs w:val="28"/>
          <w:cs/>
          <w:lang w:val="en-GB"/>
        </w:rPr>
        <w:t>ทางอ้อมของ</w:t>
      </w:r>
      <w:r w:rsidRPr="00173C7E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บริษัท </w:t>
      </w:r>
      <w:r w:rsidR="00362E67" w:rsidRPr="00173C7E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  <w:cs/>
        </w:rPr>
        <w:t xml:space="preserve">ในระหว่างปี </w:t>
      </w:r>
      <w:r w:rsidR="00362E67" w:rsidRPr="00173C7E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</w:rPr>
        <w:t>2564</w:t>
      </w:r>
      <w:r w:rsidR="00362E67" w:rsidRPr="00173C7E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  <w:cs/>
        </w:rPr>
        <w:t xml:space="preserve"> บริษัทได้จำหน่ายเงินลงทุนในบริษัทย่อยในกลุ่มธุรกิจความงามทั้งจำนวน</w:t>
      </w:r>
      <w:r w:rsidR="00362E67" w:rsidRPr="00173C7E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</w:rPr>
        <w:t xml:space="preserve"> </w:t>
      </w:r>
      <w:r w:rsidR="00181E32" w:rsidRPr="00173C7E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  <w:cs/>
        </w:rPr>
        <w:t>และได้ถอดงบการเงินรวมของบริษัทย่อยออกจากงบการเงินรวมของบริษัท</w:t>
      </w:r>
      <w:r w:rsidR="00181E32" w:rsidRPr="00173C7E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362E67" w:rsidRPr="00173C7E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  <w:cs/>
        </w:rPr>
        <w:t>ตามที่เปิดเผยในหมายเหตุ</w:t>
      </w:r>
      <w:r w:rsidR="00362E67" w:rsidRPr="00173C7E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</w:rPr>
        <w:t xml:space="preserve"> 1</w:t>
      </w:r>
      <w:r w:rsidR="005E2C3E" w:rsidRPr="00173C7E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</w:rPr>
        <w:t>3</w:t>
      </w:r>
      <w:r w:rsidR="00362E67" w:rsidRPr="00173C7E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</w:rPr>
        <w:t xml:space="preserve"> </w:t>
      </w:r>
      <w:r w:rsidR="00F361B5" w:rsidRPr="00173C7E">
        <w:rPr>
          <w:rStyle w:val="normaltextrun"/>
          <w:rFonts w:ascii="BrowalliaUPC" w:hAnsi="BrowalliaUPC" w:cs="BrowalliaUPC" w:hint="cs"/>
          <w:sz w:val="28"/>
          <w:szCs w:val="28"/>
          <w:shd w:val="clear" w:color="auto" w:fill="FFFFFF"/>
          <w:cs/>
        </w:rPr>
        <w:t>ดังนั้น</w:t>
      </w:r>
      <w:r w:rsidR="00C37947" w:rsidRPr="00173C7E">
        <w:rPr>
          <w:rFonts w:ascii="BrowalliaUPC" w:hAnsi="BrowalliaUPC" w:cs="BrowalliaUPC"/>
          <w:sz w:val="28"/>
          <w:szCs w:val="28"/>
          <w:cs/>
          <w:lang w:val="en-GB"/>
        </w:rPr>
        <w:t>รายการดังกล่าวจึงไม่มี</w:t>
      </w:r>
      <w:r w:rsidR="00101E0C" w:rsidRPr="00173C7E">
        <w:rPr>
          <w:rFonts w:ascii="BrowalliaUPC" w:hAnsi="BrowalliaUPC" w:cs="BrowalliaUPC" w:hint="cs"/>
          <w:sz w:val="28"/>
          <w:szCs w:val="28"/>
          <w:cs/>
          <w:lang w:val="en-GB"/>
        </w:rPr>
        <w:t>ยอดคงเหลือใน</w:t>
      </w:r>
      <w:r w:rsidR="00C37947" w:rsidRPr="00173C7E">
        <w:rPr>
          <w:rFonts w:ascii="BrowalliaUPC" w:hAnsi="BrowalliaUPC" w:cs="BrowalliaUPC"/>
          <w:sz w:val="28"/>
          <w:szCs w:val="28"/>
          <w:cs/>
          <w:lang w:val="en-GB"/>
        </w:rPr>
        <w:t>งบการเงิน</w:t>
      </w:r>
      <w:r w:rsidR="001D2CFB" w:rsidRPr="00173C7E">
        <w:rPr>
          <w:rFonts w:ascii="BrowalliaUPC" w:hAnsi="BrowalliaUPC" w:cs="BrowalliaUPC"/>
          <w:sz w:val="28"/>
          <w:szCs w:val="28"/>
          <w:cs/>
          <w:lang w:val="en-GB"/>
        </w:rPr>
        <w:t>รวม</w:t>
      </w:r>
      <w:r w:rsidR="00C37947" w:rsidRPr="00173C7E">
        <w:rPr>
          <w:rFonts w:ascii="BrowalliaUPC" w:hAnsi="BrowalliaUPC" w:cs="BrowalliaUPC"/>
          <w:sz w:val="28"/>
          <w:szCs w:val="28"/>
          <w:cs/>
          <w:lang w:val="en-GB"/>
        </w:rPr>
        <w:t>ของบริษัท</w:t>
      </w:r>
    </w:p>
    <w:p w14:paraId="496A2BD8" w14:textId="7D5DD6B8" w:rsidR="00C418DF" w:rsidRDefault="00C418DF" w:rsidP="00173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14035A1E" w14:textId="5FA4DB62" w:rsidR="00295DA1" w:rsidRDefault="00295DA1" w:rsidP="00173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52811811" w14:textId="3D85195F" w:rsidR="00295DA1" w:rsidRDefault="00295DA1" w:rsidP="00173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362B1925" w14:textId="2E706CCB" w:rsidR="00295DA1" w:rsidRDefault="00295DA1" w:rsidP="00173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2A0A851C" w14:textId="70A14315" w:rsidR="00295DA1" w:rsidRDefault="00295DA1" w:rsidP="00173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75977A81" w14:textId="4F43AD0F" w:rsidR="00295DA1" w:rsidRDefault="00295DA1" w:rsidP="00173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522EC9AB" w14:textId="1C6919D8" w:rsidR="0017318A" w:rsidRPr="00F70BA1" w:rsidRDefault="0017318A" w:rsidP="0017318A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สัญญาขายสิทธิ</w:t>
      </w:r>
      <w:proofErr w:type="spellStart"/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แฟ</w:t>
      </w:r>
      <w:proofErr w:type="spellEnd"/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รนไช</w:t>
      </w:r>
      <w:proofErr w:type="spellStart"/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ส์</w:t>
      </w:r>
      <w:proofErr w:type="spellEnd"/>
      <w:r w:rsidR="00195B8D">
        <w:rPr>
          <w:rFonts w:ascii="BrowalliaUPC" w:hAnsi="BrowalliaUPC" w:cs="BrowalliaUPC" w:hint="cs"/>
          <w:b/>
          <w:bCs/>
          <w:sz w:val="28"/>
          <w:szCs w:val="28"/>
          <w:cs/>
        </w:rPr>
        <w:t>ของบริษัทย่อย</w:t>
      </w:r>
    </w:p>
    <w:p w14:paraId="226DC141" w14:textId="77777777" w:rsidR="00604F65" w:rsidRPr="00B83BB4" w:rsidRDefault="00604F65" w:rsidP="00B8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29A047A1" w14:textId="5C252CC9" w:rsidR="00A54564" w:rsidRPr="00F202EA" w:rsidRDefault="00604F65" w:rsidP="00604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</w:rPr>
      </w:pPr>
      <w:r w:rsidRPr="00F202EA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  <w:cs/>
        </w:rPr>
        <w:t xml:space="preserve">ในระหว่างปี </w:t>
      </w:r>
      <w:r w:rsidRPr="00F202EA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</w:rPr>
        <w:t>2564</w:t>
      </w:r>
      <w:r w:rsidRPr="00F202EA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  <w:cs/>
        </w:rPr>
        <w:t xml:space="preserve"> บริษัทได้จำหน่ายเงินลงทุนในบริษัทย่อยในกลุ่มธุรกิจความงามทั้งจำนวน</w:t>
      </w:r>
      <w:r w:rsidRPr="00F202EA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</w:rPr>
        <w:t xml:space="preserve"> </w:t>
      </w:r>
      <w:r w:rsidRPr="00F202EA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  <w:cs/>
        </w:rPr>
        <w:t>และได้ถอดงบการเงินรวมของบริษัทย่อย</w:t>
      </w:r>
      <w:r w:rsidR="00CC7483" w:rsidRPr="00F202EA">
        <w:rPr>
          <w:rStyle w:val="normaltextrun"/>
          <w:rFonts w:ascii="BrowalliaUPC" w:hAnsi="BrowalliaUPC" w:cs="BrowalliaUPC" w:hint="cs"/>
          <w:sz w:val="28"/>
          <w:szCs w:val="28"/>
          <w:shd w:val="clear" w:color="auto" w:fill="FFFFFF"/>
          <w:cs/>
        </w:rPr>
        <w:t>กลุ่มธุรกิจความงาม</w:t>
      </w:r>
      <w:r w:rsidRPr="00F202EA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  <w:cs/>
        </w:rPr>
        <w:t>ออกจากงบการเงินรวมของบริษัท</w:t>
      </w:r>
      <w:r w:rsidRPr="00F202EA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Pr="00F202EA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  <w:cs/>
        </w:rPr>
        <w:t>ตามที่เปิดเผยในหมายเหตุ</w:t>
      </w:r>
      <w:r w:rsidRPr="00F202EA">
        <w:rPr>
          <w:rStyle w:val="normaltextrun"/>
          <w:rFonts w:ascii="BrowalliaUPC" w:hAnsi="BrowalliaUPC" w:cs="BrowalliaUPC"/>
          <w:sz w:val="28"/>
          <w:szCs w:val="28"/>
          <w:shd w:val="clear" w:color="auto" w:fill="FFFFFF"/>
        </w:rPr>
        <w:t xml:space="preserve"> 13 </w:t>
      </w:r>
      <w:r w:rsidR="00831187" w:rsidRPr="00F202EA">
        <w:rPr>
          <w:rStyle w:val="normaltextrun"/>
          <w:rFonts w:ascii="BrowalliaUPC" w:hAnsi="BrowalliaUPC" w:cs="BrowalliaUPC" w:hint="cs"/>
          <w:sz w:val="28"/>
          <w:szCs w:val="28"/>
          <w:shd w:val="clear" w:color="auto" w:fill="FFFFFF"/>
          <w:cs/>
        </w:rPr>
        <w:t>รายการสินทรัพย์และหนี้สินที่เกี่ยวข้องกับ</w:t>
      </w:r>
      <w:r w:rsidR="005A6391" w:rsidRPr="00F202EA">
        <w:rPr>
          <w:rStyle w:val="normaltextrun"/>
          <w:rFonts w:ascii="BrowalliaUPC" w:hAnsi="BrowalliaUPC" w:cs="BrowalliaUPC" w:hint="cs"/>
          <w:sz w:val="28"/>
          <w:szCs w:val="28"/>
          <w:shd w:val="clear" w:color="auto" w:fill="FFFFFF"/>
          <w:cs/>
        </w:rPr>
        <w:t>สัญญาขายสิทธิ</w:t>
      </w:r>
      <w:proofErr w:type="spellStart"/>
      <w:r w:rsidR="005A6391" w:rsidRPr="00F202EA">
        <w:rPr>
          <w:rStyle w:val="normaltextrun"/>
          <w:rFonts w:ascii="BrowalliaUPC" w:hAnsi="BrowalliaUPC" w:cs="BrowalliaUPC" w:hint="cs"/>
          <w:sz w:val="28"/>
          <w:szCs w:val="28"/>
          <w:shd w:val="clear" w:color="auto" w:fill="FFFFFF"/>
          <w:cs/>
        </w:rPr>
        <w:t>แฟ</w:t>
      </w:r>
      <w:proofErr w:type="spellEnd"/>
      <w:r w:rsidR="005A6391" w:rsidRPr="00F202EA">
        <w:rPr>
          <w:rStyle w:val="normaltextrun"/>
          <w:rFonts w:ascii="BrowalliaUPC" w:hAnsi="BrowalliaUPC" w:cs="BrowalliaUPC" w:hint="cs"/>
          <w:sz w:val="28"/>
          <w:szCs w:val="28"/>
          <w:shd w:val="clear" w:color="auto" w:fill="FFFFFF"/>
          <w:cs/>
        </w:rPr>
        <w:t>รนไชน์</w:t>
      </w:r>
      <w:r w:rsidR="00831187" w:rsidRPr="00F202EA">
        <w:rPr>
          <w:rStyle w:val="normaltextrun"/>
          <w:rFonts w:ascii="BrowalliaUPC" w:hAnsi="BrowalliaUPC" w:cs="BrowalliaUPC" w:hint="cs"/>
          <w:sz w:val="28"/>
          <w:szCs w:val="28"/>
          <w:shd w:val="clear" w:color="auto" w:fill="FFFFFF"/>
          <w:cs/>
        </w:rPr>
        <w:t>บริษัทย่อยจึงไม่ปรากฎในงบการเงินรวมของบริษัท</w:t>
      </w:r>
    </w:p>
    <w:p w14:paraId="486040A9" w14:textId="77777777" w:rsidR="00831187" w:rsidRPr="00F70BA1" w:rsidRDefault="00831187" w:rsidP="00604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color w:val="0000FF"/>
          <w:sz w:val="28"/>
          <w:szCs w:val="28"/>
          <w:lang w:val="en-GB"/>
        </w:rPr>
      </w:pPr>
    </w:p>
    <w:p w14:paraId="410C4AEC" w14:textId="392AA7B1" w:rsidR="00867702" w:rsidRPr="00F70BA1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0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สินค้าคงเหลือ</w:t>
      </w:r>
    </w:p>
    <w:p w14:paraId="0FA31395" w14:textId="77777777" w:rsidR="00867702" w:rsidRPr="00F70BA1" w:rsidRDefault="00867702" w:rsidP="0086770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16"/>
          <w:szCs w:val="16"/>
          <w:u w:val="single"/>
        </w:rPr>
      </w:pPr>
    </w:p>
    <w:tbl>
      <w:tblPr>
        <w:tblW w:w="8906" w:type="dxa"/>
        <w:tblInd w:w="450" w:type="dxa"/>
        <w:tblLook w:val="01E0" w:firstRow="1" w:lastRow="1" w:firstColumn="1" w:lastColumn="1" w:noHBand="0" w:noVBand="0"/>
      </w:tblPr>
      <w:tblGrid>
        <w:gridCol w:w="3519"/>
        <w:gridCol w:w="1134"/>
        <w:gridCol w:w="284"/>
        <w:gridCol w:w="1134"/>
        <w:gridCol w:w="283"/>
        <w:gridCol w:w="1134"/>
        <w:gridCol w:w="284"/>
        <w:gridCol w:w="1134"/>
      </w:tblGrid>
      <w:tr w:rsidR="00867702" w:rsidRPr="00F70BA1" w14:paraId="00A78354" w14:textId="77777777" w:rsidTr="00A408BA">
        <w:tc>
          <w:tcPr>
            <w:tcW w:w="3519" w:type="dxa"/>
          </w:tcPr>
          <w:p w14:paraId="7E32F86B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87" w:type="dxa"/>
            <w:gridSpan w:val="7"/>
          </w:tcPr>
          <w:p w14:paraId="0471110B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867702" w:rsidRPr="00F70BA1" w14:paraId="25C09E3A" w14:textId="77777777" w:rsidTr="00A408BA">
        <w:tc>
          <w:tcPr>
            <w:tcW w:w="3519" w:type="dxa"/>
          </w:tcPr>
          <w:p w14:paraId="3565E710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215E1779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1B746EA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F283D32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67702" w:rsidRPr="00F70BA1" w14:paraId="7DA0D576" w14:textId="77777777" w:rsidTr="00A408BA">
        <w:trPr>
          <w:trHeight w:val="351"/>
        </w:trPr>
        <w:tc>
          <w:tcPr>
            <w:tcW w:w="3519" w:type="dxa"/>
          </w:tcPr>
          <w:p w14:paraId="6982E299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BE504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84" w:type="dxa"/>
            <w:vAlign w:val="bottom"/>
          </w:tcPr>
          <w:p w14:paraId="5DCDB7B2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0D216C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3" w:type="dxa"/>
            <w:vAlign w:val="bottom"/>
          </w:tcPr>
          <w:p w14:paraId="6AC80C71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922D96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84" w:type="dxa"/>
            <w:vAlign w:val="bottom"/>
          </w:tcPr>
          <w:p w14:paraId="5DEB8192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D6B314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867702" w:rsidRPr="0086499A" w14:paraId="5F395E59" w14:textId="77777777" w:rsidTr="00A408BA">
        <w:trPr>
          <w:trHeight w:val="185"/>
        </w:trPr>
        <w:tc>
          <w:tcPr>
            <w:tcW w:w="3519" w:type="dxa"/>
          </w:tcPr>
          <w:p w14:paraId="1E2A0FD9" w14:textId="77777777" w:rsidR="00867702" w:rsidRPr="0086499A" w:rsidRDefault="00867702" w:rsidP="00A408BA">
            <w:pPr>
              <w:pStyle w:val="1"/>
              <w:widowControl/>
              <w:ind w:right="0"/>
              <w:rPr>
                <w:rFonts w:ascii="BrowalliaUPC" w:hAnsi="BrowalliaUPC" w:cs="BrowalliaUPC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EAEB499" w14:textId="77777777" w:rsidR="00867702" w:rsidRPr="0086499A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533756" w14:textId="77777777" w:rsidR="00867702" w:rsidRPr="0086499A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7EAB58" w14:textId="77777777" w:rsidR="00867702" w:rsidRPr="0086499A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3" w:type="dxa"/>
          </w:tcPr>
          <w:p w14:paraId="54802549" w14:textId="77777777" w:rsidR="00867702" w:rsidRPr="0086499A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2344F3" w14:textId="77777777" w:rsidR="00867702" w:rsidRPr="0086499A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18F98B" w14:textId="77777777" w:rsidR="00867702" w:rsidRPr="0086499A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2A061D" w14:textId="77777777" w:rsidR="00867702" w:rsidRPr="0086499A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40EC5" w:rsidRPr="00F70BA1" w14:paraId="459922EB" w14:textId="77777777" w:rsidTr="00A408BA">
        <w:trPr>
          <w:trHeight w:val="185"/>
        </w:trPr>
        <w:tc>
          <w:tcPr>
            <w:tcW w:w="3519" w:type="dxa"/>
          </w:tcPr>
          <w:p w14:paraId="36E5780A" w14:textId="77777777" w:rsidR="00E40EC5" w:rsidRPr="00F70BA1" w:rsidRDefault="00E40EC5" w:rsidP="00E40EC5">
            <w:pPr>
              <w:pStyle w:val="1"/>
              <w:widowControl/>
              <w:ind w:right="0"/>
              <w:rPr>
                <w:rFonts w:ascii="BrowalliaUPC" w:hAnsi="BrowalliaUPC" w:cs="BrowalliaUPC"/>
                <w:color w:val="auto"/>
              </w:rPr>
            </w:pPr>
            <w:r w:rsidRPr="00F70BA1">
              <w:rPr>
                <w:rFonts w:ascii="BrowalliaUPC" w:hAnsi="BrowalliaUPC" w:cs="BrowalliaUPC"/>
                <w:color w:val="auto"/>
                <w:cs/>
              </w:rPr>
              <w:t>สินค้าระหว่างทาง</w:t>
            </w:r>
          </w:p>
        </w:tc>
        <w:tc>
          <w:tcPr>
            <w:tcW w:w="1134" w:type="dxa"/>
            <w:shd w:val="clear" w:color="auto" w:fill="auto"/>
          </w:tcPr>
          <w:p w14:paraId="1C3AED34" w14:textId="2B5B7579" w:rsidR="00E40EC5" w:rsidRPr="00F70BA1" w:rsidRDefault="00A54564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5,009</w:t>
            </w:r>
          </w:p>
        </w:tc>
        <w:tc>
          <w:tcPr>
            <w:tcW w:w="284" w:type="dxa"/>
          </w:tcPr>
          <w:p w14:paraId="1BAAA801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FBE61B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41</w:t>
            </w:r>
          </w:p>
        </w:tc>
        <w:tc>
          <w:tcPr>
            <w:tcW w:w="283" w:type="dxa"/>
          </w:tcPr>
          <w:p w14:paraId="66B79F67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6B2D87" w14:textId="14D804BB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4,815</w:t>
            </w:r>
          </w:p>
        </w:tc>
        <w:tc>
          <w:tcPr>
            <w:tcW w:w="284" w:type="dxa"/>
          </w:tcPr>
          <w:p w14:paraId="03BE583B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4B8E26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40EC5" w:rsidRPr="00F70BA1" w14:paraId="65999E86" w14:textId="77777777" w:rsidTr="00A408BA">
        <w:trPr>
          <w:trHeight w:val="113"/>
        </w:trPr>
        <w:tc>
          <w:tcPr>
            <w:tcW w:w="3519" w:type="dxa"/>
            <w:vAlign w:val="center"/>
          </w:tcPr>
          <w:p w14:paraId="1EDD666B" w14:textId="77777777" w:rsidR="00E40EC5" w:rsidRPr="00F70BA1" w:rsidRDefault="00E40EC5" w:rsidP="00E40EC5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134" w:type="dxa"/>
            <w:shd w:val="clear" w:color="auto" w:fill="auto"/>
          </w:tcPr>
          <w:p w14:paraId="2EAED091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841F46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B076AD" w14:textId="27DD68A0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52C5B82B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06372410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0C6F3682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218AD1A6" w14:textId="0CBBDA3F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</w:tr>
      <w:tr w:rsidR="00E40EC5" w:rsidRPr="00F70BA1" w14:paraId="3A68C018" w14:textId="77777777" w:rsidTr="00A408BA">
        <w:trPr>
          <w:trHeight w:val="113"/>
        </w:trPr>
        <w:tc>
          <w:tcPr>
            <w:tcW w:w="3519" w:type="dxa"/>
            <w:vAlign w:val="center"/>
          </w:tcPr>
          <w:p w14:paraId="1CCAF7B3" w14:textId="3CFC469B" w:rsidR="00E40EC5" w:rsidRPr="00033DA1" w:rsidRDefault="00E40EC5" w:rsidP="00E40EC5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33D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</w:t>
            </w:r>
            <w:r w:rsidRPr="00033D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เครื่องมือและอุปกรณ์ทางการแพทย์</w:t>
            </w:r>
          </w:p>
        </w:tc>
        <w:tc>
          <w:tcPr>
            <w:tcW w:w="1134" w:type="dxa"/>
            <w:shd w:val="clear" w:color="auto" w:fill="auto"/>
          </w:tcPr>
          <w:p w14:paraId="318D5356" w14:textId="09B7D866" w:rsidR="00E40EC5" w:rsidRPr="00F70BA1" w:rsidRDefault="00A54564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548,176</w:t>
            </w:r>
          </w:p>
        </w:tc>
        <w:tc>
          <w:tcPr>
            <w:tcW w:w="284" w:type="dxa"/>
          </w:tcPr>
          <w:p w14:paraId="15C2E4C2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CEAA22" w14:textId="724EC01D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423,572</w:t>
            </w:r>
          </w:p>
        </w:tc>
        <w:tc>
          <w:tcPr>
            <w:tcW w:w="283" w:type="dxa"/>
          </w:tcPr>
          <w:p w14:paraId="4361DB61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29E9FD" w14:textId="2EFF58FB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449,93</w:t>
            </w:r>
            <w:r w:rsidR="00703D1A" w:rsidRPr="00F70BA1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0F0248E8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B3B662" w14:textId="4E051779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321,704</w:t>
            </w:r>
          </w:p>
        </w:tc>
      </w:tr>
      <w:tr w:rsidR="00E40EC5" w:rsidRPr="00F70BA1" w14:paraId="743AC45B" w14:textId="77777777" w:rsidTr="00A408BA">
        <w:trPr>
          <w:trHeight w:val="113"/>
        </w:trPr>
        <w:tc>
          <w:tcPr>
            <w:tcW w:w="3519" w:type="dxa"/>
            <w:vAlign w:val="center"/>
          </w:tcPr>
          <w:p w14:paraId="23EA8258" w14:textId="25CFC048" w:rsidR="00E40EC5" w:rsidRPr="00033DA1" w:rsidRDefault="00E40EC5" w:rsidP="00E40EC5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33D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ผลิตภัณฑ์เสริมความงาม</w:t>
            </w:r>
          </w:p>
        </w:tc>
        <w:tc>
          <w:tcPr>
            <w:tcW w:w="1134" w:type="dxa"/>
            <w:shd w:val="clear" w:color="auto" w:fill="auto"/>
          </w:tcPr>
          <w:p w14:paraId="76972682" w14:textId="424FD0F0" w:rsidR="00E40EC5" w:rsidRPr="00F70BA1" w:rsidRDefault="00A54564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3,705</w:t>
            </w:r>
          </w:p>
        </w:tc>
        <w:tc>
          <w:tcPr>
            <w:tcW w:w="284" w:type="dxa"/>
          </w:tcPr>
          <w:p w14:paraId="1FAD4071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8DE23A" w14:textId="4910E2E6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27,356</w:t>
            </w:r>
          </w:p>
        </w:tc>
        <w:tc>
          <w:tcPr>
            <w:tcW w:w="283" w:type="dxa"/>
          </w:tcPr>
          <w:p w14:paraId="622CA73B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186C4E" w14:textId="5CD259F0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258</w:t>
            </w:r>
          </w:p>
        </w:tc>
        <w:tc>
          <w:tcPr>
            <w:tcW w:w="284" w:type="dxa"/>
          </w:tcPr>
          <w:p w14:paraId="51FFDF6D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2B326F" w14:textId="73E0FFDE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40EC5" w:rsidRPr="00F70BA1" w14:paraId="796351F9" w14:textId="77777777" w:rsidTr="00A408BA">
        <w:trPr>
          <w:trHeight w:val="171"/>
        </w:trPr>
        <w:tc>
          <w:tcPr>
            <w:tcW w:w="3519" w:type="dxa"/>
            <w:vAlign w:val="center"/>
          </w:tcPr>
          <w:p w14:paraId="516376FC" w14:textId="77777777" w:rsidR="00E40EC5" w:rsidRPr="00F70BA1" w:rsidRDefault="00E40EC5" w:rsidP="00E40EC5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uto"/>
              <w:ind w:firstLine="1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  <w:shd w:val="clear" w:color="auto" w:fill="auto"/>
          </w:tcPr>
          <w:p w14:paraId="6FD8887F" w14:textId="0B0F556B" w:rsidR="00E40EC5" w:rsidRPr="00F70BA1" w:rsidRDefault="00A54564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60F96001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E4E78B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1,822</w:t>
            </w:r>
          </w:p>
        </w:tc>
        <w:tc>
          <w:tcPr>
            <w:tcW w:w="283" w:type="dxa"/>
          </w:tcPr>
          <w:p w14:paraId="3D93AFE4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5CF82FC" w14:textId="0CD14161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4E0F07C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476B751" w14:textId="77777777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1,822</w:t>
            </w:r>
          </w:p>
        </w:tc>
      </w:tr>
      <w:tr w:rsidR="00E40EC5" w:rsidRPr="00F70BA1" w14:paraId="3AB8043A" w14:textId="77777777" w:rsidTr="00A408BA">
        <w:trPr>
          <w:trHeight w:val="173"/>
        </w:trPr>
        <w:tc>
          <w:tcPr>
            <w:tcW w:w="3519" w:type="dxa"/>
          </w:tcPr>
          <w:p w14:paraId="724CBC75" w14:textId="77777777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134" w:type="dxa"/>
            <w:shd w:val="clear" w:color="auto" w:fill="auto"/>
          </w:tcPr>
          <w:p w14:paraId="04E6D037" w14:textId="664C8F42" w:rsidR="00E40EC5" w:rsidRPr="00F70BA1" w:rsidRDefault="00A54564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5CE7D43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DA83E6A" w14:textId="77777777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11,429</w:t>
            </w:r>
          </w:p>
        </w:tc>
        <w:tc>
          <w:tcPr>
            <w:tcW w:w="283" w:type="dxa"/>
            <w:shd w:val="clear" w:color="auto" w:fill="auto"/>
          </w:tcPr>
          <w:p w14:paraId="3A6F68DC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169F9B" w14:textId="52C5DD03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1F5D56E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098173" w14:textId="77777777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40EC5" w:rsidRPr="00F70BA1" w14:paraId="4573E37B" w14:textId="77777777" w:rsidTr="00A408BA">
        <w:trPr>
          <w:trHeight w:val="173"/>
        </w:trPr>
        <w:tc>
          <w:tcPr>
            <w:tcW w:w="3519" w:type="dxa"/>
          </w:tcPr>
          <w:p w14:paraId="408701AF" w14:textId="77777777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6585D89" w14:textId="0314F51B" w:rsidR="00E40EC5" w:rsidRPr="00F70BA1" w:rsidRDefault="00E9068F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556,890</w:t>
            </w:r>
          </w:p>
        </w:tc>
        <w:tc>
          <w:tcPr>
            <w:tcW w:w="284" w:type="dxa"/>
            <w:shd w:val="clear" w:color="auto" w:fill="auto"/>
          </w:tcPr>
          <w:p w14:paraId="570904C5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008D5A8" w14:textId="77777777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464,220</w:t>
            </w:r>
          </w:p>
        </w:tc>
        <w:tc>
          <w:tcPr>
            <w:tcW w:w="283" w:type="dxa"/>
            <w:shd w:val="clear" w:color="auto" w:fill="auto"/>
          </w:tcPr>
          <w:p w14:paraId="3DF94A93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AEBA41" w14:textId="091CF1E9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455,01</w:t>
            </w:r>
            <w:r w:rsidR="00703D1A" w:rsidRPr="00F70BA1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D2C02B8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C70FBAC" w14:textId="77777777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323,526</w:t>
            </w:r>
          </w:p>
        </w:tc>
      </w:tr>
      <w:tr w:rsidR="00E40EC5" w:rsidRPr="00F70BA1" w14:paraId="6A8AB416" w14:textId="77777777" w:rsidTr="00A408BA">
        <w:trPr>
          <w:trHeight w:val="173"/>
        </w:trPr>
        <w:tc>
          <w:tcPr>
            <w:tcW w:w="3519" w:type="dxa"/>
          </w:tcPr>
          <w:p w14:paraId="09EAB20A" w14:textId="77777777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</w:tcPr>
          <w:p w14:paraId="0BBCE0A2" w14:textId="4464B570" w:rsidR="00E40EC5" w:rsidRPr="00F70BA1" w:rsidRDefault="00E9068F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(38,318)</w:t>
            </w:r>
          </w:p>
        </w:tc>
        <w:tc>
          <w:tcPr>
            <w:tcW w:w="284" w:type="dxa"/>
            <w:shd w:val="clear" w:color="auto" w:fill="auto"/>
          </w:tcPr>
          <w:p w14:paraId="680266C3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F2D44B8" w14:textId="77777777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(</w:t>
            </w:r>
            <w:r w:rsidRPr="00F70BA1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61,320)</w:t>
            </w:r>
          </w:p>
        </w:tc>
        <w:tc>
          <w:tcPr>
            <w:tcW w:w="283" w:type="dxa"/>
            <w:shd w:val="clear" w:color="auto" w:fill="auto"/>
          </w:tcPr>
          <w:p w14:paraId="46B226AD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82A0E7" w14:textId="63F0797B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(25,54</w:t>
            </w:r>
            <w:r w:rsidR="00703D1A" w:rsidRPr="00F70BA1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D638088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46A73E" w14:textId="77777777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(19,363)</w:t>
            </w:r>
          </w:p>
        </w:tc>
      </w:tr>
      <w:tr w:rsidR="00E40EC5" w:rsidRPr="00F70BA1" w14:paraId="4CDDE768" w14:textId="77777777" w:rsidTr="00A408BA">
        <w:trPr>
          <w:trHeight w:val="173"/>
        </w:trPr>
        <w:tc>
          <w:tcPr>
            <w:tcW w:w="3519" w:type="dxa"/>
          </w:tcPr>
          <w:p w14:paraId="662BA388" w14:textId="77777777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2D75B1" w14:textId="3B4648DA" w:rsidR="00E40EC5" w:rsidRPr="00F70BA1" w:rsidRDefault="00E9068F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518,572</w:t>
            </w:r>
          </w:p>
        </w:tc>
        <w:tc>
          <w:tcPr>
            <w:tcW w:w="284" w:type="dxa"/>
            <w:shd w:val="clear" w:color="auto" w:fill="auto"/>
          </w:tcPr>
          <w:p w14:paraId="7208E69B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A83CA4F" w14:textId="77777777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402,900</w:t>
            </w:r>
          </w:p>
        </w:tc>
        <w:tc>
          <w:tcPr>
            <w:tcW w:w="283" w:type="dxa"/>
            <w:shd w:val="clear" w:color="auto" w:fill="auto"/>
          </w:tcPr>
          <w:p w14:paraId="0CF5183C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1AF7FFA" w14:textId="1D143D19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429,464</w:t>
            </w:r>
          </w:p>
        </w:tc>
        <w:tc>
          <w:tcPr>
            <w:tcW w:w="284" w:type="dxa"/>
            <w:shd w:val="clear" w:color="auto" w:fill="auto"/>
          </w:tcPr>
          <w:p w14:paraId="34CD6CEB" w14:textId="77777777" w:rsidR="00E40EC5" w:rsidRPr="00F70BA1" w:rsidRDefault="00E40EC5" w:rsidP="00E40EC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D837B5" w14:textId="77777777" w:rsidR="00E40EC5" w:rsidRPr="00F70BA1" w:rsidRDefault="00E40EC5" w:rsidP="00E4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304,163</w:t>
            </w:r>
          </w:p>
        </w:tc>
      </w:tr>
    </w:tbl>
    <w:p w14:paraId="780353A6" w14:textId="313FCB50" w:rsidR="00867702" w:rsidRPr="0091799A" w:rsidRDefault="00867702" w:rsidP="00867702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</w:p>
    <w:p w14:paraId="32AD0376" w14:textId="77777777" w:rsidR="00867702" w:rsidRPr="0091799A" w:rsidRDefault="00867702" w:rsidP="00867702">
      <w:pPr>
        <w:tabs>
          <w:tab w:val="clear" w:pos="227"/>
          <w:tab w:val="clear" w:pos="454"/>
        </w:tabs>
        <w:spacing w:line="240" w:lineRule="auto"/>
        <w:ind w:left="426"/>
        <w:rPr>
          <w:rFonts w:ascii="BrowalliaUPC" w:hAnsi="BrowalliaUPC" w:cs="BrowalliaUPC"/>
          <w:sz w:val="28"/>
          <w:szCs w:val="28"/>
        </w:rPr>
      </w:pPr>
      <w:r w:rsidRPr="0091799A">
        <w:rPr>
          <w:rFonts w:ascii="BrowalliaUPC" w:hAnsi="BrowalliaUPC" w:cs="BrowalliaUPC"/>
          <w:sz w:val="28"/>
          <w:szCs w:val="28"/>
          <w:cs/>
        </w:rPr>
        <w:t>ในระหว่างปี รายการเคลื่อนไหวของค่าเผื่อสินค้าเสื่อมคุณภาพ มีดังต่อไปนี้</w:t>
      </w:r>
    </w:p>
    <w:p w14:paraId="326A9EF5" w14:textId="77777777" w:rsidR="00867702" w:rsidRPr="0091799A" w:rsidRDefault="00867702" w:rsidP="00867702">
      <w:pPr>
        <w:tabs>
          <w:tab w:val="clear" w:pos="227"/>
          <w:tab w:val="clear" w:pos="454"/>
        </w:tabs>
        <w:spacing w:line="240" w:lineRule="auto"/>
        <w:ind w:left="426"/>
        <w:rPr>
          <w:rFonts w:ascii="BrowalliaUPC" w:hAnsi="BrowalliaUPC" w:cs="BrowalliaUPC"/>
          <w:sz w:val="28"/>
          <w:szCs w:val="28"/>
        </w:rPr>
      </w:pPr>
    </w:p>
    <w:tbl>
      <w:tblPr>
        <w:tblW w:w="8900" w:type="dxa"/>
        <w:tblInd w:w="456" w:type="dxa"/>
        <w:tblLayout w:type="fixed"/>
        <w:tblLook w:val="0000" w:firstRow="0" w:lastRow="0" w:firstColumn="0" w:lastColumn="0" w:noHBand="0" w:noVBand="0"/>
      </w:tblPr>
      <w:tblGrid>
        <w:gridCol w:w="3513"/>
        <w:gridCol w:w="1134"/>
        <w:gridCol w:w="284"/>
        <w:gridCol w:w="1134"/>
        <w:gridCol w:w="283"/>
        <w:gridCol w:w="1134"/>
        <w:gridCol w:w="284"/>
        <w:gridCol w:w="1134"/>
      </w:tblGrid>
      <w:tr w:rsidR="00464624" w:rsidRPr="00464624" w14:paraId="1C3BA01C" w14:textId="77777777" w:rsidTr="0086499A">
        <w:tc>
          <w:tcPr>
            <w:tcW w:w="3513" w:type="dxa"/>
          </w:tcPr>
          <w:p w14:paraId="3F60F5B8" w14:textId="77777777" w:rsidR="00867702" w:rsidRPr="00464624" w:rsidRDefault="00867702" w:rsidP="00A408BA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87" w:type="dxa"/>
            <w:gridSpan w:val="7"/>
          </w:tcPr>
          <w:p w14:paraId="05BF7016" w14:textId="77777777" w:rsidR="00867702" w:rsidRPr="00464624" w:rsidRDefault="00867702" w:rsidP="00A408BA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64624" w:rsidRPr="00464624" w14:paraId="1725F348" w14:textId="77777777" w:rsidTr="0086499A">
        <w:tc>
          <w:tcPr>
            <w:tcW w:w="3513" w:type="dxa"/>
          </w:tcPr>
          <w:p w14:paraId="367A1AC7" w14:textId="77777777" w:rsidR="00867702" w:rsidRPr="00464624" w:rsidRDefault="00867702" w:rsidP="00A408BA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05621E83" w14:textId="77777777" w:rsidR="00867702" w:rsidRPr="00464624" w:rsidRDefault="00867702" w:rsidP="00A408BA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0392F61" w14:textId="77777777" w:rsidR="00867702" w:rsidRPr="00464624" w:rsidRDefault="00867702" w:rsidP="00A408BA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4CDB6106" w14:textId="77777777" w:rsidR="00867702" w:rsidRPr="00464624" w:rsidRDefault="00867702" w:rsidP="00A408BA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64624" w:rsidRPr="00464624" w14:paraId="250B8821" w14:textId="77777777" w:rsidTr="0086499A">
        <w:tc>
          <w:tcPr>
            <w:tcW w:w="3513" w:type="dxa"/>
          </w:tcPr>
          <w:p w14:paraId="25F2CB4D" w14:textId="77777777" w:rsidR="00867702" w:rsidRPr="00464624" w:rsidRDefault="00867702" w:rsidP="00A408BA">
            <w:pPr>
              <w:tabs>
                <w:tab w:val="clear" w:pos="4678"/>
                <w:tab w:val="left" w:pos="540"/>
                <w:tab w:val="left" w:pos="3557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2103" w14:textId="77777777" w:rsidR="00867702" w:rsidRPr="00464624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1F55A57" w14:textId="77777777" w:rsidR="00867702" w:rsidRPr="00464624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784F7" w14:textId="77777777" w:rsidR="00867702" w:rsidRPr="00464624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3" w:type="dxa"/>
            <w:vAlign w:val="bottom"/>
          </w:tcPr>
          <w:p w14:paraId="2BD4A48A" w14:textId="77777777" w:rsidR="00867702" w:rsidRPr="00464624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90D70" w14:textId="77777777" w:rsidR="00867702" w:rsidRPr="00464624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1454A38" w14:textId="77777777" w:rsidR="00867702" w:rsidRPr="00464624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D1997" w14:textId="77777777" w:rsidR="00867702" w:rsidRPr="00464624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464624" w:rsidRPr="00464624" w14:paraId="10838294" w14:textId="77777777" w:rsidTr="0086499A">
        <w:trPr>
          <w:trHeight w:val="293"/>
        </w:trPr>
        <w:tc>
          <w:tcPr>
            <w:tcW w:w="3513" w:type="dxa"/>
            <w:vAlign w:val="bottom"/>
          </w:tcPr>
          <w:p w14:paraId="46721E66" w14:textId="77777777" w:rsidR="00867702" w:rsidRPr="00464624" w:rsidRDefault="00867702" w:rsidP="00A408B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0502AD" w14:textId="77777777" w:rsidR="00867702" w:rsidRPr="00464624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</w:tcPr>
          <w:p w14:paraId="1244759A" w14:textId="77777777" w:rsidR="00867702" w:rsidRPr="00464624" w:rsidRDefault="00867702" w:rsidP="00A408BA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76044BF" w14:textId="77777777" w:rsidR="00867702" w:rsidRPr="00464624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</w:tcPr>
          <w:p w14:paraId="733A4F3E" w14:textId="77777777" w:rsidR="00867702" w:rsidRPr="00464624" w:rsidRDefault="00867702" w:rsidP="00A408B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EFEE108" w14:textId="77777777" w:rsidR="00867702" w:rsidRPr="00464624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330BABC6" w14:textId="77777777" w:rsidR="00867702" w:rsidRPr="00464624" w:rsidRDefault="00867702" w:rsidP="00A408B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1C9A9CA" w14:textId="77777777" w:rsidR="00867702" w:rsidRPr="00464624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464624" w:rsidRPr="00464624" w14:paraId="4A272A0C" w14:textId="77777777" w:rsidTr="0086499A">
        <w:tc>
          <w:tcPr>
            <w:tcW w:w="3513" w:type="dxa"/>
            <w:vAlign w:val="bottom"/>
          </w:tcPr>
          <w:p w14:paraId="2035133A" w14:textId="77777777" w:rsidR="00580C30" w:rsidRPr="00464624" w:rsidRDefault="00580C30" w:rsidP="00580C3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464624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464624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2F5909" w14:textId="6D07766A" w:rsidR="00580C30" w:rsidRPr="00464624" w:rsidRDefault="009F78CF" w:rsidP="00580C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61,320</w:t>
            </w:r>
          </w:p>
        </w:tc>
        <w:tc>
          <w:tcPr>
            <w:tcW w:w="284" w:type="dxa"/>
          </w:tcPr>
          <w:p w14:paraId="46777441" w14:textId="77777777" w:rsidR="00580C30" w:rsidRPr="00464624" w:rsidRDefault="00580C30" w:rsidP="00580C3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FB3AE1D" w14:textId="77777777" w:rsidR="00580C30" w:rsidRPr="00464624" w:rsidRDefault="00580C30" w:rsidP="00580C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  <w:lang w:val="en-GB"/>
              </w:rPr>
              <w:t>37,948</w:t>
            </w:r>
          </w:p>
        </w:tc>
        <w:tc>
          <w:tcPr>
            <w:tcW w:w="283" w:type="dxa"/>
          </w:tcPr>
          <w:p w14:paraId="5B2B79D5" w14:textId="77777777" w:rsidR="00580C30" w:rsidRPr="00464624" w:rsidRDefault="00580C30" w:rsidP="00580C3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DEDBE6A" w14:textId="48021AC5" w:rsidR="00580C30" w:rsidRPr="00464624" w:rsidRDefault="00580C30" w:rsidP="00580C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19,363</w:t>
            </w:r>
          </w:p>
        </w:tc>
        <w:tc>
          <w:tcPr>
            <w:tcW w:w="284" w:type="dxa"/>
          </w:tcPr>
          <w:p w14:paraId="14AEC0C7" w14:textId="77777777" w:rsidR="00580C30" w:rsidRPr="00464624" w:rsidRDefault="00580C30" w:rsidP="00580C3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2644B9" w14:textId="77777777" w:rsidR="00580C30" w:rsidRPr="00464624" w:rsidRDefault="00580C30" w:rsidP="00580C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20,204</w:t>
            </w:r>
          </w:p>
        </w:tc>
      </w:tr>
      <w:tr w:rsidR="00464624" w:rsidRPr="00464624" w14:paraId="060559C2" w14:textId="77777777" w:rsidTr="0086499A">
        <w:tc>
          <w:tcPr>
            <w:tcW w:w="3513" w:type="dxa"/>
            <w:vAlign w:val="bottom"/>
          </w:tcPr>
          <w:p w14:paraId="5B84FB14" w14:textId="77777777" w:rsidR="00580C30" w:rsidRPr="00464624" w:rsidRDefault="00580C30" w:rsidP="00580C3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464624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A11D9D" w14:textId="4A4E00F1" w:rsidR="00580C30" w:rsidRPr="00464624" w:rsidRDefault="009F78CF" w:rsidP="00580C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  <w:lang w:val="en-GB"/>
              </w:rPr>
              <w:t>6,695</w:t>
            </w:r>
          </w:p>
        </w:tc>
        <w:tc>
          <w:tcPr>
            <w:tcW w:w="284" w:type="dxa"/>
          </w:tcPr>
          <w:p w14:paraId="1AF9C05E" w14:textId="77777777" w:rsidR="00580C30" w:rsidRPr="00464624" w:rsidRDefault="00580C30" w:rsidP="00580C3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A558FB1" w14:textId="77777777" w:rsidR="00580C30" w:rsidRPr="00464624" w:rsidRDefault="00580C30" w:rsidP="00580C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  <w:lang w:val="en-GB"/>
              </w:rPr>
              <w:t>27,299</w:t>
            </w:r>
          </w:p>
        </w:tc>
        <w:tc>
          <w:tcPr>
            <w:tcW w:w="283" w:type="dxa"/>
          </w:tcPr>
          <w:p w14:paraId="3F766652" w14:textId="77777777" w:rsidR="00580C30" w:rsidRPr="00464624" w:rsidRDefault="00580C30" w:rsidP="00580C3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403CB8" w14:textId="58863923" w:rsidR="00580C30" w:rsidRPr="00464624" w:rsidRDefault="00580C30" w:rsidP="00580C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6,18</w:t>
            </w:r>
            <w:r w:rsidR="00A41F32" w:rsidRPr="00464624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07662C06" w14:textId="77777777" w:rsidR="00580C30" w:rsidRPr="00464624" w:rsidRDefault="00580C30" w:rsidP="00580C3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5B39919" w14:textId="77777777" w:rsidR="00580C30" w:rsidRPr="00464624" w:rsidRDefault="00580C30" w:rsidP="0058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464624" w:rsidRPr="00464624" w14:paraId="19542307" w14:textId="77777777" w:rsidTr="0086499A">
        <w:tc>
          <w:tcPr>
            <w:tcW w:w="3513" w:type="dxa"/>
            <w:vAlign w:val="bottom"/>
          </w:tcPr>
          <w:p w14:paraId="16511CC1" w14:textId="77777777" w:rsidR="00580C30" w:rsidRPr="00464624" w:rsidRDefault="00580C30" w:rsidP="00580C30">
            <w:pPr>
              <w:tabs>
                <w:tab w:val="clear" w:pos="454"/>
                <w:tab w:val="clear" w:pos="680"/>
                <w:tab w:val="left" w:pos="423"/>
              </w:tabs>
              <w:spacing w:line="240" w:lineRule="auto"/>
              <w:ind w:left="706" w:right="28" w:hanging="70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464624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กลับรายการค่าเผื่อสินค้าเสื่อมคุณภาพ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C8D135" w14:textId="37B4BA9A" w:rsidR="00580C30" w:rsidRPr="00464624" w:rsidRDefault="00232318" w:rsidP="00580C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9F78CF" w:rsidRPr="00464624">
              <w:rPr>
                <w:rFonts w:ascii="BrowalliaUPC" w:hAnsi="BrowalliaUPC" w:cs="BrowalliaUPC"/>
                <w:sz w:val="28"/>
                <w:szCs w:val="28"/>
              </w:rPr>
              <w:t>200</w:t>
            </w:r>
            <w:r w:rsidRPr="00464624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730EC7D3" w14:textId="77777777" w:rsidR="00580C30" w:rsidRPr="00464624" w:rsidRDefault="00580C30" w:rsidP="00580C3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914E73C" w14:textId="77777777" w:rsidR="00580C30" w:rsidRPr="00464624" w:rsidRDefault="00580C30" w:rsidP="0058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(3,927)</w:t>
            </w:r>
          </w:p>
        </w:tc>
        <w:tc>
          <w:tcPr>
            <w:tcW w:w="283" w:type="dxa"/>
          </w:tcPr>
          <w:p w14:paraId="51F7ACC2" w14:textId="77777777" w:rsidR="00580C30" w:rsidRPr="00464624" w:rsidRDefault="00580C30" w:rsidP="00580C3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AB5EA7" w14:textId="3E70CB9A" w:rsidR="00580C30" w:rsidRPr="00464624" w:rsidRDefault="00580C30" w:rsidP="00580C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A5AEDC8" w14:textId="77777777" w:rsidR="00580C30" w:rsidRPr="00464624" w:rsidRDefault="00580C30" w:rsidP="00580C3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D60E593" w14:textId="77777777" w:rsidR="00580C30" w:rsidRPr="00464624" w:rsidRDefault="00580C30" w:rsidP="0058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(841)</w:t>
            </w:r>
          </w:p>
        </w:tc>
      </w:tr>
      <w:tr w:rsidR="00464624" w:rsidRPr="00464624" w14:paraId="5B2D9F82" w14:textId="77777777" w:rsidTr="0086499A">
        <w:tc>
          <w:tcPr>
            <w:tcW w:w="3513" w:type="dxa"/>
            <w:vAlign w:val="bottom"/>
          </w:tcPr>
          <w:p w14:paraId="7A5BC795" w14:textId="5F2624D0" w:rsidR="009F78CF" w:rsidRPr="00464624" w:rsidRDefault="00A40800" w:rsidP="00580C30">
            <w:pPr>
              <w:tabs>
                <w:tab w:val="clear" w:pos="454"/>
                <w:tab w:val="clear" w:pos="680"/>
                <w:tab w:val="left" w:pos="423"/>
              </w:tabs>
              <w:spacing w:line="240" w:lineRule="auto"/>
              <w:ind w:left="706" w:right="28" w:hanging="70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464624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="009947EC" w:rsidRPr="00464624">
              <w:rPr>
                <w:rFonts w:ascii="BrowalliaUPC" w:hAnsi="BrowalliaUPC" w:cs="BrowalliaUPC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48D5A" w14:textId="0BE01649" w:rsidR="009F78CF" w:rsidRPr="00464624" w:rsidRDefault="00667AE5" w:rsidP="00580C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(29,</w:t>
            </w:r>
            <w:r w:rsidR="00EE780E" w:rsidRPr="00464624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464624">
              <w:rPr>
                <w:rFonts w:ascii="BrowalliaUPC" w:hAnsi="BrowalliaUPC" w:cs="BrowalliaUPC"/>
                <w:sz w:val="28"/>
                <w:szCs w:val="28"/>
              </w:rPr>
              <w:t>97)</w:t>
            </w:r>
          </w:p>
        </w:tc>
        <w:tc>
          <w:tcPr>
            <w:tcW w:w="284" w:type="dxa"/>
          </w:tcPr>
          <w:p w14:paraId="7FAF70A9" w14:textId="77777777" w:rsidR="009F78CF" w:rsidRPr="00464624" w:rsidRDefault="009F78CF" w:rsidP="00580C3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88201BA" w14:textId="77F356BF" w:rsidR="009F78CF" w:rsidRPr="00464624" w:rsidRDefault="00667AE5" w:rsidP="0058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E88F9A2" w14:textId="77777777" w:rsidR="009F78CF" w:rsidRPr="00464624" w:rsidRDefault="009F78CF" w:rsidP="00580C3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DDBD7A" w14:textId="4D53E648" w:rsidR="009F78CF" w:rsidRPr="00464624" w:rsidRDefault="00667AE5" w:rsidP="00580C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0BAD473" w14:textId="77777777" w:rsidR="009F78CF" w:rsidRPr="00464624" w:rsidRDefault="009F78CF" w:rsidP="00580C3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A752587" w14:textId="26B62C9A" w:rsidR="009F78CF" w:rsidRPr="00464624" w:rsidRDefault="00667AE5" w:rsidP="0058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464624" w:rsidRPr="00464624" w14:paraId="1C7CF772" w14:textId="77777777" w:rsidTr="0086499A">
        <w:tc>
          <w:tcPr>
            <w:tcW w:w="3513" w:type="dxa"/>
            <w:vAlign w:val="bottom"/>
          </w:tcPr>
          <w:p w14:paraId="4BD0893A" w14:textId="77777777" w:rsidR="00580C30" w:rsidRPr="00464624" w:rsidRDefault="00580C30" w:rsidP="00580C3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464624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64624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464624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464624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A2D4D11" w14:textId="52FBA10D" w:rsidR="00580C30" w:rsidRPr="00464624" w:rsidRDefault="00667AE5" w:rsidP="00580C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38,318</w:t>
            </w:r>
          </w:p>
        </w:tc>
        <w:tc>
          <w:tcPr>
            <w:tcW w:w="284" w:type="dxa"/>
          </w:tcPr>
          <w:p w14:paraId="56F2343B" w14:textId="77777777" w:rsidR="00580C30" w:rsidRPr="00464624" w:rsidRDefault="00580C30" w:rsidP="00580C3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4CA97F9" w14:textId="77777777" w:rsidR="00580C30" w:rsidRPr="00464624" w:rsidRDefault="00580C30" w:rsidP="00580C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61,320</w:t>
            </w:r>
          </w:p>
        </w:tc>
        <w:tc>
          <w:tcPr>
            <w:tcW w:w="283" w:type="dxa"/>
          </w:tcPr>
          <w:p w14:paraId="0B34EB73" w14:textId="77777777" w:rsidR="00580C30" w:rsidRPr="00464624" w:rsidRDefault="00580C30" w:rsidP="00580C3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83952E7" w14:textId="3FFEDACB" w:rsidR="00580C30" w:rsidRPr="00464624" w:rsidRDefault="00580C30" w:rsidP="00580C3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25,54</w:t>
            </w:r>
            <w:r w:rsidR="00A41F32" w:rsidRPr="00464624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1A2E1D45" w14:textId="77777777" w:rsidR="00580C30" w:rsidRPr="00464624" w:rsidRDefault="00580C30" w:rsidP="00580C3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25A021" w14:textId="77777777" w:rsidR="00580C30" w:rsidRPr="00464624" w:rsidRDefault="00580C30" w:rsidP="0058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64624">
              <w:rPr>
                <w:rFonts w:ascii="BrowalliaUPC" w:hAnsi="BrowalliaUPC" w:cs="BrowalliaUPC"/>
                <w:sz w:val="28"/>
                <w:szCs w:val="28"/>
              </w:rPr>
              <w:t>19,363</w:t>
            </w:r>
          </w:p>
        </w:tc>
      </w:tr>
    </w:tbl>
    <w:p w14:paraId="0DFF0F05" w14:textId="0CEFE638" w:rsidR="0086499A" w:rsidRPr="0086499A" w:rsidRDefault="0086499A">
      <w:pPr>
        <w:rPr>
          <w:sz w:val="20"/>
          <w:szCs w:val="20"/>
        </w:rPr>
      </w:pPr>
    </w:p>
    <w:p w14:paraId="55CF5447" w14:textId="0DE10695" w:rsidR="0086499A" w:rsidRDefault="0086499A"/>
    <w:p w14:paraId="0CC62CFE" w14:textId="29B8BBDB" w:rsidR="0086499A" w:rsidRDefault="0086499A"/>
    <w:p w14:paraId="2F0B8126" w14:textId="6766584F" w:rsidR="0086499A" w:rsidRDefault="0086499A"/>
    <w:p w14:paraId="5C56AFCE" w14:textId="04A35B44" w:rsidR="0086499A" w:rsidRDefault="0086499A"/>
    <w:p w14:paraId="09F0E2A0" w14:textId="2A4D3312" w:rsidR="0086499A" w:rsidRDefault="0086499A"/>
    <w:p w14:paraId="6EAD0DD5" w14:textId="7FF8A27B" w:rsidR="00B83BB4" w:rsidRDefault="00B83BB4"/>
    <w:p w14:paraId="007E3D80" w14:textId="060A11DF" w:rsidR="00B83BB4" w:rsidRDefault="00B83BB4"/>
    <w:p w14:paraId="4B5C5E98" w14:textId="31A5D69A" w:rsidR="00B83BB4" w:rsidRDefault="00B83BB4"/>
    <w:p w14:paraId="4226A351" w14:textId="77777777" w:rsidR="00B83BB4" w:rsidRDefault="00B83BB4"/>
    <w:p w14:paraId="7DD85F1D" w14:textId="77777777" w:rsidR="00867702" w:rsidRPr="00F70BA1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9858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สินทรัพย์หมุนเวียนอื่น</w:t>
      </w:r>
    </w:p>
    <w:p w14:paraId="70C5E939" w14:textId="77777777" w:rsidR="00867702" w:rsidRPr="00F70BA1" w:rsidRDefault="00867702" w:rsidP="00867702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3561"/>
        <w:gridCol w:w="1161"/>
        <w:gridCol w:w="283"/>
        <w:gridCol w:w="1157"/>
        <w:gridCol w:w="283"/>
        <w:gridCol w:w="1067"/>
        <w:gridCol w:w="236"/>
        <w:gridCol w:w="1182"/>
      </w:tblGrid>
      <w:tr w:rsidR="00867702" w:rsidRPr="00F70BA1" w14:paraId="566EDCA0" w14:textId="77777777" w:rsidTr="00A408BA">
        <w:tc>
          <w:tcPr>
            <w:tcW w:w="3561" w:type="dxa"/>
          </w:tcPr>
          <w:p w14:paraId="73911C20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69" w:type="dxa"/>
            <w:gridSpan w:val="7"/>
          </w:tcPr>
          <w:p w14:paraId="20F0F189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867702" w:rsidRPr="00F70BA1" w14:paraId="31B91BC6" w14:textId="77777777" w:rsidTr="00A408BA">
        <w:trPr>
          <w:trHeight w:val="351"/>
        </w:trPr>
        <w:tc>
          <w:tcPr>
            <w:tcW w:w="3561" w:type="dxa"/>
          </w:tcPr>
          <w:p w14:paraId="7612C761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4977CB99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3CA9410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85" w:type="dxa"/>
            <w:gridSpan w:val="3"/>
            <w:tcBorders>
              <w:bottom w:val="single" w:sz="4" w:space="0" w:color="auto"/>
            </w:tcBorders>
          </w:tcPr>
          <w:p w14:paraId="5D9ED75E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67702" w:rsidRPr="00F70BA1" w14:paraId="3FF0D4B4" w14:textId="77777777" w:rsidTr="00A408BA">
        <w:trPr>
          <w:trHeight w:val="351"/>
        </w:trPr>
        <w:tc>
          <w:tcPr>
            <w:tcW w:w="3561" w:type="dxa"/>
          </w:tcPr>
          <w:p w14:paraId="256B409D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E9A9E07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83" w:type="dxa"/>
            <w:vAlign w:val="bottom"/>
          </w:tcPr>
          <w:p w14:paraId="2CAD47F6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0EAE84E8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3" w:type="dxa"/>
            <w:vAlign w:val="bottom"/>
          </w:tcPr>
          <w:p w14:paraId="582D7845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636BCD8D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39B975F0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1AEE3841" w14:textId="77777777" w:rsidR="00867702" w:rsidRPr="00F70BA1" w:rsidRDefault="00867702" w:rsidP="00A408B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867702" w:rsidRPr="00F70BA1" w14:paraId="2867FA99" w14:textId="77777777" w:rsidTr="00A408BA">
        <w:trPr>
          <w:trHeight w:hRule="exact" w:val="391"/>
        </w:trPr>
        <w:tc>
          <w:tcPr>
            <w:tcW w:w="3561" w:type="dxa"/>
          </w:tcPr>
          <w:p w14:paraId="151CD4FC" w14:textId="77777777" w:rsidR="00867702" w:rsidRPr="00F70BA1" w:rsidRDefault="00867702" w:rsidP="00A408B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0E2387FD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0424B07B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E9321AC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3D7F85CC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03CB36E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BC7860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062C68E" w14:textId="77777777" w:rsidR="00867702" w:rsidRPr="00F70BA1" w:rsidRDefault="00867702" w:rsidP="00A408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7444A5" w:rsidRPr="00F70BA1" w14:paraId="41D588CF" w14:textId="77777777" w:rsidTr="00A408BA">
        <w:trPr>
          <w:trHeight w:hRule="exact" w:val="391"/>
        </w:trPr>
        <w:tc>
          <w:tcPr>
            <w:tcW w:w="3561" w:type="dxa"/>
          </w:tcPr>
          <w:p w14:paraId="38057E39" w14:textId="77777777" w:rsidR="007444A5" w:rsidRPr="00F70BA1" w:rsidRDefault="007444A5" w:rsidP="007444A5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61" w:type="dxa"/>
            <w:shd w:val="clear" w:color="auto" w:fill="auto"/>
          </w:tcPr>
          <w:p w14:paraId="45C824DA" w14:textId="48FCE075" w:rsidR="007444A5" w:rsidRPr="00F70BA1" w:rsidRDefault="00E77687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27,454</w:t>
            </w:r>
          </w:p>
        </w:tc>
        <w:tc>
          <w:tcPr>
            <w:tcW w:w="283" w:type="dxa"/>
          </w:tcPr>
          <w:p w14:paraId="2A3A985D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24F3E11B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7,156</w:t>
            </w:r>
          </w:p>
        </w:tc>
        <w:tc>
          <w:tcPr>
            <w:tcW w:w="283" w:type="dxa"/>
          </w:tcPr>
          <w:p w14:paraId="3B0FA0ED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19D6EF3" w14:textId="60A7DDAE" w:rsidR="007444A5" w:rsidRPr="00336F95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23,</w:t>
            </w:r>
            <w:r w:rsidR="00336F95">
              <w:rPr>
                <w:rFonts w:ascii="BrowalliaUPC" w:hAnsi="BrowalliaUPC" w:cs="BrowalliaUPC"/>
                <w:sz w:val="28"/>
                <w:szCs w:val="28"/>
              </w:rPr>
              <w:t>346</w:t>
            </w:r>
          </w:p>
        </w:tc>
        <w:tc>
          <w:tcPr>
            <w:tcW w:w="236" w:type="dxa"/>
          </w:tcPr>
          <w:p w14:paraId="6FB64BB9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F83E42E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5,420</w:t>
            </w:r>
          </w:p>
        </w:tc>
      </w:tr>
      <w:tr w:rsidR="007444A5" w:rsidRPr="00F70BA1" w14:paraId="079BC5B9" w14:textId="77777777" w:rsidTr="00A408BA">
        <w:trPr>
          <w:trHeight w:hRule="exact" w:val="391"/>
        </w:trPr>
        <w:tc>
          <w:tcPr>
            <w:tcW w:w="3561" w:type="dxa"/>
          </w:tcPr>
          <w:p w14:paraId="37EE4DB5" w14:textId="77777777" w:rsidR="007444A5" w:rsidRPr="00F70BA1" w:rsidRDefault="007444A5" w:rsidP="007444A5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เงินมัดจำ</w:t>
            </w:r>
          </w:p>
        </w:tc>
        <w:tc>
          <w:tcPr>
            <w:tcW w:w="1161" w:type="dxa"/>
            <w:shd w:val="clear" w:color="auto" w:fill="auto"/>
          </w:tcPr>
          <w:p w14:paraId="4C27F0CB" w14:textId="4B2A5DB4" w:rsidR="007444A5" w:rsidRPr="00F70BA1" w:rsidRDefault="00286712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34D85FF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401A50D8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5,410</w:t>
            </w:r>
          </w:p>
        </w:tc>
        <w:tc>
          <w:tcPr>
            <w:tcW w:w="283" w:type="dxa"/>
          </w:tcPr>
          <w:p w14:paraId="4C9C33B4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F7853F0" w14:textId="3CA6D8C1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6638E5F8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FDB3562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7444A5" w:rsidRPr="00F70BA1" w14:paraId="3FE7B3B3" w14:textId="77777777" w:rsidTr="00A408BA">
        <w:trPr>
          <w:trHeight w:hRule="exact" w:val="391"/>
        </w:trPr>
        <w:tc>
          <w:tcPr>
            <w:tcW w:w="3561" w:type="dxa"/>
          </w:tcPr>
          <w:p w14:paraId="7DFD0ADE" w14:textId="77777777" w:rsidR="007444A5" w:rsidRPr="00F70BA1" w:rsidRDefault="007444A5" w:rsidP="007444A5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ภาษีซื้อยังไม่ถึงกำหนดชำระ</w:t>
            </w:r>
          </w:p>
        </w:tc>
        <w:tc>
          <w:tcPr>
            <w:tcW w:w="1161" w:type="dxa"/>
            <w:shd w:val="clear" w:color="auto" w:fill="auto"/>
          </w:tcPr>
          <w:p w14:paraId="6F96DD7B" w14:textId="335991E4" w:rsidR="007444A5" w:rsidRPr="00F70BA1" w:rsidRDefault="00286712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83" w:type="dxa"/>
          </w:tcPr>
          <w:p w14:paraId="09BBBB30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208CB86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1,882</w:t>
            </w:r>
          </w:p>
        </w:tc>
        <w:tc>
          <w:tcPr>
            <w:tcW w:w="283" w:type="dxa"/>
          </w:tcPr>
          <w:p w14:paraId="2674982B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1FE5DD9" w14:textId="67D625C0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76632F76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5620B5B5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7444A5" w:rsidRPr="00F70BA1" w14:paraId="64993528" w14:textId="77777777" w:rsidTr="00A408BA">
        <w:trPr>
          <w:trHeight w:hRule="exact" w:val="391"/>
        </w:trPr>
        <w:tc>
          <w:tcPr>
            <w:tcW w:w="3561" w:type="dxa"/>
          </w:tcPr>
          <w:p w14:paraId="36E5B6CA" w14:textId="77777777" w:rsidR="007444A5" w:rsidRPr="00F70BA1" w:rsidRDefault="007444A5" w:rsidP="007444A5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ภาษีซื้อรอขอคืน</w:t>
            </w:r>
          </w:p>
        </w:tc>
        <w:tc>
          <w:tcPr>
            <w:tcW w:w="1161" w:type="dxa"/>
            <w:shd w:val="clear" w:color="auto" w:fill="auto"/>
          </w:tcPr>
          <w:p w14:paraId="25A23847" w14:textId="0E3EA6F5" w:rsidR="007444A5" w:rsidRPr="00F70BA1" w:rsidRDefault="00286712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83" w:type="dxa"/>
          </w:tcPr>
          <w:p w14:paraId="5B55CDEA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5C966D9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38</w:t>
            </w:r>
          </w:p>
        </w:tc>
        <w:tc>
          <w:tcPr>
            <w:tcW w:w="283" w:type="dxa"/>
          </w:tcPr>
          <w:p w14:paraId="1A7B4855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692B2E2" w14:textId="1D731516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44E53EF3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9ACC89F" w14:textId="77777777" w:rsidR="007444A5" w:rsidRPr="00F70BA1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975F7D" w:rsidRPr="00975F7D" w14:paraId="1C66E4C1" w14:textId="77777777" w:rsidTr="00A408BA">
        <w:trPr>
          <w:trHeight w:hRule="exact" w:val="391"/>
        </w:trPr>
        <w:tc>
          <w:tcPr>
            <w:tcW w:w="3561" w:type="dxa"/>
          </w:tcPr>
          <w:p w14:paraId="050781B3" w14:textId="4645F20F" w:rsidR="007444A5" w:rsidRPr="00F202EA" w:rsidRDefault="007444A5" w:rsidP="007444A5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161" w:type="dxa"/>
            <w:shd w:val="clear" w:color="auto" w:fill="auto"/>
          </w:tcPr>
          <w:p w14:paraId="0C07532C" w14:textId="746BAC20" w:rsidR="007444A5" w:rsidRPr="00F202EA" w:rsidRDefault="00E77687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26,355</w:t>
            </w:r>
          </w:p>
        </w:tc>
        <w:tc>
          <w:tcPr>
            <w:tcW w:w="283" w:type="dxa"/>
          </w:tcPr>
          <w:p w14:paraId="100E79BB" w14:textId="77777777" w:rsidR="007444A5" w:rsidRPr="00F202EA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1660BDFF" w14:textId="2646FC83" w:rsidR="007444A5" w:rsidRPr="00F202EA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83" w:type="dxa"/>
          </w:tcPr>
          <w:p w14:paraId="1865A8EB" w14:textId="77777777" w:rsidR="007444A5" w:rsidRPr="00F202EA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F0E0B94" w14:textId="74482458" w:rsidR="007444A5" w:rsidRPr="00F202EA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26,355</w:t>
            </w:r>
          </w:p>
        </w:tc>
        <w:tc>
          <w:tcPr>
            <w:tcW w:w="236" w:type="dxa"/>
          </w:tcPr>
          <w:p w14:paraId="28DED5D4" w14:textId="77777777" w:rsidR="007444A5" w:rsidRPr="00F202EA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7BDEE2D" w14:textId="1F7C6F07" w:rsidR="007444A5" w:rsidRPr="00F202EA" w:rsidRDefault="007444A5" w:rsidP="007444A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975F7D" w:rsidRPr="00975F7D" w14:paraId="2D3EFB4A" w14:textId="77777777" w:rsidTr="00A408BA">
        <w:trPr>
          <w:trHeight w:hRule="exact" w:val="391"/>
        </w:trPr>
        <w:tc>
          <w:tcPr>
            <w:tcW w:w="3561" w:type="dxa"/>
          </w:tcPr>
          <w:p w14:paraId="3B7D39F4" w14:textId="3D62802D" w:rsidR="00D61BCA" w:rsidRPr="00F202EA" w:rsidRDefault="00D61BCA" w:rsidP="00D61BC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 w:hint="cs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161" w:type="dxa"/>
            <w:shd w:val="clear" w:color="auto" w:fill="auto"/>
          </w:tcPr>
          <w:p w14:paraId="4E2528B2" w14:textId="38F5A8E8" w:rsidR="00D61BCA" w:rsidRPr="00F202EA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13,720</w:t>
            </w:r>
          </w:p>
        </w:tc>
        <w:tc>
          <w:tcPr>
            <w:tcW w:w="283" w:type="dxa"/>
          </w:tcPr>
          <w:p w14:paraId="02971374" w14:textId="77777777" w:rsidR="00D61BCA" w:rsidRPr="00F202EA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78D1F3FF" w14:textId="435D9962" w:rsidR="00D61BCA" w:rsidRPr="00F202EA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83" w:type="dxa"/>
          </w:tcPr>
          <w:p w14:paraId="298A79F2" w14:textId="77777777" w:rsidR="00D61BCA" w:rsidRPr="00F202EA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0751081" w14:textId="13EAF8E0" w:rsidR="00D61BCA" w:rsidRPr="00F202EA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13,720</w:t>
            </w:r>
          </w:p>
        </w:tc>
        <w:tc>
          <w:tcPr>
            <w:tcW w:w="236" w:type="dxa"/>
          </w:tcPr>
          <w:p w14:paraId="66070BAA" w14:textId="77777777" w:rsidR="00D61BCA" w:rsidRPr="00F202EA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7575AB1" w14:textId="385A6EFD" w:rsidR="00D61BCA" w:rsidRPr="00F202EA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D61BCA" w:rsidRPr="00F70BA1" w14:paraId="5C29B72B" w14:textId="77777777" w:rsidTr="00A408BA">
        <w:trPr>
          <w:trHeight w:hRule="exact" w:val="334"/>
        </w:trPr>
        <w:tc>
          <w:tcPr>
            <w:tcW w:w="3561" w:type="dxa"/>
          </w:tcPr>
          <w:p w14:paraId="64991E9D" w14:textId="77777777" w:rsidR="00D61BCA" w:rsidRPr="00F70BA1" w:rsidRDefault="00D61BCA" w:rsidP="00D61BC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61" w:type="dxa"/>
            <w:shd w:val="clear" w:color="auto" w:fill="auto"/>
          </w:tcPr>
          <w:p w14:paraId="61385A21" w14:textId="1A7924C6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9E68FCF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2D27E0A7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3,277</w:t>
            </w:r>
          </w:p>
        </w:tc>
        <w:tc>
          <w:tcPr>
            <w:tcW w:w="283" w:type="dxa"/>
          </w:tcPr>
          <w:p w14:paraId="6DE22215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7428168" w14:textId="62FCBAC4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6D6B3D55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</w:tcPr>
          <w:p w14:paraId="461CDBD1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D61BCA" w:rsidRPr="00F70BA1" w14:paraId="4C461ACC" w14:textId="77777777" w:rsidTr="00A408BA">
        <w:trPr>
          <w:trHeight w:val="113"/>
        </w:trPr>
        <w:tc>
          <w:tcPr>
            <w:tcW w:w="3561" w:type="dxa"/>
          </w:tcPr>
          <w:p w14:paraId="4764C915" w14:textId="77777777" w:rsidR="00D61BCA" w:rsidRPr="00F70BA1" w:rsidRDefault="00D61BCA" w:rsidP="00D61BCA">
            <w:pPr>
              <w:pStyle w:val="Footer"/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161" w:type="dxa"/>
            <w:shd w:val="clear" w:color="auto" w:fill="auto"/>
          </w:tcPr>
          <w:p w14:paraId="00830A04" w14:textId="7C083A49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2,066</w:t>
            </w:r>
          </w:p>
        </w:tc>
        <w:tc>
          <w:tcPr>
            <w:tcW w:w="283" w:type="dxa"/>
          </w:tcPr>
          <w:p w14:paraId="3E23F7B2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4E24302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5,366</w:t>
            </w:r>
          </w:p>
        </w:tc>
        <w:tc>
          <w:tcPr>
            <w:tcW w:w="283" w:type="dxa"/>
          </w:tcPr>
          <w:p w14:paraId="77314C69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394D4A30" w14:textId="6045D8C5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566</w:t>
            </w:r>
          </w:p>
        </w:tc>
        <w:tc>
          <w:tcPr>
            <w:tcW w:w="236" w:type="dxa"/>
          </w:tcPr>
          <w:p w14:paraId="6523D898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</w:tcPr>
          <w:p w14:paraId="2B393229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1,486</w:t>
            </w:r>
          </w:p>
        </w:tc>
      </w:tr>
      <w:tr w:rsidR="00D61BCA" w:rsidRPr="00F70BA1" w14:paraId="40BDCDDC" w14:textId="77777777" w:rsidTr="00A408BA">
        <w:trPr>
          <w:trHeight w:val="113"/>
        </w:trPr>
        <w:tc>
          <w:tcPr>
            <w:tcW w:w="3561" w:type="dxa"/>
          </w:tcPr>
          <w:p w14:paraId="387EDE06" w14:textId="77777777" w:rsidR="00D61BCA" w:rsidRPr="00F70BA1" w:rsidRDefault="00D61BCA" w:rsidP="00D61BC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761864D1" w14:textId="7AD11D40" w:rsidR="00D61BCA" w:rsidRPr="00F70BA1" w:rsidRDefault="00D71AD2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69,595</w:t>
            </w:r>
          </w:p>
        </w:tc>
        <w:tc>
          <w:tcPr>
            <w:tcW w:w="283" w:type="dxa"/>
          </w:tcPr>
          <w:p w14:paraId="20E0A18F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4A2B9B2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23,129</w:t>
            </w:r>
          </w:p>
        </w:tc>
        <w:tc>
          <w:tcPr>
            <w:tcW w:w="283" w:type="dxa"/>
          </w:tcPr>
          <w:p w14:paraId="51BADE32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08EAF9A9" w14:textId="16912844" w:rsidR="00D61BCA" w:rsidRPr="00F70BA1" w:rsidRDefault="00D71AD2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63,987</w:t>
            </w:r>
          </w:p>
        </w:tc>
        <w:tc>
          <w:tcPr>
            <w:tcW w:w="236" w:type="dxa"/>
          </w:tcPr>
          <w:p w14:paraId="39788589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5FA7BB00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6,906</w:t>
            </w:r>
          </w:p>
        </w:tc>
      </w:tr>
      <w:tr w:rsidR="00D61BCA" w:rsidRPr="00F70BA1" w14:paraId="7E0C9181" w14:textId="77777777" w:rsidTr="00A408BA">
        <w:trPr>
          <w:trHeight w:val="113"/>
        </w:trPr>
        <w:tc>
          <w:tcPr>
            <w:tcW w:w="3561" w:type="dxa"/>
          </w:tcPr>
          <w:p w14:paraId="4C8F491D" w14:textId="77777777" w:rsidR="00D61BCA" w:rsidRPr="00F70BA1" w:rsidRDefault="00D61BCA" w:rsidP="00D61BC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เผื่อการด้อยค่า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FF4AF5C" w14:textId="34847EF2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83" w:type="dxa"/>
          </w:tcPr>
          <w:p w14:paraId="58F81D62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18C24F3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(5,451)</w:t>
            </w:r>
          </w:p>
        </w:tc>
        <w:tc>
          <w:tcPr>
            <w:tcW w:w="283" w:type="dxa"/>
          </w:tcPr>
          <w:p w14:paraId="38724AC8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3AB9F98" w14:textId="58FE5DC9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A1641E4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2EAA019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D61BCA" w:rsidRPr="00F70BA1" w14:paraId="1F238188" w14:textId="77777777" w:rsidTr="00A408BA">
        <w:trPr>
          <w:trHeight w:val="267"/>
        </w:trPr>
        <w:tc>
          <w:tcPr>
            <w:tcW w:w="3561" w:type="dxa"/>
          </w:tcPr>
          <w:p w14:paraId="43370B6F" w14:textId="77777777" w:rsidR="00D61BCA" w:rsidRPr="00F70BA1" w:rsidRDefault="00D61BCA" w:rsidP="00D61BC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1BE7EC3" w14:textId="2208107B" w:rsidR="00D61BCA" w:rsidRPr="00F70BA1" w:rsidRDefault="00D71AD2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69,595</w:t>
            </w:r>
          </w:p>
        </w:tc>
        <w:tc>
          <w:tcPr>
            <w:tcW w:w="283" w:type="dxa"/>
          </w:tcPr>
          <w:p w14:paraId="7411C5B8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8DB1D9A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17,678</w:t>
            </w:r>
          </w:p>
        </w:tc>
        <w:tc>
          <w:tcPr>
            <w:tcW w:w="283" w:type="dxa"/>
          </w:tcPr>
          <w:p w14:paraId="390B7D3B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D00393" w14:textId="6B161A52" w:rsidR="00D61BCA" w:rsidRPr="00F70BA1" w:rsidRDefault="00D71AD2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63,987</w:t>
            </w:r>
          </w:p>
        </w:tc>
        <w:tc>
          <w:tcPr>
            <w:tcW w:w="236" w:type="dxa"/>
          </w:tcPr>
          <w:p w14:paraId="2F25C84A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78186F6" w14:textId="77777777" w:rsidR="00D61BCA" w:rsidRPr="00F70BA1" w:rsidRDefault="00D61BCA" w:rsidP="00D61B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6,906</w:t>
            </w:r>
          </w:p>
        </w:tc>
      </w:tr>
    </w:tbl>
    <w:p w14:paraId="4C13B571" w14:textId="77777777" w:rsidR="009E14EC" w:rsidRPr="00F70BA1" w:rsidRDefault="009E14EC" w:rsidP="003E3657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</w:p>
    <w:p w14:paraId="3B1184D8" w14:textId="35C1D8F0" w:rsidR="00C04DF6" w:rsidRPr="00F70BA1" w:rsidRDefault="005753E0" w:rsidP="001A05B7">
      <w:pPr>
        <w:pStyle w:val="CordiaNew"/>
        <w:numPr>
          <w:ilvl w:val="0"/>
          <w:numId w:val="16"/>
        </w:numPr>
        <w:tabs>
          <w:tab w:val="clear" w:pos="4153"/>
          <w:tab w:val="num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เงินลงทุนในบริษัทย่อย</w:t>
      </w:r>
    </w:p>
    <w:p w14:paraId="2A22360D" w14:textId="77777777" w:rsidR="00417310" w:rsidRPr="00F70BA1" w:rsidRDefault="00417310" w:rsidP="00417310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89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72"/>
        <w:gridCol w:w="877"/>
        <w:gridCol w:w="850"/>
        <w:gridCol w:w="851"/>
        <w:gridCol w:w="850"/>
        <w:gridCol w:w="993"/>
        <w:gridCol w:w="992"/>
        <w:gridCol w:w="850"/>
        <w:gridCol w:w="854"/>
      </w:tblGrid>
      <w:tr w:rsidR="00B66E24" w:rsidRPr="00F70BA1" w14:paraId="4D80D842" w14:textId="77777777" w:rsidTr="00B96A8C">
        <w:trPr>
          <w:cantSplit/>
          <w:trHeight w:val="124"/>
        </w:trPr>
        <w:tc>
          <w:tcPr>
            <w:tcW w:w="1872" w:type="dxa"/>
            <w:shd w:val="clear" w:color="auto" w:fill="auto"/>
          </w:tcPr>
          <w:p w14:paraId="7D80538E" w14:textId="77777777" w:rsidR="00351638" w:rsidRPr="00F70BA1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77" w:type="dxa"/>
            <w:shd w:val="clear" w:color="auto" w:fill="auto"/>
          </w:tcPr>
          <w:p w14:paraId="3F126FB0" w14:textId="77777777" w:rsidR="00351638" w:rsidRPr="00F70BA1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1538B94" w14:textId="77777777" w:rsidR="00351638" w:rsidRPr="00F70BA1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D1E8209" w14:textId="77777777" w:rsidR="00351638" w:rsidRPr="00F70BA1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66F61DE" w14:textId="77777777" w:rsidR="00351638" w:rsidRPr="00F70BA1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689" w:type="dxa"/>
            <w:gridSpan w:val="4"/>
            <w:shd w:val="clear" w:color="auto" w:fill="auto"/>
          </w:tcPr>
          <w:p w14:paraId="0A0A703F" w14:textId="77777777" w:rsidR="00351638" w:rsidRPr="00F70BA1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(</w:t>
            </w:r>
            <w:proofErr w:type="gramStart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หน่วย :</w:t>
            </w:r>
            <w:proofErr w:type="gramEnd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พันบาท)</w:t>
            </w:r>
          </w:p>
        </w:tc>
      </w:tr>
      <w:tr w:rsidR="00351638" w:rsidRPr="00F70BA1" w14:paraId="0FC153F7" w14:textId="77777777" w:rsidTr="00B96A8C">
        <w:trPr>
          <w:cantSplit/>
        </w:trPr>
        <w:tc>
          <w:tcPr>
            <w:tcW w:w="1872" w:type="dxa"/>
            <w:shd w:val="clear" w:color="auto" w:fill="auto"/>
          </w:tcPr>
          <w:p w14:paraId="62F53EBB" w14:textId="77777777" w:rsidR="00351638" w:rsidRPr="00F70BA1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117" w:type="dxa"/>
            <w:gridSpan w:val="8"/>
            <w:shd w:val="clear" w:color="auto" w:fill="auto"/>
          </w:tcPr>
          <w:p w14:paraId="75747534" w14:textId="77777777" w:rsidR="00351638" w:rsidRPr="00F70BA1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B66E24" w:rsidRPr="00F70BA1" w14:paraId="6781C6CE" w14:textId="77777777" w:rsidTr="00B96A8C">
        <w:trPr>
          <w:cantSplit/>
        </w:trPr>
        <w:tc>
          <w:tcPr>
            <w:tcW w:w="1872" w:type="dxa"/>
            <w:shd w:val="clear" w:color="auto" w:fill="auto"/>
          </w:tcPr>
          <w:p w14:paraId="06BED8D1" w14:textId="77777777" w:rsidR="00351638" w:rsidRPr="00F70BA1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7" w:type="dxa"/>
            <w:gridSpan w:val="2"/>
            <w:shd w:val="clear" w:color="auto" w:fill="auto"/>
          </w:tcPr>
          <w:p w14:paraId="6290723C" w14:textId="77777777" w:rsidR="00351638" w:rsidRPr="00F70BA1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A7B5D5C" w14:textId="77777777" w:rsidR="00351638" w:rsidRPr="00F70BA1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9B96C09" w14:textId="77777777" w:rsidR="00351638" w:rsidRPr="00F70BA1" w:rsidRDefault="00351638" w:rsidP="003F561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 w:right="-24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704" w:type="dxa"/>
            <w:gridSpan w:val="2"/>
            <w:shd w:val="clear" w:color="auto" w:fill="auto"/>
          </w:tcPr>
          <w:p w14:paraId="69727866" w14:textId="77777777" w:rsidR="00351638" w:rsidRPr="00F70BA1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เงินปันผลรับ</w:t>
            </w:r>
          </w:p>
        </w:tc>
      </w:tr>
      <w:tr w:rsidR="0021320C" w:rsidRPr="00F70BA1" w14:paraId="791C99BC" w14:textId="77777777" w:rsidTr="00B96A8C">
        <w:trPr>
          <w:cantSplit/>
        </w:trPr>
        <w:tc>
          <w:tcPr>
            <w:tcW w:w="1872" w:type="dxa"/>
            <w:shd w:val="clear" w:color="auto" w:fill="auto"/>
          </w:tcPr>
          <w:p w14:paraId="78B4C04C" w14:textId="77777777" w:rsidR="0021320C" w:rsidRPr="00F70BA1" w:rsidRDefault="0021320C" w:rsidP="0021320C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398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877" w:type="dxa"/>
            <w:shd w:val="clear" w:color="auto" w:fill="auto"/>
          </w:tcPr>
          <w:p w14:paraId="4942204A" w14:textId="38B2E932" w:rsidR="0021320C" w:rsidRPr="00F70BA1" w:rsidRDefault="0021320C" w:rsidP="0021320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850" w:type="dxa"/>
            <w:shd w:val="clear" w:color="auto" w:fill="auto"/>
          </w:tcPr>
          <w:p w14:paraId="08DD9A51" w14:textId="42A8F0F1" w:rsidR="0021320C" w:rsidRPr="00F70BA1" w:rsidRDefault="0021320C" w:rsidP="0021320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51" w:type="dxa"/>
            <w:shd w:val="clear" w:color="auto" w:fill="auto"/>
          </w:tcPr>
          <w:p w14:paraId="3875CA53" w14:textId="646DC8FF" w:rsidR="0021320C" w:rsidRPr="00F70BA1" w:rsidRDefault="0021320C" w:rsidP="0021320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850" w:type="dxa"/>
            <w:shd w:val="clear" w:color="auto" w:fill="auto"/>
          </w:tcPr>
          <w:p w14:paraId="19DFB523" w14:textId="34807CF8" w:rsidR="0021320C" w:rsidRPr="00F70BA1" w:rsidRDefault="0021320C" w:rsidP="0021320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993" w:type="dxa"/>
            <w:shd w:val="clear" w:color="auto" w:fill="auto"/>
          </w:tcPr>
          <w:p w14:paraId="3634B12B" w14:textId="00EA991F" w:rsidR="0021320C" w:rsidRPr="00F70BA1" w:rsidRDefault="0021320C" w:rsidP="0021320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E7D93F7" w14:textId="15A77D98" w:rsidR="0021320C" w:rsidRPr="00F70BA1" w:rsidRDefault="0021320C" w:rsidP="0021320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456"/>
              </w:tabs>
              <w:spacing w:after="0" w:line="240" w:lineRule="auto"/>
              <w:ind w:left="-42" w:right="-33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50" w:type="dxa"/>
            <w:shd w:val="clear" w:color="auto" w:fill="auto"/>
          </w:tcPr>
          <w:p w14:paraId="52A2404C" w14:textId="28D3B41A" w:rsidR="0021320C" w:rsidRPr="00F70BA1" w:rsidRDefault="0021320C" w:rsidP="0021320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854" w:type="dxa"/>
            <w:shd w:val="clear" w:color="auto" w:fill="auto"/>
          </w:tcPr>
          <w:p w14:paraId="35898E15" w14:textId="0F144231" w:rsidR="0021320C" w:rsidRPr="00F70BA1" w:rsidRDefault="0021320C" w:rsidP="0021320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</w:tr>
      <w:tr w:rsidR="00B66E24" w:rsidRPr="00F70BA1" w14:paraId="7B72B882" w14:textId="77777777" w:rsidTr="00B96A8C">
        <w:trPr>
          <w:cantSplit/>
        </w:trPr>
        <w:tc>
          <w:tcPr>
            <w:tcW w:w="1872" w:type="dxa"/>
            <w:shd w:val="clear" w:color="auto" w:fill="auto"/>
          </w:tcPr>
          <w:p w14:paraId="5942C6E5" w14:textId="77777777" w:rsidR="00351638" w:rsidRPr="00F70BA1" w:rsidRDefault="00351638" w:rsidP="00E3568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71D513EF" w14:textId="77777777" w:rsidR="00351638" w:rsidRPr="00F70BA1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66AA260" w14:textId="77777777" w:rsidR="00351638" w:rsidRPr="00F70BA1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13E3FBBE" w14:textId="77777777" w:rsidR="00351638" w:rsidRPr="00F70BA1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C3D6AB6" w14:textId="77777777" w:rsidR="00351638" w:rsidRPr="00F70BA1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B3394EB" w14:textId="77777777" w:rsidR="00351638" w:rsidRPr="00F70BA1" w:rsidRDefault="00351638" w:rsidP="005671CD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4E4DC2E" w14:textId="77777777" w:rsidR="00351638" w:rsidRPr="00F70BA1" w:rsidRDefault="00351638" w:rsidP="00A450B7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14:paraId="2ADF9E43" w14:textId="77777777" w:rsidR="00351638" w:rsidRPr="00F70BA1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854" w:type="dxa"/>
            <w:shd w:val="clear" w:color="auto" w:fill="auto"/>
          </w:tcPr>
          <w:p w14:paraId="5FC74A1A" w14:textId="77777777" w:rsidR="00351638" w:rsidRPr="00F70BA1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B96A8C" w:rsidRPr="00F70BA1" w14:paraId="035531AF" w14:textId="77777777" w:rsidTr="00B96A8C">
        <w:trPr>
          <w:cantSplit/>
          <w:trHeight w:val="149"/>
        </w:trPr>
        <w:tc>
          <w:tcPr>
            <w:tcW w:w="1872" w:type="dxa"/>
            <w:shd w:val="clear" w:color="auto" w:fill="auto"/>
            <w:vAlign w:val="bottom"/>
          </w:tcPr>
          <w:p w14:paraId="7B1D5719" w14:textId="77777777" w:rsidR="00B96A8C" w:rsidRPr="00F70BA1" w:rsidRDefault="00B96A8C" w:rsidP="00B96A8C">
            <w:pPr>
              <w:spacing w:line="240" w:lineRule="auto"/>
              <w:ind w:left="171" w:right="-180" w:hanging="14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สเปซเ</w:t>
            </w:r>
            <w:proofErr w:type="spellEnd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877" w:type="dxa"/>
            <w:shd w:val="clear" w:color="auto" w:fill="auto"/>
          </w:tcPr>
          <w:p w14:paraId="2FA34E4C" w14:textId="79C3D777" w:rsidR="00B96A8C" w:rsidRPr="00F70BA1" w:rsidRDefault="00AF0691" w:rsidP="00B96A8C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14:paraId="26FF88F6" w14:textId="1031AEF7" w:rsidR="00B96A8C" w:rsidRPr="00F70BA1" w:rsidRDefault="00B96A8C" w:rsidP="00B96A8C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36068E" w14:textId="78578F0D" w:rsidR="00B96A8C" w:rsidRPr="00F70BA1" w:rsidRDefault="00AF0691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100.00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A6507A" w14:textId="7D5AF76C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100.00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6A1875" w14:textId="4901A583" w:rsidR="00B96A8C" w:rsidRPr="00F70BA1" w:rsidRDefault="00AF0691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392CED" w14:textId="31E92FCD" w:rsidR="00B96A8C" w:rsidRPr="00F70BA1" w:rsidRDefault="00B96A8C" w:rsidP="00B96A8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850" w:type="dxa"/>
            <w:shd w:val="clear" w:color="auto" w:fill="auto"/>
          </w:tcPr>
          <w:p w14:paraId="7B7D5391" w14:textId="333243C5" w:rsidR="00B96A8C" w:rsidRPr="00F70BA1" w:rsidRDefault="00041380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10,000</w:t>
            </w:r>
          </w:p>
        </w:tc>
        <w:tc>
          <w:tcPr>
            <w:tcW w:w="854" w:type="dxa"/>
            <w:shd w:val="clear" w:color="auto" w:fill="auto"/>
          </w:tcPr>
          <w:p w14:paraId="11FBC8DB" w14:textId="04E197B7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17,000</w:t>
            </w:r>
          </w:p>
        </w:tc>
      </w:tr>
      <w:tr w:rsidR="00B96A8C" w:rsidRPr="00F70BA1" w14:paraId="42E63C4D" w14:textId="77777777" w:rsidTr="00B96A8C">
        <w:trPr>
          <w:cantSplit/>
        </w:trPr>
        <w:tc>
          <w:tcPr>
            <w:tcW w:w="1872" w:type="dxa"/>
            <w:shd w:val="clear" w:color="auto" w:fill="auto"/>
            <w:vAlign w:val="bottom"/>
          </w:tcPr>
          <w:p w14:paraId="765FBBEC" w14:textId="77777777" w:rsidR="00B96A8C" w:rsidRPr="00F70BA1" w:rsidRDefault="00B96A8C" w:rsidP="00B96A8C">
            <w:pPr>
              <w:spacing w:line="240" w:lineRule="auto"/>
              <w:ind w:left="171" w:right="-180" w:hanging="141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บริษัท สยาม</w:t>
            </w:r>
            <w:proofErr w:type="spellStart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สเนล</w:t>
            </w:r>
            <w:proofErr w:type="spellEnd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51B9332A" w14:textId="692DF8D3" w:rsidR="00B96A8C" w:rsidRPr="00F70BA1" w:rsidRDefault="00AF0691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ECA85A" w14:textId="5D11FBAA" w:rsidR="00B96A8C" w:rsidRPr="00F70BA1" w:rsidRDefault="00B96A8C" w:rsidP="00B96A8C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20,000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035339" w14:textId="5217D883" w:rsidR="00B96A8C" w:rsidRPr="00F70BA1" w:rsidRDefault="00AF0691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9C72F9" w14:textId="25D2F17B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51.00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F375F4" w14:textId="5F376DB3" w:rsidR="00B96A8C" w:rsidRPr="00F70BA1" w:rsidRDefault="00AF0691" w:rsidP="00B96A8C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00CDA8" w14:textId="59DB9D11" w:rsidR="00B96A8C" w:rsidRPr="00F70BA1" w:rsidRDefault="00B96A8C" w:rsidP="00B96A8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10,200</w:t>
            </w:r>
          </w:p>
        </w:tc>
        <w:tc>
          <w:tcPr>
            <w:tcW w:w="850" w:type="dxa"/>
            <w:shd w:val="clear" w:color="auto" w:fill="auto"/>
          </w:tcPr>
          <w:p w14:paraId="5CDE92D3" w14:textId="2A5EA998" w:rsidR="00B96A8C" w:rsidRPr="00F70BA1" w:rsidRDefault="00041380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14:paraId="61B39EF6" w14:textId="5D85FD6D" w:rsidR="00B96A8C" w:rsidRPr="00F70BA1" w:rsidRDefault="00B96A8C" w:rsidP="007D7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</w:t>
            </w: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</w:tr>
      <w:tr w:rsidR="00B96A8C" w:rsidRPr="00F70BA1" w14:paraId="0173DE21" w14:textId="77777777" w:rsidTr="00B96A8C">
        <w:trPr>
          <w:cantSplit/>
        </w:trPr>
        <w:tc>
          <w:tcPr>
            <w:tcW w:w="1872" w:type="dxa"/>
            <w:shd w:val="clear" w:color="auto" w:fill="auto"/>
            <w:vAlign w:val="bottom"/>
          </w:tcPr>
          <w:p w14:paraId="5C035A0B" w14:textId="613F6118" w:rsidR="00B96A8C" w:rsidRPr="00F70BA1" w:rsidRDefault="00B96A8C" w:rsidP="00B96A8C">
            <w:pPr>
              <w:spacing w:line="240" w:lineRule="auto"/>
              <w:ind w:left="171" w:right="-180" w:hanging="141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บริษัท ดับบลิวซีไอ โฮลด</w:t>
            </w:r>
            <w:proofErr w:type="spellStart"/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ิ้ง</w:t>
            </w:r>
            <w:proofErr w:type="spellEnd"/>
          </w:p>
          <w:p w14:paraId="15A43642" w14:textId="150EDCCF" w:rsidR="00B96A8C" w:rsidRPr="00F70BA1" w:rsidRDefault="00B96A8C" w:rsidP="00B96A8C">
            <w:pPr>
              <w:spacing w:line="240" w:lineRule="auto"/>
              <w:ind w:left="171" w:right="-180" w:hanging="141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 xml:space="preserve">    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57C2451C" w14:textId="23AF9597" w:rsidR="00B96A8C" w:rsidRPr="00F70BA1" w:rsidRDefault="00AF0691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E239C8" w14:textId="15F0A2F8" w:rsidR="00B96A8C" w:rsidRPr="00F70BA1" w:rsidRDefault="00B96A8C" w:rsidP="00B96A8C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1,818,906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BCF9C1A" w14:textId="77D9FDEA" w:rsidR="00B96A8C" w:rsidRPr="00F70BA1" w:rsidRDefault="00AF0691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A4613E" w14:textId="2886D048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56.00</w:t>
            </w:r>
          </w:p>
        </w:tc>
        <w:tc>
          <w:tcPr>
            <w:tcW w:w="993" w:type="dxa"/>
            <w:shd w:val="clear" w:color="auto" w:fill="auto"/>
          </w:tcPr>
          <w:p w14:paraId="27E97640" w14:textId="3DB39D59" w:rsidR="00B96A8C" w:rsidRPr="00F70BA1" w:rsidRDefault="00B96A8C" w:rsidP="00B96A8C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B337286" w14:textId="46988DFB" w:rsidR="00B96A8C" w:rsidRPr="00F70BA1" w:rsidRDefault="00AF0691" w:rsidP="00AF0691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9258DF5" w14:textId="77777777" w:rsidR="00B96A8C" w:rsidRPr="00F70BA1" w:rsidRDefault="00B96A8C" w:rsidP="00B96A8C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FBD40D8" w14:textId="10C3E8B7" w:rsidR="00B96A8C" w:rsidRPr="00F70BA1" w:rsidRDefault="00B96A8C" w:rsidP="00B96A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2,212,004</w:t>
            </w:r>
          </w:p>
        </w:tc>
        <w:tc>
          <w:tcPr>
            <w:tcW w:w="850" w:type="dxa"/>
            <w:shd w:val="clear" w:color="auto" w:fill="auto"/>
          </w:tcPr>
          <w:p w14:paraId="0FF67F36" w14:textId="77777777" w:rsidR="00B96A8C" w:rsidRPr="00F70BA1" w:rsidRDefault="00B96A8C" w:rsidP="00B96A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A6D60DB" w14:textId="0C9CFB92" w:rsidR="00B96A8C" w:rsidRPr="00F70BA1" w:rsidRDefault="00041380" w:rsidP="00B96A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14:paraId="78583668" w14:textId="77777777" w:rsidR="00B96A8C" w:rsidRPr="00F70BA1" w:rsidRDefault="00B96A8C" w:rsidP="007D7C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  <w:p w14:paraId="112988DA" w14:textId="6B2C1EA0" w:rsidR="00B96A8C" w:rsidRPr="00F70BA1" w:rsidRDefault="00B96A8C" w:rsidP="007D7C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</w:t>
            </w: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</w:tr>
      <w:tr w:rsidR="00B96A8C" w:rsidRPr="00F70BA1" w14:paraId="39998FB4" w14:textId="77777777" w:rsidTr="00B96A8C">
        <w:trPr>
          <w:cantSplit/>
        </w:trPr>
        <w:tc>
          <w:tcPr>
            <w:tcW w:w="1872" w:type="dxa"/>
            <w:shd w:val="clear" w:color="auto" w:fill="auto"/>
          </w:tcPr>
          <w:p w14:paraId="568E9195" w14:textId="77777777" w:rsidR="00B96A8C" w:rsidRPr="00F70BA1" w:rsidRDefault="00B96A8C" w:rsidP="00B96A8C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171" w:right="-57" w:hanging="141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3673E2E9" w14:textId="77777777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6D4E00F" w14:textId="77777777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FA46A00" w14:textId="77777777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8377EF" w14:textId="77777777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B9D086F" w14:textId="29C459E5" w:rsidR="00B96A8C" w:rsidRPr="00F70BA1" w:rsidRDefault="00041380" w:rsidP="00B96A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59406D" w14:textId="46C37FDC" w:rsidR="00B96A8C" w:rsidRPr="00F70BA1" w:rsidRDefault="00B96A8C" w:rsidP="00B96A8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2,281,595</w:t>
            </w:r>
          </w:p>
        </w:tc>
        <w:tc>
          <w:tcPr>
            <w:tcW w:w="850" w:type="dxa"/>
            <w:shd w:val="clear" w:color="auto" w:fill="auto"/>
          </w:tcPr>
          <w:p w14:paraId="55094E9E" w14:textId="451247C4" w:rsidR="00B96A8C" w:rsidRPr="00F70BA1" w:rsidRDefault="00041380" w:rsidP="00B96A8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10,000</w:t>
            </w:r>
          </w:p>
        </w:tc>
        <w:tc>
          <w:tcPr>
            <w:tcW w:w="854" w:type="dxa"/>
            <w:shd w:val="clear" w:color="auto" w:fill="auto"/>
          </w:tcPr>
          <w:p w14:paraId="6119E601" w14:textId="169FE13B" w:rsidR="00B96A8C" w:rsidRPr="00F70BA1" w:rsidRDefault="00B96A8C" w:rsidP="00B96A8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17,000</w:t>
            </w:r>
          </w:p>
        </w:tc>
      </w:tr>
      <w:tr w:rsidR="00B96A8C" w:rsidRPr="00F70BA1" w14:paraId="6DFBADEC" w14:textId="77777777" w:rsidTr="00B96A8C">
        <w:trPr>
          <w:cantSplit/>
        </w:trPr>
        <w:tc>
          <w:tcPr>
            <w:tcW w:w="1872" w:type="dxa"/>
            <w:shd w:val="clear" w:color="auto" w:fill="auto"/>
          </w:tcPr>
          <w:p w14:paraId="532AAFFA" w14:textId="558C1AB9" w:rsidR="00B96A8C" w:rsidRPr="00F70BA1" w:rsidRDefault="00B96A8C" w:rsidP="00B96A8C">
            <w:pPr>
              <w:tabs>
                <w:tab w:val="clear" w:pos="227"/>
                <w:tab w:val="left" w:pos="252"/>
                <w:tab w:val="left" w:pos="851"/>
                <w:tab w:val="left" w:pos="1418"/>
                <w:tab w:val="left" w:pos="1985"/>
              </w:tabs>
              <w:spacing w:line="240" w:lineRule="auto"/>
              <w:ind w:left="171" w:right="-57" w:hanging="14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หัก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7ADDD84" w14:textId="77777777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17E6AC" w14:textId="77777777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F92688" w14:textId="77777777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480545" w14:textId="77777777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1A46635" w14:textId="6CB98127" w:rsidR="00B96A8C" w:rsidRPr="00F70BA1" w:rsidRDefault="00041380" w:rsidP="00B96A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D38E757" w14:textId="550CEA6B" w:rsidR="00B96A8C" w:rsidRPr="00F70BA1" w:rsidRDefault="00B96A8C" w:rsidP="00B96A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(2,222,204)</w:t>
            </w:r>
          </w:p>
        </w:tc>
        <w:tc>
          <w:tcPr>
            <w:tcW w:w="850" w:type="dxa"/>
            <w:shd w:val="clear" w:color="auto" w:fill="auto"/>
          </w:tcPr>
          <w:p w14:paraId="5B0FA861" w14:textId="77777777" w:rsidR="00B96A8C" w:rsidRPr="00F70BA1" w:rsidRDefault="00B96A8C" w:rsidP="00B96A8C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854" w:type="dxa"/>
            <w:shd w:val="clear" w:color="auto" w:fill="auto"/>
          </w:tcPr>
          <w:p w14:paraId="02BB7ECA" w14:textId="77777777" w:rsidR="00B96A8C" w:rsidRPr="00F70BA1" w:rsidRDefault="00B96A8C" w:rsidP="00B96A8C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B96A8C" w:rsidRPr="00F70BA1" w14:paraId="0BCFD1B6" w14:textId="77777777" w:rsidTr="00B96A8C">
        <w:trPr>
          <w:cantSplit/>
        </w:trPr>
        <w:tc>
          <w:tcPr>
            <w:tcW w:w="1872" w:type="dxa"/>
            <w:shd w:val="clear" w:color="auto" w:fill="auto"/>
          </w:tcPr>
          <w:p w14:paraId="6B4C2CD2" w14:textId="77777777" w:rsidR="00B96A8C" w:rsidRPr="00F70BA1" w:rsidRDefault="00B96A8C" w:rsidP="00B96A8C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171" w:right="-57" w:hanging="14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สุทธิ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64606F65" w14:textId="77777777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29E6050" w14:textId="77777777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0E1C91B" w14:textId="77777777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0ED0E2A" w14:textId="77777777" w:rsidR="00B96A8C" w:rsidRPr="00F70BA1" w:rsidRDefault="00B96A8C" w:rsidP="00B9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14536C0" w14:textId="22FA0296" w:rsidR="00B96A8C" w:rsidRPr="00F70BA1" w:rsidRDefault="00041380" w:rsidP="00B96A8C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  <w:shd w:val="clear" w:color="auto" w:fill="auto"/>
          </w:tcPr>
          <w:p w14:paraId="17524742" w14:textId="6B8A005B" w:rsidR="00B96A8C" w:rsidRPr="00F70BA1" w:rsidRDefault="00B96A8C" w:rsidP="00B96A8C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850" w:type="dxa"/>
            <w:shd w:val="clear" w:color="auto" w:fill="auto"/>
          </w:tcPr>
          <w:p w14:paraId="4A846AD8" w14:textId="77777777" w:rsidR="00B96A8C" w:rsidRPr="00F70BA1" w:rsidRDefault="00B96A8C" w:rsidP="00B96A8C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854" w:type="dxa"/>
            <w:shd w:val="clear" w:color="auto" w:fill="auto"/>
          </w:tcPr>
          <w:p w14:paraId="5503BF54" w14:textId="77777777" w:rsidR="00B96A8C" w:rsidRPr="00F70BA1" w:rsidRDefault="00B96A8C" w:rsidP="00B96A8C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</w:tbl>
    <w:p w14:paraId="7A56FAE2" w14:textId="77777777" w:rsidR="00F0574F" w:rsidRPr="00F70BA1" w:rsidRDefault="00F0574F" w:rsidP="00CF3CD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23B25180" w14:textId="2C3CB7ED" w:rsidR="00B858B7" w:rsidRPr="00B858B7" w:rsidRDefault="003A1A70" w:rsidP="00B858B7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color w:val="00B050"/>
          <w:spacing w:val="-4"/>
          <w:sz w:val="28"/>
          <w:szCs w:val="28"/>
        </w:rPr>
      </w:pPr>
      <w:r w:rsidRPr="00F70BA1">
        <w:rPr>
          <w:rFonts w:ascii="BrowalliaUPC" w:hAnsi="BrowalliaUPC" w:cs="BrowalliaUPC"/>
          <w:spacing w:val="-4"/>
          <w:sz w:val="28"/>
          <w:szCs w:val="28"/>
          <w:cs/>
        </w:rPr>
        <w:t xml:space="preserve">ณ วันที่ </w:t>
      </w:r>
      <w:r w:rsidR="00837B6D" w:rsidRPr="00F70BA1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837B6D" w:rsidRPr="00F70BA1">
        <w:rPr>
          <w:rFonts w:ascii="BrowalliaUPC" w:hAnsi="BrowalliaUPC" w:cs="BrowalliaUPC"/>
          <w:sz w:val="28"/>
          <w:szCs w:val="28"/>
          <w:cs/>
          <w:lang w:val="en-GB"/>
        </w:rPr>
        <w:t>ธันวาคม</w:t>
      </w:r>
      <w:r w:rsidRPr="00F70BA1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C47D67" w:rsidRPr="00F70BA1">
        <w:rPr>
          <w:rFonts w:ascii="BrowalliaUPC" w:hAnsi="BrowalliaUPC" w:cs="BrowalliaUPC"/>
          <w:spacing w:val="-4"/>
          <w:sz w:val="28"/>
          <w:szCs w:val="28"/>
        </w:rPr>
        <w:t>256</w:t>
      </w:r>
      <w:r w:rsidR="00B96A8C" w:rsidRPr="00F70BA1">
        <w:rPr>
          <w:rFonts w:ascii="BrowalliaUPC" w:hAnsi="BrowalliaUPC" w:cs="BrowalliaUPC"/>
          <w:spacing w:val="-4"/>
          <w:sz w:val="28"/>
          <w:szCs w:val="28"/>
        </w:rPr>
        <w:t>3</w:t>
      </w:r>
      <w:r w:rsidRPr="00F70BA1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477460" w:rsidRPr="00F70BA1">
        <w:rPr>
          <w:rFonts w:ascii="BrowalliaUPC" w:hAnsi="BrowalliaUPC" w:cs="BrowalliaUPC"/>
          <w:sz w:val="28"/>
          <w:szCs w:val="28"/>
          <w:cs/>
        </w:rPr>
        <w:t>เงินลงทุนในบริษัทดับบลิว ซีไอ โฮลด</w:t>
      </w:r>
      <w:proofErr w:type="spellStart"/>
      <w:r w:rsidR="00477460" w:rsidRPr="00F70BA1">
        <w:rPr>
          <w:rFonts w:ascii="BrowalliaUPC" w:hAnsi="BrowalliaUPC" w:cs="BrowalliaUPC"/>
          <w:sz w:val="28"/>
          <w:szCs w:val="28"/>
          <w:cs/>
        </w:rPr>
        <w:t>ิ้ง</w:t>
      </w:r>
      <w:proofErr w:type="spellEnd"/>
      <w:r w:rsidR="00477460" w:rsidRPr="00F70BA1">
        <w:rPr>
          <w:rFonts w:ascii="BrowalliaUPC" w:hAnsi="BrowalliaUPC" w:cs="BrowalliaUPC"/>
          <w:sz w:val="28"/>
          <w:szCs w:val="28"/>
          <w:cs/>
        </w:rPr>
        <w:t xml:space="preserve"> จำกัด (มหาชน)</w:t>
      </w:r>
      <w:r w:rsidR="00477460" w:rsidRPr="00F70BA1">
        <w:rPr>
          <w:rFonts w:ascii="BrowalliaUPC" w:hAnsi="BrowalliaUPC" w:cs="BrowalliaUPC"/>
          <w:sz w:val="28"/>
          <w:szCs w:val="28"/>
        </w:rPr>
        <w:t xml:space="preserve"> </w:t>
      </w:r>
      <w:r w:rsidR="00477460" w:rsidRPr="00F70BA1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="00477460" w:rsidRPr="00F70BA1">
        <w:rPr>
          <w:rFonts w:ascii="BrowalliaUPC" w:hAnsi="BrowalliaUPC" w:cs="BrowalliaUPC"/>
          <w:sz w:val="28"/>
          <w:szCs w:val="28"/>
        </w:rPr>
        <w:t xml:space="preserve">2,212 </w:t>
      </w:r>
      <w:r w:rsidR="00477460" w:rsidRPr="00F70BA1">
        <w:rPr>
          <w:rFonts w:ascii="BrowalliaUPC" w:hAnsi="BrowalliaUPC" w:cs="BrowalliaUPC"/>
          <w:sz w:val="28"/>
          <w:szCs w:val="28"/>
          <w:cs/>
        </w:rPr>
        <w:t>ล้านบาท ติดภาระจำนองเป็นหลักทรัพย์ค้ำประกันวงเงินกู้ยืมระยะยาวจากสถาบันการเงิน</w:t>
      </w:r>
      <w:r w:rsidR="00A50905">
        <w:rPr>
          <w:rFonts w:ascii="BrowalliaUPC" w:hAnsi="BrowalliaUPC" w:cs="BrowalliaUPC" w:hint="cs"/>
          <w:sz w:val="28"/>
          <w:szCs w:val="28"/>
          <w:cs/>
        </w:rPr>
        <w:t>สองแห่ง</w:t>
      </w:r>
      <w:r w:rsidR="00C32013" w:rsidRPr="0019364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C32013" w:rsidRPr="0019364C">
        <w:rPr>
          <w:rFonts w:ascii="BrowalliaUPC" w:hAnsi="BrowalliaUPC" w:cs="BrowalliaUPC"/>
          <w:spacing w:val="-4"/>
          <w:sz w:val="28"/>
          <w:szCs w:val="28"/>
          <w:cs/>
        </w:rPr>
        <w:t xml:space="preserve">(หมายเหตุ </w:t>
      </w:r>
      <w:bookmarkStart w:id="2" w:name="_Hlk60972895"/>
      <w:r w:rsidR="00C32013" w:rsidRPr="0019364C">
        <w:rPr>
          <w:rFonts w:ascii="BrowalliaUPC" w:hAnsi="BrowalliaUPC" w:cs="BrowalliaUPC"/>
          <w:spacing w:val="-4"/>
          <w:sz w:val="28"/>
          <w:szCs w:val="28"/>
        </w:rPr>
        <w:t>2</w:t>
      </w:r>
      <w:bookmarkEnd w:id="2"/>
      <w:r w:rsidR="001D7B65" w:rsidRPr="0019364C">
        <w:rPr>
          <w:rFonts w:ascii="BrowalliaUPC" w:hAnsi="BrowalliaUPC" w:cs="BrowalliaUPC"/>
          <w:spacing w:val="-4"/>
          <w:sz w:val="28"/>
          <w:szCs w:val="28"/>
        </w:rPr>
        <w:t>3</w:t>
      </w:r>
      <w:r w:rsidR="00C32013" w:rsidRPr="0019364C">
        <w:rPr>
          <w:rFonts w:ascii="BrowalliaUPC" w:hAnsi="BrowalliaUPC" w:cs="BrowalliaUPC"/>
          <w:spacing w:val="-4"/>
          <w:sz w:val="28"/>
          <w:szCs w:val="28"/>
        </w:rPr>
        <w:t>)</w:t>
      </w:r>
      <w:r w:rsidR="00477460" w:rsidRPr="00F70BA1">
        <w:rPr>
          <w:rFonts w:ascii="BrowalliaUPC" w:hAnsi="BrowalliaUPC" w:cs="BrowalliaUPC"/>
          <w:sz w:val="28"/>
          <w:szCs w:val="28"/>
        </w:rPr>
        <w:t xml:space="preserve"> </w:t>
      </w:r>
      <w:r w:rsidR="00477460" w:rsidRPr="00F202EA">
        <w:rPr>
          <w:rFonts w:ascii="BrowalliaUPC" w:hAnsi="BrowalliaUPC" w:cs="BrowalliaUPC"/>
          <w:sz w:val="28"/>
          <w:szCs w:val="28"/>
          <w:cs/>
        </w:rPr>
        <w:t>การค้ำประกันดังกล่าวได้ถูกยกเลิกแล้วในระหว่างเดือน ตุลาคม</w:t>
      </w:r>
      <w:r w:rsidR="00477460" w:rsidRPr="00F202EA">
        <w:rPr>
          <w:rFonts w:ascii="BrowalliaUPC" w:hAnsi="BrowalliaUPC" w:cs="BrowalliaUPC"/>
          <w:sz w:val="28"/>
          <w:szCs w:val="28"/>
        </w:rPr>
        <w:t xml:space="preserve"> 2564</w:t>
      </w:r>
      <w:r w:rsidRPr="00F202EA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B858B7" w:rsidRPr="00F202EA">
        <w:rPr>
          <w:rFonts w:ascii="BrowalliaUPC" w:hAnsi="BrowalliaUPC" w:cs="BrowalliaUPC" w:hint="cs"/>
          <w:spacing w:val="-4"/>
          <w:sz w:val="28"/>
          <w:szCs w:val="28"/>
          <w:cs/>
        </w:rPr>
        <w:t>และบริษัทได้ขายหุ้นทั้งหมดของกลุ่ม</w:t>
      </w:r>
      <w:r w:rsidR="00B858B7" w:rsidRPr="00F202EA">
        <w:rPr>
          <w:rFonts w:ascii="BrowalliaUPC" w:hAnsi="BrowalliaUPC" w:cs="BrowalliaUPC"/>
          <w:sz w:val="28"/>
          <w:szCs w:val="28"/>
          <w:cs/>
        </w:rPr>
        <w:t xml:space="preserve">บริษัทดับบลิวซีไอ </w:t>
      </w:r>
      <w:r w:rsidR="0072085A" w:rsidRPr="00F202EA">
        <w:rPr>
          <w:rFonts w:ascii="BrowalliaUPC" w:hAnsi="BrowalliaUPC" w:cs="BrowalliaUPC"/>
          <w:sz w:val="28"/>
          <w:szCs w:val="28"/>
        </w:rPr>
        <w:br/>
      </w:r>
      <w:r w:rsidR="00B858B7" w:rsidRPr="00F202EA">
        <w:rPr>
          <w:rFonts w:ascii="BrowalliaUPC" w:hAnsi="BrowalliaUPC" w:cs="BrowalliaUPC"/>
          <w:sz w:val="28"/>
          <w:szCs w:val="28"/>
          <w:cs/>
        </w:rPr>
        <w:t>โฮลด</w:t>
      </w:r>
      <w:proofErr w:type="spellStart"/>
      <w:r w:rsidR="00B858B7" w:rsidRPr="00F202EA">
        <w:rPr>
          <w:rFonts w:ascii="BrowalliaUPC" w:hAnsi="BrowalliaUPC" w:cs="BrowalliaUPC"/>
          <w:sz w:val="28"/>
          <w:szCs w:val="28"/>
          <w:cs/>
        </w:rPr>
        <w:t>ิ้ง</w:t>
      </w:r>
      <w:proofErr w:type="spellEnd"/>
      <w:r w:rsidR="00B858B7" w:rsidRPr="00F202EA">
        <w:rPr>
          <w:rFonts w:ascii="BrowalliaUPC" w:hAnsi="BrowalliaUPC" w:cs="BrowalliaUPC"/>
          <w:sz w:val="28"/>
          <w:szCs w:val="28"/>
          <w:cs/>
        </w:rPr>
        <w:t xml:space="preserve"> จำกัด (มหาชน)</w:t>
      </w:r>
      <w:r w:rsidR="00B858B7" w:rsidRPr="00F202EA">
        <w:rPr>
          <w:rFonts w:ascii="BrowalliaUPC" w:hAnsi="BrowalliaUPC" w:cs="BrowalliaUPC" w:hint="cs"/>
          <w:sz w:val="28"/>
          <w:szCs w:val="28"/>
          <w:cs/>
        </w:rPr>
        <w:t xml:space="preserve"> แล้ว</w:t>
      </w:r>
    </w:p>
    <w:p w14:paraId="3AFC9B84" w14:textId="77777777" w:rsidR="00B858B7" w:rsidRPr="00F70BA1" w:rsidRDefault="00B858B7" w:rsidP="00CF3CD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</w:p>
    <w:p w14:paraId="344DAD45" w14:textId="4D2B969A" w:rsidR="00FB6980" w:rsidRPr="00F70BA1" w:rsidRDefault="00FB6980" w:rsidP="00C91756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F70BA1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F70BA1">
        <w:rPr>
          <w:rFonts w:ascii="BrowalliaUPC" w:hAnsi="BrowalliaUPC" w:cs="BrowalliaUPC"/>
          <w:color w:val="auto"/>
          <w:sz w:val="28"/>
          <w:szCs w:val="28"/>
        </w:rPr>
        <w:t>23</w:t>
      </w:r>
      <w:r w:rsidRPr="00F70BA1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F70BA1">
        <w:rPr>
          <w:rFonts w:ascii="BrowalliaUPC" w:hAnsi="BrowalliaUPC" w:cs="BrowalliaUPC"/>
          <w:color w:val="auto"/>
          <w:sz w:val="28"/>
          <w:szCs w:val="28"/>
          <w:cs/>
        </w:rPr>
        <w:t xml:space="preserve">เมษายน </w:t>
      </w:r>
      <w:r w:rsidRPr="00F70BA1">
        <w:rPr>
          <w:rFonts w:ascii="BrowalliaUPC" w:hAnsi="BrowalliaUPC" w:cs="BrowalliaUPC"/>
          <w:color w:val="auto"/>
          <w:sz w:val="28"/>
          <w:szCs w:val="28"/>
        </w:rPr>
        <w:t>2564</w:t>
      </w:r>
      <w:r w:rsidRPr="00F70BA1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บริษัทได้รับเงินปันผลจากบริษัท </w:t>
      </w:r>
      <w:proofErr w:type="spellStart"/>
      <w:r w:rsidRPr="00F70BA1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สเปซเ</w:t>
      </w:r>
      <w:proofErr w:type="spellEnd"/>
      <w:r w:rsidRPr="00F70BA1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มด จำกัด จำนวนรวม </w:t>
      </w:r>
      <w:r w:rsidRPr="00F70BA1">
        <w:rPr>
          <w:rFonts w:ascii="BrowalliaUPC" w:hAnsi="BrowalliaUPC" w:cs="BrowalliaUPC"/>
          <w:color w:val="auto"/>
          <w:sz w:val="28"/>
          <w:szCs w:val="28"/>
        </w:rPr>
        <w:t>10</w:t>
      </w:r>
      <w:r w:rsidRPr="00F70BA1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ล้านบาท</w:t>
      </w:r>
    </w:p>
    <w:p w14:paraId="34ACB27B" w14:textId="7FBDA90B" w:rsidR="00C91756" w:rsidRDefault="00C91756" w:rsidP="00C91756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2A0B06A1" w14:textId="7B8B0301" w:rsidR="00721DC6" w:rsidRDefault="00721DC6" w:rsidP="00C91756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31E39FB6" w14:textId="77777777" w:rsidR="00CD6977" w:rsidRPr="002B2EA7" w:rsidRDefault="00CD6977" w:rsidP="00C91756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16"/>
          <w:szCs w:val="16"/>
          <w:lang w:eastAsia="en-US"/>
        </w:rPr>
      </w:pPr>
    </w:p>
    <w:p w14:paraId="22FCF647" w14:textId="77777777" w:rsidR="00FB6980" w:rsidRPr="00AD5444" w:rsidRDefault="00FB6980" w:rsidP="00FB6980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  <w:r w:rsidRPr="00AD5444">
        <w:rPr>
          <w:rFonts w:ascii="BrowalliaUPC" w:eastAsia="Times New Roman" w:hAnsi="BrowalliaUPC" w:cs="BrowalliaUPC"/>
          <w:color w:val="auto"/>
          <w:sz w:val="28"/>
          <w:szCs w:val="28"/>
          <w:u w:val="single"/>
          <w:cs/>
          <w:lang w:eastAsia="en-US"/>
        </w:rPr>
        <w:t>การจำหน่ายเงินลงทุนในบริษัทย่อย</w:t>
      </w:r>
    </w:p>
    <w:p w14:paraId="5D80BCD6" w14:textId="3179A94D" w:rsidR="00FB6980" w:rsidRPr="00AD5444" w:rsidRDefault="00FB6980" w:rsidP="00FB6980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ในการประชุมคณะกรรมการบริษัท ครั้งที่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6/2564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เมื่อวันที่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14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พฤษภาคม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2564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ได้มีมติพิจารณาอนุมัติการขายเงินลงทุนส่วนของบริษัททั้งหมดในหุ้นสามัญของบริษัท สยาม</w:t>
      </w:r>
      <w:proofErr w:type="spellStart"/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สเนล</w:t>
      </w:r>
      <w:proofErr w:type="spellEnd"/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จำกัด (สยาม</w:t>
      </w:r>
      <w:proofErr w:type="spellStart"/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สเนล</w:t>
      </w:r>
      <w:proofErr w:type="spellEnd"/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) ให้แก่ผู้ถือหุ้นอื่น ซึ่งได้ทำการ</w:t>
      </w:r>
      <w:r w:rsidR="00C91756"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ข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าย</w:t>
      </w:r>
      <w:r w:rsidR="00C91756"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15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กรกฎาคม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2564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ในราคาหุ้นละ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บาท เป็นจำนวนเงิน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1,020,000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บาท โดยบริษัทได้รับชำระค่าหุ้น และโอนหุ้นให้กับผู้ซื้อเรียบร้อยแล้ว ทั้งนี้ธนาคารได้ปลดภาระค้ำประกันของบริษัทในฐานะผู้ค้ำประกันหนี้เรียบร้อยแล้ว  </w:t>
      </w:r>
    </w:p>
    <w:p w14:paraId="2ED93CAD" w14:textId="77777777" w:rsidR="00FB6980" w:rsidRPr="00AD5444" w:rsidRDefault="00FB6980" w:rsidP="00FB6980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5EF99801" w14:textId="59589B77" w:rsidR="00FB6980" w:rsidRPr="00AD5444" w:rsidRDefault="00FB6980" w:rsidP="00FB6980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b/>
          <w:bCs/>
          <w:color w:val="auto"/>
          <w:sz w:val="28"/>
          <w:szCs w:val="28"/>
          <w:lang w:eastAsia="en-US"/>
        </w:rPr>
      </w:pP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14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มิถุนายน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2564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บริษัทขายเงินลงทุนในหุ้นทั้งหมดของบริษัท ดับบลิว ซีไอ โฮลด</w:t>
      </w:r>
      <w:proofErr w:type="spellStart"/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ิ้ง</w:t>
      </w:r>
      <w:proofErr w:type="spellEnd"/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จำกัด (มหาชน) (ดับบลิวซีไอเอช) จำนวน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101,849,993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หุ้น ในราคาหุ้นละ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0.01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บาท เป็นเงินจำนวน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1,018,500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บาท ให้แก่บุคคลภายนอกรายหนึ่ง ซึ่งบริษัทได้รับชำระค่าหุ้นครบทั้งจำนวนเรียบร้อยแล้วในระหว่างไตรมาสสองปี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2564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และ</w:t>
      </w:r>
      <w:r w:rsidR="001040B0" w:rsidRPr="00AD5444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ได้โอนหุ้นให้แก่ผู้ซื้อแล้ว บริษัท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จึงได้ถอดงบการเงินของดับบลิวซีไอเอช ออกจากงบการเงินรวมของบริษัทในไตรมาสสามของปี </w:t>
      </w:r>
      <w:r w:rsidRPr="00AD544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2564</w:t>
      </w:r>
    </w:p>
    <w:p w14:paraId="1FEC074D" w14:textId="4532B7A3" w:rsidR="00FB6980" w:rsidRPr="00AD5444" w:rsidRDefault="00FB6980" w:rsidP="0088334A">
      <w:pPr>
        <w:tabs>
          <w:tab w:val="clear" w:pos="454"/>
          <w:tab w:val="left" w:pos="63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CE0D76F" w14:textId="77777777" w:rsidR="00FB6980" w:rsidRPr="00AD5444" w:rsidRDefault="00FB6980" w:rsidP="00FB698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AD5444">
        <w:rPr>
          <w:rFonts w:ascii="BrowalliaUPC" w:hAnsi="BrowalliaUPC" w:cs="BrowalliaUPC"/>
          <w:sz w:val="28"/>
          <w:szCs w:val="28"/>
          <w:cs/>
        </w:rPr>
        <w:t xml:space="preserve">สินทรัพย์และหนี้สิน (ที่ผ่านการสอบทานของผู้สอบบัญชีแล้ว) ณ วันที่ </w:t>
      </w:r>
      <w:r w:rsidRPr="00AD5444">
        <w:rPr>
          <w:rFonts w:ascii="BrowalliaUPC" w:hAnsi="BrowalliaUPC" w:cs="BrowalliaUPC"/>
          <w:sz w:val="28"/>
          <w:szCs w:val="28"/>
        </w:rPr>
        <w:t xml:space="preserve">30 </w:t>
      </w:r>
      <w:r w:rsidRPr="00AD5444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Pr="00AD5444">
        <w:rPr>
          <w:rFonts w:ascii="BrowalliaUPC" w:hAnsi="BrowalliaUPC" w:cs="BrowalliaUPC"/>
          <w:sz w:val="28"/>
          <w:szCs w:val="28"/>
        </w:rPr>
        <w:t xml:space="preserve">2564 </w:t>
      </w:r>
      <w:r w:rsidRPr="00AD5444">
        <w:rPr>
          <w:rFonts w:ascii="BrowalliaUPC" w:hAnsi="BrowalliaUPC" w:cs="BrowalliaUPC"/>
          <w:sz w:val="28"/>
          <w:szCs w:val="28"/>
          <w:cs/>
        </w:rPr>
        <w:t>ซึ่งเป็นวันที่ใกล้เคียงที่สุดกับวันที่บริษัทจำหน่ายบริษัทย่อย ซึ่งใช้เป็นข้อมูลในการถอดออกจากงบการเงินรวมของบริษัท มีดังนี้</w:t>
      </w:r>
    </w:p>
    <w:p w14:paraId="18B59B96" w14:textId="77777777" w:rsidR="00FB6980" w:rsidRPr="00AD5444" w:rsidRDefault="00FB6980" w:rsidP="00FB698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color w:val="0000FF"/>
          <w:sz w:val="28"/>
          <w:szCs w:val="28"/>
        </w:rPr>
      </w:pP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4110"/>
        <w:gridCol w:w="1985"/>
        <w:gridCol w:w="1417"/>
        <w:gridCol w:w="1560"/>
      </w:tblGrid>
      <w:tr w:rsidR="00013CAA" w:rsidRPr="00013CAA" w14:paraId="02067B63" w14:textId="77777777" w:rsidTr="003A545A">
        <w:trPr>
          <w:tblHeader/>
        </w:trPr>
        <w:tc>
          <w:tcPr>
            <w:tcW w:w="4110" w:type="dxa"/>
          </w:tcPr>
          <w:p w14:paraId="0A1E904E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962" w:type="dxa"/>
            <w:gridSpan w:val="3"/>
          </w:tcPr>
          <w:p w14:paraId="5192A666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013CA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013CAA" w:rsidRPr="00013CAA" w14:paraId="010A223A" w14:textId="77777777" w:rsidTr="003A545A">
        <w:trPr>
          <w:trHeight w:val="317"/>
        </w:trPr>
        <w:tc>
          <w:tcPr>
            <w:tcW w:w="4110" w:type="dxa"/>
            <w:hideMark/>
          </w:tcPr>
          <w:p w14:paraId="4DB840C2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0992A5F" w14:textId="49FE37C1" w:rsidR="00FB6980" w:rsidRPr="00013CAA" w:rsidRDefault="00FB6980" w:rsidP="003A545A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บริษัท ดับบลิวซีไอ      </w:t>
            </w:r>
            <w:r w:rsidR="00B010F4" w:rsidRPr="00013CAA">
              <w:rPr>
                <w:rFonts w:ascii="BrowalliaUPC" w:hAnsi="BrowalliaUPC" w:cs="BrowalliaUPC"/>
                <w:sz w:val="24"/>
                <w:szCs w:val="24"/>
              </w:rPr>
              <w:br/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โฮลด</w:t>
            </w:r>
            <w:proofErr w:type="spellStart"/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ิ้ง</w:t>
            </w:r>
            <w:proofErr w:type="spellEnd"/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417" w:type="dxa"/>
          </w:tcPr>
          <w:p w14:paraId="7EFB4B76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บริษัท สยาม</w:t>
            </w:r>
            <w:proofErr w:type="spellStart"/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สเนล</w:t>
            </w:r>
            <w:proofErr w:type="spellEnd"/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60" w:type="dxa"/>
          </w:tcPr>
          <w:p w14:paraId="098ADC9D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F3E387F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013CAA" w:rsidRPr="00013CAA" w14:paraId="680E1345" w14:textId="77777777" w:rsidTr="003A545A">
        <w:trPr>
          <w:trHeight w:val="317"/>
        </w:trPr>
        <w:tc>
          <w:tcPr>
            <w:tcW w:w="4110" w:type="dxa"/>
          </w:tcPr>
          <w:p w14:paraId="7CCFC67C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9FE84D3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3A68BF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0FD135EA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013CAA" w:rsidRPr="00013CAA" w14:paraId="2C6C997B" w14:textId="77777777" w:rsidTr="003A545A">
        <w:trPr>
          <w:trHeight w:val="317"/>
        </w:trPr>
        <w:tc>
          <w:tcPr>
            <w:tcW w:w="4110" w:type="dxa"/>
          </w:tcPr>
          <w:p w14:paraId="7F061FEB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985" w:type="dxa"/>
          </w:tcPr>
          <w:p w14:paraId="2903831E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C9DC69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091958B4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013CAA" w:rsidRPr="00013CAA" w14:paraId="372FE4D3" w14:textId="77777777" w:rsidTr="003A545A">
        <w:trPr>
          <w:trHeight w:val="317"/>
        </w:trPr>
        <w:tc>
          <w:tcPr>
            <w:tcW w:w="4110" w:type="dxa"/>
          </w:tcPr>
          <w:p w14:paraId="5D48BDFA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985" w:type="dxa"/>
            <w:vAlign w:val="bottom"/>
          </w:tcPr>
          <w:p w14:paraId="4AAD05CC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        5,988 </w:t>
            </w:r>
          </w:p>
        </w:tc>
        <w:tc>
          <w:tcPr>
            <w:tcW w:w="1417" w:type="dxa"/>
            <w:vAlign w:val="bottom"/>
          </w:tcPr>
          <w:p w14:paraId="6AC4451D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                 22  </w:t>
            </w:r>
          </w:p>
        </w:tc>
        <w:tc>
          <w:tcPr>
            <w:tcW w:w="1560" w:type="dxa"/>
            <w:vAlign w:val="bottom"/>
          </w:tcPr>
          <w:p w14:paraId="069C59DB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     6,010 </w:t>
            </w:r>
          </w:p>
        </w:tc>
      </w:tr>
      <w:tr w:rsidR="00013CAA" w:rsidRPr="00013CAA" w14:paraId="4D6B0DDD" w14:textId="77777777" w:rsidTr="003A545A">
        <w:trPr>
          <w:trHeight w:val="317"/>
        </w:trPr>
        <w:tc>
          <w:tcPr>
            <w:tcW w:w="4110" w:type="dxa"/>
            <w:vAlign w:val="center"/>
          </w:tcPr>
          <w:p w14:paraId="436A4A52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ลูกหนี้อื่น - ลูกค้าทั่วไป</w:t>
            </w:r>
          </w:p>
        </w:tc>
        <w:tc>
          <w:tcPr>
            <w:tcW w:w="1985" w:type="dxa"/>
            <w:vAlign w:val="center"/>
          </w:tcPr>
          <w:p w14:paraId="5FB1F332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91,340</w:t>
            </w:r>
          </w:p>
        </w:tc>
        <w:tc>
          <w:tcPr>
            <w:tcW w:w="1417" w:type="dxa"/>
            <w:vAlign w:val="bottom"/>
          </w:tcPr>
          <w:p w14:paraId="48CBA2F9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                 -   </w:t>
            </w:r>
          </w:p>
        </w:tc>
        <w:tc>
          <w:tcPr>
            <w:tcW w:w="1560" w:type="dxa"/>
            <w:vAlign w:val="bottom"/>
          </w:tcPr>
          <w:p w14:paraId="4738142E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   91,340 </w:t>
            </w:r>
          </w:p>
        </w:tc>
      </w:tr>
      <w:tr w:rsidR="00013CAA" w:rsidRPr="00013CAA" w14:paraId="5C745469" w14:textId="77777777" w:rsidTr="003A545A">
        <w:trPr>
          <w:trHeight w:val="317"/>
        </w:trPr>
        <w:tc>
          <w:tcPr>
            <w:tcW w:w="4110" w:type="dxa"/>
            <w:vAlign w:val="center"/>
          </w:tcPr>
          <w:p w14:paraId="1EFFB95E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เงินให้กู้ยืม - บริษัทอื่น</w:t>
            </w:r>
          </w:p>
        </w:tc>
        <w:tc>
          <w:tcPr>
            <w:tcW w:w="1985" w:type="dxa"/>
            <w:vAlign w:val="center"/>
          </w:tcPr>
          <w:p w14:paraId="53771C12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  <w:tc>
          <w:tcPr>
            <w:tcW w:w="1417" w:type="dxa"/>
            <w:vAlign w:val="bottom"/>
          </w:tcPr>
          <w:p w14:paraId="1B7CBEF9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                 -   </w:t>
            </w:r>
          </w:p>
        </w:tc>
        <w:tc>
          <w:tcPr>
            <w:tcW w:w="1560" w:type="dxa"/>
            <w:vAlign w:val="bottom"/>
          </w:tcPr>
          <w:p w14:paraId="1BB72788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100,000 </w:t>
            </w:r>
          </w:p>
        </w:tc>
      </w:tr>
      <w:tr w:rsidR="00013CAA" w:rsidRPr="00013CAA" w14:paraId="0D3B177D" w14:textId="77777777" w:rsidTr="003A545A">
        <w:trPr>
          <w:trHeight w:val="317"/>
        </w:trPr>
        <w:tc>
          <w:tcPr>
            <w:tcW w:w="4110" w:type="dxa"/>
            <w:hideMark/>
          </w:tcPr>
          <w:p w14:paraId="75D72F56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985" w:type="dxa"/>
            <w:vAlign w:val="bottom"/>
          </w:tcPr>
          <w:p w14:paraId="5B3FE55C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5,259</w:t>
            </w:r>
          </w:p>
        </w:tc>
        <w:tc>
          <w:tcPr>
            <w:tcW w:w="1417" w:type="dxa"/>
            <w:vAlign w:val="center"/>
          </w:tcPr>
          <w:p w14:paraId="3D4EE2A6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           551 </w:t>
            </w:r>
          </w:p>
        </w:tc>
        <w:tc>
          <w:tcPr>
            <w:tcW w:w="1560" w:type="dxa"/>
            <w:vAlign w:val="bottom"/>
          </w:tcPr>
          <w:p w14:paraId="1659C72F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     5,810 </w:t>
            </w:r>
          </w:p>
        </w:tc>
      </w:tr>
      <w:tr w:rsidR="00013CAA" w:rsidRPr="00013CAA" w14:paraId="5D29F523" w14:textId="77777777" w:rsidTr="003A545A">
        <w:trPr>
          <w:trHeight w:val="317"/>
        </w:trPr>
        <w:tc>
          <w:tcPr>
            <w:tcW w:w="4110" w:type="dxa"/>
            <w:vAlign w:val="center"/>
          </w:tcPr>
          <w:p w14:paraId="2F00DFD7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985" w:type="dxa"/>
            <w:vAlign w:val="center"/>
          </w:tcPr>
          <w:p w14:paraId="4F98153E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17,203</w:t>
            </w:r>
          </w:p>
        </w:tc>
        <w:tc>
          <w:tcPr>
            <w:tcW w:w="1417" w:type="dxa"/>
            <w:vAlign w:val="center"/>
          </w:tcPr>
          <w:p w14:paraId="1873D912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         1,049 </w:t>
            </w:r>
          </w:p>
        </w:tc>
        <w:tc>
          <w:tcPr>
            <w:tcW w:w="1560" w:type="dxa"/>
            <w:vAlign w:val="bottom"/>
          </w:tcPr>
          <w:p w14:paraId="2F5B5072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   18,252 </w:t>
            </w:r>
          </w:p>
        </w:tc>
      </w:tr>
      <w:tr w:rsidR="00013CAA" w:rsidRPr="00013CAA" w14:paraId="45F1B7D0" w14:textId="77777777" w:rsidTr="003A545A">
        <w:tc>
          <w:tcPr>
            <w:tcW w:w="4110" w:type="dxa"/>
            <w:hideMark/>
          </w:tcPr>
          <w:p w14:paraId="2DAE23BF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985" w:type="dxa"/>
            <w:vAlign w:val="center"/>
          </w:tcPr>
          <w:p w14:paraId="0C9E1CAC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219,790</w:t>
            </w:r>
          </w:p>
        </w:tc>
        <w:tc>
          <w:tcPr>
            <w:tcW w:w="1417" w:type="dxa"/>
            <w:vAlign w:val="center"/>
          </w:tcPr>
          <w:p w14:paraId="28BEB47F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         1,622 </w:t>
            </w:r>
          </w:p>
        </w:tc>
        <w:tc>
          <w:tcPr>
            <w:tcW w:w="1560" w:type="dxa"/>
            <w:vAlign w:val="bottom"/>
          </w:tcPr>
          <w:p w14:paraId="371F46F3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221,412 </w:t>
            </w:r>
          </w:p>
        </w:tc>
      </w:tr>
      <w:tr w:rsidR="00013CAA" w:rsidRPr="00013CAA" w14:paraId="49ABBFAB" w14:textId="77777777" w:rsidTr="003A545A">
        <w:trPr>
          <w:trHeight w:val="378"/>
        </w:trPr>
        <w:tc>
          <w:tcPr>
            <w:tcW w:w="4110" w:type="dxa"/>
            <w:hideMark/>
          </w:tcPr>
          <w:p w14:paraId="652570BD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985" w:type="dxa"/>
          </w:tcPr>
          <w:p w14:paraId="6862FC1E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6EF599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13D0BB3D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</w:tr>
      <w:tr w:rsidR="00013CAA" w:rsidRPr="00013CAA" w14:paraId="4FE63F9B" w14:textId="77777777" w:rsidTr="003A545A">
        <w:tc>
          <w:tcPr>
            <w:tcW w:w="4110" w:type="dxa"/>
          </w:tcPr>
          <w:p w14:paraId="5CE4D8EA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013CAA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985" w:type="dxa"/>
          </w:tcPr>
          <w:p w14:paraId="52626206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5751EE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67EED174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</w:tr>
      <w:tr w:rsidR="00013CAA" w:rsidRPr="00013CAA" w14:paraId="59C5271F" w14:textId="77777777" w:rsidTr="003A545A">
        <w:tc>
          <w:tcPr>
            <w:tcW w:w="4110" w:type="dxa"/>
          </w:tcPr>
          <w:p w14:paraId="4F230FCC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985" w:type="dxa"/>
            <w:vAlign w:val="bottom"/>
          </w:tcPr>
          <w:p w14:paraId="0F21F3EE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(149,660) </w:t>
            </w:r>
          </w:p>
        </w:tc>
        <w:tc>
          <w:tcPr>
            <w:tcW w:w="1417" w:type="dxa"/>
            <w:vAlign w:val="center"/>
          </w:tcPr>
          <w:p w14:paraId="2497BDBD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(11,981) </w:t>
            </w:r>
          </w:p>
        </w:tc>
        <w:tc>
          <w:tcPr>
            <w:tcW w:w="1560" w:type="dxa"/>
            <w:vAlign w:val="bottom"/>
          </w:tcPr>
          <w:p w14:paraId="6C56D20D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(161,641) </w:t>
            </w:r>
          </w:p>
        </w:tc>
      </w:tr>
      <w:tr w:rsidR="00013CAA" w:rsidRPr="00013CAA" w14:paraId="78182E6B" w14:textId="77777777" w:rsidTr="003A545A">
        <w:tc>
          <w:tcPr>
            <w:tcW w:w="4110" w:type="dxa"/>
            <w:vAlign w:val="center"/>
          </w:tcPr>
          <w:p w14:paraId="7B7AA766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 - ผู้ค้าทั่วไป</w:t>
            </w:r>
          </w:p>
        </w:tc>
        <w:tc>
          <w:tcPr>
            <w:tcW w:w="1985" w:type="dxa"/>
            <w:vAlign w:val="bottom"/>
          </w:tcPr>
          <w:p w14:paraId="2B74FDC6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(186,208)</w:t>
            </w:r>
          </w:p>
        </w:tc>
        <w:tc>
          <w:tcPr>
            <w:tcW w:w="1417" w:type="dxa"/>
            <w:vAlign w:val="center"/>
          </w:tcPr>
          <w:p w14:paraId="42386960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             -   </w:t>
            </w:r>
          </w:p>
        </w:tc>
        <w:tc>
          <w:tcPr>
            <w:tcW w:w="1560" w:type="dxa"/>
            <w:vAlign w:val="bottom"/>
          </w:tcPr>
          <w:p w14:paraId="092F568E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(186,208) </w:t>
            </w:r>
          </w:p>
        </w:tc>
      </w:tr>
      <w:tr w:rsidR="00013CAA" w:rsidRPr="00013CAA" w14:paraId="05D76C1B" w14:textId="77777777" w:rsidTr="003A545A">
        <w:tc>
          <w:tcPr>
            <w:tcW w:w="4110" w:type="dxa"/>
            <w:vAlign w:val="center"/>
          </w:tcPr>
          <w:p w14:paraId="52B9BED9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 -</w:t>
            </w: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985" w:type="dxa"/>
            <w:vAlign w:val="bottom"/>
          </w:tcPr>
          <w:p w14:paraId="3ADB6DF6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               -   </w:t>
            </w:r>
          </w:p>
        </w:tc>
        <w:tc>
          <w:tcPr>
            <w:tcW w:w="1417" w:type="dxa"/>
            <w:vAlign w:val="center"/>
          </w:tcPr>
          <w:p w14:paraId="0F165C20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(8,066) </w:t>
            </w:r>
          </w:p>
        </w:tc>
        <w:tc>
          <w:tcPr>
            <w:tcW w:w="1560" w:type="dxa"/>
            <w:vAlign w:val="bottom"/>
          </w:tcPr>
          <w:p w14:paraId="67D8DE5C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  (8,066) </w:t>
            </w:r>
          </w:p>
        </w:tc>
      </w:tr>
      <w:tr w:rsidR="00013CAA" w:rsidRPr="00013CAA" w14:paraId="2FC18387" w14:textId="77777777" w:rsidTr="003A545A">
        <w:tc>
          <w:tcPr>
            <w:tcW w:w="4110" w:type="dxa"/>
            <w:vAlign w:val="center"/>
          </w:tcPr>
          <w:p w14:paraId="345B04E0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ภาระผูกพันการให้บริการรับล่วงหน้า</w:t>
            </w:r>
          </w:p>
        </w:tc>
        <w:tc>
          <w:tcPr>
            <w:tcW w:w="1985" w:type="dxa"/>
            <w:vAlign w:val="bottom"/>
          </w:tcPr>
          <w:p w14:paraId="22D6E0A4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(91,589)</w:t>
            </w:r>
          </w:p>
        </w:tc>
        <w:tc>
          <w:tcPr>
            <w:tcW w:w="1417" w:type="dxa"/>
            <w:vAlign w:val="center"/>
          </w:tcPr>
          <w:p w14:paraId="2874B032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              -   </w:t>
            </w:r>
          </w:p>
        </w:tc>
        <w:tc>
          <w:tcPr>
            <w:tcW w:w="1560" w:type="dxa"/>
            <w:vAlign w:val="bottom"/>
          </w:tcPr>
          <w:p w14:paraId="1F9845FB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(91,589) </w:t>
            </w:r>
          </w:p>
        </w:tc>
      </w:tr>
      <w:tr w:rsidR="00013CAA" w:rsidRPr="00013CAA" w14:paraId="35879C2D" w14:textId="77777777" w:rsidTr="003A545A">
        <w:tc>
          <w:tcPr>
            <w:tcW w:w="4110" w:type="dxa"/>
            <w:vAlign w:val="center"/>
          </w:tcPr>
          <w:p w14:paraId="2DDFA79D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985" w:type="dxa"/>
            <w:vAlign w:val="bottom"/>
          </w:tcPr>
          <w:p w14:paraId="782DF624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(332,811)</w:t>
            </w:r>
          </w:p>
        </w:tc>
        <w:tc>
          <w:tcPr>
            <w:tcW w:w="1417" w:type="dxa"/>
            <w:vAlign w:val="center"/>
          </w:tcPr>
          <w:p w14:paraId="1648C78E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(453) </w:t>
            </w:r>
          </w:p>
        </w:tc>
        <w:tc>
          <w:tcPr>
            <w:tcW w:w="1560" w:type="dxa"/>
            <w:vAlign w:val="bottom"/>
          </w:tcPr>
          <w:p w14:paraId="011C4B76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(333,264) </w:t>
            </w:r>
          </w:p>
        </w:tc>
      </w:tr>
      <w:tr w:rsidR="00013CAA" w:rsidRPr="00013CAA" w14:paraId="7D44D9F3" w14:textId="77777777" w:rsidTr="003A545A">
        <w:tc>
          <w:tcPr>
            <w:tcW w:w="4110" w:type="dxa"/>
            <w:hideMark/>
          </w:tcPr>
          <w:p w14:paraId="2E7F2791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985" w:type="dxa"/>
            <w:vAlign w:val="bottom"/>
          </w:tcPr>
          <w:p w14:paraId="5F1DB3F9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(760,268)</w:t>
            </w:r>
          </w:p>
        </w:tc>
        <w:tc>
          <w:tcPr>
            <w:tcW w:w="1417" w:type="dxa"/>
            <w:vAlign w:val="center"/>
          </w:tcPr>
          <w:p w14:paraId="118E508B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(20,500) </w:t>
            </w:r>
          </w:p>
        </w:tc>
        <w:tc>
          <w:tcPr>
            <w:tcW w:w="1560" w:type="dxa"/>
            <w:vAlign w:val="bottom"/>
          </w:tcPr>
          <w:p w14:paraId="1BB4AC5B" w14:textId="77777777" w:rsidR="00FB6980" w:rsidRPr="00013CAA" w:rsidRDefault="00FB6980" w:rsidP="003A545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(780,768) </w:t>
            </w:r>
          </w:p>
        </w:tc>
      </w:tr>
      <w:tr w:rsidR="00013CAA" w:rsidRPr="00013CAA" w14:paraId="45A5A9C7" w14:textId="77777777" w:rsidTr="003A545A">
        <w:tc>
          <w:tcPr>
            <w:tcW w:w="4110" w:type="dxa"/>
          </w:tcPr>
          <w:p w14:paraId="556A36A3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5" w:type="dxa"/>
            <w:vAlign w:val="bottom"/>
          </w:tcPr>
          <w:p w14:paraId="66BEF2B0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714438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025302F9" w14:textId="77777777" w:rsidR="00FB6980" w:rsidRPr="00013CAA" w:rsidRDefault="00FB6980" w:rsidP="003A545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013CAA" w:rsidRPr="00013CAA" w14:paraId="261099BA" w14:textId="77777777" w:rsidTr="003A545A">
        <w:tc>
          <w:tcPr>
            <w:tcW w:w="4110" w:type="dxa"/>
          </w:tcPr>
          <w:p w14:paraId="7F6F0E49" w14:textId="77777777" w:rsidR="00FB6980" w:rsidRPr="00013CAA" w:rsidRDefault="00FB6980" w:rsidP="003A545A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มูลค่าตามบัญชีสุทธิของสินทรัพย์และหนี้สินที่จำหน่าย</w:t>
            </w:r>
          </w:p>
        </w:tc>
        <w:tc>
          <w:tcPr>
            <w:tcW w:w="1985" w:type="dxa"/>
            <w:vAlign w:val="bottom"/>
          </w:tcPr>
          <w:p w14:paraId="6283F2F0" w14:textId="77777777" w:rsidR="00FB6980" w:rsidRPr="00013CAA" w:rsidRDefault="00FB6980" w:rsidP="003A545A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(540,478)</w:t>
            </w:r>
          </w:p>
        </w:tc>
        <w:tc>
          <w:tcPr>
            <w:tcW w:w="1417" w:type="dxa"/>
          </w:tcPr>
          <w:p w14:paraId="7B0BDB18" w14:textId="77777777" w:rsidR="00FB6980" w:rsidRPr="00013CAA" w:rsidRDefault="00FB6980" w:rsidP="003A545A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(18,878)</w:t>
            </w:r>
          </w:p>
        </w:tc>
        <w:tc>
          <w:tcPr>
            <w:tcW w:w="1560" w:type="dxa"/>
            <w:vAlign w:val="bottom"/>
          </w:tcPr>
          <w:p w14:paraId="10E115DE" w14:textId="77777777" w:rsidR="00FB6980" w:rsidRPr="00013CAA" w:rsidRDefault="00FB6980" w:rsidP="003A545A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(559,356)</w:t>
            </w:r>
          </w:p>
        </w:tc>
      </w:tr>
    </w:tbl>
    <w:p w14:paraId="57C24E2E" w14:textId="77777777" w:rsidR="007521C5" w:rsidRPr="00852989" w:rsidRDefault="007521C5" w:rsidP="00FB698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F7B964D" w14:textId="77777777" w:rsidR="007521C5" w:rsidRPr="00852989" w:rsidRDefault="007521C5" w:rsidP="00FB698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6C7BD87" w14:textId="77777777" w:rsidR="007521C5" w:rsidRPr="00852989" w:rsidRDefault="007521C5" w:rsidP="00FB698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9B5ADB9" w14:textId="77777777" w:rsidR="007521C5" w:rsidRPr="00852989" w:rsidRDefault="007521C5" w:rsidP="00FB698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343AC02B" w14:textId="77777777" w:rsidR="007521C5" w:rsidRPr="00852989" w:rsidRDefault="007521C5" w:rsidP="00FB698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210B046B" w14:textId="4CEAF894" w:rsidR="00FB6980" w:rsidRPr="00013CAA" w:rsidRDefault="00FB6980" w:rsidP="00FB698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13CAA">
        <w:rPr>
          <w:rFonts w:ascii="BrowalliaUPC" w:hAnsi="BrowalliaUPC" w:cs="BrowalliaUPC"/>
          <w:sz w:val="28"/>
          <w:szCs w:val="28"/>
          <w:cs/>
        </w:rPr>
        <w:t>รายละเอียดของการจำหน่ายบริษัทย่อยมีดังนี้</w:t>
      </w:r>
    </w:p>
    <w:p w14:paraId="3EB53FEF" w14:textId="77777777" w:rsidR="00FB6980" w:rsidRPr="00013CAA" w:rsidRDefault="00FB6980" w:rsidP="00FB698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701"/>
        <w:gridCol w:w="1418"/>
        <w:gridCol w:w="1276"/>
      </w:tblGrid>
      <w:tr w:rsidR="00013CAA" w:rsidRPr="00013CAA" w14:paraId="50D8DF83" w14:textId="77777777" w:rsidTr="003A545A">
        <w:trPr>
          <w:trHeight w:val="283"/>
        </w:trPr>
        <w:tc>
          <w:tcPr>
            <w:tcW w:w="4677" w:type="dxa"/>
            <w:vAlign w:val="center"/>
          </w:tcPr>
          <w:p w14:paraId="4A627D1B" w14:textId="77777777" w:rsidR="00FB6980" w:rsidRPr="00013CAA" w:rsidRDefault="00FB6980" w:rsidP="003A545A">
            <w:pPr>
              <w:pStyle w:val="BodyTextIndent"/>
              <w:spacing w:after="0" w:line="360" w:lineRule="auto"/>
              <w:ind w:left="-30"/>
              <w:rPr>
                <w:rFonts w:ascii="BrowalliaUPC" w:hAnsi="BrowalliaUPC" w:cs="BrowalliaUPC"/>
                <w:b/>
                <w:bCs/>
              </w:rPr>
            </w:pPr>
          </w:p>
        </w:tc>
        <w:tc>
          <w:tcPr>
            <w:tcW w:w="4395" w:type="dxa"/>
            <w:gridSpan w:val="3"/>
            <w:vAlign w:val="bottom"/>
          </w:tcPr>
          <w:p w14:paraId="3F664103" w14:textId="77777777" w:rsidR="00FB6980" w:rsidRPr="00013CAA" w:rsidRDefault="00FB6980" w:rsidP="003A54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ab/>
              <w:t>(หน่วย : พันบาท)</w:t>
            </w:r>
          </w:p>
        </w:tc>
      </w:tr>
      <w:tr w:rsidR="00013CAA" w:rsidRPr="00013CAA" w14:paraId="2B74EB05" w14:textId="77777777" w:rsidTr="003A545A">
        <w:trPr>
          <w:trHeight w:val="354"/>
        </w:trPr>
        <w:tc>
          <w:tcPr>
            <w:tcW w:w="4677" w:type="dxa"/>
            <w:vAlign w:val="center"/>
          </w:tcPr>
          <w:p w14:paraId="2B03931C" w14:textId="77777777" w:rsidR="00FB6980" w:rsidRPr="00013CAA" w:rsidRDefault="00FB6980" w:rsidP="003A545A">
            <w:pPr>
              <w:pStyle w:val="BodyTextIndent"/>
              <w:spacing w:after="0" w:line="360" w:lineRule="auto"/>
              <w:ind w:left="-30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432F6FF0" w14:textId="6F1105FD" w:rsidR="00FB6980" w:rsidRPr="00013CAA" w:rsidRDefault="00FB6980" w:rsidP="003A545A">
            <w:pPr>
              <w:pStyle w:val="a4"/>
              <w:pBdr>
                <w:bottom w:val="single" w:sz="4" w:space="1" w:color="auto"/>
              </w:pBd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บริษัท ดับบลิวซีไอ 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โฮลด</w:t>
            </w:r>
            <w:proofErr w:type="spellStart"/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ิ้ง</w:t>
            </w:r>
            <w:proofErr w:type="spellEnd"/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418" w:type="dxa"/>
            <w:vAlign w:val="bottom"/>
          </w:tcPr>
          <w:p w14:paraId="0DE63111" w14:textId="77777777" w:rsidR="00FB6980" w:rsidRPr="00013CAA" w:rsidRDefault="00FB6980" w:rsidP="003A545A">
            <w:pPr>
              <w:pStyle w:val="a4"/>
              <w:pBdr>
                <w:bottom w:val="single" w:sz="4" w:space="1" w:color="auto"/>
              </w:pBd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บริษัท สยาม</w:t>
            </w:r>
            <w:proofErr w:type="spellStart"/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สเนล</w:t>
            </w:r>
            <w:proofErr w:type="spellEnd"/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52F51BB6" w14:textId="77777777" w:rsidR="00FB6980" w:rsidRPr="00013CAA" w:rsidRDefault="00FB6980" w:rsidP="003A545A">
            <w:pPr>
              <w:pStyle w:val="a4"/>
              <w:pBdr>
                <w:bottom w:val="single" w:sz="4" w:space="1" w:color="auto"/>
              </w:pBdr>
              <w:ind w:right="-7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034FA59" w14:textId="77777777" w:rsidR="00FB6980" w:rsidRPr="00013CAA" w:rsidRDefault="00FB6980" w:rsidP="003A545A">
            <w:pPr>
              <w:pStyle w:val="a4"/>
              <w:pBdr>
                <w:bottom w:val="single" w:sz="4" w:space="1" w:color="auto"/>
              </w:pBd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013CAA" w:rsidRPr="00013CAA" w14:paraId="48C085CC" w14:textId="77777777" w:rsidTr="0068478A">
        <w:trPr>
          <w:trHeight w:val="299"/>
        </w:trPr>
        <w:tc>
          <w:tcPr>
            <w:tcW w:w="4677" w:type="dxa"/>
            <w:vAlign w:val="center"/>
          </w:tcPr>
          <w:p w14:paraId="3F68EB9E" w14:textId="77777777" w:rsidR="00FB6980" w:rsidRPr="00013CAA" w:rsidRDefault="00FB6980" w:rsidP="0068478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3723ED35" w14:textId="77777777" w:rsidR="00FB6980" w:rsidRPr="00013CAA" w:rsidRDefault="00FB6980" w:rsidP="0068478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84FD7CD" w14:textId="77777777" w:rsidR="00FB6980" w:rsidRPr="00013CAA" w:rsidRDefault="00FB6980" w:rsidP="0068478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A16D39A" w14:textId="77777777" w:rsidR="00FB6980" w:rsidRPr="00013CAA" w:rsidRDefault="00FB6980" w:rsidP="0068478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013CAA" w:rsidRPr="00013CAA" w14:paraId="3EA309CD" w14:textId="77777777" w:rsidTr="003A545A">
        <w:tc>
          <w:tcPr>
            <w:tcW w:w="4677" w:type="dxa"/>
          </w:tcPr>
          <w:p w14:paraId="1CD9CE8F" w14:textId="77777777" w:rsidR="00FB6980" w:rsidRPr="00013CAA" w:rsidRDefault="00FB6980" w:rsidP="003A545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มูลค่าตามบัญชีสุทธิของสินทรัพย์และหนี้สินที่จำหน่าย (หนี้สินสุทธิ)</w:t>
            </w:r>
          </w:p>
        </w:tc>
        <w:tc>
          <w:tcPr>
            <w:tcW w:w="1701" w:type="dxa"/>
            <w:vAlign w:val="center"/>
          </w:tcPr>
          <w:p w14:paraId="6AD6098E" w14:textId="77777777" w:rsidR="00FB6980" w:rsidRPr="00013CAA" w:rsidRDefault="00FB6980" w:rsidP="003A54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540,478</w:t>
            </w:r>
          </w:p>
        </w:tc>
        <w:tc>
          <w:tcPr>
            <w:tcW w:w="1418" w:type="dxa"/>
            <w:vAlign w:val="center"/>
          </w:tcPr>
          <w:p w14:paraId="303982F9" w14:textId="77777777" w:rsidR="00FB6980" w:rsidRPr="00013CAA" w:rsidRDefault="00FB6980" w:rsidP="003A54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18,878</w:t>
            </w:r>
          </w:p>
        </w:tc>
        <w:tc>
          <w:tcPr>
            <w:tcW w:w="1276" w:type="dxa"/>
            <w:vAlign w:val="center"/>
          </w:tcPr>
          <w:p w14:paraId="296263FF" w14:textId="77777777" w:rsidR="00FB6980" w:rsidRPr="00013CAA" w:rsidRDefault="00FB6980" w:rsidP="003A54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559,356</w:t>
            </w:r>
          </w:p>
        </w:tc>
      </w:tr>
      <w:tr w:rsidR="00013CAA" w:rsidRPr="00013CAA" w14:paraId="6715930C" w14:textId="77777777" w:rsidTr="003A545A">
        <w:tc>
          <w:tcPr>
            <w:tcW w:w="4677" w:type="dxa"/>
          </w:tcPr>
          <w:p w14:paraId="0FBBC0FC" w14:textId="77777777" w:rsidR="00FB6980" w:rsidRPr="00013CAA" w:rsidRDefault="00FB6980" w:rsidP="003A545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บวก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เงินสดรับจากการจำหน่ายบริษัทย่อย</w:t>
            </w:r>
          </w:p>
        </w:tc>
        <w:tc>
          <w:tcPr>
            <w:tcW w:w="1701" w:type="dxa"/>
            <w:vAlign w:val="center"/>
          </w:tcPr>
          <w:p w14:paraId="30E75046" w14:textId="77777777" w:rsidR="00FB6980" w:rsidRPr="00013CAA" w:rsidRDefault="00FB6980" w:rsidP="003A54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1,019</w:t>
            </w:r>
          </w:p>
        </w:tc>
        <w:tc>
          <w:tcPr>
            <w:tcW w:w="1418" w:type="dxa"/>
            <w:vAlign w:val="center"/>
          </w:tcPr>
          <w:p w14:paraId="34FF6745" w14:textId="77777777" w:rsidR="00FB6980" w:rsidRPr="00013CAA" w:rsidRDefault="00FB6980" w:rsidP="003A54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1,020</w:t>
            </w:r>
          </w:p>
        </w:tc>
        <w:tc>
          <w:tcPr>
            <w:tcW w:w="1276" w:type="dxa"/>
            <w:vAlign w:val="center"/>
          </w:tcPr>
          <w:p w14:paraId="452993BD" w14:textId="77777777" w:rsidR="00FB6980" w:rsidRPr="00013CAA" w:rsidRDefault="00FB6980" w:rsidP="003A54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2,039</w:t>
            </w:r>
          </w:p>
        </w:tc>
      </w:tr>
      <w:tr w:rsidR="00013CAA" w:rsidRPr="00013CAA" w14:paraId="3341F111" w14:textId="77777777" w:rsidTr="003A545A">
        <w:tc>
          <w:tcPr>
            <w:tcW w:w="4677" w:type="dxa"/>
          </w:tcPr>
          <w:p w14:paraId="41B727F3" w14:textId="77777777" w:rsidR="00FB6980" w:rsidRPr="00013CAA" w:rsidRDefault="00FB6980" w:rsidP="003A545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หนี้สินในส่วนของบริษัทย่อย</w:t>
            </w:r>
          </w:p>
        </w:tc>
        <w:tc>
          <w:tcPr>
            <w:tcW w:w="1701" w:type="dxa"/>
            <w:vAlign w:val="center"/>
          </w:tcPr>
          <w:p w14:paraId="2A846108" w14:textId="77777777" w:rsidR="00FB6980" w:rsidRPr="00013CAA" w:rsidRDefault="00FB6980" w:rsidP="003A54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338B3BE2" w14:textId="77777777" w:rsidR="00FB6980" w:rsidRPr="00013CAA" w:rsidRDefault="00FB6980" w:rsidP="003A54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Pr="00013CAA">
              <w:rPr>
                <w:rFonts w:ascii="BrowalliaUPC" w:hAnsi="BrowalliaUPC" w:cs="BrowalliaUPC"/>
                <w:sz w:val="24"/>
                <w:szCs w:val="24"/>
              </w:rPr>
              <w:t>5,925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7F852DFB" w14:textId="77777777" w:rsidR="00FB6980" w:rsidRPr="00013CAA" w:rsidRDefault="00FB6980" w:rsidP="003A54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Pr="00013CAA">
              <w:rPr>
                <w:rFonts w:ascii="BrowalliaUPC" w:hAnsi="BrowalliaUPC" w:cs="BrowalliaUPC"/>
                <w:sz w:val="24"/>
                <w:szCs w:val="24"/>
              </w:rPr>
              <w:t>5,925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</w:tr>
      <w:tr w:rsidR="00013CAA" w:rsidRPr="00013CAA" w14:paraId="484E142C" w14:textId="77777777" w:rsidTr="003A545A">
        <w:tc>
          <w:tcPr>
            <w:tcW w:w="4677" w:type="dxa"/>
          </w:tcPr>
          <w:p w14:paraId="03C9EED3" w14:textId="77777777" w:rsidR="00FB6980" w:rsidRPr="00013CAA" w:rsidRDefault="00FB6980" w:rsidP="003A545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ผลกระทบจากการจำหน่ายบริษัทย่อยที่รับรู้ในงบกำไรขาดทุน</w:t>
            </w:r>
          </w:p>
        </w:tc>
        <w:tc>
          <w:tcPr>
            <w:tcW w:w="1701" w:type="dxa"/>
            <w:vAlign w:val="center"/>
          </w:tcPr>
          <w:p w14:paraId="74DBB95D" w14:textId="77777777" w:rsidR="00FB6980" w:rsidRPr="00013CAA" w:rsidRDefault="00FB6980" w:rsidP="003A545A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541,497</w:t>
            </w:r>
          </w:p>
        </w:tc>
        <w:tc>
          <w:tcPr>
            <w:tcW w:w="1418" w:type="dxa"/>
            <w:vAlign w:val="center"/>
          </w:tcPr>
          <w:p w14:paraId="2C632524" w14:textId="77777777" w:rsidR="00FB6980" w:rsidRPr="00013CAA" w:rsidRDefault="00FB6980" w:rsidP="003A545A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13,973</w:t>
            </w:r>
          </w:p>
        </w:tc>
        <w:tc>
          <w:tcPr>
            <w:tcW w:w="1276" w:type="dxa"/>
            <w:vAlign w:val="center"/>
          </w:tcPr>
          <w:p w14:paraId="72948F65" w14:textId="77777777" w:rsidR="00FB6980" w:rsidRPr="00013CAA" w:rsidRDefault="00FB6980" w:rsidP="003A545A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555,470</w:t>
            </w:r>
          </w:p>
        </w:tc>
      </w:tr>
      <w:tr w:rsidR="00013CAA" w:rsidRPr="00013CAA" w14:paraId="07BD36F2" w14:textId="77777777" w:rsidTr="003A545A">
        <w:tc>
          <w:tcPr>
            <w:tcW w:w="4677" w:type="dxa"/>
          </w:tcPr>
          <w:p w14:paraId="7668A6D6" w14:textId="77777777" w:rsidR="00FB6980" w:rsidRPr="00013CAA" w:rsidRDefault="00FB6980" w:rsidP="003A545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27D54B31" w14:textId="77777777" w:rsidR="00FB6980" w:rsidRPr="00013CAA" w:rsidRDefault="00FB6980" w:rsidP="003A545A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B25C8F" w14:textId="77777777" w:rsidR="00FB6980" w:rsidRPr="00013CAA" w:rsidRDefault="00FB6980" w:rsidP="003A545A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95B7E9" w14:textId="77777777" w:rsidR="00FB6980" w:rsidRPr="00013CAA" w:rsidRDefault="00FB6980" w:rsidP="003A54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013CAA" w:rsidRPr="00013CAA" w14:paraId="68A4CBAE" w14:textId="77777777" w:rsidTr="003A545A">
        <w:tc>
          <w:tcPr>
            <w:tcW w:w="4677" w:type="dxa"/>
          </w:tcPr>
          <w:p w14:paraId="00F19877" w14:textId="77777777" w:rsidR="00FB6980" w:rsidRPr="00013CAA" w:rsidRDefault="00FB6980" w:rsidP="003A545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รายการที่รับรู้ในงบกำไรขาดทุน</w:t>
            </w:r>
          </w:p>
        </w:tc>
        <w:tc>
          <w:tcPr>
            <w:tcW w:w="1701" w:type="dxa"/>
          </w:tcPr>
          <w:p w14:paraId="4F72C9B2" w14:textId="77777777" w:rsidR="00FB6980" w:rsidRPr="00013CAA" w:rsidRDefault="00FB6980" w:rsidP="003A545A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01B0A1E9" w14:textId="77777777" w:rsidR="00FB6980" w:rsidRPr="00013CAA" w:rsidRDefault="00FB6980" w:rsidP="003A545A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402A54" w14:textId="77777777" w:rsidR="00FB6980" w:rsidRPr="00013CAA" w:rsidRDefault="00FB6980" w:rsidP="003A54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013CAA" w:rsidRPr="00013CAA" w14:paraId="69327EB6" w14:textId="77777777" w:rsidTr="003A545A">
        <w:tc>
          <w:tcPr>
            <w:tcW w:w="4677" w:type="dxa"/>
          </w:tcPr>
          <w:p w14:paraId="1526CA06" w14:textId="77777777" w:rsidR="00FB6980" w:rsidRPr="00013CAA" w:rsidRDefault="00FB6980" w:rsidP="003A545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ส่วนต่างจากการถอดงบการเงินของบริษัทย่อยออกจากงบ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br/>
              <w:t xml:space="preserve">    การเงินรวม</w:t>
            </w:r>
          </w:p>
        </w:tc>
        <w:tc>
          <w:tcPr>
            <w:tcW w:w="1701" w:type="dxa"/>
            <w:vAlign w:val="center"/>
          </w:tcPr>
          <w:p w14:paraId="0C210CAB" w14:textId="77777777" w:rsidR="00FB6980" w:rsidRPr="00013CAA" w:rsidRDefault="00FB6980" w:rsidP="003A545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AEFB058" w14:textId="77777777" w:rsidR="00FB6980" w:rsidRPr="00013CAA" w:rsidRDefault="00FB6980" w:rsidP="003A545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540,478</w:t>
            </w:r>
          </w:p>
        </w:tc>
        <w:tc>
          <w:tcPr>
            <w:tcW w:w="1418" w:type="dxa"/>
            <w:vAlign w:val="center"/>
          </w:tcPr>
          <w:p w14:paraId="084D10F7" w14:textId="77777777" w:rsidR="00FB6980" w:rsidRPr="00013CAA" w:rsidRDefault="00FB6980" w:rsidP="003A545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F9083EA" w14:textId="77777777" w:rsidR="00FB6980" w:rsidRPr="00013CAA" w:rsidRDefault="00FB6980" w:rsidP="003A545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18,878</w:t>
            </w:r>
          </w:p>
        </w:tc>
        <w:tc>
          <w:tcPr>
            <w:tcW w:w="1276" w:type="dxa"/>
            <w:vAlign w:val="center"/>
          </w:tcPr>
          <w:p w14:paraId="3621539E" w14:textId="77777777" w:rsidR="00FB6980" w:rsidRPr="00013CAA" w:rsidRDefault="00FB6980" w:rsidP="003A545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791A34C" w14:textId="77777777" w:rsidR="00FB6980" w:rsidRPr="00013CAA" w:rsidRDefault="00FB6980" w:rsidP="003A545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559,356</w:t>
            </w:r>
          </w:p>
        </w:tc>
      </w:tr>
      <w:tr w:rsidR="00FB6980" w:rsidRPr="00013CAA" w14:paraId="667A05A6" w14:textId="77777777" w:rsidTr="003A545A">
        <w:tc>
          <w:tcPr>
            <w:tcW w:w="4677" w:type="dxa"/>
          </w:tcPr>
          <w:p w14:paraId="5133FFBB" w14:textId="77777777" w:rsidR="00FB6980" w:rsidRPr="00013CAA" w:rsidRDefault="00FB6980" w:rsidP="003A545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กำไร (ขาดทุน) จากการจำหน่ายบริษัทย่อย</w:t>
            </w:r>
            <w:r w:rsidRPr="00013CAA">
              <w:rPr>
                <w:rFonts w:ascii="BrowalliaUPC" w:hAnsi="BrowalliaUPC" w:cs="BrowalliaUPC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center"/>
          </w:tcPr>
          <w:p w14:paraId="52E68D30" w14:textId="77777777" w:rsidR="00FB6980" w:rsidRPr="00013CAA" w:rsidRDefault="00FB6980" w:rsidP="003A545A">
            <w:pPr>
              <w:pBdr>
                <w:bottom w:val="single" w:sz="12" w:space="0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1,019</w:t>
            </w:r>
          </w:p>
        </w:tc>
        <w:tc>
          <w:tcPr>
            <w:tcW w:w="1418" w:type="dxa"/>
            <w:vAlign w:val="center"/>
          </w:tcPr>
          <w:p w14:paraId="71C3459F" w14:textId="77777777" w:rsidR="00FB6980" w:rsidRPr="00013CAA" w:rsidRDefault="00FB6980" w:rsidP="003A545A">
            <w:pPr>
              <w:pBdr>
                <w:bottom w:val="single" w:sz="12" w:space="0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Pr="00013CAA">
              <w:rPr>
                <w:rFonts w:ascii="BrowalliaUPC" w:hAnsi="BrowalliaUPC" w:cs="BrowalliaUPC"/>
                <w:sz w:val="24"/>
                <w:szCs w:val="24"/>
              </w:rPr>
              <w:t>4,905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6B52E722" w14:textId="77777777" w:rsidR="00FB6980" w:rsidRPr="00013CAA" w:rsidRDefault="00FB6980" w:rsidP="003A545A">
            <w:pPr>
              <w:pBdr>
                <w:bottom w:val="single" w:sz="12" w:space="0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Pr="00013CAA">
              <w:rPr>
                <w:rFonts w:ascii="BrowalliaUPC" w:hAnsi="BrowalliaUPC" w:cs="BrowalliaUPC"/>
                <w:sz w:val="24"/>
                <w:szCs w:val="24"/>
              </w:rPr>
              <w:t>3,886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</w:tr>
    </w:tbl>
    <w:p w14:paraId="08C6E141" w14:textId="77777777" w:rsidR="009D2FFA" w:rsidRPr="00013CAA" w:rsidRDefault="009D2FFA" w:rsidP="00FB6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</w:p>
    <w:p w14:paraId="5CE9A22D" w14:textId="77777777" w:rsidR="00FB6980" w:rsidRPr="00013CAA" w:rsidRDefault="00FB6980" w:rsidP="00FB6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eastAsia="Cordia New" w:hAnsi="BrowalliaUPC" w:cs="BrowalliaUPC"/>
          <w:sz w:val="28"/>
          <w:szCs w:val="28"/>
          <w:lang w:eastAsia="th-TH"/>
        </w:rPr>
      </w:pPr>
      <w:r w:rsidRPr="00013CAA">
        <w:rPr>
          <w:rFonts w:ascii="BrowalliaUPC" w:eastAsia="Cordia New" w:hAnsi="BrowalliaUPC" w:cs="BrowalliaUPC"/>
          <w:sz w:val="28"/>
          <w:szCs w:val="28"/>
          <w:cs/>
          <w:lang w:eastAsia="th-TH"/>
        </w:rPr>
        <w:t>ผลการดำเนินงานของ</w:t>
      </w:r>
      <w:r w:rsidRPr="00013CAA">
        <w:rPr>
          <w:rFonts w:ascii="BrowalliaUPC" w:hAnsi="BrowalliaUPC" w:cs="BrowalliaUPC"/>
          <w:sz w:val="28"/>
          <w:szCs w:val="28"/>
          <w:cs/>
        </w:rPr>
        <w:t>บริษัทย่อยที่แสดงอยู่ในงบการเงินรวม</w:t>
      </w:r>
      <w:r w:rsidRPr="00013CAA">
        <w:rPr>
          <w:rFonts w:ascii="BrowalliaUPC" w:hAnsi="BrowalliaUPC" w:cs="BrowalliaUPC"/>
          <w:sz w:val="28"/>
          <w:szCs w:val="28"/>
        </w:rPr>
        <w:t xml:space="preserve"> </w:t>
      </w:r>
      <w:r w:rsidRPr="00013CAA">
        <w:rPr>
          <w:rFonts w:ascii="BrowalliaUPC" w:hAnsi="BrowalliaUPC" w:cs="BrowalliaUPC"/>
          <w:sz w:val="28"/>
          <w:szCs w:val="28"/>
          <w:cs/>
        </w:rPr>
        <w:t>(หลังตัดรายการระหว่างกัน) มีดังต่อไปนี้</w:t>
      </w:r>
      <w:r w:rsidRPr="00013CAA">
        <w:rPr>
          <w:rFonts w:ascii="BrowalliaUPC" w:eastAsia="Cordia New" w:hAnsi="BrowalliaUPC" w:cs="BrowalliaUPC"/>
          <w:sz w:val="28"/>
          <w:szCs w:val="28"/>
          <w:lang w:eastAsia="th-TH"/>
        </w:rPr>
        <w:tab/>
      </w:r>
    </w:p>
    <w:p w14:paraId="09FF6D18" w14:textId="77777777" w:rsidR="00FB6980" w:rsidRPr="00013CAA" w:rsidRDefault="00FB6980" w:rsidP="00FB6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hAnsi="BrowalliaUPC" w:cs="BrowalliaUPC"/>
          <w:sz w:val="28"/>
          <w:szCs w:val="28"/>
          <w:cs/>
        </w:rPr>
      </w:pPr>
    </w:p>
    <w:tbl>
      <w:tblPr>
        <w:tblW w:w="9162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2268"/>
        <w:gridCol w:w="1209"/>
        <w:gridCol w:w="1136"/>
        <w:gridCol w:w="1134"/>
        <w:gridCol w:w="1138"/>
        <w:gridCol w:w="1130"/>
        <w:gridCol w:w="1147"/>
      </w:tblGrid>
      <w:tr w:rsidR="00013CAA" w:rsidRPr="00013CAA" w14:paraId="16AAA8C1" w14:textId="77777777" w:rsidTr="00AD5444">
        <w:trPr>
          <w:trHeight w:val="335"/>
        </w:trPr>
        <w:tc>
          <w:tcPr>
            <w:tcW w:w="2268" w:type="dxa"/>
          </w:tcPr>
          <w:p w14:paraId="2708F5E8" w14:textId="77777777" w:rsidR="00FB6980" w:rsidRPr="00013CAA" w:rsidRDefault="00FB6980" w:rsidP="003A545A">
            <w:pPr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894" w:type="dxa"/>
            <w:gridSpan w:val="6"/>
          </w:tcPr>
          <w:p w14:paraId="1DCE8400" w14:textId="77777777" w:rsidR="00FB6980" w:rsidRPr="00013CAA" w:rsidRDefault="00FB6980" w:rsidP="003A545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013CAA" w:rsidRPr="00013CAA" w14:paraId="54BA1CDF" w14:textId="77777777" w:rsidTr="00AD5444">
        <w:trPr>
          <w:trHeight w:val="335"/>
        </w:trPr>
        <w:tc>
          <w:tcPr>
            <w:tcW w:w="2268" w:type="dxa"/>
          </w:tcPr>
          <w:p w14:paraId="57F76C92" w14:textId="77777777" w:rsidR="00FB6980" w:rsidRPr="00013CAA" w:rsidRDefault="00FB6980" w:rsidP="003A545A">
            <w:pPr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345" w:type="dxa"/>
            <w:gridSpan w:val="2"/>
          </w:tcPr>
          <w:p w14:paraId="4A0D0A5C" w14:textId="1F11365C" w:rsidR="00FB6980" w:rsidRPr="00013CAA" w:rsidRDefault="00FB6980" w:rsidP="003A54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บริษัท ดับบลิวซีไอ 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โฮลด</w:t>
            </w:r>
            <w:proofErr w:type="spellStart"/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ิ้ง</w:t>
            </w:r>
            <w:proofErr w:type="spellEnd"/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2272" w:type="dxa"/>
            <w:gridSpan w:val="2"/>
          </w:tcPr>
          <w:p w14:paraId="715345C8" w14:textId="77777777" w:rsidR="00FB6980" w:rsidRPr="00013CAA" w:rsidRDefault="00FB6980" w:rsidP="003A54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2A90C1C" w14:textId="77777777" w:rsidR="00FB6980" w:rsidRPr="00013CAA" w:rsidRDefault="00FB6980" w:rsidP="003A54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บริษัท สยาม</w:t>
            </w:r>
            <w:proofErr w:type="spellStart"/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สเนล</w:t>
            </w:r>
            <w:proofErr w:type="spellEnd"/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77" w:type="dxa"/>
            <w:gridSpan w:val="2"/>
          </w:tcPr>
          <w:p w14:paraId="4A424ACA" w14:textId="77777777" w:rsidR="00FB6980" w:rsidRPr="00013CAA" w:rsidRDefault="00FB6980" w:rsidP="003A54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C3BFF32" w14:textId="77777777" w:rsidR="00FB6980" w:rsidRPr="00013CAA" w:rsidRDefault="00FB6980" w:rsidP="003A54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013CAA" w:rsidRPr="00013CAA" w14:paraId="4A677814" w14:textId="77777777" w:rsidTr="00AD5444">
        <w:trPr>
          <w:trHeight w:val="335"/>
        </w:trPr>
        <w:tc>
          <w:tcPr>
            <w:tcW w:w="2268" w:type="dxa"/>
          </w:tcPr>
          <w:p w14:paraId="02F26CA9" w14:textId="77777777" w:rsidR="0092786B" w:rsidRPr="00013CAA" w:rsidRDefault="0092786B" w:rsidP="0092786B">
            <w:pPr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</w:tcPr>
          <w:p w14:paraId="293F341C" w14:textId="22927521" w:rsidR="0092786B" w:rsidRPr="00013CAA" w:rsidRDefault="0092786B" w:rsidP="0092786B">
            <w:pPr>
              <w:pBdr>
                <w:bottom w:val="single" w:sz="4" w:space="1" w:color="auto"/>
              </w:pBdr>
              <w:tabs>
                <w:tab w:val="clear" w:pos="680"/>
                <w:tab w:val="left" w:pos="6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มิถุนายน</w:t>
            </w:r>
            <w:r w:rsidRPr="00013CAA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6" w:type="dxa"/>
          </w:tcPr>
          <w:p w14:paraId="78BEF029" w14:textId="304E34BC" w:rsidR="0092786B" w:rsidRPr="00013CAA" w:rsidRDefault="0092786B" w:rsidP="0092786B">
            <w:pPr>
              <w:pBdr>
                <w:bottom w:val="single" w:sz="4" w:space="1" w:color="auto"/>
              </w:pBdr>
              <w:tabs>
                <w:tab w:val="clear" w:pos="680"/>
                <w:tab w:val="left" w:pos="6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ธันวาคม</w:t>
            </w:r>
            <w:r w:rsidRPr="00013CAA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</w:tcPr>
          <w:p w14:paraId="50104B81" w14:textId="0FB83C3A" w:rsidR="0092786B" w:rsidRPr="00013CAA" w:rsidRDefault="0092786B" w:rsidP="009278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มิถุนายน</w:t>
            </w:r>
            <w:r w:rsidRPr="00013CAA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8" w:type="dxa"/>
          </w:tcPr>
          <w:p w14:paraId="1C2D8263" w14:textId="6AD0AE72" w:rsidR="0092786B" w:rsidRPr="00013CAA" w:rsidRDefault="0092786B" w:rsidP="009278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ธันวาคม</w:t>
            </w:r>
            <w:r w:rsidRPr="00013CAA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0" w:type="dxa"/>
          </w:tcPr>
          <w:p w14:paraId="18EFC05F" w14:textId="7E184D98" w:rsidR="0092786B" w:rsidRPr="00013CAA" w:rsidRDefault="0092786B" w:rsidP="009278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มิถุนายน</w:t>
            </w:r>
            <w:r w:rsidRPr="00013CAA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47" w:type="dxa"/>
          </w:tcPr>
          <w:p w14:paraId="40B3BD06" w14:textId="2B1DFA49" w:rsidR="0092786B" w:rsidRPr="00013CAA" w:rsidRDefault="0092786B" w:rsidP="009278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ธันวาคม</w:t>
            </w:r>
            <w:r w:rsidRPr="00013CAA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013CAA" w:rsidRPr="00013CAA" w14:paraId="4FC29C26" w14:textId="77777777" w:rsidTr="00AD5444">
        <w:trPr>
          <w:trHeight w:val="276"/>
        </w:trPr>
        <w:tc>
          <w:tcPr>
            <w:tcW w:w="2268" w:type="dxa"/>
          </w:tcPr>
          <w:p w14:paraId="7E767C7E" w14:textId="77777777" w:rsidR="0092786B" w:rsidRPr="00013CAA" w:rsidRDefault="0092786B" w:rsidP="0092786B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</w:tcPr>
          <w:p w14:paraId="2292D6D3" w14:textId="77777777" w:rsidR="0092786B" w:rsidRPr="00013CAA" w:rsidRDefault="0092786B" w:rsidP="0092786B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</w:tcPr>
          <w:p w14:paraId="7648299A" w14:textId="77777777" w:rsidR="0092786B" w:rsidRPr="00013CAA" w:rsidRDefault="0092786B" w:rsidP="0092786B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70E7B0" w14:textId="77777777" w:rsidR="0092786B" w:rsidRPr="00013CAA" w:rsidRDefault="0092786B" w:rsidP="0092786B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</w:tcPr>
          <w:p w14:paraId="0B7536C3" w14:textId="77777777" w:rsidR="0092786B" w:rsidRPr="00013CAA" w:rsidRDefault="0092786B" w:rsidP="0092786B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2AC298EE" w14:textId="77777777" w:rsidR="0092786B" w:rsidRPr="00013CAA" w:rsidRDefault="0092786B" w:rsidP="0092786B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</w:tcPr>
          <w:p w14:paraId="06719DE2" w14:textId="77777777" w:rsidR="0092786B" w:rsidRPr="00013CAA" w:rsidRDefault="0092786B" w:rsidP="0092786B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013CAA" w:rsidRPr="00013CAA" w14:paraId="03BA3B26" w14:textId="77777777" w:rsidTr="00AD5444">
        <w:trPr>
          <w:trHeight w:val="187"/>
        </w:trPr>
        <w:tc>
          <w:tcPr>
            <w:tcW w:w="2268" w:type="dxa"/>
          </w:tcPr>
          <w:p w14:paraId="77ED4EB8" w14:textId="77777777" w:rsidR="00D21555" w:rsidRPr="00013CAA" w:rsidRDefault="00D21555" w:rsidP="00D21555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09" w:type="dxa"/>
            <w:vAlign w:val="center"/>
          </w:tcPr>
          <w:p w14:paraId="65F1DEC7" w14:textId="5408513D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2,764</w:t>
            </w:r>
          </w:p>
        </w:tc>
        <w:tc>
          <w:tcPr>
            <w:tcW w:w="1136" w:type="dxa"/>
            <w:vAlign w:val="center"/>
          </w:tcPr>
          <w:p w14:paraId="0AFC74E7" w14:textId="5E217231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25,149</w:t>
            </w:r>
          </w:p>
        </w:tc>
        <w:tc>
          <w:tcPr>
            <w:tcW w:w="1134" w:type="dxa"/>
            <w:vAlign w:val="center"/>
          </w:tcPr>
          <w:p w14:paraId="121D7805" w14:textId="4426A442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1,348</w:t>
            </w:r>
          </w:p>
        </w:tc>
        <w:tc>
          <w:tcPr>
            <w:tcW w:w="1138" w:type="dxa"/>
            <w:vAlign w:val="center"/>
          </w:tcPr>
          <w:p w14:paraId="0F9210D7" w14:textId="19784561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1,845</w:t>
            </w:r>
          </w:p>
        </w:tc>
        <w:tc>
          <w:tcPr>
            <w:tcW w:w="1130" w:type="dxa"/>
            <w:vAlign w:val="bottom"/>
          </w:tcPr>
          <w:p w14:paraId="719CC458" w14:textId="360A6611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4,112</w:t>
            </w:r>
          </w:p>
        </w:tc>
        <w:tc>
          <w:tcPr>
            <w:tcW w:w="1147" w:type="dxa"/>
            <w:vAlign w:val="bottom"/>
          </w:tcPr>
          <w:p w14:paraId="262565AC" w14:textId="47FA6D1F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26,994</w:t>
            </w:r>
          </w:p>
        </w:tc>
      </w:tr>
      <w:tr w:rsidR="00013CAA" w:rsidRPr="00013CAA" w14:paraId="22473D78" w14:textId="77777777" w:rsidTr="00AD5444">
        <w:trPr>
          <w:trHeight w:val="335"/>
        </w:trPr>
        <w:tc>
          <w:tcPr>
            <w:tcW w:w="2268" w:type="dxa"/>
            <w:hideMark/>
          </w:tcPr>
          <w:p w14:paraId="1A7BD51B" w14:textId="77777777" w:rsidR="00D21555" w:rsidRPr="00013CAA" w:rsidRDefault="00D21555" w:rsidP="00D21555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09" w:type="dxa"/>
            <w:vAlign w:val="center"/>
          </w:tcPr>
          <w:p w14:paraId="1BAB3E68" w14:textId="6D391B05" w:rsidR="00D21555" w:rsidRPr="00013CAA" w:rsidRDefault="00D21555" w:rsidP="00A2098C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(2,107)</w:t>
            </w:r>
          </w:p>
        </w:tc>
        <w:tc>
          <w:tcPr>
            <w:tcW w:w="1136" w:type="dxa"/>
            <w:vAlign w:val="center"/>
          </w:tcPr>
          <w:p w14:paraId="1385EE35" w14:textId="42CE8A13" w:rsidR="00D21555" w:rsidRPr="00013CAA" w:rsidRDefault="00D21555" w:rsidP="00A2098C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(62,537)</w:t>
            </w:r>
          </w:p>
        </w:tc>
        <w:tc>
          <w:tcPr>
            <w:tcW w:w="1134" w:type="dxa"/>
            <w:vAlign w:val="center"/>
          </w:tcPr>
          <w:p w14:paraId="1410133D" w14:textId="0893CD1A" w:rsidR="00D21555" w:rsidRPr="00013CAA" w:rsidRDefault="00D21555" w:rsidP="00A2098C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(609)</w:t>
            </w:r>
          </w:p>
        </w:tc>
        <w:tc>
          <w:tcPr>
            <w:tcW w:w="1138" w:type="dxa"/>
            <w:vAlign w:val="center"/>
          </w:tcPr>
          <w:p w14:paraId="47BED68A" w14:textId="29301BE3" w:rsidR="00D21555" w:rsidRPr="00013CAA" w:rsidRDefault="00D21555" w:rsidP="00A2098C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(1,029)</w:t>
            </w:r>
          </w:p>
        </w:tc>
        <w:tc>
          <w:tcPr>
            <w:tcW w:w="1130" w:type="dxa"/>
            <w:vAlign w:val="bottom"/>
          </w:tcPr>
          <w:p w14:paraId="7F393BA1" w14:textId="35AAAB35" w:rsidR="00D21555" w:rsidRPr="00013CAA" w:rsidRDefault="00D21555" w:rsidP="00A2098C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(2,716)</w:t>
            </w:r>
          </w:p>
        </w:tc>
        <w:tc>
          <w:tcPr>
            <w:tcW w:w="1147" w:type="dxa"/>
            <w:vAlign w:val="bottom"/>
          </w:tcPr>
          <w:p w14:paraId="51B184FA" w14:textId="6F76DEA0" w:rsidR="00D21555" w:rsidRPr="00013CAA" w:rsidRDefault="00D21555" w:rsidP="00A2098C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(63,566)</w:t>
            </w:r>
          </w:p>
        </w:tc>
      </w:tr>
      <w:tr w:rsidR="00013CAA" w:rsidRPr="00013CAA" w14:paraId="5502AE52" w14:textId="77777777" w:rsidTr="00AD5444">
        <w:trPr>
          <w:trHeight w:val="304"/>
        </w:trPr>
        <w:tc>
          <w:tcPr>
            <w:tcW w:w="2268" w:type="dxa"/>
          </w:tcPr>
          <w:p w14:paraId="220DE57C" w14:textId="77777777" w:rsidR="00D21555" w:rsidRPr="00013CAA" w:rsidRDefault="00D21555" w:rsidP="00D21555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09" w:type="dxa"/>
            <w:vAlign w:val="center"/>
          </w:tcPr>
          <w:p w14:paraId="0A298511" w14:textId="3E47A02E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657</w:t>
            </w:r>
          </w:p>
        </w:tc>
        <w:tc>
          <w:tcPr>
            <w:tcW w:w="1136" w:type="dxa"/>
            <w:vAlign w:val="center"/>
          </w:tcPr>
          <w:p w14:paraId="75E2876F" w14:textId="5CD8C885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(37,388)</w:t>
            </w:r>
          </w:p>
        </w:tc>
        <w:tc>
          <w:tcPr>
            <w:tcW w:w="1134" w:type="dxa"/>
            <w:vAlign w:val="center"/>
          </w:tcPr>
          <w:p w14:paraId="0E729840" w14:textId="03917EEC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739</w:t>
            </w:r>
          </w:p>
        </w:tc>
        <w:tc>
          <w:tcPr>
            <w:tcW w:w="1138" w:type="dxa"/>
            <w:vAlign w:val="center"/>
          </w:tcPr>
          <w:p w14:paraId="5D478A84" w14:textId="7FBEC6B9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816</w:t>
            </w:r>
          </w:p>
        </w:tc>
        <w:tc>
          <w:tcPr>
            <w:tcW w:w="1130" w:type="dxa"/>
            <w:vAlign w:val="bottom"/>
          </w:tcPr>
          <w:p w14:paraId="1C99DDCB" w14:textId="54DAA0BD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1,396</w:t>
            </w:r>
          </w:p>
        </w:tc>
        <w:tc>
          <w:tcPr>
            <w:tcW w:w="1147" w:type="dxa"/>
            <w:vAlign w:val="bottom"/>
          </w:tcPr>
          <w:p w14:paraId="55DE878A" w14:textId="62556479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(36,572)</w:t>
            </w:r>
          </w:p>
        </w:tc>
      </w:tr>
      <w:tr w:rsidR="00013CAA" w:rsidRPr="00013CAA" w14:paraId="0CAFEF3C" w14:textId="77777777" w:rsidTr="00AD5444">
        <w:trPr>
          <w:trHeight w:val="304"/>
        </w:trPr>
        <w:tc>
          <w:tcPr>
            <w:tcW w:w="2268" w:type="dxa"/>
            <w:vAlign w:val="center"/>
          </w:tcPr>
          <w:p w14:paraId="62E65CEC" w14:textId="77777777" w:rsidR="00D21555" w:rsidRPr="00013CAA" w:rsidRDefault="00D21555" w:rsidP="00D21555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9" w:type="dxa"/>
            <w:vAlign w:val="center"/>
          </w:tcPr>
          <w:p w14:paraId="3A87C178" w14:textId="00FC72CB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4,269</w:t>
            </w:r>
          </w:p>
        </w:tc>
        <w:tc>
          <w:tcPr>
            <w:tcW w:w="1136" w:type="dxa"/>
            <w:vAlign w:val="center"/>
          </w:tcPr>
          <w:p w14:paraId="0515FC7A" w14:textId="6FCC7A62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57,101</w:t>
            </w:r>
          </w:p>
        </w:tc>
        <w:tc>
          <w:tcPr>
            <w:tcW w:w="1134" w:type="dxa"/>
            <w:vAlign w:val="center"/>
          </w:tcPr>
          <w:p w14:paraId="37838CAB" w14:textId="127FFAFD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212</w:t>
            </w:r>
          </w:p>
        </w:tc>
        <w:tc>
          <w:tcPr>
            <w:tcW w:w="1138" w:type="dxa"/>
            <w:vAlign w:val="center"/>
          </w:tcPr>
          <w:p w14:paraId="4CB84660" w14:textId="52CC84D1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2,227</w:t>
            </w:r>
          </w:p>
        </w:tc>
        <w:tc>
          <w:tcPr>
            <w:tcW w:w="1130" w:type="dxa"/>
            <w:vAlign w:val="bottom"/>
          </w:tcPr>
          <w:p w14:paraId="5470AAF0" w14:textId="0B1015A7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4,481</w:t>
            </w:r>
          </w:p>
        </w:tc>
        <w:tc>
          <w:tcPr>
            <w:tcW w:w="1147" w:type="dxa"/>
            <w:vAlign w:val="bottom"/>
          </w:tcPr>
          <w:p w14:paraId="015A9FC5" w14:textId="031B6557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59,328</w:t>
            </w:r>
          </w:p>
        </w:tc>
      </w:tr>
      <w:tr w:rsidR="00013CAA" w:rsidRPr="00013CAA" w14:paraId="3CE5262C" w14:textId="77777777" w:rsidTr="00AD5444">
        <w:trPr>
          <w:trHeight w:val="304"/>
        </w:trPr>
        <w:tc>
          <w:tcPr>
            <w:tcW w:w="2268" w:type="dxa"/>
            <w:vAlign w:val="center"/>
          </w:tcPr>
          <w:p w14:paraId="547979C8" w14:textId="77777777" w:rsidR="00D21555" w:rsidRPr="00013CAA" w:rsidRDefault="00D21555" w:rsidP="00D21555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09" w:type="dxa"/>
            <w:vAlign w:val="center"/>
          </w:tcPr>
          <w:p w14:paraId="5341E0B5" w14:textId="4D0B5A86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(10)</w:t>
            </w:r>
          </w:p>
        </w:tc>
        <w:tc>
          <w:tcPr>
            <w:tcW w:w="1136" w:type="dxa"/>
            <w:vAlign w:val="center"/>
          </w:tcPr>
          <w:p w14:paraId="21566941" w14:textId="479CAF0F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(7,726)</w:t>
            </w:r>
          </w:p>
        </w:tc>
        <w:tc>
          <w:tcPr>
            <w:tcW w:w="1134" w:type="dxa"/>
            <w:vAlign w:val="center"/>
          </w:tcPr>
          <w:p w14:paraId="0B10B2DD" w14:textId="60F49DE6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(394)</w:t>
            </w:r>
          </w:p>
        </w:tc>
        <w:tc>
          <w:tcPr>
            <w:tcW w:w="1138" w:type="dxa"/>
            <w:vAlign w:val="center"/>
          </w:tcPr>
          <w:p w14:paraId="1AAA905E" w14:textId="235A7D63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(216)</w:t>
            </w:r>
          </w:p>
        </w:tc>
        <w:tc>
          <w:tcPr>
            <w:tcW w:w="1130" w:type="dxa"/>
            <w:vAlign w:val="bottom"/>
          </w:tcPr>
          <w:p w14:paraId="1C7135F3" w14:textId="618909F7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(404)</w:t>
            </w:r>
          </w:p>
        </w:tc>
        <w:tc>
          <w:tcPr>
            <w:tcW w:w="1147" w:type="dxa"/>
            <w:vAlign w:val="bottom"/>
          </w:tcPr>
          <w:p w14:paraId="3E2F6FE9" w14:textId="6150421D" w:rsidR="00D21555" w:rsidRPr="00013CAA" w:rsidRDefault="00D21555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(7,942)</w:t>
            </w:r>
          </w:p>
        </w:tc>
      </w:tr>
      <w:tr w:rsidR="00013CAA" w:rsidRPr="00013CAA" w14:paraId="5B2B19C8" w14:textId="77777777" w:rsidTr="00AD5444">
        <w:trPr>
          <w:trHeight w:val="335"/>
        </w:trPr>
        <w:tc>
          <w:tcPr>
            <w:tcW w:w="2268" w:type="dxa"/>
          </w:tcPr>
          <w:p w14:paraId="3DF6285F" w14:textId="77777777" w:rsidR="00A2098C" w:rsidRPr="00013CAA" w:rsidRDefault="00A2098C" w:rsidP="00A2098C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9" w:type="dxa"/>
            <w:vAlign w:val="center"/>
          </w:tcPr>
          <w:p w14:paraId="27779BCE" w14:textId="5EBC9D3C" w:rsidR="00A2098C" w:rsidRPr="00013CAA" w:rsidRDefault="00A2098C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(11,303)</w:t>
            </w:r>
          </w:p>
        </w:tc>
        <w:tc>
          <w:tcPr>
            <w:tcW w:w="1136" w:type="dxa"/>
            <w:vAlign w:val="center"/>
          </w:tcPr>
          <w:p w14:paraId="32A0F8C4" w14:textId="04E8FC4A" w:rsidR="00A2098C" w:rsidRPr="00013CAA" w:rsidRDefault="00A2098C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(33,979)</w:t>
            </w:r>
          </w:p>
        </w:tc>
        <w:tc>
          <w:tcPr>
            <w:tcW w:w="1134" w:type="dxa"/>
            <w:vAlign w:val="center"/>
          </w:tcPr>
          <w:p w14:paraId="64744341" w14:textId="79234F2A" w:rsidR="00A2098C" w:rsidRPr="00013CAA" w:rsidRDefault="00A2098C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(1,076)</w:t>
            </w:r>
          </w:p>
        </w:tc>
        <w:tc>
          <w:tcPr>
            <w:tcW w:w="1138" w:type="dxa"/>
            <w:vAlign w:val="center"/>
          </w:tcPr>
          <w:p w14:paraId="5B44FC76" w14:textId="5AA0E582" w:rsidR="00A2098C" w:rsidRPr="00013CAA" w:rsidRDefault="00A2098C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(2,070)</w:t>
            </w:r>
          </w:p>
        </w:tc>
        <w:tc>
          <w:tcPr>
            <w:tcW w:w="1130" w:type="dxa"/>
            <w:vAlign w:val="bottom"/>
          </w:tcPr>
          <w:p w14:paraId="009631A2" w14:textId="699191C1" w:rsidR="00A2098C" w:rsidRPr="00013CAA" w:rsidRDefault="00A2098C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(12,379)</w:t>
            </w:r>
          </w:p>
        </w:tc>
        <w:tc>
          <w:tcPr>
            <w:tcW w:w="1147" w:type="dxa"/>
            <w:vAlign w:val="bottom"/>
          </w:tcPr>
          <w:p w14:paraId="1CFAC382" w14:textId="109177AD" w:rsidR="00A2098C" w:rsidRPr="00013CAA" w:rsidRDefault="00A2098C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(36,049)</w:t>
            </w:r>
          </w:p>
        </w:tc>
      </w:tr>
      <w:tr w:rsidR="00013CAA" w:rsidRPr="00013CAA" w14:paraId="64B7FC36" w14:textId="77777777" w:rsidTr="00AD5444">
        <w:trPr>
          <w:trHeight w:val="335"/>
        </w:trPr>
        <w:tc>
          <w:tcPr>
            <w:tcW w:w="2268" w:type="dxa"/>
          </w:tcPr>
          <w:p w14:paraId="1F8904E8" w14:textId="77777777" w:rsidR="00A2098C" w:rsidRPr="00013CAA" w:rsidRDefault="00A2098C" w:rsidP="00A2098C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9" w:type="dxa"/>
            <w:vAlign w:val="center"/>
          </w:tcPr>
          <w:p w14:paraId="668E0202" w14:textId="37A8E42A" w:rsidR="00A2098C" w:rsidRPr="00013CAA" w:rsidRDefault="00A2098C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(9,671)</w:t>
            </w:r>
          </w:p>
        </w:tc>
        <w:tc>
          <w:tcPr>
            <w:tcW w:w="1136" w:type="dxa"/>
            <w:vAlign w:val="center"/>
          </w:tcPr>
          <w:p w14:paraId="70EFFCBC" w14:textId="65460190" w:rsidR="00A2098C" w:rsidRPr="00013CAA" w:rsidRDefault="00A2098C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(10,315)</w:t>
            </w:r>
          </w:p>
        </w:tc>
        <w:tc>
          <w:tcPr>
            <w:tcW w:w="1134" w:type="dxa"/>
            <w:vAlign w:val="center"/>
          </w:tcPr>
          <w:p w14:paraId="41BFBBB9" w14:textId="49B6D724" w:rsidR="00A2098C" w:rsidRPr="00013CAA" w:rsidRDefault="00A2098C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(440)</w:t>
            </w:r>
          </w:p>
        </w:tc>
        <w:tc>
          <w:tcPr>
            <w:tcW w:w="1138" w:type="dxa"/>
            <w:vAlign w:val="center"/>
          </w:tcPr>
          <w:p w14:paraId="739172C2" w14:textId="06685427" w:rsidR="00A2098C" w:rsidRPr="00013CAA" w:rsidRDefault="00A2098C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(423)</w:t>
            </w:r>
          </w:p>
        </w:tc>
        <w:tc>
          <w:tcPr>
            <w:tcW w:w="1130" w:type="dxa"/>
            <w:vAlign w:val="bottom"/>
          </w:tcPr>
          <w:p w14:paraId="2DEC726A" w14:textId="6B710800" w:rsidR="00A2098C" w:rsidRPr="00013CAA" w:rsidRDefault="00A2098C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(10,111)</w:t>
            </w:r>
          </w:p>
        </w:tc>
        <w:tc>
          <w:tcPr>
            <w:tcW w:w="1147" w:type="dxa"/>
            <w:vAlign w:val="bottom"/>
          </w:tcPr>
          <w:p w14:paraId="62EE22C0" w14:textId="6A4CCBCD" w:rsidR="00A2098C" w:rsidRPr="00013CAA" w:rsidRDefault="00A2098C" w:rsidP="00A2098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(10,738)</w:t>
            </w:r>
          </w:p>
        </w:tc>
      </w:tr>
      <w:tr w:rsidR="000C118B" w:rsidRPr="00013CAA" w14:paraId="66EAF581" w14:textId="77777777" w:rsidTr="00AD5444">
        <w:trPr>
          <w:trHeight w:val="260"/>
        </w:trPr>
        <w:tc>
          <w:tcPr>
            <w:tcW w:w="2268" w:type="dxa"/>
            <w:vAlign w:val="center"/>
          </w:tcPr>
          <w:p w14:paraId="01538301" w14:textId="77777777" w:rsidR="00A2098C" w:rsidRPr="00013CAA" w:rsidRDefault="00A2098C" w:rsidP="00A2098C">
            <w:pPr>
              <w:spacing w:line="276" w:lineRule="auto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13CAA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013CAA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(</w:t>
            </w:r>
            <w:r w:rsidRPr="00013CAA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ขาดทุน</w:t>
            </w:r>
            <w:r w:rsidRPr="00013CAA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) </w:t>
            </w:r>
            <w:r w:rsidRPr="00013CAA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209" w:type="dxa"/>
            <w:vAlign w:val="center"/>
          </w:tcPr>
          <w:p w14:paraId="7BD5799A" w14:textId="1F337594" w:rsidR="00A2098C" w:rsidRPr="00013CAA" w:rsidRDefault="00A2098C" w:rsidP="00A2098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(16,058)</w:t>
            </w:r>
          </w:p>
        </w:tc>
        <w:tc>
          <w:tcPr>
            <w:tcW w:w="1136" w:type="dxa"/>
            <w:vAlign w:val="center"/>
          </w:tcPr>
          <w:p w14:paraId="47A70AA6" w14:textId="14327D25" w:rsidR="00A2098C" w:rsidRPr="00013CAA" w:rsidRDefault="00A2098C" w:rsidP="00A2098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(32,307)</w:t>
            </w:r>
          </w:p>
        </w:tc>
        <w:tc>
          <w:tcPr>
            <w:tcW w:w="1134" w:type="dxa"/>
            <w:vAlign w:val="center"/>
          </w:tcPr>
          <w:p w14:paraId="6E505180" w14:textId="6FF7A7C4" w:rsidR="00A2098C" w:rsidRPr="00013CAA" w:rsidRDefault="00A2098C" w:rsidP="00A2098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(959)</w:t>
            </w:r>
          </w:p>
        </w:tc>
        <w:tc>
          <w:tcPr>
            <w:tcW w:w="1138" w:type="dxa"/>
            <w:vAlign w:val="center"/>
          </w:tcPr>
          <w:p w14:paraId="1A539B7B" w14:textId="0AEBF44E" w:rsidR="00A2098C" w:rsidRPr="00013CAA" w:rsidRDefault="00A2098C" w:rsidP="00A2098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334</w:t>
            </w:r>
          </w:p>
        </w:tc>
        <w:tc>
          <w:tcPr>
            <w:tcW w:w="1130" w:type="dxa"/>
            <w:vAlign w:val="bottom"/>
          </w:tcPr>
          <w:p w14:paraId="14807A74" w14:textId="19080F9B" w:rsidR="00A2098C" w:rsidRPr="00013CAA" w:rsidRDefault="00A2098C" w:rsidP="00A2098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(17,017)</w:t>
            </w:r>
          </w:p>
        </w:tc>
        <w:tc>
          <w:tcPr>
            <w:tcW w:w="1147" w:type="dxa"/>
            <w:vAlign w:val="bottom"/>
          </w:tcPr>
          <w:p w14:paraId="1FE67388" w14:textId="654B7AC8" w:rsidR="00A2098C" w:rsidRPr="00013CAA" w:rsidRDefault="00A2098C" w:rsidP="00A2098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13CAA">
              <w:rPr>
                <w:rFonts w:ascii="BrowalliaUPC" w:hAnsi="BrowalliaUPC" w:cs="BrowalliaUPC"/>
                <w:sz w:val="24"/>
                <w:szCs w:val="24"/>
              </w:rPr>
              <w:t>(31,973)</w:t>
            </w:r>
          </w:p>
        </w:tc>
      </w:tr>
    </w:tbl>
    <w:p w14:paraId="7F53975E" w14:textId="6630660D" w:rsidR="00A726AD" w:rsidRPr="00013CAA" w:rsidRDefault="00A726AD" w:rsidP="000D1541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9C7DB02" w14:textId="3329D736" w:rsidR="00A53FDE" w:rsidRPr="00013CAA" w:rsidRDefault="00A53FDE" w:rsidP="000D1541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731F347" w14:textId="024EE1A2" w:rsidR="00A53FDE" w:rsidRPr="00013CAA" w:rsidRDefault="00A53FDE" w:rsidP="000D1541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732BA7A" w14:textId="60289DC2" w:rsidR="00A53FDE" w:rsidRDefault="00A53FDE" w:rsidP="000D1541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138F83E" w14:textId="5198110E" w:rsidR="00A53FDE" w:rsidRDefault="00A53FDE" w:rsidP="000D1541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1D31835" w14:textId="2A548617" w:rsidR="00A53FDE" w:rsidRDefault="00A53FDE" w:rsidP="000D1541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7A8FC39" w14:textId="78E0BE57" w:rsidR="00A53FDE" w:rsidRDefault="00A53FDE" w:rsidP="000D1541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0F3132E" w14:textId="6833A40D" w:rsidR="00A53FDE" w:rsidRDefault="00A53FDE" w:rsidP="000D1541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029667C" w14:textId="6F4D5BC4" w:rsidR="00A53FDE" w:rsidRDefault="00A53FDE" w:rsidP="000D1541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5C65B4D" w14:textId="77777777" w:rsidR="00A53FDE" w:rsidRPr="00F70BA1" w:rsidRDefault="00A53FDE" w:rsidP="000D1541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195F612" w14:textId="3196AA44" w:rsidR="008A3E49" w:rsidRPr="00F70BA1" w:rsidRDefault="008A3E49" w:rsidP="00AE6BB0">
      <w:pPr>
        <w:pStyle w:val="CordiaNew"/>
        <w:numPr>
          <w:ilvl w:val="0"/>
          <w:numId w:val="16"/>
        </w:numPr>
        <w:tabs>
          <w:tab w:val="clear" w:pos="4153"/>
          <w:tab w:val="num" w:pos="450"/>
        </w:tabs>
        <w:ind w:left="426" w:hanging="426"/>
        <w:jc w:val="thaiDistribute"/>
        <w:rPr>
          <w:rStyle w:val="hps"/>
          <w:rFonts w:ascii="BrowalliaUPC" w:hAnsi="BrowalliaUPC" w:cs="BrowalliaUPC"/>
          <w:b/>
          <w:bCs/>
          <w:sz w:val="28"/>
          <w:szCs w:val="28"/>
          <w:cs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ส่วนได้เสียที่ไม่</w:t>
      </w:r>
      <w:r w:rsidR="00E553DB" w:rsidRPr="00F70BA1">
        <w:rPr>
          <w:rFonts w:ascii="BrowalliaUPC" w:hAnsi="BrowalliaUPC" w:cs="BrowalliaUPC"/>
          <w:b/>
          <w:bCs/>
          <w:sz w:val="28"/>
          <w:szCs w:val="28"/>
          <w:cs/>
        </w:rPr>
        <w:t>มี</w:t>
      </w: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 xml:space="preserve">อำนาจควบคุม </w:t>
      </w:r>
    </w:p>
    <w:p w14:paraId="53130DAB" w14:textId="77777777" w:rsidR="00AA3463" w:rsidRPr="00AD5444" w:rsidRDefault="00AA3463" w:rsidP="002E0B6F">
      <w:pPr>
        <w:spacing w:line="240" w:lineRule="auto"/>
        <w:ind w:left="450" w:hanging="18"/>
        <w:rPr>
          <w:rFonts w:ascii="BrowalliaUPC" w:hAnsi="BrowalliaUPC" w:cs="BrowalliaUPC"/>
          <w:sz w:val="28"/>
          <w:szCs w:val="28"/>
          <w:lang w:val="en-GB"/>
        </w:rPr>
      </w:pPr>
    </w:p>
    <w:p w14:paraId="610DD8C5" w14:textId="7F03992F" w:rsidR="008A3E49" w:rsidRPr="00A9516C" w:rsidRDefault="002348EC" w:rsidP="001A63AB">
      <w:pPr>
        <w:spacing w:line="240" w:lineRule="auto"/>
        <w:ind w:left="450" w:hanging="18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A9516C">
        <w:rPr>
          <w:rFonts w:ascii="BrowalliaUPC" w:hAnsi="BrowalliaUPC" w:cs="BrowalliaUPC"/>
          <w:sz w:val="28"/>
          <w:szCs w:val="28"/>
          <w:cs/>
          <w:lang w:val="en-GB"/>
        </w:rPr>
        <w:t xml:space="preserve">ณ วันที่ </w:t>
      </w:r>
      <w:r w:rsidRPr="00A9516C">
        <w:rPr>
          <w:rFonts w:ascii="BrowalliaUPC" w:hAnsi="BrowalliaUPC" w:cs="BrowalliaUPC"/>
          <w:sz w:val="28"/>
          <w:szCs w:val="28"/>
        </w:rPr>
        <w:t xml:space="preserve">31 </w:t>
      </w:r>
      <w:r w:rsidRPr="00A9516C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A9516C">
        <w:rPr>
          <w:rFonts w:ascii="BrowalliaUPC" w:hAnsi="BrowalliaUPC" w:cs="BrowalliaUPC"/>
          <w:sz w:val="28"/>
          <w:szCs w:val="28"/>
        </w:rPr>
        <w:t xml:space="preserve">2564 </w:t>
      </w:r>
      <w:r w:rsidRPr="00A9516C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A9516C">
        <w:rPr>
          <w:rFonts w:ascii="BrowalliaUPC" w:hAnsi="BrowalliaUPC" w:cs="BrowalliaUPC"/>
          <w:sz w:val="28"/>
          <w:szCs w:val="28"/>
        </w:rPr>
        <w:t xml:space="preserve">2563 </w:t>
      </w:r>
      <w:r w:rsidR="008A3E49" w:rsidRPr="00A9516C">
        <w:rPr>
          <w:rFonts w:ascii="BrowalliaUPC" w:hAnsi="BrowalliaUPC" w:cs="BrowalliaUPC"/>
          <w:sz w:val="28"/>
          <w:szCs w:val="28"/>
          <w:cs/>
          <w:lang w:val="en-GB"/>
        </w:rPr>
        <w:t>บริษัทย่อยที่มีส่วนได้เสียที่ไม่</w:t>
      </w:r>
      <w:r w:rsidR="003A7FBE" w:rsidRPr="00A9516C">
        <w:rPr>
          <w:rFonts w:ascii="BrowalliaUPC" w:hAnsi="BrowalliaUPC" w:cs="BrowalliaUPC"/>
          <w:sz w:val="28"/>
          <w:szCs w:val="28"/>
          <w:cs/>
          <w:lang w:val="en-GB"/>
        </w:rPr>
        <w:t>มี</w:t>
      </w:r>
      <w:r w:rsidR="008A3E49" w:rsidRPr="00A9516C">
        <w:rPr>
          <w:rFonts w:ascii="BrowalliaUPC" w:hAnsi="BrowalliaUPC" w:cs="BrowalliaUPC"/>
          <w:sz w:val="28"/>
          <w:szCs w:val="28"/>
          <w:cs/>
          <w:lang w:val="en-GB"/>
        </w:rPr>
        <w:t>อำนาจควบคุมที่เป็นสาระสำคัญ</w:t>
      </w:r>
      <w:r w:rsidR="00DD3194" w:rsidRPr="00A9516C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564AFA" w:rsidRPr="00A9516C">
        <w:rPr>
          <w:rFonts w:ascii="BrowalliaUPC" w:hAnsi="BrowalliaUPC" w:cs="BrowalliaUPC"/>
          <w:sz w:val="28"/>
          <w:szCs w:val="28"/>
          <w:cs/>
          <w:lang w:val="en-GB"/>
        </w:rPr>
        <w:t>มีดังต่อไปนี้</w:t>
      </w:r>
    </w:p>
    <w:p w14:paraId="4818A718" w14:textId="77777777" w:rsidR="00D233AF" w:rsidRPr="00F70BA1" w:rsidRDefault="00D233AF" w:rsidP="00DC0571">
      <w:pPr>
        <w:spacing w:line="240" w:lineRule="auto"/>
        <w:jc w:val="thaiDistribute"/>
        <w:rPr>
          <w:rFonts w:ascii="BrowalliaUPC" w:hAnsi="BrowalliaUPC" w:cs="BrowalliaUPC"/>
          <w:color w:val="0000FF"/>
          <w:sz w:val="28"/>
          <w:szCs w:val="28"/>
        </w:rPr>
      </w:pPr>
    </w:p>
    <w:tbl>
      <w:tblPr>
        <w:tblW w:w="9054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024"/>
        <w:gridCol w:w="950"/>
        <w:gridCol w:w="40"/>
        <w:gridCol w:w="900"/>
        <w:gridCol w:w="999"/>
        <w:gridCol w:w="1056"/>
        <w:gridCol w:w="40"/>
        <w:gridCol w:w="999"/>
        <w:gridCol w:w="1046"/>
      </w:tblGrid>
      <w:tr w:rsidR="008A3E49" w:rsidRPr="00F70BA1" w14:paraId="0F8EF7E8" w14:textId="77777777" w:rsidTr="007D5DCD">
        <w:trPr>
          <w:cantSplit/>
        </w:trPr>
        <w:tc>
          <w:tcPr>
            <w:tcW w:w="3024" w:type="dxa"/>
          </w:tcPr>
          <w:p w14:paraId="5886FBBA" w14:textId="77777777" w:rsidR="008A3E49" w:rsidRPr="00F70BA1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D73F7FE" w14:textId="77777777" w:rsidR="008A3E49" w:rsidRPr="00F70BA1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4FDBAEA" w14:textId="77777777" w:rsidR="008A3E49" w:rsidRPr="00F70BA1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4140" w:type="dxa"/>
            <w:gridSpan w:val="5"/>
            <w:vAlign w:val="bottom"/>
            <w:hideMark/>
          </w:tcPr>
          <w:p w14:paraId="44F89593" w14:textId="77777777" w:rsidR="008A3E49" w:rsidRPr="00F70BA1" w:rsidRDefault="008A3E49" w:rsidP="00AE6BB0">
            <w:pPr>
              <w:spacing w:line="240" w:lineRule="auto"/>
              <w:ind w:right="-90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หน่วย </w:t>
            </w: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พันบาท)</w:t>
            </w:r>
          </w:p>
        </w:tc>
      </w:tr>
      <w:tr w:rsidR="008A3E49" w:rsidRPr="00F70BA1" w14:paraId="75B0E934" w14:textId="77777777" w:rsidTr="007D5DCD">
        <w:trPr>
          <w:cantSplit/>
        </w:trPr>
        <w:tc>
          <w:tcPr>
            <w:tcW w:w="3024" w:type="dxa"/>
          </w:tcPr>
          <w:p w14:paraId="7AC9280A" w14:textId="77777777" w:rsidR="008A3E49" w:rsidRPr="00F70BA1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121200A5" w14:textId="4D3DE3A0" w:rsidR="008A3E49" w:rsidRPr="00F70BA1" w:rsidRDefault="008A3E49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สัดส่วนการถือของ             ส่วนได้เสียที่ไม่มีอำนาจควบคุม</w:t>
            </w:r>
            <w:r w:rsidR="00C053F4"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  <w:r w:rsidR="00C053F4"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2095" w:type="dxa"/>
            <w:gridSpan w:val="3"/>
            <w:vAlign w:val="bottom"/>
            <w:hideMark/>
          </w:tcPr>
          <w:p w14:paraId="57AF7AE7" w14:textId="77777777" w:rsidR="008A3E49" w:rsidRPr="00F70BA1" w:rsidRDefault="008A3E49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กำไรขาดทุนเบ็ดเสร็จจัดสรรให้ส่วนได้เสียที่ไม่มีอำนาจควบคุม</w:t>
            </w:r>
          </w:p>
        </w:tc>
        <w:tc>
          <w:tcPr>
            <w:tcW w:w="2045" w:type="dxa"/>
            <w:gridSpan w:val="2"/>
            <w:vAlign w:val="bottom"/>
            <w:hideMark/>
          </w:tcPr>
          <w:p w14:paraId="020ADC45" w14:textId="77777777" w:rsidR="008A3E49" w:rsidRPr="00F70BA1" w:rsidRDefault="008A3E49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ส่วนได้เสียที่ไม่มีอำนาจควบคุมสะสม</w:t>
            </w:r>
          </w:p>
        </w:tc>
      </w:tr>
      <w:tr w:rsidR="007D5DCD" w:rsidRPr="00F70BA1" w14:paraId="720D8166" w14:textId="77777777" w:rsidTr="007D5DCD">
        <w:trPr>
          <w:cantSplit/>
        </w:trPr>
        <w:tc>
          <w:tcPr>
            <w:tcW w:w="3024" w:type="dxa"/>
            <w:vAlign w:val="bottom"/>
            <w:hideMark/>
          </w:tcPr>
          <w:p w14:paraId="1EEF5B31" w14:textId="77777777" w:rsidR="007D5DCD" w:rsidRPr="00F70BA1" w:rsidRDefault="007D5DCD" w:rsidP="007D5DCD">
            <w:pPr>
              <w:pBdr>
                <w:bottom w:val="single" w:sz="4" w:space="1" w:color="auto"/>
              </w:pBdr>
              <w:spacing w:line="240" w:lineRule="auto"/>
              <w:ind w:right="-90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950" w:type="dxa"/>
            <w:vAlign w:val="bottom"/>
            <w:hideMark/>
          </w:tcPr>
          <w:p w14:paraId="5F8A358C" w14:textId="17232445" w:rsidR="007D5DCD" w:rsidRPr="00F70BA1" w:rsidRDefault="007D5DCD" w:rsidP="007D5D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940" w:type="dxa"/>
            <w:gridSpan w:val="2"/>
            <w:shd w:val="clear" w:color="auto" w:fill="auto"/>
            <w:vAlign w:val="bottom"/>
            <w:hideMark/>
          </w:tcPr>
          <w:p w14:paraId="54353864" w14:textId="57A8BAD6" w:rsidR="007D5DCD" w:rsidRPr="00F70BA1" w:rsidRDefault="007D5DCD" w:rsidP="007D5D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999" w:type="dxa"/>
            <w:shd w:val="clear" w:color="auto" w:fill="auto"/>
            <w:vAlign w:val="bottom"/>
            <w:hideMark/>
          </w:tcPr>
          <w:p w14:paraId="18C129D3" w14:textId="1CFA6D11" w:rsidR="007D5DCD" w:rsidRPr="00F70BA1" w:rsidRDefault="007D5DCD" w:rsidP="007D5D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14:paraId="456E40CB" w14:textId="2C1EEDF1" w:rsidR="007D5DCD" w:rsidRPr="00F70BA1" w:rsidRDefault="007D5DCD" w:rsidP="007D5D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039" w:type="dxa"/>
            <w:gridSpan w:val="2"/>
            <w:shd w:val="clear" w:color="auto" w:fill="auto"/>
            <w:vAlign w:val="bottom"/>
            <w:hideMark/>
          </w:tcPr>
          <w:p w14:paraId="31B88DFA" w14:textId="63CF0879" w:rsidR="007D5DCD" w:rsidRPr="00F70BA1" w:rsidRDefault="007D5DCD" w:rsidP="007D5D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046" w:type="dxa"/>
            <w:shd w:val="clear" w:color="auto" w:fill="auto"/>
            <w:vAlign w:val="bottom"/>
            <w:hideMark/>
          </w:tcPr>
          <w:p w14:paraId="102B8EAF" w14:textId="3F4BC1F3" w:rsidR="007D5DCD" w:rsidRPr="00F70BA1" w:rsidRDefault="007D5DCD" w:rsidP="007D5D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</w:tr>
      <w:tr w:rsidR="008A3E49" w:rsidRPr="00F70BA1" w14:paraId="1CF2B841" w14:textId="77777777" w:rsidTr="007D5DCD">
        <w:trPr>
          <w:cantSplit/>
        </w:trPr>
        <w:tc>
          <w:tcPr>
            <w:tcW w:w="3024" w:type="dxa"/>
          </w:tcPr>
          <w:p w14:paraId="0B2A1E3E" w14:textId="77777777" w:rsidR="008A3E49" w:rsidRPr="00F70BA1" w:rsidRDefault="008A3E49" w:rsidP="00AE6BB0">
            <w:pPr>
              <w:tabs>
                <w:tab w:val="left" w:pos="540"/>
              </w:tabs>
              <w:spacing w:line="240" w:lineRule="auto"/>
              <w:ind w:left="214" w:right="-108" w:hanging="214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9D6F17C" w14:textId="77777777" w:rsidR="008A3E49" w:rsidRPr="00F70BA1" w:rsidRDefault="008A3E49" w:rsidP="00AE6BB0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gridSpan w:val="2"/>
            <w:shd w:val="clear" w:color="auto" w:fill="auto"/>
            <w:vAlign w:val="bottom"/>
          </w:tcPr>
          <w:p w14:paraId="75FB0E64" w14:textId="77777777" w:rsidR="008A3E49" w:rsidRPr="00F70BA1" w:rsidRDefault="008A3E49" w:rsidP="00AE6BB0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B640532" w14:textId="77777777" w:rsidR="008A3E49" w:rsidRPr="00F70BA1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728142D" w14:textId="77777777" w:rsidR="008A3E49" w:rsidRPr="00F70BA1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bottom"/>
          </w:tcPr>
          <w:p w14:paraId="279AC0FD" w14:textId="77777777" w:rsidR="008A3E49" w:rsidRPr="00F70BA1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6EA7E0D" w14:textId="77777777" w:rsidR="008A3E49" w:rsidRPr="00F70BA1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</w:rPr>
            </w:pPr>
          </w:p>
        </w:tc>
      </w:tr>
      <w:tr w:rsidR="004661DB" w:rsidRPr="00F70BA1" w14:paraId="310C9ECF" w14:textId="77777777" w:rsidTr="00D1437D">
        <w:trPr>
          <w:cantSplit/>
        </w:trPr>
        <w:tc>
          <w:tcPr>
            <w:tcW w:w="3024" w:type="dxa"/>
          </w:tcPr>
          <w:p w14:paraId="26934F16" w14:textId="2685D539" w:rsidR="004661DB" w:rsidRPr="00F70BA1" w:rsidRDefault="004661DB" w:rsidP="004661DB">
            <w:pPr>
              <w:tabs>
                <w:tab w:val="clear" w:pos="2580"/>
                <w:tab w:val="left" w:pos="360"/>
              </w:tabs>
              <w:spacing w:line="240" w:lineRule="auto"/>
              <w:ind w:left="227" w:right="-420" w:hanging="227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บริษัท ดับบลิวซีไอ โฮลด</w:t>
            </w:r>
            <w:proofErr w:type="spellStart"/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ิ้ง</w:t>
            </w:r>
            <w:proofErr w:type="spellEnd"/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950" w:type="dxa"/>
            <w:shd w:val="clear" w:color="auto" w:fill="auto"/>
          </w:tcPr>
          <w:p w14:paraId="7C4DBEAE" w14:textId="4458DB2A" w:rsidR="004661DB" w:rsidRPr="00F70BA1" w:rsidRDefault="00A24638" w:rsidP="004661D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40" w:type="dxa"/>
            <w:gridSpan w:val="2"/>
            <w:shd w:val="clear" w:color="auto" w:fill="auto"/>
          </w:tcPr>
          <w:p w14:paraId="4D99022F" w14:textId="60B168D2" w:rsidR="004661DB" w:rsidRPr="00F70BA1" w:rsidRDefault="004661DB" w:rsidP="004661D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44.00</w:t>
            </w:r>
          </w:p>
        </w:tc>
        <w:tc>
          <w:tcPr>
            <w:tcW w:w="999" w:type="dxa"/>
            <w:shd w:val="clear" w:color="auto" w:fill="auto"/>
          </w:tcPr>
          <w:p w14:paraId="01F5B15A" w14:textId="079C8DBA" w:rsidR="004661DB" w:rsidRPr="00F70BA1" w:rsidRDefault="00B03D74" w:rsidP="004661DB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(33,842)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9A168DD" w14:textId="2ECEA279" w:rsidR="004661DB" w:rsidRPr="004661DB" w:rsidRDefault="004661DB" w:rsidP="004661DB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4661D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(332,182)</w:t>
            </w:r>
          </w:p>
        </w:tc>
        <w:tc>
          <w:tcPr>
            <w:tcW w:w="1039" w:type="dxa"/>
            <w:gridSpan w:val="2"/>
            <w:shd w:val="clear" w:color="auto" w:fill="auto"/>
          </w:tcPr>
          <w:p w14:paraId="5040D5B5" w14:textId="574E1367" w:rsidR="004661DB" w:rsidRPr="00F70BA1" w:rsidRDefault="00BE0927" w:rsidP="004661DB">
            <w:pP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62534F0D" w14:textId="688296CE" w:rsidR="004661DB" w:rsidRPr="00F70BA1" w:rsidRDefault="004661DB" w:rsidP="004661DB">
            <w:pP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>1,465,288</w:t>
            </w: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</w:tr>
      <w:tr w:rsidR="004661DB" w:rsidRPr="00F70BA1" w14:paraId="4AEACFAE" w14:textId="77777777" w:rsidTr="00D1437D">
        <w:trPr>
          <w:cantSplit/>
        </w:trPr>
        <w:tc>
          <w:tcPr>
            <w:tcW w:w="3024" w:type="dxa"/>
            <w:hideMark/>
          </w:tcPr>
          <w:p w14:paraId="4C35330E" w14:textId="77777777" w:rsidR="004661DB" w:rsidRPr="00F70BA1" w:rsidRDefault="004661DB" w:rsidP="004661DB">
            <w:pPr>
              <w:tabs>
                <w:tab w:val="clear" w:pos="2580"/>
                <w:tab w:val="left" w:pos="360"/>
              </w:tabs>
              <w:spacing w:line="240" w:lineRule="auto"/>
              <w:ind w:left="227" w:right="-288" w:hanging="227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บริษัท สยาม</w:t>
            </w:r>
            <w:proofErr w:type="spellStart"/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สเนล</w:t>
            </w:r>
            <w:proofErr w:type="spellEnd"/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950" w:type="dxa"/>
            <w:shd w:val="clear" w:color="auto" w:fill="auto"/>
          </w:tcPr>
          <w:p w14:paraId="2FF48158" w14:textId="6ED3CD53" w:rsidR="004661DB" w:rsidRPr="00F70BA1" w:rsidRDefault="00A24638" w:rsidP="004661D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940" w:type="dxa"/>
            <w:gridSpan w:val="2"/>
            <w:shd w:val="clear" w:color="auto" w:fill="auto"/>
          </w:tcPr>
          <w:p w14:paraId="5212DDF7" w14:textId="110F1842" w:rsidR="004661DB" w:rsidRPr="00F70BA1" w:rsidRDefault="004661DB" w:rsidP="004661D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49.00</w:t>
            </w:r>
          </w:p>
        </w:tc>
        <w:tc>
          <w:tcPr>
            <w:tcW w:w="999" w:type="dxa"/>
            <w:shd w:val="clear" w:color="auto" w:fill="auto"/>
          </w:tcPr>
          <w:p w14:paraId="38DA3422" w14:textId="1B0B6EAC" w:rsidR="004661DB" w:rsidRPr="00F70BA1" w:rsidRDefault="00B03D74" w:rsidP="004661D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(503)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0EC94E" w14:textId="69C32713" w:rsidR="004661DB" w:rsidRPr="00F70BA1" w:rsidRDefault="004661DB" w:rsidP="004661D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4661D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(2,274)</w:t>
            </w:r>
          </w:p>
        </w:tc>
        <w:tc>
          <w:tcPr>
            <w:tcW w:w="1039" w:type="dxa"/>
            <w:gridSpan w:val="2"/>
            <w:shd w:val="clear" w:color="auto" w:fill="auto"/>
          </w:tcPr>
          <w:p w14:paraId="204D7DB8" w14:textId="694B33DA" w:rsidR="004661DB" w:rsidRPr="00F70BA1" w:rsidRDefault="00BE0927" w:rsidP="004661DB">
            <w:pPr>
              <w:pBdr>
                <w:bottom w:val="single" w:sz="4" w:space="1" w:color="auto"/>
              </w:pBd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57DCC127" w14:textId="74E05338" w:rsidR="004661DB" w:rsidRPr="00F70BA1" w:rsidRDefault="004661DB" w:rsidP="004661D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(10,388)</w:t>
            </w:r>
          </w:p>
        </w:tc>
      </w:tr>
      <w:tr w:rsidR="004661DB" w:rsidRPr="00F70BA1" w14:paraId="3B56B8DD" w14:textId="77777777" w:rsidTr="00D1437D">
        <w:trPr>
          <w:cantSplit/>
        </w:trPr>
        <w:tc>
          <w:tcPr>
            <w:tcW w:w="3024" w:type="dxa"/>
            <w:shd w:val="clear" w:color="auto" w:fill="auto"/>
            <w:hideMark/>
          </w:tcPr>
          <w:p w14:paraId="2D2E303C" w14:textId="77777777" w:rsidR="004661DB" w:rsidRPr="00F70BA1" w:rsidRDefault="004661DB" w:rsidP="004661DB">
            <w:pPr>
              <w:tabs>
                <w:tab w:val="clear" w:pos="2580"/>
                <w:tab w:val="left" w:pos="360"/>
              </w:tabs>
              <w:spacing w:line="240" w:lineRule="auto"/>
              <w:ind w:left="227" w:right="-288" w:hanging="227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รวม</w:t>
            </w:r>
          </w:p>
        </w:tc>
        <w:tc>
          <w:tcPr>
            <w:tcW w:w="950" w:type="dxa"/>
            <w:shd w:val="clear" w:color="auto" w:fill="auto"/>
          </w:tcPr>
          <w:p w14:paraId="5FFD4875" w14:textId="77777777" w:rsidR="004661DB" w:rsidRPr="00F70BA1" w:rsidRDefault="004661DB" w:rsidP="004661D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40" w:type="dxa"/>
            <w:gridSpan w:val="2"/>
            <w:shd w:val="clear" w:color="auto" w:fill="auto"/>
          </w:tcPr>
          <w:p w14:paraId="12D1A878" w14:textId="77777777" w:rsidR="004661DB" w:rsidRPr="00F70BA1" w:rsidRDefault="004661DB" w:rsidP="004661D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038AFA8" w14:textId="473E62B0" w:rsidR="004661DB" w:rsidRPr="00F70BA1" w:rsidRDefault="00B03D74" w:rsidP="004661D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(34,345)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9B76C03" w14:textId="24CD1CAC" w:rsidR="004661DB" w:rsidRPr="00F70BA1" w:rsidRDefault="004661DB" w:rsidP="004661D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4661DB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(334,456)</w:t>
            </w:r>
          </w:p>
        </w:tc>
        <w:tc>
          <w:tcPr>
            <w:tcW w:w="1039" w:type="dxa"/>
            <w:gridSpan w:val="2"/>
            <w:shd w:val="clear" w:color="auto" w:fill="auto"/>
            <w:vAlign w:val="bottom"/>
          </w:tcPr>
          <w:p w14:paraId="3CB7A0D5" w14:textId="05111F72" w:rsidR="004661DB" w:rsidRPr="00F70BA1" w:rsidRDefault="00BE0927" w:rsidP="004661DB">
            <w:pPr>
              <w:pBdr>
                <w:bottom w:val="single" w:sz="12" w:space="1" w:color="auto"/>
              </w:pBd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6BA1DAE0" w14:textId="5CE58B3F" w:rsidR="004661DB" w:rsidRPr="00F70BA1" w:rsidRDefault="004661DB" w:rsidP="004661DB">
            <w:pPr>
              <w:pBdr>
                <w:bottom w:val="single" w:sz="12" w:space="1" w:color="auto"/>
              </w:pBd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>(1,475,676)</w:t>
            </w:r>
          </w:p>
        </w:tc>
      </w:tr>
    </w:tbl>
    <w:p w14:paraId="1957AC36" w14:textId="77777777" w:rsidR="002E5CDB" w:rsidRPr="00F70BA1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06D33901" w14:textId="764CA831" w:rsidR="0023179B" w:rsidRDefault="00CD5E00" w:rsidP="002D63B0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สรุปข้อมูลทางการเงินของ</w:t>
      </w:r>
      <w:r w:rsidR="0082578F" w:rsidRPr="00F70BA1">
        <w:rPr>
          <w:rFonts w:ascii="BrowalliaUPC" w:hAnsi="BrowalliaUPC" w:cs="BrowalliaUPC"/>
          <w:sz w:val="28"/>
          <w:szCs w:val="28"/>
          <w:cs/>
          <w:lang w:val="en-GB"/>
        </w:rPr>
        <w:t>บริษัท ดับบลิวซีไอ โฮลด</w:t>
      </w:r>
      <w:proofErr w:type="spellStart"/>
      <w:r w:rsidR="0082578F" w:rsidRPr="00F70BA1">
        <w:rPr>
          <w:rFonts w:ascii="BrowalliaUPC" w:hAnsi="BrowalliaUPC" w:cs="BrowalliaUPC"/>
          <w:sz w:val="28"/>
          <w:szCs w:val="28"/>
          <w:cs/>
          <w:lang w:val="en-GB"/>
        </w:rPr>
        <w:t>ิ้ง</w:t>
      </w:r>
      <w:proofErr w:type="spellEnd"/>
      <w:r w:rsidR="0082578F"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 จำกัด (มหาชน)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 และบริษัท สยาม</w:t>
      </w:r>
      <w:proofErr w:type="spellStart"/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สเนล</w:t>
      </w:r>
      <w:proofErr w:type="spellEnd"/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 จำกัด</w:t>
      </w:r>
      <w:r w:rsidR="000953EE" w:rsidRPr="00F70BA1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0953EE" w:rsidRPr="00F70BA1">
        <w:rPr>
          <w:rFonts w:ascii="BrowalliaUPC" w:hAnsi="BrowalliaUPC" w:cs="BrowalliaUPC"/>
          <w:sz w:val="28"/>
          <w:szCs w:val="28"/>
          <w:cs/>
          <w:lang w:val="en-GB"/>
        </w:rPr>
        <w:t>ณ วันที่</w:t>
      </w:r>
      <w:r w:rsidR="000953EE" w:rsidRPr="00F70BA1">
        <w:rPr>
          <w:rFonts w:ascii="BrowalliaUPC" w:hAnsi="BrowalliaUPC" w:cs="BrowalliaUPC"/>
          <w:sz w:val="28"/>
          <w:szCs w:val="28"/>
        </w:rPr>
        <w:t xml:space="preserve"> </w:t>
      </w:r>
      <w:r w:rsidR="00F00B21">
        <w:rPr>
          <w:rFonts w:ascii="BrowalliaUPC" w:hAnsi="BrowalliaUPC" w:cs="BrowalliaUPC"/>
          <w:sz w:val="28"/>
          <w:szCs w:val="28"/>
        </w:rPr>
        <w:br/>
      </w:r>
      <w:r w:rsidR="000953EE" w:rsidRPr="00F70BA1">
        <w:rPr>
          <w:rFonts w:ascii="BrowalliaUPC" w:hAnsi="BrowalliaUPC" w:cs="BrowalliaUPC"/>
          <w:sz w:val="28"/>
          <w:szCs w:val="28"/>
        </w:rPr>
        <w:t xml:space="preserve">31 </w:t>
      </w:r>
      <w:r w:rsidR="000953EE" w:rsidRPr="00F70BA1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0953EE" w:rsidRPr="00F70BA1">
        <w:rPr>
          <w:rFonts w:ascii="BrowalliaUPC" w:hAnsi="BrowalliaUPC" w:cs="BrowalliaUPC"/>
          <w:sz w:val="28"/>
          <w:szCs w:val="28"/>
        </w:rPr>
        <w:t>256</w:t>
      </w:r>
      <w:r w:rsidR="00422E72" w:rsidRPr="00F70BA1">
        <w:rPr>
          <w:rFonts w:ascii="BrowalliaUPC" w:hAnsi="BrowalliaUPC" w:cs="BrowalliaUPC"/>
          <w:sz w:val="28"/>
          <w:szCs w:val="28"/>
        </w:rPr>
        <w:t>4</w:t>
      </w:r>
      <w:r w:rsidR="00422E72" w:rsidRPr="00F70BA1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="00422E72" w:rsidRPr="00F70BA1">
        <w:rPr>
          <w:rFonts w:ascii="BrowalliaUPC" w:hAnsi="BrowalliaUPC" w:cs="BrowalliaUPC"/>
          <w:sz w:val="28"/>
          <w:szCs w:val="28"/>
        </w:rPr>
        <w:t>256</w:t>
      </w:r>
      <w:r w:rsidR="000953EE" w:rsidRPr="00F70BA1">
        <w:rPr>
          <w:rFonts w:ascii="BrowalliaUPC" w:hAnsi="BrowalliaUPC" w:cs="BrowalliaUPC"/>
          <w:sz w:val="28"/>
          <w:szCs w:val="28"/>
        </w:rPr>
        <w:t>3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 ก่อนการตัดรายการระหว่างกันและรายการปรับปรุงอื่นในการจัดทำงบการเงินรวม </w:t>
      </w:r>
      <w:r w:rsidR="00F00B21">
        <w:rPr>
          <w:rFonts w:ascii="BrowalliaUPC" w:hAnsi="BrowalliaUPC" w:cs="BrowalliaUPC"/>
          <w:sz w:val="28"/>
          <w:szCs w:val="28"/>
          <w:lang w:val="en-GB"/>
        </w:rPr>
        <w:br/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2B4847CA" w14:textId="77777777" w:rsidR="0023179B" w:rsidRPr="00AD5444" w:rsidRDefault="0023179B" w:rsidP="001A7A60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968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598"/>
        <w:gridCol w:w="1157"/>
        <w:gridCol w:w="242"/>
        <w:gridCol w:w="1196"/>
        <w:gridCol w:w="236"/>
        <w:gridCol w:w="1171"/>
        <w:gridCol w:w="242"/>
        <w:gridCol w:w="1126"/>
      </w:tblGrid>
      <w:tr w:rsidR="00CE33BA" w:rsidRPr="00F70BA1" w14:paraId="41810B9D" w14:textId="77777777" w:rsidTr="00C13DD2">
        <w:trPr>
          <w:tblHeader/>
        </w:trPr>
        <w:tc>
          <w:tcPr>
            <w:tcW w:w="3598" w:type="dxa"/>
          </w:tcPr>
          <w:p w14:paraId="638238C2" w14:textId="77777777" w:rsidR="00CE33BA" w:rsidRPr="00F70BA1" w:rsidRDefault="00CE33BA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70" w:type="dxa"/>
            <w:gridSpan w:val="7"/>
          </w:tcPr>
          <w:p w14:paraId="15C85567" w14:textId="77777777" w:rsidR="00CE33BA" w:rsidRPr="00F70BA1" w:rsidRDefault="00CE33BA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CE33BA" w:rsidRPr="00F70BA1" w14:paraId="2C73A760" w14:textId="77777777" w:rsidTr="00C13DD2">
        <w:trPr>
          <w:tblHeader/>
        </w:trPr>
        <w:tc>
          <w:tcPr>
            <w:tcW w:w="3598" w:type="dxa"/>
          </w:tcPr>
          <w:p w14:paraId="0EA74C8C" w14:textId="77777777" w:rsidR="00CE33BA" w:rsidRPr="00F70BA1" w:rsidRDefault="00CE33BA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95" w:type="dxa"/>
            <w:gridSpan w:val="3"/>
            <w:tcBorders>
              <w:bottom w:val="single" w:sz="4" w:space="0" w:color="auto"/>
            </w:tcBorders>
          </w:tcPr>
          <w:p w14:paraId="18804C0F" w14:textId="77777777" w:rsidR="00F672E1" w:rsidRPr="00F70BA1" w:rsidRDefault="0082578F" w:rsidP="00C45C75">
            <w:pPr>
              <w:tabs>
                <w:tab w:val="clear" w:pos="2580"/>
                <w:tab w:val="clear" w:pos="2807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บริษัท ดับบลิวซีไอ โฮลด</w:t>
            </w:r>
            <w:proofErr w:type="spellStart"/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ิ้ง</w:t>
            </w:r>
            <w:proofErr w:type="spellEnd"/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</w:p>
          <w:p w14:paraId="4330476A" w14:textId="28A68D1D" w:rsidR="00CE33BA" w:rsidRPr="00F70BA1" w:rsidRDefault="0082578F" w:rsidP="00C45C75">
            <w:pPr>
              <w:tabs>
                <w:tab w:val="clear" w:pos="2580"/>
                <w:tab w:val="clear" w:pos="2807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จำกัด (มหาชน)</w:t>
            </w:r>
          </w:p>
        </w:tc>
        <w:tc>
          <w:tcPr>
            <w:tcW w:w="236" w:type="dxa"/>
          </w:tcPr>
          <w:p w14:paraId="2E307BF6" w14:textId="77777777" w:rsidR="00CE33BA" w:rsidRPr="00F70BA1" w:rsidRDefault="00CE33BA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tcBorders>
              <w:bottom w:val="single" w:sz="4" w:space="0" w:color="auto"/>
            </w:tcBorders>
          </w:tcPr>
          <w:p w14:paraId="4F95D4F3" w14:textId="77777777" w:rsidR="00F672E1" w:rsidRPr="00F70BA1" w:rsidRDefault="00F672E1" w:rsidP="00C45C75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  <w:p w14:paraId="151046AA" w14:textId="0CF2899C" w:rsidR="00CE33BA" w:rsidRPr="00F70BA1" w:rsidRDefault="00CE33BA" w:rsidP="00C45C75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บริษัท สยาม</w:t>
            </w:r>
            <w:proofErr w:type="spellStart"/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สเนล</w:t>
            </w:r>
            <w:proofErr w:type="spellEnd"/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7D5DCD" w:rsidRPr="00F70BA1" w14:paraId="277CE64C" w14:textId="77777777" w:rsidTr="00C13DD2">
        <w:trPr>
          <w:tblHeader/>
        </w:trPr>
        <w:tc>
          <w:tcPr>
            <w:tcW w:w="3598" w:type="dxa"/>
          </w:tcPr>
          <w:p w14:paraId="6BE8C984" w14:textId="77777777" w:rsidR="007D5DCD" w:rsidRPr="00F70BA1" w:rsidRDefault="007D5DCD" w:rsidP="007D5DCD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7BD45" w14:textId="630C0BB3" w:rsidR="007D5DCD" w:rsidRPr="00F70BA1" w:rsidRDefault="007D5DCD" w:rsidP="007D5D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5E74E4B2" w14:textId="77777777" w:rsidR="007D5DCD" w:rsidRPr="00F70BA1" w:rsidRDefault="007D5DCD" w:rsidP="007D5D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65855" w14:textId="713D0DF9" w:rsidR="007D5DCD" w:rsidRPr="00F70BA1" w:rsidRDefault="007D5DCD" w:rsidP="007D5D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68277C49" w14:textId="77777777" w:rsidR="007D5DCD" w:rsidRPr="00F70BA1" w:rsidRDefault="007D5DCD" w:rsidP="007D5D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7DA54" w14:textId="4E4DF534" w:rsidR="007D5DCD" w:rsidRPr="00F70BA1" w:rsidRDefault="009120A3" w:rsidP="007D5DCD">
            <w:pPr>
              <w:tabs>
                <w:tab w:val="clear" w:pos="907"/>
              </w:tabs>
              <w:spacing w:line="240" w:lineRule="auto"/>
              <w:ind w:left="-96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42" w:type="dxa"/>
            <w:vAlign w:val="bottom"/>
          </w:tcPr>
          <w:p w14:paraId="6CDFB23D" w14:textId="77777777" w:rsidR="007D5DCD" w:rsidRPr="00F70BA1" w:rsidRDefault="007D5DCD" w:rsidP="007D5DCD">
            <w:pPr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CC5B350" w14:textId="1FC4AD86" w:rsidR="007D5DCD" w:rsidRPr="00F70BA1" w:rsidRDefault="009120A3" w:rsidP="007D5DCD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C45C75" w:rsidRPr="00F70BA1" w14:paraId="2A430BDF" w14:textId="77777777" w:rsidTr="00006DB8">
        <w:trPr>
          <w:trHeight w:hRule="exact" w:val="347"/>
          <w:tblHeader/>
        </w:trPr>
        <w:tc>
          <w:tcPr>
            <w:tcW w:w="3598" w:type="dxa"/>
          </w:tcPr>
          <w:p w14:paraId="7D9BAA1A" w14:textId="77777777" w:rsidR="00C45C75" w:rsidRPr="00F70BA1" w:rsidRDefault="00C45C75" w:rsidP="00006D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7D9A600" w14:textId="77777777" w:rsidR="00C45C75" w:rsidRPr="00F70BA1" w:rsidRDefault="00C45C75" w:rsidP="00006D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53C21FE5" w14:textId="77777777" w:rsidR="00C45C75" w:rsidRPr="00F70BA1" w:rsidRDefault="00C45C75" w:rsidP="00006D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594E827C" w14:textId="77777777" w:rsidR="00C45C75" w:rsidRPr="00F70BA1" w:rsidRDefault="00C45C75" w:rsidP="00006D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3F0B746" w14:textId="77777777" w:rsidR="00C45C75" w:rsidRPr="00F70BA1" w:rsidRDefault="00C45C75" w:rsidP="00006D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4B3C54F" w14:textId="77777777" w:rsidR="00C45C75" w:rsidRPr="00F70BA1" w:rsidRDefault="00C45C75" w:rsidP="00006D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6FA5291C" w14:textId="77777777" w:rsidR="00C45C75" w:rsidRPr="00F70BA1" w:rsidRDefault="00C45C75" w:rsidP="00006D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</w:tcBorders>
          </w:tcPr>
          <w:p w14:paraId="2E2706F7" w14:textId="77777777" w:rsidR="00C45C75" w:rsidRPr="00F70BA1" w:rsidRDefault="00C45C75" w:rsidP="00006D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01654" w:rsidRPr="00F70BA1" w14:paraId="648FB43C" w14:textId="77777777" w:rsidTr="0039019C">
        <w:tc>
          <w:tcPr>
            <w:tcW w:w="3598" w:type="dxa"/>
            <w:vAlign w:val="bottom"/>
          </w:tcPr>
          <w:p w14:paraId="692B3131" w14:textId="77777777" w:rsidR="00501654" w:rsidRPr="00F70BA1" w:rsidRDefault="00501654" w:rsidP="0050165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90B1412" w14:textId="1E3286A4" w:rsidR="00501654" w:rsidRPr="005823A0" w:rsidRDefault="005823A0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90DC642" w14:textId="77777777" w:rsidR="00501654" w:rsidRPr="00F70BA1" w:rsidRDefault="00501654" w:rsidP="0050165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207BDC5F" w14:textId="64BCF8B2" w:rsidR="00501654" w:rsidRPr="00F70BA1" w:rsidRDefault="00501654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209,226</w:t>
            </w:r>
          </w:p>
        </w:tc>
        <w:tc>
          <w:tcPr>
            <w:tcW w:w="236" w:type="dxa"/>
          </w:tcPr>
          <w:p w14:paraId="4AC1EEDE" w14:textId="77777777" w:rsidR="00501654" w:rsidRPr="00F70BA1" w:rsidRDefault="00501654" w:rsidP="0050165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CF5A9FF" w14:textId="3F545F9C" w:rsidR="00501654" w:rsidRPr="00F70BA1" w:rsidRDefault="005823A0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  <w:vAlign w:val="bottom"/>
          </w:tcPr>
          <w:p w14:paraId="47874BF7" w14:textId="77777777" w:rsidR="00501654" w:rsidRPr="00F70BA1" w:rsidRDefault="00501654" w:rsidP="0050165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left w:val="nil"/>
            </w:tcBorders>
            <w:vAlign w:val="bottom"/>
          </w:tcPr>
          <w:p w14:paraId="2C7A22A4" w14:textId="0E9BD409" w:rsidR="00501654" w:rsidRPr="00F70BA1" w:rsidRDefault="00501654" w:rsidP="0050165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2,749</w:t>
            </w:r>
          </w:p>
        </w:tc>
      </w:tr>
      <w:tr w:rsidR="00501654" w:rsidRPr="00F70BA1" w14:paraId="3ADB825F" w14:textId="77777777" w:rsidTr="0039019C">
        <w:tc>
          <w:tcPr>
            <w:tcW w:w="3598" w:type="dxa"/>
            <w:vAlign w:val="bottom"/>
          </w:tcPr>
          <w:p w14:paraId="780246A6" w14:textId="77777777" w:rsidR="00501654" w:rsidRPr="00F70BA1" w:rsidRDefault="00501654" w:rsidP="0050165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D3AE1" w14:textId="1363F608" w:rsidR="00501654" w:rsidRPr="00F70BA1" w:rsidRDefault="005823A0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</w:tcPr>
          <w:p w14:paraId="35A884DC" w14:textId="77777777" w:rsidR="00501654" w:rsidRPr="00F70BA1" w:rsidRDefault="00501654" w:rsidP="0050165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CFDAB77" w14:textId="409DA792" w:rsidR="00501654" w:rsidRPr="00F70BA1" w:rsidRDefault="00501654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14,566</w:t>
            </w:r>
          </w:p>
        </w:tc>
        <w:tc>
          <w:tcPr>
            <w:tcW w:w="236" w:type="dxa"/>
          </w:tcPr>
          <w:p w14:paraId="4AA7A8E8" w14:textId="77777777" w:rsidR="00501654" w:rsidRPr="00F70BA1" w:rsidRDefault="00501654" w:rsidP="0050165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79A5C" w14:textId="22E4B319" w:rsidR="00501654" w:rsidRPr="00F70BA1" w:rsidRDefault="005823A0" w:rsidP="0050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  <w:vAlign w:val="bottom"/>
          </w:tcPr>
          <w:p w14:paraId="47B9793D" w14:textId="77777777" w:rsidR="00501654" w:rsidRPr="00F70BA1" w:rsidRDefault="00501654" w:rsidP="00501654">
            <w:pPr>
              <w:tabs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</w:tcBorders>
            <w:vAlign w:val="bottom"/>
          </w:tcPr>
          <w:p w14:paraId="316CED61" w14:textId="0B2209A1" w:rsidR="00501654" w:rsidRPr="00F70BA1" w:rsidRDefault="00501654" w:rsidP="00501654">
            <w:pPr>
              <w:tabs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363</w:t>
            </w:r>
          </w:p>
        </w:tc>
      </w:tr>
      <w:tr w:rsidR="00501654" w:rsidRPr="00F70BA1" w14:paraId="58F0E260" w14:textId="77777777" w:rsidTr="0039019C">
        <w:tc>
          <w:tcPr>
            <w:tcW w:w="3598" w:type="dxa"/>
            <w:vAlign w:val="bottom"/>
          </w:tcPr>
          <w:p w14:paraId="12255214" w14:textId="77777777" w:rsidR="00501654" w:rsidRPr="00F70BA1" w:rsidRDefault="00501654" w:rsidP="00501654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รวมสินทรัพย์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CCA7B65" w14:textId="7CE24A13" w:rsidR="00501654" w:rsidRPr="00F70BA1" w:rsidRDefault="005823A0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</w:tcPr>
          <w:p w14:paraId="3EEC9906" w14:textId="77777777" w:rsidR="00501654" w:rsidRPr="00F70BA1" w:rsidRDefault="00501654" w:rsidP="0050165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5B75206" w14:textId="7B325CE2" w:rsidR="00501654" w:rsidRPr="00F70BA1" w:rsidRDefault="00501654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223,792</w:t>
            </w:r>
          </w:p>
        </w:tc>
        <w:tc>
          <w:tcPr>
            <w:tcW w:w="236" w:type="dxa"/>
          </w:tcPr>
          <w:p w14:paraId="34D277AA" w14:textId="77777777" w:rsidR="00501654" w:rsidRPr="00F70BA1" w:rsidRDefault="00501654" w:rsidP="0050165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945732D" w14:textId="3AB78E3D" w:rsidR="00501654" w:rsidRPr="00F70BA1" w:rsidRDefault="005823A0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  <w:vAlign w:val="bottom"/>
          </w:tcPr>
          <w:p w14:paraId="48604496" w14:textId="77777777" w:rsidR="00501654" w:rsidRPr="00F70BA1" w:rsidRDefault="00501654" w:rsidP="0050165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0341405" w14:textId="33D82D58" w:rsidR="00501654" w:rsidRPr="00F70BA1" w:rsidRDefault="00501654" w:rsidP="0050165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3,112</w:t>
            </w:r>
          </w:p>
        </w:tc>
      </w:tr>
      <w:tr w:rsidR="00501654" w:rsidRPr="00F70BA1" w14:paraId="51648476" w14:textId="77777777" w:rsidTr="00B870F4">
        <w:tc>
          <w:tcPr>
            <w:tcW w:w="3598" w:type="dxa"/>
            <w:vAlign w:val="bottom"/>
          </w:tcPr>
          <w:p w14:paraId="6D9F1046" w14:textId="77777777" w:rsidR="00501654" w:rsidRPr="00F70BA1" w:rsidRDefault="00501654" w:rsidP="00501654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0465E" w14:textId="77777777" w:rsidR="00501654" w:rsidRPr="00F70BA1" w:rsidRDefault="00501654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5ED83E37" w14:textId="77777777" w:rsidR="00501654" w:rsidRPr="00F70BA1" w:rsidRDefault="00501654" w:rsidP="0050165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28D7BB6B" w14:textId="77777777" w:rsidR="00501654" w:rsidRPr="00F70BA1" w:rsidRDefault="00501654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73DBFE0" w14:textId="77777777" w:rsidR="00501654" w:rsidRPr="00F70BA1" w:rsidRDefault="00501654" w:rsidP="0050165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6E392" w14:textId="77777777" w:rsidR="00501654" w:rsidRPr="00F70BA1" w:rsidRDefault="00501654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188520CC" w14:textId="77777777" w:rsidR="00501654" w:rsidRPr="00F70BA1" w:rsidRDefault="00501654" w:rsidP="0050165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</w:tcBorders>
            <w:vAlign w:val="bottom"/>
          </w:tcPr>
          <w:p w14:paraId="4647F3E5" w14:textId="77777777" w:rsidR="00501654" w:rsidRPr="00F70BA1" w:rsidRDefault="00501654" w:rsidP="0050165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01654" w:rsidRPr="00F70BA1" w14:paraId="33DB8BBF" w14:textId="77777777" w:rsidTr="0039019C">
        <w:tc>
          <w:tcPr>
            <w:tcW w:w="3598" w:type="dxa"/>
            <w:vAlign w:val="bottom"/>
          </w:tcPr>
          <w:p w14:paraId="53379434" w14:textId="77777777" w:rsidR="00501654" w:rsidRPr="00F70BA1" w:rsidRDefault="00501654" w:rsidP="0050165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163D777E" w14:textId="1040AB73" w:rsidR="00501654" w:rsidRPr="00F70BA1" w:rsidRDefault="005823A0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</w:tcPr>
          <w:p w14:paraId="4F1DE621" w14:textId="77777777" w:rsidR="00501654" w:rsidRPr="00F70BA1" w:rsidRDefault="00501654" w:rsidP="0050165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49125329" w14:textId="0D71A6C5" w:rsidR="00501654" w:rsidRPr="00123786" w:rsidRDefault="00123786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23786">
              <w:rPr>
                <w:rFonts w:ascii="BrowalliaUPC" w:hAnsi="BrowalliaUPC" w:cs="BrowalliaUPC"/>
                <w:sz w:val="28"/>
                <w:szCs w:val="28"/>
                <w:lang w:val="en-GB"/>
              </w:rPr>
              <w:t>995,037</w:t>
            </w:r>
          </w:p>
        </w:tc>
        <w:tc>
          <w:tcPr>
            <w:tcW w:w="236" w:type="dxa"/>
          </w:tcPr>
          <w:p w14:paraId="5F0D1732" w14:textId="77777777" w:rsidR="00501654" w:rsidRPr="00F70BA1" w:rsidRDefault="00501654" w:rsidP="0050165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43FC810" w14:textId="2ED890EE" w:rsidR="00501654" w:rsidRPr="00F70BA1" w:rsidRDefault="005823A0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  <w:vAlign w:val="bottom"/>
          </w:tcPr>
          <w:p w14:paraId="6DEABAB1" w14:textId="77777777" w:rsidR="00501654" w:rsidRPr="00F70BA1" w:rsidRDefault="00501654" w:rsidP="0050165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left w:val="nil"/>
            </w:tcBorders>
            <w:vAlign w:val="bottom"/>
          </w:tcPr>
          <w:p w14:paraId="610910EF" w14:textId="07506A3B" w:rsidR="00501654" w:rsidRPr="00F70BA1" w:rsidRDefault="00501654" w:rsidP="0050165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24,313</w:t>
            </w:r>
          </w:p>
        </w:tc>
      </w:tr>
      <w:tr w:rsidR="00501654" w:rsidRPr="00F70BA1" w14:paraId="5FAE4613" w14:textId="77777777" w:rsidTr="0039019C">
        <w:tc>
          <w:tcPr>
            <w:tcW w:w="3598" w:type="dxa"/>
            <w:vAlign w:val="bottom"/>
          </w:tcPr>
          <w:p w14:paraId="088CFFF2" w14:textId="77777777" w:rsidR="00501654" w:rsidRPr="00F70BA1" w:rsidRDefault="00501654" w:rsidP="0050165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3AD6C" w14:textId="1BFE07A9" w:rsidR="00501654" w:rsidRPr="00F70BA1" w:rsidRDefault="005823A0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</w:tcPr>
          <w:p w14:paraId="5360DF26" w14:textId="77777777" w:rsidR="00501654" w:rsidRPr="00F70BA1" w:rsidRDefault="00501654" w:rsidP="0050165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65DA99E" w14:textId="2D5EF522" w:rsidR="00501654" w:rsidRPr="00123786" w:rsidRDefault="00123786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23786">
              <w:rPr>
                <w:rFonts w:ascii="BrowalliaUPC" w:hAnsi="BrowalliaUPC" w:cs="BrowalliaUPC"/>
                <w:sz w:val="28"/>
                <w:szCs w:val="28"/>
                <w:lang w:val="en-GB"/>
              </w:rPr>
              <w:t>899,638</w:t>
            </w:r>
          </w:p>
        </w:tc>
        <w:tc>
          <w:tcPr>
            <w:tcW w:w="236" w:type="dxa"/>
          </w:tcPr>
          <w:p w14:paraId="1240F30F" w14:textId="77777777" w:rsidR="00501654" w:rsidRPr="00F70BA1" w:rsidRDefault="00501654" w:rsidP="0050165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94610" w14:textId="453CBAF9" w:rsidR="00501654" w:rsidRPr="00F70BA1" w:rsidRDefault="005823A0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  <w:vAlign w:val="bottom"/>
          </w:tcPr>
          <w:p w14:paraId="3EC1B5D2" w14:textId="77777777" w:rsidR="00501654" w:rsidRPr="00F70BA1" w:rsidRDefault="00501654" w:rsidP="0050165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</w:tcBorders>
            <w:vAlign w:val="bottom"/>
          </w:tcPr>
          <w:p w14:paraId="2869033F" w14:textId="33080412" w:rsidR="00501654" w:rsidRPr="00F70BA1" w:rsidRDefault="00501654" w:rsidP="0050165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501654" w:rsidRPr="00F70BA1" w14:paraId="36386FCF" w14:textId="77777777" w:rsidTr="0039019C">
        <w:tc>
          <w:tcPr>
            <w:tcW w:w="3598" w:type="dxa"/>
            <w:vAlign w:val="bottom"/>
          </w:tcPr>
          <w:p w14:paraId="3BC33DF7" w14:textId="77777777" w:rsidR="00501654" w:rsidRPr="00F70BA1" w:rsidRDefault="00501654" w:rsidP="00501654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รวมหนี้สิน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C2CF842" w14:textId="7B78B0AA" w:rsidR="00501654" w:rsidRPr="00F70BA1" w:rsidRDefault="005823A0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</w:tcPr>
          <w:p w14:paraId="743CD969" w14:textId="77777777" w:rsidR="00501654" w:rsidRPr="00F70BA1" w:rsidRDefault="00501654" w:rsidP="0050165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6D7E63" w14:textId="16742868" w:rsidR="00501654" w:rsidRPr="00F70BA1" w:rsidRDefault="00501654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1,894,675</w:t>
            </w:r>
          </w:p>
        </w:tc>
        <w:tc>
          <w:tcPr>
            <w:tcW w:w="236" w:type="dxa"/>
          </w:tcPr>
          <w:p w14:paraId="4C9695DF" w14:textId="77777777" w:rsidR="00501654" w:rsidRPr="00F70BA1" w:rsidRDefault="00501654" w:rsidP="0050165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8007A28" w14:textId="45DDCB5B" w:rsidR="00501654" w:rsidRPr="00F70BA1" w:rsidRDefault="005823A0" w:rsidP="005016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  <w:vAlign w:val="bottom"/>
          </w:tcPr>
          <w:p w14:paraId="555B2AD2" w14:textId="77777777" w:rsidR="00501654" w:rsidRPr="00F70BA1" w:rsidRDefault="00501654" w:rsidP="0050165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25868F69" w14:textId="5590E793" w:rsidR="00501654" w:rsidRPr="00F70BA1" w:rsidRDefault="00501654" w:rsidP="0050165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24,313</w:t>
            </w:r>
          </w:p>
        </w:tc>
      </w:tr>
      <w:tr w:rsidR="007D5DCD" w:rsidRPr="00F70BA1" w14:paraId="6B074F5B" w14:textId="77777777" w:rsidTr="0039019C">
        <w:trPr>
          <w:trHeight w:val="330"/>
        </w:trPr>
        <w:tc>
          <w:tcPr>
            <w:tcW w:w="3598" w:type="dxa"/>
            <w:vAlign w:val="bottom"/>
          </w:tcPr>
          <w:p w14:paraId="2E2628AC" w14:textId="77777777" w:rsidR="007D5DCD" w:rsidRPr="00F70BA1" w:rsidRDefault="007D5DCD" w:rsidP="007D5DC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8F32B79" w14:textId="77777777" w:rsidR="007D5DCD" w:rsidRPr="00F70BA1" w:rsidRDefault="007D5DCD" w:rsidP="00006D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73D78464" w14:textId="77777777" w:rsidR="007D5DCD" w:rsidRPr="00F70BA1" w:rsidRDefault="007D5DCD" w:rsidP="00006D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top w:val="single" w:sz="12" w:space="0" w:color="auto"/>
            </w:tcBorders>
            <w:vAlign w:val="bottom"/>
          </w:tcPr>
          <w:p w14:paraId="2DFEDC73" w14:textId="77777777" w:rsidR="007D5DCD" w:rsidRPr="00F70BA1" w:rsidRDefault="007D5DCD" w:rsidP="00006D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55C05D0" w14:textId="77777777" w:rsidR="007D5DCD" w:rsidRPr="00F70BA1" w:rsidRDefault="007D5DCD" w:rsidP="00006D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657D4D4" w14:textId="77777777" w:rsidR="007D5DCD" w:rsidRPr="00F70BA1" w:rsidRDefault="007D5DCD" w:rsidP="00006D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028CA1CF" w14:textId="77777777" w:rsidR="007D5DCD" w:rsidRPr="00F70BA1" w:rsidRDefault="007D5DCD" w:rsidP="00006D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nil"/>
            </w:tcBorders>
            <w:vAlign w:val="bottom"/>
          </w:tcPr>
          <w:p w14:paraId="68283F0A" w14:textId="77777777" w:rsidR="007D5DCD" w:rsidRPr="00F70BA1" w:rsidRDefault="007D5DCD" w:rsidP="00006D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9E3917" w:rsidRPr="00F70BA1" w14:paraId="76EEDCD2" w14:textId="77777777" w:rsidTr="0039019C">
        <w:tc>
          <w:tcPr>
            <w:tcW w:w="3598" w:type="dxa"/>
            <w:vAlign w:val="bottom"/>
          </w:tcPr>
          <w:p w14:paraId="127C360B" w14:textId="77777777" w:rsidR="009E3917" w:rsidRPr="00F70BA1" w:rsidRDefault="009E3917" w:rsidP="009E39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ส่วนของผู้ถือหุ้นของบริษัท</w:t>
            </w:r>
          </w:p>
        </w:tc>
        <w:tc>
          <w:tcPr>
            <w:tcW w:w="1157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23211B2" w14:textId="601E5487" w:rsidR="009E3917" w:rsidRPr="00F70BA1" w:rsidRDefault="005823A0" w:rsidP="009E39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</w:tcPr>
          <w:p w14:paraId="15DDC15E" w14:textId="77777777" w:rsidR="009E3917" w:rsidRPr="00F70BA1" w:rsidRDefault="009E3917" w:rsidP="009E391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bottom w:val="single" w:sz="12" w:space="0" w:color="auto"/>
            </w:tcBorders>
            <w:vAlign w:val="bottom"/>
          </w:tcPr>
          <w:p w14:paraId="774FF59B" w14:textId="013EE20C" w:rsidR="009E3917" w:rsidRPr="00F70BA1" w:rsidRDefault="009E3917" w:rsidP="009E39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(407,219)</w:t>
            </w:r>
          </w:p>
        </w:tc>
        <w:tc>
          <w:tcPr>
            <w:tcW w:w="236" w:type="dxa"/>
          </w:tcPr>
          <w:p w14:paraId="518E3FEE" w14:textId="77777777" w:rsidR="009E3917" w:rsidRPr="00F70BA1" w:rsidRDefault="009E3917" w:rsidP="009E39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59377AC8" w14:textId="68CF4749" w:rsidR="009E3917" w:rsidRPr="00F70BA1" w:rsidRDefault="005823A0" w:rsidP="009E39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  <w:vAlign w:val="bottom"/>
          </w:tcPr>
          <w:p w14:paraId="406E2505" w14:textId="77777777" w:rsidR="009E3917" w:rsidRPr="00F70BA1" w:rsidRDefault="009E3917" w:rsidP="009E391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left w:val="nil"/>
              <w:bottom w:val="single" w:sz="12" w:space="0" w:color="auto"/>
            </w:tcBorders>
            <w:vAlign w:val="bottom"/>
          </w:tcPr>
          <w:p w14:paraId="5C8F0CE7" w14:textId="3310E5B8" w:rsidR="009E3917" w:rsidRPr="00F70BA1" w:rsidRDefault="009E3917" w:rsidP="009E391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(10,813)</w:t>
            </w:r>
          </w:p>
        </w:tc>
      </w:tr>
      <w:tr w:rsidR="009E3917" w:rsidRPr="00F70BA1" w14:paraId="00ADA593" w14:textId="77777777" w:rsidTr="0039019C">
        <w:trPr>
          <w:trHeight w:val="339"/>
        </w:trPr>
        <w:tc>
          <w:tcPr>
            <w:tcW w:w="3598" w:type="dxa"/>
            <w:vAlign w:val="bottom"/>
          </w:tcPr>
          <w:p w14:paraId="449A5B80" w14:textId="77777777" w:rsidR="009E3917" w:rsidRPr="00F70BA1" w:rsidRDefault="009E3917" w:rsidP="009E39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  <w:shd w:val="clear" w:color="auto" w:fill="auto"/>
          </w:tcPr>
          <w:p w14:paraId="70B51709" w14:textId="77777777" w:rsidR="009E3917" w:rsidRPr="00F70BA1" w:rsidRDefault="009E3917" w:rsidP="009E39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6E41B6CB" w14:textId="77777777" w:rsidR="009E3917" w:rsidRPr="00F70BA1" w:rsidRDefault="009E3917" w:rsidP="009E391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top w:val="single" w:sz="12" w:space="0" w:color="auto"/>
            </w:tcBorders>
          </w:tcPr>
          <w:p w14:paraId="6A0E73C4" w14:textId="77777777" w:rsidR="009E3917" w:rsidRPr="00F70BA1" w:rsidRDefault="009E3917" w:rsidP="009E39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77C274E" w14:textId="77777777" w:rsidR="009E3917" w:rsidRPr="00F70BA1" w:rsidRDefault="009E3917" w:rsidP="009E39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0FCB3E8" w14:textId="77777777" w:rsidR="009E3917" w:rsidRPr="00F70BA1" w:rsidRDefault="009E3917" w:rsidP="009E39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798E7337" w14:textId="77777777" w:rsidR="009E3917" w:rsidRPr="00F70BA1" w:rsidRDefault="009E3917" w:rsidP="009E39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nil"/>
            </w:tcBorders>
            <w:vAlign w:val="bottom"/>
          </w:tcPr>
          <w:p w14:paraId="68E6FE10" w14:textId="77777777" w:rsidR="009E3917" w:rsidRPr="00F70BA1" w:rsidRDefault="009E3917" w:rsidP="009E39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9E3917" w:rsidRPr="00F70BA1" w14:paraId="518D1AA6" w14:textId="77777777" w:rsidTr="0039019C">
        <w:tc>
          <w:tcPr>
            <w:tcW w:w="3598" w:type="dxa"/>
            <w:vAlign w:val="bottom"/>
          </w:tcPr>
          <w:p w14:paraId="20B5B240" w14:textId="77777777" w:rsidR="009E3917" w:rsidRPr="00F70BA1" w:rsidRDefault="009E3917" w:rsidP="009E39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157" w:type="dxa"/>
            <w:tcBorders>
              <w:bottom w:val="single" w:sz="12" w:space="0" w:color="auto"/>
            </w:tcBorders>
            <w:shd w:val="clear" w:color="auto" w:fill="auto"/>
          </w:tcPr>
          <w:p w14:paraId="7583FD6A" w14:textId="069DB91B" w:rsidR="009E3917" w:rsidRPr="00F70BA1" w:rsidRDefault="005823A0" w:rsidP="009E39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</w:tcPr>
          <w:p w14:paraId="639DD1BD" w14:textId="77777777" w:rsidR="009E3917" w:rsidRPr="00F70BA1" w:rsidRDefault="009E3917" w:rsidP="009E3917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bottom w:val="single" w:sz="12" w:space="0" w:color="auto"/>
            </w:tcBorders>
          </w:tcPr>
          <w:p w14:paraId="38843C6B" w14:textId="647285AD" w:rsidR="009E3917" w:rsidRPr="00F70BA1" w:rsidRDefault="009E3917" w:rsidP="009E39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(1,263,664)</w:t>
            </w:r>
          </w:p>
        </w:tc>
        <w:tc>
          <w:tcPr>
            <w:tcW w:w="236" w:type="dxa"/>
          </w:tcPr>
          <w:p w14:paraId="440E98E8" w14:textId="77777777" w:rsidR="009E3917" w:rsidRPr="00F70BA1" w:rsidRDefault="009E3917" w:rsidP="009E39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7F0CD36B" w14:textId="72EEA491" w:rsidR="009E3917" w:rsidRPr="00F70BA1" w:rsidRDefault="005823A0" w:rsidP="009E39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17B997" w14:textId="77777777" w:rsidR="009E3917" w:rsidRPr="00F70BA1" w:rsidRDefault="009E3917" w:rsidP="009E391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6" w:type="dxa"/>
            <w:tcBorders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6B37AA4C" w14:textId="2A498C3A" w:rsidR="009E3917" w:rsidRPr="00F70BA1" w:rsidRDefault="009E3917" w:rsidP="009E3917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(10,388)</w:t>
            </w:r>
          </w:p>
        </w:tc>
      </w:tr>
    </w:tbl>
    <w:p w14:paraId="59F646D6" w14:textId="05566F26" w:rsidR="000B07A2" w:rsidRDefault="000B07A2" w:rsidP="00390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</w:tabs>
        <w:spacing w:after="120"/>
        <w:rPr>
          <w:rFonts w:ascii="BrowalliaUPC" w:hAnsi="BrowalliaUPC" w:cs="BrowalliaUPC"/>
          <w:sz w:val="28"/>
          <w:szCs w:val="28"/>
        </w:rPr>
      </w:pPr>
    </w:p>
    <w:p w14:paraId="5FF2B8BA" w14:textId="7DA5B30C" w:rsidR="00E24834" w:rsidRDefault="00E24834" w:rsidP="00390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</w:tabs>
        <w:spacing w:after="120"/>
        <w:rPr>
          <w:rFonts w:ascii="BrowalliaUPC" w:hAnsi="BrowalliaUPC" w:cs="BrowalliaUPC"/>
          <w:sz w:val="28"/>
          <w:szCs w:val="28"/>
        </w:rPr>
      </w:pPr>
    </w:p>
    <w:p w14:paraId="58D2E0BF" w14:textId="2D04F64D" w:rsidR="00E24834" w:rsidRDefault="00E24834" w:rsidP="00390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</w:tabs>
        <w:spacing w:after="120"/>
        <w:rPr>
          <w:rFonts w:ascii="BrowalliaUPC" w:hAnsi="BrowalliaUPC" w:cs="BrowalliaUPC"/>
          <w:sz w:val="28"/>
          <w:szCs w:val="28"/>
        </w:rPr>
      </w:pPr>
    </w:p>
    <w:p w14:paraId="3269A591" w14:textId="1A016AFE" w:rsidR="00E24834" w:rsidRDefault="00E24834" w:rsidP="00390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</w:tabs>
        <w:spacing w:after="120"/>
        <w:rPr>
          <w:rFonts w:ascii="BrowalliaUPC" w:hAnsi="BrowalliaUPC" w:cs="BrowalliaUPC"/>
          <w:sz w:val="28"/>
          <w:szCs w:val="28"/>
        </w:rPr>
      </w:pPr>
    </w:p>
    <w:p w14:paraId="43725868" w14:textId="483FB8E4" w:rsidR="00E24834" w:rsidRDefault="00E24834" w:rsidP="00390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</w:tabs>
        <w:spacing w:after="120"/>
        <w:rPr>
          <w:rFonts w:ascii="BrowalliaUPC" w:hAnsi="BrowalliaUPC" w:cs="BrowalliaUPC"/>
          <w:sz w:val="28"/>
          <w:szCs w:val="28"/>
        </w:rPr>
      </w:pPr>
    </w:p>
    <w:p w14:paraId="4FA4CF7B" w14:textId="77777777" w:rsidR="00292909" w:rsidRDefault="00292909" w:rsidP="00390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</w:tabs>
        <w:spacing w:after="120"/>
        <w:rPr>
          <w:rFonts w:ascii="BrowalliaUPC" w:hAnsi="BrowalliaUPC" w:cs="BrowalliaUPC"/>
          <w:sz w:val="28"/>
          <w:szCs w:val="28"/>
        </w:rPr>
      </w:pPr>
    </w:p>
    <w:tbl>
      <w:tblPr>
        <w:tblW w:w="898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604"/>
        <w:gridCol w:w="1191"/>
        <w:gridCol w:w="236"/>
        <w:gridCol w:w="1188"/>
        <w:gridCol w:w="236"/>
        <w:gridCol w:w="1165"/>
        <w:gridCol w:w="236"/>
        <w:gridCol w:w="1131"/>
      </w:tblGrid>
      <w:tr w:rsidR="00F672E1" w:rsidRPr="00F70BA1" w14:paraId="0154B6BC" w14:textId="77777777" w:rsidTr="0039019C">
        <w:tc>
          <w:tcPr>
            <w:tcW w:w="3604" w:type="dxa"/>
          </w:tcPr>
          <w:p w14:paraId="23916C3A" w14:textId="77777777" w:rsidR="00F672E1" w:rsidRPr="00F70BA1" w:rsidRDefault="00F672E1" w:rsidP="006361F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83" w:type="dxa"/>
            <w:gridSpan w:val="7"/>
          </w:tcPr>
          <w:p w14:paraId="1CF1BFB8" w14:textId="77777777" w:rsidR="00F672E1" w:rsidRPr="00F70BA1" w:rsidRDefault="00F672E1" w:rsidP="006361F6">
            <w:pPr>
              <w:tabs>
                <w:tab w:val="left" w:pos="540"/>
              </w:tabs>
              <w:spacing w:line="240" w:lineRule="auto"/>
              <w:ind w:left="34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672E1" w:rsidRPr="00F70BA1" w14:paraId="1B81A3A2" w14:textId="77777777" w:rsidTr="0039019C">
        <w:tc>
          <w:tcPr>
            <w:tcW w:w="3604" w:type="dxa"/>
          </w:tcPr>
          <w:p w14:paraId="29F30950" w14:textId="77777777" w:rsidR="00F672E1" w:rsidRPr="00F70BA1" w:rsidRDefault="00F672E1" w:rsidP="006361F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tcBorders>
              <w:bottom w:val="single" w:sz="4" w:space="0" w:color="auto"/>
            </w:tcBorders>
          </w:tcPr>
          <w:p w14:paraId="6BB912AF" w14:textId="77777777" w:rsidR="00F672E1" w:rsidRPr="00F70BA1" w:rsidRDefault="00F672E1" w:rsidP="006361F6">
            <w:pPr>
              <w:tabs>
                <w:tab w:val="left" w:pos="540"/>
              </w:tabs>
              <w:spacing w:line="240" w:lineRule="auto"/>
              <w:ind w:left="-80" w:right="-14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บริษัท ดับบลิวซีไอ โฮลด</w:t>
            </w:r>
            <w:proofErr w:type="spellStart"/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ิ้ง</w:t>
            </w:r>
            <w:proofErr w:type="spellEnd"/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</w:p>
          <w:p w14:paraId="360EBA00" w14:textId="77777777" w:rsidR="00F672E1" w:rsidRPr="00F70BA1" w:rsidRDefault="00F672E1" w:rsidP="006361F6">
            <w:pPr>
              <w:tabs>
                <w:tab w:val="left" w:pos="540"/>
              </w:tabs>
              <w:spacing w:line="240" w:lineRule="auto"/>
              <w:ind w:left="-80" w:right="-14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จำกัด (มหาชน)</w:t>
            </w:r>
          </w:p>
        </w:tc>
        <w:tc>
          <w:tcPr>
            <w:tcW w:w="236" w:type="dxa"/>
          </w:tcPr>
          <w:p w14:paraId="6E025BF4" w14:textId="77777777" w:rsidR="00F672E1" w:rsidRPr="00F70BA1" w:rsidRDefault="00F672E1" w:rsidP="006361F6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</w:tcPr>
          <w:p w14:paraId="6B8E8431" w14:textId="77777777" w:rsidR="00F672E1" w:rsidRPr="00F70BA1" w:rsidRDefault="00F672E1" w:rsidP="006361F6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  <w:p w14:paraId="55724303" w14:textId="77777777" w:rsidR="00F672E1" w:rsidRPr="00F70BA1" w:rsidRDefault="00F672E1" w:rsidP="006361F6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บริษัท สยาม</w:t>
            </w:r>
            <w:proofErr w:type="spellStart"/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สเนล</w:t>
            </w:r>
            <w:proofErr w:type="spellEnd"/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C83279" w:rsidRPr="00F70BA1" w14:paraId="020B7DFD" w14:textId="77777777" w:rsidTr="0039019C">
        <w:tc>
          <w:tcPr>
            <w:tcW w:w="3604" w:type="dxa"/>
          </w:tcPr>
          <w:p w14:paraId="576F33A6" w14:textId="77777777" w:rsidR="00C83279" w:rsidRPr="00F70BA1" w:rsidRDefault="00C83279" w:rsidP="00C8327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D512D" w14:textId="24304119" w:rsidR="00C83279" w:rsidRPr="00F70BA1" w:rsidRDefault="00C83279" w:rsidP="00C8327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2629E2" w:rsidRPr="00F70BA1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FC01E70" w14:textId="77777777" w:rsidR="00C83279" w:rsidRPr="00F70BA1" w:rsidRDefault="00C83279" w:rsidP="00C8327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C8886" w14:textId="6D7F893C" w:rsidR="00C83279" w:rsidRPr="00F70BA1" w:rsidRDefault="00C83279" w:rsidP="00C8327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2629E2" w:rsidRPr="00F70BA1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40EE74B7" w14:textId="77777777" w:rsidR="00C83279" w:rsidRPr="00F70BA1" w:rsidRDefault="00C83279" w:rsidP="00C8327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069DF" w14:textId="6B56453C" w:rsidR="00C83279" w:rsidRPr="00F70BA1" w:rsidRDefault="00C83279" w:rsidP="00C83279">
            <w:pPr>
              <w:tabs>
                <w:tab w:val="clear" w:pos="907"/>
              </w:tabs>
              <w:spacing w:line="240" w:lineRule="auto"/>
              <w:ind w:left="-150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F132A0" w:rsidRPr="00F70BA1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05EA5E3E" w14:textId="77777777" w:rsidR="00C83279" w:rsidRPr="00F70BA1" w:rsidRDefault="00C83279" w:rsidP="00C83279">
            <w:pPr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B2E15EB" w14:textId="27B90CC4" w:rsidR="00C83279" w:rsidRPr="00F70BA1" w:rsidRDefault="00C83279" w:rsidP="00C83279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F132A0" w:rsidRPr="00F70BA1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</w:tr>
      <w:tr w:rsidR="0095721D" w:rsidRPr="00F70BA1" w14:paraId="4D62F7C4" w14:textId="77777777" w:rsidTr="00B22995">
        <w:trPr>
          <w:trHeight w:val="144"/>
        </w:trPr>
        <w:tc>
          <w:tcPr>
            <w:tcW w:w="3604" w:type="dxa"/>
          </w:tcPr>
          <w:p w14:paraId="6F1FF4BA" w14:textId="77777777" w:rsidR="0095721D" w:rsidRPr="00F70BA1" w:rsidRDefault="0095721D" w:rsidP="0091542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37FC6AD3" w14:textId="77777777" w:rsidR="0095721D" w:rsidRPr="00F70BA1" w:rsidRDefault="0095721D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99ADFD1" w14:textId="77777777" w:rsidR="0095721D" w:rsidRPr="00F70BA1" w:rsidRDefault="0095721D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589337B" w14:textId="77777777" w:rsidR="0095721D" w:rsidRPr="00F70BA1" w:rsidRDefault="0095721D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B88FEBB" w14:textId="77777777" w:rsidR="0095721D" w:rsidRPr="00F70BA1" w:rsidRDefault="0095721D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41A107F4" w14:textId="77777777" w:rsidR="0095721D" w:rsidRPr="00F70BA1" w:rsidRDefault="0095721D" w:rsidP="00915427">
            <w:pPr>
              <w:tabs>
                <w:tab w:val="clear" w:pos="907"/>
              </w:tabs>
              <w:spacing w:line="240" w:lineRule="auto"/>
              <w:ind w:left="-150" w:right="-108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9BAE212" w14:textId="77777777" w:rsidR="0095721D" w:rsidRPr="00F70BA1" w:rsidRDefault="0095721D" w:rsidP="00915427">
            <w:pPr>
              <w:spacing w:line="240" w:lineRule="auto"/>
              <w:ind w:right="-108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  <w:tc>
          <w:tcPr>
            <w:tcW w:w="1131" w:type="dxa"/>
            <w:tcBorders>
              <w:left w:val="nil"/>
            </w:tcBorders>
            <w:vAlign w:val="bottom"/>
          </w:tcPr>
          <w:p w14:paraId="717FC2D9" w14:textId="77777777" w:rsidR="0095721D" w:rsidRPr="00F70BA1" w:rsidRDefault="0095721D" w:rsidP="00915427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642DCC" w:rsidRPr="00F70BA1" w14:paraId="6ADC80E6" w14:textId="77777777" w:rsidTr="0039019C">
        <w:tc>
          <w:tcPr>
            <w:tcW w:w="3604" w:type="dxa"/>
            <w:vAlign w:val="bottom"/>
          </w:tcPr>
          <w:p w14:paraId="490DF201" w14:textId="77777777" w:rsidR="00642DCC" w:rsidRPr="00F70BA1" w:rsidRDefault="00642DCC" w:rsidP="00642DC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19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3709E51C" w14:textId="5A27C541" w:rsidR="00642DCC" w:rsidRPr="00F70BA1" w:rsidRDefault="002229F3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2,764</w:t>
            </w:r>
          </w:p>
        </w:tc>
        <w:tc>
          <w:tcPr>
            <w:tcW w:w="236" w:type="dxa"/>
          </w:tcPr>
          <w:p w14:paraId="11A7275C" w14:textId="77777777" w:rsidR="00642DCC" w:rsidRPr="00F70BA1" w:rsidRDefault="00642DCC" w:rsidP="00642DC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  <w:vAlign w:val="bottom"/>
          </w:tcPr>
          <w:p w14:paraId="549DB323" w14:textId="4FF79BF8" w:rsidR="00642DCC" w:rsidRPr="00F70BA1" w:rsidRDefault="00642DCC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34,290</w:t>
            </w:r>
          </w:p>
        </w:tc>
        <w:tc>
          <w:tcPr>
            <w:tcW w:w="236" w:type="dxa"/>
          </w:tcPr>
          <w:p w14:paraId="40EE20D4" w14:textId="77777777" w:rsidR="00642DCC" w:rsidRPr="00F70BA1" w:rsidRDefault="00642DCC" w:rsidP="00642DC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0A6E3A10" w14:textId="3B158A5D" w:rsidR="00642DCC" w:rsidRPr="00F70BA1" w:rsidRDefault="0008704B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1,370</w:t>
            </w:r>
          </w:p>
        </w:tc>
        <w:tc>
          <w:tcPr>
            <w:tcW w:w="236" w:type="dxa"/>
            <w:vAlign w:val="bottom"/>
          </w:tcPr>
          <w:p w14:paraId="41B63182" w14:textId="77777777" w:rsidR="00642DCC" w:rsidRPr="00F70BA1" w:rsidRDefault="00642DCC" w:rsidP="00642DC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left w:val="nil"/>
              <w:bottom w:val="single" w:sz="12" w:space="0" w:color="auto"/>
            </w:tcBorders>
            <w:vAlign w:val="bottom"/>
          </w:tcPr>
          <w:p w14:paraId="05961CD3" w14:textId="4513BB2A" w:rsidR="00642DCC" w:rsidRPr="00F70BA1" w:rsidRDefault="00642DCC" w:rsidP="00642DC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4,752</w:t>
            </w:r>
          </w:p>
        </w:tc>
      </w:tr>
      <w:tr w:rsidR="00642DCC" w:rsidRPr="00F70BA1" w14:paraId="1DAABD4E" w14:textId="77777777" w:rsidTr="0039019C">
        <w:tc>
          <w:tcPr>
            <w:tcW w:w="3604" w:type="dxa"/>
            <w:vAlign w:val="bottom"/>
          </w:tcPr>
          <w:p w14:paraId="2849E4E0" w14:textId="77777777" w:rsidR="00642DCC" w:rsidRPr="00F70BA1" w:rsidRDefault="00642DCC" w:rsidP="00642DCC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ขาดทุนส่วนที่เป็นของผู้ถือหุ้นของบริษัท</w:t>
            </w:r>
          </w:p>
        </w:tc>
        <w:tc>
          <w:tcPr>
            <w:tcW w:w="119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5DE3FD0" w14:textId="3647F9BA" w:rsidR="00642DCC" w:rsidRPr="00F70BA1" w:rsidRDefault="002229F3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(21,004)</w:t>
            </w:r>
          </w:p>
        </w:tc>
        <w:tc>
          <w:tcPr>
            <w:tcW w:w="236" w:type="dxa"/>
          </w:tcPr>
          <w:p w14:paraId="2A42F19F" w14:textId="77777777" w:rsidR="00642DCC" w:rsidRPr="00F70BA1" w:rsidRDefault="00642DCC" w:rsidP="00642DC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vAlign w:val="bottom"/>
          </w:tcPr>
          <w:p w14:paraId="653C192E" w14:textId="69275E8B" w:rsidR="00642DCC" w:rsidRPr="00F70BA1" w:rsidRDefault="00642DCC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(391,512)</w:t>
            </w:r>
          </w:p>
        </w:tc>
        <w:tc>
          <w:tcPr>
            <w:tcW w:w="236" w:type="dxa"/>
          </w:tcPr>
          <w:p w14:paraId="4D9EF14C" w14:textId="77777777" w:rsidR="00642DCC" w:rsidRPr="00F70BA1" w:rsidRDefault="00642DCC" w:rsidP="00642DC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59BC68D" w14:textId="489521B9" w:rsidR="00642DCC" w:rsidRPr="00F70BA1" w:rsidRDefault="0008704B" w:rsidP="0064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(523)</w:t>
            </w:r>
          </w:p>
        </w:tc>
        <w:tc>
          <w:tcPr>
            <w:tcW w:w="236" w:type="dxa"/>
            <w:vAlign w:val="bottom"/>
          </w:tcPr>
          <w:p w14:paraId="241CF62D" w14:textId="77777777" w:rsidR="00642DCC" w:rsidRPr="00F70BA1" w:rsidRDefault="00642DCC" w:rsidP="00642DCC">
            <w:pPr>
              <w:tabs>
                <w:tab w:val="left" w:pos="0"/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top w:val="single" w:sz="12" w:space="0" w:color="auto"/>
              <w:left w:val="nil"/>
            </w:tcBorders>
            <w:vAlign w:val="bottom"/>
          </w:tcPr>
          <w:p w14:paraId="061CE5DB" w14:textId="21000BB5" w:rsidR="00642DCC" w:rsidRPr="00F70BA1" w:rsidRDefault="00642DCC" w:rsidP="00642DCC">
            <w:pPr>
              <w:tabs>
                <w:tab w:val="left" w:pos="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(642)</w:t>
            </w:r>
          </w:p>
        </w:tc>
      </w:tr>
      <w:tr w:rsidR="00642DCC" w:rsidRPr="00F70BA1" w14:paraId="46012376" w14:textId="77777777" w:rsidTr="0039019C">
        <w:tc>
          <w:tcPr>
            <w:tcW w:w="3604" w:type="dxa"/>
            <w:vAlign w:val="bottom"/>
          </w:tcPr>
          <w:p w14:paraId="3A2D1C66" w14:textId="77777777" w:rsidR="00642DCC" w:rsidRPr="00F70BA1" w:rsidRDefault="00642DCC" w:rsidP="00642DCC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3E55" w14:textId="3818D83D" w:rsidR="00642DCC" w:rsidRPr="00F70BA1" w:rsidRDefault="002229F3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(16,503)</w:t>
            </w:r>
          </w:p>
        </w:tc>
        <w:tc>
          <w:tcPr>
            <w:tcW w:w="236" w:type="dxa"/>
          </w:tcPr>
          <w:p w14:paraId="7E0F3571" w14:textId="77777777" w:rsidR="00642DCC" w:rsidRPr="00F70BA1" w:rsidRDefault="00642DCC" w:rsidP="00642DC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88225EA" w14:textId="2662F874" w:rsidR="00642DCC" w:rsidRPr="00F70BA1" w:rsidRDefault="00642DCC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(307,616)</w:t>
            </w:r>
          </w:p>
        </w:tc>
        <w:tc>
          <w:tcPr>
            <w:tcW w:w="236" w:type="dxa"/>
          </w:tcPr>
          <w:p w14:paraId="23F55136" w14:textId="77777777" w:rsidR="00642DCC" w:rsidRPr="00F70BA1" w:rsidRDefault="00642DCC" w:rsidP="00642DC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937DF" w14:textId="16CB029A" w:rsidR="00642DCC" w:rsidRPr="00F70BA1" w:rsidRDefault="0008704B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(503)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2122C7" w14:textId="77777777" w:rsidR="00642DCC" w:rsidRPr="00F70BA1" w:rsidRDefault="00642DCC" w:rsidP="00642DC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540120C" w14:textId="19CDE33E" w:rsidR="00642DCC" w:rsidRPr="00F70BA1" w:rsidRDefault="00642DCC" w:rsidP="00642DC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(615)</w:t>
            </w:r>
          </w:p>
        </w:tc>
      </w:tr>
      <w:tr w:rsidR="00642DCC" w:rsidRPr="00F70BA1" w14:paraId="54D21C80" w14:textId="77777777" w:rsidTr="0039019C">
        <w:tc>
          <w:tcPr>
            <w:tcW w:w="3604" w:type="dxa"/>
            <w:vAlign w:val="bottom"/>
          </w:tcPr>
          <w:p w14:paraId="34BA3C30" w14:textId="77777777" w:rsidR="00642DCC" w:rsidRPr="00F70BA1" w:rsidRDefault="00642DCC" w:rsidP="00642DC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ขาดทุนสำหรับปี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7A3BA81" w14:textId="3F3C32AF" w:rsidR="00642DCC" w:rsidRPr="00F70BA1" w:rsidRDefault="002229F3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(37,507)</w:t>
            </w:r>
          </w:p>
        </w:tc>
        <w:tc>
          <w:tcPr>
            <w:tcW w:w="236" w:type="dxa"/>
          </w:tcPr>
          <w:p w14:paraId="0F36C221" w14:textId="77777777" w:rsidR="00642DCC" w:rsidRPr="00F70BA1" w:rsidRDefault="00642DCC" w:rsidP="00642DC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2C2289B" w14:textId="3DE23A94" w:rsidR="00642DCC" w:rsidRPr="00F70BA1" w:rsidRDefault="00642DCC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(699,128)</w:t>
            </w:r>
          </w:p>
        </w:tc>
        <w:tc>
          <w:tcPr>
            <w:tcW w:w="236" w:type="dxa"/>
          </w:tcPr>
          <w:p w14:paraId="2D9C9A20" w14:textId="77777777" w:rsidR="00642DCC" w:rsidRPr="00F70BA1" w:rsidRDefault="00642DCC" w:rsidP="00642DC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BD192F7" w14:textId="6B53B1BB" w:rsidR="00642DCC" w:rsidRPr="00F70BA1" w:rsidRDefault="0008704B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1,026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009A9" w14:textId="77777777" w:rsidR="00642DCC" w:rsidRPr="00F70BA1" w:rsidRDefault="00642DCC" w:rsidP="00642DC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367F8305" w14:textId="0A9375C1" w:rsidR="00642DCC" w:rsidRPr="00F70BA1" w:rsidRDefault="00642DCC" w:rsidP="00642DC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(1,257)</w:t>
            </w:r>
          </w:p>
        </w:tc>
      </w:tr>
      <w:tr w:rsidR="00642DCC" w:rsidRPr="00F70BA1" w14:paraId="34E5FAD3" w14:textId="77777777" w:rsidTr="0039019C">
        <w:tc>
          <w:tcPr>
            <w:tcW w:w="3604" w:type="dxa"/>
            <w:vAlign w:val="bottom"/>
          </w:tcPr>
          <w:p w14:paraId="1B9C317F" w14:textId="77777777" w:rsidR="00642DCC" w:rsidRPr="00F70BA1" w:rsidRDefault="00642DCC" w:rsidP="00642DC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2238431" w14:textId="77777777" w:rsidR="00642DCC" w:rsidRPr="00F70BA1" w:rsidRDefault="00642DCC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7932857" w14:textId="77777777" w:rsidR="00642DCC" w:rsidRPr="00F70BA1" w:rsidRDefault="00642DCC" w:rsidP="00642DC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vAlign w:val="bottom"/>
          </w:tcPr>
          <w:p w14:paraId="237F5199" w14:textId="77777777" w:rsidR="00642DCC" w:rsidRPr="00F70BA1" w:rsidRDefault="00642DCC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66A12B4" w14:textId="77777777" w:rsidR="00642DCC" w:rsidRPr="00F70BA1" w:rsidRDefault="00642DCC" w:rsidP="00642DC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E5C5F1B" w14:textId="77777777" w:rsidR="00642DCC" w:rsidRPr="00F70BA1" w:rsidRDefault="00642DCC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B94EE0" w14:textId="77777777" w:rsidR="00642DCC" w:rsidRPr="00F70BA1" w:rsidRDefault="00642DCC" w:rsidP="00642DCC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top w:val="single" w:sz="12" w:space="0" w:color="auto"/>
              <w:left w:val="nil"/>
            </w:tcBorders>
            <w:shd w:val="clear" w:color="auto" w:fill="auto"/>
            <w:vAlign w:val="bottom"/>
          </w:tcPr>
          <w:p w14:paraId="4813A677" w14:textId="77777777" w:rsidR="00642DCC" w:rsidRPr="00F70BA1" w:rsidRDefault="00642DCC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42DCC" w:rsidRPr="00F70BA1" w14:paraId="0A92B090" w14:textId="77777777" w:rsidTr="0039019C">
        <w:tc>
          <w:tcPr>
            <w:tcW w:w="3604" w:type="dxa"/>
            <w:vAlign w:val="bottom"/>
          </w:tcPr>
          <w:p w14:paraId="75D43116" w14:textId="248AAA00" w:rsidR="00642DCC" w:rsidRPr="00F70BA1" w:rsidRDefault="00642DCC" w:rsidP="00642DCC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กำไรขาดทุนเบ็ดเสร็จรวมของผู้ถือหุ้น         ของบริษัท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86C2149" w14:textId="6ADC9C73" w:rsidR="00642DCC" w:rsidRPr="00F70BA1" w:rsidRDefault="0008704B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(21,</w:t>
            </w:r>
            <w:r w:rsidR="000A56B8">
              <w:rPr>
                <w:rFonts w:ascii="BrowalliaUPC" w:hAnsi="BrowalliaUPC" w:cs="BrowalliaUPC"/>
                <w:sz w:val="28"/>
                <w:szCs w:val="28"/>
                <w:lang w:val="en-GB"/>
              </w:rPr>
              <w:t>004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1745D6F2" w14:textId="77777777" w:rsidR="00642DCC" w:rsidRPr="00F70BA1" w:rsidRDefault="00642DCC" w:rsidP="00642DC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6D53CB31" w14:textId="2AEE21B3" w:rsidR="00642DCC" w:rsidRPr="00F70BA1" w:rsidRDefault="00642DCC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(391,512)</w:t>
            </w:r>
          </w:p>
        </w:tc>
        <w:tc>
          <w:tcPr>
            <w:tcW w:w="236" w:type="dxa"/>
          </w:tcPr>
          <w:p w14:paraId="42A7095E" w14:textId="77777777" w:rsidR="00642DCC" w:rsidRPr="00F70BA1" w:rsidRDefault="00642DCC" w:rsidP="00642DC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D1F2AA6" w14:textId="27839531" w:rsidR="00642DCC" w:rsidRPr="00F70BA1" w:rsidRDefault="0008704B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(523)</w:t>
            </w:r>
          </w:p>
        </w:tc>
        <w:tc>
          <w:tcPr>
            <w:tcW w:w="236" w:type="dxa"/>
            <w:vAlign w:val="bottom"/>
          </w:tcPr>
          <w:p w14:paraId="4FB3F16E" w14:textId="77777777" w:rsidR="00642DCC" w:rsidRPr="00F70BA1" w:rsidRDefault="00642DCC" w:rsidP="00642DC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left w:val="nil"/>
            </w:tcBorders>
            <w:vAlign w:val="bottom"/>
          </w:tcPr>
          <w:p w14:paraId="4541DB9B" w14:textId="56191161" w:rsidR="00642DCC" w:rsidRPr="00F70BA1" w:rsidRDefault="00642DCC" w:rsidP="00642DC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(642)</w:t>
            </w:r>
          </w:p>
        </w:tc>
      </w:tr>
      <w:tr w:rsidR="00642DCC" w:rsidRPr="00F70BA1" w14:paraId="218F51D0" w14:textId="77777777" w:rsidTr="0039019C">
        <w:tc>
          <w:tcPr>
            <w:tcW w:w="3604" w:type="dxa"/>
            <w:vAlign w:val="bottom"/>
          </w:tcPr>
          <w:p w14:paraId="388C4354" w14:textId="1682EF5D" w:rsidR="00642DCC" w:rsidRPr="00F70BA1" w:rsidRDefault="00642DCC" w:rsidP="00642DCC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กำไรขาดทุนเบ็ดเสร็จรวมของส่วนได้เสีย       ที่ไม่มีอำนาจควบคุม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FBE23" w14:textId="3C2B6FA5" w:rsidR="00642DCC" w:rsidRPr="00F70BA1" w:rsidRDefault="0008704B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(16,503)</w:t>
            </w:r>
          </w:p>
        </w:tc>
        <w:tc>
          <w:tcPr>
            <w:tcW w:w="236" w:type="dxa"/>
          </w:tcPr>
          <w:p w14:paraId="292E2FA4" w14:textId="77777777" w:rsidR="00642DCC" w:rsidRPr="00F70BA1" w:rsidRDefault="00642DCC" w:rsidP="00642DC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BE661D8" w14:textId="0C8F9304" w:rsidR="00642DCC" w:rsidRPr="00F70BA1" w:rsidRDefault="00642DCC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(307,616)</w:t>
            </w:r>
          </w:p>
        </w:tc>
        <w:tc>
          <w:tcPr>
            <w:tcW w:w="236" w:type="dxa"/>
          </w:tcPr>
          <w:p w14:paraId="00448F50" w14:textId="77777777" w:rsidR="00642DCC" w:rsidRPr="00F70BA1" w:rsidRDefault="00642DCC" w:rsidP="00642DC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A9CA5" w14:textId="2D8F9E77" w:rsidR="00642DCC" w:rsidRPr="00F70BA1" w:rsidRDefault="00D7631B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(503)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9842B5" w14:textId="77777777" w:rsidR="00642DCC" w:rsidRPr="00F70BA1" w:rsidRDefault="00642DCC" w:rsidP="00642DC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C43D6AD" w14:textId="1ABC8CC8" w:rsidR="00642DCC" w:rsidRPr="00F70BA1" w:rsidRDefault="00642DCC" w:rsidP="00642DC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(615)</w:t>
            </w:r>
          </w:p>
        </w:tc>
      </w:tr>
      <w:tr w:rsidR="00642DCC" w:rsidRPr="00F70BA1" w14:paraId="138F47D0" w14:textId="77777777" w:rsidTr="0039019C">
        <w:tc>
          <w:tcPr>
            <w:tcW w:w="3604" w:type="dxa"/>
            <w:vAlign w:val="bottom"/>
          </w:tcPr>
          <w:p w14:paraId="12425D6D" w14:textId="77777777" w:rsidR="00642DCC" w:rsidRPr="00F70BA1" w:rsidRDefault="00642DCC" w:rsidP="00642DC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กำไรขาดทุนเบ็ดเสร็จรวมสำหรับปี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706CF4E" w14:textId="000E66AB" w:rsidR="00642DCC" w:rsidRPr="00F70BA1" w:rsidRDefault="0008704B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(37,507)</w:t>
            </w:r>
          </w:p>
        </w:tc>
        <w:tc>
          <w:tcPr>
            <w:tcW w:w="236" w:type="dxa"/>
          </w:tcPr>
          <w:p w14:paraId="7B4B995B" w14:textId="77777777" w:rsidR="00642DCC" w:rsidRPr="00F70BA1" w:rsidRDefault="00642DCC" w:rsidP="00642DC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E4736D7" w14:textId="7B07C2C3" w:rsidR="00642DCC" w:rsidRPr="00F70BA1" w:rsidRDefault="00642DCC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(699,128)</w:t>
            </w:r>
          </w:p>
        </w:tc>
        <w:tc>
          <w:tcPr>
            <w:tcW w:w="236" w:type="dxa"/>
          </w:tcPr>
          <w:p w14:paraId="2D0F9678" w14:textId="77777777" w:rsidR="00642DCC" w:rsidRPr="00F70BA1" w:rsidRDefault="00642DCC" w:rsidP="00642DC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A0C548E" w14:textId="1EDEF155" w:rsidR="00642DCC" w:rsidRPr="00F70BA1" w:rsidRDefault="00D7631B" w:rsidP="00642DC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1,026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14B90E" w14:textId="77777777" w:rsidR="00642DCC" w:rsidRPr="00F70BA1" w:rsidRDefault="00642DCC" w:rsidP="00642DC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740C3662" w14:textId="4E71A6A1" w:rsidR="00642DCC" w:rsidRPr="00F70BA1" w:rsidRDefault="00642DCC" w:rsidP="00642DC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(1,257)</w:t>
            </w:r>
          </w:p>
        </w:tc>
      </w:tr>
    </w:tbl>
    <w:p w14:paraId="20D99527" w14:textId="63768337" w:rsidR="00192C7F" w:rsidRPr="003434E8" w:rsidRDefault="00192C7F" w:rsidP="0039019C">
      <w:pPr>
        <w:rPr>
          <w:rFonts w:ascii="BrowalliaUPC" w:hAnsi="BrowalliaUPC" w:cs="BrowalliaUPC"/>
          <w:sz w:val="28"/>
          <w:szCs w:val="28"/>
        </w:rPr>
      </w:pPr>
    </w:p>
    <w:tbl>
      <w:tblPr>
        <w:tblW w:w="900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605"/>
        <w:gridCol w:w="1191"/>
        <w:gridCol w:w="238"/>
        <w:gridCol w:w="1184"/>
        <w:gridCol w:w="6"/>
        <w:gridCol w:w="238"/>
        <w:gridCol w:w="1167"/>
        <w:gridCol w:w="238"/>
        <w:gridCol w:w="1138"/>
      </w:tblGrid>
      <w:tr w:rsidR="00C118E0" w:rsidRPr="00F70BA1" w14:paraId="4DBFEA02" w14:textId="77777777" w:rsidTr="006C00F5">
        <w:tc>
          <w:tcPr>
            <w:tcW w:w="3605" w:type="dxa"/>
          </w:tcPr>
          <w:p w14:paraId="05DE4BED" w14:textId="5EDC2C80" w:rsidR="00C118E0" w:rsidRPr="00F70BA1" w:rsidRDefault="00C118E0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8"/>
            <w:shd w:val="clear" w:color="auto" w:fill="auto"/>
          </w:tcPr>
          <w:p w14:paraId="3B83E39E" w14:textId="608A7C57" w:rsidR="00C118E0" w:rsidRPr="00F70BA1" w:rsidRDefault="00C118E0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2629E2" w:rsidRPr="00F70BA1" w14:paraId="4525E446" w14:textId="77777777" w:rsidTr="006C00F5">
        <w:tc>
          <w:tcPr>
            <w:tcW w:w="3605" w:type="dxa"/>
          </w:tcPr>
          <w:p w14:paraId="683C808A" w14:textId="77777777" w:rsidR="002629E2" w:rsidRPr="00F70BA1" w:rsidRDefault="002629E2" w:rsidP="002629E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14FA0354" w14:textId="77777777" w:rsidR="002629E2" w:rsidRPr="00F70BA1" w:rsidRDefault="002629E2" w:rsidP="002629E2">
            <w:pPr>
              <w:tabs>
                <w:tab w:val="left" w:pos="540"/>
              </w:tabs>
              <w:spacing w:line="240" w:lineRule="auto"/>
              <w:ind w:left="-80" w:right="-14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บริษัท ดับบลิวซีไอ โฮลด</w:t>
            </w:r>
            <w:proofErr w:type="spellStart"/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ิ้ง</w:t>
            </w:r>
            <w:proofErr w:type="spellEnd"/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</w:p>
          <w:p w14:paraId="0A67873E" w14:textId="565E632A" w:rsidR="002629E2" w:rsidRPr="00F70BA1" w:rsidRDefault="002629E2" w:rsidP="002629E2">
            <w:pPr>
              <w:tabs>
                <w:tab w:val="clear" w:pos="454"/>
                <w:tab w:val="clear" w:pos="680"/>
                <w:tab w:val="left" w:pos="258"/>
              </w:tabs>
              <w:spacing w:line="240" w:lineRule="auto"/>
              <w:ind w:left="-102" w:right="-8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จำกัด (มหาชน)</w:t>
            </w:r>
          </w:p>
        </w:tc>
        <w:tc>
          <w:tcPr>
            <w:tcW w:w="244" w:type="dxa"/>
            <w:gridSpan w:val="2"/>
          </w:tcPr>
          <w:p w14:paraId="40BC01CE" w14:textId="77777777" w:rsidR="002629E2" w:rsidRPr="00F70BA1" w:rsidRDefault="002629E2" w:rsidP="002629E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43" w:type="dxa"/>
            <w:gridSpan w:val="3"/>
            <w:tcBorders>
              <w:bottom w:val="single" w:sz="4" w:space="0" w:color="auto"/>
            </w:tcBorders>
          </w:tcPr>
          <w:p w14:paraId="7535CE93" w14:textId="77777777" w:rsidR="002629E2" w:rsidRPr="00F70BA1" w:rsidRDefault="002629E2" w:rsidP="002629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  <w:p w14:paraId="2F435523" w14:textId="7609E8D3" w:rsidR="002629E2" w:rsidRPr="00F70BA1" w:rsidRDefault="002629E2" w:rsidP="002629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บริษัท สยาม</w:t>
            </w:r>
            <w:proofErr w:type="spellStart"/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สเนล</w:t>
            </w:r>
            <w:proofErr w:type="spellEnd"/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2629E2" w:rsidRPr="00F70BA1" w14:paraId="15104FE2" w14:textId="77777777" w:rsidTr="006C00F5">
        <w:tc>
          <w:tcPr>
            <w:tcW w:w="3605" w:type="dxa"/>
          </w:tcPr>
          <w:p w14:paraId="1E496B4A" w14:textId="77777777" w:rsidR="002629E2" w:rsidRPr="00F70BA1" w:rsidRDefault="002629E2" w:rsidP="002629E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5BE58" w14:textId="776B2090" w:rsidR="002629E2" w:rsidRPr="00F70BA1" w:rsidRDefault="002629E2" w:rsidP="002629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E83DBE2" w14:textId="77777777" w:rsidR="002629E2" w:rsidRPr="00F70BA1" w:rsidRDefault="002629E2" w:rsidP="002629E2">
            <w:pPr>
              <w:tabs>
                <w:tab w:val="left" w:pos="540"/>
              </w:tabs>
              <w:spacing w:line="240" w:lineRule="auto"/>
              <w:ind w:right="7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7437F" w14:textId="52140152" w:rsidR="002629E2" w:rsidRPr="00F70BA1" w:rsidRDefault="002629E2" w:rsidP="002629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8" w:type="dxa"/>
            <w:vAlign w:val="bottom"/>
          </w:tcPr>
          <w:p w14:paraId="4D052EA3" w14:textId="77777777" w:rsidR="002629E2" w:rsidRPr="00F70BA1" w:rsidRDefault="002629E2" w:rsidP="002629E2">
            <w:pPr>
              <w:tabs>
                <w:tab w:val="clear" w:pos="907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AF256" w14:textId="4DC94578" w:rsidR="002629E2" w:rsidRPr="00F70BA1" w:rsidRDefault="002629E2" w:rsidP="002629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8" w:type="dxa"/>
            <w:vAlign w:val="bottom"/>
          </w:tcPr>
          <w:p w14:paraId="1C8FC641" w14:textId="77777777" w:rsidR="002629E2" w:rsidRPr="00F70BA1" w:rsidRDefault="002629E2" w:rsidP="002629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2B56C80" w14:textId="2D3AB544" w:rsidR="002629E2" w:rsidRPr="00F70BA1" w:rsidRDefault="002629E2" w:rsidP="002629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336857" w:rsidRPr="00F70BA1" w14:paraId="6F41B49C" w14:textId="77777777" w:rsidTr="006C00F5">
        <w:tc>
          <w:tcPr>
            <w:tcW w:w="3605" w:type="dxa"/>
            <w:vAlign w:val="bottom"/>
          </w:tcPr>
          <w:p w14:paraId="361DAD63" w14:textId="77777777" w:rsidR="00336857" w:rsidRPr="00F70BA1" w:rsidRDefault="00336857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1868F" w14:textId="77777777" w:rsidR="00336857" w:rsidRPr="00F70BA1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8" w:type="dxa"/>
          </w:tcPr>
          <w:p w14:paraId="08E3DC64" w14:textId="77777777" w:rsidR="00336857" w:rsidRPr="00F70BA1" w:rsidRDefault="00336857" w:rsidP="0033685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vAlign w:val="bottom"/>
          </w:tcPr>
          <w:p w14:paraId="288AA3E6" w14:textId="77777777" w:rsidR="00336857" w:rsidRPr="00F70BA1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69BE718A" w14:textId="77777777" w:rsidR="00336857" w:rsidRPr="00F70BA1" w:rsidRDefault="00336857" w:rsidP="0033685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6A3CF" w14:textId="422BEB87" w:rsidR="00336857" w:rsidRPr="00F70BA1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61970C85" w14:textId="77777777" w:rsidR="00336857" w:rsidRPr="00F70BA1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</w:tcBorders>
            <w:vAlign w:val="bottom"/>
          </w:tcPr>
          <w:p w14:paraId="7AC83FBA" w14:textId="77777777" w:rsidR="00336857" w:rsidRPr="00F70BA1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8B3914" w:rsidRPr="00F70BA1" w14:paraId="691C404B" w14:textId="77777777" w:rsidTr="006C00F5">
        <w:tc>
          <w:tcPr>
            <w:tcW w:w="3605" w:type="dxa"/>
            <w:vAlign w:val="bottom"/>
          </w:tcPr>
          <w:p w14:paraId="7FAEA1C8" w14:textId="1D9FAC01" w:rsidR="008B3914" w:rsidRPr="00F70BA1" w:rsidRDefault="008B3914" w:rsidP="008B3914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6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เงินสดสุทธิจาก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ใช้ไปใน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)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กิจกรรมดำเนินงาน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9816885" w14:textId="1989A2A7" w:rsidR="008B3914" w:rsidRPr="00F70BA1" w:rsidRDefault="00E53853" w:rsidP="008B39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(6,461)</w:t>
            </w:r>
          </w:p>
        </w:tc>
        <w:tc>
          <w:tcPr>
            <w:tcW w:w="238" w:type="dxa"/>
          </w:tcPr>
          <w:p w14:paraId="2493A1B1" w14:textId="77777777" w:rsidR="008B3914" w:rsidRPr="00F70BA1" w:rsidRDefault="008B3914" w:rsidP="008B391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EAEC1F1" w14:textId="2FCE999B" w:rsidR="008B3914" w:rsidRPr="00F70BA1" w:rsidRDefault="008B3914" w:rsidP="008B39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(4,001)</w:t>
            </w:r>
          </w:p>
        </w:tc>
        <w:tc>
          <w:tcPr>
            <w:tcW w:w="238" w:type="dxa"/>
          </w:tcPr>
          <w:p w14:paraId="21530EB3" w14:textId="77777777" w:rsidR="008B3914" w:rsidRPr="00F70BA1" w:rsidRDefault="008B3914" w:rsidP="008B391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A679BD5" w14:textId="0CA9C78C" w:rsidR="008B3914" w:rsidRPr="00F70BA1" w:rsidRDefault="003F50FE" w:rsidP="008B39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2,912</w:t>
            </w:r>
          </w:p>
        </w:tc>
        <w:tc>
          <w:tcPr>
            <w:tcW w:w="238" w:type="dxa"/>
            <w:vAlign w:val="bottom"/>
          </w:tcPr>
          <w:p w14:paraId="43D1F3B3" w14:textId="77777777" w:rsidR="008B3914" w:rsidRPr="00F70BA1" w:rsidRDefault="008B3914" w:rsidP="008B391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8" w:type="dxa"/>
            <w:tcBorders>
              <w:left w:val="nil"/>
            </w:tcBorders>
            <w:vAlign w:val="bottom"/>
          </w:tcPr>
          <w:p w14:paraId="687EF224" w14:textId="5D2E2CCC" w:rsidR="008B3914" w:rsidRPr="00F70BA1" w:rsidRDefault="008B3914" w:rsidP="008B391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(275)</w:t>
            </w:r>
          </w:p>
        </w:tc>
      </w:tr>
      <w:tr w:rsidR="008B3914" w:rsidRPr="00F70BA1" w14:paraId="32ED0347" w14:textId="77777777" w:rsidTr="006C00F5">
        <w:tc>
          <w:tcPr>
            <w:tcW w:w="3605" w:type="dxa"/>
            <w:vAlign w:val="bottom"/>
          </w:tcPr>
          <w:p w14:paraId="7BDB68B1" w14:textId="77777777" w:rsidR="008B3914" w:rsidRPr="00F70BA1" w:rsidRDefault="008B3914" w:rsidP="008B3914">
            <w:pPr>
              <w:tabs>
                <w:tab w:val="clear" w:pos="454"/>
                <w:tab w:val="clear" w:pos="680"/>
              </w:tabs>
              <w:spacing w:line="240" w:lineRule="auto"/>
              <w:ind w:left="252" w:right="-90" w:hanging="26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เงินสดสุทธิจาก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ใช้ไปใน) กิจกรรมการลงทุน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B4C3A46" w14:textId="05D6B8E8" w:rsidR="008B3914" w:rsidRPr="00F70BA1" w:rsidRDefault="00E53853" w:rsidP="008B39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6,206</w:t>
            </w:r>
          </w:p>
        </w:tc>
        <w:tc>
          <w:tcPr>
            <w:tcW w:w="238" w:type="dxa"/>
          </w:tcPr>
          <w:p w14:paraId="26645F88" w14:textId="77777777" w:rsidR="008B3914" w:rsidRPr="00F70BA1" w:rsidRDefault="008B3914" w:rsidP="008B391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3B19E8C" w14:textId="23E7A3E8" w:rsidR="008B3914" w:rsidRPr="00F70BA1" w:rsidRDefault="008B3914" w:rsidP="008B39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2,424</w:t>
            </w:r>
          </w:p>
        </w:tc>
        <w:tc>
          <w:tcPr>
            <w:tcW w:w="238" w:type="dxa"/>
          </w:tcPr>
          <w:p w14:paraId="001C5F45" w14:textId="77777777" w:rsidR="008B3914" w:rsidRPr="00F70BA1" w:rsidRDefault="008B3914" w:rsidP="008B391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B7F77A9" w14:textId="379374D3" w:rsidR="008B3914" w:rsidRPr="00F70BA1" w:rsidRDefault="007A6782" w:rsidP="008B39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41E84EF" w14:textId="77777777" w:rsidR="008B3914" w:rsidRPr="00F70BA1" w:rsidRDefault="008B3914" w:rsidP="008B3914">
            <w:pPr>
              <w:tabs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</w:tcBorders>
            <w:vAlign w:val="bottom"/>
          </w:tcPr>
          <w:p w14:paraId="61DE9452" w14:textId="4F79853F" w:rsidR="008B3914" w:rsidRPr="00F70BA1" w:rsidRDefault="008B3914" w:rsidP="008B3914">
            <w:pPr>
              <w:tabs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245</w:t>
            </w:r>
          </w:p>
        </w:tc>
      </w:tr>
      <w:tr w:rsidR="008B3914" w:rsidRPr="00F70BA1" w14:paraId="6E1C11FE" w14:textId="77777777" w:rsidTr="006C00F5">
        <w:tc>
          <w:tcPr>
            <w:tcW w:w="3605" w:type="dxa"/>
            <w:vAlign w:val="bottom"/>
          </w:tcPr>
          <w:p w14:paraId="49A38D70" w14:textId="77777777" w:rsidR="008B3914" w:rsidRPr="00F70BA1" w:rsidRDefault="008B3914" w:rsidP="008B3914">
            <w:pPr>
              <w:tabs>
                <w:tab w:val="clear" w:pos="454"/>
                <w:tab w:val="clear" w:pos="680"/>
              </w:tabs>
              <w:spacing w:line="240" w:lineRule="auto"/>
              <w:ind w:left="252" w:right="-116" w:hanging="26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เงินสดสุทธิจาก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(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ใช้ไปใน) กิจกรรมจัดหาเงิน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5E8F1" w14:textId="77A97A56" w:rsidR="008B3914" w:rsidRPr="00F70BA1" w:rsidRDefault="003F50FE" w:rsidP="008B39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8" w:type="dxa"/>
          </w:tcPr>
          <w:p w14:paraId="20762491" w14:textId="77777777" w:rsidR="008B3914" w:rsidRPr="00F70BA1" w:rsidRDefault="008B3914" w:rsidP="008B391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  <w:vAlign w:val="bottom"/>
          </w:tcPr>
          <w:p w14:paraId="6F659F4C" w14:textId="0887B188" w:rsidR="008B3914" w:rsidRPr="00F70BA1" w:rsidRDefault="008B3914" w:rsidP="008B39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557</w:t>
            </w:r>
          </w:p>
        </w:tc>
        <w:tc>
          <w:tcPr>
            <w:tcW w:w="238" w:type="dxa"/>
          </w:tcPr>
          <w:p w14:paraId="289D1189" w14:textId="77777777" w:rsidR="008B3914" w:rsidRPr="00F70BA1" w:rsidRDefault="008B3914" w:rsidP="008B391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6700A" w14:textId="16CCFD8A" w:rsidR="008B3914" w:rsidRPr="00F70BA1" w:rsidRDefault="003F50FE" w:rsidP="008B39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(2,892)</w:t>
            </w:r>
          </w:p>
        </w:tc>
        <w:tc>
          <w:tcPr>
            <w:tcW w:w="238" w:type="dxa"/>
            <w:vAlign w:val="bottom"/>
          </w:tcPr>
          <w:p w14:paraId="6DF4FD1B" w14:textId="77777777" w:rsidR="008B3914" w:rsidRPr="00F70BA1" w:rsidRDefault="008B3914" w:rsidP="008B391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8" w:type="dxa"/>
            <w:tcBorders>
              <w:left w:val="nil"/>
              <w:bottom w:val="single" w:sz="4" w:space="0" w:color="auto"/>
            </w:tcBorders>
            <w:vAlign w:val="bottom"/>
          </w:tcPr>
          <w:p w14:paraId="6A9EEDF7" w14:textId="03F99463" w:rsidR="008B3914" w:rsidRPr="00F70BA1" w:rsidRDefault="008B3914" w:rsidP="008B391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54</w:t>
            </w:r>
          </w:p>
        </w:tc>
      </w:tr>
      <w:tr w:rsidR="008B3914" w:rsidRPr="00F70BA1" w14:paraId="5BA33843" w14:textId="77777777" w:rsidTr="006C00F5">
        <w:tc>
          <w:tcPr>
            <w:tcW w:w="3605" w:type="dxa"/>
            <w:vAlign w:val="bottom"/>
          </w:tcPr>
          <w:p w14:paraId="45EB2161" w14:textId="149C642E" w:rsidR="008B3914" w:rsidRPr="00F70BA1" w:rsidRDefault="008B3914" w:rsidP="008B3914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เงินสดรับ (จ่าย) สุทธิ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86C537D" w14:textId="21C7BF17" w:rsidR="008B3914" w:rsidRPr="00F70BA1" w:rsidRDefault="003F50FE" w:rsidP="008B39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(255)</w:t>
            </w:r>
          </w:p>
        </w:tc>
        <w:tc>
          <w:tcPr>
            <w:tcW w:w="238" w:type="dxa"/>
          </w:tcPr>
          <w:p w14:paraId="1ECBC6AB" w14:textId="77777777" w:rsidR="008B3914" w:rsidRPr="00F70BA1" w:rsidRDefault="008B3914" w:rsidP="008B391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A9142F3" w14:textId="58B2755D" w:rsidR="008B3914" w:rsidRPr="00F70BA1" w:rsidRDefault="008B3914" w:rsidP="008B39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(1,020)</w:t>
            </w:r>
          </w:p>
        </w:tc>
        <w:tc>
          <w:tcPr>
            <w:tcW w:w="238" w:type="dxa"/>
          </w:tcPr>
          <w:p w14:paraId="01C219EE" w14:textId="77777777" w:rsidR="008B3914" w:rsidRPr="00F70BA1" w:rsidRDefault="008B3914" w:rsidP="008B391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E69750A" w14:textId="2643AF0E" w:rsidR="008B3914" w:rsidRPr="00F70BA1" w:rsidRDefault="003F50FE" w:rsidP="008B391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  <w:tc>
          <w:tcPr>
            <w:tcW w:w="238" w:type="dxa"/>
            <w:vAlign w:val="bottom"/>
          </w:tcPr>
          <w:p w14:paraId="7EBBAF3D" w14:textId="77777777" w:rsidR="008B3914" w:rsidRPr="00F70BA1" w:rsidRDefault="008B3914" w:rsidP="008B391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013EA742" w14:textId="18BE4CEB" w:rsidR="008B3914" w:rsidRPr="00F70BA1" w:rsidRDefault="008B3914" w:rsidP="008B391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24</w:t>
            </w:r>
          </w:p>
        </w:tc>
      </w:tr>
    </w:tbl>
    <w:p w14:paraId="55E65286" w14:textId="0C0053BF" w:rsidR="003434E8" w:rsidRPr="00F70BA1" w:rsidRDefault="000926DB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16"/>
          <w:szCs w:val="16"/>
          <w:u w:val="single"/>
        </w:rPr>
      </w:pPr>
      <w:r w:rsidRPr="00F70BA1">
        <w:rPr>
          <w:rFonts w:ascii="BrowalliaUPC" w:hAnsi="BrowalliaUPC" w:cs="BrowalliaUPC"/>
          <w:sz w:val="28"/>
          <w:szCs w:val="28"/>
          <w:u w:val="single"/>
          <w:cs/>
        </w:rPr>
        <w:t xml:space="preserve">  </w:t>
      </w:r>
    </w:p>
    <w:p w14:paraId="1437284A" w14:textId="258F861C" w:rsidR="005753E0" w:rsidRPr="00F70BA1" w:rsidRDefault="005753E0" w:rsidP="00DA7AB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เงินลงทุนในบริษัทอื่น</w:t>
      </w:r>
    </w:p>
    <w:p w14:paraId="685C6090" w14:textId="77777777" w:rsidR="001E401B" w:rsidRPr="00F70BA1" w:rsidRDefault="001E401B" w:rsidP="001E401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0"/>
          <w:szCs w:val="20"/>
          <w:u w:val="single"/>
        </w:rPr>
      </w:pPr>
    </w:p>
    <w:tbl>
      <w:tblPr>
        <w:tblW w:w="896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76"/>
        <w:gridCol w:w="900"/>
        <w:gridCol w:w="900"/>
        <w:gridCol w:w="990"/>
        <w:gridCol w:w="962"/>
        <w:gridCol w:w="949"/>
        <w:gridCol w:w="992"/>
      </w:tblGrid>
      <w:tr w:rsidR="005753E0" w:rsidRPr="00F70BA1" w14:paraId="0E6F6DE4" w14:textId="77777777" w:rsidTr="0039019C">
        <w:trPr>
          <w:cantSplit/>
          <w:trHeight w:val="124"/>
        </w:trPr>
        <w:tc>
          <w:tcPr>
            <w:tcW w:w="3276" w:type="dxa"/>
          </w:tcPr>
          <w:p w14:paraId="6B7D1A7D" w14:textId="77777777" w:rsidR="005753E0" w:rsidRPr="00F70BA1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6E0E25" w14:textId="77777777" w:rsidR="005753E0" w:rsidRPr="00F70BA1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216819" w14:textId="77777777" w:rsidR="005753E0" w:rsidRPr="00F70BA1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A36BEF" w14:textId="77777777" w:rsidR="005753E0" w:rsidRPr="00F70BA1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62" w:type="dxa"/>
          </w:tcPr>
          <w:p w14:paraId="02709C66" w14:textId="77777777" w:rsidR="005753E0" w:rsidRPr="00F70BA1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941" w:type="dxa"/>
            <w:gridSpan w:val="2"/>
          </w:tcPr>
          <w:p w14:paraId="352CB02D" w14:textId="77777777" w:rsidR="005753E0" w:rsidRPr="00F70BA1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หน่วย : พันบาท)</w:t>
            </w:r>
          </w:p>
        </w:tc>
      </w:tr>
      <w:tr w:rsidR="005753E0" w:rsidRPr="00F70BA1" w14:paraId="791F69CC" w14:textId="77777777" w:rsidTr="0039019C">
        <w:trPr>
          <w:cantSplit/>
        </w:trPr>
        <w:tc>
          <w:tcPr>
            <w:tcW w:w="3276" w:type="dxa"/>
          </w:tcPr>
          <w:p w14:paraId="63D78F81" w14:textId="77777777" w:rsidR="005753E0" w:rsidRPr="00F70BA1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93" w:type="dxa"/>
            <w:gridSpan w:val="6"/>
          </w:tcPr>
          <w:p w14:paraId="5FA9333C" w14:textId="77777777" w:rsidR="005753E0" w:rsidRPr="00F70BA1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5753E0" w:rsidRPr="00F70BA1" w14:paraId="6581872B" w14:textId="77777777" w:rsidTr="0039019C">
        <w:trPr>
          <w:cantSplit/>
        </w:trPr>
        <w:tc>
          <w:tcPr>
            <w:tcW w:w="3276" w:type="dxa"/>
          </w:tcPr>
          <w:p w14:paraId="452AB19E" w14:textId="77777777" w:rsidR="005753E0" w:rsidRPr="00F70BA1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11ECD3A4" w14:textId="77777777" w:rsidR="005753E0" w:rsidRPr="00F70BA1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52" w:type="dxa"/>
            <w:gridSpan w:val="2"/>
          </w:tcPr>
          <w:p w14:paraId="457FFADE" w14:textId="77777777" w:rsidR="005753E0" w:rsidRPr="00F70BA1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941" w:type="dxa"/>
            <w:gridSpan w:val="2"/>
          </w:tcPr>
          <w:p w14:paraId="59C7EAA4" w14:textId="77777777" w:rsidR="005753E0" w:rsidRPr="00F70BA1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วิธีราคาทุน</w:t>
            </w:r>
          </w:p>
        </w:tc>
      </w:tr>
      <w:tr w:rsidR="007F74FA" w:rsidRPr="00F70BA1" w14:paraId="44F8F664" w14:textId="77777777" w:rsidTr="0039019C">
        <w:trPr>
          <w:cantSplit/>
        </w:trPr>
        <w:tc>
          <w:tcPr>
            <w:tcW w:w="3276" w:type="dxa"/>
          </w:tcPr>
          <w:p w14:paraId="352B648C" w14:textId="77777777" w:rsidR="007F74FA" w:rsidRPr="00F70BA1" w:rsidRDefault="007F74FA" w:rsidP="007F74FA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CBD2639" w14:textId="31DFAE32" w:rsidR="007F74FA" w:rsidRPr="00F70BA1" w:rsidRDefault="007F74FA" w:rsidP="007F74F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5F7050F7" w14:textId="103E2016" w:rsidR="007F74FA" w:rsidRPr="00F70BA1" w:rsidRDefault="007F74FA" w:rsidP="007F74F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990" w:type="dxa"/>
          </w:tcPr>
          <w:p w14:paraId="72DF0206" w14:textId="307F1B98" w:rsidR="007F74FA" w:rsidRPr="00F70BA1" w:rsidRDefault="007F74FA" w:rsidP="007F74F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962" w:type="dxa"/>
          </w:tcPr>
          <w:p w14:paraId="705D8867" w14:textId="4FF548E1" w:rsidR="007F74FA" w:rsidRPr="00F70BA1" w:rsidRDefault="007F74FA" w:rsidP="007F74F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949" w:type="dxa"/>
          </w:tcPr>
          <w:p w14:paraId="4F46CABB" w14:textId="6FFD8E49" w:rsidR="007F74FA" w:rsidRPr="00F70BA1" w:rsidRDefault="007F74FA" w:rsidP="007F74F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992" w:type="dxa"/>
          </w:tcPr>
          <w:p w14:paraId="69DC56C0" w14:textId="0DED2C6E" w:rsidR="007F74FA" w:rsidRPr="00F70BA1" w:rsidRDefault="007F74FA" w:rsidP="007F74F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5753E0" w:rsidRPr="00F70BA1" w14:paraId="1C21A779" w14:textId="77777777" w:rsidTr="0039019C">
        <w:trPr>
          <w:cantSplit/>
        </w:trPr>
        <w:tc>
          <w:tcPr>
            <w:tcW w:w="3276" w:type="dxa"/>
          </w:tcPr>
          <w:p w14:paraId="1E1130B9" w14:textId="77777777" w:rsidR="005753E0" w:rsidRPr="00F70BA1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486ED3F" w14:textId="77777777" w:rsidR="005753E0" w:rsidRPr="00F70BA1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7483AAB" w14:textId="77777777" w:rsidR="005753E0" w:rsidRPr="00F70BA1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8FF6F1D" w14:textId="77777777" w:rsidR="005753E0" w:rsidRPr="00F70BA1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14:paraId="0A567FD5" w14:textId="77777777" w:rsidR="005753E0" w:rsidRPr="00F70BA1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49" w:type="dxa"/>
          </w:tcPr>
          <w:p w14:paraId="3372CF1E" w14:textId="77777777" w:rsidR="005753E0" w:rsidRPr="00F70BA1" w:rsidRDefault="005753E0" w:rsidP="00AE6BB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808957" w14:textId="77777777" w:rsidR="005753E0" w:rsidRPr="00F70BA1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601BFE" w:rsidRPr="00F70BA1" w14:paraId="264038C0" w14:textId="77777777" w:rsidTr="0039019C">
        <w:trPr>
          <w:cantSplit/>
        </w:trPr>
        <w:tc>
          <w:tcPr>
            <w:tcW w:w="3276" w:type="dxa"/>
            <w:vAlign w:val="bottom"/>
          </w:tcPr>
          <w:p w14:paraId="522290C4" w14:textId="77777777" w:rsidR="00601BFE" w:rsidRPr="00F70BA1" w:rsidRDefault="00601BFE" w:rsidP="00601BFE">
            <w:pPr>
              <w:spacing w:line="240" w:lineRule="auto"/>
              <w:ind w:right="-18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 แดทโซ เอเชีย คอร์ปอร์เรชั่น จำกัด</w:t>
            </w:r>
          </w:p>
        </w:tc>
        <w:tc>
          <w:tcPr>
            <w:tcW w:w="900" w:type="dxa"/>
            <w:vAlign w:val="bottom"/>
          </w:tcPr>
          <w:p w14:paraId="131897CE" w14:textId="70358C2F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300,000</w:t>
            </w:r>
          </w:p>
        </w:tc>
        <w:tc>
          <w:tcPr>
            <w:tcW w:w="900" w:type="dxa"/>
            <w:vAlign w:val="bottom"/>
          </w:tcPr>
          <w:p w14:paraId="31848331" w14:textId="673FE491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300,000</w:t>
            </w:r>
          </w:p>
        </w:tc>
        <w:tc>
          <w:tcPr>
            <w:tcW w:w="990" w:type="dxa"/>
            <w:vAlign w:val="bottom"/>
          </w:tcPr>
          <w:p w14:paraId="43A9C1F9" w14:textId="4BF96A07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12.00</w:t>
            </w:r>
          </w:p>
        </w:tc>
        <w:tc>
          <w:tcPr>
            <w:tcW w:w="962" w:type="dxa"/>
            <w:vAlign w:val="bottom"/>
          </w:tcPr>
          <w:p w14:paraId="628338C2" w14:textId="6618B805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12.00</w:t>
            </w:r>
          </w:p>
        </w:tc>
        <w:tc>
          <w:tcPr>
            <w:tcW w:w="949" w:type="dxa"/>
            <w:vAlign w:val="bottom"/>
          </w:tcPr>
          <w:p w14:paraId="5F25595E" w14:textId="6F69EE0D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36,000</w:t>
            </w:r>
          </w:p>
        </w:tc>
        <w:tc>
          <w:tcPr>
            <w:tcW w:w="992" w:type="dxa"/>
            <w:vAlign w:val="bottom"/>
          </w:tcPr>
          <w:p w14:paraId="36E264C2" w14:textId="11669C25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36,000</w:t>
            </w:r>
          </w:p>
        </w:tc>
      </w:tr>
      <w:tr w:rsidR="00601BFE" w:rsidRPr="00F70BA1" w14:paraId="4139E5CA" w14:textId="77777777" w:rsidTr="0039019C">
        <w:trPr>
          <w:cantSplit/>
        </w:trPr>
        <w:tc>
          <w:tcPr>
            <w:tcW w:w="3276" w:type="dxa"/>
            <w:vAlign w:val="bottom"/>
          </w:tcPr>
          <w:p w14:paraId="08CDE22A" w14:textId="77777777" w:rsidR="00601BFE" w:rsidRPr="00F70BA1" w:rsidRDefault="00601BFE" w:rsidP="00601BFE">
            <w:pPr>
              <w:spacing w:line="240" w:lineRule="auto"/>
              <w:ind w:right="-18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บริษัท อิเมจิแมก</w:t>
            </w:r>
            <w:proofErr w:type="spellStart"/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ซ์</w:t>
            </w:r>
            <w:proofErr w:type="spellEnd"/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5D6A1283" w14:textId="514FCB41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108,000</w:t>
            </w:r>
          </w:p>
        </w:tc>
        <w:tc>
          <w:tcPr>
            <w:tcW w:w="900" w:type="dxa"/>
            <w:vAlign w:val="bottom"/>
          </w:tcPr>
          <w:p w14:paraId="495520B4" w14:textId="093F3510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108,000</w:t>
            </w:r>
          </w:p>
        </w:tc>
        <w:tc>
          <w:tcPr>
            <w:tcW w:w="990" w:type="dxa"/>
            <w:vAlign w:val="bottom"/>
          </w:tcPr>
          <w:p w14:paraId="61D46F8E" w14:textId="3A657712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7.40</w:t>
            </w:r>
          </w:p>
        </w:tc>
        <w:tc>
          <w:tcPr>
            <w:tcW w:w="962" w:type="dxa"/>
            <w:vAlign w:val="bottom"/>
          </w:tcPr>
          <w:p w14:paraId="2DC89672" w14:textId="52B7874B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7.40</w:t>
            </w:r>
          </w:p>
        </w:tc>
        <w:tc>
          <w:tcPr>
            <w:tcW w:w="949" w:type="dxa"/>
            <w:vAlign w:val="bottom"/>
          </w:tcPr>
          <w:p w14:paraId="0340508F" w14:textId="4DDE6B8C" w:rsidR="00601BFE" w:rsidRPr="00F70BA1" w:rsidRDefault="00601BFE" w:rsidP="00601B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8,000</w:t>
            </w:r>
          </w:p>
        </w:tc>
        <w:tc>
          <w:tcPr>
            <w:tcW w:w="992" w:type="dxa"/>
            <w:vAlign w:val="bottom"/>
          </w:tcPr>
          <w:p w14:paraId="555F39D1" w14:textId="2E57EEAC" w:rsidR="00601BFE" w:rsidRPr="00F70BA1" w:rsidRDefault="00601BFE" w:rsidP="00601B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8,000</w:t>
            </w:r>
          </w:p>
        </w:tc>
      </w:tr>
      <w:tr w:rsidR="00601BFE" w:rsidRPr="00F70BA1" w14:paraId="0D57038A" w14:textId="77777777" w:rsidTr="0039019C">
        <w:trPr>
          <w:cantSplit/>
        </w:trPr>
        <w:tc>
          <w:tcPr>
            <w:tcW w:w="3276" w:type="dxa"/>
            <w:vAlign w:val="bottom"/>
          </w:tcPr>
          <w:p w14:paraId="65313F36" w14:textId="77777777" w:rsidR="00601BFE" w:rsidRPr="00F70BA1" w:rsidRDefault="00601BFE" w:rsidP="00601BFE">
            <w:pPr>
              <w:spacing w:line="240" w:lineRule="auto"/>
              <w:ind w:right="-18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2D52E9BD" w14:textId="77777777" w:rsidR="00601BFE" w:rsidRPr="00F70BA1" w:rsidRDefault="00601BFE" w:rsidP="00601B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0DDB972" w14:textId="77777777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2036B0" w14:textId="77777777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2FDEC379" w14:textId="77777777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</w:tcPr>
          <w:p w14:paraId="0FFDC204" w14:textId="68D0B964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44,000</w:t>
            </w:r>
          </w:p>
        </w:tc>
        <w:tc>
          <w:tcPr>
            <w:tcW w:w="992" w:type="dxa"/>
            <w:shd w:val="clear" w:color="auto" w:fill="auto"/>
          </w:tcPr>
          <w:p w14:paraId="1508CAC1" w14:textId="24409093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44,000</w:t>
            </w:r>
          </w:p>
        </w:tc>
      </w:tr>
      <w:tr w:rsidR="00601BFE" w:rsidRPr="00F70BA1" w14:paraId="0B088323" w14:textId="77777777" w:rsidTr="0039019C">
        <w:trPr>
          <w:cantSplit/>
        </w:trPr>
        <w:tc>
          <w:tcPr>
            <w:tcW w:w="3276" w:type="dxa"/>
            <w:vAlign w:val="bottom"/>
          </w:tcPr>
          <w:p w14:paraId="5E2F8C2A" w14:textId="4B016AFF" w:rsidR="00601BFE" w:rsidRPr="00F70BA1" w:rsidRDefault="00601BFE" w:rsidP="00601BFE">
            <w:pPr>
              <w:spacing w:line="240" w:lineRule="auto"/>
              <w:ind w:right="-18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14:paraId="61210897" w14:textId="77777777" w:rsidR="00601BFE" w:rsidRPr="00F70BA1" w:rsidRDefault="00601BFE" w:rsidP="00601B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B5360D2" w14:textId="77777777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B63B91" w14:textId="77777777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62181D5D" w14:textId="77777777" w:rsidR="00601BFE" w:rsidRPr="00F70BA1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</w:tcPr>
          <w:p w14:paraId="522B6402" w14:textId="2A6521DF" w:rsidR="00601BFE" w:rsidRPr="00F70BA1" w:rsidRDefault="00601BFE" w:rsidP="00601B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44,000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5A877CB" w14:textId="11A3EB28" w:rsidR="00601BFE" w:rsidRPr="00F70BA1" w:rsidRDefault="00601BFE" w:rsidP="00601B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44,000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601BFE" w:rsidRPr="00F70BA1" w14:paraId="256197C2" w14:textId="77777777" w:rsidTr="0039019C">
        <w:trPr>
          <w:cantSplit/>
        </w:trPr>
        <w:tc>
          <w:tcPr>
            <w:tcW w:w="3276" w:type="dxa"/>
          </w:tcPr>
          <w:p w14:paraId="609B87C4" w14:textId="77777777" w:rsidR="00601BFE" w:rsidRPr="00F70BA1" w:rsidRDefault="00601BFE" w:rsidP="00601BFE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</w:tcPr>
          <w:p w14:paraId="49B450EE" w14:textId="77777777" w:rsidR="00601BFE" w:rsidRPr="00F70BA1" w:rsidRDefault="00601BFE" w:rsidP="00601BFE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91956D" w14:textId="77777777" w:rsidR="00601BFE" w:rsidRPr="00F70BA1" w:rsidRDefault="00601BFE" w:rsidP="00601BFE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1E3DB4" w14:textId="77777777" w:rsidR="00601BFE" w:rsidRPr="00F70BA1" w:rsidRDefault="00601BFE" w:rsidP="00601BFE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62" w:type="dxa"/>
          </w:tcPr>
          <w:p w14:paraId="6C320AB0" w14:textId="77777777" w:rsidR="00601BFE" w:rsidRPr="00F70BA1" w:rsidRDefault="00601BFE" w:rsidP="00601BFE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6D0FC25" w14:textId="5A65BEB1" w:rsidR="00601BFE" w:rsidRPr="00F70BA1" w:rsidRDefault="00601BFE" w:rsidP="00601B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65FB2C" w14:textId="5E526777" w:rsidR="00601BFE" w:rsidRPr="00F70BA1" w:rsidRDefault="00601BFE" w:rsidP="00601B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    -</w:t>
            </w:r>
          </w:p>
        </w:tc>
      </w:tr>
    </w:tbl>
    <w:p w14:paraId="2EEE1A55" w14:textId="77777777" w:rsidR="00FF0FF8" w:rsidRPr="00F70BA1" w:rsidRDefault="00FF0FF8" w:rsidP="001C0FC4">
      <w:pPr>
        <w:tabs>
          <w:tab w:val="clear" w:pos="454"/>
          <w:tab w:val="clear" w:pos="680"/>
          <w:tab w:val="left" w:pos="990"/>
        </w:tabs>
        <w:ind w:left="432" w:hanging="4"/>
        <w:jc w:val="thaiDistribute"/>
        <w:rPr>
          <w:rFonts w:ascii="BrowalliaUPC" w:hAnsi="BrowalliaUPC" w:cs="BrowalliaUPC"/>
          <w:sz w:val="16"/>
          <w:szCs w:val="16"/>
        </w:rPr>
      </w:pPr>
    </w:p>
    <w:p w14:paraId="4127B374" w14:textId="5368122D" w:rsidR="006C36AD" w:rsidRPr="00F70BA1" w:rsidRDefault="00BC4FD4" w:rsidP="001C0FC4">
      <w:pPr>
        <w:tabs>
          <w:tab w:val="clear" w:pos="454"/>
          <w:tab w:val="clear" w:pos="680"/>
          <w:tab w:val="left" w:pos="990"/>
        </w:tabs>
        <w:ind w:left="432" w:hanging="4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บริษัทบันทึกค่าเผื่อการด้อยค่าเงินลงทุนในบริษัทอื่นทั้งจำนวน เนื่องจากผู้บริหารพิจารณาว่ามูลค่าที่</w:t>
      </w:r>
      <w:r w:rsidR="00301FAC" w:rsidRPr="00F70BA1">
        <w:rPr>
          <w:rFonts w:ascii="BrowalliaUPC" w:hAnsi="BrowalliaUPC" w:cs="BrowalliaUPC"/>
          <w:sz w:val="28"/>
          <w:szCs w:val="28"/>
          <w:cs/>
        </w:rPr>
        <w:t>คาดว่า</w:t>
      </w:r>
      <w:r w:rsidR="001C0FC4" w:rsidRPr="00F70BA1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>จะได้รับคืนต่ำกว่ามูลค่า</w:t>
      </w:r>
      <w:r w:rsidR="00C053F4" w:rsidRPr="00F70BA1">
        <w:rPr>
          <w:rFonts w:ascii="BrowalliaUPC" w:hAnsi="BrowalliaUPC" w:cs="BrowalliaUPC"/>
          <w:sz w:val="28"/>
          <w:szCs w:val="28"/>
          <w:cs/>
        </w:rPr>
        <w:t>ตาม</w:t>
      </w:r>
      <w:r w:rsidRPr="00F70BA1">
        <w:rPr>
          <w:rFonts w:ascii="BrowalliaUPC" w:hAnsi="BrowalliaUPC" w:cs="BrowalliaUPC"/>
          <w:sz w:val="28"/>
          <w:szCs w:val="28"/>
          <w:cs/>
        </w:rPr>
        <w:t>บัญชีของเงินลงทุน</w:t>
      </w:r>
    </w:p>
    <w:p w14:paraId="5DB30127" w14:textId="77777777" w:rsidR="005C5E5A" w:rsidRPr="00F70BA1" w:rsidRDefault="005C5E5A" w:rsidP="005C5E5A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50" w:hanging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อสังหาริมทรัพย์เพื่อการลงทุน</w:t>
      </w:r>
    </w:p>
    <w:p w14:paraId="37400F15" w14:textId="77777777" w:rsidR="005C5E5A" w:rsidRPr="00F70BA1" w:rsidRDefault="005C5E5A" w:rsidP="005C5E5A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3969"/>
        <w:gridCol w:w="1559"/>
        <w:gridCol w:w="236"/>
        <w:gridCol w:w="1607"/>
        <w:gridCol w:w="236"/>
        <w:gridCol w:w="1465"/>
      </w:tblGrid>
      <w:tr w:rsidR="00475006" w:rsidRPr="00475006" w14:paraId="701966D7" w14:textId="77777777" w:rsidTr="007442F7">
        <w:trPr>
          <w:tblHeader/>
        </w:trPr>
        <w:tc>
          <w:tcPr>
            <w:tcW w:w="3969" w:type="dxa"/>
          </w:tcPr>
          <w:p w14:paraId="2F8F7145" w14:textId="77777777" w:rsidR="005C5E5A" w:rsidRPr="00475006" w:rsidRDefault="005C5E5A" w:rsidP="00330AA1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102" w:type="dxa"/>
            <w:gridSpan w:val="5"/>
            <w:vAlign w:val="bottom"/>
          </w:tcPr>
          <w:p w14:paraId="2CF93956" w14:textId="77777777" w:rsidR="005C5E5A" w:rsidRPr="00475006" w:rsidRDefault="005C5E5A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475006" w:rsidRPr="00475006" w14:paraId="7C64DF98" w14:textId="77777777" w:rsidTr="007442F7">
        <w:trPr>
          <w:tblHeader/>
        </w:trPr>
        <w:tc>
          <w:tcPr>
            <w:tcW w:w="3969" w:type="dxa"/>
          </w:tcPr>
          <w:p w14:paraId="198B34B4" w14:textId="77777777" w:rsidR="005C5E5A" w:rsidRPr="00475006" w:rsidRDefault="005C5E5A" w:rsidP="00330AA1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102" w:type="dxa"/>
            <w:gridSpan w:val="5"/>
            <w:tcBorders>
              <w:bottom w:val="single" w:sz="4" w:space="0" w:color="auto"/>
            </w:tcBorders>
            <w:vAlign w:val="bottom"/>
          </w:tcPr>
          <w:p w14:paraId="0C7194C4" w14:textId="77777777" w:rsidR="005C5E5A" w:rsidRPr="00475006" w:rsidRDefault="005C5E5A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</w:t>
            </w:r>
            <w:r w:rsidRPr="0047500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นเฉพาะ</w:t>
            </w: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>ของบริษัท</w:t>
            </w:r>
          </w:p>
        </w:tc>
      </w:tr>
      <w:tr w:rsidR="00475006" w:rsidRPr="00475006" w14:paraId="0E252070" w14:textId="77777777" w:rsidTr="007442F7">
        <w:trPr>
          <w:tblHeader/>
        </w:trPr>
        <w:tc>
          <w:tcPr>
            <w:tcW w:w="3969" w:type="dxa"/>
          </w:tcPr>
          <w:p w14:paraId="44E2B37E" w14:textId="77777777" w:rsidR="005C5E5A" w:rsidRPr="00475006" w:rsidRDefault="005C5E5A" w:rsidP="00330AA1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CCA8E" w14:textId="77777777" w:rsidR="005C5E5A" w:rsidRPr="00475006" w:rsidRDefault="005C5E5A" w:rsidP="00330AA1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C38500" w14:textId="77777777" w:rsidR="005C5E5A" w:rsidRPr="00475006" w:rsidRDefault="005C5E5A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5303D05" w14:textId="77777777" w:rsidR="001D2664" w:rsidRPr="00475006" w:rsidRDefault="005C5E5A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>อาคารและ</w:t>
            </w:r>
          </w:p>
          <w:p w14:paraId="40D21B8E" w14:textId="501FF614" w:rsidR="005C5E5A" w:rsidRPr="00475006" w:rsidRDefault="005C5E5A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77E629" w14:textId="77777777" w:rsidR="005C5E5A" w:rsidRPr="00475006" w:rsidRDefault="005C5E5A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588FD" w14:textId="77777777" w:rsidR="005C5E5A" w:rsidRPr="00475006" w:rsidRDefault="005C5E5A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</w:tr>
      <w:tr w:rsidR="00475006" w:rsidRPr="00475006" w14:paraId="553E04C4" w14:textId="77777777" w:rsidTr="007442F7">
        <w:trPr>
          <w:cantSplit/>
          <w:trHeight w:val="279"/>
        </w:trPr>
        <w:tc>
          <w:tcPr>
            <w:tcW w:w="3969" w:type="dxa"/>
            <w:hideMark/>
          </w:tcPr>
          <w:p w14:paraId="415A29F3" w14:textId="3D1D2D18" w:rsidR="005C5E5A" w:rsidRPr="00475006" w:rsidRDefault="005C5E5A" w:rsidP="00330AA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B083122" w14:textId="77777777" w:rsidR="005C5E5A" w:rsidRPr="00475006" w:rsidRDefault="005C5E5A" w:rsidP="00330AA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4451C7BC" w14:textId="77777777" w:rsidR="005C5E5A" w:rsidRPr="00475006" w:rsidRDefault="005C5E5A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607" w:type="dxa"/>
          </w:tcPr>
          <w:p w14:paraId="10683DBC" w14:textId="77777777" w:rsidR="005C5E5A" w:rsidRPr="00475006" w:rsidRDefault="005C5E5A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14FEE3" w14:textId="77777777" w:rsidR="005C5E5A" w:rsidRPr="00475006" w:rsidRDefault="005C5E5A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6282F6AC" w14:textId="77777777" w:rsidR="005C5E5A" w:rsidRPr="00475006" w:rsidRDefault="005C5E5A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475006" w:rsidRPr="00475006" w14:paraId="1998C360" w14:textId="77777777" w:rsidTr="007442F7">
        <w:trPr>
          <w:cantSplit/>
        </w:trPr>
        <w:tc>
          <w:tcPr>
            <w:tcW w:w="3969" w:type="dxa"/>
          </w:tcPr>
          <w:p w14:paraId="3EFEB446" w14:textId="2357D141" w:rsidR="001D2664" w:rsidRPr="00475006" w:rsidRDefault="001D2664" w:rsidP="00330AA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</w:tcPr>
          <w:p w14:paraId="4C56AADC" w14:textId="77777777" w:rsidR="001D2664" w:rsidRPr="00475006" w:rsidRDefault="001D2664" w:rsidP="00330AA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3E59410" w14:textId="77777777" w:rsidR="001D2664" w:rsidRPr="00475006" w:rsidRDefault="001D2664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07" w:type="dxa"/>
          </w:tcPr>
          <w:p w14:paraId="096DF0FF" w14:textId="77777777" w:rsidR="001D2664" w:rsidRPr="00475006" w:rsidRDefault="001D2664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C32F8A" w14:textId="77777777" w:rsidR="001D2664" w:rsidRPr="00475006" w:rsidRDefault="001D2664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65" w:type="dxa"/>
          </w:tcPr>
          <w:p w14:paraId="3003B739" w14:textId="77777777" w:rsidR="001D2664" w:rsidRPr="00475006" w:rsidRDefault="001D2664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75006" w:rsidRPr="00475006" w14:paraId="5F49C6D9" w14:textId="77777777" w:rsidTr="007442F7">
        <w:trPr>
          <w:cantSplit/>
        </w:trPr>
        <w:tc>
          <w:tcPr>
            <w:tcW w:w="3969" w:type="dxa"/>
          </w:tcPr>
          <w:p w14:paraId="18BC1122" w14:textId="01EE4799" w:rsidR="00FA626F" w:rsidRPr="00475006" w:rsidRDefault="00FA626F" w:rsidP="00FA626F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01E9F3BC" w14:textId="75A91FE9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0738377C" w14:textId="77777777" w:rsidR="00FA626F" w:rsidRPr="00475006" w:rsidRDefault="00FA626F" w:rsidP="00FA626F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12B54EC4" w14:textId="625089C8" w:rsidR="00FA626F" w:rsidRPr="00475006" w:rsidRDefault="00FA626F" w:rsidP="00FA626F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09B80F2" w14:textId="77777777" w:rsidR="00FA626F" w:rsidRPr="00475006" w:rsidRDefault="00FA626F" w:rsidP="00FA626F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78AEA701" w14:textId="3D8A498B" w:rsidR="00FA626F" w:rsidRPr="00475006" w:rsidRDefault="00FA626F" w:rsidP="00FA626F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475006" w:rsidRPr="00475006" w14:paraId="7E66D77C" w14:textId="77777777" w:rsidTr="007442F7">
        <w:trPr>
          <w:cantSplit/>
        </w:trPr>
        <w:tc>
          <w:tcPr>
            <w:tcW w:w="3969" w:type="dxa"/>
          </w:tcPr>
          <w:p w14:paraId="4F6B5716" w14:textId="18177144" w:rsidR="00B45DD5" w:rsidRPr="00475006" w:rsidRDefault="00B45DD5" w:rsidP="00B45DD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3F8C566" w14:textId="66CE6A4C" w:rsidR="00B45DD5" w:rsidRPr="00475006" w:rsidRDefault="00B45DD5" w:rsidP="007442F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174,392</w:t>
            </w:r>
          </w:p>
        </w:tc>
        <w:tc>
          <w:tcPr>
            <w:tcW w:w="236" w:type="dxa"/>
            <w:vAlign w:val="bottom"/>
          </w:tcPr>
          <w:p w14:paraId="59B9D529" w14:textId="77777777" w:rsidR="00B45DD5" w:rsidRPr="00475006" w:rsidRDefault="00B45DD5" w:rsidP="007442F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49337071" w14:textId="16390D03" w:rsidR="00B45DD5" w:rsidRPr="00475006" w:rsidRDefault="00B45DD5" w:rsidP="007442F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107,156</w:t>
            </w:r>
          </w:p>
        </w:tc>
        <w:tc>
          <w:tcPr>
            <w:tcW w:w="236" w:type="dxa"/>
            <w:vAlign w:val="bottom"/>
          </w:tcPr>
          <w:p w14:paraId="556D8421" w14:textId="77777777" w:rsidR="00B45DD5" w:rsidRPr="00475006" w:rsidRDefault="00B45DD5" w:rsidP="007442F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572C119" w14:textId="40F991AB" w:rsidR="00B45DD5" w:rsidRPr="00475006" w:rsidRDefault="00B45DD5" w:rsidP="007442F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281,548</w:t>
            </w:r>
          </w:p>
        </w:tc>
      </w:tr>
      <w:tr w:rsidR="00475006" w:rsidRPr="00475006" w14:paraId="36401298" w14:textId="77777777" w:rsidTr="007442F7">
        <w:trPr>
          <w:cantSplit/>
        </w:trPr>
        <w:tc>
          <w:tcPr>
            <w:tcW w:w="3969" w:type="dxa"/>
          </w:tcPr>
          <w:p w14:paraId="0948475E" w14:textId="3B484006" w:rsidR="00B45DD5" w:rsidRPr="00475006" w:rsidRDefault="00B45DD5" w:rsidP="00B45DD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4E69EAA" w14:textId="4D731029" w:rsidR="00B45DD5" w:rsidRPr="00475006" w:rsidRDefault="00B45DD5" w:rsidP="007442F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174,392</w:t>
            </w:r>
          </w:p>
        </w:tc>
        <w:tc>
          <w:tcPr>
            <w:tcW w:w="236" w:type="dxa"/>
            <w:vAlign w:val="bottom"/>
          </w:tcPr>
          <w:p w14:paraId="0E61BE78" w14:textId="77777777" w:rsidR="00B45DD5" w:rsidRPr="00475006" w:rsidRDefault="00B45DD5" w:rsidP="007442F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56D4CBD9" w14:textId="25B4EEEE" w:rsidR="00B45DD5" w:rsidRPr="00475006" w:rsidRDefault="00B45DD5" w:rsidP="007442F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107,156</w:t>
            </w:r>
          </w:p>
        </w:tc>
        <w:tc>
          <w:tcPr>
            <w:tcW w:w="236" w:type="dxa"/>
            <w:vAlign w:val="bottom"/>
          </w:tcPr>
          <w:p w14:paraId="3C9D1DE5" w14:textId="77777777" w:rsidR="00B45DD5" w:rsidRPr="00475006" w:rsidRDefault="00B45DD5" w:rsidP="007442F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290C0C4" w14:textId="78578C85" w:rsidR="00B45DD5" w:rsidRPr="00475006" w:rsidRDefault="00B45DD5" w:rsidP="007442F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281,548</w:t>
            </w:r>
          </w:p>
        </w:tc>
      </w:tr>
      <w:tr w:rsidR="00475006" w:rsidRPr="00475006" w14:paraId="42F553A3" w14:textId="77777777" w:rsidTr="007442F7">
        <w:trPr>
          <w:cantSplit/>
        </w:trPr>
        <w:tc>
          <w:tcPr>
            <w:tcW w:w="3969" w:type="dxa"/>
            <w:hideMark/>
          </w:tcPr>
          <w:p w14:paraId="0CEF9FFA" w14:textId="3B3D5BD5" w:rsidR="00615157" w:rsidRPr="00475006" w:rsidRDefault="004B6CF0" w:rsidP="004B6CF0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โอน</w:t>
            </w:r>
            <w:r w:rsidR="005823A0" w:rsidRPr="00475006">
              <w:rPr>
                <w:rFonts w:ascii="BrowalliaUPC" w:hAnsi="BrowalliaUPC" w:cs="BrowalliaUPC" w:hint="cs"/>
                <w:b w:val="0"/>
                <w:bCs w:val="0"/>
                <w:sz w:val="28"/>
                <w:szCs w:val="28"/>
                <w:cs/>
              </w:rPr>
              <w:t>จัด</w:t>
            </w:r>
            <w:r w:rsidRPr="00475006">
              <w:rPr>
                <w:rFonts w:ascii="BrowalliaUPC" w:hAnsi="BrowalliaUPC" w:cs="BrowalliaUPC" w:hint="cs"/>
                <w:b w:val="0"/>
                <w:bCs w:val="0"/>
                <w:sz w:val="28"/>
                <w:szCs w:val="28"/>
                <w:cs/>
              </w:rPr>
              <w:t>ประเภท</w:t>
            </w: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เป็นที่ดิน</w:t>
            </w:r>
            <w:r w:rsidRPr="00475006">
              <w:rPr>
                <w:rFonts w:ascii="BrowalliaUPC" w:hAnsi="BrowalliaUPC" w:cs="BrowalliaUPC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อาคาร และอุปกรณ์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D901E6" w14:textId="53795821" w:rsidR="00615157" w:rsidRPr="00475006" w:rsidRDefault="00615157" w:rsidP="006151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174,392)</w:t>
            </w:r>
          </w:p>
        </w:tc>
        <w:tc>
          <w:tcPr>
            <w:tcW w:w="236" w:type="dxa"/>
            <w:vAlign w:val="bottom"/>
          </w:tcPr>
          <w:p w14:paraId="232ACAB8" w14:textId="77777777" w:rsidR="00615157" w:rsidRPr="00475006" w:rsidRDefault="00615157" w:rsidP="0061515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3BAFB97B" w14:textId="6EAB371D" w:rsidR="00615157" w:rsidRPr="00475006" w:rsidRDefault="00615157" w:rsidP="006151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 (107,156)</w:t>
            </w:r>
          </w:p>
        </w:tc>
        <w:tc>
          <w:tcPr>
            <w:tcW w:w="236" w:type="dxa"/>
            <w:vAlign w:val="bottom"/>
          </w:tcPr>
          <w:p w14:paraId="5F6B65D8" w14:textId="77777777" w:rsidR="00615157" w:rsidRPr="00475006" w:rsidRDefault="00615157" w:rsidP="0061515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EF838" w14:textId="5FB54EA6" w:rsidR="00615157" w:rsidRPr="00475006" w:rsidRDefault="00615157" w:rsidP="006151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(281,548)</w:t>
            </w:r>
          </w:p>
        </w:tc>
      </w:tr>
      <w:tr w:rsidR="00475006" w:rsidRPr="00475006" w14:paraId="3413C8F4" w14:textId="77777777" w:rsidTr="007442F7">
        <w:trPr>
          <w:cantSplit/>
        </w:trPr>
        <w:tc>
          <w:tcPr>
            <w:tcW w:w="3969" w:type="dxa"/>
            <w:hideMark/>
          </w:tcPr>
          <w:p w14:paraId="58965F24" w14:textId="398A44AF" w:rsidR="00615157" w:rsidRPr="00475006" w:rsidRDefault="00615157" w:rsidP="0061515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CDA7F" w14:textId="13A57A04" w:rsidR="00615157" w:rsidRPr="00475006" w:rsidRDefault="00615157" w:rsidP="006151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1CE6FBA0" w14:textId="77777777" w:rsidR="00615157" w:rsidRPr="00475006" w:rsidRDefault="00615157" w:rsidP="0061515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FF985" w14:textId="4E469E54" w:rsidR="00615157" w:rsidRPr="00475006" w:rsidRDefault="00615157" w:rsidP="006151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6B245FB2" w14:textId="77777777" w:rsidR="00615157" w:rsidRPr="00475006" w:rsidRDefault="00615157" w:rsidP="0061515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81D95" w14:textId="0634E32C" w:rsidR="00615157" w:rsidRPr="00475006" w:rsidRDefault="00615157" w:rsidP="006151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475006" w:rsidRPr="00475006" w14:paraId="500D4430" w14:textId="77777777" w:rsidTr="007442F7">
        <w:trPr>
          <w:cantSplit/>
          <w:trHeight w:val="323"/>
        </w:trPr>
        <w:tc>
          <w:tcPr>
            <w:tcW w:w="3969" w:type="dxa"/>
          </w:tcPr>
          <w:p w14:paraId="7610FACD" w14:textId="77777777" w:rsidR="00FA626F" w:rsidRPr="00475006" w:rsidRDefault="00FA626F" w:rsidP="00FA626F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472733A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6"/>
                <w:szCs w:val="1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35BB2926" w14:textId="77777777" w:rsidR="00FA626F" w:rsidRPr="00475006" w:rsidRDefault="00FA626F" w:rsidP="00FA626F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16"/>
                <w:szCs w:val="16"/>
                <w:u w:val="single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68266FAB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596DD4C" w14:textId="77777777" w:rsidR="00FA626F" w:rsidRPr="00475006" w:rsidRDefault="00FA626F" w:rsidP="00FA626F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16"/>
                <w:szCs w:val="16"/>
                <w:u w:val="single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7B46ED9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</w:tr>
      <w:tr w:rsidR="00475006" w:rsidRPr="00475006" w14:paraId="2E492F83" w14:textId="77777777" w:rsidTr="007442F7">
        <w:trPr>
          <w:cantSplit/>
        </w:trPr>
        <w:tc>
          <w:tcPr>
            <w:tcW w:w="3969" w:type="dxa"/>
          </w:tcPr>
          <w:p w14:paraId="5F266311" w14:textId="167AA060" w:rsidR="00FA626F" w:rsidRPr="00475006" w:rsidRDefault="00FA626F" w:rsidP="00FA626F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vAlign w:val="bottom"/>
          </w:tcPr>
          <w:p w14:paraId="5EB371FE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5290FEA" w14:textId="77777777" w:rsidR="00FA626F" w:rsidRPr="00475006" w:rsidRDefault="00FA626F" w:rsidP="00FA626F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33545A67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61CE574" w14:textId="77777777" w:rsidR="00FA626F" w:rsidRPr="00475006" w:rsidRDefault="00FA626F" w:rsidP="00FA626F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D9B6A48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75006" w:rsidRPr="00475006" w14:paraId="4FA74ECF" w14:textId="77777777" w:rsidTr="007442F7">
        <w:trPr>
          <w:cantSplit/>
        </w:trPr>
        <w:tc>
          <w:tcPr>
            <w:tcW w:w="3969" w:type="dxa"/>
          </w:tcPr>
          <w:p w14:paraId="5CCD11C0" w14:textId="3C4A267B" w:rsidR="00615157" w:rsidRPr="00475006" w:rsidRDefault="00615157" w:rsidP="0061515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422EDBCD" w14:textId="20B07EE9" w:rsidR="00615157" w:rsidRPr="00475006" w:rsidRDefault="00615157" w:rsidP="006151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1AB31447" w14:textId="77777777" w:rsidR="00615157" w:rsidRPr="00475006" w:rsidRDefault="00615157" w:rsidP="0061515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631DA23C" w14:textId="2E01767B" w:rsidR="00615157" w:rsidRPr="00475006" w:rsidRDefault="00615157" w:rsidP="006151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02E5CBB7" w14:textId="77777777" w:rsidR="00615157" w:rsidRPr="00475006" w:rsidRDefault="00615157" w:rsidP="0061515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4C4DEE2" w14:textId="092B0B41" w:rsidR="00615157" w:rsidRPr="00475006" w:rsidRDefault="00615157" w:rsidP="006151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475006" w:rsidRPr="00475006" w14:paraId="43CE520F" w14:textId="77777777" w:rsidTr="007442F7">
        <w:trPr>
          <w:cantSplit/>
        </w:trPr>
        <w:tc>
          <w:tcPr>
            <w:tcW w:w="3969" w:type="dxa"/>
          </w:tcPr>
          <w:p w14:paraId="4E91A42B" w14:textId="3882F60E" w:rsidR="00615157" w:rsidRPr="00475006" w:rsidRDefault="00615157" w:rsidP="0061515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453D2CC" w14:textId="5E79527B" w:rsidR="00615157" w:rsidRPr="00475006" w:rsidRDefault="00615157" w:rsidP="006151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ECAB965" w14:textId="77777777" w:rsidR="00615157" w:rsidRPr="00475006" w:rsidRDefault="00615157" w:rsidP="0061515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22373701" w14:textId="5E92747F" w:rsidR="00615157" w:rsidRPr="00475006" w:rsidRDefault="00615157" w:rsidP="006151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4,036</w:t>
            </w:r>
          </w:p>
        </w:tc>
        <w:tc>
          <w:tcPr>
            <w:tcW w:w="236" w:type="dxa"/>
            <w:vAlign w:val="bottom"/>
          </w:tcPr>
          <w:p w14:paraId="3B45D6A3" w14:textId="77777777" w:rsidR="00615157" w:rsidRPr="00475006" w:rsidRDefault="00615157" w:rsidP="00615157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80AAD" w14:textId="09265A29" w:rsidR="00615157" w:rsidRPr="00475006" w:rsidRDefault="00615157" w:rsidP="0061515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4,036</w:t>
            </w:r>
          </w:p>
        </w:tc>
      </w:tr>
      <w:tr w:rsidR="00475006" w:rsidRPr="00475006" w14:paraId="76A57FA8" w14:textId="77777777" w:rsidTr="007442F7">
        <w:trPr>
          <w:cantSplit/>
        </w:trPr>
        <w:tc>
          <w:tcPr>
            <w:tcW w:w="3969" w:type="dxa"/>
          </w:tcPr>
          <w:p w14:paraId="7A30E618" w14:textId="5FD83D4C" w:rsidR="00FA626F" w:rsidRPr="00475006" w:rsidRDefault="00615157" w:rsidP="00FA626F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F81829" w14:textId="0CAF46E6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8C3B709" w14:textId="77777777" w:rsidR="00FA626F" w:rsidRPr="00475006" w:rsidRDefault="00FA626F" w:rsidP="00FA626F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57519B73" w14:textId="22BC00B8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4,036</w:t>
            </w:r>
          </w:p>
        </w:tc>
        <w:tc>
          <w:tcPr>
            <w:tcW w:w="236" w:type="dxa"/>
            <w:vAlign w:val="bottom"/>
          </w:tcPr>
          <w:p w14:paraId="70C57A0B" w14:textId="77777777" w:rsidR="00FA626F" w:rsidRPr="00475006" w:rsidRDefault="00FA626F" w:rsidP="00FA626F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7EE15" w14:textId="62335473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4,036</w:t>
            </w:r>
          </w:p>
        </w:tc>
      </w:tr>
      <w:tr w:rsidR="00475006" w:rsidRPr="00475006" w14:paraId="0BE2CB4B" w14:textId="77777777" w:rsidTr="007442F7">
        <w:trPr>
          <w:cantSplit/>
        </w:trPr>
        <w:tc>
          <w:tcPr>
            <w:tcW w:w="3969" w:type="dxa"/>
          </w:tcPr>
          <w:p w14:paraId="68483EA2" w14:textId="393A6B97" w:rsidR="00F27516" w:rsidRPr="00475006" w:rsidRDefault="00F27516" w:rsidP="00F27516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vAlign w:val="bottom"/>
          </w:tcPr>
          <w:p w14:paraId="3697CC9B" w14:textId="58448EAF" w:rsidR="00F27516" w:rsidRPr="00475006" w:rsidRDefault="00F27516" w:rsidP="00F2751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8912488" w14:textId="77777777" w:rsidR="00F27516" w:rsidRPr="00475006" w:rsidRDefault="00F27516" w:rsidP="00F27516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73336785" w14:textId="1BA9D161" w:rsidR="00F27516" w:rsidRPr="00475006" w:rsidRDefault="00F27516" w:rsidP="00F2751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="00462B25"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,35</w:t>
            </w:r>
            <w:r w:rsidR="003F7F5E"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  <w:vAlign w:val="bottom"/>
          </w:tcPr>
          <w:p w14:paraId="16174BBC" w14:textId="77777777" w:rsidR="00F27516" w:rsidRPr="00475006" w:rsidRDefault="00F27516" w:rsidP="00F27516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6C12CDD" w14:textId="1A91D0C4" w:rsidR="00F27516" w:rsidRPr="00475006" w:rsidRDefault="00F27516" w:rsidP="00F2751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5,</w:t>
            </w:r>
            <w:r w:rsidR="00462B25"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358</w:t>
            </w:r>
          </w:p>
        </w:tc>
      </w:tr>
      <w:tr w:rsidR="00475006" w:rsidRPr="00475006" w14:paraId="458DC813" w14:textId="77777777" w:rsidTr="007442F7">
        <w:trPr>
          <w:cantSplit/>
          <w:trHeight w:val="310"/>
        </w:trPr>
        <w:tc>
          <w:tcPr>
            <w:tcW w:w="3969" w:type="dxa"/>
            <w:hideMark/>
          </w:tcPr>
          <w:p w14:paraId="224E44B3" w14:textId="68D8C950" w:rsidR="00F27516" w:rsidRPr="00475006" w:rsidRDefault="004B6CF0" w:rsidP="004B6CF0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โอน</w:t>
            </w:r>
            <w:r w:rsidR="005823A0" w:rsidRPr="00475006">
              <w:rPr>
                <w:rFonts w:ascii="BrowalliaUPC" w:hAnsi="BrowalliaUPC" w:cs="BrowalliaUPC" w:hint="cs"/>
                <w:b w:val="0"/>
                <w:bCs w:val="0"/>
                <w:sz w:val="28"/>
                <w:szCs w:val="28"/>
                <w:cs/>
              </w:rPr>
              <w:t>จัด</w:t>
            </w:r>
            <w:r w:rsidRPr="00475006">
              <w:rPr>
                <w:rFonts w:ascii="BrowalliaUPC" w:hAnsi="BrowalliaUPC" w:cs="BrowalliaUPC" w:hint="cs"/>
                <w:b w:val="0"/>
                <w:bCs w:val="0"/>
                <w:sz w:val="28"/>
                <w:szCs w:val="28"/>
                <w:cs/>
              </w:rPr>
              <w:t>ประเภท</w:t>
            </w: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เป็นที่ดิน</w:t>
            </w:r>
            <w:r w:rsidRPr="00475006">
              <w:rPr>
                <w:rFonts w:ascii="BrowalliaUPC" w:hAnsi="BrowalliaUPC" w:cs="BrowalliaUPC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อาคาร และอุปกรณ์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FAE504F" w14:textId="5922B46D" w:rsidR="00F27516" w:rsidRPr="00475006" w:rsidRDefault="00F27516" w:rsidP="00F2751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D4BB2E7" w14:textId="77777777" w:rsidR="00F27516" w:rsidRPr="00475006" w:rsidRDefault="00F27516" w:rsidP="00F27516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6C1B1757" w14:textId="161E18CB" w:rsidR="00F27516" w:rsidRPr="00475006" w:rsidRDefault="00E0731E" w:rsidP="00F2751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="00F27516"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9,</w:t>
            </w:r>
            <w:r w:rsidR="003F7F5E"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394</w:t>
            </w:r>
            <w:r w:rsidR="00F27516"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665B531F" w14:textId="77777777" w:rsidR="00F27516" w:rsidRPr="00475006" w:rsidRDefault="00F27516" w:rsidP="00F27516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0C977" w14:textId="53B5D8CC" w:rsidR="00F27516" w:rsidRPr="00475006" w:rsidRDefault="00F27516" w:rsidP="00F2751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(9,</w:t>
            </w:r>
            <w:r w:rsidR="00BA760E"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394</w:t>
            </w: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475006" w:rsidRPr="00475006" w14:paraId="7DB68642" w14:textId="77777777" w:rsidTr="007442F7">
        <w:trPr>
          <w:cantSplit/>
          <w:trHeight w:val="310"/>
        </w:trPr>
        <w:tc>
          <w:tcPr>
            <w:tcW w:w="3969" w:type="dxa"/>
          </w:tcPr>
          <w:p w14:paraId="22921EC4" w14:textId="5371E069" w:rsidR="00F27516" w:rsidRPr="00475006" w:rsidRDefault="00F27516" w:rsidP="00F27516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31945" w14:textId="61C12DA0" w:rsidR="00F27516" w:rsidRPr="00475006" w:rsidRDefault="00F27516" w:rsidP="00F2751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23DD64A1" w14:textId="77777777" w:rsidR="00F27516" w:rsidRPr="00475006" w:rsidRDefault="00F27516" w:rsidP="00F27516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A31ED" w14:textId="4B00397A" w:rsidR="00F27516" w:rsidRPr="00475006" w:rsidRDefault="00F27516" w:rsidP="00F2751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280A4F34" w14:textId="77777777" w:rsidR="00F27516" w:rsidRPr="00475006" w:rsidRDefault="00F27516" w:rsidP="00F27516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D4C58" w14:textId="0C032923" w:rsidR="00F27516" w:rsidRPr="00475006" w:rsidRDefault="00F27516" w:rsidP="00F2751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475006" w:rsidRPr="00475006" w14:paraId="7D7ADB59" w14:textId="77777777" w:rsidTr="007442F7">
        <w:trPr>
          <w:cantSplit/>
          <w:trHeight w:val="310"/>
        </w:trPr>
        <w:tc>
          <w:tcPr>
            <w:tcW w:w="3969" w:type="dxa"/>
          </w:tcPr>
          <w:p w14:paraId="6B4165AE" w14:textId="77777777" w:rsidR="00FA626F" w:rsidRPr="00475006" w:rsidRDefault="00FA626F" w:rsidP="00FA626F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6E6A9D0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0"/>
                <w:szCs w:val="1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A0D7618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1782EEB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0"/>
                <w:szCs w:val="1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AACA9B0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10"/>
                <w:szCs w:val="10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5CF6A73E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0"/>
                <w:szCs w:val="10"/>
                <w:lang w:val="en-GB"/>
              </w:rPr>
            </w:pPr>
          </w:p>
        </w:tc>
      </w:tr>
      <w:tr w:rsidR="00475006" w:rsidRPr="00475006" w14:paraId="2306A431" w14:textId="77777777" w:rsidTr="007442F7">
        <w:trPr>
          <w:cantSplit/>
        </w:trPr>
        <w:tc>
          <w:tcPr>
            <w:tcW w:w="3969" w:type="dxa"/>
          </w:tcPr>
          <w:p w14:paraId="3FA7B866" w14:textId="4115F95E" w:rsidR="00FA626F" w:rsidRPr="00475006" w:rsidRDefault="00FA626F" w:rsidP="00FA626F">
            <w:pPr>
              <w:pStyle w:val="Heading6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ค่าเผื่อการด้อยค่าของ</w:t>
            </w:r>
          </w:p>
          <w:p w14:paraId="6D3DDFC3" w14:textId="2059F188" w:rsidR="00FA626F" w:rsidRPr="00475006" w:rsidRDefault="00FA626F" w:rsidP="00FA626F">
            <w:pPr>
              <w:pStyle w:val="Heading6"/>
              <w:ind w:left="27" w:firstLine="142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  <w:vAlign w:val="bottom"/>
          </w:tcPr>
          <w:p w14:paraId="79BE348C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0F2D0AE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4E3C5364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B57F54C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786A59DE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75006" w:rsidRPr="00475006" w14:paraId="77270373" w14:textId="77777777" w:rsidTr="007442F7">
        <w:trPr>
          <w:cantSplit/>
        </w:trPr>
        <w:tc>
          <w:tcPr>
            <w:tcW w:w="3969" w:type="dxa"/>
          </w:tcPr>
          <w:p w14:paraId="170D70D6" w14:textId="3B7AAA6C" w:rsidR="00104F62" w:rsidRPr="00475006" w:rsidRDefault="00104F62" w:rsidP="00104F62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>1</w:t>
            </w: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 มกราคม </w:t>
            </w: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79AE8B52" w14:textId="21AA4C61" w:rsidR="00104F62" w:rsidRPr="00475006" w:rsidRDefault="00104F62" w:rsidP="00104F6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823B0DE" w14:textId="77777777" w:rsidR="00104F62" w:rsidRPr="00475006" w:rsidRDefault="00104F62" w:rsidP="00104F62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4C44F3AA" w14:textId="5C732E64" w:rsidR="00104F62" w:rsidRPr="00475006" w:rsidRDefault="00104F62" w:rsidP="00104F6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0C449162" w14:textId="77777777" w:rsidR="00104F62" w:rsidRPr="00475006" w:rsidRDefault="00104F62" w:rsidP="00104F62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3D8A2129" w14:textId="0A783B58" w:rsidR="00104F62" w:rsidRPr="00475006" w:rsidRDefault="00104F62" w:rsidP="00104F6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475006" w:rsidRPr="00475006" w14:paraId="08C19ED3" w14:textId="77777777" w:rsidTr="007442F7">
        <w:trPr>
          <w:cantSplit/>
        </w:trPr>
        <w:tc>
          <w:tcPr>
            <w:tcW w:w="3969" w:type="dxa"/>
          </w:tcPr>
          <w:p w14:paraId="40B03D5B" w14:textId="7AADC353" w:rsidR="00104F62" w:rsidRPr="00475006" w:rsidRDefault="00104F62" w:rsidP="00104F62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42E9EC8" w14:textId="4695B65B" w:rsidR="00104F62" w:rsidRPr="00475006" w:rsidRDefault="00104F62" w:rsidP="00104F6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B8E2683" w14:textId="77777777" w:rsidR="00104F62" w:rsidRPr="00475006" w:rsidRDefault="00104F62" w:rsidP="00104F62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276850D9" w14:textId="748679E4" w:rsidR="00104F62" w:rsidRPr="00475006" w:rsidRDefault="00104F62" w:rsidP="00104F6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24,379</w:t>
            </w:r>
          </w:p>
        </w:tc>
        <w:tc>
          <w:tcPr>
            <w:tcW w:w="236" w:type="dxa"/>
            <w:vAlign w:val="bottom"/>
          </w:tcPr>
          <w:p w14:paraId="67F265D4" w14:textId="77777777" w:rsidR="00104F62" w:rsidRPr="00475006" w:rsidRDefault="00104F62" w:rsidP="00104F62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9395D6A" w14:textId="215DDC68" w:rsidR="00104F62" w:rsidRPr="00475006" w:rsidRDefault="00104F62" w:rsidP="00104F6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24,379</w:t>
            </w:r>
          </w:p>
        </w:tc>
      </w:tr>
      <w:tr w:rsidR="00475006" w:rsidRPr="00475006" w14:paraId="1EEB5387" w14:textId="77777777" w:rsidTr="007442F7">
        <w:trPr>
          <w:cantSplit/>
        </w:trPr>
        <w:tc>
          <w:tcPr>
            <w:tcW w:w="3969" w:type="dxa"/>
          </w:tcPr>
          <w:p w14:paraId="6E0504EC" w14:textId="198FA1C2" w:rsidR="00104F62" w:rsidRPr="00475006" w:rsidRDefault="00104F62" w:rsidP="00104F62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>31</w:t>
            </w: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19AC50C" w14:textId="69C6AE12" w:rsidR="00104F62" w:rsidRPr="00475006" w:rsidRDefault="00104F62" w:rsidP="00104F6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9864C2E" w14:textId="77777777" w:rsidR="00104F62" w:rsidRPr="00475006" w:rsidRDefault="00104F62" w:rsidP="00104F62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70254CFC" w14:textId="7E53DA86" w:rsidR="00104F62" w:rsidRPr="00475006" w:rsidRDefault="00104F62" w:rsidP="00104F6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24,37</w:t>
            </w:r>
            <w:r w:rsidR="00826A46"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9</w:t>
            </w:r>
          </w:p>
        </w:tc>
        <w:tc>
          <w:tcPr>
            <w:tcW w:w="236" w:type="dxa"/>
            <w:vAlign w:val="bottom"/>
          </w:tcPr>
          <w:p w14:paraId="62075C4D" w14:textId="77777777" w:rsidR="00104F62" w:rsidRPr="00475006" w:rsidRDefault="00104F62" w:rsidP="00104F62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F6CE072" w14:textId="28DD49B7" w:rsidR="00104F62" w:rsidRPr="00475006" w:rsidRDefault="00104F62" w:rsidP="00104F6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24,379</w:t>
            </w:r>
          </w:p>
        </w:tc>
      </w:tr>
      <w:tr w:rsidR="00475006" w:rsidRPr="00475006" w14:paraId="53B9B0D2" w14:textId="77777777" w:rsidTr="007442F7">
        <w:trPr>
          <w:cantSplit/>
        </w:trPr>
        <w:tc>
          <w:tcPr>
            <w:tcW w:w="3969" w:type="dxa"/>
          </w:tcPr>
          <w:p w14:paraId="4F92E91E" w14:textId="577E1F22" w:rsidR="00104F62" w:rsidRPr="00475006" w:rsidRDefault="00104F62" w:rsidP="00104F62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โอน</w:t>
            </w:r>
            <w:r w:rsidR="005823A0" w:rsidRPr="00475006">
              <w:rPr>
                <w:rFonts w:ascii="BrowalliaUPC" w:hAnsi="BrowalliaUPC" w:cs="BrowalliaUPC" w:hint="cs"/>
                <w:b w:val="0"/>
                <w:bCs w:val="0"/>
                <w:sz w:val="28"/>
                <w:szCs w:val="28"/>
                <w:cs/>
              </w:rPr>
              <w:t>จัด</w:t>
            </w:r>
            <w:r w:rsidR="00275D53" w:rsidRPr="00475006">
              <w:rPr>
                <w:rFonts w:ascii="BrowalliaUPC" w:hAnsi="BrowalliaUPC" w:cs="BrowalliaUPC" w:hint="cs"/>
                <w:b w:val="0"/>
                <w:bCs w:val="0"/>
                <w:sz w:val="28"/>
                <w:szCs w:val="28"/>
                <w:cs/>
              </w:rPr>
              <w:t>ประเภท</w:t>
            </w: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เป็นที่ดิน อาคาร และอุปกรณ์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0616B0" w14:textId="14EBC584" w:rsidR="00104F62" w:rsidRPr="00475006" w:rsidRDefault="00104F62" w:rsidP="00104F6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EA14244" w14:textId="77777777" w:rsidR="00104F62" w:rsidRPr="00475006" w:rsidRDefault="00104F62" w:rsidP="00104F62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1B780CDD" w14:textId="57B7DEAD" w:rsidR="00104F62" w:rsidRPr="00475006" w:rsidRDefault="00826A46" w:rsidP="00104F6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="00104F62"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24,379</w:t>
            </w: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67922BD0" w14:textId="77777777" w:rsidR="00104F62" w:rsidRPr="00475006" w:rsidRDefault="00104F62" w:rsidP="00104F62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DA7A6DF" w14:textId="36EBEFDC" w:rsidR="00104F62" w:rsidRPr="00475006" w:rsidRDefault="00826A46" w:rsidP="00104F6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="00104F62"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24,379</w:t>
            </w: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475006" w:rsidRPr="00475006" w14:paraId="3C572F04" w14:textId="77777777" w:rsidTr="007442F7">
        <w:trPr>
          <w:cantSplit/>
        </w:trPr>
        <w:tc>
          <w:tcPr>
            <w:tcW w:w="3969" w:type="dxa"/>
          </w:tcPr>
          <w:p w14:paraId="4055124E" w14:textId="05587020" w:rsidR="00104F62" w:rsidRPr="00475006" w:rsidRDefault="00104F62" w:rsidP="00104F62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31 </w:t>
            </w: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475006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C0A49" w14:textId="67A9189E" w:rsidR="00104F62" w:rsidRPr="00475006" w:rsidRDefault="00104F62" w:rsidP="00104F6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5136517" w14:textId="77777777" w:rsidR="00104F62" w:rsidRPr="00475006" w:rsidRDefault="00104F62" w:rsidP="00104F62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A03A3" w14:textId="5D225B56" w:rsidR="00104F62" w:rsidRPr="00475006" w:rsidRDefault="00104F62" w:rsidP="00104F6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50A6DB7" w14:textId="77777777" w:rsidR="00104F62" w:rsidRPr="00475006" w:rsidRDefault="00104F62" w:rsidP="00104F62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FD5BB" w14:textId="0A16C857" w:rsidR="00104F62" w:rsidRPr="00475006" w:rsidRDefault="00104F62" w:rsidP="00104F6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475006" w:rsidRPr="00475006" w14:paraId="3BAEC6B3" w14:textId="77777777" w:rsidTr="007442F7">
        <w:trPr>
          <w:cantSplit/>
        </w:trPr>
        <w:tc>
          <w:tcPr>
            <w:tcW w:w="3969" w:type="dxa"/>
          </w:tcPr>
          <w:p w14:paraId="026F385B" w14:textId="77777777" w:rsidR="00FA626F" w:rsidRPr="00475006" w:rsidRDefault="00FA626F" w:rsidP="00FA626F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FD1BC9E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C3DF722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603E95F6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C0BEA90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50327B3E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75006" w:rsidRPr="00475006" w14:paraId="733A9C13" w14:textId="77777777" w:rsidTr="007442F7">
        <w:trPr>
          <w:cantSplit/>
        </w:trPr>
        <w:tc>
          <w:tcPr>
            <w:tcW w:w="3969" w:type="dxa"/>
          </w:tcPr>
          <w:p w14:paraId="3ED78806" w14:textId="3A18A7C8" w:rsidR="00FA626F" w:rsidRPr="00475006" w:rsidRDefault="00FA626F" w:rsidP="00FA626F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vAlign w:val="bottom"/>
          </w:tcPr>
          <w:p w14:paraId="6D8A2ADD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89B5492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2A0861A5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E96D368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B38F5CE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75006" w:rsidRPr="00475006" w14:paraId="2EA7A262" w14:textId="77777777" w:rsidTr="007442F7">
        <w:trPr>
          <w:cantSplit/>
        </w:trPr>
        <w:tc>
          <w:tcPr>
            <w:tcW w:w="3969" w:type="dxa"/>
          </w:tcPr>
          <w:p w14:paraId="6C8A18E7" w14:textId="4C761A2E" w:rsidR="00FF6E9A" w:rsidRPr="00475006" w:rsidRDefault="00FF6E9A" w:rsidP="00FF6E9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bottom"/>
          </w:tcPr>
          <w:p w14:paraId="08EA5513" w14:textId="6B5B1F94" w:rsidR="00FF6E9A" w:rsidRPr="00475006" w:rsidRDefault="00FF6E9A" w:rsidP="00FF6E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174,392</w:t>
            </w:r>
          </w:p>
        </w:tc>
        <w:tc>
          <w:tcPr>
            <w:tcW w:w="236" w:type="dxa"/>
            <w:vAlign w:val="bottom"/>
          </w:tcPr>
          <w:p w14:paraId="20CE76D2" w14:textId="77777777" w:rsidR="00FF6E9A" w:rsidRPr="00475006" w:rsidRDefault="00FF6E9A" w:rsidP="00FF6E9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tcBorders>
              <w:bottom w:val="single" w:sz="12" w:space="0" w:color="auto"/>
            </w:tcBorders>
            <w:vAlign w:val="bottom"/>
          </w:tcPr>
          <w:p w14:paraId="2BB1239E" w14:textId="34324FF9" w:rsidR="00FF6E9A" w:rsidRPr="00475006" w:rsidRDefault="00832ED0" w:rsidP="00FF6E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</w:rPr>
              <w:t>78,741</w:t>
            </w:r>
          </w:p>
        </w:tc>
        <w:tc>
          <w:tcPr>
            <w:tcW w:w="236" w:type="dxa"/>
            <w:vAlign w:val="bottom"/>
          </w:tcPr>
          <w:p w14:paraId="45B02942" w14:textId="77777777" w:rsidR="00FF6E9A" w:rsidRPr="00475006" w:rsidRDefault="00FF6E9A" w:rsidP="00FF6E9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tcBorders>
              <w:bottom w:val="single" w:sz="12" w:space="0" w:color="auto"/>
            </w:tcBorders>
            <w:vAlign w:val="bottom"/>
          </w:tcPr>
          <w:p w14:paraId="122BA00C" w14:textId="45BC8AFF" w:rsidR="00FF6E9A" w:rsidRPr="00475006" w:rsidRDefault="002A0055" w:rsidP="00FF6E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253,133</w:t>
            </w:r>
          </w:p>
        </w:tc>
      </w:tr>
      <w:tr w:rsidR="00475006" w:rsidRPr="00475006" w14:paraId="0B7D09D6" w14:textId="77777777" w:rsidTr="007442F7">
        <w:trPr>
          <w:cantSplit/>
        </w:trPr>
        <w:tc>
          <w:tcPr>
            <w:tcW w:w="3969" w:type="dxa"/>
            <w:hideMark/>
          </w:tcPr>
          <w:p w14:paraId="50D5C018" w14:textId="66424DB0" w:rsidR="00FA626F" w:rsidRPr="00475006" w:rsidRDefault="00FA626F" w:rsidP="00FA626F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75006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33373FD2" w14:textId="7CAE3370" w:rsidR="00FA626F" w:rsidRPr="00475006" w:rsidRDefault="002F25FB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99832BA" w14:textId="77777777" w:rsidR="00FA626F" w:rsidRPr="00475006" w:rsidRDefault="00FA626F" w:rsidP="00FA626F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0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EDF08CD" w14:textId="56048678" w:rsidR="00FA626F" w:rsidRPr="00475006" w:rsidRDefault="00B53B46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D616449" w14:textId="77777777" w:rsidR="00FA626F" w:rsidRPr="00475006" w:rsidRDefault="00FA626F" w:rsidP="00FA626F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C5106C2" w14:textId="6D2D388B" w:rsidR="00FA626F" w:rsidRPr="00475006" w:rsidRDefault="002A0055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475006" w:rsidRPr="00475006" w14:paraId="74A023DB" w14:textId="77777777" w:rsidTr="007442F7">
        <w:trPr>
          <w:cantSplit/>
          <w:trHeight w:val="243"/>
        </w:trPr>
        <w:tc>
          <w:tcPr>
            <w:tcW w:w="3969" w:type="dxa"/>
          </w:tcPr>
          <w:p w14:paraId="56EF038C" w14:textId="77777777" w:rsidR="00FA626F" w:rsidRPr="00475006" w:rsidRDefault="00FA626F" w:rsidP="00FA626F">
            <w:pPr>
              <w:spacing w:line="240" w:lineRule="auto"/>
              <w:rPr>
                <w:rFonts w:ascii="BrowalliaUPC" w:hAnsi="BrowalliaUPC" w:cs="BrowalliaUPC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vAlign w:val="bottom"/>
          </w:tcPr>
          <w:p w14:paraId="2A680387" w14:textId="77777777" w:rsidR="00FA626F" w:rsidRPr="00475006" w:rsidRDefault="00FA626F" w:rsidP="00FA626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"/>
                <w:szCs w:val="2"/>
                <w:u w:val="double"/>
              </w:rPr>
            </w:pPr>
          </w:p>
        </w:tc>
        <w:tc>
          <w:tcPr>
            <w:tcW w:w="236" w:type="dxa"/>
            <w:vAlign w:val="bottom"/>
          </w:tcPr>
          <w:p w14:paraId="735C1A92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"/>
                <w:szCs w:val="2"/>
                <w:u w:val="double"/>
              </w:rPr>
            </w:pPr>
          </w:p>
        </w:tc>
        <w:tc>
          <w:tcPr>
            <w:tcW w:w="1607" w:type="dxa"/>
            <w:tcBorders>
              <w:top w:val="single" w:sz="12" w:space="0" w:color="auto"/>
            </w:tcBorders>
            <w:vAlign w:val="bottom"/>
          </w:tcPr>
          <w:p w14:paraId="2F744CA6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"/>
                <w:szCs w:val="2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BAD4EA7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"/>
                <w:szCs w:val="2"/>
                <w:u w:val="double"/>
              </w:rPr>
            </w:pPr>
          </w:p>
        </w:tc>
        <w:tc>
          <w:tcPr>
            <w:tcW w:w="1465" w:type="dxa"/>
            <w:tcBorders>
              <w:top w:val="single" w:sz="12" w:space="0" w:color="auto"/>
            </w:tcBorders>
            <w:vAlign w:val="bottom"/>
          </w:tcPr>
          <w:p w14:paraId="62AF280B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"/>
                <w:szCs w:val="2"/>
                <w:u w:val="double"/>
              </w:rPr>
            </w:pPr>
          </w:p>
        </w:tc>
      </w:tr>
      <w:tr w:rsidR="00475006" w:rsidRPr="00475006" w14:paraId="15A8E718" w14:textId="77777777" w:rsidTr="007442F7">
        <w:trPr>
          <w:cantSplit/>
        </w:trPr>
        <w:tc>
          <w:tcPr>
            <w:tcW w:w="3969" w:type="dxa"/>
            <w:hideMark/>
          </w:tcPr>
          <w:p w14:paraId="3E8C7E0C" w14:textId="06C7CF7E" w:rsidR="00FA626F" w:rsidRPr="00475006" w:rsidRDefault="00FA626F" w:rsidP="00FA626F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475006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</w:t>
            </w:r>
            <w:r w:rsidR="006D2D7B" w:rsidRPr="00475006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2ECC6502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4BBE9D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607" w:type="dxa"/>
            <w:vAlign w:val="bottom"/>
          </w:tcPr>
          <w:p w14:paraId="5EDC7269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A1E1D35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65" w:type="dxa"/>
            <w:vAlign w:val="bottom"/>
          </w:tcPr>
          <w:p w14:paraId="005345C9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</w:tr>
      <w:tr w:rsidR="00475006" w:rsidRPr="00475006" w14:paraId="0CC63A22" w14:textId="77777777" w:rsidTr="007442F7">
        <w:trPr>
          <w:cantSplit/>
        </w:trPr>
        <w:tc>
          <w:tcPr>
            <w:tcW w:w="3969" w:type="dxa"/>
          </w:tcPr>
          <w:p w14:paraId="440B4446" w14:textId="7A2DD89D" w:rsidR="006D2D7B" w:rsidRPr="00475006" w:rsidRDefault="006D2D7B" w:rsidP="00FA626F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7F470F3D" w14:textId="77777777" w:rsidR="006D2D7B" w:rsidRPr="00475006" w:rsidRDefault="006D2D7B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2080E2" w14:textId="77777777" w:rsidR="006D2D7B" w:rsidRPr="00475006" w:rsidRDefault="006D2D7B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607" w:type="dxa"/>
            <w:vAlign w:val="bottom"/>
          </w:tcPr>
          <w:p w14:paraId="4DFD4354" w14:textId="77777777" w:rsidR="006D2D7B" w:rsidRPr="00475006" w:rsidRDefault="006D2D7B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80CD692" w14:textId="77777777" w:rsidR="006D2D7B" w:rsidRPr="00475006" w:rsidRDefault="006D2D7B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65" w:type="dxa"/>
            <w:tcBorders>
              <w:bottom w:val="single" w:sz="12" w:space="0" w:color="auto"/>
            </w:tcBorders>
            <w:vAlign w:val="bottom"/>
          </w:tcPr>
          <w:p w14:paraId="6F90457A" w14:textId="162D06C3" w:rsidR="006D2D7B" w:rsidRPr="00475006" w:rsidRDefault="006D2D7B" w:rsidP="006D2D7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lang w:val="en-GB"/>
              </w:rPr>
              <w:t>4,036</w:t>
            </w:r>
          </w:p>
        </w:tc>
      </w:tr>
      <w:tr w:rsidR="00475006" w:rsidRPr="00475006" w14:paraId="191BC462" w14:textId="77777777" w:rsidTr="007442F7">
        <w:trPr>
          <w:cantSplit/>
        </w:trPr>
        <w:tc>
          <w:tcPr>
            <w:tcW w:w="3969" w:type="dxa"/>
          </w:tcPr>
          <w:p w14:paraId="566D44A2" w14:textId="77777777" w:rsidR="006D2D7B" w:rsidRPr="00475006" w:rsidRDefault="006D2D7B" w:rsidP="00FA626F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8EEDC69" w14:textId="77777777" w:rsidR="006D2D7B" w:rsidRPr="00475006" w:rsidRDefault="006D2D7B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8A6EA7" w14:textId="77777777" w:rsidR="006D2D7B" w:rsidRPr="00475006" w:rsidRDefault="006D2D7B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607" w:type="dxa"/>
            <w:vAlign w:val="bottom"/>
          </w:tcPr>
          <w:p w14:paraId="5FC3D395" w14:textId="77777777" w:rsidR="006D2D7B" w:rsidRPr="00475006" w:rsidRDefault="006D2D7B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698EFF0" w14:textId="77777777" w:rsidR="006D2D7B" w:rsidRPr="00475006" w:rsidRDefault="006D2D7B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65" w:type="dxa"/>
            <w:tcBorders>
              <w:top w:val="single" w:sz="12" w:space="0" w:color="auto"/>
            </w:tcBorders>
            <w:vAlign w:val="bottom"/>
          </w:tcPr>
          <w:p w14:paraId="6439D135" w14:textId="77777777" w:rsidR="006D2D7B" w:rsidRPr="00475006" w:rsidRDefault="006D2D7B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</w:tr>
      <w:tr w:rsidR="00475006" w:rsidRPr="00475006" w14:paraId="58700CE6" w14:textId="77777777" w:rsidTr="007442F7">
        <w:trPr>
          <w:cantSplit/>
        </w:trPr>
        <w:tc>
          <w:tcPr>
            <w:tcW w:w="3969" w:type="dxa"/>
          </w:tcPr>
          <w:p w14:paraId="062F4897" w14:textId="5F56E0A7" w:rsidR="006D2D7B" w:rsidRPr="00475006" w:rsidRDefault="006D2D7B" w:rsidP="00FA626F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475006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475006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5F00835F" w14:textId="77777777" w:rsidR="006D2D7B" w:rsidRPr="00475006" w:rsidRDefault="006D2D7B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BCCE65" w14:textId="77777777" w:rsidR="006D2D7B" w:rsidRPr="00475006" w:rsidRDefault="006D2D7B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607" w:type="dxa"/>
            <w:vAlign w:val="bottom"/>
          </w:tcPr>
          <w:p w14:paraId="3346CE56" w14:textId="77777777" w:rsidR="006D2D7B" w:rsidRPr="00475006" w:rsidRDefault="006D2D7B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E668452" w14:textId="77777777" w:rsidR="006D2D7B" w:rsidRPr="00475006" w:rsidRDefault="006D2D7B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65" w:type="dxa"/>
            <w:vAlign w:val="bottom"/>
          </w:tcPr>
          <w:p w14:paraId="7DEF17C6" w14:textId="77777777" w:rsidR="006D2D7B" w:rsidRPr="00475006" w:rsidRDefault="006D2D7B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</w:tr>
      <w:tr w:rsidR="00475006" w:rsidRPr="00475006" w14:paraId="03DB257F" w14:textId="77777777" w:rsidTr="007442F7">
        <w:trPr>
          <w:cantSplit/>
        </w:trPr>
        <w:tc>
          <w:tcPr>
            <w:tcW w:w="3969" w:type="dxa"/>
            <w:hideMark/>
          </w:tcPr>
          <w:p w14:paraId="0BB64A9B" w14:textId="77777777" w:rsidR="00FA626F" w:rsidRPr="00475006" w:rsidRDefault="00FA626F" w:rsidP="00FA626F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6B58D7B5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581E04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318454A6" w14:textId="77777777" w:rsidR="00FA626F" w:rsidRPr="00475006" w:rsidRDefault="00FA626F" w:rsidP="00FA626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CB02BF0" w14:textId="77777777" w:rsidR="00FA626F" w:rsidRPr="00475006" w:rsidRDefault="00FA626F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D92628A" w14:textId="4281475A" w:rsidR="00FA626F" w:rsidRPr="00475006" w:rsidRDefault="00A16D78" w:rsidP="00FA626F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5006">
              <w:rPr>
                <w:rFonts w:ascii="BrowalliaUPC" w:hAnsi="BrowalliaUPC" w:cs="BrowalliaUPC"/>
                <w:sz w:val="28"/>
                <w:szCs w:val="28"/>
              </w:rPr>
              <w:t>5,358</w:t>
            </w:r>
          </w:p>
        </w:tc>
      </w:tr>
    </w:tbl>
    <w:p w14:paraId="5FB8D6FB" w14:textId="511C3985" w:rsidR="00BA7913" w:rsidRPr="00F70BA1" w:rsidRDefault="00BA7913" w:rsidP="008E080E">
      <w:pPr>
        <w:spacing w:line="240" w:lineRule="auto"/>
        <w:ind w:right="-45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74A9A76" w14:textId="07C7FED3" w:rsidR="00EC0464" w:rsidRDefault="00271744" w:rsidP="00EC0464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ในปี </w:t>
      </w:r>
      <w:r w:rsidRPr="00F70BA1">
        <w:rPr>
          <w:rFonts w:ascii="BrowalliaUPC" w:hAnsi="BrowalliaUPC" w:cs="BrowalliaUPC"/>
          <w:sz w:val="28"/>
          <w:szCs w:val="28"/>
        </w:rPr>
        <w:t>2563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บริษัทรับโอน</w:t>
      </w:r>
      <w:r w:rsidR="0050608A" w:rsidRPr="00F70BA1">
        <w:rPr>
          <w:rFonts w:ascii="BrowalliaUPC" w:hAnsi="BrowalliaUPC" w:cs="BrowalliaUPC"/>
          <w:sz w:val="28"/>
          <w:szCs w:val="28"/>
          <w:cs/>
        </w:rPr>
        <w:t>ที่ดินและ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อาคารสำนักงานแห่งหนึ่งของบริษัทย่อยด้วยมูลค่ายุติธรรมเพื่อหักกลบกับเงินให้กู้ยืมแก่บริษัทย่อยดังกล่าว </w:t>
      </w:r>
      <w:r w:rsidR="009844DB" w:rsidRPr="00F70BA1">
        <w:rPr>
          <w:rFonts w:ascii="BrowalliaUPC" w:hAnsi="BrowalliaUPC" w:cs="BrowalliaUPC"/>
          <w:sz w:val="28"/>
          <w:szCs w:val="28"/>
          <w:cs/>
        </w:rPr>
        <w:t>บริษัทมีความตั้งใจ</w:t>
      </w:r>
      <w:r w:rsidR="000339E1" w:rsidRPr="00F70BA1">
        <w:rPr>
          <w:rFonts w:ascii="BrowalliaUPC" w:hAnsi="BrowalliaUPC" w:cs="BrowalliaUPC"/>
          <w:sz w:val="28"/>
          <w:szCs w:val="28"/>
          <w:cs/>
        </w:rPr>
        <w:t>จะจำหน่ายจ่ายโอนสินทรัพย์</w:t>
      </w:r>
      <w:r w:rsidR="00535CAF" w:rsidRPr="00F70BA1">
        <w:rPr>
          <w:rFonts w:ascii="BrowalliaUPC" w:hAnsi="BrowalliaUPC" w:cs="BrowalliaUPC"/>
          <w:sz w:val="28"/>
          <w:szCs w:val="28"/>
          <w:cs/>
        </w:rPr>
        <w:t>ดังกล่าว</w:t>
      </w:r>
      <w:r w:rsidR="000339E1" w:rsidRPr="00F70BA1">
        <w:rPr>
          <w:rFonts w:ascii="BrowalliaUPC" w:hAnsi="BrowalliaUPC" w:cs="BrowalliaUPC"/>
          <w:sz w:val="28"/>
          <w:szCs w:val="28"/>
          <w:cs/>
        </w:rPr>
        <w:t>ในอนาคต</w:t>
      </w:r>
      <w:r w:rsidR="00250B0F" w:rsidRPr="00F70BA1">
        <w:rPr>
          <w:rFonts w:ascii="BrowalliaUPC" w:hAnsi="BrowalliaUPC" w:cs="BrowalliaUPC"/>
          <w:sz w:val="28"/>
          <w:szCs w:val="28"/>
          <w:cs/>
        </w:rPr>
        <w:t xml:space="preserve"> อย่างไรก็ตาม บริษัท</w:t>
      </w:r>
      <w:r w:rsidR="00FF4FCD" w:rsidRPr="00F70BA1">
        <w:rPr>
          <w:rFonts w:ascii="BrowalliaUPC" w:hAnsi="BrowalliaUPC" w:cs="BrowalliaUPC"/>
          <w:sz w:val="28"/>
          <w:szCs w:val="28"/>
          <w:cs/>
        </w:rPr>
        <w:t>ยังไม่มีแผนการขาย</w:t>
      </w:r>
      <w:r w:rsidR="0017749B" w:rsidRPr="00F70BA1">
        <w:rPr>
          <w:rFonts w:ascii="BrowalliaUPC" w:hAnsi="BrowalliaUPC" w:cs="BrowalliaUPC"/>
          <w:sz w:val="28"/>
          <w:szCs w:val="28"/>
          <w:cs/>
        </w:rPr>
        <w:t xml:space="preserve"> อีกทั้งยังไม่มีผู้ซื้อที่แน่นอนและชัดเจน </w:t>
      </w:r>
      <w:r w:rsidR="00250B0F" w:rsidRPr="00F70BA1">
        <w:rPr>
          <w:rFonts w:ascii="BrowalliaUPC" w:hAnsi="BrowalliaUPC" w:cs="BrowalliaUPC"/>
          <w:sz w:val="28"/>
          <w:szCs w:val="28"/>
          <w:cs/>
        </w:rPr>
        <w:t>และบันทึกที่ดินและอาคารสำนักงานดังกล่าวเป็นอสังหาริมทรัพย์เพื่อการลงทุน</w:t>
      </w:r>
    </w:p>
    <w:p w14:paraId="1E87ABE9" w14:textId="77777777" w:rsidR="00A03BBD" w:rsidRPr="00F70BA1" w:rsidRDefault="00A03BBD" w:rsidP="00EC0464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47C06BE" w14:textId="09E3488C" w:rsidR="00A02560" w:rsidRPr="00073AAA" w:rsidRDefault="0097711F" w:rsidP="00EC0464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</w:rPr>
      </w:pPr>
      <w:r w:rsidRPr="00073AAA">
        <w:rPr>
          <w:rFonts w:ascii="BrowalliaUPC" w:hAnsi="BrowalliaUPC" w:cs="BrowalliaUPC"/>
          <w:sz w:val="28"/>
          <w:szCs w:val="28"/>
          <w:cs/>
          <w:lang w:val="en-GB"/>
        </w:rPr>
        <w:t xml:space="preserve">มูลค่ายุติธรรมของอสังหาริมทรัพย์เพื่อการลงทุนซึ่งประเมินโดยผู้ประเมินราคาอิสระมีมูลค่าเท่ากับ </w:t>
      </w:r>
      <w:r w:rsidRPr="00073AAA">
        <w:rPr>
          <w:rFonts w:ascii="BrowalliaUPC" w:hAnsi="BrowalliaUPC" w:cs="BrowalliaUPC"/>
          <w:sz w:val="28"/>
          <w:szCs w:val="28"/>
          <w:lang w:val="en-GB"/>
        </w:rPr>
        <w:t xml:space="preserve">271 </w:t>
      </w:r>
      <w:r w:rsidRPr="00073AAA">
        <w:rPr>
          <w:rFonts w:ascii="BrowalliaUPC" w:hAnsi="BrowalliaUPC" w:cs="BrowalliaUPC"/>
          <w:sz w:val="28"/>
          <w:szCs w:val="28"/>
          <w:cs/>
          <w:lang w:val="en-GB"/>
        </w:rPr>
        <w:t xml:space="preserve">ล้านบาท (ข้อมูลระดับ </w:t>
      </w:r>
      <w:r w:rsidRPr="00073AAA">
        <w:rPr>
          <w:rFonts w:ascii="BrowalliaUPC" w:hAnsi="BrowalliaUPC" w:cs="BrowalliaUPC"/>
          <w:sz w:val="28"/>
          <w:szCs w:val="28"/>
        </w:rPr>
        <w:t>2</w:t>
      </w:r>
      <w:r w:rsidRPr="00073AAA">
        <w:rPr>
          <w:rFonts w:ascii="BrowalliaUPC" w:hAnsi="BrowalliaUPC" w:cs="BrowalliaUPC"/>
          <w:sz w:val="28"/>
          <w:szCs w:val="28"/>
          <w:cs/>
        </w:rPr>
        <w:t>)</w:t>
      </w:r>
    </w:p>
    <w:p w14:paraId="47D78EEB" w14:textId="77777777" w:rsidR="00A03BBD" w:rsidRPr="00073AAA" w:rsidRDefault="00A03BBD" w:rsidP="00395C47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F426492" w14:textId="55DAD984" w:rsidR="009D2DB9" w:rsidRPr="00073AAA" w:rsidRDefault="00A02560" w:rsidP="00395C47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</w:rPr>
      </w:pPr>
      <w:r w:rsidRPr="00073AAA">
        <w:rPr>
          <w:rFonts w:ascii="BrowalliaUPC" w:hAnsi="BrowalliaUPC" w:cs="BrowalliaUPC"/>
          <w:sz w:val="28"/>
          <w:szCs w:val="28"/>
          <w:cs/>
          <w:lang w:val="en-GB"/>
        </w:rPr>
        <w:t xml:space="preserve">ในปี </w:t>
      </w:r>
      <w:r w:rsidRPr="00073AAA">
        <w:rPr>
          <w:rFonts w:ascii="BrowalliaUPC" w:hAnsi="BrowalliaUPC" w:cs="BrowalliaUPC"/>
          <w:sz w:val="28"/>
          <w:szCs w:val="28"/>
        </w:rPr>
        <w:t xml:space="preserve">2564 </w:t>
      </w:r>
      <w:r w:rsidRPr="00073AAA">
        <w:rPr>
          <w:rFonts w:ascii="BrowalliaUPC" w:hAnsi="BrowalliaUPC" w:cs="BrowalliaUPC"/>
          <w:sz w:val="28"/>
          <w:szCs w:val="28"/>
          <w:cs/>
        </w:rPr>
        <w:t>บริษัทได้</w:t>
      </w:r>
      <w:r w:rsidR="00BD44DC" w:rsidRPr="00073AAA">
        <w:rPr>
          <w:rFonts w:ascii="BrowalliaUPC" w:hAnsi="BrowalliaUPC" w:cs="BrowalliaUPC" w:hint="cs"/>
          <w:sz w:val="28"/>
          <w:szCs w:val="28"/>
          <w:cs/>
        </w:rPr>
        <w:t>นำ</w:t>
      </w:r>
      <w:r w:rsidR="00395C47" w:rsidRPr="00073AAA">
        <w:rPr>
          <w:rFonts w:ascii="BrowalliaUPC" w:hAnsi="BrowalliaUPC" w:cs="BrowalliaUPC"/>
          <w:sz w:val="28"/>
          <w:szCs w:val="28"/>
          <w:cs/>
        </w:rPr>
        <w:t>อสังหาริมทรัพย์นั้น</w:t>
      </w:r>
      <w:r w:rsidR="00E12FDB" w:rsidRPr="00073AAA">
        <w:rPr>
          <w:rFonts w:ascii="BrowalliaUPC" w:hAnsi="BrowalliaUPC" w:cs="BrowalliaUPC" w:hint="cs"/>
          <w:sz w:val="28"/>
          <w:szCs w:val="28"/>
          <w:cs/>
        </w:rPr>
        <w:t>มาใช้ประโยชน์</w:t>
      </w:r>
      <w:r w:rsidR="00395C47" w:rsidRPr="00073AAA">
        <w:rPr>
          <w:rFonts w:ascii="BrowalliaUPC" w:hAnsi="BrowalliaUPC" w:cs="BrowalliaUPC"/>
          <w:sz w:val="28"/>
          <w:szCs w:val="28"/>
          <w:cs/>
        </w:rPr>
        <w:t>ในการบริหารงานของบริษัท จึง</w:t>
      </w:r>
      <w:r w:rsidR="00D20CE5" w:rsidRPr="00073AAA">
        <w:rPr>
          <w:rFonts w:ascii="BrowalliaUPC" w:hAnsi="BrowalliaUPC" w:cs="BrowalliaUPC"/>
          <w:sz w:val="28"/>
          <w:szCs w:val="28"/>
          <w:cs/>
        </w:rPr>
        <w:t>จัดประเภท</w:t>
      </w:r>
      <w:r w:rsidR="0088290F" w:rsidRPr="00073AAA">
        <w:rPr>
          <w:rFonts w:ascii="BrowalliaUPC" w:hAnsi="BrowalliaUPC" w:cs="BrowalliaUPC"/>
          <w:sz w:val="28"/>
          <w:szCs w:val="28"/>
          <w:cs/>
        </w:rPr>
        <w:t>อสังหาริมทรัพย์</w:t>
      </w:r>
      <w:r w:rsidR="00D20CE5" w:rsidRPr="00073AAA">
        <w:rPr>
          <w:rFonts w:ascii="BrowalliaUPC" w:hAnsi="BrowalliaUPC" w:cs="BrowalliaUPC"/>
          <w:sz w:val="28"/>
          <w:szCs w:val="28"/>
          <w:cs/>
        </w:rPr>
        <w:t>ดังกล่าวไว้เป็นที่ดิน อา</w:t>
      </w:r>
      <w:r w:rsidR="009A1479" w:rsidRPr="00073AAA">
        <w:rPr>
          <w:rFonts w:ascii="BrowalliaUPC" w:hAnsi="BrowalliaUPC" w:cs="BrowalliaUPC"/>
          <w:sz w:val="28"/>
          <w:szCs w:val="28"/>
          <w:cs/>
        </w:rPr>
        <w:t xml:space="preserve">คารและอุปกรณ์ ในงบการเงิน </w:t>
      </w:r>
    </w:p>
    <w:p w14:paraId="3946691A" w14:textId="50516606" w:rsidR="00454826" w:rsidRPr="00F70BA1" w:rsidRDefault="00454826" w:rsidP="00C13DD2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  <w:highlight w:val="lightGray"/>
          <w:lang w:val="en-GB"/>
        </w:rPr>
      </w:pPr>
    </w:p>
    <w:p w14:paraId="47A76D26" w14:textId="1CDF2FE4" w:rsidR="00AA3A1B" w:rsidRDefault="00AA3A1B" w:rsidP="00AA3A1B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</w:rPr>
        <w:sectPr w:rsidR="00AA3A1B" w:rsidSect="00CA394E">
          <w:pgSz w:w="11909" w:h="16834" w:code="9"/>
          <w:pgMar w:top="1350" w:right="1136" w:bottom="1134" w:left="1418" w:header="992" w:footer="163" w:gutter="0"/>
          <w:pgNumType w:start="10"/>
          <w:cols w:space="720"/>
          <w:docGrid w:linePitch="245"/>
        </w:sectPr>
      </w:pPr>
    </w:p>
    <w:p w14:paraId="50E6F510" w14:textId="523EA94C" w:rsidR="00903D86" w:rsidRPr="00F70BA1" w:rsidRDefault="00466B9C" w:rsidP="00903D8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50" w:hanging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ที่</w:t>
      </w:r>
      <w:r w:rsidR="00946BD3"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ดิน</w:t>
      </w:r>
      <w:r w:rsidR="000E519E"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</w:t>
      </w:r>
      <w:r w:rsidR="00903D86"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อาคารและอุปกรณ์</w:t>
      </w:r>
    </w:p>
    <w:p w14:paraId="71FC245B" w14:textId="77777777" w:rsidR="001E4098" w:rsidRPr="00F70BA1" w:rsidRDefault="001E4098" w:rsidP="001E4098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color w:val="auto"/>
          <w:u w:val="single"/>
        </w:rPr>
      </w:pPr>
    </w:p>
    <w:tbl>
      <w:tblPr>
        <w:tblW w:w="14222" w:type="dxa"/>
        <w:tblInd w:w="36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4"/>
        <w:gridCol w:w="1167"/>
        <w:gridCol w:w="1401"/>
        <w:gridCol w:w="1172"/>
        <w:gridCol w:w="1171"/>
        <w:gridCol w:w="1340"/>
        <w:gridCol w:w="1402"/>
        <w:gridCol w:w="1174"/>
        <w:gridCol w:w="6"/>
        <w:gridCol w:w="1254"/>
        <w:gridCol w:w="1261"/>
      </w:tblGrid>
      <w:tr w:rsidR="00F34A45" w:rsidRPr="00F34A45" w14:paraId="3F9D5952" w14:textId="77777777" w:rsidTr="00710CE7">
        <w:trPr>
          <w:cantSplit/>
          <w:tblHeader/>
        </w:trPr>
        <w:tc>
          <w:tcPr>
            <w:tcW w:w="2874" w:type="dxa"/>
            <w:shd w:val="clear" w:color="auto" w:fill="auto"/>
          </w:tcPr>
          <w:p w14:paraId="4D1B77DF" w14:textId="77777777" w:rsidR="001A2594" w:rsidRPr="00F34A45" w:rsidRDefault="001A25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1348" w:type="dxa"/>
            <w:gridSpan w:val="10"/>
            <w:shd w:val="clear" w:color="auto" w:fill="auto"/>
          </w:tcPr>
          <w:p w14:paraId="52C08AE5" w14:textId="77777777" w:rsidR="001A2594" w:rsidRPr="00F34A45" w:rsidRDefault="001A25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(หน่วย </w:t>
            </w: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: </w:t>
            </w:r>
            <w:r w:rsidRPr="00F34A45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F34A45" w:rsidRPr="00F34A45" w14:paraId="72E95E02" w14:textId="77777777" w:rsidTr="00710CE7">
        <w:trPr>
          <w:cantSplit/>
          <w:tblHeader/>
        </w:trPr>
        <w:tc>
          <w:tcPr>
            <w:tcW w:w="2874" w:type="dxa"/>
            <w:shd w:val="clear" w:color="auto" w:fill="auto"/>
          </w:tcPr>
          <w:p w14:paraId="1278685F" w14:textId="77777777" w:rsidR="00247E94" w:rsidRPr="00F34A45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8" w:type="dxa"/>
            <w:gridSpan w:val="10"/>
            <w:shd w:val="clear" w:color="auto" w:fill="auto"/>
          </w:tcPr>
          <w:p w14:paraId="3048C63A" w14:textId="77777777" w:rsidR="00247E94" w:rsidRPr="00F34A45" w:rsidRDefault="00247E94" w:rsidP="003D14A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Pr="00F34A45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34A45" w:rsidRPr="00F34A45" w14:paraId="2DB6F0E1" w14:textId="77777777" w:rsidTr="00710CE7">
        <w:trPr>
          <w:cantSplit/>
          <w:tblHeader/>
        </w:trPr>
        <w:tc>
          <w:tcPr>
            <w:tcW w:w="2874" w:type="dxa"/>
            <w:shd w:val="clear" w:color="auto" w:fill="auto"/>
          </w:tcPr>
          <w:p w14:paraId="7DC862BE" w14:textId="77777777" w:rsidR="00247E94" w:rsidRPr="00F34A45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B810225" w14:textId="77777777" w:rsidR="00247E94" w:rsidRPr="00F34A45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ที่ดิน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F3C074D" w14:textId="77777777" w:rsidR="00247E94" w:rsidRPr="00F34A45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CF10836" w14:textId="77777777" w:rsidR="00247E94" w:rsidRPr="00F34A45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ส่วนปรับปรุงพื้นที่เช่า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5D4E78A" w14:textId="77777777" w:rsidR="00247E94" w:rsidRPr="00F34A45" w:rsidRDefault="00247E94" w:rsidP="000E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3C396F1" w14:textId="1BACC1EC" w:rsidR="00247E94" w:rsidRPr="00F34A45" w:rsidRDefault="00B01B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เครื่องมือและ</w:t>
            </w:r>
            <w:r w:rsidR="00247E94" w:rsidRPr="00F34A45">
              <w:rPr>
                <w:rFonts w:ascii="BrowalliaUPC" w:hAnsi="BrowalliaUPC" w:cs="Browall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1824E22" w14:textId="77777777" w:rsidR="00247E94" w:rsidRPr="00F34A45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EFC12C3" w14:textId="77777777" w:rsidR="00247E94" w:rsidRPr="00F34A45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768CDAF" w14:textId="77777777" w:rsidR="00247E94" w:rsidRPr="00F34A45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AA787EA" w14:textId="77777777" w:rsidR="00247E94" w:rsidRPr="00F34A45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สินทรัพย์ระหว่าง</w:t>
            </w:r>
          </w:p>
          <w:p w14:paraId="081617F1" w14:textId="77777777" w:rsidR="00247E94" w:rsidRPr="00F34A45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2A13CCF" w14:textId="77777777" w:rsidR="00247E94" w:rsidRPr="00F34A45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EA6BD40" w14:textId="77777777" w:rsidR="00247E94" w:rsidRPr="00F34A45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F34A45" w:rsidRPr="00F34A45" w14:paraId="416AD29C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71019851" w14:textId="77777777" w:rsidR="0087381E" w:rsidRPr="00F34A45" w:rsidRDefault="0087381E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53D5721" w14:textId="77777777" w:rsidR="0087381E" w:rsidRPr="00F34A45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D4488FE" w14:textId="77777777" w:rsidR="0087381E" w:rsidRPr="00F34A45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94869B7" w14:textId="77777777" w:rsidR="0087381E" w:rsidRPr="00F34A45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A0C6B9E" w14:textId="77777777" w:rsidR="0087381E" w:rsidRPr="00F34A45" w:rsidRDefault="0087381E" w:rsidP="008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98979F1" w14:textId="77777777" w:rsidR="0087381E" w:rsidRPr="00F34A45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A1801F8" w14:textId="77777777" w:rsidR="0087381E" w:rsidRPr="00F34A45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61064C1" w14:textId="77777777" w:rsidR="0087381E" w:rsidRPr="00F34A45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7DF61BE6" w14:textId="77777777" w:rsidR="0087381E" w:rsidRPr="00F34A45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59933F3" w14:textId="77777777" w:rsidR="0087381E" w:rsidRPr="00F34A45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F34A45" w:rsidRPr="00F34A45" w14:paraId="0A37A941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5E43BD28" w14:textId="77777777" w:rsidR="00247E94" w:rsidRPr="00F34A45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BC8411" w14:textId="77777777" w:rsidR="00247E94" w:rsidRPr="00F34A45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6236687" w14:textId="77777777" w:rsidR="00247E94" w:rsidRPr="00F34A45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7212787" w14:textId="77777777" w:rsidR="00247E94" w:rsidRPr="00F34A45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F641C2" w14:textId="77777777" w:rsidR="00247E94" w:rsidRPr="00F34A45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B456F8A" w14:textId="77777777" w:rsidR="00247E94" w:rsidRPr="00F34A45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1D4E697" w14:textId="77777777" w:rsidR="00247E94" w:rsidRPr="00F34A45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F9EE016" w14:textId="77777777" w:rsidR="00247E94" w:rsidRPr="00F34A45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7D076C6D" w14:textId="77777777" w:rsidR="00247E94" w:rsidRPr="00F34A45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0D799E5" w14:textId="77777777" w:rsidR="00247E94" w:rsidRPr="00F34A45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F34A45" w:rsidRPr="00F34A45" w14:paraId="0F3D1C10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1464EBE5" w14:textId="290FE470" w:rsidR="009D14A4" w:rsidRPr="00F34A45" w:rsidRDefault="0046649D" w:rsidP="009D14A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 w:hint="cs"/>
                <w:sz w:val="22"/>
                <w:szCs w:val="22"/>
                <w:cs/>
              </w:rPr>
              <w:t xml:space="preserve">ณ </w:t>
            </w:r>
            <w:r w:rsidR="009D14A4" w:rsidRPr="00F34A45">
              <w:rPr>
                <w:rFonts w:ascii="BrowalliaUPC" w:hAnsi="BrowalliaUPC" w:cs="BrowalliaUPC"/>
                <w:sz w:val="22"/>
                <w:szCs w:val="22"/>
                <w:cs/>
              </w:rPr>
              <w:t>วันที่</w:t>
            </w:r>
            <w:r w:rsidR="009D14A4" w:rsidRPr="00F34A4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="009D14A4" w:rsidRPr="00F34A45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9D14A4"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="009D14A4" w:rsidRPr="00F34A45">
              <w:rPr>
                <w:rFonts w:ascii="BrowalliaUPC" w:hAnsi="BrowalliaUPC" w:cs="BrowalliaUPC"/>
                <w:sz w:val="22"/>
                <w:szCs w:val="22"/>
              </w:rPr>
              <w:t>25</w:t>
            </w:r>
            <w:r w:rsidR="009D14A4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="009D14A4" w:rsidRPr="00F34A45">
              <w:rPr>
                <w:rFonts w:ascii="BrowalliaUPC" w:hAnsi="BrowalliaUPC" w:cs="BrowalliaUPC"/>
                <w:sz w:val="22"/>
                <w:szCs w:val="22"/>
              </w:rPr>
              <w:t>3</w:t>
            </w:r>
          </w:p>
        </w:tc>
        <w:tc>
          <w:tcPr>
            <w:tcW w:w="1167" w:type="dxa"/>
            <w:shd w:val="clear" w:color="auto" w:fill="auto"/>
          </w:tcPr>
          <w:p w14:paraId="7EBA7C64" w14:textId="282F3562" w:rsidR="009D14A4" w:rsidRPr="00F34A45" w:rsidRDefault="009D14A4" w:rsidP="009D14A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166,000</w:t>
            </w:r>
          </w:p>
        </w:tc>
        <w:tc>
          <w:tcPr>
            <w:tcW w:w="1401" w:type="dxa"/>
            <w:shd w:val="clear" w:color="auto" w:fill="auto"/>
          </w:tcPr>
          <w:p w14:paraId="5342FE1D" w14:textId="7BC02D11" w:rsidR="009D14A4" w:rsidRPr="00F34A45" w:rsidRDefault="009D14A4" w:rsidP="009D14A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186,800</w:t>
            </w:r>
          </w:p>
        </w:tc>
        <w:tc>
          <w:tcPr>
            <w:tcW w:w="1172" w:type="dxa"/>
            <w:shd w:val="clear" w:color="auto" w:fill="auto"/>
          </w:tcPr>
          <w:p w14:paraId="4C1B8D0E" w14:textId="5A3E67A9" w:rsidR="009D14A4" w:rsidRPr="00F34A45" w:rsidRDefault="009D14A4" w:rsidP="009D14A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78,643</w:t>
            </w:r>
          </w:p>
        </w:tc>
        <w:tc>
          <w:tcPr>
            <w:tcW w:w="1171" w:type="dxa"/>
            <w:shd w:val="clear" w:color="auto" w:fill="auto"/>
          </w:tcPr>
          <w:p w14:paraId="57FF28DA" w14:textId="6994DCFE" w:rsidR="009D14A4" w:rsidRPr="00F34A45" w:rsidRDefault="009D14A4" w:rsidP="009D14A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248,682</w:t>
            </w:r>
          </w:p>
        </w:tc>
        <w:tc>
          <w:tcPr>
            <w:tcW w:w="1340" w:type="dxa"/>
            <w:shd w:val="clear" w:color="auto" w:fill="auto"/>
          </w:tcPr>
          <w:p w14:paraId="72CF1A12" w14:textId="7D3F7531" w:rsidR="009D14A4" w:rsidRPr="00F34A45" w:rsidRDefault="009D14A4" w:rsidP="009D14A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207,523</w:t>
            </w:r>
          </w:p>
        </w:tc>
        <w:tc>
          <w:tcPr>
            <w:tcW w:w="1402" w:type="dxa"/>
            <w:shd w:val="clear" w:color="auto" w:fill="auto"/>
          </w:tcPr>
          <w:p w14:paraId="0E280D71" w14:textId="72D71FF8" w:rsidR="009D14A4" w:rsidRPr="00F34A45" w:rsidRDefault="009D14A4" w:rsidP="009D14A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79,583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19866EB" w14:textId="0D23E541" w:rsidR="009D14A4" w:rsidRPr="00F34A45" w:rsidRDefault="009D14A4" w:rsidP="009D14A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6,509</w:t>
            </w:r>
          </w:p>
        </w:tc>
        <w:tc>
          <w:tcPr>
            <w:tcW w:w="1254" w:type="dxa"/>
            <w:shd w:val="clear" w:color="auto" w:fill="auto"/>
          </w:tcPr>
          <w:p w14:paraId="3EB1080F" w14:textId="71A7D042" w:rsidR="009D14A4" w:rsidRPr="00F34A45" w:rsidRDefault="009D14A4" w:rsidP="009D14A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11</w:t>
            </w:r>
          </w:p>
        </w:tc>
        <w:tc>
          <w:tcPr>
            <w:tcW w:w="1261" w:type="dxa"/>
            <w:shd w:val="clear" w:color="auto" w:fill="auto"/>
          </w:tcPr>
          <w:p w14:paraId="288EF441" w14:textId="2A553176" w:rsidR="009D14A4" w:rsidRPr="00F34A45" w:rsidRDefault="009D14A4" w:rsidP="009D14A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973,751</w:t>
            </w:r>
          </w:p>
        </w:tc>
      </w:tr>
      <w:tr w:rsidR="00F34A45" w:rsidRPr="00F34A45" w14:paraId="14877080" w14:textId="77777777" w:rsidTr="008A62EF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7299D04" w14:textId="77777777" w:rsidR="001760AB" w:rsidRPr="00F34A45" w:rsidRDefault="001760AB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67" w:type="dxa"/>
            <w:shd w:val="clear" w:color="auto" w:fill="auto"/>
          </w:tcPr>
          <w:p w14:paraId="22796C1C" w14:textId="3E2C9085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273536DB" w14:textId="4EB11A67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3F862A61" w14:textId="7B4EC452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9149545" w14:textId="17CE7501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14,992</w:t>
            </w:r>
          </w:p>
        </w:tc>
        <w:tc>
          <w:tcPr>
            <w:tcW w:w="1340" w:type="dxa"/>
            <w:shd w:val="clear" w:color="auto" w:fill="auto"/>
          </w:tcPr>
          <w:p w14:paraId="45AF3D3A" w14:textId="666B5A8A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119</w:t>
            </w:r>
          </w:p>
        </w:tc>
        <w:tc>
          <w:tcPr>
            <w:tcW w:w="1402" w:type="dxa"/>
            <w:shd w:val="clear" w:color="auto" w:fill="auto"/>
          </w:tcPr>
          <w:p w14:paraId="6ECCA6A5" w14:textId="3F7D3C4C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1,002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C21FA35" w14:textId="427EF31F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7E889D3D" w14:textId="1B41B8FE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A053321" w14:textId="43629BC0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16,113</w:t>
            </w:r>
          </w:p>
        </w:tc>
      </w:tr>
      <w:tr w:rsidR="00F34A45" w:rsidRPr="00F34A45" w14:paraId="4F8A4548" w14:textId="77777777" w:rsidTr="008A62EF">
        <w:trPr>
          <w:cantSplit/>
        </w:trPr>
        <w:tc>
          <w:tcPr>
            <w:tcW w:w="2874" w:type="dxa"/>
            <w:shd w:val="clear" w:color="auto" w:fill="auto"/>
          </w:tcPr>
          <w:p w14:paraId="7EEE417D" w14:textId="0FF9ED4A" w:rsidR="001760AB" w:rsidRPr="00F34A45" w:rsidRDefault="001760AB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167" w:type="dxa"/>
            <w:shd w:val="clear" w:color="auto" w:fill="auto"/>
          </w:tcPr>
          <w:p w14:paraId="15534F79" w14:textId="38FDE66C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381CA08F" w14:textId="7F7D969F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3D48725B" w14:textId="1008465A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57CFD2" w14:textId="287FB673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19,721</w:t>
            </w:r>
          </w:p>
        </w:tc>
        <w:tc>
          <w:tcPr>
            <w:tcW w:w="1340" w:type="dxa"/>
            <w:shd w:val="clear" w:color="auto" w:fill="auto"/>
          </w:tcPr>
          <w:p w14:paraId="06CC7F10" w14:textId="468725C1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149</w:t>
            </w:r>
          </w:p>
        </w:tc>
        <w:tc>
          <w:tcPr>
            <w:tcW w:w="1402" w:type="dxa"/>
            <w:shd w:val="clear" w:color="auto" w:fill="auto"/>
          </w:tcPr>
          <w:p w14:paraId="6E333F22" w14:textId="49C03DFF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F09EFA4" w14:textId="6F173427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7B3B3CD1" w14:textId="6838B82C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2A9920C1" w14:textId="62FE6180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19,870</w:t>
            </w:r>
          </w:p>
        </w:tc>
      </w:tr>
      <w:tr w:rsidR="00F34A45" w:rsidRPr="00F34A45" w14:paraId="3DC4F8B0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02FDDE1E" w14:textId="0210F858" w:rsidR="001760AB" w:rsidRPr="00F34A45" w:rsidRDefault="001760AB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167" w:type="dxa"/>
            <w:shd w:val="clear" w:color="auto" w:fill="auto"/>
          </w:tcPr>
          <w:p w14:paraId="603ED0CE" w14:textId="53EF4C75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64DD599C" w14:textId="1E54FFFE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1AC3A04C" w14:textId="3DED84CC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5DE9494B" w14:textId="5C0C5190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59AD993D" w14:textId="5FA1D7C7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73DC8E93" w14:textId="5EDFDEA8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6F56A04D" w14:textId="4D6DCC6A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4,000</w:t>
            </w:r>
          </w:p>
        </w:tc>
        <w:tc>
          <w:tcPr>
            <w:tcW w:w="1254" w:type="dxa"/>
            <w:shd w:val="clear" w:color="auto" w:fill="auto"/>
          </w:tcPr>
          <w:p w14:paraId="69509066" w14:textId="0847E23E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2C07E95" w14:textId="48BF0EEF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4,000</w:t>
            </w:r>
          </w:p>
        </w:tc>
      </w:tr>
      <w:tr w:rsidR="00F34A45" w:rsidRPr="00F34A45" w14:paraId="432711A1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2AF3AD7A" w14:textId="77777777" w:rsidR="001760AB" w:rsidRPr="00F34A45" w:rsidRDefault="001760AB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7" w:type="dxa"/>
            <w:shd w:val="clear" w:color="auto" w:fill="auto"/>
          </w:tcPr>
          <w:p w14:paraId="6152E607" w14:textId="64ACB951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444F8A09" w14:textId="514E581A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3A6F5FE6" w14:textId="4596CB11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5DBED238" w14:textId="44F91B0D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(7,117)</w:t>
            </w:r>
          </w:p>
        </w:tc>
        <w:tc>
          <w:tcPr>
            <w:tcW w:w="1340" w:type="dxa"/>
            <w:shd w:val="clear" w:color="auto" w:fill="auto"/>
          </w:tcPr>
          <w:p w14:paraId="7C939C1C" w14:textId="238F8D54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(43,452)</w:t>
            </w:r>
          </w:p>
        </w:tc>
        <w:tc>
          <w:tcPr>
            <w:tcW w:w="1402" w:type="dxa"/>
            <w:shd w:val="clear" w:color="auto" w:fill="auto"/>
          </w:tcPr>
          <w:p w14:paraId="45D8E258" w14:textId="552D8D8E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(56)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2C7033B2" w14:textId="4F9C69B6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(7,779)</w:t>
            </w:r>
          </w:p>
        </w:tc>
        <w:tc>
          <w:tcPr>
            <w:tcW w:w="1254" w:type="dxa"/>
            <w:shd w:val="clear" w:color="auto" w:fill="auto"/>
          </w:tcPr>
          <w:p w14:paraId="677BF274" w14:textId="3E903EE3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19112E39" w14:textId="3EC96727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(58,404)</w:t>
            </w:r>
          </w:p>
        </w:tc>
      </w:tr>
      <w:tr w:rsidR="00F34A45" w:rsidRPr="00F34A45" w14:paraId="3FB524F4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79EAEFA2" w14:textId="1600F570" w:rsidR="001760AB" w:rsidRPr="00F34A45" w:rsidRDefault="001760AB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ตัดจำหน่ายสินทรัพย์</w:t>
            </w:r>
          </w:p>
        </w:tc>
        <w:tc>
          <w:tcPr>
            <w:tcW w:w="1167" w:type="dxa"/>
            <w:shd w:val="clear" w:color="auto" w:fill="auto"/>
          </w:tcPr>
          <w:p w14:paraId="44F81ED9" w14:textId="4F871118" w:rsidR="001760AB" w:rsidRPr="00F34A45" w:rsidRDefault="001760AB" w:rsidP="001760A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7DC4548D" w14:textId="0BA79BF7" w:rsidR="001760AB" w:rsidRPr="00F34A45" w:rsidRDefault="001760AB" w:rsidP="001760A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(21,028)</w:t>
            </w:r>
          </w:p>
        </w:tc>
        <w:tc>
          <w:tcPr>
            <w:tcW w:w="1172" w:type="dxa"/>
            <w:shd w:val="clear" w:color="auto" w:fill="auto"/>
          </w:tcPr>
          <w:p w14:paraId="6FECB0BD" w14:textId="381708D4" w:rsidR="001760AB" w:rsidRPr="00F34A45" w:rsidRDefault="001760AB" w:rsidP="001760A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(59,849)</w:t>
            </w:r>
          </w:p>
        </w:tc>
        <w:tc>
          <w:tcPr>
            <w:tcW w:w="1171" w:type="dxa"/>
            <w:shd w:val="clear" w:color="auto" w:fill="auto"/>
          </w:tcPr>
          <w:p w14:paraId="664524E4" w14:textId="66BA8C66" w:rsidR="001760AB" w:rsidRPr="00F34A45" w:rsidRDefault="001760AB" w:rsidP="001760A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05A51DC4" w14:textId="1DA907AA" w:rsidR="001760AB" w:rsidRPr="00F34A45" w:rsidRDefault="001760AB" w:rsidP="001760A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(141)</w:t>
            </w:r>
          </w:p>
        </w:tc>
        <w:tc>
          <w:tcPr>
            <w:tcW w:w="1402" w:type="dxa"/>
            <w:shd w:val="clear" w:color="auto" w:fill="auto"/>
          </w:tcPr>
          <w:p w14:paraId="2A73A100" w14:textId="7897B9BB" w:rsidR="001760AB" w:rsidRPr="00F34A45" w:rsidRDefault="001760AB" w:rsidP="001760A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(929)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0F44AB4" w14:textId="6FBD24E1" w:rsidR="001760AB" w:rsidRPr="00F34A45" w:rsidRDefault="001760AB" w:rsidP="001760A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26E29CBB" w14:textId="463CC5F2" w:rsidR="001760AB" w:rsidRPr="00F34A45" w:rsidRDefault="001760AB" w:rsidP="001760A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EA37465" w14:textId="2482B8A5" w:rsidR="001760AB" w:rsidRPr="00F34A45" w:rsidRDefault="001760AB" w:rsidP="001760A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(81,947)</w:t>
            </w:r>
          </w:p>
        </w:tc>
      </w:tr>
      <w:tr w:rsidR="00F34A45" w:rsidRPr="00F34A45" w14:paraId="1B1664FD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6C547269" w14:textId="353FC230" w:rsidR="001760AB" w:rsidRPr="00F34A45" w:rsidRDefault="001760AB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E43930" w:rsidRPr="00F34A45">
              <w:rPr>
                <w:rFonts w:ascii="BrowalliaUPC" w:hAnsi="BrowalliaUPC" w:cs="BrowalliaUPC"/>
                <w:sz w:val="22"/>
                <w:szCs w:val="22"/>
              </w:rPr>
              <w:t>3</w:t>
            </w:r>
          </w:p>
        </w:tc>
        <w:tc>
          <w:tcPr>
            <w:tcW w:w="1167" w:type="dxa"/>
            <w:shd w:val="clear" w:color="auto" w:fill="auto"/>
          </w:tcPr>
          <w:p w14:paraId="7EB60779" w14:textId="45F262B7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166,000</w:t>
            </w:r>
          </w:p>
        </w:tc>
        <w:tc>
          <w:tcPr>
            <w:tcW w:w="1401" w:type="dxa"/>
            <w:shd w:val="clear" w:color="auto" w:fill="auto"/>
          </w:tcPr>
          <w:p w14:paraId="2849AB5D" w14:textId="7EC1D8F9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165,772</w:t>
            </w:r>
          </w:p>
        </w:tc>
        <w:tc>
          <w:tcPr>
            <w:tcW w:w="1172" w:type="dxa"/>
            <w:shd w:val="clear" w:color="auto" w:fill="auto"/>
          </w:tcPr>
          <w:p w14:paraId="2D3FD2BF" w14:textId="6DADC822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18,794</w:t>
            </w:r>
          </w:p>
        </w:tc>
        <w:tc>
          <w:tcPr>
            <w:tcW w:w="1171" w:type="dxa"/>
            <w:shd w:val="clear" w:color="auto" w:fill="auto"/>
          </w:tcPr>
          <w:p w14:paraId="0484B990" w14:textId="3EE3ADF9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276,278</w:t>
            </w:r>
          </w:p>
        </w:tc>
        <w:tc>
          <w:tcPr>
            <w:tcW w:w="1340" w:type="dxa"/>
            <w:shd w:val="clear" w:color="auto" w:fill="auto"/>
          </w:tcPr>
          <w:p w14:paraId="72CF8A6C" w14:textId="3F95F968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164,198</w:t>
            </w:r>
          </w:p>
        </w:tc>
        <w:tc>
          <w:tcPr>
            <w:tcW w:w="1402" w:type="dxa"/>
            <w:shd w:val="clear" w:color="auto" w:fill="auto"/>
          </w:tcPr>
          <w:p w14:paraId="1EFE4B85" w14:textId="778DDD59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79,600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1CA3F194" w14:textId="1871A5FB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2,730</w:t>
            </w:r>
          </w:p>
        </w:tc>
        <w:tc>
          <w:tcPr>
            <w:tcW w:w="1254" w:type="dxa"/>
            <w:shd w:val="clear" w:color="auto" w:fill="auto"/>
          </w:tcPr>
          <w:p w14:paraId="58778073" w14:textId="5AF95165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11</w:t>
            </w:r>
          </w:p>
        </w:tc>
        <w:tc>
          <w:tcPr>
            <w:tcW w:w="1261" w:type="dxa"/>
            <w:shd w:val="clear" w:color="auto" w:fill="auto"/>
          </w:tcPr>
          <w:p w14:paraId="7B8792C4" w14:textId="29B466E9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873,383</w:t>
            </w:r>
          </w:p>
        </w:tc>
      </w:tr>
      <w:tr w:rsidR="00F34A45" w:rsidRPr="00F34A45" w14:paraId="0036A98A" w14:textId="77777777" w:rsidTr="00257B2A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52CF415" w14:textId="3B4F0570" w:rsidR="00CD59A6" w:rsidRPr="00F34A45" w:rsidRDefault="00CD59A6" w:rsidP="00CD59A6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67" w:type="dxa"/>
            <w:shd w:val="clear" w:color="auto" w:fill="auto"/>
          </w:tcPr>
          <w:p w14:paraId="689CAFFB" w14:textId="15AD9A2E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5E180EAB" w14:textId="1D9786AA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5BF791D5" w14:textId="406B9531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A27ECE" w14:textId="4FD7EC92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19,55</w:t>
            </w:r>
            <w:r w:rsidR="00244822" w:rsidRPr="00F34A45">
              <w:rPr>
                <w:rFonts w:ascii="BrowalliaUPC" w:hAnsi="BrowalliaUPC" w:cs="BrowalliaUPC"/>
                <w:sz w:val="22"/>
                <w:szCs w:val="22"/>
              </w:rPr>
              <w:t>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BE78A4A" w14:textId="04DE9062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26</w:t>
            </w:r>
            <w:r w:rsidR="00EB13AC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CB1107A" w14:textId="68651EE7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7FD1D8C1" w14:textId="5335DF62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30756C69" w14:textId="592B57B4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3CCBB35" w14:textId="1A0DB409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20,15</w:t>
            </w:r>
            <w:r w:rsidR="002D7F6B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</w:p>
        </w:tc>
      </w:tr>
      <w:tr w:rsidR="00F34A45" w:rsidRPr="00F34A45" w14:paraId="6420888C" w14:textId="77777777" w:rsidTr="00257B2A">
        <w:trPr>
          <w:cantSplit/>
        </w:trPr>
        <w:tc>
          <w:tcPr>
            <w:tcW w:w="2874" w:type="dxa"/>
            <w:shd w:val="clear" w:color="auto" w:fill="auto"/>
          </w:tcPr>
          <w:p w14:paraId="6E3B0D09" w14:textId="48512280" w:rsidR="00CD59A6" w:rsidRPr="00F34A45" w:rsidRDefault="00CD59A6" w:rsidP="00CD59A6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167" w:type="dxa"/>
            <w:shd w:val="clear" w:color="auto" w:fill="auto"/>
          </w:tcPr>
          <w:p w14:paraId="6A70020F" w14:textId="4000888A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660BF9F3" w14:textId="5915DBC2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7480CCD2" w14:textId="7A475243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C3E8390" w14:textId="0968A89D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7,664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549D4BF" w14:textId="1B063AB6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0C738E63" w14:textId="3A9718E1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482A2E20" w14:textId="54C79176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15386A61" w14:textId="6ED067EF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055BC2B" w14:textId="59AE8F84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7,664</w:t>
            </w:r>
          </w:p>
        </w:tc>
      </w:tr>
      <w:tr w:rsidR="00F34A45" w:rsidRPr="00F34A45" w14:paraId="794C61B5" w14:textId="77777777" w:rsidTr="00257B2A">
        <w:trPr>
          <w:cantSplit/>
        </w:trPr>
        <w:tc>
          <w:tcPr>
            <w:tcW w:w="2874" w:type="dxa"/>
            <w:shd w:val="clear" w:color="auto" w:fill="auto"/>
          </w:tcPr>
          <w:p w14:paraId="7018061B" w14:textId="38C3DC67" w:rsidR="00CD59A6" w:rsidRPr="00F34A45" w:rsidRDefault="00CD59A6" w:rsidP="00CD59A6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167" w:type="dxa"/>
            <w:shd w:val="clear" w:color="auto" w:fill="auto"/>
          </w:tcPr>
          <w:p w14:paraId="64AF2B79" w14:textId="6F82FEF4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2F23AFED" w14:textId="369C7D90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0720F151" w14:textId="1D2BCFE6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5D65837" w14:textId="5907230B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B02FAC3" w14:textId="01D84F6A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1C5B014E" w14:textId="58BFB204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A4DC77A" w14:textId="4A2AEECB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550</w:t>
            </w:r>
          </w:p>
        </w:tc>
        <w:tc>
          <w:tcPr>
            <w:tcW w:w="1254" w:type="dxa"/>
            <w:shd w:val="clear" w:color="auto" w:fill="auto"/>
          </w:tcPr>
          <w:p w14:paraId="44EA91B9" w14:textId="4C3029F8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5E55074" w14:textId="6880D8C3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550</w:t>
            </w:r>
          </w:p>
        </w:tc>
      </w:tr>
      <w:tr w:rsidR="00F34A45" w:rsidRPr="00F34A45" w14:paraId="3AA7E6E3" w14:textId="77777777" w:rsidTr="00257B2A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C12B8F9" w14:textId="77777777" w:rsidR="00CD59A6" w:rsidRPr="00F34A45" w:rsidRDefault="00CD59A6" w:rsidP="00CD59A6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7" w:type="dxa"/>
            <w:shd w:val="clear" w:color="auto" w:fill="auto"/>
          </w:tcPr>
          <w:p w14:paraId="054EF7E3" w14:textId="0F7BDB44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41886FA5" w14:textId="2C89E038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2A2FDEEA" w14:textId="34D37243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98785E9" w14:textId="32089A91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(38,646)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F28F963" w14:textId="0F1E6B78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(53,367)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1F41837" w14:textId="1D0D9650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(7,501)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1C51DA3D" w14:textId="05F0CD16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0B2E0AFD" w14:textId="6EC6E988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0684190" w14:textId="2D4C4BFD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(99,514)</w:t>
            </w:r>
          </w:p>
        </w:tc>
      </w:tr>
      <w:tr w:rsidR="00F34A45" w:rsidRPr="00F34A45" w14:paraId="142D80D7" w14:textId="77777777" w:rsidTr="00F95C27">
        <w:trPr>
          <w:cantSplit/>
        </w:trPr>
        <w:tc>
          <w:tcPr>
            <w:tcW w:w="2874" w:type="dxa"/>
            <w:shd w:val="clear" w:color="auto" w:fill="auto"/>
          </w:tcPr>
          <w:p w14:paraId="4736D2D1" w14:textId="179821E3" w:rsidR="00CD59A6" w:rsidRPr="00F34A45" w:rsidRDefault="00CD59A6" w:rsidP="00CD59A6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ตัดจำหน่ายสินทรัพย์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D427BFC" w14:textId="515C21D3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A9B4725" w14:textId="5D8E946E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="004074C5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671</w:t>
            </w: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2050CB0" w14:textId="568A8467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6C4A942" w14:textId="70EBB097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(29,91</w:t>
            </w:r>
            <w:r w:rsidR="001D4D0E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19E2357" w14:textId="46CC40D0" w:rsidR="00CD59A6" w:rsidRPr="00F34A45" w:rsidRDefault="001D4D0E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(6)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ABE9CB2" w14:textId="279DB371" w:rsidR="00CD59A6" w:rsidRPr="00F34A45" w:rsidRDefault="002D7F6B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(202)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4D8E1535" w14:textId="01F88A28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ED0631A" w14:textId="756A7360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(11)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B76B5E8" w14:textId="0FD918FF" w:rsidR="00CD59A6" w:rsidRPr="00F34A45" w:rsidRDefault="00CD59A6" w:rsidP="00CD59A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(30,803)</w:t>
            </w:r>
          </w:p>
        </w:tc>
      </w:tr>
      <w:tr w:rsidR="00F34A45" w:rsidRPr="00F34A45" w14:paraId="0B26CF96" w14:textId="77777777" w:rsidTr="00753863">
        <w:trPr>
          <w:cantSplit/>
        </w:trPr>
        <w:tc>
          <w:tcPr>
            <w:tcW w:w="2874" w:type="dxa"/>
            <w:shd w:val="clear" w:color="auto" w:fill="auto"/>
          </w:tcPr>
          <w:p w14:paraId="5BDCB67A" w14:textId="058CD49F" w:rsidR="00FB24B6" w:rsidRPr="00F34A45" w:rsidRDefault="00FB24B6" w:rsidP="00FB24B6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 w:hint="cs"/>
                <w:sz w:val="22"/>
                <w:szCs w:val="22"/>
                <w:cs/>
              </w:rPr>
              <w:t>เพิ่มขึ้น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7633A2" w:rsidRPr="00F34A45">
              <w:rPr>
                <w:rFonts w:ascii="BrowalliaUPC" w:hAnsi="BrowalliaUPC" w:cs="BrowalliaUPC" w:hint="cs"/>
                <w:sz w:val="22"/>
                <w:szCs w:val="22"/>
                <w:cs/>
              </w:rPr>
              <w:t xml:space="preserve">(ลดลง) </w:t>
            </w:r>
            <w:r w:rsidRPr="00F34A45">
              <w:rPr>
                <w:rFonts w:ascii="BrowalliaUPC" w:hAnsi="BrowalliaUPC" w:cs="BrowalliaUPC" w:hint="cs"/>
                <w:sz w:val="22"/>
                <w:szCs w:val="22"/>
                <w:cs/>
              </w:rPr>
              <w:t>จากการจำหน่ายบริษัทย่อย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D514089" w14:textId="51D8FAA7" w:rsidR="00FB24B6" w:rsidRPr="00F34A45" w:rsidRDefault="00FB24B6" w:rsidP="00FB24B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8,392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12595EB" w14:textId="350C96E0" w:rsidR="00FB24B6" w:rsidRPr="00F34A45" w:rsidRDefault="00597927" w:rsidP="00FB24B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(57</w:t>
            </w:r>
            <w:r w:rsidR="00A618CC" w:rsidRPr="00F34A45">
              <w:rPr>
                <w:rFonts w:ascii="BrowalliaUPC" w:hAnsi="BrowalliaUPC" w:cs="BrowalliaUPC"/>
                <w:sz w:val="22"/>
                <w:szCs w:val="22"/>
              </w:rPr>
              <w:t>,735)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9F54385" w14:textId="32FE67FF" w:rsidR="00FB24B6" w:rsidRPr="00F34A45" w:rsidRDefault="00A618CC" w:rsidP="00FB24B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(18,794)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12C1590" w14:textId="64E8655F" w:rsidR="00FB24B6" w:rsidRPr="00F34A45" w:rsidRDefault="00A618CC" w:rsidP="00FB24B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34423C1" w14:textId="5296A454" w:rsidR="00FB24B6" w:rsidRPr="00F34A45" w:rsidRDefault="00A618CC" w:rsidP="00FB24B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(105,021)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81C9947" w14:textId="4B0F79E3" w:rsidR="00FB24B6" w:rsidRPr="00F34A45" w:rsidRDefault="00A618CC" w:rsidP="00FB24B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(64,441)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C30FD81" w14:textId="2BC3E66A" w:rsidR="00FB24B6" w:rsidRPr="00F34A45" w:rsidRDefault="00A618CC" w:rsidP="00FB24B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E7A06FF" w14:textId="156B2808" w:rsidR="00FB24B6" w:rsidRPr="00F34A45" w:rsidRDefault="00A618CC" w:rsidP="00FB24B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A6B22E7" w14:textId="6A7C00C1" w:rsidR="00FB24B6" w:rsidRPr="00F34A45" w:rsidRDefault="00A618CC" w:rsidP="00FB24B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(237</w:t>
            </w:r>
            <w:r w:rsidR="003016CE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,599)</w:t>
            </w:r>
          </w:p>
        </w:tc>
      </w:tr>
      <w:tr w:rsidR="00F34A45" w:rsidRPr="00F34A45" w14:paraId="5301AEC3" w14:textId="77777777" w:rsidTr="00CD59A6">
        <w:trPr>
          <w:cantSplit/>
        </w:trPr>
        <w:tc>
          <w:tcPr>
            <w:tcW w:w="2874" w:type="dxa"/>
            <w:shd w:val="clear" w:color="auto" w:fill="auto"/>
            <w:hideMark/>
          </w:tcPr>
          <w:p w14:paraId="182AC07E" w14:textId="06E0EDC9" w:rsidR="000479BB" w:rsidRPr="00F34A45" w:rsidRDefault="000479BB" w:rsidP="000479B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B276403" w14:textId="21A2AD47" w:rsidR="000479BB" w:rsidRPr="00F34A45" w:rsidRDefault="000479BB" w:rsidP="00CD59A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174,392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1349071" w14:textId="411B1394" w:rsidR="000479BB" w:rsidRPr="00F34A45" w:rsidRDefault="000479BB" w:rsidP="00CD59A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107,</w:t>
            </w:r>
            <w:r w:rsidR="001D4D0E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366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8963897" w14:textId="280BF1E4" w:rsidR="000479BB" w:rsidRPr="00F34A45" w:rsidRDefault="000479BB" w:rsidP="00CD59A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059DF3" w14:textId="1706207A" w:rsidR="000479BB" w:rsidRPr="00F34A45" w:rsidRDefault="000479BB" w:rsidP="00CD59A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234,93</w:t>
            </w:r>
            <w:r w:rsidR="00EB13AC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0892362" w14:textId="0890AD9D" w:rsidR="000479BB" w:rsidRPr="00F34A45" w:rsidRDefault="000479BB" w:rsidP="00CD59A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6,07</w:t>
            </w:r>
            <w:r w:rsidR="00EB13AC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81F319B" w14:textId="3348526C" w:rsidR="000479BB" w:rsidRPr="00F34A45" w:rsidRDefault="000479BB" w:rsidP="00CD59A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7,</w:t>
            </w:r>
            <w:r w:rsidR="002D7F6B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792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FBEDA54" w14:textId="0A95441D" w:rsidR="000479BB" w:rsidRPr="00F34A45" w:rsidRDefault="000479BB" w:rsidP="00CD59A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3,280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07CAAC40" w14:textId="37E873B1" w:rsidR="000479BB" w:rsidRPr="00F34A45" w:rsidRDefault="000479BB" w:rsidP="00CD59A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53EBDBD" w14:textId="75094489" w:rsidR="000479BB" w:rsidRPr="00F34A45" w:rsidRDefault="000479BB" w:rsidP="00CD59A6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533,83</w:t>
            </w:r>
            <w:r w:rsidR="00E76AEB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8</w:t>
            </w:r>
          </w:p>
        </w:tc>
      </w:tr>
      <w:tr w:rsidR="00F34A45" w:rsidRPr="00F34A45" w14:paraId="7635EC95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029A440A" w14:textId="77777777" w:rsidR="001760AB" w:rsidRPr="00F34A45" w:rsidRDefault="001760AB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7330D4E6" w14:textId="1151E692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1" w:type="dxa"/>
            <w:shd w:val="clear" w:color="auto" w:fill="auto"/>
          </w:tcPr>
          <w:p w14:paraId="33646E46" w14:textId="0CE39182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shd w:val="clear" w:color="auto" w:fill="auto"/>
          </w:tcPr>
          <w:p w14:paraId="2EE7416E" w14:textId="3D1294CF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78C5F62B" w14:textId="126162A8" w:rsidR="001760AB" w:rsidRPr="00F34A45" w:rsidRDefault="001760AB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5D81CE53" w14:textId="0C2F6C7B" w:rsidR="001760AB" w:rsidRPr="00F34A45" w:rsidRDefault="001760AB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57D525FC" w14:textId="6C7629D3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71F1A9A" w14:textId="45F1E8A0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shd w:val="clear" w:color="auto" w:fill="auto"/>
          </w:tcPr>
          <w:p w14:paraId="6F4C488E" w14:textId="56CE5DD0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5C885BC8" w14:textId="042D3EC9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F34A45" w:rsidRPr="00F34A45" w14:paraId="266B5A33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0F72618E" w14:textId="77777777" w:rsidR="00E43930" w:rsidRPr="00F34A45" w:rsidRDefault="00E43930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32153C09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401" w:type="dxa"/>
            <w:shd w:val="clear" w:color="auto" w:fill="auto"/>
          </w:tcPr>
          <w:p w14:paraId="73ACE8A1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shd w:val="clear" w:color="auto" w:fill="auto"/>
          </w:tcPr>
          <w:p w14:paraId="4B654DA4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08606ED0" w14:textId="77777777" w:rsidR="00E43930" w:rsidRPr="00F34A45" w:rsidRDefault="00E43930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7687DA0E" w14:textId="77777777" w:rsidR="00E43930" w:rsidRPr="00F34A45" w:rsidRDefault="00E43930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54C549A4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FA6EA7A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shd w:val="clear" w:color="auto" w:fill="auto"/>
          </w:tcPr>
          <w:p w14:paraId="317E1241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4C8F097A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F34A45" w:rsidRPr="00F34A45" w14:paraId="7521BD30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34C8BEB4" w14:textId="77777777" w:rsidR="00E43930" w:rsidRPr="00F34A45" w:rsidRDefault="00E43930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1448DEB4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1" w:type="dxa"/>
            <w:shd w:val="clear" w:color="auto" w:fill="auto"/>
          </w:tcPr>
          <w:p w14:paraId="4A9454AA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shd w:val="clear" w:color="auto" w:fill="auto"/>
          </w:tcPr>
          <w:p w14:paraId="3780DD38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65B3708D" w14:textId="77777777" w:rsidR="00E43930" w:rsidRPr="00F34A45" w:rsidRDefault="00E43930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2FF1CECE" w14:textId="77777777" w:rsidR="00E43930" w:rsidRPr="00F34A45" w:rsidRDefault="00E43930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6A9778CB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5001FA48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shd w:val="clear" w:color="auto" w:fill="auto"/>
          </w:tcPr>
          <w:p w14:paraId="76EB83A1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4425B1C5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F34A45" w:rsidRPr="00F34A45" w14:paraId="1AB8AEAC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0148B563" w14:textId="77777777" w:rsidR="00E43930" w:rsidRPr="00F34A45" w:rsidRDefault="00E43930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5D63512F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1" w:type="dxa"/>
            <w:shd w:val="clear" w:color="auto" w:fill="auto"/>
          </w:tcPr>
          <w:p w14:paraId="462E5716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shd w:val="clear" w:color="auto" w:fill="auto"/>
          </w:tcPr>
          <w:p w14:paraId="7ACFB238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0CF4F646" w14:textId="77777777" w:rsidR="00E43930" w:rsidRPr="00F34A45" w:rsidRDefault="00E43930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2C988C82" w14:textId="77777777" w:rsidR="00E43930" w:rsidRPr="00F34A45" w:rsidRDefault="00E43930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73533017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5968CC87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shd w:val="clear" w:color="auto" w:fill="auto"/>
          </w:tcPr>
          <w:p w14:paraId="247B3FB8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2748462B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F34A45" w:rsidRPr="00F34A45" w14:paraId="3DCDBBCD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684BE6F6" w14:textId="77777777" w:rsidR="000B4B32" w:rsidRPr="00F34A45" w:rsidRDefault="000B4B32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42E85458" w14:textId="77777777" w:rsidR="000B4B32" w:rsidRPr="00F34A45" w:rsidRDefault="000B4B32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1" w:type="dxa"/>
            <w:shd w:val="clear" w:color="auto" w:fill="auto"/>
          </w:tcPr>
          <w:p w14:paraId="65F879CD" w14:textId="77777777" w:rsidR="000B4B32" w:rsidRPr="00F34A45" w:rsidRDefault="000B4B32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shd w:val="clear" w:color="auto" w:fill="auto"/>
          </w:tcPr>
          <w:p w14:paraId="08659268" w14:textId="77777777" w:rsidR="000B4B32" w:rsidRPr="00F34A45" w:rsidRDefault="000B4B32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3BAE4698" w14:textId="77777777" w:rsidR="000B4B32" w:rsidRPr="00F34A45" w:rsidRDefault="000B4B32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27D71282" w14:textId="77777777" w:rsidR="000B4B32" w:rsidRPr="00F34A45" w:rsidRDefault="000B4B32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00EDBE2D" w14:textId="77777777" w:rsidR="000B4B32" w:rsidRPr="00F34A45" w:rsidRDefault="000B4B32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3BA5799F" w14:textId="77777777" w:rsidR="000B4B32" w:rsidRPr="00F34A45" w:rsidRDefault="000B4B32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shd w:val="clear" w:color="auto" w:fill="auto"/>
          </w:tcPr>
          <w:p w14:paraId="5637A838" w14:textId="77777777" w:rsidR="000B4B32" w:rsidRPr="00F34A45" w:rsidRDefault="000B4B32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303D6162" w14:textId="77777777" w:rsidR="000B4B32" w:rsidRPr="00F34A45" w:rsidRDefault="000B4B32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F34A45" w:rsidRPr="00F34A45" w14:paraId="553739A1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18AA8117" w14:textId="77777777" w:rsidR="000B4B32" w:rsidRPr="00F34A45" w:rsidRDefault="000B4B32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60270C1F" w14:textId="77777777" w:rsidR="000B4B32" w:rsidRPr="00F34A45" w:rsidRDefault="000B4B32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1" w:type="dxa"/>
            <w:shd w:val="clear" w:color="auto" w:fill="auto"/>
          </w:tcPr>
          <w:p w14:paraId="5508E703" w14:textId="77777777" w:rsidR="000B4B32" w:rsidRPr="00F34A45" w:rsidRDefault="000B4B32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shd w:val="clear" w:color="auto" w:fill="auto"/>
          </w:tcPr>
          <w:p w14:paraId="5193518E" w14:textId="77777777" w:rsidR="000B4B32" w:rsidRPr="00F34A45" w:rsidRDefault="000B4B32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1BAC8AE8" w14:textId="77777777" w:rsidR="000B4B32" w:rsidRPr="00F34A45" w:rsidRDefault="000B4B32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4559A359" w14:textId="77777777" w:rsidR="000B4B32" w:rsidRPr="00F34A45" w:rsidRDefault="000B4B32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1ADC6899" w14:textId="77777777" w:rsidR="000B4B32" w:rsidRPr="00F34A45" w:rsidRDefault="000B4B32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14A57234" w14:textId="77777777" w:rsidR="000B4B32" w:rsidRPr="00F34A45" w:rsidRDefault="000B4B32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shd w:val="clear" w:color="auto" w:fill="auto"/>
          </w:tcPr>
          <w:p w14:paraId="2A1AE658" w14:textId="77777777" w:rsidR="000B4B32" w:rsidRPr="00F34A45" w:rsidRDefault="000B4B32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6503934F" w14:textId="77777777" w:rsidR="000B4B32" w:rsidRPr="00F34A45" w:rsidRDefault="000B4B32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710558" w:rsidRPr="00F34A45" w14:paraId="600197F3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413E1309" w14:textId="77777777" w:rsidR="00710558" w:rsidRPr="00F34A45" w:rsidRDefault="00710558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056D0D73" w14:textId="77777777" w:rsidR="00710558" w:rsidRPr="00F34A45" w:rsidRDefault="00710558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1" w:type="dxa"/>
            <w:shd w:val="clear" w:color="auto" w:fill="auto"/>
          </w:tcPr>
          <w:p w14:paraId="43A9ABB3" w14:textId="77777777" w:rsidR="00710558" w:rsidRPr="00F34A45" w:rsidRDefault="00710558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shd w:val="clear" w:color="auto" w:fill="auto"/>
          </w:tcPr>
          <w:p w14:paraId="5F2CD156" w14:textId="77777777" w:rsidR="00710558" w:rsidRPr="00F34A45" w:rsidRDefault="00710558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5567ABE1" w14:textId="77777777" w:rsidR="00710558" w:rsidRPr="00F34A45" w:rsidRDefault="00710558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0539B633" w14:textId="77777777" w:rsidR="00710558" w:rsidRPr="00F34A45" w:rsidRDefault="00710558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120F85BE" w14:textId="77777777" w:rsidR="00710558" w:rsidRPr="00F34A45" w:rsidRDefault="00710558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788A7AE0" w14:textId="77777777" w:rsidR="00710558" w:rsidRPr="00F34A45" w:rsidRDefault="00710558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shd w:val="clear" w:color="auto" w:fill="auto"/>
          </w:tcPr>
          <w:p w14:paraId="7398CDB2" w14:textId="77777777" w:rsidR="00710558" w:rsidRPr="00F34A45" w:rsidRDefault="00710558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48181C46" w14:textId="77777777" w:rsidR="00710558" w:rsidRPr="00F34A45" w:rsidRDefault="00710558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710558" w:rsidRPr="00F34A45" w14:paraId="77335F44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08108760" w14:textId="77777777" w:rsidR="00710558" w:rsidRPr="00F34A45" w:rsidRDefault="00710558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7D261A3B" w14:textId="77777777" w:rsidR="00710558" w:rsidRPr="00F34A45" w:rsidRDefault="00710558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1" w:type="dxa"/>
            <w:shd w:val="clear" w:color="auto" w:fill="auto"/>
          </w:tcPr>
          <w:p w14:paraId="39C937A7" w14:textId="77777777" w:rsidR="00710558" w:rsidRPr="00F34A45" w:rsidRDefault="00710558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shd w:val="clear" w:color="auto" w:fill="auto"/>
          </w:tcPr>
          <w:p w14:paraId="7768E2FF" w14:textId="77777777" w:rsidR="00710558" w:rsidRPr="00F34A45" w:rsidRDefault="00710558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0DD94EF8" w14:textId="77777777" w:rsidR="00710558" w:rsidRPr="00F34A45" w:rsidRDefault="00710558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64B73D29" w14:textId="77777777" w:rsidR="00710558" w:rsidRPr="00F34A45" w:rsidRDefault="00710558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64B22928" w14:textId="77777777" w:rsidR="00710558" w:rsidRPr="00F34A45" w:rsidRDefault="00710558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1E1C684" w14:textId="77777777" w:rsidR="00710558" w:rsidRPr="00F34A45" w:rsidRDefault="00710558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shd w:val="clear" w:color="auto" w:fill="auto"/>
          </w:tcPr>
          <w:p w14:paraId="6D896767" w14:textId="77777777" w:rsidR="00710558" w:rsidRPr="00F34A45" w:rsidRDefault="00710558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4B50D620" w14:textId="77777777" w:rsidR="00710558" w:rsidRPr="00F34A45" w:rsidRDefault="00710558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F34A45" w:rsidRPr="00F34A45" w14:paraId="603D1833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5995D7C6" w14:textId="77777777" w:rsidR="00810949" w:rsidRPr="00F34A45" w:rsidRDefault="00810949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6483A1E4" w14:textId="77777777" w:rsidR="00810949" w:rsidRPr="00F34A45" w:rsidRDefault="00810949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1" w:type="dxa"/>
            <w:shd w:val="clear" w:color="auto" w:fill="auto"/>
          </w:tcPr>
          <w:p w14:paraId="28E6954D" w14:textId="77777777" w:rsidR="00810949" w:rsidRPr="00F34A45" w:rsidRDefault="00810949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shd w:val="clear" w:color="auto" w:fill="auto"/>
          </w:tcPr>
          <w:p w14:paraId="30FA6CE9" w14:textId="77777777" w:rsidR="00810949" w:rsidRPr="00F34A45" w:rsidRDefault="00810949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1230FA7E" w14:textId="77777777" w:rsidR="00810949" w:rsidRPr="00F34A45" w:rsidRDefault="00810949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7C067110" w14:textId="77777777" w:rsidR="00810949" w:rsidRPr="00F34A45" w:rsidRDefault="00810949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1E2C62FC" w14:textId="77777777" w:rsidR="00810949" w:rsidRPr="00F34A45" w:rsidRDefault="00810949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7DE0DE1" w14:textId="77777777" w:rsidR="00810949" w:rsidRPr="00F34A45" w:rsidRDefault="00810949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shd w:val="clear" w:color="auto" w:fill="auto"/>
          </w:tcPr>
          <w:p w14:paraId="0CC72A49" w14:textId="77777777" w:rsidR="00810949" w:rsidRPr="00F34A45" w:rsidRDefault="00810949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4FADF92D" w14:textId="77777777" w:rsidR="00810949" w:rsidRPr="00F34A45" w:rsidRDefault="00810949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F34A45" w:rsidRPr="00F34A45" w14:paraId="1620B08E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2CD662EC" w14:textId="77777777" w:rsidR="00FE5D44" w:rsidRPr="00F34A45" w:rsidRDefault="00FE5D44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379DB148" w14:textId="77777777" w:rsidR="00FE5D44" w:rsidRPr="00F34A45" w:rsidRDefault="00FE5D44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1" w:type="dxa"/>
            <w:shd w:val="clear" w:color="auto" w:fill="auto"/>
          </w:tcPr>
          <w:p w14:paraId="37A6DDD1" w14:textId="77777777" w:rsidR="00FE5D44" w:rsidRPr="00F34A45" w:rsidRDefault="00FE5D44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shd w:val="clear" w:color="auto" w:fill="auto"/>
          </w:tcPr>
          <w:p w14:paraId="1798596B" w14:textId="77777777" w:rsidR="00FE5D44" w:rsidRPr="00F34A45" w:rsidRDefault="00FE5D44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4AAB2414" w14:textId="77777777" w:rsidR="00FE5D44" w:rsidRPr="00F34A45" w:rsidRDefault="00FE5D44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2293F4AD" w14:textId="77777777" w:rsidR="00FE5D44" w:rsidRPr="00F34A45" w:rsidRDefault="00FE5D44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211E496C" w14:textId="77777777" w:rsidR="00FE5D44" w:rsidRPr="00F34A45" w:rsidRDefault="00FE5D44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1F36D08" w14:textId="77777777" w:rsidR="00FE5D44" w:rsidRPr="00F34A45" w:rsidRDefault="00FE5D44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shd w:val="clear" w:color="auto" w:fill="auto"/>
          </w:tcPr>
          <w:p w14:paraId="12AA999C" w14:textId="77777777" w:rsidR="00FE5D44" w:rsidRPr="00F34A45" w:rsidRDefault="00FE5D44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35D3B703" w14:textId="77777777" w:rsidR="00FE5D44" w:rsidRPr="00F34A45" w:rsidRDefault="00FE5D44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F34A45" w:rsidRPr="00F34A45" w14:paraId="15A85F5D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69FF2D35" w14:textId="77777777" w:rsidR="00E43930" w:rsidRPr="00F34A45" w:rsidRDefault="00E43930" w:rsidP="001760A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7D763001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1" w:type="dxa"/>
            <w:shd w:val="clear" w:color="auto" w:fill="auto"/>
          </w:tcPr>
          <w:p w14:paraId="3A1C89D4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shd w:val="clear" w:color="auto" w:fill="auto"/>
          </w:tcPr>
          <w:p w14:paraId="73E06068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01DF602F" w14:textId="77777777" w:rsidR="00E43930" w:rsidRPr="00F34A45" w:rsidRDefault="00E43930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71799BDA" w14:textId="77777777" w:rsidR="00E43930" w:rsidRPr="00F34A45" w:rsidRDefault="00E43930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615CDD8D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42AC5598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shd w:val="clear" w:color="auto" w:fill="auto"/>
          </w:tcPr>
          <w:p w14:paraId="685C8D38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41A297DA" w14:textId="77777777" w:rsidR="00E43930" w:rsidRPr="00F34A45" w:rsidRDefault="00E43930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F34A45" w:rsidRPr="00F34A45" w14:paraId="5ECB9578" w14:textId="77777777" w:rsidTr="003E172D">
        <w:trPr>
          <w:cantSplit/>
          <w:trHeight w:val="128"/>
        </w:trPr>
        <w:tc>
          <w:tcPr>
            <w:tcW w:w="2874" w:type="dxa"/>
            <w:shd w:val="clear" w:color="auto" w:fill="auto"/>
          </w:tcPr>
          <w:p w14:paraId="6BF975FB" w14:textId="77777777" w:rsidR="00E43930" w:rsidRPr="00F34A45" w:rsidRDefault="00E43930" w:rsidP="003E172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C30164B" w14:textId="77777777" w:rsidR="00E43930" w:rsidRPr="00F34A45" w:rsidRDefault="00E43930" w:rsidP="003E172D">
            <w:pPr>
              <w:spacing w:line="240" w:lineRule="auto"/>
              <w:ind w:right="-36"/>
              <w:rPr>
                <w:rFonts w:ascii="BrowalliaUPC" w:hAnsi="BrowalliaUPC" w:cs="BrowalliaUPC"/>
                <w:sz w:val="8"/>
                <w:szCs w:val="8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3BD41BAE" w14:textId="77777777" w:rsidR="00E43930" w:rsidRPr="00F34A45" w:rsidRDefault="00E43930" w:rsidP="003E172D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6"/>
                <w:szCs w:val="6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36B348" w14:textId="77777777" w:rsidR="00E43930" w:rsidRPr="00F34A45" w:rsidRDefault="00E43930" w:rsidP="003E172D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14"/>
                <w:szCs w:val="14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488BF86" w14:textId="77777777" w:rsidR="00E43930" w:rsidRPr="00F34A45" w:rsidRDefault="00E43930" w:rsidP="003E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14"/>
                <w:szCs w:val="14"/>
                <w:cs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3D2866E0" w14:textId="77777777" w:rsidR="00E43930" w:rsidRPr="00F34A45" w:rsidRDefault="00E43930" w:rsidP="003E172D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14"/>
                <w:szCs w:val="14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1FF6821" w14:textId="77777777" w:rsidR="00E43930" w:rsidRPr="00F34A45" w:rsidRDefault="00E43930" w:rsidP="003E172D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14"/>
                <w:szCs w:val="14"/>
                <w:cs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E4AA223" w14:textId="77777777" w:rsidR="00E43930" w:rsidRPr="00F34A45" w:rsidRDefault="00E43930" w:rsidP="003E172D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03B04FD" w14:textId="77777777" w:rsidR="00E43930" w:rsidRPr="00F34A45" w:rsidRDefault="00E43930" w:rsidP="003E172D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14"/>
                <w:szCs w:val="14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33B2372" w14:textId="77777777" w:rsidR="00E43930" w:rsidRPr="00F34A45" w:rsidRDefault="00E43930" w:rsidP="003E172D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14"/>
                <w:szCs w:val="14"/>
              </w:rPr>
            </w:pPr>
          </w:p>
        </w:tc>
      </w:tr>
      <w:tr w:rsidR="00F34A45" w:rsidRPr="00F34A45" w14:paraId="0E1B43C5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0DC203AC" w14:textId="77777777" w:rsidR="001760AB" w:rsidRPr="00F34A45" w:rsidRDefault="001760AB" w:rsidP="001760AB">
            <w:pPr>
              <w:pStyle w:val="Heading6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67" w:type="dxa"/>
            <w:shd w:val="clear" w:color="auto" w:fill="auto"/>
          </w:tcPr>
          <w:p w14:paraId="6713948E" w14:textId="1A2275D6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1" w:type="dxa"/>
            <w:shd w:val="clear" w:color="auto" w:fill="auto"/>
          </w:tcPr>
          <w:p w14:paraId="7536F8D4" w14:textId="51D2AC22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shd w:val="clear" w:color="auto" w:fill="auto"/>
          </w:tcPr>
          <w:p w14:paraId="58F4D6C6" w14:textId="525995BF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43E04A36" w14:textId="5692A1E4" w:rsidR="001760AB" w:rsidRPr="00F34A45" w:rsidRDefault="001760AB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0E8BE31F" w14:textId="47EC7D60" w:rsidR="001760AB" w:rsidRPr="00F34A45" w:rsidRDefault="001760AB" w:rsidP="001760AB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2794C626" w14:textId="201E5D42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4" w:type="dxa"/>
            <w:shd w:val="clear" w:color="auto" w:fill="auto"/>
          </w:tcPr>
          <w:p w14:paraId="118267E4" w14:textId="54782488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2D83F43" w14:textId="4438DCB7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4CFFD856" w14:textId="3F308A5D" w:rsidR="001760AB" w:rsidRPr="00F34A45" w:rsidRDefault="001760AB" w:rsidP="001760A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F34A45" w:rsidRPr="00F34A45" w14:paraId="3B4600A5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7039EF4" w14:textId="1FC3C616" w:rsidR="001F4A53" w:rsidRPr="00F34A45" w:rsidRDefault="001F4A53" w:rsidP="001F4A53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67" w:type="dxa"/>
            <w:shd w:val="clear" w:color="auto" w:fill="auto"/>
          </w:tcPr>
          <w:p w14:paraId="70F5CDEE" w14:textId="7174660E" w:rsidR="001F4A53" w:rsidRPr="00F34A45" w:rsidRDefault="001F4A53" w:rsidP="001F4A5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0EA14C1" w14:textId="489AAF0C" w:rsidR="001F4A53" w:rsidRPr="00F34A45" w:rsidRDefault="001F4A53" w:rsidP="001F4A5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75,886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F2AFC2A" w14:textId="615DCEF3" w:rsidR="001F4A53" w:rsidRPr="00F34A45" w:rsidRDefault="001F4A53" w:rsidP="001F4A5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40,348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F18BF1C" w14:textId="3266FB96" w:rsidR="001F4A53" w:rsidRPr="00F34A45" w:rsidRDefault="001F4A53" w:rsidP="001F4A5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158,009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3686592" w14:textId="15A51923" w:rsidR="001F4A53" w:rsidRPr="00F34A45" w:rsidRDefault="001F4A53" w:rsidP="001F4A5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196,239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70D680E" w14:textId="277D47BA" w:rsidR="001F4A53" w:rsidRPr="00F34A45" w:rsidRDefault="001F4A53" w:rsidP="001F4A5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72,396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85DCF01" w14:textId="7B1D0DB6" w:rsidR="001F4A53" w:rsidRPr="00F34A45" w:rsidRDefault="001F4A53" w:rsidP="001F4A5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4,914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1DB451C" w14:textId="41C90712" w:rsidR="001F4A53" w:rsidRPr="00F34A45" w:rsidRDefault="001F4A53" w:rsidP="001F4A5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3F724A8" w14:textId="0A0904B7" w:rsidR="001F4A53" w:rsidRPr="00F34A45" w:rsidRDefault="001F4A53" w:rsidP="001F4A5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547,792</w:t>
            </w:r>
          </w:p>
        </w:tc>
      </w:tr>
      <w:tr w:rsidR="00F34A45" w:rsidRPr="00F34A45" w14:paraId="47AB3F5F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DF166FD" w14:textId="77777777" w:rsidR="00E43930" w:rsidRPr="00F34A45" w:rsidRDefault="00E43930" w:rsidP="00E43930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7" w:type="dxa"/>
            <w:shd w:val="clear" w:color="auto" w:fill="auto"/>
          </w:tcPr>
          <w:p w14:paraId="4108D93E" w14:textId="4C707628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0B82F77E" w14:textId="1171C18A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9,709</w:t>
            </w:r>
          </w:p>
        </w:tc>
        <w:tc>
          <w:tcPr>
            <w:tcW w:w="1172" w:type="dxa"/>
            <w:shd w:val="clear" w:color="auto" w:fill="auto"/>
          </w:tcPr>
          <w:p w14:paraId="3A5D59B1" w14:textId="541A78EA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4,984</w:t>
            </w:r>
          </w:p>
        </w:tc>
        <w:tc>
          <w:tcPr>
            <w:tcW w:w="1171" w:type="dxa"/>
            <w:shd w:val="clear" w:color="auto" w:fill="auto"/>
          </w:tcPr>
          <w:p w14:paraId="2A46A8A1" w14:textId="169D822D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47,299</w:t>
            </w:r>
          </w:p>
        </w:tc>
        <w:tc>
          <w:tcPr>
            <w:tcW w:w="1340" w:type="dxa"/>
            <w:shd w:val="clear" w:color="auto" w:fill="auto"/>
          </w:tcPr>
          <w:p w14:paraId="73BFED58" w14:textId="3397B1AB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4,373</w:t>
            </w:r>
          </w:p>
        </w:tc>
        <w:tc>
          <w:tcPr>
            <w:tcW w:w="1402" w:type="dxa"/>
            <w:shd w:val="clear" w:color="auto" w:fill="auto"/>
          </w:tcPr>
          <w:p w14:paraId="25014667" w14:textId="5D87C53C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3,115</w:t>
            </w:r>
          </w:p>
        </w:tc>
        <w:tc>
          <w:tcPr>
            <w:tcW w:w="1174" w:type="dxa"/>
            <w:shd w:val="clear" w:color="auto" w:fill="auto"/>
          </w:tcPr>
          <w:p w14:paraId="3CF69397" w14:textId="3CA68004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1,103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A88EE35" w14:textId="5A89DE89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22745BD" w14:textId="762B19BD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70,583</w:t>
            </w:r>
          </w:p>
        </w:tc>
      </w:tr>
      <w:tr w:rsidR="00F34A45" w:rsidRPr="00F34A45" w14:paraId="319667C9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0FAB05F1" w14:textId="77777777" w:rsidR="00E43930" w:rsidRPr="00F34A45" w:rsidRDefault="00E43930" w:rsidP="00E43930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67" w:type="dxa"/>
            <w:shd w:val="clear" w:color="auto" w:fill="auto"/>
          </w:tcPr>
          <w:p w14:paraId="2F0FADA4" w14:textId="6E875E0B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0785442C" w14:textId="5A2FCBE6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(8,618)</w:t>
            </w:r>
          </w:p>
        </w:tc>
        <w:tc>
          <w:tcPr>
            <w:tcW w:w="1172" w:type="dxa"/>
            <w:shd w:val="clear" w:color="auto" w:fill="auto"/>
          </w:tcPr>
          <w:p w14:paraId="1E950C6D" w14:textId="76AE12CA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570A6D2A" w14:textId="0F13C03A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(5,808)</w:t>
            </w:r>
          </w:p>
        </w:tc>
        <w:tc>
          <w:tcPr>
            <w:tcW w:w="1340" w:type="dxa"/>
            <w:shd w:val="clear" w:color="auto" w:fill="auto"/>
          </w:tcPr>
          <w:p w14:paraId="460ACD9B" w14:textId="03C239D4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(43,638)</w:t>
            </w:r>
          </w:p>
        </w:tc>
        <w:tc>
          <w:tcPr>
            <w:tcW w:w="1402" w:type="dxa"/>
            <w:shd w:val="clear" w:color="auto" w:fill="auto"/>
          </w:tcPr>
          <w:p w14:paraId="277E9BFC" w14:textId="4D313BCD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(751)</w:t>
            </w:r>
          </w:p>
        </w:tc>
        <w:tc>
          <w:tcPr>
            <w:tcW w:w="1174" w:type="dxa"/>
            <w:shd w:val="clear" w:color="auto" w:fill="auto"/>
          </w:tcPr>
          <w:p w14:paraId="3F32E2DF" w14:textId="74D013BE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(5,815)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E365410" w14:textId="6D924BEB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2543B57E" w14:textId="207765CB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(64,630)</w:t>
            </w:r>
          </w:p>
        </w:tc>
      </w:tr>
      <w:tr w:rsidR="00F34A45" w:rsidRPr="00F34A45" w14:paraId="531C0A37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7F062401" w14:textId="50A1E608" w:rsidR="00E43930" w:rsidRPr="00F34A45" w:rsidRDefault="00E43930" w:rsidP="00E43930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ค่าเสื่อมราคารับโอนจากสินทรัพย์สิทธิการใช้</w:t>
            </w:r>
          </w:p>
        </w:tc>
        <w:tc>
          <w:tcPr>
            <w:tcW w:w="1167" w:type="dxa"/>
            <w:shd w:val="clear" w:color="auto" w:fill="auto"/>
          </w:tcPr>
          <w:p w14:paraId="29A02630" w14:textId="1F88D41F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7FE5C198" w14:textId="5F3E65A7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2C40F355" w14:textId="77CEA0F0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52C3DB52" w14:textId="4D011F42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3EC1B1A8" w14:textId="3F18FB6C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27C93DD8" w14:textId="3C722CE9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6E5649B4" w14:textId="0331B5D9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2,436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F566E1B" w14:textId="2519F916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31CAFB6B" w14:textId="70757DC2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2,436</w:t>
            </w:r>
          </w:p>
        </w:tc>
      </w:tr>
      <w:tr w:rsidR="00F34A45" w:rsidRPr="00F34A45" w14:paraId="0EB49F6B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62C18ED4" w14:textId="7AF1E323" w:rsidR="00E43930" w:rsidRPr="00F34A45" w:rsidRDefault="00E43930" w:rsidP="00E43930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ค่าเสื่อมราคาสำหรับส่วนที่ตั</w:t>
            </w:r>
            <w:r w:rsidR="00103806" w:rsidRPr="00F34A45">
              <w:rPr>
                <w:rFonts w:ascii="BrowalliaUPC" w:hAnsi="BrowalliaUPC" w:cs="BrowalliaUPC" w:hint="cs"/>
                <w:sz w:val="22"/>
                <w:szCs w:val="22"/>
                <w:cs/>
              </w:rPr>
              <w:t>ด</w:t>
            </w:r>
            <w:r w:rsidR="000744EB" w:rsidRPr="00F34A45">
              <w:rPr>
                <w:rFonts w:ascii="BrowalliaUPC" w:hAnsi="BrowalliaUPC" w:cs="BrowalliaUPC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7" w:type="dxa"/>
            <w:shd w:val="clear" w:color="auto" w:fill="auto"/>
          </w:tcPr>
          <w:p w14:paraId="369134DB" w14:textId="6666783B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7BA5873A" w14:textId="041F59E9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1841BBD3" w14:textId="41C8F764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(33,369)</w:t>
            </w:r>
          </w:p>
        </w:tc>
        <w:tc>
          <w:tcPr>
            <w:tcW w:w="1171" w:type="dxa"/>
            <w:shd w:val="clear" w:color="auto" w:fill="auto"/>
          </w:tcPr>
          <w:p w14:paraId="2CCF5BF4" w14:textId="55C79690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2A07725D" w14:textId="64E7E6FB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7ABB21A3" w14:textId="2F950EC4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780671D5" w14:textId="0464380B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A49EFE4" w14:textId="13C6B260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184CCE0" w14:textId="48B5BF14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(33,369)</w:t>
            </w:r>
          </w:p>
        </w:tc>
      </w:tr>
      <w:tr w:rsidR="00F34A45" w:rsidRPr="00F34A45" w14:paraId="4475557F" w14:textId="77777777" w:rsidTr="00FE3BE8">
        <w:trPr>
          <w:cantSplit/>
        </w:trPr>
        <w:tc>
          <w:tcPr>
            <w:tcW w:w="2874" w:type="dxa"/>
            <w:shd w:val="clear" w:color="auto" w:fill="auto"/>
            <w:hideMark/>
          </w:tcPr>
          <w:p w14:paraId="59746BD3" w14:textId="49F546D0" w:rsidR="00FE3BE8" w:rsidRPr="00F34A45" w:rsidRDefault="00FE3BE8" w:rsidP="00FE3BE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25950D2" w14:textId="58A06A10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77E79F5" w14:textId="0E03FD66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76,977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A197488" w14:textId="4A1CF9E9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11,963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D987F03" w14:textId="54AC40E7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199,500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E4D8EBA" w14:textId="6F42AEEA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156,974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0693A21" w14:textId="6C3D2E68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74,760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FE7E58B" w14:textId="022A3F1A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2,638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E5DF25E" w14:textId="1D11D450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527D723" w14:textId="48DAFC69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522,812</w:t>
            </w:r>
          </w:p>
        </w:tc>
      </w:tr>
      <w:tr w:rsidR="00F34A45" w:rsidRPr="00F34A45" w14:paraId="56FBC19E" w14:textId="77777777" w:rsidTr="00FE3BE8">
        <w:trPr>
          <w:cantSplit/>
        </w:trPr>
        <w:tc>
          <w:tcPr>
            <w:tcW w:w="2874" w:type="dxa"/>
            <w:shd w:val="clear" w:color="auto" w:fill="auto"/>
          </w:tcPr>
          <w:p w14:paraId="08AA336D" w14:textId="77777777" w:rsidR="00FE3BE8" w:rsidRPr="00F34A45" w:rsidRDefault="00FE3BE8" w:rsidP="00FE3BE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48391F3" w14:textId="500AB523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682D757" w14:textId="15CF21E1" w:rsidR="00FE3BE8" w:rsidRPr="00F34A45" w:rsidRDefault="00752DAA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7,595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48C0A0F" w14:textId="7B118898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290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B6AB90B" w14:textId="7903A75C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30,</w:t>
            </w:r>
            <w:r w:rsidR="00D5200A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609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8499B6F" w14:textId="4CE09497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1,604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ADCD341" w14:textId="520F5534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1,617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4A14DF7" w14:textId="2F352CCD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178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B38BF31" w14:textId="45D3E2C5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B0B9910" w14:textId="1DCD2EA3" w:rsidR="00FE3BE8" w:rsidRPr="00F34A45" w:rsidRDefault="00C41FA7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41,893</w:t>
            </w:r>
          </w:p>
        </w:tc>
      </w:tr>
      <w:tr w:rsidR="00F34A45" w:rsidRPr="00F34A45" w14:paraId="5B70808D" w14:textId="77777777" w:rsidTr="00FE3BE8">
        <w:trPr>
          <w:cantSplit/>
        </w:trPr>
        <w:tc>
          <w:tcPr>
            <w:tcW w:w="2874" w:type="dxa"/>
            <w:shd w:val="clear" w:color="auto" w:fill="auto"/>
          </w:tcPr>
          <w:p w14:paraId="6412CD15" w14:textId="0AE0C539" w:rsidR="008F7ECB" w:rsidRPr="00F34A45" w:rsidRDefault="008F7ECB" w:rsidP="008F7EC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ค่าเสื่อมราคารับโอนจากสินทรัพย์สิทธิการใช้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0527B2A" w14:textId="6BFACD28" w:rsidR="008F7ECB" w:rsidRPr="00F34A45" w:rsidRDefault="008F7ECB" w:rsidP="008F7EC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74BE09C" w14:textId="0F9D733E" w:rsidR="008F7ECB" w:rsidRPr="00F34A45" w:rsidRDefault="008F7ECB" w:rsidP="008F7EC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4F49F27" w14:textId="265AC0CE" w:rsidR="008F7ECB" w:rsidRPr="00F34A45" w:rsidRDefault="008F7ECB" w:rsidP="008F7EC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78A9D3E" w14:textId="0D51243D" w:rsidR="008F7ECB" w:rsidRPr="00F34A45" w:rsidRDefault="003553B2" w:rsidP="008F7EC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BBF39F3" w14:textId="02A369EB" w:rsidR="008F7ECB" w:rsidRPr="00F34A45" w:rsidRDefault="008F7ECB" w:rsidP="008F7EC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21F04BC" w14:textId="52230FFF" w:rsidR="008F7ECB" w:rsidRPr="00F34A45" w:rsidRDefault="008F7ECB" w:rsidP="008F7EC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B055186" w14:textId="26298940" w:rsidR="008F7ECB" w:rsidRPr="00F34A45" w:rsidRDefault="008F7ECB" w:rsidP="008F7EC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264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615687D" w14:textId="22831E0A" w:rsidR="008F7ECB" w:rsidRPr="00F34A45" w:rsidRDefault="008F7ECB" w:rsidP="008F7EC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E562FB1" w14:textId="1B242B8B" w:rsidR="008F7ECB" w:rsidRPr="00F34A45" w:rsidRDefault="008F7ECB" w:rsidP="008F7EC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264</w:t>
            </w:r>
          </w:p>
        </w:tc>
      </w:tr>
      <w:tr w:rsidR="00F34A45" w:rsidRPr="00F34A45" w14:paraId="4E472D45" w14:textId="77777777" w:rsidTr="00FE3BE8">
        <w:trPr>
          <w:cantSplit/>
        </w:trPr>
        <w:tc>
          <w:tcPr>
            <w:tcW w:w="2874" w:type="dxa"/>
            <w:shd w:val="clear" w:color="auto" w:fill="auto"/>
          </w:tcPr>
          <w:p w14:paraId="133FBD31" w14:textId="77777777" w:rsidR="00FE3BE8" w:rsidRPr="00F34A45" w:rsidRDefault="00FE3BE8" w:rsidP="00FE3BE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F49BEC5" w14:textId="6CAF7E59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B28475D" w14:textId="238F13EB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3466C4F" w14:textId="42FBF450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B6155F" w14:textId="190899B4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(35,719)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75ED553" w14:textId="79FD4802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(51,326)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C2A95B6" w14:textId="04C068B8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(7,372)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8BE48AD" w14:textId="362D0D52" w:rsidR="00FE3BE8" w:rsidRPr="00F34A45" w:rsidRDefault="00FB5710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6F6DB5B" w14:textId="56D88803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74A08F9" w14:textId="647E1536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(94,417)</w:t>
            </w:r>
          </w:p>
        </w:tc>
      </w:tr>
      <w:tr w:rsidR="00F34A45" w:rsidRPr="00F34A45" w14:paraId="3048DCB5" w14:textId="77777777" w:rsidTr="00FE3BE8">
        <w:trPr>
          <w:cantSplit/>
        </w:trPr>
        <w:tc>
          <w:tcPr>
            <w:tcW w:w="2874" w:type="dxa"/>
            <w:shd w:val="clear" w:color="auto" w:fill="auto"/>
          </w:tcPr>
          <w:p w14:paraId="1BA090BA" w14:textId="6235BB76" w:rsidR="00FE3BE8" w:rsidRPr="00F34A45" w:rsidRDefault="00FE3BE8" w:rsidP="00FE3BE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ค่าเสื่อมราคาสำหรับส่วนที่ตั</w:t>
            </w:r>
            <w:r w:rsidR="00180AB5" w:rsidRPr="00F34A45">
              <w:rPr>
                <w:rFonts w:ascii="BrowalliaUPC" w:hAnsi="BrowalliaUPC" w:cs="BrowalliaUPC" w:hint="cs"/>
                <w:sz w:val="22"/>
                <w:szCs w:val="22"/>
                <w:cs/>
              </w:rPr>
              <w:t>ดจำหน่าย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9DCEF2E" w14:textId="0D23112E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BD0C015" w14:textId="776AB78F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="003553B2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496</w:t>
            </w: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265AF96" w14:textId="1556C590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20DCBB0" w14:textId="46D1369B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(29,91</w:t>
            </w:r>
            <w:r w:rsidR="00F97922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64BC946" w14:textId="54CA73DD" w:rsidR="00FE3BE8" w:rsidRPr="00F34A45" w:rsidRDefault="000C05A6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(4)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47564F7" w14:textId="47211A41" w:rsidR="00FE3BE8" w:rsidRPr="00F34A45" w:rsidRDefault="000C05A6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(202)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6AF05BC" w14:textId="61FA268D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37BEB5E" w14:textId="54A5CFBB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401488B" w14:textId="182F7E75" w:rsidR="00FE3BE8" w:rsidRPr="00F34A45" w:rsidRDefault="00FE3BE8" w:rsidP="00FE3BE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(30,613)</w:t>
            </w:r>
          </w:p>
        </w:tc>
      </w:tr>
      <w:tr w:rsidR="00F34A45" w:rsidRPr="00F34A45" w14:paraId="30D3D0F0" w14:textId="77777777" w:rsidTr="00FE3BE8">
        <w:trPr>
          <w:cantSplit/>
        </w:trPr>
        <w:tc>
          <w:tcPr>
            <w:tcW w:w="2874" w:type="dxa"/>
            <w:shd w:val="clear" w:color="auto" w:fill="auto"/>
          </w:tcPr>
          <w:p w14:paraId="02594DD1" w14:textId="06B8D486" w:rsidR="00FE3BE8" w:rsidRPr="00F34A45" w:rsidRDefault="00416A17" w:rsidP="00FE3BE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 w:hint="cs"/>
                <w:sz w:val="22"/>
                <w:szCs w:val="22"/>
                <w:cs/>
              </w:rPr>
              <w:t>ลดลงจากการจำหน่ายบริษัทย่อย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70B0705" w14:textId="324A689D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D191838" w14:textId="5AF8A3C4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(7</w:t>
            </w:r>
            <w:r w:rsidR="00DA3CF0" w:rsidRPr="00F34A45">
              <w:rPr>
                <w:rFonts w:ascii="BrowalliaUPC" w:hAnsi="BrowalliaUPC" w:cs="BrowalliaUPC"/>
                <w:sz w:val="22"/>
                <w:szCs w:val="22"/>
              </w:rPr>
              <w:t>4,476)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6C2FF2E" w14:textId="343CED08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(12,253)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1C42B3B" w14:textId="7CCE045E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="000C05A6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890</w:t>
            </w: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DBB2DA7" w14:textId="5733FE0C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(102,184)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0D35ADA" w14:textId="00A60574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(62,945)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7513F59" w14:textId="6B9C214E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2F837BD" w14:textId="5FB6981B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77F11A0" w14:textId="2C5EE2FF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(25</w:t>
            </w:r>
            <w:r w:rsidR="00DA3CF0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2,748</w:t>
            </w: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</w:tr>
      <w:tr w:rsidR="00F34A45" w:rsidRPr="00F34A45" w14:paraId="2A070A64" w14:textId="77777777" w:rsidTr="00FE3BE8">
        <w:trPr>
          <w:cantSplit/>
          <w:trHeight w:val="289"/>
        </w:trPr>
        <w:tc>
          <w:tcPr>
            <w:tcW w:w="2874" w:type="dxa"/>
            <w:shd w:val="clear" w:color="auto" w:fill="auto"/>
            <w:hideMark/>
          </w:tcPr>
          <w:p w14:paraId="7647C7EB" w14:textId="6475D871" w:rsidR="00FE3BE8" w:rsidRPr="00F34A45" w:rsidRDefault="00FE3BE8" w:rsidP="00FE3BE8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ACD7D1B" w14:textId="7AF63DDD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8453CA9" w14:textId="3129A3C8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9,</w:t>
            </w:r>
            <w:r w:rsidR="00F97922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600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3352705" w14:textId="69A5B593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9269599" w14:textId="5717241D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163,58</w:t>
            </w:r>
            <w:r w:rsidR="000C05A6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84603EB" w14:textId="7B9EDC4D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5,06</w:t>
            </w:r>
            <w:r w:rsidR="000C05A6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1113999" w14:textId="269B373A" w:rsidR="00FE3BE8" w:rsidRPr="00F34A45" w:rsidRDefault="000C05A6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5,858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CDB5349" w14:textId="7CB4818C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3,080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516F3E7" w14:textId="6C88DC2D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C97E3B2" w14:textId="49BF747F" w:rsidR="00FE3BE8" w:rsidRPr="00F34A45" w:rsidRDefault="00FE3BE8" w:rsidP="00FE3BE8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187,</w:t>
            </w:r>
            <w:r w:rsidR="0012111D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191</w:t>
            </w:r>
          </w:p>
        </w:tc>
      </w:tr>
      <w:tr w:rsidR="00F34A45" w:rsidRPr="00F34A45" w14:paraId="52AF8B2B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5D9EDA6D" w14:textId="77777777" w:rsidR="00E43930" w:rsidRPr="00F34A45" w:rsidRDefault="00E43930" w:rsidP="00E43930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22E7572" w14:textId="77777777" w:rsidR="00E43930" w:rsidRPr="00F34A45" w:rsidRDefault="00E43930" w:rsidP="00E43930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3B5C54D4" w14:textId="77777777" w:rsidR="00E43930" w:rsidRPr="00F34A45" w:rsidRDefault="00E43930" w:rsidP="00E43930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02F2E9E" w14:textId="77777777" w:rsidR="00E43930" w:rsidRPr="00F34A45" w:rsidRDefault="00E43930" w:rsidP="00E43930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D1C48EE" w14:textId="77777777" w:rsidR="00E43930" w:rsidRPr="00F34A45" w:rsidRDefault="00E43930" w:rsidP="00E43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1268AA9" w14:textId="77777777" w:rsidR="00E43930" w:rsidRPr="00F34A45" w:rsidRDefault="00E43930" w:rsidP="00E43930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EA231B7" w14:textId="77777777" w:rsidR="00E43930" w:rsidRPr="00F34A45" w:rsidRDefault="00E43930" w:rsidP="00E43930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F59F56B" w14:textId="77777777" w:rsidR="00E43930" w:rsidRPr="00F34A45" w:rsidRDefault="00E43930" w:rsidP="00E43930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39291610" w14:textId="77777777" w:rsidR="00E43930" w:rsidRPr="00F34A45" w:rsidRDefault="00E43930" w:rsidP="00E43930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84037F4" w14:textId="77777777" w:rsidR="00E43930" w:rsidRPr="00F34A45" w:rsidRDefault="00E43930" w:rsidP="00E43930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F34A45" w:rsidRPr="00F34A45" w14:paraId="606EE4EE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25EEA9CE" w14:textId="2FB20CBA" w:rsidR="00E43930" w:rsidRPr="00F34A45" w:rsidRDefault="00E43930" w:rsidP="00E43930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FF51A9A" w14:textId="77777777" w:rsidR="00E43930" w:rsidRPr="00F34A45" w:rsidRDefault="00E43930" w:rsidP="00E43930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90A6CD3" w14:textId="77777777" w:rsidR="00E43930" w:rsidRPr="00F34A45" w:rsidRDefault="00E43930" w:rsidP="00E43930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FFD9D30" w14:textId="77777777" w:rsidR="00E43930" w:rsidRPr="00F34A45" w:rsidRDefault="00E43930" w:rsidP="00E43930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841FAA" w14:textId="77777777" w:rsidR="00E43930" w:rsidRPr="00F34A45" w:rsidRDefault="00E43930" w:rsidP="00E43930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3ABFA5E2" w14:textId="77777777" w:rsidR="00E43930" w:rsidRPr="00F34A45" w:rsidRDefault="00E43930" w:rsidP="00E43930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shd w:val="clear" w:color="auto" w:fill="auto"/>
          </w:tcPr>
          <w:p w14:paraId="654BA2F2" w14:textId="77777777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1B70192" w14:textId="77777777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4C407D9" w14:textId="77777777" w:rsidR="00E43930" w:rsidRPr="00F34A45" w:rsidRDefault="00E43930" w:rsidP="00E43930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F6DC015" w14:textId="77777777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F34A45" w:rsidRPr="00F34A45" w14:paraId="17EB8B59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19516FAE" w14:textId="49E8433D" w:rsidR="00E43930" w:rsidRPr="00F34A45" w:rsidRDefault="00E43930" w:rsidP="00E43930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67" w:type="dxa"/>
            <w:shd w:val="clear" w:color="auto" w:fill="auto"/>
          </w:tcPr>
          <w:p w14:paraId="64362B4B" w14:textId="7071C50C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0D27C839" w14:textId="57A15CD0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63,414</w:t>
            </w:r>
          </w:p>
        </w:tc>
        <w:tc>
          <w:tcPr>
            <w:tcW w:w="1172" w:type="dxa"/>
            <w:shd w:val="clear" w:color="auto" w:fill="auto"/>
          </w:tcPr>
          <w:p w14:paraId="4A38DC5E" w14:textId="6472705A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37,297</w:t>
            </w:r>
          </w:p>
        </w:tc>
        <w:tc>
          <w:tcPr>
            <w:tcW w:w="1171" w:type="dxa"/>
            <w:shd w:val="clear" w:color="auto" w:fill="auto"/>
          </w:tcPr>
          <w:p w14:paraId="026ADBB1" w14:textId="154D0FE7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587ACB19" w14:textId="4867D747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79CE67F4" w14:textId="52BA87C6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7E7705BB" w14:textId="58F78D9F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723CE25" w14:textId="2C00ECAC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3A83AFA" w14:textId="3A844924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100,711</w:t>
            </w:r>
          </w:p>
        </w:tc>
      </w:tr>
      <w:tr w:rsidR="00F34A45" w:rsidRPr="00F34A45" w14:paraId="3D8F1857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424D98FE" w14:textId="77777777" w:rsidR="00E43930" w:rsidRPr="00F34A45" w:rsidRDefault="00E43930" w:rsidP="00E43930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7" w:type="dxa"/>
            <w:shd w:val="clear" w:color="auto" w:fill="auto"/>
          </w:tcPr>
          <w:p w14:paraId="35F322F0" w14:textId="7FF6CEEE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4B9022C9" w14:textId="3A6D6D08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73934B70" w14:textId="12FCAD64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74C20065" w14:textId="029494DF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51961482" w14:textId="191FE3B0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4,202</w:t>
            </w:r>
          </w:p>
        </w:tc>
        <w:tc>
          <w:tcPr>
            <w:tcW w:w="1402" w:type="dxa"/>
            <w:shd w:val="clear" w:color="auto" w:fill="auto"/>
          </w:tcPr>
          <w:p w14:paraId="059D95C6" w14:textId="776EA503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0987788B" w14:textId="6ABD5F45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D281509" w14:textId="7DFCCB94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5BBB802" w14:textId="661AF416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4,202</w:t>
            </w:r>
          </w:p>
        </w:tc>
      </w:tr>
      <w:tr w:rsidR="00F34A45" w:rsidRPr="00F34A45" w14:paraId="5FAA1993" w14:textId="77777777" w:rsidTr="00BB3265">
        <w:trPr>
          <w:cantSplit/>
          <w:trHeight w:val="153"/>
        </w:trPr>
        <w:tc>
          <w:tcPr>
            <w:tcW w:w="2874" w:type="dxa"/>
            <w:shd w:val="clear" w:color="auto" w:fill="auto"/>
          </w:tcPr>
          <w:p w14:paraId="3E1CAFC0" w14:textId="3839F21F" w:rsidR="00E43930" w:rsidRPr="00F34A45" w:rsidRDefault="00E43930" w:rsidP="00E43930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ลดลง</w:t>
            </w:r>
          </w:p>
        </w:tc>
        <w:tc>
          <w:tcPr>
            <w:tcW w:w="1167" w:type="dxa"/>
            <w:shd w:val="clear" w:color="auto" w:fill="auto"/>
          </w:tcPr>
          <w:p w14:paraId="6D8F3668" w14:textId="3312CBA1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2A2735EF" w14:textId="731ABEF2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(13,340)</w:t>
            </w:r>
          </w:p>
        </w:tc>
        <w:tc>
          <w:tcPr>
            <w:tcW w:w="1172" w:type="dxa"/>
            <w:shd w:val="clear" w:color="auto" w:fill="auto"/>
          </w:tcPr>
          <w:p w14:paraId="3D4CD8EF" w14:textId="641C337C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(30,470)</w:t>
            </w:r>
          </w:p>
        </w:tc>
        <w:tc>
          <w:tcPr>
            <w:tcW w:w="1171" w:type="dxa"/>
            <w:shd w:val="clear" w:color="auto" w:fill="auto"/>
          </w:tcPr>
          <w:p w14:paraId="482B0AC3" w14:textId="28F019B4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3648AEAF" w14:textId="1E16D952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1D62533B" w14:textId="6D9BEAD7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601FC83D" w14:textId="118D21F6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E51A2C7" w14:textId="6E5C848D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CDE853B" w14:textId="6E55F92D" w:rsidR="00E43930" w:rsidRPr="00F34A45" w:rsidRDefault="00E43930" w:rsidP="00E4393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(43,810)</w:t>
            </w:r>
          </w:p>
        </w:tc>
      </w:tr>
      <w:tr w:rsidR="00F34A45" w:rsidRPr="00F34A45" w14:paraId="524D2BF1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7BAC1951" w14:textId="31446D2F" w:rsidR="00E43930" w:rsidRPr="00F34A45" w:rsidRDefault="00E43930" w:rsidP="00E43930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67" w:type="dxa"/>
            <w:shd w:val="clear" w:color="auto" w:fill="auto"/>
          </w:tcPr>
          <w:p w14:paraId="14543303" w14:textId="7345192C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7D35B3DB" w14:textId="3CE3A77E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50,074</w:t>
            </w:r>
          </w:p>
        </w:tc>
        <w:tc>
          <w:tcPr>
            <w:tcW w:w="1172" w:type="dxa"/>
            <w:shd w:val="clear" w:color="auto" w:fill="auto"/>
          </w:tcPr>
          <w:p w14:paraId="1041DA7D" w14:textId="049D6604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6,827</w:t>
            </w:r>
          </w:p>
        </w:tc>
        <w:tc>
          <w:tcPr>
            <w:tcW w:w="1171" w:type="dxa"/>
            <w:shd w:val="clear" w:color="auto" w:fill="auto"/>
          </w:tcPr>
          <w:p w14:paraId="49679FB0" w14:textId="255F67BE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2765F835" w14:textId="581BB804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4,202</w:t>
            </w:r>
          </w:p>
        </w:tc>
        <w:tc>
          <w:tcPr>
            <w:tcW w:w="1402" w:type="dxa"/>
            <w:shd w:val="clear" w:color="auto" w:fill="auto"/>
          </w:tcPr>
          <w:p w14:paraId="0DEFD7DB" w14:textId="3A6F630C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4538B4CA" w14:textId="5E3784EC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B7C871F" w14:textId="12F3291B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63586CA7" w14:textId="157C9C58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1,103</w:t>
            </w:r>
          </w:p>
        </w:tc>
      </w:tr>
      <w:tr w:rsidR="00F34A45" w:rsidRPr="00F34A45" w14:paraId="0C5EC7E8" w14:textId="77777777" w:rsidTr="002511DE">
        <w:trPr>
          <w:cantSplit/>
        </w:trPr>
        <w:tc>
          <w:tcPr>
            <w:tcW w:w="2874" w:type="dxa"/>
            <w:shd w:val="clear" w:color="auto" w:fill="auto"/>
          </w:tcPr>
          <w:p w14:paraId="326A3FD1" w14:textId="10642DC9" w:rsidR="002511DE" w:rsidRPr="00F34A45" w:rsidRDefault="002511DE" w:rsidP="002511DE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 w:hint="cs"/>
                <w:sz w:val="22"/>
                <w:szCs w:val="22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11EF344" w14:textId="0CF44844" w:rsidR="002511DE" w:rsidRPr="00F34A45" w:rsidRDefault="002511DE" w:rsidP="002511D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B675657" w14:textId="380503B3" w:rsidR="002511DE" w:rsidRPr="00F34A45" w:rsidRDefault="002511DE" w:rsidP="002511D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24,379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6680AE5" w14:textId="7EE06935" w:rsidR="002511DE" w:rsidRPr="00F34A45" w:rsidRDefault="002511DE" w:rsidP="002511D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076AB04" w14:textId="023119E8" w:rsidR="002511DE" w:rsidRPr="00F34A45" w:rsidRDefault="002511DE" w:rsidP="002511D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38B784B" w14:textId="30BB924E" w:rsidR="002511DE" w:rsidRPr="00F34A45" w:rsidRDefault="002511DE" w:rsidP="002511D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892A5CC" w14:textId="26E87695" w:rsidR="002511DE" w:rsidRPr="00F34A45" w:rsidRDefault="002511DE" w:rsidP="002511D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CEF40B4" w14:textId="3F19FE1B" w:rsidR="002511DE" w:rsidRPr="00F34A45" w:rsidRDefault="002511DE" w:rsidP="002511D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191F8B5" w14:textId="633632B0" w:rsidR="002511DE" w:rsidRPr="00F34A45" w:rsidRDefault="002511DE" w:rsidP="002511D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7FEFDE2" w14:textId="336BBB8D" w:rsidR="002511DE" w:rsidRPr="00F34A45" w:rsidRDefault="002511DE" w:rsidP="002511D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24,379</w:t>
            </w:r>
          </w:p>
        </w:tc>
      </w:tr>
      <w:tr w:rsidR="00F34A45" w:rsidRPr="00F34A45" w14:paraId="4484FD08" w14:textId="77777777" w:rsidTr="00263D32">
        <w:trPr>
          <w:cantSplit/>
        </w:trPr>
        <w:tc>
          <w:tcPr>
            <w:tcW w:w="2874" w:type="dxa"/>
            <w:shd w:val="clear" w:color="auto" w:fill="auto"/>
          </w:tcPr>
          <w:p w14:paraId="727B2C50" w14:textId="41D20F50" w:rsidR="00713049" w:rsidRPr="00F34A45" w:rsidRDefault="00692F0E" w:rsidP="00263D3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 w:hint="cs"/>
                <w:sz w:val="22"/>
                <w:szCs w:val="22"/>
                <w:cs/>
              </w:rPr>
              <w:t>กลับรายการค่าเผื่อการด้อยค่า</w:t>
            </w:r>
          </w:p>
        </w:tc>
        <w:tc>
          <w:tcPr>
            <w:tcW w:w="1167" w:type="dxa"/>
            <w:shd w:val="clear" w:color="auto" w:fill="auto"/>
          </w:tcPr>
          <w:p w14:paraId="7A5FFF2E" w14:textId="6B435133" w:rsidR="00713049" w:rsidRPr="00F34A45" w:rsidRDefault="00692F0E" w:rsidP="00263D3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FCD8D4F" w14:textId="3206CB94" w:rsidR="00713049" w:rsidRPr="00F34A45" w:rsidRDefault="00692F0E" w:rsidP="00263D3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(2,748)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BB2E472" w14:textId="49BCCE06" w:rsidR="00713049" w:rsidRPr="00F34A45" w:rsidRDefault="00692F0E" w:rsidP="00263D3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F2AD99" w14:textId="6B388D2D" w:rsidR="00713049" w:rsidRPr="00F34A45" w:rsidRDefault="00692F0E" w:rsidP="00263D3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0FAABA9" w14:textId="738CDEBF" w:rsidR="00713049" w:rsidRPr="00F34A45" w:rsidRDefault="00692F0E" w:rsidP="00263D3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B984D82" w14:textId="7E4A38B3" w:rsidR="00713049" w:rsidRPr="00F34A45" w:rsidRDefault="00692F0E" w:rsidP="00263D3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CE24945" w14:textId="006E19DA" w:rsidR="00713049" w:rsidRPr="00F34A45" w:rsidRDefault="00692F0E" w:rsidP="00263D3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021BC1F" w14:textId="1AE26630" w:rsidR="00713049" w:rsidRPr="00F34A45" w:rsidRDefault="00692F0E" w:rsidP="00263D3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93AEC38" w14:textId="7E72898C" w:rsidR="00713049" w:rsidRPr="00F34A45" w:rsidRDefault="00692F0E" w:rsidP="00263D3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(2,748)</w:t>
            </w:r>
          </w:p>
        </w:tc>
      </w:tr>
      <w:tr w:rsidR="00F34A45" w:rsidRPr="00F34A45" w14:paraId="0A21ED59" w14:textId="77777777" w:rsidTr="00263D32">
        <w:trPr>
          <w:cantSplit/>
        </w:trPr>
        <w:tc>
          <w:tcPr>
            <w:tcW w:w="2874" w:type="dxa"/>
            <w:shd w:val="clear" w:color="auto" w:fill="auto"/>
          </w:tcPr>
          <w:p w14:paraId="41F1DBE6" w14:textId="51C66CCD" w:rsidR="00263D32" w:rsidRPr="00F34A45" w:rsidRDefault="00B2681D" w:rsidP="00263D3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34A45">
              <w:rPr>
                <w:rFonts w:ascii="BrowalliaUPC" w:hAnsi="BrowalliaUPC" w:cs="BrowalliaUPC" w:hint="cs"/>
                <w:sz w:val="22"/>
                <w:szCs w:val="22"/>
                <w:cs/>
              </w:rPr>
              <w:t>ลดลง</w:t>
            </w:r>
            <w:r w:rsidR="00263D32" w:rsidRPr="00F34A45">
              <w:rPr>
                <w:rFonts w:ascii="BrowalliaUPC" w:hAnsi="BrowalliaUPC" w:cs="BrowalliaUPC"/>
                <w:sz w:val="22"/>
                <w:szCs w:val="22"/>
                <w:cs/>
              </w:rPr>
              <w:t>จากการจำหน่ายบริษัทย่อย</w:t>
            </w:r>
          </w:p>
        </w:tc>
        <w:tc>
          <w:tcPr>
            <w:tcW w:w="1167" w:type="dxa"/>
            <w:shd w:val="clear" w:color="auto" w:fill="auto"/>
          </w:tcPr>
          <w:p w14:paraId="768DCC76" w14:textId="33E6F6A6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8E9B6C4" w14:textId="57AF142C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="00660533" w:rsidRPr="00F34A45">
              <w:rPr>
                <w:rFonts w:ascii="BrowalliaUPC" w:hAnsi="BrowalliaUPC" w:cs="BrowalliaUPC"/>
                <w:sz w:val="22"/>
                <w:szCs w:val="22"/>
              </w:rPr>
              <w:t>47,326</w:t>
            </w: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9154641" w14:textId="6508E85E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(6,827)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0352FA3" w14:textId="41EF1023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3715C27" w14:textId="21C74E9E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(4,202)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EE91923" w14:textId="12647E0C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F762CCF" w14:textId="3F465DA9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3A1B38D" w14:textId="090B5C45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D720476" w14:textId="67F36BC7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="00692F0E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58,355)</w:t>
            </w:r>
          </w:p>
        </w:tc>
      </w:tr>
      <w:tr w:rsidR="00F34A45" w:rsidRPr="00F34A45" w14:paraId="6B22FC95" w14:textId="77777777" w:rsidTr="00263D32">
        <w:trPr>
          <w:cantSplit/>
        </w:trPr>
        <w:tc>
          <w:tcPr>
            <w:tcW w:w="2874" w:type="dxa"/>
            <w:shd w:val="clear" w:color="auto" w:fill="auto"/>
          </w:tcPr>
          <w:p w14:paraId="5BEE5FF0" w14:textId="2D00AEB2" w:rsidR="00263D32" w:rsidRPr="00F34A45" w:rsidRDefault="00263D32" w:rsidP="00263D32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67" w:type="dxa"/>
            <w:shd w:val="clear" w:color="auto" w:fill="auto"/>
          </w:tcPr>
          <w:p w14:paraId="62E35BAB" w14:textId="6E22DFFD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7409506" w14:textId="76796091" w:rsidR="00263D32" w:rsidRPr="00F34A45" w:rsidRDefault="00692F0E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24,379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3A1E238" w14:textId="18963588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704C6B" w14:textId="2118644A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330890D" w14:textId="14E93EC5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8068BF2" w14:textId="3C73FAAE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E337CAF" w14:textId="237970C7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8432123" w14:textId="7F82DC47" w:rsidR="00263D32" w:rsidRPr="00F34A45" w:rsidRDefault="00263D32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25B1435" w14:textId="2F738C7B" w:rsidR="00263D32" w:rsidRPr="00F34A45" w:rsidRDefault="00692F0E" w:rsidP="00263D3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24,379</w:t>
            </w:r>
          </w:p>
        </w:tc>
      </w:tr>
      <w:tr w:rsidR="00F34A45" w:rsidRPr="00F34A45" w14:paraId="7D7DE0ED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3840DD56" w14:textId="77777777" w:rsidR="00E43930" w:rsidRPr="00F34A45" w:rsidRDefault="00E43930" w:rsidP="00E43930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167" w:type="dxa"/>
            <w:shd w:val="clear" w:color="auto" w:fill="auto"/>
          </w:tcPr>
          <w:p w14:paraId="2B77F3CD" w14:textId="77777777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33D0C4DB" w14:textId="77777777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6B1CE70A" w14:textId="77777777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shd w:val="clear" w:color="auto" w:fill="auto"/>
          </w:tcPr>
          <w:p w14:paraId="4ED85089" w14:textId="77777777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14:paraId="5B9672CE" w14:textId="77777777" w:rsidR="00E43930" w:rsidRPr="00F34A45" w:rsidRDefault="00E43930" w:rsidP="00E43930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shd w:val="clear" w:color="auto" w:fill="auto"/>
          </w:tcPr>
          <w:p w14:paraId="35BF3D47" w14:textId="77777777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049E8A9D" w14:textId="77777777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13856E4" w14:textId="77777777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shd w:val="clear" w:color="auto" w:fill="auto"/>
          </w:tcPr>
          <w:p w14:paraId="796A48F5" w14:textId="77777777" w:rsidR="00E43930" w:rsidRPr="00F34A45" w:rsidRDefault="00E43930" w:rsidP="00E4393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F34A45" w:rsidRPr="00F34A45" w14:paraId="589B9264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31384E93" w14:textId="3DAAAD25" w:rsidR="00202CDF" w:rsidRPr="00F34A45" w:rsidRDefault="00202CDF" w:rsidP="00202CD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10"/>
                <w:szCs w:val="10"/>
              </w:rPr>
            </w:pP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67" w:type="dxa"/>
            <w:shd w:val="clear" w:color="auto" w:fill="auto"/>
          </w:tcPr>
          <w:p w14:paraId="582B282E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0AB15131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4F848E88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shd w:val="clear" w:color="auto" w:fill="auto"/>
          </w:tcPr>
          <w:p w14:paraId="2B5CC70E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14:paraId="214D4126" w14:textId="77777777" w:rsidR="00202CDF" w:rsidRPr="00F34A45" w:rsidRDefault="00202CDF" w:rsidP="00202CDF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shd w:val="clear" w:color="auto" w:fill="auto"/>
          </w:tcPr>
          <w:p w14:paraId="2BC91936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5CD8EE41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93911F4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shd w:val="clear" w:color="auto" w:fill="auto"/>
          </w:tcPr>
          <w:p w14:paraId="6D72650D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F34A45" w:rsidRPr="00F34A45" w14:paraId="6CB0FAC7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3A67BFB4" w14:textId="57C14AF1" w:rsidR="00202CDF" w:rsidRPr="00F34A45" w:rsidRDefault="00202CDF" w:rsidP="00202CD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10"/>
                <w:szCs w:val="10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67" w:type="dxa"/>
            <w:shd w:val="clear" w:color="auto" w:fill="auto"/>
          </w:tcPr>
          <w:p w14:paraId="393239E7" w14:textId="2D64EBF9" w:rsidR="00202CDF" w:rsidRPr="00F34A45" w:rsidRDefault="00202CDF" w:rsidP="00202CD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166,000</w:t>
            </w:r>
          </w:p>
        </w:tc>
        <w:tc>
          <w:tcPr>
            <w:tcW w:w="1401" w:type="dxa"/>
            <w:shd w:val="clear" w:color="auto" w:fill="auto"/>
          </w:tcPr>
          <w:p w14:paraId="56E420C4" w14:textId="13BD82EE" w:rsidR="00202CDF" w:rsidRPr="00F34A45" w:rsidRDefault="00202CDF" w:rsidP="00202CD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38,721</w:t>
            </w:r>
          </w:p>
        </w:tc>
        <w:tc>
          <w:tcPr>
            <w:tcW w:w="1172" w:type="dxa"/>
            <w:shd w:val="clear" w:color="auto" w:fill="auto"/>
          </w:tcPr>
          <w:p w14:paraId="08C9F4D8" w14:textId="6854A546" w:rsidR="00202CDF" w:rsidRPr="00F34A45" w:rsidRDefault="00202CDF" w:rsidP="00202CD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</w:p>
        </w:tc>
        <w:tc>
          <w:tcPr>
            <w:tcW w:w="1171" w:type="dxa"/>
            <w:shd w:val="clear" w:color="auto" w:fill="auto"/>
          </w:tcPr>
          <w:p w14:paraId="46C2BCB0" w14:textId="12554CD8" w:rsidR="00202CDF" w:rsidRPr="00F34A45" w:rsidRDefault="00202CDF" w:rsidP="00202CD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76,778</w:t>
            </w:r>
          </w:p>
        </w:tc>
        <w:tc>
          <w:tcPr>
            <w:tcW w:w="1340" w:type="dxa"/>
            <w:shd w:val="clear" w:color="auto" w:fill="auto"/>
          </w:tcPr>
          <w:p w14:paraId="37CD8AF3" w14:textId="6D71A8D9" w:rsidR="00202CDF" w:rsidRPr="00F34A45" w:rsidRDefault="00202CDF" w:rsidP="00202CDF">
            <w:pPr>
              <w:pBdr>
                <w:bottom w:val="single" w:sz="12" w:space="1" w:color="auto"/>
              </w:pBd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3,022</w:t>
            </w:r>
          </w:p>
        </w:tc>
        <w:tc>
          <w:tcPr>
            <w:tcW w:w="1402" w:type="dxa"/>
            <w:shd w:val="clear" w:color="auto" w:fill="auto"/>
          </w:tcPr>
          <w:p w14:paraId="63584C0A" w14:textId="3C677761" w:rsidR="00202CDF" w:rsidRPr="00F34A45" w:rsidRDefault="00202CDF" w:rsidP="00202CD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4,840</w:t>
            </w:r>
          </w:p>
        </w:tc>
        <w:tc>
          <w:tcPr>
            <w:tcW w:w="1174" w:type="dxa"/>
            <w:shd w:val="clear" w:color="auto" w:fill="auto"/>
          </w:tcPr>
          <w:p w14:paraId="4D6A0B93" w14:textId="685BA977" w:rsidR="00202CDF" w:rsidRPr="00F34A45" w:rsidRDefault="00202CDF" w:rsidP="00202CD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92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84AEE7A" w14:textId="1F812348" w:rsidR="00202CDF" w:rsidRPr="00F34A45" w:rsidRDefault="00202CDF" w:rsidP="00202CD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11</w:t>
            </w:r>
          </w:p>
        </w:tc>
        <w:tc>
          <w:tcPr>
            <w:tcW w:w="1261" w:type="dxa"/>
            <w:shd w:val="clear" w:color="auto" w:fill="auto"/>
          </w:tcPr>
          <w:p w14:paraId="6DABA39F" w14:textId="38334DF5" w:rsidR="00202CDF" w:rsidRPr="00F34A45" w:rsidRDefault="00202CDF" w:rsidP="00202CD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289,468</w:t>
            </w:r>
          </w:p>
        </w:tc>
      </w:tr>
      <w:tr w:rsidR="00F34A45" w:rsidRPr="00F34A45" w14:paraId="05A9BC72" w14:textId="77777777" w:rsidTr="00BF348D">
        <w:trPr>
          <w:cantSplit/>
        </w:trPr>
        <w:tc>
          <w:tcPr>
            <w:tcW w:w="2874" w:type="dxa"/>
            <w:shd w:val="clear" w:color="auto" w:fill="auto"/>
          </w:tcPr>
          <w:p w14:paraId="043D6CC6" w14:textId="234290D0" w:rsidR="00BF348D" w:rsidRPr="00F34A45" w:rsidRDefault="00BF348D" w:rsidP="00BF348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10"/>
                <w:szCs w:val="10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F34A45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3829CFB" w14:textId="201C4385" w:rsidR="00BF348D" w:rsidRPr="00F34A45" w:rsidRDefault="00BF348D" w:rsidP="00BF348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174,392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4CD13BE" w14:textId="65E01C64" w:rsidR="00BF348D" w:rsidRPr="00F34A45" w:rsidRDefault="00BF348D" w:rsidP="00BF348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73,38</w:t>
            </w:r>
            <w:r w:rsidR="00F416A4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A7B093C" w14:textId="44F7C31F" w:rsidR="00BF348D" w:rsidRPr="00F34A45" w:rsidRDefault="00BF348D" w:rsidP="00BF348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D1E18E3" w14:textId="70C0A59A" w:rsidR="00BF348D" w:rsidRPr="00F34A45" w:rsidRDefault="00BF348D" w:rsidP="00BF348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71,3</w:t>
            </w:r>
            <w:r w:rsidR="00F416A4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47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6ADB15B" w14:textId="2C9A672D" w:rsidR="00BF348D" w:rsidRPr="00F34A45" w:rsidRDefault="00BF348D" w:rsidP="00BF348D">
            <w:pPr>
              <w:pBdr>
                <w:bottom w:val="single" w:sz="12" w:space="1" w:color="auto"/>
              </w:pBd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1,00</w:t>
            </w:r>
            <w:r w:rsidR="00F416A4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079B152" w14:textId="65E1C84E" w:rsidR="00BF348D" w:rsidRPr="00F34A45" w:rsidRDefault="00BF348D" w:rsidP="00BF348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1,934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79478A6" w14:textId="7E8A3877" w:rsidR="00BF348D" w:rsidRPr="00F34A45" w:rsidRDefault="00BF348D" w:rsidP="00BF348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5E53453" w14:textId="351220FD" w:rsidR="00BF348D" w:rsidRPr="00F34A45" w:rsidRDefault="00BF348D" w:rsidP="00BF348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5151A96" w14:textId="70C1016E" w:rsidR="00BF348D" w:rsidRPr="00F34A45" w:rsidRDefault="00BF348D" w:rsidP="00BF348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322,268</w:t>
            </w:r>
          </w:p>
        </w:tc>
      </w:tr>
      <w:tr w:rsidR="00F34A45" w:rsidRPr="00F34A45" w14:paraId="7EC043F1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7D166011" w14:textId="77777777" w:rsidR="00202CDF" w:rsidRPr="00F34A45" w:rsidRDefault="00202CDF" w:rsidP="00202CD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5E70651C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18E3C39B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74D3E261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shd w:val="clear" w:color="auto" w:fill="auto"/>
          </w:tcPr>
          <w:p w14:paraId="7FA0919B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14:paraId="4DFED694" w14:textId="77777777" w:rsidR="00202CDF" w:rsidRPr="00F34A45" w:rsidRDefault="00202CDF" w:rsidP="00202CDF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shd w:val="clear" w:color="auto" w:fill="auto"/>
          </w:tcPr>
          <w:p w14:paraId="447ABB90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337A6E50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AE6B539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shd w:val="clear" w:color="auto" w:fill="auto"/>
          </w:tcPr>
          <w:p w14:paraId="7FC33474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F34A45" w:rsidRPr="00F34A45" w14:paraId="2189485C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5523DEEE" w14:textId="77777777" w:rsidR="00033A2E" w:rsidRPr="00F34A45" w:rsidRDefault="00033A2E" w:rsidP="00202CD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5C2C32D7" w14:textId="77777777" w:rsidR="00033A2E" w:rsidRPr="00F34A45" w:rsidRDefault="00033A2E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26A74EE7" w14:textId="77777777" w:rsidR="00033A2E" w:rsidRPr="00F34A45" w:rsidRDefault="00033A2E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7B8AC3DD" w14:textId="77777777" w:rsidR="00033A2E" w:rsidRPr="00F34A45" w:rsidRDefault="00033A2E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shd w:val="clear" w:color="auto" w:fill="auto"/>
          </w:tcPr>
          <w:p w14:paraId="1588EE39" w14:textId="77777777" w:rsidR="00033A2E" w:rsidRPr="00F34A45" w:rsidRDefault="00033A2E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14:paraId="4127BAC7" w14:textId="77777777" w:rsidR="00033A2E" w:rsidRPr="00F34A45" w:rsidRDefault="00033A2E" w:rsidP="00202CDF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shd w:val="clear" w:color="auto" w:fill="auto"/>
          </w:tcPr>
          <w:p w14:paraId="2C35355E" w14:textId="77777777" w:rsidR="00033A2E" w:rsidRPr="00F34A45" w:rsidRDefault="00033A2E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104D1F28" w14:textId="77777777" w:rsidR="00033A2E" w:rsidRPr="00F34A45" w:rsidRDefault="00033A2E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9B10A5C" w14:textId="77777777" w:rsidR="00033A2E" w:rsidRPr="00F34A45" w:rsidRDefault="00033A2E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shd w:val="clear" w:color="auto" w:fill="auto"/>
          </w:tcPr>
          <w:p w14:paraId="17E75A8B" w14:textId="77777777" w:rsidR="00033A2E" w:rsidRPr="00F34A45" w:rsidRDefault="00033A2E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F34A45" w:rsidRPr="00F34A45" w14:paraId="709E84F7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1C3E42E8" w14:textId="62F081B6" w:rsidR="00202CDF" w:rsidRPr="00F34A45" w:rsidRDefault="00202CDF" w:rsidP="00202CD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67" w:type="dxa"/>
            <w:tcBorders>
              <w:left w:val="nil"/>
            </w:tcBorders>
            <w:shd w:val="clear" w:color="auto" w:fill="auto"/>
          </w:tcPr>
          <w:p w14:paraId="1B998817" w14:textId="77777777" w:rsidR="00202CDF" w:rsidRPr="00F34A45" w:rsidRDefault="00202CDF" w:rsidP="00202CDF">
            <w:pPr>
              <w:tabs>
                <w:tab w:val="clear" w:pos="227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6C068A9B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52005B9C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72C760E3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65DCCFE9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632109C4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0580822B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E0E568E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771B627E" w14:textId="77777777" w:rsidR="00202CDF" w:rsidRPr="00F34A45" w:rsidRDefault="00202CDF" w:rsidP="00202CDF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F34A45" w:rsidRPr="00F34A45" w14:paraId="32DC59EE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0C5FE80D" w14:textId="77777777" w:rsidR="00202CDF" w:rsidRPr="00F34A45" w:rsidRDefault="00202CDF" w:rsidP="00202CD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67" w:type="dxa"/>
            <w:shd w:val="clear" w:color="auto" w:fill="auto"/>
          </w:tcPr>
          <w:p w14:paraId="5655F8FD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3B3DD994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4ED0CA2C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3AE8D7CC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11AB7079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790690BE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0BEBD179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0CFB997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6C0FBD41" w14:textId="4DB255EA" w:rsidR="00202CDF" w:rsidRPr="00F34A45" w:rsidRDefault="00202CDF" w:rsidP="00202CDF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56,977</w:t>
            </w:r>
          </w:p>
        </w:tc>
      </w:tr>
      <w:tr w:rsidR="00F34A45" w:rsidRPr="00F34A45" w14:paraId="7431D924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A72C7EB" w14:textId="77777777" w:rsidR="00202CDF" w:rsidRPr="00F34A45" w:rsidRDefault="00202CDF" w:rsidP="00202CDF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7" w:type="dxa"/>
            <w:shd w:val="clear" w:color="auto" w:fill="auto"/>
          </w:tcPr>
          <w:p w14:paraId="306C4EA6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46120CB2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3D7DF310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23E283F5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43ED0AFF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77CBACEE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5BB60D90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23324C0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2F15D8FB" w14:textId="4D96D177" w:rsidR="00202CDF" w:rsidRPr="00F34A45" w:rsidRDefault="00202CDF" w:rsidP="00202CDF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</w:rPr>
              <w:t>13,606</w:t>
            </w:r>
          </w:p>
        </w:tc>
      </w:tr>
      <w:tr w:rsidR="00F34A45" w:rsidRPr="00F34A45" w14:paraId="51A94987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3764309E" w14:textId="77777777" w:rsidR="00202CDF" w:rsidRPr="00F34A45" w:rsidRDefault="00202CDF" w:rsidP="00202CD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F34A45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67" w:type="dxa"/>
            <w:shd w:val="clear" w:color="auto" w:fill="auto"/>
          </w:tcPr>
          <w:p w14:paraId="19A9DEAA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24CFDB41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551B08A1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0926F54A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369CC178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36B6EB2A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22688A8B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F97B9A2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1AB94C1A" w14:textId="2DEEABCE" w:rsidR="00202CDF" w:rsidRPr="00F34A45" w:rsidRDefault="00202CDF" w:rsidP="00202CDF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70,583</w:t>
            </w:r>
          </w:p>
        </w:tc>
      </w:tr>
      <w:tr w:rsidR="00F34A45" w:rsidRPr="00F34A45" w14:paraId="29B904A2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66768FD7" w14:textId="77777777" w:rsidR="00202CDF" w:rsidRPr="00F34A45" w:rsidRDefault="00202CDF" w:rsidP="00202CD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8"/>
                <w:szCs w:val="8"/>
                <w:lang w:val="en-GB"/>
              </w:rPr>
            </w:pPr>
          </w:p>
        </w:tc>
        <w:tc>
          <w:tcPr>
            <w:tcW w:w="1167" w:type="dxa"/>
            <w:shd w:val="clear" w:color="auto" w:fill="auto"/>
          </w:tcPr>
          <w:p w14:paraId="6D79161A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5951CBF8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320AD1EB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642402A1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5485C7A8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2B496AD3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3A93DE9E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5D0358E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2FA3607A" w14:textId="77777777" w:rsidR="00202CDF" w:rsidRPr="00F34A45" w:rsidRDefault="00202CDF" w:rsidP="00202CDF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F34A45" w:rsidRPr="00F34A45" w14:paraId="028FD067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39F38C4D" w14:textId="6C767D65" w:rsidR="00202CDF" w:rsidRPr="00F34A45" w:rsidRDefault="00202CDF" w:rsidP="00202CD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F34A45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67" w:type="dxa"/>
            <w:tcBorders>
              <w:left w:val="nil"/>
            </w:tcBorders>
            <w:shd w:val="clear" w:color="auto" w:fill="auto"/>
          </w:tcPr>
          <w:p w14:paraId="4F5A2A75" w14:textId="77777777" w:rsidR="00202CDF" w:rsidRPr="00F34A45" w:rsidRDefault="00202CDF" w:rsidP="00202CDF">
            <w:pPr>
              <w:tabs>
                <w:tab w:val="clear" w:pos="227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511BA517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2C995459" w14:textId="77777777" w:rsidR="00202CDF" w:rsidRPr="00F34A45" w:rsidRDefault="00202CDF" w:rsidP="00202CD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1145B0E1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399F5359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2072578A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5D951662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B8891DB" w14:textId="77777777" w:rsidR="00202CDF" w:rsidRPr="00F34A45" w:rsidRDefault="00202CDF" w:rsidP="00202CD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015059C0" w14:textId="77777777" w:rsidR="00202CDF" w:rsidRPr="00F34A45" w:rsidRDefault="00202CDF" w:rsidP="00202CDF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F34A45" w:rsidRPr="00F34A45" w14:paraId="37977761" w14:textId="77777777" w:rsidTr="00802ABF">
        <w:trPr>
          <w:cantSplit/>
        </w:trPr>
        <w:tc>
          <w:tcPr>
            <w:tcW w:w="2874" w:type="dxa"/>
            <w:shd w:val="clear" w:color="auto" w:fill="auto"/>
            <w:hideMark/>
          </w:tcPr>
          <w:p w14:paraId="623AB4FE" w14:textId="77777777" w:rsidR="0003766A" w:rsidRPr="00F34A45" w:rsidRDefault="0003766A" w:rsidP="0003766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67" w:type="dxa"/>
            <w:shd w:val="clear" w:color="auto" w:fill="auto"/>
          </w:tcPr>
          <w:p w14:paraId="013E54BF" w14:textId="77777777" w:rsidR="0003766A" w:rsidRPr="00F34A45" w:rsidRDefault="0003766A" w:rsidP="000376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4F45CDCC" w14:textId="77777777" w:rsidR="0003766A" w:rsidRPr="00F34A45" w:rsidRDefault="0003766A" w:rsidP="000376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43F4DD9B" w14:textId="77777777" w:rsidR="0003766A" w:rsidRPr="00F34A45" w:rsidRDefault="0003766A" w:rsidP="000376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23E66817" w14:textId="77777777" w:rsidR="0003766A" w:rsidRPr="00F34A45" w:rsidRDefault="0003766A" w:rsidP="000376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5933F998" w14:textId="77777777" w:rsidR="0003766A" w:rsidRPr="00F34A45" w:rsidRDefault="0003766A" w:rsidP="000376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39FB21BF" w14:textId="77777777" w:rsidR="0003766A" w:rsidRPr="00F34A45" w:rsidRDefault="0003766A" w:rsidP="000376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724A7AF2" w14:textId="77777777" w:rsidR="0003766A" w:rsidRPr="00F34A45" w:rsidRDefault="0003766A" w:rsidP="000376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E5B7899" w14:textId="77777777" w:rsidR="0003766A" w:rsidRPr="00F34A45" w:rsidRDefault="0003766A" w:rsidP="000376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62E419A" w14:textId="233E5A2A" w:rsidR="0003766A" w:rsidRPr="00F34A45" w:rsidRDefault="0003766A" w:rsidP="0003766A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32,2</w:t>
            </w:r>
            <w:r w:rsidR="001B67C4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51</w:t>
            </w: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</w:tr>
      <w:tr w:rsidR="00F34A45" w:rsidRPr="00F34A45" w14:paraId="73E6886E" w14:textId="77777777" w:rsidTr="00802ABF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8CB9430" w14:textId="77777777" w:rsidR="0003766A" w:rsidRPr="00F34A45" w:rsidRDefault="0003766A" w:rsidP="0003766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7" w:type="dxa"/>
            <w:shd w:val="clear" w:color="auto" w:fill="auto"/>
          </w:tcPr>
          <w:p w14:paraId="4500C802" w14:textId="77777777" w:rsidR="0003766A" w:rsidRPr="00F34A45" w:rsidRDefault="0003766A" w:rsidP="000376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4A05D502" w14:textId="77777777" w:rsidR="0003766A" w:rsidRPr="00F34A45" w:rsidRDefault="0003766A" w:rsidP="000376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5CC99739" w14:textId="77777777" w:rsidR="0003766A" w:rsidRPr="00F34A45" w:rsidRDefault="0003766A" w:rsidP="000376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3CBB5C52" w14:textId="77777777" w:rsidR="0003766A" w:rsidRPr="00F34A45" w:rsidRDefault="0003766A" w:rsidP="000376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7AD17DDE" w14:textId="77777777" w:rsidR="0003766A" w:rsidRPr="00F34A45" w:rsidRDefault="0003766A" w:rsidP="000376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51D6A3CF" w14:textId="77777777" w:rsidR="0003766A" w:rsidRPr="00F34A45" w:rsidRDefault="0003766A" w:rsidP="000376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32572746" w14:textId="77777777" w:rsidR="0003766A" w:rsidRPr="00F34A45" w:rsidRDefault="0003766A" w:rsidP="000376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48A718F" w14:textId="77777777" w:rsidR="0003766A" w:rsidRPr="00F34A45" w:rsidRDefault="0003766A" w:rsidP="000376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E335F94" w14:textId="091C98C2" w:rsidR="0003766A" w:rsidRPr="00F34A45" w:rsidRDefault="00163B3B" w:rsidP="0003766A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9,642</w:t>
            </w:r>
            <w:r w:rsidR="0003766A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</w:tr>
      <w:tr w:rsidR="00F34A45" w:rsidRPr="00F34A45" w14:paraId="05A7FFA5" w14:textId="77777777" w:rsidTr="00802ABF">
        <w:trPr>
          <w:cantSplit/>
        </w:trPr>
        <w:tc>
          <w:tcPr>
            <w:tcW w:w="2874" w:type="dxa"/>
            <w:shd w:val="clear" w:color="auto" w:fill="auto"/>
            <w:hideMark/>
          </w:tcPr>
          <w:p w14:paraId="6E0CD1BA" w14:textId="77777777" w:rsidR="0003766A" w:rsidRPr="00F34A45" w:rsidRDefault="0003766A" w:rsidP="0003766A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F34A45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67" w:type="dxa"/>
            <w:shd w:val="clear" w:color="auto" w:fill="auto"/>
          </w:tcPr>
          <w:p w14:paraId="7CD6D0D1" w14:textId="0D40EF6E" w:rsidR="0003766A" w:rsidRPr="00F34A45" w:rsidRDefault="0003766A" w:rsidP="000376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5815D2B1" w14:textId="77777777" w:rsidR="0003766A" w:rsidRPr="00F34A45" w:rsidRDefault="0003766A" w:rsidP="000376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5840B860" w14:textId="77777777" w:rsidR="0003766A" w:rsidRPr="00F34A45" w:rsidRDefault="0003766A" w:rsidP="0003766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45EE202E" w14:textId="77777777" w:rsidR="0003766A" w:rsidRPr="00F34A45" w:rsidRDefault="0003766A" w:rsidP="000376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5B554E5D" w14:textId="77777777" w:rsidR="0003766A" w:rsidRPr="00F34A45" w:rsidRDefault="0003766A" w:rsidP="000376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72AC34D3" w14:textId="77777777" w:rsidR="0003766A" w:rsidRPr="00F34A45" w:rsidRDefault="0003766A" w:rsidP="000376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53738A32" w14:textId="77777777" w:rsidR="0003766A" w:rsidRPr="00F34A45" w:rsidRDefault="0003766A" w:rsidP="000376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28990A2" w14:textId="77777777" w:rsidR="0003766A" w:rsidRPr="00F34A45" w:rsidRDefault="0003766A" w:rsidP="0003766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27E62FB" w14:textId="2EF63354" w:rsidR="0003766A" w:rsidRPr="00F34A45" w:rsidRDefault="00E411FF" w:rsidP="0003766A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>41,893</w:t>
            </w:r>
            <w:r w:rsidR="0003766A" w:rsidRPr="00F34A45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73C205CB" w14:textId="43918783" w:rsidR="003E617E" w:rsidRDefault="003E617E">
      <w:pPr>
        <w:rPr>
          <w:rFonts w:ascii="BrowalliaUPC" w:hAnsi="BrowalliaUPC" w:cs="BrowalliaUPC"/>
        </w:rPr>
      </w:pPr>
    </w:p>
    <w:p w14:paraId="41087665" w14:textId="7CB2D74E" w:rsidR="00457E3A" w:rsidRDefault="00457E3A">
      <w:pPr>
        <w:rPr>
          <w:rFonts w:ascii="BrowalliaUPC" w:hAnsi="BrowalliaUPC" w:cs="BrowalliaUPC"/>
        </w:rPr>
      </w:pPr>
    </w:p>
    <w:p w14:paraId="73FACAA3" w14:textId="773CC06E" w:rsidR="00457E3A" w:rsidRDefault="00457E3A">
      <w:pPr>
        <w:rPr>
          <w:rFonts w:ascii="BrowalliaUPC" w:hAnsi="BrowalliaUPC" w:cs="BrowalliaUPC"/>
        </w:rPr>
      </w:pPr>
    </w:p>
    <w:p w14:paraId="70AF277B" w14:textId="0A8A8CB4" w:rsidR="00457E3A" w:rsidRDefault="00457E3A">
      <w:pPr>
        <w:rPr>
          <w:rFonts w:ascii="BrowalliaUPC" w:hAnsi="BrowalliaUPC" w:cs="BrowalliaUPC"/>
        </w:rPr>
      </w:pPr>
    </w:p>
    <w:p w14:paraId="004481FA" w14:textId="5F3B0A37" w:rsidR="00457E3A" w:rsidRDefault="00457E3A">
      <w:pPr>
        <w:rPr>
          <w:rFonts w:ascii="BrowalliaUPC" w:hAnsi="BrowalliaUPC" w:cs="BrowalliaUPC"/>
        </w:rPr>
      </w:pPr>
    </w:p>
    <w:p w14:paraId="7703DB3C" w14:textId="69FE93AA" w:rsidR="00457E3A" w:rsidRDefault="00457E3A">
      <w:pPr>
        <w:rPr>
          <w:rFonts w:ascii="BrowalliaUPC" w:hAnsi="BrowalliaUPC" w:cs="BrowalliaUPC"/>
        </w:rPr>
      </w:pPr>
    </w:p>
    <w:p w14:paraId="6673DF29" w14:textId="06451226" w:rsidR="00457E3A" w:rsidRDefault="00457E3A">
      <w:pPr>
        <w:rPr>
          <w:rFonts w:ascii="BrowalliaUPC" w:hAnsi="BrowalliaUPC" w:cs="BrowalliaUPC"/>
        </w:rPr>
      </w:pPr>
    </w:p>
    <w:p w14:paraId="22D5DEA6" w14:textId="01CB4B8B" w:rsidR="00457E3A" w:rsidRDefault="00457E3A">
      <w:pPr>
        <w:rPr>
          <w:rFonts w:ascii="BrowalliaUPC" w:hAnsi="BrowalliaUPC" w:cs="BrowalliaUPC"/>
        </w:rPr>
      </w:pPr>
    </w:p>
    <w:p w14:paraId="6F1DC0AD" w14:textId="63759AFE" w:rsidR="00457E3A" w:rsidRDefault="00457E3A">
      <w:pPr>
        <w:rPr>
          <w:rFonts w:ascii="BrowalliaUPC" w:hAnsi="BrowalliaUPC" w:cs="BrowalliaUPC"/>
        </w:rPr>
      </w:pPr>
    </w:p>
    <w:p w14:paraId="31C7F3A4" w14:textId="5EDAAD99" w:rsidR="00457E3A" w:rsidRDefault="00457E3A">
      <w:pPr>
        <w:rPr>
          <w:rFonts w:ascii="BrowalliaUPC" w:hAnsi="BrowalliaUPC" w:cs="BrowalliaUPC"/>
        </w:rPr>
      </w:pPr>
    </w:p>
    <w:p w14:paraId="0642AA51" w14:textId="1568A5F0" w:rsidR="00457E3A" w:rsidRDefault="00457E3A">
      <w:pPr>
        <w:rPr>
          <w:rFonts w:ascii="BrowalliaUPC" w:hAnsi="BrowalliaUPC" w:cs="BrowalliaUPC"/>
        </w:rPr>
      </w:pPr>
    </w:p>
    <w:p w14:paraId="6AB2B2E4" w14:textId="77777777" w:rsidR="00730FC8" w:rsidRDefault="00730FC8">
      <w:pPr>
        <w:rPr>
          <w:rFonts w:ascii="BrowalliaUPC" w:hAnsi="BrowalliaUPC" w:cs="BrowalliaUPC"/>
        </w:rPr>
      </w:pPr>
    </w:p>
    <w:p w14:paraId="1976D73E" w14:textId="7F2C1879" w:rsidR="00457E3A" w:rsidRDefault="00457E3A">
      <w:pPr>
        <w:rPr>
          <w:rFonts w:ascii="BrowalliaUPC" w:hAnsi="BrowalliaUPC" w:cs="BrowalliaUPC"/>
        </w:rPr>
      </w:pPr>
    </w:p>
    <w:p w14:paraId="59B3C793" w14:textId="67B9FB7A" w:rsidR="00457E3A" w:rsidRDefault="00457E3A">
      <w:pPr>
        <w:rPr>
          <w:rFonts w:ascii="BrowalliaUPC" w:hAnsi="BrowalliaUPC" w:cs="BrowalliaUPC"/>
        </w:rPr>
      </w:pPr>
    </w:p>
    <w:p w14:paraId="64F15E45" w14:textId="1ABA6CF0" w:rsidR="00BB2E19" w:rsidRDefault="00BB2E19">
      <w:pPr>
        <w:rPr>
          <w:rFonts w:ascii="BrowalliaUPC" w:hAnsi="BrowalliaUPC" w:cs="BrowalliaUPC"/>
        </w:rPr>
      </w:pPr>
    </w:p>
    <w:p w14:paraId="7CF1EDEE" w14:textId="6841ACE2" w:rsidR="00BB2E19" w:rsidRDefault="00BB2E19">
      <w:pPr>
        <w:rPr>
          <w:rFonts w:ascii="BrowalliaUPC" w:hAnsi="BrowalliaUPC" w:cs="BrowalliaUPC"/>
        </w:rPr>
      </w:pPr>
    </w:p>
    <w:p w14:paraId="3A9249D2" w14:textId="1926D076" w:rsidR="00BB2E19" w:rsidRDefault="00BB2E19">
      <w:pPr>
        <w:rPr>
          <w:rFonts w:ascii="BrowalliaUPC" w:hAnsi="BrowalliaUPC" w:cs="BrowalliaUPC"/>
        </w:rPr>
      </w:pPr>
    </w:p>
    <w:p w14:paraId="01180A2D" w14:textId="77777777" w:rsidR="00BB2E19" w:rsidRDefault="00BB2E19">
      <w:pPr>
        <w:rPr>
          <w:rFonts w:ascii="BrowalliaUPC" w:hAnsi="BrowalliaUPC" w:cs="BrowalliaUPC"/>
        </w:rPr>
      </w:pPr>
    </w:p>
    <w:p w14:paraId="497E670D" w14:textId="11443E02" w:rsidR="00457E3A" w:rsidRDefault="00457E3A">
      <w:pPr>
        <w:rPr>
          <w:rFonts w:ascii="BrowalliaUPC" w:hAnsi="BrowalliaUPC" w:cs="BrowalliaUPC"/>
        </w:rPr>
      </w:pPr>
    </w:p>
    <w:p w14:paraId="020B95DE" w14:textId="11810F89" w:rsidR="00457E3A" w:rsidRDefault="00457E3A">
      <w:pPr>
        <w:rPr>
          <w:rFonts w:ascii="BrowalliaUPC" w:hAnsi="BrowalliaUPC" w:cs="BrowalliaUPC"/>
        </w:rPr>
      </w:pPr>
    </w:p>
    <w:p w14:paraId="0253B8E0" w14:textId="77777777" w:rsidR="00710558" w:rsidRDefault="00710558">
      <w:pPr>
        <w:rPr>
          <w:rFonts w:ascii="BrowalliaUPC" w:hAnsi="BrowalliaUPC" w:cs="BrowalliaUPC"/>
        </w:rPr>
      </w:pPr>
    </w:p>
    <w:p w14:paraId="45E96EE0" w14:textId="77777777" w:rsidR="00710558" w:rsidRDefault="00710558">
      <w:pPr>
        <w:rPr>
          <w:rFonts w:ascii="BrowalliaUPC" w:hAnsi="BrowalliaUPC" w:cs="BrowalliaUPC"/>
        </w:rPr>
      </w:pPr>
    </w:p>
    <w:p w14:paraId="2B4B8CEA" w14:textId="77777777" w:rsidR="00710558" w:rsidRDefault="00710558">
      <w:pPr>
        <w:rPr>
          <w:rFonts w:ascii="BrowalliaUPC" w:hAnsi="BrowalliaUPC" w:cs="BrowalliaUPC"/>
        </w:rPr>
      </w:pPr>
    </w:p>
    <w:p w14:paraId="1F3DC2DB" w14:textId="77777777" w:rsidR="00457E3A" w:rsidRPr="00F70BA1" w:rsidRDefault="00457E3A">
      <w:pPr>
        <w:rPr>
          <w:rFonts w:ascii="BrowalliaUPC" w:hAnsi="BrowalliaUPC" w:cs="BrowalliaUPC"/>
        </w:rPr>
      </w:pPr>
    </w:p>
    <w:tbl>
      <w:tblPr>
        <w:tblW w:w="14232" w:type="dxa"/>
        <w:tblInd w:w="36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0"/>
        <w:gridCol w:w="1616"/>
        <w:gridCol w:w="1616"/>
        <w:gridCol w:w="1616"/>
        <w:gridCol w:w="1616"/>
        <w:gridCol w:w="1616"/>
        <w:gridCol w:w="1616"/>
        <w:gridCol w:w="1616"/>
      </w:tblGrid>
      <w:tr w:rsidR="00DA46BE" w:rsidRPr="00DA46BE" w14:paraId="270E0734" w14:textId="77777777" w:rsidTr="00281158">
        <w:tc>
          <w:tcPr>
            <w:tcW w:w="2920" w:type="dxa"/>
          </w:tcPr>
          <w:p w14:paraId="2BA2F7C7" w14:textId="77777777" w:rsidR="00D859F1" w:rsidRPr="00DA46BE" w:rsidRDefault="00D859F1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41A01073" w14:textId="7C0D61FF" w:rsidR="00D859F1" w:rsidRPr="00DA46BE" w:rsidRDefault="00D859F1" w:rsidP="003E617E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(หน่วย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: 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DA46BE" w:rsidRPr="00DA46BE" w14:paraId="67864929" w14:textId="77777777" w:rsidTr="00281158">
        <w:tc>
          <w:tcPr>
            <w:tcW w:w="2920" w:type="dxa"/>
          </w:tcPr>
          <w:p w14:paraId="06FDAFE9" w14:textId="77777777" w:rsidR="00D859F1" w:rsidRPr="00DA46BE" w:rsidRDefault="00D859F1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4BF2235C" w14:textId="6B945511" w:rsidR="00D859F1" w:rsidRPr="00DA46BE" w:rsidRDefault="00D859F1" w:rsidP="003E617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DA46BE" w:rsidRPr="00DA46BE" w14:paraId="303119E1" w14:textId="77777777" w:rsidTr="00281158">
        <w:tc>
          <w:tcPr>
            <w:tcW w:w="2920" w:type="dxa"/>
          </w:tcPr>
          <w:p w14:paraId="25B1A095" w14:textId="77777777" w:rsidR="00D859F1" w:rsidRPr="00DA46BE" w:rsidRDefault="00D859F1" w:rsidP="00D859F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616" w:type="dxa"/>
            <w:vAlign w:val="bottom"/>
          </w:tcPr>
          <w:p w14:paraId="49A00763" w14:textId="4DEEF242" w:rsidR="00D859F1" w:rsidRPr="00DA46BE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ที่ดิน</w:t>
            </w:r>
          </w:p>
        </w:tc>
        <w:tc>
          <w:tcPr>
            <w:tcW w:w="1616" w:type="dxa"/>
            <w:vAlign w:val="bottom"/>
          </w:tcPr>
          <w:p w14:paraId="43624FE3" w14:textId="11B784D9" w:rsidR="00D859F1" w:rsidRPr="00DA46BE" w:rsidRDefault="00D859F1" w:rsidP="00D85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616" w:type="dxa"/>
            <w:vAlign w:val="bottom"/>
          </w:tcPr>
          <w:p w14:paraId="6AF2294B" w14:textId="77777777" w:rsidR="00193C76" w:rsidRPr="00DA46BE" w:rsidRDefault="00D859F1" w:rsidP="00D85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อุปกรณ์และ</w:t>
            </w:r>
          </w:p>
          <w:p w14:paraId="3FA5643F" w14:textId="3DCFE0DC" w:rsidR="00D859F1" w:rsidRPr="00DA46BE" w:rsidRDefault="00D859F1" w:rsidP="00D85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เครื่องมือแพทย์</w:t>
            </w:r>
          </w:p>
        </w:tc>
        <w:tc>
          <w:tcPr>
            <w:tcW w:w="1616" w:type="dxa"/>
            <w:vAlign w:val="bottom"/>
          </w:tcPr>
          <w:p w14:paraId="47039908" w14:textId="59B6229A" w:rsidR="00D859F1" w:rsidRPr="00DA46BE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16" w:type="dxa"/>
            <w:vAlign w:val="bottom"/>
          </w:tcPr>
          <w:p w14:paraId="7012A111" w14:textId="77777777" w:rsidR="00D859F1" w:rsidRPr="00DA46BE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16" w:type="dxa"/>
            <w:vAlign w:val="bottom"/>
          </w:tcPr>
          <w:p w14:paraId="15BA0F3A" w14:textId="77777777" w:rsidR="00D859F1" w:rsidRPr="00DA46BE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DE6D5E6" w14:textId="77777777" w:rsidR="00D859F1" w:rsidRPr="00DA46BE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616" w:type="dxa"/>
            <w:vAlign w:val="bottom"/>
          </w:tcPr>
          <w:p w14:paraId="509D0C33" w14:textId="77777777" w:rsidR="00D859F1" w:rsidRPr="00DA46BE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3E9ECE0" w14:textId="77777777" w:rsidR="00D859F1" w:rsidRPr="00DA46BE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DA46BE" w:rsidRPr="00DA46BE" w14:paraId="2CD2B93C" w14:textId="77777777" w:rsidTr="00281158">
        <w:trPr>
          <w:cantSplit/>
        </w:trPr>
        <w:tc>
          <w:tcPr>
            <w:tcW w:w="2920" w:type="dxa"/>
            <w:hideMark/>
          </w:tcPr>
          <w:p w14:paraId="66BA91AC" w14:textId="77777777" w:rsidR="00D859F1" w:rsidRPr="00DA46BE" w:rsidRDefault="00D859F1" w:rsidP="00D859F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16" w:type="dxa"/>
          </w:tcPr>
          <w:p w14:paraId="490B3395" w14:textId="77777777" w:rsidR="00D859F1" w:rsidRPr="00DA46BE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5512FBB" w14:textId="77777777" w:rsidR="00D859F1" w:rsidRPr="00DA46BE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AF12193" w14:textId="273B9F0B" w:rsidR="00D859F1" w:rsidRPr="00DA46BE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6FA1F11F" w14:textId="77777777" w:rsidR="00D859F1" w:rsidRPr="00DA46BE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2AC219B" w14:textId="77777777" w:rsidR="00D859F1" w:rsidRPr="00DA46BE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10920E27" w14:textId="77777777" w:rsidR="00D859F1" w:rsidRPr="00DA46BE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D868614" w14:textId="77777777" w:rsidR="00D859F1" w:rsidRPr="00DA46BE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DA46BE" w:rsidRPr="00DA46BE" w14:paraId="75F9AD5D" w14:textId="77777777" w:rsidTr="00281158">
        <w:trPr>
          <w:cantSplit/>
        </w:trPr>
        <w:tc>
          <w:tcPr>
            <w:tcW w:w="2920" w:type="dxa"/>
            <w:hideMark/>
          </w:tcPr>
          <w:p w14:paraId="2B18F1F7" w14:textId="4C151E94" w:rsidR="00581C7B" w:rsidRPr="00DA46BE" w:rsidRDefault="00581C7B" w:rsidP="00581C7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25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63</w:t>
            </w:r>
          </w:p>
        </w:tc>
        <w:tc>
          <w:tcPr>
            <w:tcW w:w="1616" w:type="dxa"/>
            <w:vAlign w:val="center"/>
          </w:tcPr>
          <w:p w14:paraId="6D858EC7" w14:textId="546780FF" w:rsidR="00581C7B" w:rsidRPr="00DA46BE" w:rsidRDefault="00581C7B" w:rsidP="00581C7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16" w:type="dxa"/>
            <w:vAlign w:val="center"/>
          </w:tcPr>
          <w:p w14:paraId="15197251" w14:textId="3F177245" w:rsidR="00581C7B" w:rsidRPr="00DA46BE" w:rsidRDefault="00581C7B" w:rsidP="00581C7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201 </w:t>
            </w:r>
          </w:p>
        </w:tc>
        <w:tc>
          <w:tcPr>
            <w:tcW w:w="1616" w:type="dxa"/>
            <w:vAlign w:val="center"/>
          </w:tcPr>
          <w:p w14:paraId="5A14955B" w14:textId="49855101" w:rsidR="00581C7B" w:rsidRPr="00DA46BE" w:rsidRDefault="00581C7B" w:rsidP="00581C7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248,682 </w:t>
            </w:r>
          </w:p>
        </w:tc>
        <w:tc>
          <w:tcPr>
            <w:tcW w:w="1616" w:type="dxa"/>
            <w:vAlign w:val="center"/>
          </w:tcPr>
          <w:p w14:paraId="62B29AF9" w14:textId="75329F66" w:rsidR="00581C7B" w:rsidRPr="00DA46BE" w:rsidRDefault="00581C7B" w:rsidP="00581C7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4,922 </w:t>
            </w:r>
          </w:p>
        </w:tc>
        <w:tc>
          <w:tcPr>
            <w:tcW w:w="1616" w:type="dxa"/>
            <w:vAlign w:val="center"/>
          </w:tcPr>
          <w:p w14:paraId="78F03744" w14:textId="2B77BBC2" w:rsidR="00581C7B" w:rsidRPr="00DA46BE" w:rsidRDefault="00581C7B" w:rsidP="00581C7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4,690 </w:t>
            </w:r>
          </w:p>
        </w:tc>
        <w:tc>
          <w:tcPr>
            <w:tcW w:w="1616" w:type="dxa"/>
            <w:vAlign w:val="center"/>
          </w:tcPr>
          <w:p w14:paraId="328532BA" w14:textId="3B41BD0F" w:rsidR="00581C7B" w:rsidRPr="00DA46BE" w:rsidRDefault="00581C7B" w:rsidP="00581C7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2,729 </w:t>
            </w:r>
          </w:p>
        </w:tc>
        <w:tc>
          <w:tcPr>
            <w:tcW w:w="1616" w:type="dxa"/>
            <w:vAlign w:val="center"/>
          </w:tcPr>
          <w:p w14:paraId="4EF3B1D2" w14:textId="3DD5550C" w:rsidR="00581C7B" w:rsidRPr="00DA46BE" w:rsidRDefault="00581C7B" w:rsidP="00581C7B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261,224 </w:t>
            </w:r>
          </w:p>
        </w:tc>
      </w:tr>
      <w:tr w:rsidR="00DA46BE" w:rsidRPr="00DA46BE" w14:paraId="46EF6A3F" w14:textId="77777777" w:rsidTr="00281158">
        <w:trPr>
          <w:cantSplit/>
        </w:trPr>
        <w:tc>
          <w:tcPr>
            <w:tcW w:w="2920" w:type="dxa"/>
            <w:hideMark/>
          </w:tcPr>
          <w:p w14:paraId="067CAE18" w14:textId="77777777" w:rsidR="00E47E69" w:rsidRPr="00DA46BE" w:rsidRDefault="00E47E69" w:rsidP="00E47E69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616" w:type="dxa"/>
          </w:tcPr>
          <w:p w14:paraId="4F35A5C5" w14:textId="38C5FDB9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68677690" w14:textId="12AB6103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BA9EA86" w14:textId="399D7392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14,992</w:t>
            </w:r>
          </w:p>
        </w:tc>
        <w:tc>
          <w:tcPr>
            <w:tcW w:w="1616" w:type="dxa"/>
          </w:tcPr>
          <w:p w14:paraId="3096D399" w14:textId="74B29E05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119</w:t>
            </w:r>
          </w:p>
        </w:tc>
        <w:tc>
          <w:tcPr>
            <w:tcW w:w="1616" w:type="dxa"/>
          </w:tcPr>
          <w:p w14:paraId="254061E9" w14:textId="03652832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321</w:t>
            </w:r>
          </w:p>
        </w:tc>
        <w:tc>
          <w:tcPr>
            <w:tcW w:w="1616" w:type="dxa"/>
          </w:tcPr>
          <w:p w14:paraId="31F8EC81" w14:textId="5AC3BBBD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52EF71D9" w14:textId="220616A2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15,432</w:t>
            </w:r>
          </w:p>
        </w:tc>
      </w:tr>
      <w:tr w:rsidR="00DA46BE" w:rsidRPr="00DA46BE" w14:paraId="7EBB6C64" w14:textId="77777777" w:rsidTr="00281158">
        <w:trPr>
          <w:cantSplit/>
        </w:trPr>
        <w:tc>
          <w:tcPr>
            <w:tcW w:w="2920" w:type="dxa"/>
          </w:tcPr>
          <w:p w14:paraId="7829D99E" w14:textId="6747E24A" w:rsidR="00E47E69" w:rsidRPr="00DA46BE" w:rsidRDefault="00E47E69" w:rsidP="00E47E69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616" w:type="dxa"/>
          </w:tcPr>
          <w:p w14:paraId="788E775C" w14:textId="1EA36E43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5DD7D5BF" w14:textId="53B56B0F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C85F318" w14:textId="641A3E60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19,721</w:t>
            </w:r>
          </w:p>
        </w:tc>
        <w:tc>
          <w:tcPr>
            <w:tcW w:w="1616" w:type="dxa"/>
          </w:tcPr>
          <w:p w14:paraId="09CB9E23" w14:textId="19E767EC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637E63F4" w14:textId="5D8A9336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02CD6D2C" w14:textId="283E6D96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1DE1E92F" w14:textId="7DFEEDB4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19,721</w:t>
            </w:r>
          </w:p>
        </w:tc>
      </w:tr>
      <w:tr w:rsidR="00DA46BE" w:rsidRPr="00DA46BE" w14:paraId="53CCBE87" w14:textId="77777777" w:rsidTr="00281158">
        <w:trPr>
          <w:cantSplit/>
        </w:trPr>
        <w:tc>
          <w:tcPr>
            <w:tcW w:w="2920" w:type="dxa"/>
          </w:tcPr>
          <w:p w14:paraId="5962D62A" w14:textId="4BC114C4" w:rsidR="00E47E69" w:rsidRPr="00DA46BE" w:rsidRDefault="00E47E69" w:rsidP="00E47E69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616" w:type="dxa"/>
          </w:tcPr>
          <w:p w14:paraId="3FBEFEAC" w14:textId="7EC9C1D3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7AC796D2" w14:textId="71D8F66A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1D3CD82A" w14:textId="120F94AE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423D8844" w14:textId="1F21B726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4DA17DB5" w14:textId="6B7BE2D3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47605CE6" w14:textId="0AB9B76F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4,000</w:t>
            </w:r>
          </w:p>
        </w:tc>
        <w:tc>
          <w:tcPr>
            <w:tcW w:w="1616" w:type="dxa"/>
          </w:tcPr>
          <w:p w14:paraId="56D8BCB8" w14:textId="11BEDDB1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4,000</w:t>
            </w:r>
          </w:p>
        </w:tc>
      </w:tr>
      <w:tr w:rsidR="00DA46BE" w:rsidRPr="00DA46BE" w14:paraId="2CA6E2E9" w14:textId="77777777" w:rsidTr="00281158">
        <w:trPr>
          <w:cantSplit/>
        </w:trPr>
        <w:tc>
          <w:tcPr>
            <w:tcW w:w="2920" w:type="dxa"/>
          </w:tcPr>
          <w:p w14:paraId="0BF32179" w14:textId="6F850F26" w:rsidR="00E47E69" w:rsidRPr="00DA46BE" w:rsidRDefault="00E47E69" w:rsidP="00E47E69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</w:tcPr>
          <w:p w14:paraId="0A16B3A7" w14:textId="1D1DB26B" w:rsidR="00E47E69" w:rsidRPr="00DA46BE" w:rsidRDefault="00E47E69" w:rsidP="00E47E6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05D1A22B" w14:textId="2B7223CA" w:rsidR="00E47E69" w:rsidRPr="00DA46BE" w:rsidRDefault="00E47E69" w:rsidP="00E47E6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4EA11FFD" w14:textId="45C731E3" w:rsidR="00E47E69" w:rsidRPr="00DA46BE" w:rsidRDefault="00E47E69" w:rsidP="00E47E6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(7,117)</w:t>
            </w:r>
          </w:p>
        </w:tc>
        <w:tc>
          <w:tcPr>
            <w:tcW w:w="1616" w:type="dxa"/>
          </w:tcPr>
          <w:p w14:paraId="165511D7" w14:textId="2E445A7B" w:rsidR="00E47E69" w:rsidRPr="00DA46BE" w:rsidRDefault="00E47E69" w:rsidP="00E47E6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(38)</w:t>
            </w:r>
          </w:p>
        </w:tc>
        <w:tc>
          <w:tcPr>
            <w:tcW w:w="1616" w:type="dxa"/>
          </w:tcPr>
          <w:p w14:paraId="589A3248" w14:textId="0F4FF488" w:rsidR="00E47E69" w:rsidRPr="00DA46BE" w:rsidRDefault="00E47E69" w:rsidP="00E47E6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(56)</w:t>
            </w:r>
          </w:p>
        </w:tc>
        <w:tc>
          <w:tcPr>
            <w:tcW w:w="1616" w:type="dxa"/>
          </w:tcPr>
          <w:p w14:paraId="2E87D172" w14:textId="0964C2B4" w:rsidR="00E47E69" w:rsidRPr="00DA46BE" w:rsidRDefault="00E47E69" w:rsidP="00E47E6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(4,000)</w:t>
            </w:r>
          </w:p>
        </w:tc>
        <w:tc>
          <w:tcPr>
            <w:tcW w:w="1616" w:type="dxa"/>
          </w:tcPr>
          <w:p w14:paraId="1E729410" w14:textId="798E16D4" w:rsidR="00E47E69" w:rsidRPr="00DA46BE" w:rsidRDefault="00E47E69" w:rsidP="00E47E6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(11,211)</w:t>
            </w:r>
          </w:p>
        </w:tc>
      </w:tr>
      <w:tr w:rsidR="00DA46BE" w:rsidRPr="00DA46BE" w14:paraId="5E709926" w14:textId="77777777" w:rsidTr="00281158">
        <w:trPr>
          <w:cantSplit/>
        </w:trPr>
        <w:tc>
          <w:tcPr>
            <w:tcW w:w="2920" w:type="dxa"/>
            <w:hideMark/>
          </w:tcPr>
          <w:p w14:paraId="36A9860A" w14:textId="5DF8B81F" w:rsidR="00E47E69" w:rsidRPr="00DA46BE" w:rsidRDefault="00E47E69" w:rsidP="00E47E69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616" w:type="dxa"/>
          </w:tcPr>
          <w:p w14:paraId="1C06D07A" w14:textId="1752629A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7486E882" w14:textId="54D3C9C8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201</w:t>
            </w:r>
          </w:p>
        </w:tc>
        <w:tc>
          <w:tcPr>
            <w:tcW w:w="1616" w:type="dxa"/>
          </w:tcPr>
          <w:p w14:paraId="4C43ACFB" w14:textId="08064B64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276,278</w:t>
            </w:r>
          </w:p>
        </w:tc>
        <w:tc>
          <w:tcPr>
            <w:tcW w:w="1616" w:type="dxa"/>
          </w:tcPr>
          <w:p w14:paraId="5B4FFE8F" w14:textId="7380628B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5,003</w:t>
            </w:r>
          </w:p>
        </w:tc>
        <w:tc>
          <w:tcPr>
            <w:tcW w:w="1616" w:type="dxa"/>
          </w:tcPr>
          <w:p w14:paraId="26E5AAF0" w14:textId="1F5152FA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4,955</w:t>
            </w:r>
          </w:p>
        </w:tc>
        <w:tc>
          <w:tcPr>
            <w:tcW w:w="1616" w:type="dxa"/>
          </w:tcPr>
          <w:p w14:paraId="53DB7DBF" w14:textId="0DE90AA1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2,729</w:t>
            </w:r>
          </w:p>
        </w:tc>
        <w:tc>
          <w:tcPr>
            <w:tcW w:w="1616" w:type="dxa"/>
          </w:tcPr>
          <w:p w14:paraId="47E2AF6C" w14:textId="404972BE" w:rsidR="00E47E69" w:rsidRPr="00DA46BE" w:rsidRDefault="00E47E69" w:rsidP="00E47E6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289,166</w:t>
            </w:r>
          </w:p>
        </w:tc>
      </w:tr>
      <w:tr w:rsidR="00DA46BE" w:rsidRPr="00DA46BE" w14:paraId="690A77B9" w14:textId="77777777" w:rsidTr="00281158">
        <w:trPr>
          <w:cantSplit/>
        </w:trPr>
        <w:tc>
          <w:tcPr>
            <w:tcW w:w="2920" w:type="dxa"/>
            <w:hideMark/>
          </w:tcPr>
          <w:p w14:paraId="20B03B9F" w14:textId="77777777" w:rsidR="008930A3" w:rsidRPr="00DA46BE" w:rsidRDefault="008930A3" w:rsidP="008930A3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616" w:type="dxa"/>
          </w:tcPr>
          <w:p w14:paraId="2F57E811" w14:textId="713331EA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4D1B2F9C" w14:textId="6446FF33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5E90353E" w14:textId="02907DC5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19,55</w:t>
            </w:r>
            <w:r w:rsidR="00142C64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D577013" w14:textId="1DFA8F30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267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E737FF6" w14:textId="1B6C7F3C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296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000F242" w14:textId="0EC980BE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46EC864" w14:textId="33C347F1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20,11</w:t>
            </w:r>
            <w:r w:rsidR="007C5E7F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</w:tr>
      <w:tr w:rsidR="00DA46BE" w:rsidRPr="00DA46BE" w14:paraId="701C5134" w14:textId="77777777" w:rsidTr="00281158">
        <w:trPr>
          <w:cantSplit/>
        </w:trPr>
        <w:tc>
          <w:tcPr>
            <w:tcW w:w="2920" w:type="dxa"/>
          </w:tcPr>
          <w:p w14:paraId="76A7FE60" w14:textId="586C2453" w:rsidR="008930A3" w:rsidRPr="00DA46BE" w:rsidRDefault="008930A3" w:rsidP="008930A3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616" w:type="dxa"/>
          </w:tcPr>
          <w:p w14:paraId="34DC9023" w14:textId="540EE51A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520447BF" w14:textId="12B928F0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670149EC" w14:textId="2EEA04F1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7,66</w:t>
            </w:r>
            <w:r w:rsidR="00142C64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</w:tcPr>
          <w:p w14:paraId="377DC3B1" w14:textId="6FEE7CDB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EC938C9" w14:textId="48C897F1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8946EE8" w14:textId="6BA87B8D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E6A53C4" w14:textId="083394AD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7,66</w:t>
            </w:r>
            <w:r w:rsidR="007C5E7F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</w:tr>
      <w:tr w:rsidR="00DA46BE" w:rsidRPr="00DA46BE" w14:paraId="4B2320F9" w14:textId="77777777" w:rsidTr="00281158">
        <w:trPr>
          <w:cantSplit/>
        </w:trPr>
        <w:tc>
          <w:tcPr>
            <w:tcW w:w="2920" w:type="dxa"/>
          </w:tcPr>
          <w:p w14:paraId="59C597C5" w14:textId="0F840D45" w:rsidR="008930A3" w:rsidRPr="00DA46BE" w:rsidRDefault="008930A3" w:rsidP="008930A3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616" w:type="dxa"/>
            <w:vAlign w:val="center"/>
          </w:tcPr>
          <w:p w14:paraId="0C5C3B76" w14:textId="54EAC7E6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174,39</w:t>
            </w:r>
            <w:r w:rsidR="00142C64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16" w:type="dxa"/>
            <w:vAlign w:val="center"/>
          </w:tcPr>
          <w:p w14:paraId="4961C547" w14:textId="025A741F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107,15</w:t>
            </w:r>
            <w:r w:rsidR="00142C64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16" w:type="dxa"/>
            <w:vAlign w:val="center"/>
          </w:tcPr>
          <w:p w14:paraId="46DA2376" w14:textId="2E30A84A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16" w:type="dxa"/>
            <w:shd w:val="clear" w:color="auto" w:fill="auto"/>
          </w:tcPr>
          <w:p w14:paraId="398F4A92" w14:textId="3E2AA466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492CA1AC" w14:textId="24195411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0432D22" w14:textId="33F154D5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C274F89" w14:textId="6CF2BEC0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281,5</w:t>
            </w:r>
            <w:r w:rsidR="007C5E7F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48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</w:tr>
      <w:tr w:rsidR="00DA46BE" w:rsidRPr="00DA46BE" w14:paraId="19118DC2" w14:textId="77777777" w:rsidTr="00281158">
        <w:trPr>
          <w:cantSplit/>
        </w:trPr>
        <w:tc>
          <w:tcPr>
            <w:tcW w:w="2920" w:type="dxa"/>
          </w:tcPr>
          <w:p w14:paraId="23E98DEB" w14:textId="5C872247" w:rsidR="008930A3" w:rsidRPr="00DA46BE" w:rsidRDefault="008930A3" w:rsidP="008930A3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  <w:vAlign w:val="center"/>
          </w:tcPr>
          <w:p w14:paraId="6C1D3E3E" w14:textId="7710E8DA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16" w:type="dxa"/>
            <w:vAlign w:val="center"/>
          </w:tcPr>
          <w:p w14:paraId="10B9D611" w14:textId="199E2D3B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9056ED6" w14:textId="1F7B5149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(8,73</w:t>
            </w:r>
            <w:r w:rsidR="00142C64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07A0745" w14:textId="661CCCEC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(361)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475C1C0" w14:textId="4C334495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(90)</w:t>
            </w:r>
          </w:p>
        </w:tc>
        <w:tc>
          <w:tcPr>
            <w:tcW w:w="1616" w:type="dxa"/>
            <w:shd w:val="clear" w:color="auto" w:fill="auto"/>
          </w:tcPr>
          <w:p w14:paraId="7496BADD" w14:textId="78E7950C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8BF9705" w14:textId="4830D942" w:rsidR="008930A3" w:rsidRPr="00DA46BE" w:rsidRDefault="008930A3" w:rsidP="008930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(9,18</w:t>
            </w:r>
            <w:r w:rsidR="007F6535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</w:tr>
      <w:tr w:rsidR="00DA46BE" w:rsidRPr="00DA46BE" w14:paraId="21A09A20" w14:textId="77777777" w:rsidTr="00281158">
        <w:trPr>
          <w:cantSplit/>
        </w:trPr>
        <w:tc>
          <w:tcPr>
            <w:tcW w:w="2920" w:type="dxa"/>
          </w:tcPr>
          <w:p w14:paraId="3DF01F85" w14:textId="5FF94745" w:rsidR="008930A3" w:rsidRPr="00DA46BE" w:rsidRDefault="008930A3" w:rsidP="008930A3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  <w:vAlign w:val="center"/>
          </w:tcPr>
          <w:p w14:paraId="3FF5FA72" w14:textId="6439F238" w:rsidR="008930A3" w:rsidRPr="00DA46BE" w:rsidRDefault="008930A3" w:rsidP="008930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5A95CC0B" w14:textId="7DEA9763" w:rsidR="008930A3" w:rsidRPr="00DA46BE" w:rsidRDefault="008930A3" w:rsidP="008930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(201)</w:t>
            </w:r>
          </w:p>
        </w:tc>
        <w:tc>
          <w:tcPr>
            <w:tcW w:w="1616" w:type="dxa"/>
            <w:vAlign w:val="center"/>
          </w:tcPr>
          <w:p w14:paraId="3FC199AA" w14:textId="4BA2C755" w:rsidR="008930A3" w:rsidRPr="00DA46BE" w:rsidRDefault="008930A3" w:rsidP="008930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(29,913)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130D62B" w14:textId="4A8AA955" w:rsidR="008930A3" w:rsidRPr="00DA46BE" w:rsidRDefault="008930A3" w:rsidP="008930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(6)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994E711" w14:textId="3BC8FA1D" w:rsidR="008930A3" w:rsidRPr="00DA46BE" w:rsidRDefault="008930A3" w:rsidP="008930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(202)</w:t>
            </w:r>
          </w:p>
        </w:tc>
        <w:tc>
          <w:tcPr>
            <w:tcW w:w="1616" w:type="dxa"/>
            <w:shd w:val="clear" w:color="auto" w:fill="auto"/>
          </w:tcPr>
          <w:p w14:paraId="707160E6" w14:textId="674DD655" w:rsidR="008930A3" w:rsidRPr="00DA46BE" w:rsidRDefault="008930A3" w:rsidP="008930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89F482C" w14:textId="5213EBDA" w:rsidR="008930A3" w:rsidRPr="00DA46BE" w:rsidRDefault="008930A3" w:rsidP="008930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(30,322)</w:t>
            </w:r>
          </w:p>
        </w:tc>
      </w:tr>
      <w:tr w:rsidR="00DA46BE" w:rsidRPr="00DA46BE" w14:paraId="28528AD3" w14:textId="77777777" w:rsidTr="00281158">
        <w:trPr>
          <w:cantSplit/>
        </w:trPr>
        <w:tc>
          <w:tcPr>
            <w:tcW w:w="2920" w:type="dxa"/>
            <w:hideMark/>
          </w:tcPr>
          <w:p w14:paraId="5A002FA5" w14:textId="38BF999E" w:rsidR="008930A3" w:rsidRPr="00DA46BE" w:rsidRDefault="008930A3" w:rsidP="008930A3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616" w:type="dxa"/>
            <w:vAlign w:val="center"/>
          </w:tcPr>
          <w:p w14:paraId="69419AEA" w14:textId="7D7C4A60" w:rsidR="008930A3" w:rsidRPr="00DA46BE" w:rsidRDefault="008930A3" w:rsidP="008930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174,39</w:t>
            </w:r>
            <w:r w:rsidR="00142C64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16" w:type="dxa"/>
            <w:vAlign w:val="center"/>
          </w:tcPr>
          <w:p w14:paraId="4F2838E0" w14:textId="3162C27F" w:rsidR="008930A3" w:rsidRPr="00DA46BE" w:rsidRDefault="008930A3" w:rsidP="008930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107,15</w:t>
            </w:r>
            <w:r w:rsidR="00142C64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16" w:type="dxa"/>
            <w:vAlign w:val="center"/>
          </w:tcPr>
          <w:p w14:paraId="124E7974" w14:textId="1F2E965D" w:rsidR="008930A3" w:rsidRPr="00DA46BE" w:rsidRDefault="008930A3" w:rsidP="008930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264,84</w:t>
            </w:r>
            <w:r w:rsidR="007C5E7F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9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7961C99" w14:textId="5C7723DB" w:rsidR="008930A3" w:rsidRPr="00DA46BE" w:rsidRDefault="008930A3" w:rsidP="008930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4,903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4D40209" w14:textId="6FF7B7E2" w:rsidR="008930A3" w:rsidRPr="00DA46BE" w:rsidRDefault="008930A3" w:rsidP="008930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4,959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45ECEB0" w14:textId="44DDB4CF" w:rsidR="008930A3" w:rsidRPr="00DA46BE" w:rsidRDefault="008930A3" w:rsidP="008930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2,729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9A27440" w14:textId="09FD3D93" w:rsidR="008930A3" w:rsidRPr="00DA46BE" w:rsidRDefault="008930A3" w:rsidP="008930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558,988 </w:t>
            </w:r>
          </w:p>
        </w:tc>
      </w:tr>
      <w:tr w:rsidR="00DA46BE" w:rsidRPr="00DA46BE" w14:paraId="70F0AFE7" w14:textId="77777777" w:rsidTr="00281158">
        <w:trPr>
          <w:cantSplit/>
        </w:trPr>
        <w:tc>
          <w:tcPr>
            <w:tcW w:w="2920" w:type="dxa"/>
          </w:tcPr>
          <w:p w14:paraId="01A496C0" w14:textId="77777777" w:rsidR="00D859F1" w:rsidRPr="00DA46BE" w:rsidRDefault="00D859F1" w:rsidP="00D859F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6623145" w14:textId="77777777" w:rsidR="00D859F1" w:rsidRPr="00DA46BE" w:rsidRDefault="00D859F1" w:rsidP="00D859F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0812E5E0" w14:textId="77777777" w:rsidR="00D859F1" w:rsidRPr="00DA46BE" w:rsidRDefault="00D859F1" w:rsidP="00D859F1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46EE4D3A" w14:textId="797B3E53" w:rsidR="00D859F1" w:rsidRPr="00DA46BE" w:rsidRDefault="00D859F1" w:rsidP="00D859F1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3F15809D" w14:textId="77777777" w:rsidR="00D859F1" w:rsidRPr="00DA46BE" w:rsidRDefault="00D859F1" w:rsidP="00D859F1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36F3D902" w14:textId="77777777" w:rsidR="00D859F1" w:rsidRPr="00DA46BE" w:rsidRDefault="00D859F1" w:rsidP="00D859F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43D8F0A0" w14:textId="77777777" w:rsidR="00D859F1" w:rsidRPr="00DA46BE" w:rsidRDefault="00D859F1" w:rsidP="00D859F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6EF2BAAF" w14:textId="77777777" w:rsidR="00D859F1" w:rsidRPr="00DA46BE" w:rsidRDefault="00D859F1" w:rsidP="00D859F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DA46BE" w:rsidRPr="00DA46BE" w14:paraId="0E46B129" w14:textId="77777777" w:rsidTr="00281158">
        <w:trPr>
          <w:cantSplit/>
        </w:trPr>
        <w:tc>
          <w:tcPr>
            <w:tcW w:w="2920" w:type="dxa"/>
            <w:hideMark/>
          </w:tcPr>
          <w:p w14:paraId="5C991326" w14:textId="77777777" w:rsidR="00D859F1" w:rsidRPr="00DA46BE" w:rsidRDefault="00D859F1" w:rsidP="00D859F1">
            <w:pPr>
              <w:pStyle w:val="Heading6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616" w:type="dxa"/>
          </w:tcPr>
          <w:p w14:paraId="167E6CD2" w14:textId="77777777" w:rsidR="00D859F1" w:rsidRPr="00DA46BE" w:rsidRDefault="00D859F1" w:rsidP="00D859F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2AE14717" w14:textId="77777777" w:rsidR="00D859F1" w:rsidRPr="00DA46BE" w:rsidRDefault="00D859F1" w:rsidP="00D859F1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1F8A6E5B" w14:textId="38B5A0A9" w:rsidR="00D859F1" w:rsidRPr="00DA46BE" w:rsidRDefault="00D859F1" w:rsidP="00D859F1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1CB85348" w14:textId="77777777" w:rsidR="00D859F1" w:rsidRPr="00DA46BE" w:rsidRDefault="00D859F1" w:rsidP="00D859F1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665FA9CD" w14:textId="77777777" w:rsidR="00D859F1" w:rsidRPr="00DA46BE" w:rsidRDefault="00D859F1" w:rsidP="00D859F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7F020399" w14:textId="77777777" w:rsidR="00D859F1" w:rsidRPr="00DA46BE" w:rsidRDefault="00D859F1" w:rsidP="00D859F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3BC1A0E8" w14:textId="77777777" w:rsidR="00D859F1" w:rsidRPr="00DA46BE" w:rsidRDefault="00D859F1" w:rsidP="00D859F1">
            <w:pPr>
              <w:tabs>
                <w:tab w:val="clear" w:pos="680"/>
                <w:tab w:val="left" w:pos="1133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DA46BE" w:rsidRPr="00DA46BE" w14:paraId="7627B9D9" w14:textId="77777777" w:rsidTr="00281158">
        <w:trPr>
          <w:cantSplit/>
        </w:trPr>
        <w:tc>
          <w:tcPr>
            <w:tcW w:w="2920" w:type="dxa"/>
            <w:hideMark/>
          </w:tcPr>
          <w:p w14:paraId="4907334F" w14:textId="76F62E6C" w:rsidR="007A67C2" w:rsidRPr="00DA46BE" w:rsidRDefault="007A67C2" w:rsidP="007A67C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616" w:type="dxa"/>
          </w:tcPr>
          <w:p w14:paraId="4F11F720" w14:textId="7225F080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0E52846E" w14:textId="78E4AD01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</w:p>
        </w:tc>
        <w:tc>
          <w:tcPr>
            <w:tcW w:w="1616" w:type="dxa"/>
            <w:vAlign w:val="bottom"/>
          </w:tcPr>
          <w:p w14:paraId="336F84E4" w14:textId="33737F34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157,156</w:t>
            </w:r>
          </w:p>
        </w:tc>
        <w:tc>
          <w:tcPr>
            <w:tcW w:w="1616" w:type="dxa"/>
            <w:vAlign w:val="bottom"/>
          </w:tcPr>
          <w:p w14:paraId="5849EEA0" w14:textId="694A9274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2,713</w:t>
            </w:r>
          </w:p>
        </w:tc>
        <w:tc>
          <w:tcPr>
            <w:tcW w:w="1616" w:type="dxa"/>
            <w:vAlign w:val="bottom"/>
          </w:tcPr>
          <w:p w14:paraId="27545B20" w14:textId="1D7F4F3B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3,016</w:t>
            </w:r>
          </w:p>
        </w:tc>
        <w:tc>
          <w:tcPr>
            <w:tcW w:w="1616" w:type="dxa"/>
            <w:vAlign w:val="bottom"/>
          </w:tcPr>
          <w:p w14:paraId="6A389CC9" w14:textId="3F3C3D7C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2,380</w:t>
            </w:r>
          </w:p>
        </w:tc>
        <w:tc>
          <w:tcPr>
            <w:tcW w:w="1616" w:type="dxa"/>
            <w:vAlign w:val="bottom"/>
          </w:tcPr>
          <w:p w14:paraId="727463DB" w14:textId="41B2F79A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165,272</w:t>
            </w:r>
          </w:p>
        </w:tc>
      </w:tr>
      <w:tr w:rsidR="00DA46BE" w:rsidRPr="00DA46BE" w14:paraId="6027DCAC" w14:textId="77777777" w:rsidTr="00281158">
        <w:trPr>
          <w:cantSplit/>
        </w:trPr>
        <w:tc>
          <w:tcPr>
            <w:tcW w:w="2920" w:type="dxa"/>
            <w:hideMark/>
          </w:tcPr>
          <w:p w14:paraId="6D11AC3F" w14:textId="77777777" w:rsidR="007A67C2" w:rsidRPr="00DA46BE" w:rsidRDefault="007A67C2" w:rsidP="007A67C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616" w:type="dxa"/>
          </w:tcPr>
          <w:p w14:paraId="46360701" w14:textId="34884AFF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729DCDB3" w14:textId="1839C14F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10</w:t>
            </w:r>
          </w:p>
        </w:tc>
        <w:tc>
          <w:tcPr>
            <w:tcW w:w="1616" w:type="dxa"/>
            <w:vAlign w:val="bottom"/>
          </w:tcPr>
          <w:p w14:paraId="193EBD3F" w14:textId="508DFFDE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47,299</w:t>
            </w:r>
          </w:p>
        </w:tc>
        <w:tc>
          <w:tcPr>
            <w:tcW w:w="1616" w:type="dxa"/>
            <w:vAlign w:val="bottom"/>
          </w:tcPr>
          <w:p w14:paraId="16EEDC20" w14:textId="1773E183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917</w:t>
            </w:r>
          </w:p>
        </w:tc>
        <w:tc>
          <w:tcPr>
            <w:tcW w:w="1616" w:type="dxa"/>
            <w:vAlign w:val="bottom"/>
          </w:tcPr>
          <w:p w14:paraId="647F80FA" w14:textId="539F0AB9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639</w:t>
            </w:r>
          </w:p>
        </w:tc>
        <w:tc>
          <w:tcPr>
            <w:tcW w:w="1616" w:type="dxa"/>
            <w:vAlign w:val="bottom"/>
          </w:tcPr>
          <w:p w14:paraId="0A83F05C" w14:textId="176B3486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410</w:t>
            </w:r>
          </w:p>
        </w:tc>
        <w:tc>
          <w:tcPr>
            <w:tcW w:w="1616" w:type="dxa"/>
            <w:vAlign w:val="bottom"/>
          </w:tcPr>
          <w:p w14:paraId="19D01E52" w14:textId="06CABFF1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49,275</w:t>
            </w:r>
          </w:p>
        </w:tc>
      </w:tr>
      <w:tr w:rsidR="00DA46BE" w:rsidRPr="00DA46BE" w14:paraId="191CE8C0" w14:textId="77777777" w:rsidTr="00281158">
        <w:trPr>
          <w:cantSplit/>
        </w:trPr>
        <w:tc>
          <w:tcPr>
            <w:tcW w:w="2920" w:type="dxa"/>
          </w:tcPr>
          <w:p w14:paraId="3D741EBE" w14:textId="7A45AFA0" w:rsidR="007A67C2" w:rsidRPr="00DA46BE" w:rsidRDefault="007A67C2" w:rsidP="007A67C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ค่าเสื่อมราคารับโอนจากสินทรัพย์สิทธิการใช้</w:t>
            </w:r>
          </w:p>
        </w:tc>
        <w:tc>
          <w:tcPr>
            <w:tcW w:w="1616" w:type="dxa"/>
          </w:tcPr>
          <w:p w14:paraId="2ACC326C" w14:textId="6BB1F313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78C81BC8" w14:textId="7AB9AA2B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76B71313" w14:textId="420C9BF7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6863C8CB" w14:textId="7A4C8DE9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571B0E8D" w14:textId="65ED0CC4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440A2C43" w14:textId="520FB569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2,436</w:t>
            </w:r>
          </w:p>
        </w:tc>
        <w:tc>
          <w:tcPr>
            <w:tcW w:w="1616" w:type="dxa"/>
            <w:vAlign w:val="bottom"/>
          </w:tcPr>
          <w:p w14:paraId="5550D58A" w14:textId="3FAF60CD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2,436</w:t>
            </w:r>
          </w:p>
        </w:tc>
      </w:tr>
      <w:tr w:rsidR="00DA46BE" w:rsidRPr="00DA46BE" w14:paraId="0368ACB4" w14:textId="77777777" w:rsidTr="00281158">
        <w:trPr>
          <w:cantSplit/>
        </w:trPr>
        <w:tc>
          <w:tcPr>
            <w:tcW w:w="2920" w:type="dxa"/>
          </w:tcPr>
          <w:p w14:paraId="70AFC92C" w14:textId="550BEACE" w:rsidR="007A67C2" w:rsidRPr="00DA46BE" w:rsidRDefault="007A67C2" w:rsidP="007A67C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616" w:type="dxa"/>
          </w:tcPr>
          <w:p w14:paraId="0F68EC00" w14:textId="24C702F6" w:rsidR="007A67C2" w:rsidRPr="00DA46BE" w:rsidRDefault="007A67C2" w:rsidP="007A67C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60BFD105" w14:textId="3FC235D9" w:rsidR="007A67C2" w:rsidRPr="00DA46BE" w:rsidRDefault="007A67C2" w:rsidP="007A67C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7858258B" w14:textId="467DBCC6" w:rsidR="007A67C2" w:rsidRPr="00DA46BE" w:rsidRDefault="007A67C2" w:rsidP="007A67C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(5,808)</w:t>
            </w:r>
          </w:p>
        </w:tc>
        <w:tc>
          <w:tcPr>
            <w:tcW w:w="1616" w:type="dxa"/>
            <w:vAlign w:val="bottom"/>
          </w:tcPr>
          <w:p w14:paraId="68A54E50" w14:textId="424FD916" w:rsidR="007A67C2" w:rsidRPr="00DA46BE" w:rsidRDefault="007A67C2" w:rsidP="007A67C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(32)</w:t>
            </w:r>
          </w:p>
        </w:tc>
        <w:tc>
          <w:tcPr>
            <w:tcW w:w="1616" w:type="dxa"/>
          </w:tcPr>
          <w:p w14:paraId="28BA46FA" w14:textId="0C47EBC6" w:rsidR="007A67C2" w:rsidRPr="00DA46BE" w:rsidRDefault="007A67C2" w:rsidP="007A67C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(52)</w:t>
            </w:r>
          </w:p>
        </w:tc>
        <w:tc>
          <w:tcPr>
            <w:tcW w:w="1616" w:type="dxa"/>
          </w:tcPr>
          <w:p w14:paraId="0D41BE96" w14:textId="3E2CC90C" w:rsidR="007A67C2" w:rsidRPr="00DA46BE" w:rsidRDefault="007A67C2" w:rsidP="007A67C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(2,587)</w:t>
            </w:r>
          </w:p>
        </w:tc>
        <w:tc>
          <w:tcPr>
            <w:tcW w:w="1616" w:type="dxa"/>
            <w:vAlign w:val="bottom"/>
          </w:tcPr>
          <w:p w14:paraId="67069AAC" w14:textId="57299B16" w:rsidR="007A67C2" w:rsidRPr="00DA46BE" w:rsidRDefault="007A67C2" w:rsidP="007A67C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(8,479)</w:t>
            </w:r>
          </w:p>
        </w:tc>
      </w:tr>
      <w:tr w:rsidR="00DA46BE" w:rsidRPr="00DA46BE" w14:paraId="20096310" w14:textId="77777777" w:rsidTr="00281158">
        <w:trPr>
          <w:cantSplit/>
        </w:trPr>
        <w:tc>
          <w:tcPr>
            <w:tcW w:w="2920" w:type="dxa"/>
            <w:hideMark/>
          </w:tcPr>
          <w:p w14:paraId="2E8AF95F" w14:textId="3FFDCD5F" w:rsidR="007A67C2" w:rsidRPr="00DA46BE" w:rsidRDefault="007A67C2" w:rsidP="007A67C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616" w:type="dxa"/>
          </w:tcPr>
          <w:p w14:paraId="61E912BE" w14:textId="01C94FF1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1B2C69FE" w14:textId="189893FC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17</w:t>
            </w:r>
          </w:p>
        </w:tc>
        <w:tc>
          <w:tcPr>
            <w:tcW w:w="1616" w:type="dxa"/>
            <w:vAlign w:val="bottom"/>
          </w:tcPr>
          <w:p w14:paraId="7BD6B9C1" w14:textId="16321A6C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198,647</w:t>
            </w:r>
          </w:p>
        </w:tc>
        <w:tc>
          <w:tcPr>
            <w:tcW w:w="1616" w:type="dxa"/>
            <w:vAlign w:val="bottom"/>
          </w:tcPr>
          <w:p w14:paraId="77A12788" w14:textId="51AF1027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3,598</w:t>
            </w:r>
          </w:p>
        </w:tc>
        <w:tc>
          <w:tcPr>
            <w:tcW w:w="1616" w:type="dxa"/>
            <w:vAlign w:val="bottom"/>
          </w:tcPr>
          <w:p w14:paraId="7C768783" w14:textId="440B77BE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3,603</w:t>
            </w:r>
          </w:p>
        </w:tc>
        <w:tc>
          <w:tcPr>
            <w:tcW w:w="1616" w:type="dxa"/>
            <w:vAlign w:val="bottom"/>
          </w:tcPr>
          <w:p w14:paraId="6A399736" w14:textId="06FD8A1F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2,639</w:t>
            </w:r>
          </w:p>
        </w:tc>
        <w:tc>
          <w:tcPr>
            <w:tcW w:w="1616" w:type="dxa"/>
            <w:vAlign w:val="bottom"/>
          </w:tcPr>
          <w:p w14:paraId="24EFD69F" w14:textId="47A86F6C" w:rsidR="007A67C2" w:rsidRPr="00DA46BE" w:rsidRDefault="007A67C2" w:rsidP="007A67C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208,504</w:t>
            </w:r>
          </w:p>
        </w:tc>
      </w:tr>
      <w:tr w:rsidR="00DA46BE" w:rsidRPr="00DA46BE" w14:paraId="72B123BD" w14:textId="77777777" w:rsidTr="00281158">
        <w:trPr>
          <w:cantSplit/>
        </w:trPr>
        <w:tc>
          <w:tcPr>
            <w:tcW w:w="2920" w:type="dxa"/>
            <w:hideMark/>
          </w:tcPr>
          <w:p w14:paraId="232A135D" w14:textId="77777777" w:rsidR="00024A0A" w:rsidRPr="00DA46BE" w:rsidRDefault="00024A0A" w:rsidP="00024A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616" w:type="dxa"/>
            <w:vAlign w:val="center"/>
          </w:tcPr>
          <w:p w14:paraId="425EEE7E" w14:textId="2DEBC893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16" w:type="dxa"/>
            <w:vAlign w:val="center"/>
          </w:tcPr>
          <w:p w14:paraId="01C99E15" w14:textId="07E88870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  <w:r w:rsidR="00E6752B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16" w:type="dxa"/>
            <w:vAlign w:val="center"/>
          </w:tcPr>
          <w:p w14:paraId="703BDF3D" w14:textId="59F866DD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30,568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3F018AD" w14:textId="6E91AF4E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799 </w:t>
            </w:r>
          </w:p>
        </w:tc>
        <w:tc>
          <w:tcPr>
            <w:tcW w:w="1616" w:type="dxa"/>
            <w:vAlign w:val="center"/>
          </w:tcPr>
          <w:p w14:paraId="6CEF85E1" w14:textId="08E3A418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488 </w:t>
            </w:r>
          </w:p>
        </w:tc>
        <w:tc>
          <w:tcPr>
            <w:tcW w:w="1616" w:type="dxa"/>
            <w:vAlign w:val="center"/>
          </w:tcPr>
          <w:p w14:paraId="3BEFEB32" w14:textId="412EDA50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67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988083E" w14:textId="2899E22A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  <w:r w:rsidR="00B23F21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31,927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</w:tr>
      <w:tr w:rsidR="00DA46BE" w:rsidRPr="00DA46BE" w14:paraId="3B87421A" w14:textId="77777777" w:rsidTr="00281158">
        <w:trPr>
          <w:cantSplit/>
        </w:trPr>
        <w:tc>
          <w:tcPr>
            <w:tcW w:w="2920" w:type="dxa"/>
            <w:shd w:val="clear" w:color="auto" w:fill="auto"/>
          </w:tcPr>
          <w:p w14:paraId="2E8A0A94" w14:textId="379491D0" w:rsidR="00024A0A" w:rsidRPr="00DA46BE" w:rsidRDefault="00024A0A" w:rsidP="00024A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ค่าเสื่อมราคารับโอนจากอสังหาริมทรัพย์    เพื่อการลงทุน</w:t>
            </w:r>
          </w:p>
        </w:tc>
        <w:tc>
          <w:tcPr>
            <w:tcW w:w="1616" w:type="dxa"/>
            <w:vAlign w:val="bottom"/>
          </w:tcPr>
          <w:p w14:paraId="00C49707" w14:textId="293A0DB1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16" w:type="dxa"/>
            <w:vAlign w:val="bottom"/>
          </w:tcPr>
          <w:p w14:paraId="10E2910E" w14:textId="33F547B7" w:rsidR="00024A0A" w:rsidRPr="00DA46BE" w:rsidRDefault="00E6752B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9,394</w:t>
            </w:r>
            <w:r w:rsidR="00024A0A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16" w:type="dxa"/>
            <w:vAlign w:val="bottom"/>
          </w:tcPr>
          <w:p w14:paraId="5EE391B0" w14:textId="186519F4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B58FCD7" w14:textId="3EC7BB5B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616" w:type="dxa"/>
            <w:vAlign w:val="bottom"/>
          </w:tcPr>
          <w:p w14:paraId="7FE8BBD6" w14:textId="243D0914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616" w:type="dxa"/>
            <w:vAlign w:val="bottom"/>
          </w:tcPr>
          <w:p w14:paraId="1E7B0AFD" w14:textId="006C7398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1614454" w14:textId="7939C25C" w:rsidR="00024A0A" w:rsidRPr="00DA46BE" w:rsidRDefault="00E6752B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9,394</w:t>
            </w:r>
            <w:r w:rsidR="00024A0A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</w:tr>
      <w:tr w:rsidR="00DA46BE" w:rsidRPr="00DA46BE" w14:paraId="4D11F5E8" w14:textId="77777777" w:rsidTr="00281158">
        <w:trPr>
          <w:cantSplit/>
        </w:trPr>
        <w:tc>
          <w:tcPr>
            <w:tcW w:w="2920" w:type="dxa"/>
          </w:tcPr>
          <w:p w14:paraId="4C493EAB" w14:textId="1EDA4245" w:rsidR="00024A0A" w:rsidRPr="00DA46BE" w:rsidRDefault="00024A0A" w:rsidP="00024A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616" w:type="dxa"/>
            <w:vAlign w:val="center"/>
          </w:tcPr>
          <w:p w14:paraId="66C2C50C" w14:textId="1762E763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16" w:type="dxa"/>
            <w:vAlign w:val="center"/>
          </w:tcPr>
          <w:p w14:paraId="7136F114" w14:textId="018A0807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5E35D9A" w14:textId="4891DD67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(5,80</w:t>
            </w:r>
            <w:r w:rsidR="007F6535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E8A954A" w14:textId="678C40A0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(356)</w:t>
            </w:r>
          </w:p>
        </w:tc>
        <w:tc>
          <w:tcPr>
            <w:tcW w:w="1616" w:type="dxa"/>
            <w:vAlign w:val="center"/>
          </w:tcPr>
          <w:p w14:paraId="358E2880" w14:textId="0C86DFC0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(71)</w:t>
            </w:r>
          </w:p>
        </w:tc>
        <w:tc>
          <w:tcPr>
            <w:tcW w:w="1616" w:type="dxa"/>
          </w:tcPr>
          <w:p w14:paraId="29B49091" w14:textId="61DFD93D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1E659DC" w14:textId="5F0A84A9" w:rsidR="00024A0A" w:rsidRPr="00DA46BE" w:rsidRDefault="00024A0A" w:rsidP="00024A0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(6,23</w:t>
            </w:r>
            <w:r w:rsidR="00145181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</w:tr>
      <w:tr w:rsidR="00DA46BE" w:rsidRPr="00DA46BE" w14:paraId="55DAB165" w14:textId="77777777" w:rsidTr="00281158">
        <w:trPr>
          <w:cantSplit/>
        </w:trPr>
        <w:tc>
          <w:tcPr>
            <w:tcW w:w="2920" w:type="dxa"/>
          </w:tcPr>
          <w:p w14:paraId="0DDEC110" w14:textId="126C21AB" w:rsidR="00024A0A" w:rsidRPr="00DA46BE" w:rsidRDefault="00024A0A" w:rsidP="00024A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</w:t>
            </w:r>
            <w:r w:rsidRPr="00DA46BE">
              <w:rPr>
                <w:rFonts w:ascii="BrowalliaUPC" w:hAnsi="BrowalliaUPC" w:cs="BrowalliaUPC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  <w:vAlign w:val="center"/>
          </w:tcPr>
          <w:p w14:paraId="35A1328B" w14:textId="470A67CB" w:rsidR="00024A0A" w:rsidRPr="00DA46BE" w:rsidRDefault="00024A0A" w:rsidP="00024A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16" w:type="dxa"/>
            <w:vAlign w:val="center"/>
          </w:tcPr>
          <w:p w14:paraId="041CCD06" w14:textId="753CB3CE" w:rsidR="00024A0A" w:rsidRPr="00DA46BE" w:rsidRDefault="00024A0A" w:rsidP="00024A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(22)</w:t>
            </w:r>
          </w:p>
        </w:tc>
        <w:tc>
          <w:tcPr>
            <w:tcW w:w="1616" w:type="dxa"/>
            <w:vAlign w:val="center"/>
          </w:tcPr>
          <w:p w14:paraId="5FF22071" w14:textId="34CAD69B" w:rsidR="00024A0A" w:rsidRPr="00DA46BE" w:rsidRDefault="00024A0A" w:rsidP="00024A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(29,911)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6D370E8" w14:textId="6497BA05" w:rsidR="00024A0A" w:rsidRPr="00DA46BE" w:rsidRDefault="00024A0A" w:rsidP="00024A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(4)</w:t>
            </w:r>
          </w:p>
        </w:tc>
        <w:tc>
          <w:tcPr>
            <w:tcW w:w="1616" w:type="dxa"/>
            <w:vAlign w:val="center"/>
          </w:tcPr>
          <w:p w14:paraId="589F56A9" w14:textId="2BC8371F" w:rsidR="00024A0A" w:rsidRPr="00DA46BE" w:rsidRDefault="00024A0A" w:rsidP="00024A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(202)</w:t>
            </w:r>
          </w:p>
        </w:tc>
        <w:tc>
          <w:tcPr>
            <w:tcW w:w="1616" w:type="dxa"/>
          </w:tcPr>
          <w:p w14:paraId="73CC7E30" w14:textId="3CFBA766" w:rsidR="00024A0A" w:rsidRPr="00DA46BE" w:rsidRDefault="00024A0A" w:rsidP="00024A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711EDC1" w14:textId="3AF769EB" w:rsidR="00024A0A" w:rsidRPr="00DA46BE" w:rsidRDefault="00024A0A" w:rsidP="00024A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(30,139)</w:t>
            </w:r>
          </w:p>
        </w:tc>
      </w:tr>
      <w:tr w:rsidR="00DA46BE" w:rsidRPr="00DA46BE" w14:paraId="3E34594C" w14:textId="77777777" w:rsidTr="00281158">
        <w:trPr>
          <w:cantSplit/>
        </w:trPr>
        <w:tc>
          <w:tcPr>
            <w:tcW w:w="2920" w:type="dxa"/>
            <w:hideMark/>
          </w:tcPr>
          <w:p w14:paraId="2053E456" w14:textId="0C35D177" w:rsidR="00024A0A" w:rsidRPr="00DA46BE" w:rsidRDefault="00024A0A" w:rsidP="00024A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616" w:type="dxa"/>
            <w:vAlign w:val="center"/>
          </w:tcPr>
          <w:p w14:paraId="2C826B2C" w14:textId="674544E7" w:rsidR="00024A0A" w:rsidRPr="00DA46BE" w:rsidRDefault="00024A0A" w:rsidP="00024A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16" w:type="dxa"/>
            <w:vAlign w:val="center"/>
          </w:tcPr>
          <w:p w14:paraId="2EC7EFBC" w14:textId="54FB7539" w:rsidR="00024A0A" w:rsidRPr="00DA46BE" w:rsidRDefault="00024A0A" w:rsidP="00024A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9,39</w:t>
            </w:r>
            <w:r w:rsidR="007F6535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16" w:type="dxa"/>
            <w:vAlign w:val="center"/>
          </w:tcPr>
          <w:p w14:paraId="6392C9E4" w14:textId="3433678A" w:rsidR="00024A0A" w:rsidRPr="00DA46BE" w:rsidRDefault="00024A0A" w:rsidP="00024A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193,49</w:t>
            </w:r>
            <w:r w:rsidR="007F6535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1582DA3" w14:textId="39E96E3A" w:rsidR="00024A0A" w:rsidRPr="00DA46BE" w:rsidRDefault="00024A0A" w:rsidP="00024A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4,037 </w:t>
            </w:r>
          </w:p>
        </w:tc>
        <w:tc>
          <w:tcPr>
            <w:tcW w:w="1616" w:type="dxa"/>
            <w:vAlign w:val="center"/>
          </w:tcPr>
          <w:p w14:paraId="7EDB78B7" w14:textId="046C82C9" w:rsidR="00024A0A" w:rsidRPr="00DA46BE" w:rsidRDefault="00024A0A" w:rsidP="00024A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3,818 </w:t>
            </w:r>
          </w:p>
        </w:tc>
        <w:tc>
          <w:tcPr>
            <w:tcW w:w="1616" w:type="dxa"/>
            <w:vAlign w:val="center"/>
          </w:tcPr>
          <w:p w14:paraId="44B2EEA7" w14:textId="6A171E03" w:rsidR="00024A0A" w:rsidRPr="00DA46BE" w:rsidRDefault="00024A0A" w:rsidP="00024A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2,706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58EB14B" w14:textId="28E15764" w:rsidR="00024A0A" w:rsidRPr="00DA46BE" w:rsidRDefault="00024A0A" w:rsidP="00024A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213,452 </w:t>
            </w:r>
          </w:p>
        </w:tc>
      </w:tr>
      <w:tr w:rsidR="00DA46BE" w:rsidRPr="00DA46BE" w14:paraId="4E8D6C91" w14:textId="77777777" w:rsidTr="006F201B">
        <w:trPr>
          <w:cantSplit/>
        </w:trPr>
        <w:tc>
          <w:tcPr>
            <w:tcW w:w="2920" w:type="dxa"/>
          </w:tcPr>
          <w:p w14:paraId="36203E66" w14:textId="77777777" w:rsidR="00981208" w:rsidRPr="00DA46BE" w:rsidRDefault="00981208" w:rsidP="00F330D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16" w:type="dxa"/>
            <w:vAlign w:val="center"/>
          </w:tcPr>
          <w:p w14:paraId="0E06A0E1" w14:textId="77777777" w:rsidR="00981208" w:rsidRPr="00DA46BE" w:rsidRDefault="0098120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2F5698B4" w14:textId="77777777" w:rsidR="00981208" w:rsidRPr="00DA46BE" w:rsidRDefault="0098120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282CF760" w14:textId="77777777" w:rsidR="00981208" w:rsidRPr="00DA46BE" w:rsidRDefault="0098120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601AEA60" w14:textId="77777777" w:rsidR="00981208" w:rsidRPr="00DA46BE" w:rsidRDefault="0098120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039E502D" w14:textId="77777777" w:rsidR="00981208" w:rsidRPr="00DA46BE" w:rsidRDefault="0098120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6B768604" w14:textId="77777777" w:rsidR="00981208" w:rsidRPr="00DA46BE" w:rsidRDefault="0098120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3D004615" w14:textId="77777777" w:rsidR="00981208" w:rsidRPr="00DA46BE" w:rsidRDefault="0098120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710558" w:rsidRPr="00DA46BE" w14:paraId="580AF493" w14:textId="77777777" w:rsidTr="006F201B">
        <w:trPr>
          <w:cantSplit/>
        </w:trPr>
        <w:tc>
          <w:tcPr>
            <w:tcW w:w="2920" w:type="dxa"/>
          </w:tcPr>
          <w:p w14:paraId="6E850586" w14:textId="77777777" w:rsidR="00710558" w:rsidRPr="00DA46BE" w:rsidRDefault="00710558" w:rsidP="00F330D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16" w:type="dxa"/>
            <w:vAlign w:val="center"/>
          </w:tcPr>
          <w:p w14:paraId="0031DB52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13B79329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0495527B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6F89FE92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1BF81AC9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182864B8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60AC9632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710558" w:rsidRPr="00DA46BE" w14:paraId="49093A26" w14:textId="77777777" w:rsidTr="006F201B">
        <w:trPr>
          <w:cantSplit/>
        </w:trPr>
        <w:tc>
          <w:tcPr>
            <w:tcW w:w="2920" w:type="dxa"/>
          </w:tcPr>
          <w:p w14:paraId="7241AF55" w14:textId="77777777" w:rsidR="00710558" w:rsidRPr="00DA46BE" w:rsidRDefault="00710558" w:rsidP="00F330D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16" w:type="dxa"/>
            <w:vAlign w:val="center"/>
          </w:tcPr>
          <w:p w14:paraId="5CF03C99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0751A901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62CD42A9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7783292E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7DCFB71A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24B06824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1E98051F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710558" w:rsidRPr="00DA46BE" w14:paraId="71AA2671" w14:textId="77777777" w:rsidTr="006F201B">
        <w:trPr>
          <w:cantSplit/>
        </w:trPr>
        <w:tc>
          <w:tcPr>
            <w:tcW w:w="2920" w:type="dxa"/>
          </w:tcPr>
          <w:p w14:paraId="10BAAD63" w14:textId="77777777" w:rsidR="00710558" w:rsidRPr="00DA46BE" w:rsidRDefault="00710558" w:rsidP="00F330D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16" w:type="dxa"/>
            <w:vAlign w:val="center"/>
          </w:tcPr>
          <w:p w14:paraId="649A62AA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11C7FA56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3FDB8245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6321606A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127CAA10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5394DC56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10D5B5BF" w14:textId="77777777" w:rsidR="00710558" w:rsidRPr="00DA46BE" w:rsidRDefault="00710558" w:rsidP="00F330D8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DA46BE" w:rsidRPr="00DA46BE" w14:paraId="1AC395DE" w14:textId="77777777" w:rsidTr="00AA3A1B">
        <w:trPr>
          <w:cantSplit/>
        </w:trPr>
        <w:tc>
          <w:tcPr>
            <w:tcW w:w="2920" w:type="dxa"/>
          </w:tcPr>
          <w:p w14:paraId="2DAAB358" w14:textId="77777777" w:rsidR="00193C76" w:rsidRPr="00DA46BE" w:rsidRDefault="00193C76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69AC86FD" w14:textId="10D48F03" w:rsidR="00193C76" w:rsidRPr="00DA46BE" w:rsidRDefault="00193C76" w:rsidP="00C33DE2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(หน่วย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: 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DA46BE" w:rsidRPr="00DA46BE" w14:paraId="12709D31" w14:textId="77777777" w:rsidTr="00AA3A1B">
        <w:trPr>
          <w:cantSplit/>
        </w:trPr>
        <w:tc>
          <w:tcPr>
            <w:tcW w:w="2920" w:type="dxa"/>
          </w:tcPr>
          <w:p w14:paraId="48DF61FF" w14:textId="77777777" w:rsidR="00193C76" w:rsidRPr="00DA46BE" w:rsidRDefault="00193C76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3435E3CA" w14:textId="3FE1DA16" w:rsidR="00193C76" w:rsidRPr="00DA46BE" w:rsidRDefault="00193C76" w:rsidP="00AB54E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DA46BE" w:rsidRPr="00DA46BE" w14:paraId="5577871F" w14:textId="77777777" w:rsidTr="00AA3A1B">
        <w:trPr>
          <w:cantSplit/>
        </w:trPr>
        <w:tc>
          <w:tcPr>
            <w:tcW w:w="2920" w:type="dxa"/>
          </w:tcPr>
          <w:p w14:paraId="6B604131" w14:textId="77777777" w:rsidR="00384303" w:rsidRPr="00DA46BE" w:rsidRDefault="00384303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6DB383D1" w14:textId="77777777" w:rsidR="00384303" w:rsidRPr="00DA46BE" w:rsidRDefault="00384303" w:rsidP="00AB54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D98FBF6" w14:textId="5CDEE2E6" w:rsidR="00384303" w:rsidRPr="00DA46BE" w:rsidRDefault="00384303" w:rsidP="00AB54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ที่ดิน</w:t>
            </w:r>
          </w:p>
        </w:tc>
        <w:tc>
          <w:tcPr>
            <w:tcW w:w="1616" w:type="dxa"/>
            <w:vAlign w:val="bottom"/>
          </w:tcPr>
          <w:p w14:paraId="532823A9" w14:textId="211995EA" w:rsidR="00384303" w:rsidRPr="00DA46BE" w:rsidRDefault="00384303" w:rsidP="00AB54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616" w:type="dxa"/>
            <w:vAlign w:val="bottom"/>
          </w:tcPr>
          <w:p w14:paraId="5F72450D" w14:textId="77777777" w:rsidR="00193C76" w:rsidRPr="00DA46BE" w:rsidRDefault="00384303" w:rsidP="00AB54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อุปกรณ์และ</w:t>
            </w:r>
          </w:p>
          <w:p w14:paraId="2C4A3FFA" w14:textId="43243782" w:rsidR="00384303" w:rsidRPr="00DA46BE" w:rsidRDefault="00384303" w:rsidP="00AB54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เครื่องมือแพทย์</w:t>
            </w:r>
          </w:p>
        </w:tc>
        <w:tc>
          <w:tcPr>
            <w:tcW w:w="1616" w:type="dxa"/>
            <w:vAlign w:val="bottom"/>
          </w:tcPr>
          <w:p w14:paraId="37853708" w14:textId="1F53BF6F" w:rsidR="00384303" w:rsidRPr="00DA46BE" w:rsidRDefault="00384303" w:rsidP="00AB54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16" w:type="dxa"/>
            <w:vAlign w:val="bottom"/>
          </w:tcPr>
          <w:p w14:paraId="0C9D0640" w14:textId="6AE3B799" w:rsidR="00384303" w:rsidRPr="00DA46BE" w:rsidRDefault="00384303" w:rsidP="00AB54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16" w:type="dxa"/>
            <w:vAlign w:val="bottom"/>
          </w:tcPr>
          <w:p w14:paraId="7F057EA4" w14:textId="5F9C60BA" w:rsidR="00384303" w:rsidRPr="00DA46BE" w:rsidRDefault="00384303" w:rsidP="00AB54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616" w:type="dxa"/>
            <w:vAlign w:val="bottom"/>
          </w:tcPr>
          <w:p w14:paraId="57C25659" w14:textId="366F08B1" w:rsidR="00384303" w:rsidRPr="00DA46BE" w:rsidRDefault="00384303" w:rsidP="00AB54E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DA46BE" w:rsidRPr="00DA46BE" w14:paraId="40A1444E" w14:textId="77777777" w:rsidTr="00AA3A1B">
        <w:trPr>
          <w:cantSplit/>
        </w:trPr>
        <w:tc>
          <w:tcPr>
            <w:tcW w:w="2920" w:type="dxa"/>
          </w:tcPr>
          <w:p w14:paraId="7804686D" w14:textId="77777777" w:rsidR="00384303" w:rsidRPr="00DA46BE" w:rsidRDefault="00384303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4D05C369" w14:textId="77777777" w:rsidR="00384303" w:rsidRPr="00DA46BE" w:rsidRDefault="00384303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64A0885B" w14:textId="401A5398" w:rsidR="00384303" w:rsidRPr="00DA46BE" w:rsidRDefault="00384303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6180B386" w14:textId="77777777" w:rsidR="00384303" w:rsidRPr="00DA46BE" w:rsidRDefault="00384303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21741956" w14:textId="77777777" w:rsidR="00384303" w:rsidRPr="00DA46BE" w:rsidRDefault="00384303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7DFCC32B" w14:textId="77777777" w:rsidR="00384303" w:rsidRPr="00DA46BE" w:rsidRDefault="00384303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64D83B09" w14:textId="77777777" w:rsidR="00384303" w:rsidRPr="00DA46BE" w:rsidRDefault="00384303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633D4587" w14:textId="77777777" w:rsidR="00384303" w:rsidRPr="00DA46BE" w:rsidRDefault="00384303" w:rsidP="00AB54ED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DA46BE" w:rsidRPr="00DA46BE" w14:paraId="5306ACB3" w14:textId="77777777" w:rsidTr="00AA3A1B">
        <w:trPr>
          <w:cantSplit/>
        </w:trPr>
        <w:tc>
          <w:tcPr>
            <w:tcW w:w="2920" w:type="dxa"/>
          </w:tcPr>
          <w:p w14:paraId="47A37BD0" w14:textId="26EEA765" w:rsidR="00BD7155" w:rsidRPr="00DA46BE" w:rsidRDefault="00665E0D" w:rsidP="00BD7155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ค่าเผื่อด้อยค่าของสินทรัพย์</w:t>
            </w:r>
          </w:p>
        </w:tc>
        <w:tc>
          <w:tcPr>
            <w:tcW w:w="1616" w:type="dxa"/>
          </w:tcPr>
          <w:p w14:paraId="65D1B67F" w14:textId="77777777" w:rsidR="00BD7155" w:rsidRPr="00DA46BE" w:rsidRDefault="00BD7155" w:rsidP="00BD71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39532178" w14:textId="77777777" w:rsidR="00BD7155" w:rsidRPr="00DA46BE" w:rsidRDefault="00BD7155" w:rsidP="00BD71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4537D1AF" w14:textId="77777777" w:rsidR="00BD7155" w:rsidRPr="00DA46BE" w:rsidRDefault="00BD7155" w:rsidP="00BD71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0973FF4B" w14:textId="77777777" w:rsidR="00BD7155" w:rsidRPr="00DA46BE" w:rsidRDefault="00BD7155" w:rsidP="00BD71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4215961F" w14:textId="77777777" w:rsidR="00BD7155" w:rsidRPr="00DA46BE" w:rsidRDefault="00BD7155" w:rsidP="00BD71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512CEDBD" w14:textId="77777777" w:rsidR="00BD7155" w:rsidRPr="00DA46BE" w:rsidRDefault="00BD7155" w:rsidP="00BD715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43A95AA1" w14:textId="77777777" w:rsidR="00BD7155" w:rsidRPr="00DA46BE" w:rsidRDefault="00BD7155" w:rsidP="00BD7155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DA46BE" w:rsidRPr="00DA46BE" w14:paraId="3B19E2A8" w14:textId="77777777" w:rsidTr="00AA3A1B">
        <w:trPr>
          <w:cantSplit/>
        </w:trPr>
        <w:tc>
          <w:tcPr>
            <w:tcW w:w="2920" w:type="dxa"/>
          </w:tcPr>
          <w:p w14:paraId="6C892818" w14:textId="31643D84" w:rsidR="00A105BE" w:rsidRPr="00DA46BE" w:rsidRDefault="00A105BE" w:rsidP="00A105B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616" w:type="dxa"/>
          </w:tcPr>
          <w:p w14:paraId="64D413BB" w14:textId="18D80FFA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3705E63E" w14:textId="243E7E8B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785EB548" w14:textId="0BAC0DAF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645D8669" w14:textId="2101DE8E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72FA62B4" w14:textId="6F852ECB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0AA97733" w14:textId="1C21A9E9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224E90E8" w14:textId="1879BA98" w:rsidR="00A105BE" w:rsidRPr="00DA46BE" w:rsidRDefault="00A105BE" w:rsidP="00A105BE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</w:tr>
      <w:tr w:rsidR="00DA46BE" w:rsidRPr="00DA46BE" w14:paraId="4E061851" w14:textId="77777777" w:rsidTr="00AA3A1B">
        <w:trPr>
          <w:cantSplit/>
        </w:trPr>
        <w:tc>
          <w:tcPr>
            <w:tcW w:w="2920" w:type="dxa"/>
          </w:tcPr>
          <w:p w14:paraId="1D39F1C2" w14:textId="402E2999" w:rsidR="00A105BE" w:rsidRPr="00DA46BE" w:rsidRDefault="00A105BE" w:rsidP="00A105B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616" w:type="dxa"/>
          </w:tcPr>
          <w:p w14:paraId="52FC5739" w14:textId="33E99D26" w:rsidR="00A105BE" w:rsidRPr="00DA46BE" w:rsidRDefault="00A105BE" w:rsidP="008F79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35AB04F1" w14:textId="0C8955C5" w:rsidR="00A105BE" w:rsidRPr="00DA46BE" w:rsidRDefault="00A105BE" w:rsidP="008F79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7CE96637" w14:textId="62959F01" w:rsidR="00A105BE" w:rsidRPr="00DA46BE" w:rsidRDefault="00A105BE" w:rsidP="008F79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210355ED" w14:textId="5FC3A45B" w:rsidR="00A105BE" w:rsidRPr="00DA46BE" w:rsidRDefault="00A105BE" w:rsidP="008F79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18042803" w14:textId="636105A0" w:rsidR="00A105BE" w:rsidRPr="00DA46BE" w:rsidRDefault="00A105BE" w:rsidP="008F79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727FB66E" w14:textId="528020DE" w:rsidR="00A105BE" w:rsidRPr="00DA46BE" w:rsidRDefault="00A105BE" w:rsidP="008F79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288694C5" w14:textId="10F819CF" w:rsidR="00A105BE" w:rsidRPr="00DA46BE" w:rsidRDefault="00A105BE" w:rsidP="008F79E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</w:tr>
      <w:tr w:rsidR="00DA46BE" w:rsidRPr="00DA46BE" w14:paraId="5640A102" w14:textId="77777777" w:rsidTr="00AA3A1B">
        <w:trPr>
          <w:cantSplit/>
        </w:trPr>
        <w:tc>
          <w:tcPr>
            <w:tcW w:w="2920" w:type="dxa"/>
          </w:tcPr>
          <w:p w14:paraId="5C16ECA2" w14:textId="37EAA419" w:rsidR="00A105BE" w:rsidRPr="00DA46BE" w:rsidRDefault="00A105BE" w:rsidP="00A105B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 xml:space="preserve">31 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ธันวาคม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616" w:type="dxa"/>
          </w:tcPr>
          <w:p w14:paraId="7680E6A7" w14:textId="1D611E1C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4A1D92C6" w14:textId="31CCD28B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6B948461" w14:textId="19B5E515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3BA75DE5" w14:textId="72220E26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1ECA0052" w14:textId="1F85B880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467B135E" w14:textId="6803C12B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7AA2E538" w14:textId="73167113" w:rsidR="00A105BE" w:rsidRPr="00DA46BE" w:rsidRDefault="00A105BE" w:rsidP="00A105BE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</w:tr>
      <w:tr w:rsidR="00DA46BE" w:rsidRPr="00DA46BE" w14:paraId="5C650F66" w14:textId="77777777" w:rsidTr="00AA3A1B">
        <w:trPr>
          <w:cantSplit/>
        </w:trPr>
        <w:tc>
          <w:tcPr>
            <w:tcW w:w="2920" w:type="dxa"/>
          </w:tcPr>
          <w:p w14:paraId="2B6F953A" w14:textId="11573791" w:rsidR="00A105BE" w:rsidRPr="00DA46BE" w:rsidRDefault="00A105BE" w:rsidP="00A105B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616" w:type="dxa"/>
          </w:tcPr>
          <w:p w14:paraId="72BC956E" w14:textId="660295C5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47BD821D" w14:textId="0C3892B1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4C3574C4" w14:textId="716047E5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39CD6210" w14:textId="15B313DB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1737D802" w14:textId="120D6F2F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5466702F" w14:textId="286F2183" w:rsidR="00A105BE" w:rsidRPr="00DA46BE" w:rsidRDefault="00A105BE" w:rsidP="00A105B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78EAA266" w14:textId="4A656459" w:rsidR="00A105BE" w:rsidRPr="00DA46BE" w:rsidRDefault="00A105BE" w:rsidP="00A105BE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</w:tr>
      <w:tr w:rsidR="00DA46BE" w:rsidRPr="00DA46BE" w14:paraId="5DE7738A" w14:textId="77777777" w:rsidTr="00AA3A1B">
        <w:trPr>
          <w:cantSplit/>
        </w:trPr>
        <w:tc>
          <w:tcPr>
            <w:tcW w:w="2920" w:type="dxa"/>
          </w:tcPr>
          <w:p w14:paraId="4C9A9EDC" w14:textId="479175E7" w:rsidR="00D64938" w:rsidRPr="00DA46BE" w:rsidRDefault="008F79E9" w:rsidP="00D6493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DA46BE">
              <w:rPr>
                <w:rFonts w:ascii="BrowalliaUPC" w:hAnsi="BrowalliaUPC" w:cs="BrowalliaUPC" w:hint="cs"/>
                <w:sz w:val="22"/>
                <w:szCs w:val="22"/>
                <w:cs/>
              </w:rPr>
              <w:t>ค่าเผื่อ</w:t>
            </w:r>
            <w:r w:rsidR="00D64938" w:rsidRPr="00DA46BE">
              <w:rPr>
                <w:rFonts w:ascii="BrowalliaUPC" w:hAnsi="BrowalliaUPC" w:cs="BrowalliaUPC"/>
                <w:sz w:val="22"/>
                <w:szCs w:val="22"/>
                <w:cs/>
              </w:rPr>
              <w:t>ด้อยค่ารับโอนจากอสังหาริมทรัพย์เพื่อการลงทุน</w:t>
            </w:r>
          </w:p>
        </w:tc>
        <w:tc>
          <w:tcPr>
            <w:tcW w:w="1616" w:type="dxa"/>
          </w:tcPr>
          <w:p w14:paraId="50D95A6D" w14:textId="77777777" w:rsidR="00D64938" w:rsidRPr="00DA46BE" w:rsidRDefault="00D64938" w:rsidP="005825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</w:t>
            </w:r>
          </w:p>
          <w:p w14:paraId="62CD3510" w14:textId="41077B62" w:rsidR="00D64938" w:rsidRPr="00DA46BE" w:rsidRDefault="00D64938" w:rsidP="005825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</w:t>
            </w:r>
            <w:r w:rsidR="000664A5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16" w:type="dxa"/>
            <w:vAlign w:val="bottom"/>
          </w:tcPr>
          <w:p w14:paraId="304DA512" w14:textId="77777777" w:rsidR="00D64938" w:rsidRPr="00DA46BE" w:rsidRDefault="00D64938" w:rsidP="00582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</w:t>
            </w:r>
          </w:p>
          <w:p w14:paraId="75798A2A" w14:textId="2131A585" w:rsidR="00D64938" w:rsidRPr="00DA46BE" w:rsidRDefault="00D64938" w:rsidP="00582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24,379 </w:t>
            </w:r>
          </w:p>
        </w:tc>
        <w:tc>
          <w:tcPr>
            <w:tcW w:w="1616" w:type="dxa"/>
          </w:tcPr>
          <w:p w14:paraId="23D5FB3D" w14:textId="77777777" w:rsidR="00D64938" w:rsidRPr="00DA46BE" w:rsidRDefault="00D64938" w:rsidP="0058254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</w:t>
            </w:r>
          </w:p>
          <w:p w14:paraId="52B667EA" w14:textId="18F5AC0C" w:rsidR="00D64938" w:rsidRPr="00DA46BE" w:rsidRDefault="00D64938" w:rsidP="0058254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-   </w:t>
            </w:r>
          </w:p>
        </w:tc>
        <w:tc>
          <w:tcPr>
            <w:tcW w:w="1616" w:type="dxa"/>
          </w:tcPr>
          <w:p w14:paraId="143AF6C6" w14:textId="77777777" w:rsidR="00D64938" w:rsidRPr="00DA46BE" w:rsidRDefault="00D64938" w:rsidP="0058254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</w:t>
            </w:r>
          </w:p>
          <w:p w14:paraId="3ABD632F" w14:textId="63141372" w:rsidR="00D64938" w:rsidRPr="00DA46BE" w:rsidRDefault="00D64938" w:rsidP="0058254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-   </w:t>
            </w:r>
          </w:p>
        </w:tc>
        <w:tc>
          <w:tcPr>
            <w:tcW w:w="1616" w:type="dxa"/>
          </w:tcPr>
          <w:p w14:paraId="3B134775" w14:textId="77777777" w:rsidR="00D64938" w:rsidRPr="00DA46BE" w:rsidRDefault="00D64938" w:rsidP="0058254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</w:t>
            </w:r>
          </w:p>
          <w:p w14:paraId="0E92E07D" w14:textId="3519D529" w:rsidR="00D64938" w:rsidRPr="00DA46BE" w:rsidRDefault="00D64938" w:rsidP="0058254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-   </w:t>
            </w:r>
          </w:p>
        </w:tc>
        <w:tc>
          <w:tcPr>
            <w:tcW w:w="1616" w:type="dxa"/>
          </w:tcPr>
          <w:p w14:paraId="0DDE7EE9" w14:textId="77777777" w:rsidR="00D64938" w:rsidRPr="00DA46BE" w:rsidRDefault="00D64938" w:rsidP="0058254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</w:t>
            </w:r>
          </w:p>
          <w:p w14:paraId="33BAC9CB" w14:textId="6DA92ADE" w:rsidR="00D64938" w:rsidRPr="00DA46BE" w:rsidRDefault="00D64938" w:rsidP="0058254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   </w:t>
            </w:r>
          </w:p>
        </w:tc>
        <w:tc>
          <w:tcPr>
            <w:tcW w:w="1616" w:type="dxa"/>
            <w:vAlign w:val="bottom"/>
          </w:tcPr>
          <w:p w14:paraId="6BCE169B" w14:textId="77777777" w:rsidR="00D64938" w:rsidRPr="00DA46BE" w:rsidRDefault="00D64938" w:rsidP="0058254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  <w:p w14:paraId="1FDC34EF" w14:textId="2C4C99CF" w:rsidR="00D64938" w:rsidRPr="00DA46BE" w:rsidRDefault="00D64938" w:rsidP="0058254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24,379</w:t>
            </w:r>
          </w:p>
        </w:tc>
      </w:tr>
      <w:tr w:rsidR="00DA46BE" w:rsidRPr="00DA46BE" w14:paraId="73BFF047" w14:textId="77777777" w:rsidTr="00AA3A1B">
        <w:trPr>
          <w:cantSplit/>
        </w:trPr>
        <w:tc>
          <w:tcPr>
            <w:tcW w:w="2920" w:type="dxa"/>
          </w:tcPr>
          <w:p w14:paraId="1D51DA63" w14:textId="58E814CF" w:rsidR="00D64938" w:rsidRPr="00DA46BE" w:rsidRDefault="00D64938" w:rsidP="00D6493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 xml:space="preserve">31 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ธันวาคม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616" w:type="dxa"/>
          </w:tcPr>
          <w:p w14:paraId="6833B7B1" w14:textId="711D515D" w:rsidR="00D64938" w:rsidRPr="00DA46BE" w:rsidRDefault="00D64938" w:rsidP="005825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  <w:vAlign w:val="bottom"/>
          </w:tcPr>
          <w:p w14:paraId="231AF631" w14:textId="5869CD02" w:rsidR="00D64938" w:rsidRPr="00DA46BE" w:rsidRDefault="00D64938" w:rsidP="00582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24,379</w:t>
            </w:r>
          </w:p>
        </w:tc>
        <w:tc>
          <w:tcPr>
            <w:tcW w:w="1616" w:type="dxa"/>
          </w:tcPr>
          <w:p w14:paraId="5C637710" w14:textId="6023DEF5" w:rsidR="00D64938" w:rsidRPr="00DA46BE" w:rsidRDefault="00D64938" w:rsidP="00582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6EDB82AB" w14:textId="7708F8D7" w:rsidR="00D64938" w:rsidRPr="00DA46BE" w:rsidRDefault="00D64938" w:rsidP="00582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7630BC80" w14:textId="050E7A20" w:rsidR="00D64938" w:rsidRPr="00DA46BE" w:rsidRDefault="00D64938" w:rsidP="00582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</w:tcPr>
          <w:p w14:paraId="46BC675F" w14:textId="0C1B55D0" w:rsidR="00D64938" w:rsidRPr="00DA46BE" w:rsidRDefault="00D64938" w:rsidP="00582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       -   </w:t>
            </w:r>
          </w:p>
        </w:tc>
        <w:tc>
          <w:tcPr>
            <w:tcW w:w="1616" w:type="dxa"/>
            <w:vAlign w:val="bottom"/>
          </w:tcPr>
          <w:p w14:paraId="44D67E81" w14:textId="153C6526" w:rsidR="00D64938" w:rsidRPr="00DA46BE" w:rsidRDefault="00D64938" w:rsidP="00582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24,379</w:t>
            </w:r>
          </w:p>
        </w:tc>
      </w:tr>
      <w:tr w:rsidR="00DA46BE" w:rsidRPr="00DA46BE" w14:paraId="32741273" w14:textId="77777777" w:rsidTr="00AA3A1B">
        <w:trPr>
          <w:cantSplit/>
        </w:trPr>
        <w:tc>
          <w:tcPr>
            <w:tcW w:w="2920" w:type="dxa"/>
          </w:tcPr>
          <w:p w14:paraId="7D3E0C7E" w14:textId="77777777" w:rsidR="00D64938" w:rsidRPr="00DA46BE" w:rsidRDefault="00D64938" w:rsidP="00D6493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0723402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484222D8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2C3F8473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1BC8EA4D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05D13A22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46AFD9A2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633CE6EE" w14:textId="77777777" w:rsidR="00D64938" w:rsidRPr="00DA46BE" w:rsidRDefault="00D64938" w:rsidP="00D64938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DA46BE" w:rsidRPr="00DA46BE" w14:paraId="542546E4" w14:textId="77777777" w:rsidTr="00AA3A1B">
        <w:trPr>
          <w:cantSplit/>
        </w:trPr>
        <w:tc>
          <w:tcPr>
            <w:tcW w:w="2920" w:type="dxa"/>
          </w:tcPr>
          <w:p w14:paraId="41A46A2A" w14:textId="77777777" w:rsidR="00D64938" w:rsidRPr="00DA46BE" w:rsidRDefault="00D64938" w:rsidP="00D64938">
            <w:pPr>
              <w:pStyle w:val="Heading6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616" w:type="dxa"/>
          </w:tcPr>
          <w:p w14:paraId="2BF96303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4A88DF81" w14:textId="27776F66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305EF136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4558637B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AED4EBB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2CF24F1A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0768A241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DA46BE" w:rsidRPr="00DA46BE" w14:paraId="3912AEB9" w14:textId="77777777" w:rsidTr="00AA3A1B">
        <w:trPr>
          <w:cantSplit/>
        </w:trPr>
        <w:tc>
          <w:tcPr>
            <w:tcW w:w="2920" w:type="dxa"/>
            <w:hideMark/>
          </w:tcPr>
          <w:p w14:paraId="351D8A45" w14:textId="22080BA3" w:rsidR="00D64938" w:rsidRPr="00DA46BE" w:rsidRDefault="00D64938" w:rsidP="00D6493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616" w:type="dxa"/>
          </w:tcPr>
          <w:p w14:paraId="0638B0AC" w14:textId="149408A8" w:rsidR="00D64938" w:rsidRPr="00DA46BE" w:rsidRDefault="005F6F00" w:rsidP="00D6493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bottom"/>
          </w:tcPr>
          <w:p w14:paraId="5CD51FB1" w14:textId="3EC77DFA" w:rsidR="00D64938" w:rsidRPr="00DA46BE" w:rsidRDefault="00D64938" w:rsidP="00D6493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184</w:t>
            </w:r>
          </w:p>
        </w:tc>
        <w:tc>
          <w:tcPr>
            <w:tcW w:w="1616" w:type="dxa"/>
          </w:tcPr>
          <w:p w14:paraId="314ABA8A" w14:textId="35B2CF41" w:rsidR="00D64938" w:rsidRPr="00DA46BE" w:rsidRDefault="00D64938" w:rsidP="00D6493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77,631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AE304FF" w14:textId="27C5B566" w:rsidR="00D64938" w:rsidRPr="00DA46BE" w:rsidRDefault="00D64938" w:rsidP="00D6493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1,405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2435B58" w14:textId="66CCDA27" w:rsidR="00D64938" w:rsidRPr="00DA46BE" w:rsidRDefault="00D64938" w:rsidP="00D6493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1,352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D13F4FE" w14:textId="5BD9EAAD" w:rsidR="00D64938" w:rsidRPr="00DA46BE" w:rsidRDefault="00D64938" w:rsidP="00D6493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90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6E422AA" w14:textId="520CC6E3" w:rsidR="00D64938" w:rsidRPr="00DA46BE" w:rsidRDefault="00D64938" w:rsidP="00D6493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80,662</w:t>
            </w:r>
          </w:p>
        </w:tc>
      </w:tr>
      <w:tr w:rsidR="00DA46BE" w:rsidRPr="00DA46BE" w14:paraId="4A60235F" w14:textId="77777777" w:rsidTr="00AA3A1B">
        <w:trPr>
          <w:cantSplit/>
        </w:trPr>
        <w:tc>
          <w:tcPr>
            <w:tcW w:w="2920" w:type="dxa"/>
            <w:hideMark/>
          </w:tcPr>
          <w:p w14:paraId="1CC5B651" w14:textId="583276B4" w:rsidR="003D0A7B" w:rsidRPr="00DA46BE" w:rsidRDefault="003D0A7B" w:rsidP="003D0A7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DA46BE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616" w:type="dxa"/>
            <w:vAlign w:val="center"/>
          </w:tcPr>
          <w:p w14:paraId="4D91EC64" w14:textId="3C876FB5" w:rsidR="003D0A7B" w:rsidRPr="00DA46BE" w:rsidRDefault="003D0A7B" w:rsidP="003D0A7B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174,39</w:t>
            </w:r>
            <w:r w:rsidR="00115A83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</w:p>
        </w:tc>
        <w:tc>
          <w:tcPr>
            <w:tcW w:w="1616" w:type="dxa"/>
            <w:vAlign w:val="center"/>
          </w:tcPr>
          <w:p w14:paraId="7DBDDAA0" w14:textId="17FE73BB" w:rsidR="003D0A7B" w:rsidRPr="00DA46BE" w:rsidRDefault="003D0A7B" w:rsidP="003D0A7B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73,383</w:t>
            </w:r>
          </w:p>
        </w:tc>
        <w:tc>
          <w:tcPr>
            <w:tcW w:w="1616" w:type="dxa"/>
            <w:vAlign w:val="center"/>
          </w:tcPr>
          <w:p w14:paraId="001EF366" w14:textId="38DAE614" w:rsidR="003D0A7B" w:rsidRPr="00DA46BE" w:rsidRDefault="003D0A7B" w:rsidP="003D0A7B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71,35</w:t>
            </w:r>
            <w:r w:rsidR="009D46AE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E6C4E52" w14:textId="152194F2" w:rsidR="003D0A7B" w:rsidRPr="00DA46BE" w:rsidRDefault="003D0A7B" w:rsidP="003D0A7B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   866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C057775" w14:textId="4A3F621E" w:rsidR="003D0A7B" w:rsidRPr="00DA46BE" w:rsidRDefault="003D0A7B" w:rsidP="003D0A7B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    1,141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8C4994C" w14:textId="1CC2EA99" w:rsidR="003D0A7B" w:rsidRPr="00DA46BE" w:rsidRDefault="003D0A7B" w:rsidP="003D0A7B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 23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A2BB8E0" w14:textId="6F4B96EB" w:rsidR="003D0A7B" w:rsidRPr="00DA46BE" w:rsidRDefault="003D0A7B" w:rsidP="003D0A7B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321,157</w:t>
            </w:r>
          </w:p>
        </w:tc>
      </w:tr>
      <w:tr w:rsidR="00DA46BE" w:rsidRPr="00DA46BE" w14:paraId="0F6A86A9" w14:textId="77777777" w:rsidTr="00AA3A1B">
        <w:trPr>
          <w:cantSplit/>
        </w:trPr>
        <w:tc>
          <w:tcPr>
            <w:tcW w:w="2920" w:type="dxa"/>
          </w:tcPr>
          <w:p w14:paraId="3F0BE8FF" w14:textId="77777777" w:rsidR="00D64938" w:rsidRPr="00DA46BE" w:rsidRDefault="00D64938" w:rsidP="00D6493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4B9647D7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70855655" w14:textId="14098093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33E63D02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22BF399D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1D12053E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575FE0C2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34111BF6" w14:textId="77777777" w:rsidR="00D64938" w:rsidRPr="00DA46BE" w:rsidRDefault="00D64938" w:rsidP="00D64938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DA46BE" w:rsidRPr="00DA46BE" w14:paraId="15DFC38D" w14:textId="77777777" w:rsidTr="00AA3A1B">
        <w:trPr>
          <w:cantSplit/>
        </w:trPr>
        <w:tc>
          <w:tcPr>
            <w:tcW w:w="2920" w:type="dxa"/>
            <w:hideMark/>
          </w:tcPr>
          <w:p w14:paraId="39125290" w14:textId="147227DE" w:rsidR="00D64938" w:rsidRPr="00DA46BE" w:rsidRDefault="00D64938" w:rsidP="00D6493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616" w:type="dxa"/>
          </w:tcPr>
          <w:p w14:paraId="26FC724D" w14:textId="77777777" w:rsidR="00D64938" w:rsidRPr="00DA46BE" w:rsidRDefault="00D64938" w:rsidP="00D6493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1872EF38" w14:textId="7C215D12" w:rsidR="00D64938" w:rsidRPr="00DA46BE" w:rsidRDefault="00D64938" w:rsidP="00D6493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3ECE98F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62C8FCAC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539237B6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2B702A2B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0C61900C" w14:textId="77777777" w:rsidR="00D64938" w:rsidRPr="00DA46BE" w:rsidRDefault="00D64938" w:rsidP="00D6493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DA46BE" w:rsidRPr="00DA46BE" w14:paraId="111E4740" w14:textId="77777777" w:rsidTr="00AA3A1B">
        <w:trPr>
          <w:cantSplit/>
        </w:trPr>
        <w:tc>
          <w:tcPr>
            <w:tcW w:w="2920" w:type="dxa"/>
            <w:hideMark/>
          </w:tcPr>
          <w:p w14:paraId="445DABA0" w14:textId="77777777" w:rsidR="00D64938" w:rsidRPr="00DA46BE" w:rsidRDefault="00D64938" w:rsidP="00D6493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616" w:type="dxa"/>
          </w:tcPr>
          <w:p w14:paraId="71211686" w14:textId="77777777" w:rsidR="00D64938" w:rsidRPr="00DA46BE" w:rsidRDefault="00D64938" w:rsidP="00D6493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66A1986" w14:textId="0E1906A8" w:rsidR="00D64938" w:rsidRPr="00DA46BE" w:rsidRDefault="00D64938" w:rsidP="00D6493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221A977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506F1AD0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51647C92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170BD32B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0BE2A69B" w14:textId="0A45A97E" w:rsidR="00D64938" w:rsidRPr="00DA46BE" w:rsidRDefault="00D64938" w:rsidP="00D6493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47,299</w:t>
            </w:r>
          </w:p>
        </w:tc>
      </w:tr>
      <w:tr w:rsidR="00DA46BE" w:rsidRPr="00DA46BE" w14:paraId="4420EEDA" w14:textId="77777777" w:rsidTr="00AA3A1B">
        <w:trPr>
          <w:cantSplit/>
        </w:trPr>
        <w:tc>
          <w:tcPr>
            <w:tcW w:w="2920" w:type="dxa"/>
            <w:hideMark/>
          </w:tcPr>
          <w:p w14:paraId="51A02BE7" w14:textId="77777777" w:rsidR="00D64938" w:rsidRPr="00DA46BE" w:rsidRDefault="00D64938" w:rsidP="00D64938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616" w:type="dxa"/>
          </w:tcPr>
          <w:p w14:paraId="3DE7E334" w14:textId="77777777" w:rsidR="00D64938" w:rsidRPr="00DA46BE" w:rsidRDefault="00D64938" w:rsidP="00D6493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5C05D8C" w14:textId="4D3679B5" w:rsidR="00D64938" w:rsidRPr="00DA46BE" w:rsidRDefault="00D64938" w:rsidP="00D6493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AFCE6C5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332E0695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07BF5501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522CB6CB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3772A496" w14:textId="2D83EF9C" w:rsidR="00D64938" w:rsidRPr="00DA46BE" w:rsidRDefault="00D64938" w:rsidP="00D64938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1,976</w:t>
            </w:r>
          </w:p>
        </w:tc>
      </w:tr>
      <w:tr w:rsidR="00DA46BE" w:rsidRPr="00DA46BE" w14:paraId="2985498C" w14:textId="77777777" w:rsidTr="00AA3A1B">
        <w:trPr>
          <w:cantSplit/>
        </w:trPr>
        <w:tc>
          <w:tcPr>
            <w:tcW w:w="2920" w:type="dxa"/>
            <w:hideMark/>
          </w:tcPr>
          <w:p w14:paraId="3E77EB4D" w14:textId="77777777" w:rsidR="00D64938" w:rsidRPr="00DA46BE" w:rsidRDefault="00D64938" w:rsidP="00D6493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616" w:type="dxa"/>
          </w:tcPr>
          <w:p w14:paraId="6B2D60B4" w14:textId="77777777" w:rsidR="00D64938" w:rsidRPr="00DA46BE" w:rsidRDefault="00D64938" w:rsidP="00D6493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9526EE6" w14:textId="101405C0" w:rsidR="00D64938" w:rsidRPr="00DA46BE" w:rsidRDefault="00D64938" w:rsidP="00D6493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3F834B5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540AD5B9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3EB60F78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697C52B2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23630A0D" w14:textId="398C0D49" w:rsidR="00D64938" w:rsidRPr="00DA46BE" w:rsidRDefault="00D64938" w:rsidP="00D64938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49,275</w:t>
            </w:r>
          </w:p>
        </w:tc>
      </w:tr>
      <w:tr w:rsidR="00DA46BE" w:rsidRPr="00DA46BE" w14:paraId="6E541031" w14:textId="77777777" w:rsidTr="00AA3A1B">
        <w:trPr>
          <w:cantSplit/>
        </w:trPr>
        <w:tc>
          <w:tcPr>
            <w:tcW w:w="2920" w:type="dxa"/>
          </w:tcPr>
          <w:p w14:paraId="79635BDE" w14:textId="77777777" w:rsidR="00D64938" w:rsidRPr="00DA46BE" w:rsidRDefault="00D64938" w:rsidP="00D6493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4E747487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67962052" w14:textId="134EBB4F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39E93E4C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4407C21A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78AE26C6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4C127722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42E1DFD0" w14:textId="77777777" w:rsidR="00D64938" w:rsidRPr="00DA46BE" w:rsidRDefault="00D64938" w:rsidP="00D64938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DA46BE" w:rsidRPr="00DA46BE" w14:paraId="5111E12F" w14:textId="77777777" w:rsidTr="00AA3A1B">
        <w:trPr>
          <w:cantSplit/>
        </w:trPr>
        <w:tc>
          <w:tcPr>
            <w:tcW w:w="2920" w:type="dxa"/>
            <w:hideMark/>
          </w:tcPr>
          <w:p w14:paraId="29FE1BA4" w14:textId="3E982AEA" w:rsidR="00D64938" w:rsidRPr="00DA46BE" w:rsidRDefault="00D64938" w:rsidP="00D6493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DA46BE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616" w:type="dxa"/>
          </w:tcPr>
          <w:p w14:paraId="63582E8F" w14:textId="77777777" w:rsidR="00D64938" w:rsidRPr="00DA46BE" w:rsidRDefault="00D64938" w:rsidP="00D6493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C4D3271" w14:textId="0CBA54E9" w:rsidR="00D64938" w:rsidRPr="00DA46BE" w:rsidRDefault="00D64938" w:rsidP="00D6493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04792F0A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380E491B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17176CAC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78B0D07B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1CD27652" w14:textId="0A599B77" w:rsidR="00D64938" w:rsidRPr="00DA46BE" w:rsidRDefault="00D64938" w:rsidP="00D6493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DA46BE" w:rsidRPr="00DA46BE" w14:paraId="6AAF6B39" w14:textId="77777777" w:rsidTr="00AA3A1B">
        <w:trPr>
          <w:cantSplit/>
        </w:trPr>
        <w:tc>
          <w:tcPr>
            <w:tcW w:w="2920" w:type="dxa"/>
            <w:hideMark/>
          </w:tcPr>
          <w:p w14:paraId="35F8A729" w14:textId="77777777" w:rsidR="003D0A7B" w:rsidRPr="00DA46BE" w:rsidRDefault="003D0A7B" w:rsidP="003D0A7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616" w:type="dxa"/>
          </w:tcPr>
          <w:p w14:paraId="3BCD2C84" w14:textId="77777777" w:rsidR="003D0A7B" w:rsidRPr="00DA46BE" w:rsidRDefault="003D0A7B" w:rsidP="003D0A7B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4C6C63F2" w14:textId="77CE2E25" w:rsidR="003D0A7B" w:rsidRPr="00DA46BE" w:rsidRDefault="003D0A7B" w:rsidP="003D0A7B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2BB08891" w14:textId="77777777" w:rsidR="003D0A7B" w:rsidRPr="00DA46BE" w:rsidRDefault="003D0A7B" w:rsidP="003D0A7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2E73FE2A" w14:textId="77777777" w:rsidR="003D0A7B" w:rsidRPr="00DA46BE" w:rsidRDefault="003D0A7B" w:rsidP="003D0A7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32EA62C8" w14:textId="77777777" w:rsidR="003D0A7B" w:rsidRPr="00DA46BE" w:rsidRDefault="003D0A7B" w:rsidP="003D0A7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</w:tcPr>
          <w:p w14:paraId="64DC5E1B" w14:textId="77777777" w:rsidR="003D0A7B" w:rsidRPr="00DA46BE" w:rsidRDefault="003D0A7B" w:rsidP="003D0A7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center"/>
          </w:tcPr>
          <w:p w14:paraId="7BF11494" w14:textId="6A320B42" w:rsidR="003D0A7B" w:rsidRPr="00DA46BE" w:rsidRDefault="003D0A7B" w:rsidP="003D0A7B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30,568 </w:t>
            </w:r>
          </w:p>
        </w:tc>
      </w:tr>
      <w:tr w:rsidR="00DA46BE" w:rsidRPr="00DA46BE" w14:paraId="5B3DE133" w14:textId="77777777" w:rsidTr="00AA3A1B">
        <w:trPr>
          <w:cantSplit/>
        </w:trPr>
        <w:tc>
          <w:tcPr>
            <w:tcW w:w="2920" w:type="dxa"/>
            <w:shd w:val="clear" w:color="auto" w:fill="auto"/>
            <w:hideMark/>
          </w:tcPr>
          <w:p w14:paraId="66B1547A" w14:textId="77777777" w:rsidR="003D0A7B" w:rsidRPr="00DA46BE" w:rsidRDefault="003D0A7B" w:rsidP="003D0A7B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616" w:type="dxa"/>
          </w:tcPr>
          <w:p w14:paraId="3D8F5B8D" w14:textId="77777777" w:rsidR="003D0A7B" w:rsidRPr="00DA46BE" w:rsidRDefault="003D0A7B" w:rsidP="003D0A7B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517E6D16" w14:textId="7FAD7C88" w:rsidR="003D0A7B" w:rsidRPr="00DA46BE" w:rsidRDefault="003D0A7B" w:rsidP="003D0A7B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7AB7E962" w14:textId="77777777" w:rsidR="003D0A7B" w:rsidRPr="00DA46BE" w:rsidRDefault="003D0A7B" w:rsidP="003D0A7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7C815E8B" w14:textId="77777777" w:rsidR="003D0A7B" w:rsidRPr="00DA46BE" w:rsidRDefault="003D0A7B" w:rsidP="003D0A7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0A14E3C6" w14:textId="77777777" w:rsidR="003D0A7B" w:rsidRPr="00DA46BE" w:rsidRDefault="003D0A7B" w:rsidP="003D0A7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5E72DE59" w14:textId="77777777" w:rsidR="003D0A7B" w:rsidRPr="00DA46BE" w:rsidRDefault="003D0A7B" w:rsidP="003D0A7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6F0984F0" w14:textId="453321AC" w:rsidR="003D0A7B" w:rsidRPr="00DA46BE" w:rsidRDefault="00DD3A92" w:rsidP="003D0A7B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1,359</w:t>
            </w:r>
            <w:r w:rsidR="003D0A7B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</w:tr>
      <w:tr w:rsidR="00DA46BE" w:rsidRPr="00DA46BE" w14:paraId="6EF2D633" w14:textId="77777777" w:rsidTr="00AA3A1B">
        <w:trPr>
          <w:cantSplit/>
        </w:trPr>
        <w:tc>
          <w:tcPr>
            <w:tcW w:w="2920" w:type="dxa"/>
            <w:shd w:val="clear" w:color="auto" w:fill="auto"/>
            <w:hideMark/>
          </w:tcPr>
          <w:p w14:paraId="6FF53EA9" w14:textId="77777777" w:rsidR="00D64938" w:rsidRPr="00DA46BE" w:rsidRDefault="00D64938" w:rsidP="00D64938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</w:rPr>
              <w:t xml:space="preserve">    </w:t>
            </w:r>
            <w:r w:rsidRPr="00DA46BE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1616" w:type="dxa"/>
          </w:tcPr>
          <w:p w14:paraId="02346F8A" w14:textId="77777777" w:rsidR="00D64938" w:rsidRPr="00DA46BE" w:rsidRDefault="00D64938" w:rsidP="00D6493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5F70C304" w14:textId="00E59291" w:rsidR="00D64938" w:rsidRPr="00DA46BE" w:rsidRDefault="00D64938" w:rsidP="00D6493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1D5E7076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4B0D1351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4FAAE9F5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</w:tcPr>
          <w:p w14:paraId="6ADE4C8B" w14:textId="77777777" w:rsidR="00D64938" w:rsidRPr="00DA46BE" w:rsidRDefault="00D64938" w:rsidP="00D6493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358CA06A" w14:textId="4B03E10D" w:rsidR="00D64938" w:rsidRPr="00DA46BE" w:rsidRDefault="003D0A7B" w:rsidP="003D0A7B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</w:t>
            </w:r>
            <w:r w:rsidR="00C502F1"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>31,927</w:t>
            </w:r>
            <w:r w:rsidRPr="00DA46B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260B4B92" w14:textId="1CECD12C" w:rsidR="00135988" w:rsidRPr="00D65066" w:rsidRDefault="00135988" w:rsidP="00135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right="6"/>
        <w:jc w:val="thaiDistribute"/>
        <w:rPr>
          <w:rFonts w:ascii="BrowalliaUPC" w:hAnsi="BrowalliaUPC" w:cs="BrowalliaUPC"/>
          <w:sz w:val="12"/>
          <w:szCs w:val="12"/>
        </w:rPr>
      </w:pPr>
    </w:p>
    <w:p w14:paraId="03B364E6" w14:textId="61D0B9AD" w:rsidR="00A25C40" w:rsidRDefault="00A25C40" w:rsidP="00BE27F8">
      <w:pPr>
        <w:pStyle w:val="paragraph"/>
        <w:spacing w:before="0" w:beforeAutospacing="0" w:after="0" w:afterAutospacing="0"/>
        <w:ind w:left="420" w:right="-556"/>
        <w:jc w:val="thaiDistribute"/>
        <w:textAlignment w:val="baseline"/>
        <w:rPr>
          <w:rStyle w:val="eop"/>
          <w:rFonts w:ascii="BrowalliaUPC" w:hAnsi="BrowalliaUPC" w:cs="BrowalliaUPC"/>
          <w:sz w:val="28"/>
          <w:szCs w:val="28"/>
        </w:rPr>
      </w:pPr>
      <w:r w:rsidRPr="00F70BA1">
        <w:rPr>
          <w:rStyle w:val="normaltextrun"/>
          <w:rFonts w:ascii="BrowalliaUPC" w:hAnsi="BrowalliaUPC" w:cs="BrowalliaUPC"/>
          <w:sz w:val="28"/>
          <w:szCs w:val="28"/>
          <w:cs/>
        </w:rPr>
        <w:t>ณ</w:t>
      </w:r>
      <w:r w:rsidRPr="00F70BA1">
        <w:rPr>
          <w:rStyle w:val="normaltextrun"/>
          <w:rFonts w:ascii="BrowalliaUPC" w:hAnsi="BrowalliaUPC" w:cs="BrowalliaUPC"/>
          <w:sz w:val="28"/>
          <w:szCs w:val="28"/>
        </w:rPr>
        <w:t> </w:t>
      </w:r>
      <w:r w:rsidRPr="00F70BA1">
        <w:rPr>
          <w:rStyle w:val="normaltextrun"/>
          <w:rFonts w:ascii="BrowalliaUPC" w:hAnsi="BrowalliaUPC" w:cs="BrowalliaUPC"/>
          <w:sz w:val="28"/>
          <w:szCs w:val="28"/>
          <w:cs/>
        </w:rPr>
        <w:t>วันที่</w:t>
      </w:r>
      <w:r w:rsidRPr="00F70BA1">
        <w:rPr>
          <w:rStyle w:val="normaltextrun"/>
          <w:rFonts w:ascii="BrowalliaUPC" w:hAnsi="BrowalliaUPC" w:cs="BrowalliaUPC"/>
          <w:sz w:val="28"/>
          <w:szCs w:val="28"/>
        </w:rPr>
        <w:t> 31 </w:t>
      </w:r>
      <w:r w:rsidRPr="00F70BA1">
        <w:rPr>
          <w:rStyle w:val="normaltextrun"/>
          <w:rFonts w:ascii="BrowalliaUPC" w:hAnsi="BrowalliaUPC" w:cs="BrowalliaUPC"/>
          <w:sz w:val="28"/>
          <w:szCs w:val="28"/>
          <w:cs/>
        </w:rPr>
        <w:t>ธันวาคม</w:t>
      </w:r>
      <w:r w:rsidRPr="00F70BA1">
        <w:rPr>
          <w:rStyle w:val="normaltextrun"/>
          <w:rFonts w:ascii="BrowalliaUPC" w:hAnsi="BrowalliaUPC" w:cs="BrowalliaUPC"/>
          <w:sz w:val="28"/>
          <w:szCs w:val="28"/>
        </w:rPr>
        <w:t> 256</w:t>
      </w:r>
      <w:r w:rsidR="00225640" w:rsidRPr="00F70BA1">
        <w:rPr>
          <w:rStyle w:val="normaltextrun"/>
          <w:rFonts w:ascii="BrowalliaUPC" w:hAnsi="BrowalliaUPC" w:cs="BrowalliaUPC"/>
          <w:sz w:val="28"/>
          <w:szCs w:val="28"/>
        </w:rPr>
        <w:t>4</w:t>
      </w:r>
      <w:r w:rsidRPr="00F70BA1">
        <w:rPr>
          <w:rStyle w:val="normaltextrun"/>
          <w:rFonts w:ascii="BrowalliaUPC" w:hAnsi="BrowalliaUPC" w:cs="BrowalliaUPC"/>
          <w:sz w:val="28"/>
          <w:szCs w:val="28"/>
        </w:rPr>
        <w:t> </w:t>
      </w:r>
      <w:r w:rsidR="000D5D89" w:rsidRPr="00F70BA1">
        <w:rPr>
          <w:rStyle w:val="normaltextrun"/>
          <w:rFonts w:ascii="BrowalliaUPC" w:hAnsi="BrowalliaUPC" w:cs="BrowalliaUPC"/>
          <w:sz w:val="28"/>
          <w:szCs w:val="28"/>
          <w:cs/>
        </w:rPr>
        <w:t>กลุ่มบริษัท</w:t>
      </w:r>
      <w:r w:rsidR="004B0D18" w:rsidRPr="00F70BA1">
        <w:rPr>
          <w:rStyle w:val="normaltextrun"/>
          <w:rFonts w:ascii="BrowalliaUPC" w:hAnsi="BrowalliaUPC" w:cs="BrowalliaUPC"/>
          <w:sz w:val="28"/>
          <w:szCs w:val="28"/>
          <w:cs/>
        </w:rPr>
        <w:t>และบริษัท</w:t>
      </w:r>
      <w:r w:rsidRPr="00F70BA1">
        <w:rPr>
          <w:rStyle w:val="normaltextrun"/>
          <w:rFonts w:ascii="BrowalliaUPC" w:hAnsi="BrowalliaUPC" w:cs="BrowalliaUPC"/>
          <w:sz w:val="28"/>
          <w:szCs w:val="28"/>
          <w:cs/>
        </w:rPr>
        <w:t>มีอุปกรณ์ส่วนหนึ่งที่คิดค่าเสื่อมราคาเต็มมูลค่าและยังใช้งานอยู่</w:t>
      </w:r>
      <w:r w:rsidRPr="00F70BA1">
        <w:rPr>
          <w:rStyle w:val="normaltextrun"/>
          <w:rFonts w:ascii="BrowalliaUPC" w:hAnsi="BrowalliaUPC" w:cs="BrowalliaUPC"/>
          <w:sz w:val="28"/>
          <w:szCs w:val="28"/>
        </w:rPr>
        <w:t> </w:t>
      </w:r>
      <w:r w:rsidRPr="00F70BA1">
        <w:rPr>
          <w:rStyle w:val="normaltextrun"/>
          <w:rFonts w:ascii="BrowalliaUPC" w:hAnsi="BrowalliaUPC" w:cs="BrowalliaUPC"/>
          <w:sz w:val="28"/>
          <w:szCs w:val="28"/>
          <w:cs/>
        </w:rPr>
        <w:t>โดยมีราคาทุนประมาณ</w:t>
      </w:r>
      <w:r w:rsidRPr="00F70BA1">
        <w:rPr>
          <w:rStyle w:val="normaltextrun"/>
          <w:rFonts w:ascii="BrowalliaUPC" w:hAnsi="BrowalliaUPC" w:cs="BrowalliaUPC"/>
          <w:sz w:val="28"/>
          <w:szCs w:val="28"/>
        </w:rPr>
        <w:t> </w:t>
      </w:r>
      <w:r w:rsidR="00C971FF" w:rsidRPr="00C971FF">
        <w:rPr>
          <w:rStyle w:val="normaltextrun"/>
          <w:rFonts w:ascii="BrowalliaUPC" w:hAnsi="BrowalliaUPC" w:cs="BrowalliaUPC"/>
          <w:sz w:val="28"/>
          <w:szCs w:val="28"/>
        </w:rPr>
        <w:t>143.03</w:t>
      </w:r>
      <w:r w:rsidRPr="00C971FF">
        <w:rPr>
          <w:rStyle w:val="normaltextrun"/>
          <w:rFonts w:ascii="BrowalliaUPC" w:hAnsi="BrowalliaUPC" w:cs="BrowalliaUPC"/>
          <w:sz w:val="28"/>
          <w:szCs w:val="28"/>
        </w:rPr>
        <w:t> </w:t>
      </w:r>
      <w:r w:rsidRPr="00C971FF">
        <w:rPr>
          <w:rStyle w:val="normaltextrun"/>
          <w:rFonts w:ascii="BrowalliaUPC" w:hAnsi="BrowalliaUPC" w:cs="BrowalliaUPC"/>
          <w:sz w:val="28"/>
          <w:szCs w:val="28"/>
          <w:cs/>
        </w:rPr>
        <w:t>ล้านบาท</w:t>
      </w:r>
      <w:r w:rsidR="004B0D18" w:rsidRPr="00C971FF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 และ </w:t>
      </w:r>
      <w:r w:rsidR="00C971FF" w:rsidRPr="00C971FF">
        <w:rPr>
          <w:rStyle w:val="normaltextrun"/>
          <w:rFonts w:ascii="BrowalliaUPC" w:hAnsi="BrowalliaUPC" w:cs="BrowalliaUPC"/>
          <w:sz w:val="28"/>
          <w:szCs w:val="28"/>
        </w:rPr>
        <w:t>139.60</w:t>
      </w:r>
      <w:r w:rsidR="004B0D18" w:rsidRPr="00F70BA1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="004B0D18" w:rsidRPr="00F70BA1">
        <w:rPr>
          <w:rStyle w:val="normaltextrun"/>
          <w:rFonts w:ascii="BrowalliaUPC" w:hAnsi="BrowalliaUPC" w:cs="BrowalliaUPC"/>
          <w:sz w:val="28"/>
          <w:szCs w:val="28"/>
          <w:cs/>
        </w:rPr>
        <w:t>ล้า</w:t>
      </w:r>
      <w:r w:rsidR="00512CF6">
        <w:rPr>
          <w:rStyle w:val="normaltextrun"/>
          <w:rFonts w:ascii="BrowalliaUPC" w:hAnsi="BrowalliaUPC" w:cs="BrowalliaUPC" w:hint="cs"/>
          <w:sz w:val="28"/>
          <w:szCs w:val="28"/>
          <w:cs/>
        </w:rPr>
        <w:t>นบาท</w:t>
      </w:r>
      <w:r w:rsidR="00BE27F8">
        <w:rPr>
          <w:rStyle w:val="normaltextrun"/>
          <w:rFonts w:ascii="BrowalliaUPC" w:hAnsi="BrowalliaUPC" w:cs="BrowalliaUPC" w:hint="cs"/>
          <w:sz w:val="28"/>
          <w:szCs w:val="28"/>
          <w:cs/>
        </w:rPr>
        <w:t xml:space="preserve"> </w:t>
      </w:r>
      <w:r w:rsidRPr="00F70BA1">
        <w:rPr>
          <w:rStyle w:val="normaltextrun"/>
          <w:rFonts w:ascii="BrowalliaUPC" w:hAnsi="BrowalliaUPC" w:cs="BrowalliaUPC"/>
          <w:sz w:val="28"/>
          <w:szCs w:val="28"/>
          <w:lang w:val="en-GB"/>
        </w:rPr>
        <w:t>(256</w:t>
      </w:r>
      <w:r w:rsidR="00225640" w:rsidRPr="00F70BA1">
        <w:rPr>
          <w:rStyle w:val="normaltextrun"/>
          <w:rFonts w:ascii="BrowalliaUPC" w:hAnsi="BrowalliaUPC" w:cs="BrowalliaUPC"/>
          <w:sz w:val="28"/>
          <w:szCs w:val="28"/>
          <w:lang w:val="en-GB"/>
        </w:rPr>
        <w:t>3</w:t>
      </w:r>
      <w:r w:rsidRPr="00F70BA1">
        <w:rPr>
          <w:rStyle w:val="normaltextrun"/>
          <w:rFonts w:ascii="BrowalliaUPC" w:hAnsi="BrowalliaUPC" w:cs="BrowalliaUPC"/>
          <w:sz w:val="28"/>
          <w:szCs w:val="28"/>
          <w:lang w:val="en-GB"/>
        </w:rPr>
        <w:t> : </w:t>
      </w:r>
      <w:r w:rsidR="00225640" w:rsidRPr="00F70BA1">
        <w:rPr>
          <w:rStyle w:val="normaltextrun"/>
          <w:rFonts w:ascii="BrowalliaUPC" w:hAnsi="BrowalliaUPC" w:cs="BrowalliaUPC"/>
          <w:sz w:val="28"/>
          <w:szCs w:val="28"/>
        </w:rPr>
        <w:t>323.00 </w:t>
      </w:r>
      <w:r w:rsidR="00225640" w:rsidRPr="00F70BA1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ล้านบาท และ </w:t>
      </w:r>
      <w:r w:rsidR="00225640" w:rsidRPr="00F70BA1">
        <w:rPr>
          <w:rStyle w:val="normaltextrun"/>
          <w:rFonts w:ascii="BrowalliaUPC" w:hAnsi="BrowalliaUPC" w:cs="BrowalliaUPC"/>
          <w:sz w:val="28"/>
          <w:szCs w:val="28"/>
        </w:rPr>
        <w:t xml:space="preserve">82.15 </w:t>
      </w:r>
      <w:r w:rsidR="004B0D18" w:rsidRPr="00F70BA1">
        <w:rPr>
          <w:rStyle w:val="normaltextrun"/>
          <w:rFonts w:ascii="BrowalliaUPC" w:hAnsi="BrowalliaUPC" w:cs="BrowalliaUPC"/>
          <w:sz w:val="28"/>
          <w:szCs w:val="28"/>
          <w:cs/>
        </w:rPr>
        <w:t>ล้านบาท ตามลำดับ</w:t>
      </w:r>
      <w:r w:rsidRPr="00F70BA1">
        <w:rPr>
          <w:rStyle w:val="normaltextrun"/>
          <w:rFonts w:ascii="BrowalliaUPC" w:hAnsi="BrowalliaUPC" w:cs="BrowalliaUPC"/>
          <w:sz w:val="28"/>
          <w:szCs w:val="28"/>
        </w:rPr>
        <w:t>)</w:t>
      </w:r>
      <w:r w:rsidRPr="00F70BA1">
        <w:rPr>
          <w:rStyle w:val="eop"/>
          <w:rFonts w:ascii="BrowalliaUPC" w:hAnsi="BrowalliaUPC" w:cs="BrowalliaUPC"/>
          <w:sz w:val="28"/>
          <w:szCs w:val="28"/>
        </w:rPr>
        <w:t> </w:t>
      </w:r>
    </w:p>
    <w:p w14:paraId="36FE24C8" w14:textId="77777777" w:rsidR="00D65066" w:rsidRPr="00D65066" w:rsidRDefault="00D65066" w:rsidP="007A78A5">
      <w:pPr>
        <w:pStyle w:val="paragraph"/>
        <w:spacing w:before="0" w:beforeAutospacing="0" w:after="0" w:afterAutospacing="0"/>
        <w:ind w:left="420"/>
        <w:jc w:val="thaiDistribute"/>
        <w:textAlignment w:val="baseline"/>
        <w:rPr>
          <w:rStyle w:val="eop"/>
          <w:rFonts w:ascii="BrowalliaUPC" w:hAnsi="BrowalliaUPC" w:cs="BrowalliaUPC"/>
          <w:sz w:val="16"/>
          <w:szCs w:val="16"/>
        </w:rPr>
      </w:pPr>
    </w:p>
    <w:p w14:paraId="2C5F05F0" w14:textId="11BB7623" w:rsidR="00E839EA" w:rsidRPr="007F34E4" w:rsidRDefault="00AA6A5F" w:rsidP="00AA6A5F">
      <w:pPr>
        <w:spacing w:line="240" w:lineRule="auto"/>
        <w:ind w:right="-45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</w:rPr>
        <w:t xml:space="preserve">       </w:t>
      </w:r>
      <w:r w:rsidR="00E839EA" w:rsidRPr="00AA6A5F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E839EA" w:rsidRPr="00AA6A5F">
        <w:rPr>
          <w:rStyle w:val="normaltextrun"/>
          <w:rFonts w:ascii="BrowalliaUPC" w:hAnsi="BrowalliaUPC" w:cs="BrowalliaUPC"/>
          <w:sz w:val="28"/>
          <w:szCs w:val="28"/>
        </w:rPr>
        <w:t xml:space="preserve">31 </w:t>
      </w:r>
      <w:r w:rsidR="00E839EA" w:rsidRPr="00AA6A5F">
        <w:rPr>
          <w:rStyle w:val="normaltextrun"/>
          <w:rFonts w:ascii="BrowalliaUPC" w:hAnsi="BrowalliaUPC" w:cs="BrowalliaUPC"/>
          <w:sz w:val="28"/>
          <w:szCs w:val="28"/>
          <w:cs/>
        </w:rPr>
        <w:t>ธันวาคม</w:t>
      </w:r>
      <w:r w:rsidR="00E839EA" w:rsidRPr="00AA6A5F">
        <w:rPr>
          <w:rStyle w:val="normaltextrun"/>
          <w:cs/>
        </w:rPr>
        <w:t xml:space="preserve"> </w:t>
      </w:r>
      <w:r w:rsidR="00E839EA" w:rsidRPr="00AA6A5F">
        <w:rPr>
          <w:rStyle w:val="normaltextrun"/>
        </w:rPr>
        <w:t xml:space="preserve">2564 </w:t>
      </w:r>
      <w:r w:rsidR="00E839EA" w:rsidRPr="00E400F5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E839EA" w:rsidRPr="00E400F5">
        <w:rPr>
          <w:rFonts w:ascii="BrowalliaUPC" w:hAnsi="BrowalliaUPC" w:cs="BrowalliaUPC"/>
          <w:sz w:val="28"/>
          <w:szCs w:val="28"/>
        </w:rPr>
        <w:t xml:space="preserve">2563 </w:t>
      </w:r>
      <w:r w:rsidR="007A1167" w:rsidRPr="00E400F5">
        <w:rPr>
          <w:rFonts w:ascii="BrowalliaUPC" w:hAnsi="BrowalliaUPC" w:cs="BrowalliaUPC" w:hint="cs"/>
          <w:sz w:val="28"/>
          <w:szCs w:val="28"/>
          <w:cs/>
        </w:rPr>
        <w:t>ที่ดิน</w:t>
      </w:r>
      <w:r w:rsidR="00066D4B">
        <w:rPr>
          <w:rFonts w:ascii="BrowalliaUPC" w:hAnsi="BrowalliaUPC" w:cs="BrowalliaUPC" w:hint="cs"/>
          <w:sz w:val="28"/>
          <w:szCs w:val="28"/>
          <w:cs/>
        </w:rPr>
        <w:t>และ</w:t>
      </w:r>
      <w:r w:rsidR="007A1167" w:rsidRPr="00E400F5">
        <w:rPr>
          <w:rFonts w:ascii="BrowalliaUPC" w:hAnsi="BrowalliaUPC" w:cs="BrowalliaUPC" w:hint="cs"/>
          <w:sz w:val="28"/>
          <w:szCs w:val="28"/>
          <w:cs/>
        </w:rPr>
        <w:t>อาคาร</w:t>
      </w:r>
      <w:r w:rsidR="00E839EA" w:rsidRPr="00F70BA1">
        <w:rPr>
          <w:rFonts w:ascii="BrowalliaUPC" w:hAnsi="BrowalliaUPC" w:cs="BrowalliaUPC"/>
          <w:sz w:val="28"/>
          <w:szCs w:val="28"/>
          <w:cs/>
        </w:rPr>
        <w:t>เป็นหลักประกันสำหรับเงินกู้ยืมระยะยาวจากสถาบันการเงินแห่งหนึ่ง</w:t>
      </w:r>
      <w:r w:rsidR="00E839EA" w:rsidRPr="00F70BA1">
        <w:rPr>
          <w:rFonts w:ascii="BrowalliaUPC" w:hAnsi="BrowalliaUPC" w:cs="BrowalliaUPC"/>
          <w:sz w:val="28"/>
          <w:szCs w:val="28"/>
          <w:lang w:val="en-GB"/>
        </w:rPr>
        <w:t> </w:t>
      </w:r>
      <w:r w:rsidR="00E839EA">
        <w:rPr>
          <w:rFonts w:ascii="BrowalliaUPC" w:hAnsi="BrowalliaUPC" w:cs="BrowalliaUPC"/>
          <w:sz w:val="28"/>
          <w:szCs w:val="28"/>
          <w:lang w:val="en-GB"/>
        </w:rPr>
        <w:t>(</w:t>
      </w:r>
      <w:r w:rsidR="00E839EA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หมายเหตุ </w:t>
      </w:r>
      <w:r w:rsidR="00CB34E7">
        <w:rPr>
          <w:rFonts w:ascii="BrowalliaUPC" w:hAnsi="BrowalliaUPC" w:cs="BrowalliaUPC"/>
          <w:sz w:val="28"/>
          <w:szCs w:val="28"/>
        </w:rPr>
        <w:t xml:space="preserve">20 </w:t>
      </w:r>
      <w:r w:rsidR="00CB34E7">
        <w:rPr>
          <w:rFonts w:ascii="BrowalliaUPC" w:hAnsi="BrowalliaUPC" w:cs="BrowalliaUPC" w:hint="cs"/>
          <w:sz w:val="28"/>
          <w:szCs w:val="28"/>
          <w:cs/>
        </w:rPr>
        <w:t xml:space="preserve">และ </w:t>
      </w:r>
      <w:r w:rsidR="00CB34E7">
        <w:rPr>
          <w:rFonts w:ascii="BrowalliaUPC" w:hAnsi="BrowalliaUPC" w:cs="BrowalliaUPC"/>
          <w:sz w:val="28"/>
          <w:szCs w:val="28"/>
        </w:rPr>
        <w:t>37.7</w:t>
      </w:r>
      <w:r w:rsidR="00E839EA">
        <w:rPr>
          <w:rFonts w:ascii="BrowalliaUPC" w:hAnsi="BrowalliaUPC" w:cs="BrowalliaUPC"/>
          <w:sz w:val="28"/>
          <w:szCs w:val="28"/>
        </w:rPr>
        <w:t>)</w:t>
      </w:r>
    </w:p>
    <w:p w14:paraId="48292A73" w14:textId="77777777" w:rsidR="00AA3A1B" w:rsidRDefault="00AA3A1B" w:rsidP="008D2113">
      <w:pPr>
        <w:pStyle w:val="paragraph"/>
        <w:spacing w:before="0" w:beforeAutospacing="0" w:after="0" w:afterAutospacing="0"/>
        <w:jc w:val="thaiDistribute"/>
        <w:textAlignment w:val="baseline"/>
        <w:rPr>
          <w:rStyle w:val="eop"/>
          <w:rFonts w:ascii="BrowalliaUPC" w:hAnsi="BrowalliaUPC" w:cs="BrowalliaUPC"/>
          <w:sz w:val="28"/>
          <w:szCs w:val="28"/>
          <w:shd w:val="clear" w:color="auto" w:fill="FFFFFF"/>
        </w:rPr>
        <w:sectPr w:rsidR="00AA3A1B" w:rsidSect="00710558">
          <w:headerReference w:type="default" r:id="rId13"/>
          <w:footerReference w:type="default" r:id="rId14"/>
          <w:pgSz w:w="16834" w:h="11909" w:orient="landscape" w:code="9"/>
          <w:pgMar w:top="993" w:right="1530" w:bottom="1019" w:left="1259" w:header="720" w:footer="497" w:gutter="0"/>
          <w:cols w:space="720"/>
          <w:docGrid w:linePitch="245"/>
        </w:sectPr>
      </w:pPr>
    </w:p>
    <w:p w14:paraId="4CC6EE38" w14:textId="1BF1E213" w:rsidR="00AD2607" w:rsidRPr="00F70BA1" w:rsidRDefault="00120762" w:rsidP="00AD260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50" w:hanging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สัญญาเช่า</w:t>
      </w:r>
    </w:p>
    <w:p w14:paraId="297AB571" w14:textId="77777777" w:rsidR="00AD2607" w:rsidRPr="00F70BA1" w:rsidRDefault="00AD2607" w:rsidP="00706487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FBAB02D" w14:textId="25095438" w:rsidR="00F74D7E" w:rsidRPr="00F70BA1" w:rsidRDefault="00F74D7E" w:rsidP="00D957A2">
      <w:pPr>
        <w:pStyle w:val="CordiaNew"/>
        <w:numPr>
          <w:ilvl w:val="1"/>
          <w:numId w:val="37"/>
        </w:numPr>
        <w:tabs>
          <w:tab w:val="clear" w:pos="4153"/>
          <w:tab w:val="left" w:pos="426"/>
        </w:tabs>
        <w:ind w:left="993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F70BA1">
        <w:rPr>
          <w:rFonts w:ascii="BrowalliaUPC" w:hAnsi="BrowalliaUPC" w:cs="BrowalliaUPC"/>
          <w:color w:val="auto"/>
          <w:sz w:val="28"/>
          <w:szCs w:val="28"/>
          <w:cs/>
        </w:rPr>
        <w:t>สินทรัพย์สิทธิการใช้</w:t>
      </w:r>
    </w:p>
    <w:p w14:paraId="080570E3" w14:textId="77777777" w:rsidR="00F74D7E" w:rsidRPr="00F70BA1" w:rsidRDefault="00F74D7E" w:rsidP="00F74D7E">
      <w:pPr>
        <w:pStyle w:val="ListParagraph"/>
        <w:ind w:left="1188"/>
        <w:rPr>
          <w:rFonts w:ascii="BrowalliaUPC" w:eastAsia="Cordia New" w:hAnsi="BrowalliaUPC" w:cs="BrowalliaUPC"/>
          <w:b/>
          <w:bCs/>
          <w:sz w:val="20"/>
          <w:szCs w:val="20"/>
          <w:lang w:eastAsia="th-TH"/>
        </w:rPr>
      </w:pPr>
    </w:p>
    <w:tbl>
      <w:tblPr>
        <w:tblW w:w="8363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134"/>
        <w:gridCol w:w="1276"/>
        <w:gridCol w:w="1134"/>
        <w:gridCol w:w="1134"/>
      </w:tblGrid>
      <w:tr w:rsidR="006C1D50" w:rsidRPr="00F70BA1" w14:paraId="4E88F57A" w14:textId="77777777" w:rsidTr="00A81539">
        <w:trPr>
          <w:cantSplit/>
          <w:trHeight w:val="261"/>
          <w:tblHeader/>
        </w:trPr>
        <w:tc>
          <w:tcPr>
            <w:tcW w:w="2551" w:type="dxa"/>
          </w:tcPr>
          <w:p w14:paraId="53C87354" w14:textId="77777777" w:rsidR="00A44C13" w:rsidRPr="00F70BA1" w:rsidRDefault="00A44C13" w:rsidP="000C559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134" w:type="dxa"/>
          </w:tcPr>
          <w:p w14:paraId="526CDFED" w14:textId="77777777" w:rsidR="00A44C13" w:rsidRPr="00F70BA1" w:rsidRDefault="00A44C13" w:rsidP="000C5593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4678" w:type="dxa"/>
            <w:gridSpan w:val="4"/>
          </w:tcPr>
          <w:p w14:paraId="4BFD4691" w14:textId="401DCDCC" w:rsidR="00A44C13" w:rsidRPr="00F70BA1" w:rsidRDefault="00A44C13" w:rsidP="000C5593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6C1D50" w:rsidRPr="00F70BA1" w14:paraId="6DBEE4F8" w14:textId="77777777" w:rsidTr="002A5083">
        <w:trPr>
          <w:cantSplit/>
          <w:tblHeader/>
        </w:trPr>
        <w:tc>
          <w:tcPr>
            <w:tcW w:w="2551" w:type="dxa"/>
          </w:tcPr>
          <w:p w14:paraId="773E2A20" w14:textId="77777777" w:rsidR="0058789A" w:rsidRPr="00F70BA1" w:rsidRDefault="0058789A" w:rsidP="000C559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14:paraId="26E3018A" w14:textId="407B8EC3" w:rsidR="0058789A" w:rsidRPr="00F70BA1" w:rsidRDefault="0058789A" w:rsidP="000C559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6C1D50" w:rsidRPr="00F70BA1" w14:paraId="18020BBC" w14:textId="77777777" w:rsidTr="00A81539">
        <w:trPr>
          <w:cantSplit/>
          <w:tblHeader/>
        </w:trPr>
        <w:tc>
          <w:tcPr>
            <w:tcW w:w="2551" w:type="dxa"/>
          </w:tcPr>
          <w:p w14:paraId="6C207A4D" w14:textId="77777777" w:rsidR="00A81539" w:rsidRPr="00F70BA1" w:rsidRDefault="00A81539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5EDC0F" w14:textId="77777777" w:rsidR="00A81539" w:rsidRPr="00F70BA1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ADEBBCC" w14:textId="1713749F" w:rsidR="00A81539" w:rsidRPr="00F70BA1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63B9AED2" w14:textId="76EBB07E" w:rsidR="00A81539" w:rsidRPr="00F70BA1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0CD5020" w14:textId="15F14390" w:rsidR="00A81539" w:rsidRPr="00F70BA1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</w:tcPr>
          <w:p w14:paraId="3500CAF1" w14:textId="3C80029E" w:rsidR="00A81539" w:rsidRPr="00F70BA1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34" w:type="dxa"/>
          </w:tcPr>
          <w:p w14:paraId="465FE014" w14:textId="77777777" w:rsidR="00A81539" w:rsidRPr="00F70BA1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A7659D6" w14:textId="6574A161" w:rsidR="00A81539" w:rsidRPr="00F70BA1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</w:tcPr>
          <w:p w14:paraId="72764093" w14:textId="77777777" w:rsidR="00A81539" w:rsidRPr="00F70BA1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961623A" w14:textId="672430EF" w:rsidR="00A81539" w:rsidRPr="00F70BA1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6C1D50" w:rsidRPr="00F70BA1" w14:paraId="63996C38" w14:textId="77777777" w:rsidTr="00A81539">
        <w:trPr>
          <w:cantSplit/>
          <w:tblHeader/>
        </w:trPr>
        <w:tc>
          <w:tcPr>
            <w:tcW w:w="2551" w:type="dxa"/>
          </w:tcPr>
          <w:p w14:paraId="2188FBC6" w14:textId="77777777" w:rsidR="00A81539" w:rsidRPr="00F70BA1" w:rsidRDefault="00A81539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4C9CC7" w14:textId="77777777" w:rsidR="00A81539" w:rsidRPr="00F70BA1" w:rsidRDefault="00A81539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F6E822A" w14:textId="47AA535B" w:rsidR="00A81539" w:rsidRPr="00F70BA1" w:rsidRDefault="00A81539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F2F918E" w14:textId="14EEFD0C" w:rsidR="00A81539" w:rsidRPr="00F70BA1" w:rsidRDefault="00A81539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EEFB805" w14:textId="77777777" w:rsidR="00A81539" w:rsidRPr="00F70BA1" w:rsidRDefault="00A81539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D7383F0" w14:textId="77777777" w:rsidR="00A81539" w:rsidRPr="00F70BA1" w:rsidRDefault="00A81539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6C1D50" w:rsidRPr="00F70BA1" w14:paraId="0CE70A53" w14:textId="77777777" w:rsidTr="00A81539">
        <w:trPr>
          <w:cantSplit/>
        </w:trPr>
        <w:tc>
          <w:tcPr>
            <w:tcW w:w="2551" w:type="dxa"/>
          </w:tcPr>
          <w:p w14:paraId="0FD99EFA" w14:textId="77777777" w:rsidR="00A81539" w:rsidRPr="00F70BA1" w:rsidRDefault="00A81539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</w:tcPr>
          <w:p w14:paraId="592E254E" w14:textId="77777777" w:rsidR="00A81539" w:rsidRPr="00F70BA1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C25A22" w14:textId="78FB3BB2" w:rsidR="00A81539" w:rsidRPr="00F70BA1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B48F40" w14:textId="50605C50" w:rsidR="00A81539" w:rsidRPr="00F70BA1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E84717" w14:textId="77777777" w:rsidR="00A81539" w:rsidRPr="00F70BA1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FC2A14" w14:textId="77777777" w:rsidR="00A81539" w:rsidRPr="00F70BA1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B072ED" w:rsidRPr="00F70BA1" w14:paraId="3966B4D8" w14:textId="77777777" w:rsidTr="00035C81">
        <w:trPr>
          <w:cantSplit/>
        </w:trPr>
        <w:tc>
          <w:tcPr>
            <w:tcW w:w="2551" w:type="dxa"/>
          </w:tcPr>
          <w:p w14:paraId="71BABF8D" w14:textId="2E09B13F" w:rsidR="00B072ED" w:rsidRPr="00F70BA1" w:rsidRDefault="00B072ED" w:rsidP="00B072ED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7D65B1A2" w14:textId="6CDED17E" w:rsidR="00B072ED" w:rsidRPr="00F70BA1" w:rsidRDefault="00B072E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072ED">
              <w:rPr>
                <w:rFonts w:ascii="BrowalliaUPC" w:hAnsi="BrowalliaUPC" w:cs="BrowalliaUPC"/>
                <w:sz w:val="24"/>
                <w:szCs w:val="24"/>
              </w:rPr>
              <w:t>2,518</w:t>
            </w:r>
          </w:p>
        </w:tc>
        <w:tc>
          <w:tcPr>
            <w:tcW w:w="1134" w:type="dxa"/>
            <w:vAlign w:val="bottom"/>
          </w:tcPr>
          <w:p w14:paraId="71FCAAAC" w14:textId="1BF6185D" w:rsidR="00B072ED" w:rsidRPr="00F70BA1" w:rsidRDefault="00B072E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072ED">
              <w:rPr>
                <w:rFonts w:ascii="BrowalliaUPC" w:hAnsi="BrowalliaUPC" w:cs="BrowalliaUPC"/>
                <w:sz w:val="24"/>
                <w:szCs w:val="24"/>
              </w:rPr>
              <w:t>63,898</w:t>
            </w:r>
          </w:p>
        </w:tc>
        <w:tc>
          <w:tcPr>
            <w:tcW w:w="1276" w:type="dxa"/>
            <w:vAlign w:val="bottom"/>
          </w:tcPr>
          <w:p w14:paraId="24537CB6" w14:textId="73FB0A1B" w:rsidR="00B072ED" w:rsidRPr="00F70BA1" w:rsidRDefault="00B072E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072ED">
              <w:rPr>
                <w:rFonts w:ascii="BrowalliaUPC" w:hAnsi="BrowalliaUPC" w:cs="BrowalliaUPC"/>
                <w:sz w:val="24"/>
                <w:szCs w:val="24"/>
              </w:rPr>
              <w:t>6,620</w:t>
            </w:r>
          </w:p>
        </w:tc>
        <w:tc>
          <w:tcPr>
            <w:tcW w:w="1134" w:type="dxa"/>
            <w:vAlign w:val="bottom"/>
          </w:tcPr>
          <w:p w14:paraId="31E40897" w14:textId="501F8D54" w:rsidR="00B072ED" w:rsidRPr="00F70BA1" w:rsidRDefault="00B072ED" w:rsidP="00035C81">
            <w:pPr>
              <w:tabs>
                <w:tab w:val="clear" w:pos="907"/>
                <w:tab w:val="clear" w:pos="1871"/>
                <w:tab w:val="left" w:pos="913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072ED">
              <w:rPr>
                <w:rFonts w:ascii="BrowalliaUPC" w:hAnsi="BrowalliaUPC" w:cs="BrowalliaUPC"/>
                <w:sz w:val="24"/>
                <w:szCs w:val="24"/>
              </w:rPr>
              <w:t>29,038</w:t>
            </w:r>
          </w:p>
        </w:tc>
        <w:tc>
          <w:tcPr>
            <w:tcW w:w="1134" w:type="dxa"/>
            <w:vAlign w:val="bottom"/>
          </w:tcPr>
          <w:p w14:paraId="142A64B8" w14:textId="20C885D8" w:rsidR="00B072ED" w:rsidRPr="00F70BA1" w:rsidRDefault="00B072E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072ED">
              <w:rPr>
                <w:rFonts w:ascii="BrowalliaUPC" w:hAnsi="BrowalliaUPC" w:cs="BrowalliaUPC"/>
                <w:sz w:val="24"/>
                <w:szCs w:val="24"/>
              </w:rPr>
              <w:t>102,074</w:t>
            </w:r>
          </w:p>
        </w:tc>
      </w:tr>
      <w:tr w:rsidR="00F50FE7" w:rsidRPr="00F70BA1" w14:paraId="4AD8A346" w14:textId="77777777" w:rsidTr="00035C81">
        <w:trPr>
          <w:cantSplit/>
        </w:trPr>
        <w:tc>
          <w:tcPr>
            <w:tcW w:w="2551" w:type="dxa"/>
          </w:tcPr>
          <w:p w14:paraId="1EE9F3F0" w14:textId="7F21FE2C" w:rsidR="00F50FE7" w:rsidRPr="00F70BA1" w:rsidRDefault="00A46193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103FF916" w14:textId="36E1A0D1" w:rsidR="00F50FE7" w:rsidRPr="00F70BA1" w:rsidRDefault="00A8211E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2,595</w:t>
            </w:r>
          </w:p>
        </w:tc>
        <w:tc>
          <w:tcPr>
            <w:tcW w:w="1134" w:type="dxa"/>
            <w:vAlign w:val="bottom"/>
          </w:tcPr>
          <w:p w14:paraId="01436BA1" w14:textId="5388C89F" w:rsidR="00F50FE7" w:rsidRPr="00F70BA1" w:rsidRDefault="00A8211E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964</w:t>
            </w:r>
          </w:p>
        </w:tc>
        <w:tc>
          <w:tcPr>
            <w:tcW w:w="1276" w:type="dxa"/>
            <w:vAlign w:val="bottom"/>
          </w:tcPr>
          <w:p w14:paraId="1284C087" w14:textId="2C78886B" w:rsidR="00F50FE7" w:rsidRPr="00F70BA1" w:rsidRDefault="00BA03D8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9DAC800" w14:textId="271643D2" w:rsidR="00F50FE7" w:rsidRPr="00F70BA1" w:rsidRDefault="00BA03D8" w:rsidP="00035C81">
            <w:pPr>
              <w:tabs>
                <w:tab w:val="clear" w:pos="907"/>
                <w:tab w:val="clear" w:pos="1871"/>
                <w:tab w:val="left" w:pos="913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9375585" w14:textId="3EBCD026" w:rsidR="00F50FE7" w:rsidRPr="00F70BA1" w:rsidRDefault="00BA03D8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3,</w:t>
            </w:r>
            <w:r w:rsidR="00EF2D40">
              <w:rPr>
                <w:rFonts w:ascii="BrowalliaUPC" w:hAnsi="BrowalliaUPC" w:cs="BrowalliaUPC"/>
                <w:sz w:val="24"/>
                <w:szCs w:val="24"/>
              </w:rPr>
              <w:t>559</w:t>
            </w:r>
          </w:p>
        </w:tc>
      </w:tr>
      <w:tr w:rsidR="0031667D" w:rsidRPr="00F70BA1" w14:paraId="618D3AE8" w14:textId="77777777" w:rsidTr="00035C81">
        <w:trPr>
          <w:cantSplit/>
        </w:trPr>
        <w:tc>
          <w:tcPr>
            <w:tcW w:w="2551" w:type="dxa"/>
          </w:tcPr>
          <w:p w14:paraId="7F866579" w14:textId="77777777" w:rsidR="00372270" w:rsidRPr="00F70BA1" w:rsidRDefault="0031667D" w:rsidP="00372270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โอนจัดประเภทเป็นที่ดิ</w:t>
            </w:r>
            <w:r w:rsidR="00372270" w:rsidRPr="00F70BA1">
              <w:rPr>
                <w:rFonts w:ascii="BrowalliaUPC" w:hAnsi="BrowalliaUPC" w:cs="BrowalliaUPC"/>
                <w:sz w:val="24"/>
                <w:szCs w:val="24"/>
                <w:cs/>
              </w:rPr>
              <w:t>น</w:t>
            </w:r>
          </w:p>
          <w:p w14:paraId="330CBA50" w14:textId="208FB313" w:rsidR="0031667D" w:rsidRPr="00F70BA1" w:rsidRDefault="00372270" w:rsidP="00372270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</w:t>
            </w:r>
            <w:r w:rsidR="0031667D" w:rsidRPr="00F70BA1">
              <w:rPr>
                <w:rFonts w:ascii="BrowalliaUPC" w:hAnsi="BrowalliaUPC" w:cs="BrowalliaUPC"/>
                <w:sz w:val="24"/>
                <w:szCs w:val="24"/>
                <w:cs/>
              </w:rPr>
              <w:t>อาคาร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31667D" w:rsidRPr="00F70BA1">
              <w:rPr>
                <w:rFonts w:ascii="BrowalliaUPC" w:hAnsi="BrowalliaUPC" w:cs="BrowalliaUPC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134" w:type="dxa"/>
            <w:vAlign w:val="bottom"/>
          </w:tcPr>
          <w:p w14:paraId="68523B2C" w14:textId="77777777" w:rsidR="0031667D" w:rsidRDefault="0031667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A544CF5" w14:textId="35B4F7D4" w:rsidR="00BA03D8" w:rsidRPr="00F70BA1" w:rsidRDefault="00BA03D8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F1907D4" w14:textId="7A94489E" w:rsidR="0031667D" w:rsidRPr="00F70BA1" w:rsidRDefault="00BA03D8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1FF748A0" w14:textId="77777777" w:rsidR="0031667D" w:rsidRDefault="0031667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E4E2C07" w14:textId="6CA9DC58" w:rsidR="00BA03D8" w:rsidRPr="00F70BA1" w:rsidRDefault="00BA03D8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7FBE47A" w14:textId="074C0432" w:rsidR="0031667D" w:rsidRPr="00F70BA1" w:rsidRDefault="00BA03D8" w:rsidP="00035C81">
            <w:pPr>
              <w:tabs>
                <w:tab w:val="clear" w:pos="907"/>
                <w:tab w:val="clear" w:pos="1871"/>
                <w:tab w:val="left" w:pos="913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(4,000)</w:t>
            </w:r>
          </w:p>
        </w:tc>
        <w:tc>
          <w:tcPr>
            <w:tcW w:w="1134" w:type="dxa"/>
            <w:vAlign w:val="bottom"/>
          </w:tcPr>
          <w:p w14:paraId="157917A8" w14:textId="780A6955" w:rsidR="0031667D" w:rsidRPr="00F70BA1" w:rsidRDefault="00BA03D8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(4,000)</w:t>
            </w:r>
          </w:p>
        </w:tc>
      </w:tr>
      <w:tr w:rsidR="00A81336" w:rsidRPr="00F70BA1" w14:paraId="0A2C3ADB" w14:textId="77777777" w:rsidTr="00035C81">
        <w:trPr>
          <w:cantSplit/>
        </w:trPr>
        <w:tc>
          <w:tcPr>
            <w:tcW w:w="2551" w:type="dxa"/>
          </w:tcPr>
          <w:p w14:paraId="0A73F5ED" w14:textId="511EDD2C" w:rsidR="00A81336" w:rsidRPr="00F70BA1" w:rsidRDefault="00A81336" w:rsidP="00A81336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1DAE2FF6" w14:textId="621C9F2D" w:rsidR="00A81336" w:rsidRPr="00F70BA1" w:rsidRDefault="00A81336" w:rsidP="00A81336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(131)</w:t>
            </w:r>
          </w:p>
        </w:tc>
        <w:tc>
          <w:tcPr>
            <w:tcW w:w="1134" w:type="dxa"/>
            <w:vAlign w:val="bottom"/>
          </w:tcPr>
          <w:p w14:paraId="3E729FF2" w14:textId="2572C88B" w:rsidR="00A81336" w:rsidRPr="00F70BA1" w:rsidRDefault="00A81336" w:rsidP="00A81336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(4,952)</w:t>
            </w:r>
          </w:p>
        </w:tc>
        <w:tc>
          <w:tcPr>
            <w:tcW w:w="1276" w:type="dxa"/>
            <w:vAlign w:val="bottom"/>
          </w:tcPr>
          <w:p w14:paraId="4E6EEDDD" w14:textId="4D6AB28B" w:rsidR="00A81336" w:rsidRPr="00F70BA1" w:rsidRDefault="00A81336" w:rsidP="00A81336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0A82728" w14:textId="516DF785" w:rsidR="00A81336" w:rsidRPr="00F70BA1" w:rsidRDefault="00A81336" w:rsidP="00A81336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66A1A">
              <w:rPr>
                <w:rFonts w:ascii="BrowalliaUPC" w:hAnsi="BrowalliaUPC" w:cs="BrowalliaUPC"/>
                <w:sz w:val="24"/>
                <w:szCs w:val="24"/>
              </w:rPr>
              <w:t>(24,488)</w:t>
            </w:r>
          </w:p>
        </w:tc>
        <w:tc>
          <w:tcPr>
            <w:tcW w:w="1134" w:type="dxa"/>
            <w:vAlign w:val="bottom"/>
          </w:tcPr>
          <w:p w14:paraId="1DF2E447" w14:textId="58BF3881" w:rsidR="00A81336" w:rsidRPr="00F70BA1" w:rsidRDefault="00A81336" w:rsidP="00A81336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882E5D">
              <w:rPr>
                <w:rFonts w:ascii="BrowalliaUPC" w:hAnsi="BrowalliaUPC" w:cs="BrowalliaUPC"/>
                <w:sz w:val="24"/>
                <w:szCs w:val="24"/>
              </w:rPr>
              <w:t>29,571</w:t>
            </w:r>
            <w:r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B66A1A" w:rsidRPr="00F70BA1" w14:paraId="1360C224" w14:textId="77777777" w:rsidTr="00035C81">
        <w:trPr>
          <w:cantSplit/>
        </w:trPr>
        <w:tc>
          <w:tcPr>
            <w:tcW w:w="2551" w:type="dxa"/>
          </w:tcPr>
          <w:p w14:paraId="15C9D1E8" w14:textId="69561817" w:rsidR="00B66A1A" w:rsidRPr="00F70BA1" w:rsidRDefault="00B66A1A" w:rsidP="00B66A1A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7A865E16" w14:textId="0CAFBE0D" w:rsidR="00B66A1A" w:rsidRPr="00F70BA1" w:rsidRDefault="00B66A1A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66A1A">
              <w:rPr>
                <w:rFonts w:ascii="BrowalliaUPC" w:hAnsi="BrowalliaUPC" w:cs="BrowalliaUPC"/>
                <w:sz w:val="24"/>
                <w:szCs w:val="24"/>
              </w:rPr>
              <w:t>4,982</w:t>
            </w:r>
          </w:p>
        </w:tc>
        <w:tc>
          <w:tcPr>
            <w:tcW w:w="1134" w:type="dxa"/>
            <w:vAlign w:val="bottom"/>
          </w:tcPr>
          <w:p w14:paraId="0FD463A9" w14:textId="1127EAE7" w:rsidR="00B66A1A" w:rsidRPr="00F70BA1" w:rsidRDefault="00B66A1A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66A1A">
              <w:rPr>
                <w:rFonts w:ascii="BrowalliaUPC" w:hAnsi="BrowalliaUPC" w:cs="BrowalliaUPC"/>
                <w:sz w:val="24"/>
                <w:szCs w:val="24"/>
              </w:rPr>
              <w:t>59,910</w:t>
            </w:r>
          </w:p>
        </w:tc>
        <w:tc>
          <w:tcPr>
            <w:tcW w:w="1276" w:type="dxa"/>
            <w:vAlign w:val="bottom"/>
          </w:tcPr>
          <w:p w14:paraId="62001300" w14:textId="0A5399DF" w:rsidR="00B66A1A" w:rsidRPr="00F70BA1" w:rsidRDefault="00B66A1A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66A1A">
              <w:rPr>
                <w:rFonts w:ascii="BrowalliaUPC" w:hAnsi="BrowalliaUPC" w:cs="BrowalliaUPC"/>
                <w:sz w:val="24"/>
                <w:szCs w:val="24"/>
              </w:rPr>
              <w:t>6,620</w:t>
            </w:r>
          </w:p>
        </w:tc>
        <w:tc>
          <w:tcPr>
            <w:tcW w:w="1134" w:type="dxa"/>
            <w:vAlign w:val="bottom"/>
          </w:tcPr>
          <w:p w14:paraId="37E5C137" w14:textId="4EE0E917" w:rsidR="00B66A1A" w:rsidRPr="00F70BA1" w:rsidRDefault="00B66A1A" w:rsidP="00035C81">
            <w:pPr>
              <w:tabs>
                <w:tab w:val="clear" w:pos="907"/>
                <w:tab w:val="clear" w:pos="1871"/>
                <w:tab w:val="left" w:pos="913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66A1A">
              <w:rPr>
                <w:rFonts w:ascii="BrowalliaUPC" w:hAnsi="BrowalliaUPC" w:cs="BrowalliaUPC"/>
                <w:sz w:val="24"/>
                <w:szCs w:val="24"/>
              </w:rPr>
              <w:t>550</w:t>
            </w:r>
          </w:p>
        </w:tc>
        <w:tc>
          <w:tcPr>
            <w:tcW w:w="1134" w:type="dxa"/>
            <w:vAlign w:val="bottom"/>
          </w:tcPr>
          <w:p w14:paraId="04322922" w14:textId="2C120647" w:rsidR="00B66A1A" w:rsidRPr="00F70BA1" w:rsidRDefault="00B66A1A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66A1A">
              <w:rPr>
                <w:rFonts w:ascii="BrowalliaUPC" w:hAnsi="BrowalliaUPC" w:cs="BrowalliaUPC"/>
                <w:sz w:val="24"/>
                <w:szCs w:val="24"/>
              </w:rPr>
              <w:t>72,062</w:t>
            </w:r>
          </w:p>
        </w:tc>
      </w:tr>
      <w:tr w:rsidR="00537F32" w:rsidRPr="00537F32" w14:paraId="13A17C9C" w14:textId="77777777" w:rsidTr="00035C81">
        <w:trPr>
          <w:cantSplit/>
        </w:trPr>
        <w:tc>
          <w:tcPr>
            <w:tcW w:w="2551" w:type="dxa"/>
          </w:tcPr>
          <w:p w14:paraId="35174719" w14:textId="77777777" w:rsidR="001D383C" w:rsidRPr="00537F32" w:rsidRDefault="001D383C" w:rsidP="001D383C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537F32">
              <w:rPr>
                <w:rFonts w:ascii="BrowalliaUPC" w:hAnsi="BrowalliaUPC" w:cs="BrowalliaUPC"/>
                <w:sz w:val="24"/>
                <w:szCs w:val="24"/>
                <w:cs/>
              </w:rPr>
              <w:t>โอนจัดประเภทเป็นที่ดิน</w:t>
            </w:r>
          </w:p>
          <w:p w14:paraId="230F6948" w14:textId="590F4C51" w:rsidR="001D383C" w:rsidRPr="00537F32" w:rsidRDefault="001D383C" w:rsidP="001D383C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37F3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อาคาร</w:t>
            </w:r>
            <w:r w:rsidRPr="00537F32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537F32">
              <w:rPr>
                <w:rFonts w:ascii="BrowalliaUPC" w:hAnsi="BrowalliaUPC" w:cs="BrowalliaUPC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134" w:type="dxa"/>
            <w:vAlign w:val="bottom"/>
          </w:tcPr>
          <w:p w14:paraId="1C772973" w14:textId="50D622C6" w:rsidR="001D383C" w:rsidRPr="00537F32" w:rsidRDefault="001D383C" w:rsidP="00035C81">
            <w:pP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37F32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146AFBF" w14:textId="3880E420" w:rsidR="001D383C" w:rsidRPr="00537F32" w:rsidRDefault="001D383C" w:rsidP="00035C81">
            <w:pP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37F32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2FD0FBE5" w14:textId="2E5C151F" w:rsidR="001D383C" w:rsidRPr="00537F32" w:rsidRDefault="001D383C" w:rsidP="00035C81">
            <w:pP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37F32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F5C3AEF" w14:textId="15B47B63" w:rsidR="001D383C" w:rsidRPr="00537F32" w:rsidRDefault="001D383C" w:rsidP="00035C81">
            <w:pP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37F32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4158EF" w:rsidRPr="00537F32">
              <w:rPr>
                <w:rFonts w:ascii="BrowalliaUPC" w:hAnsi="BrowalliaUPC" w:cs="BrowalliaUPC"/>
                <w:sz w:val="24"/>
                <w:szCs w:val="24"/>
              </w:rPr>
              <w:t>550</w:t>
            </w:r>
            <w:r w:rsidRPr="00537F32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104DCC40" w14:textId="545F19EC" w:rsidR="001D383C" w:rsidRPr="00537F32" w:rsidRDefault="001D383C" w:rsidP="00035C81">
            <w:pPr>
              <w:tabs>
                <w:tab w:val="clear" w:pos="680"/>
                <w:tab w:val="clear" w:pos="1871"/>
                <w:tab w:val="left" w:pos="6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37F32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4158EF" w:rsidRPr="00537F32">
              <w:rPr>
                <w:rFonts w:ascii="BrowalliaUPC" w:hAnsi="BrowalliaUPC" w:cs="BrowalliaUPC"/>
                <w:sz w:val="24"/>
                <w:szCs w:val="24"/>
              </w:rPr>
              <w:t>550</w:t>
            </w:r>
            <w:r w:rsidRPr="00537F32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537F32" w:rsidRPr="00537F32" w14:paraId="3FE580A5" w14:textId="77777777" w:rsidTr="003477ED">
        <w:trPr>
          <w:cantSplit/>
        </w:trPr>
        <w:tc>
          <w:tcPr>
            <w:tcW w:w="2551" w:type="dxa"/>
          </w:tcPr>
          <w:p w14:paraId="5B8670EE" w14:textId="5496DF7D" w:rsidR="00E90D12" w:rsidRPr="00537F32" w:rsidRDefault="00B15929" w:rsidP="003477ED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37F32">
              <w:rPr>
                <w:rFonts w:ascii="BrowalliaUPC" w:hAnsi="BrowalliaUPC" w:cs="BrowalliaUPC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</w:tcPr>
          <w:p w14:paraId="7043BAB6" w14:textId="7F79BEDB" w:rsidR="007331A7" w:rsidRPr="00537F32" w:rsidRDefault="007331A7" w:rsidP="003477ED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37F32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B4B9FD1" w14:textId="3512501A" w:rsidR="00E90D12" w:rsidRPr="00537F32" w:rsidRDefault="007331A7" w:rsidP="003477ED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37F32">
              <w:rPr>
                <w:rFonts w:ascii="BrowalliaUPC" w:hAnsi="BrowalliaUPC" w:cs="BrowalliaUPC"/>
                <w:sz w:val="24"/>
                <w:szCs w:val="24"/>
              </w:rPr>
              <w:t>(17,</w:t>
            </w:r>
            <w:r w:rsidR="005A28EE" w:rsidRPr="00537F32">
              <w:rPr>
                <w:rFonts w:ascii="BrowalliaUPC" w:hAnsi="BrowalliaUPC" w:cs="BrowalliaUPC"/>
                <w:sz w:val="24"/>
                <w:szCs w:val="24"/>
              </w:rPr>
              <w:t>462</w:t>
            </w:r>
            <w:r w:rsidRPr="00537F32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FA742E9" w14:textId="6231498E" w:rsidR="007331A7" w:rsidRPr="00537F32" w:rsidRDefault="007331A7" w:rsidP="003477ED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37F32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EBEC66D" w14:textId="17DFB63D" w:rsidR="00E90D12" w:rsidRPr="00537F32" w:rsidRDefault="007331A7" w:rsidP="003477ED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37F32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7CF1F02" w14:textId="52EE4CDD" w:rsidR="00E90D12" w:rsidRPr="00537F32" w:rsidRDefault="007331A7" w:rsidP="003477ED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37F32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1D383C" w:rsidRPr="00537F32">
              <w:rPr>
                <w:rFonts w:ascii="BrowalliaUPC" w:hAnsi="BrowalliaUPC" w:cs="BrowalliaUPC"/>
                <w:sz w:val="24"/>
                <w:szCs w:val="24"/>
              </w:rPr>
              <w:t>17,</w:t>
            </w:r>
            <w:r w:rsidR="005A28EE" w:rsidRPr="00537F32">
              <w:rPr>
                <w:rFonts w:ascii="BrowalliaUPC" w:hAnsi="BrowalliaUPC" w:cs="BrowalliaUPC"/>
                <w:sz w:val="24"/>
                <w:szCs w:val="24"/>
              </w:rPr>
              <w:t>462</w:t>
            </w:r>
            <w:r w:rsidR="001D383C" w:rsidRPr="00537F32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5A28EE" w:rsidRPr="00F70BA1" w14:paraId="53CF5033" w14:textId="77777777" w:rsidTr="00035C81">
        <w:trPr>
          <w:cantSplit/>
        </w:trPr>
        <w:tc>
          <w:tcPr>
            <w:tcW w:w="2551" w:type="dxa"/>
          </w:tcPr>
          <w:p w14:paraId="484C56FA" w14:textId="3A0C6792" w:rsidR="005A28EE" w:rsidRPr="00F70BA1" w:rsidRDefault="005A28EE" w:rsidP="005A28EE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1FFE3ABA" w14:textId="1C08D56B" w:rsidR="005A28EE" w:rsidRPr="00F70BA1" w:rsidRDefault="005A28EE" w:rsidP="00035C81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A28EE">
              <w:rPr>
                <w:rFonts w:ascii="BrowalliaUPC" w:hAnsi="BrowalliaUPC" w:cs="BrowalliaUPC"/>
                <w:sz w:val="24"/>
                <w:szCs w:val="24"/>
              </w:rPr>
              <w:t>4,982</w:t>
            </w:r>
          </w:p>
        </w:tc>
        <w:tc>
          <w:tcPr>
            <w:tcW w:w="1134" w:type="dxa"/>
            <w:vAlign w:val="bottom"/>
          </w:tcPr>
          <w:p w14:paraId="0AADCB2D" w14:textId="2F71252A" w:rsidR="005A28EE" w:rsidRPr="00F70BA1" w:rsidRDefault="005A28EE" w:rsidP="00035C81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A28EE">
              <w:rPr>
                <w:rFonts w:ascii="BrowalliaUPC" w:hAnsi="BrowalliaUPC" w:cs="BrowalliaUPC"/>
                <w:sz w:val="24"/>
                <w:szCs w:val="24"/>
              </w:rPr>
              <w:t>42,448</w:t>
            </w:r>
          </w:p>
        </w:tc>
        <w:tc>
          <w:tcPr>
            <w:tcW w:w="1276" w:type="dxa"/>
            <w:vAlign w:val="bottom"/>
          </w:tcPr>
          <w:p w14:paraId="33B1A19E" w14:textId="29348B14" w:rsidR="005A28EE" w:rsidRPr="00F70BA1" w:rsidRDefault="005A28EE" w:rsidP="00035C81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A28EE">
              <w:rPr>
                <w:rFonts w:ascii="BrowalliaUPC" w:hAnsi="BrowalliaUPC" w:cs="BrowalliaUPC"/>
                <w:sz w:val="24"/>
                <w:szCs w:val="24"/>
              </w:rPr>
              <w:t>6,620</w:t>
            </w:r>
          </w:p>
        </w:tc>
        <w:tc>
          <w:tcPr>
            <w:tcW w:w="1134" w:type="dxa"/>
            <w:vAlign w:val="bottom"/>
          </w:tcPr>
          <w:p w14:paraId="4091FA59" w14:textId="211D15AF" w:rsidR="005A28EE" w:rsidRPr="00F70BA1" w:rsidRDefault="005A28EE" w:rsidP="00035C81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A28EE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B3DFAE7" w14:textId="66F309A3" w:rsidR="005A28EE" w:rsidRPr="00F70BA1" w:rsidRDefault="005A28EE" w:rsidP="00035C81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A28EE">
              <w:rPr>
                <w:rFonts w:ascii="BrowalliaUPC" w:hAnsi="BrowalliaUPC" w:cs="BrowalliaUPC"/>
                <w:sz w:val="24"/>
                <w:szCs w:val="24"/>
              </w:rPr>
              <w:t>54,050</w:t>
            </w:r>
          </w:p>
        </w:tc>
      </w:tr>
      <w:tr w:rsidR="0031667D" w:rsidRPr="00F70BA1" w14:paraId="64A42F8F" w14:textId="77777777" w:rsidTr="00035C81">
        <w:trPr>
          <w:cantSplit/>
        </w:trPr>
        <w:tc>
          <w:tcPr>
            <w:tcW w:w="2551" w:type="dxa"/>
          </w:tcPr>
          <w:p w14:paraId="53449E07" w14:textId="77777777" w:rsidR="0031667D" w:rsidRPr="00F70BA1" w:rsidRDefault="0031667D" w:rsidP="0031667D">
            <w:pPr>
              <w:pStyle w:val="Heading6"/>
              <w:rPr>
                <w:rFonts w:ascii="BrowalliaUPC" w:hAnsi="BrowalliaUPC" w:cs="BrowalliaUPC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976C659" w14:textId="77777777" w:rsidR="0031667D" w:rsidRPr="00F70BA1" w:rsidRDefault="0031667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D8F854" w14:textId="450D4758" w:rsidR="0031667D" w:rsidRPr="00F70BA1" w:rsidRDefault="0031667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6F42CB" w14:textId="165EE737" w:rsidR="0031667D" w:rsidRPr="00F70BA1" w:rsidRDefault="0031667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9622DD3" w14:textId="77777777" w:rsidR="0031667D" w:rsidRPr="00F70BA1" w:rsidRDefault="0031667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84EDD0" w14:textId="77777777" w:rsidR="0031667D" w:rsidRPr="00F70BA1" w:rsidRDefault="0031667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1667D" w:rsidRPr="00F70BA1" w14:paraId="241B97F0" w14:textId="77777777" w:rsidTr="00035C81">
        <w:trPr>
          <w:cantSplit/>
        </w:trPr>
        <w:tc>
          <w:tcPr>
            <w:tcW w:w="2551" w:type="dxa"/>
          </w:tcPr>
          <w:p w14:paraId="09C1697A" w14:textId="77777777" w:rsidR="0031667D" w:rsidRPr="00F70BA1" w:rsidRDefault="0031667D" w:rsidP="0031667D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vAlign w:val="bottom"/>
          </w:tcPr>
          <w:p w14:paraId="3414F67B" w14:textId="77777777" w:rsidR="0031667D" w:rsidRPr="00F70BA1" w:rsidRDefault="0031667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5EC527D" w14:textId="19D5A483" w:rsidR="0031667D" w:rsidRPr="00F70BA1" w:rsidRDefault="0031667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BF82FB5" w14:textId="56F87D50" w:rsidR="0031667D" w:rsidRPr="00F70BA1" w:rsidRDefault="0031667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B4B0A0B" w14:textId="77777777" w:rsidR="0031667D" w:rsidRPr="00F70BA1" w:rsidRDefault="0031667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CD3949" w14:textId="77777777" w:rsidR="0031667D" w:rsidRPr="00F70BA1" w:rsidRDefault="0031667D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73C2B" w:rsidRPr="00F70BA1" w14:paraId="28BFC93B" w14:textId="77777777" w:rsidTr="00035C81">
        <w:trPr>
          <w:cantSplit/>
        </w:trPr>
        <w:tc>
          <w:tcPr>
            <w:tcW w:w="2551" w:type="dxa"/>
          </w:tcPr>
          <w:p w14:paraId="3BD23F74" w14:textId="57C922D6" w:rsidR="00373C2B" w:rsidRPr="00F70BA1" w:rsidRDefault="00373C2B" w:rsidP="00373C2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744303B3" w14:textId="3D303639" w:rsidR="00373C2B" w:rsidRPr="00F70BA1" w:rsidRDefault="00373C2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81B0ECD" w14:textId="7D9D0F6E" w:rsidR="00373C2B" w:rsidRPr="00F70BA1" w:rsidRDefault="00373C2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BD91D09" w14:textId="0D65F04A" w:rsidR="00373C2B" w:rsidRPr="00F70BA1" w:rsidRDefault="00373C2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33B9838" w14:textId="7C6F262A" w:rsidR="00373C2B" w:rsidRPr="00F70BA1" w:rsidRDefault="00373C2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373C2B">
              <w:rPr>
                <w:rFonts w:ascii="BrowalliaUPC" w:hAnsi="BrowalliaUPC" w:cs="BrowalliaUPC"/>
                <w:sz w:val="24"/>
                <w:szCs w:val="24"/>
              </w:rPr>
              <w:t>13,718</w:t>
            </w:r>
          </w:p>
        </w:tc>
        <w:tc>
          <w:tcPr>
            <w:tcW w:w="1134" w:type="dxa"/>
            <w:vAlign w:val="bottom"/>
          </w:tcPr>
          <w:p w14:paraId="404B6DCB" w14:textId="6A1CDB0B" w:rsidR="00373C2B" w:rsidRPr="00F70BA1" w:rsidRDefault="00373C2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373C2B">
              <w:rPr>
                <w:rFonts w:ascii="BrowalliaUPC" w:hAnsi="BrowalliaUPC" w:cs="BrowalliaUPC"/>
                <w:sz w:val="24"/>
                <w:szCs w:val="24"/>
              </w:rPr>
              <w:t>13,718</w:t>
            </w:r>
          </w:p>
        </w:tc>
      </w:tr>
      <w:tr w:rsidR="00C7029B" w:rsidRPr="00F70BA1" w14:paraId="70515963" w14:textId="77777777" w:rsidTr="00035C81">
        <w:trPr>
          <w:cantSplit/>
        </w:trPr>
        <w:tc>
          <w:tcPr>
            <w:tcW w:w="2551" w:type="dxa"/>
          </w:tcPr>
          <w:p w14:paraId="7B958039" w14:textId="428372E8" w:rsidR="00C7029B" w:rsidRPr="00F70BA1" w:rsidRDefault="001D448B" w:rsidP="00C7029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316509DD" w14:textId="6D03CE03" w:rsidR="00C7029B" w:rsidRPr="00F70BA1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C382035" w14:textId="795BDEB4" w:rsidR="00C7029B" w:rsidRPr="00F70BA1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8,831</w:t>
            </w:r>
          </w:p>
        </w:tc>
        <w:tc>
          <w:tcPr>
            <w:tcW w:w="1276" w:type="dxa"/>
            <w:vAlign w:val="bottom"/>
          </w:tcPr>
          <w:p w14:paraId="60383837" w14:textId="198A1CF8" w:rsidR="00C7029B" w:rsidRPr="00F70BA1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827</w:t>
            </w:r>
          </w:p>
        </w:tc>
        <w:tc>
          <w:tcPr>
            <w:tcW w:w="1134" w:type="dxa"/>
            <w:vAlign w:val="bottom"/>
          </w:tcPr>
          <w:p w14:paraId="67D18133" w14:textId="78D6C0B8" w:rsidR="00C7029B" w:rsidRPr="00F70BA1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1,836</w:t>
            </w:r>
          </w:p>
        </w:tc>
        <w:tc>
          <w:tcPr>
            <w:tcW w:w="1134" w:type="dxa"/>
            <w:vAlign w:val="bottom"/>
          </w:tcPr>
          <w:p w14:paraId="6B567EF4" w14:textId="45700405" w:rsidR="00C7029B" w:rsidRPr="00F70BA1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11,494</w:t>
            </w:r>
          </w:p>
        </w:tc>
      </w:tr>
      <w:tr w:rsidR="00C7029B" w:rsidRPr="00F70BA1" w14:paraId="7099C6F0" w14:textId="77777777" w:rsidTr="00035C81">
        <w:trPr>
          <w:cantSplit/>
        </w:trPr>
        <w:tc>
          <w:tcPr>
            <w:tcW w:w="2551" w:type="dxa"/>
          </w:tcPr>
          <w:p w14:paraId="2345CF4B" w14:textId="77777777" w:rsidR="00C7029B" w:rsidRPr="00F70BA1" w:rsidRDefault="00C7029B" w:rsidP="00C7029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โอนจัดประเภทเป็นที่ดิน</w:t>
            </w:r>
          </w:p>
          <w:p w14:paraId="7BDF29D1" w14:textId="482E431E" w:rsidR="00C7029B" w:rsidRPr="00F70BA1" w:rsidRDefault="00C7029B" w:rsidP="00C7029B">
            <w:pPr>
              <w:tabs>
                <w:tab w:val="clear" w:pos="227"/>
                <w:tab w:val="clear" w:pos="454"/>
                <w:tab w:val="left" w:pos="316"/>
                <w:tab w:val="left" w:pos="458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อาคาร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134" w:type="dxa"/>
            <w:vAlign w:val="bottom"/>
          </w:tcPr>
          <w:p w14:paraId="284930FB" w14:textId="77777777" w:rsidR="00C7029B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B5424B2" w14:textId="1AE8D03F" w:rsidR="00C7029B" w:rsidRPr="00F70BA1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6109E8D" w14:textId="7089CA2A" w:rsidR="00C7029B" w:rsidRPr="00F70BA1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19013C3" w14:textId="77777777" w:rsidR="00C7029B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69F518D" w14:textId="1F5302F9" w:rsidR="00C7029B" w:rsidRPr="00F70BA1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9086F42" w14:textId="17631D26" w:rsidR="00C7029B" w:rsidRPr="00F70BA1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(2,436)</w:t>
            </w:r>
          </w:p>
        </w:tc>
        <w:tc>
          <w:tcPr>
            <w:tcW w:w="1134" w:type="dxa"/>
            <w:vAlign w:val="bottom"/>
          </w:tcPr>
          <w:p w14:paraId="23A0F312" w14:textId="0FFFD248" w:rsidR="00C7029B" w:rsidRPr="00F70BA1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(2,436)</w:t>
            </w:r>
          </w:p>
        </w:tc>
      </w:tr>
      <w:tr w:rsidR="00C7029B" w:rsidRPr="00F70BA1" w14:paraId="5926CBB0" w14:textId="77777777" w:rsidTr="00035C81">
        <w:trPr>
          <w:cantSplit/>
        </w:trPr>
        <w:tc>
          <w:tcPr>
            <w:tcW w:w="2551" w:type="dxa"/>
          </w:tcPr>
          <w:p w14:paraId="7FD3AE77" w14:textId="61731063" w:rsidR="00C7029B" w:rsidRPr="00F70BA1" w:rsidRDefault="0082683C" w:rsidP="00C7029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012DD7D8" w14:textId="1E50C73B" w:rsidR="00C7029B" w:rsidRPr="00F70BA1" w:rsidRDefault="00C7029B" w:rsidP="00035C81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6BE24DA" w14:textId="1A108563" w:rsidR="00C7029B" w:rsidRPr="00F70BA1" w:rsidRDefault="00406011" w:rsidP="00035C81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(159)</w:t>
            </w:r>
          </w:p>
        </w:tc>
        <w:tc>
          <w:tcPr>
            <w:tcW w:w="1276" w:type="dxa"/>
            <w:vAlign w:val="bottom"/>
          </w:tcPr>
          <w:p w14:paraId="57989F8E" w14:textId="1045E142" w:rsidR="00C7029B" w:rsidRPr="00F70BA1" w:rsidRDefault="00C7029B" w:rsidP="00035C81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52DE028" w14:textId="3821111B" w:rsidR="00C7029B" w:rsidRPr="00F70BA1" w:rsidRDefault="00C7029B" w:rsidP="00035C81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(1</w:t>
            </w:r>
            <w:r w:rsidR="00373C2B">
              <w:rPr>
                <w:rFonts w:ascii="BrowalliaUPC" w:hAnsi="BrowalliaUPC" w:cs="BrowalliaUPC"/>
                <w:sz w:val="24"/>
                <w:szCs w:val="24"/>
              </w:rPr>
              <w:t>2,854</w:t>
            </w:r>
            <w:r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1BFD22A5" w14:textId="73BC3AE6" w:rsidR="00C7029B" w:rsidRPr="00F70BA1" w:rsidRDefault="00373C2B" w:rsidP="00035C81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406011">
              <w:rPr>
                <w:rFonts w:ascii="BrowalliaUPC" w:hAnsi="BrowalliaUPC" w:cs="BrowalliaUPC"/>
                <w:sz w:val="24"/>
                <w:szCs w:val="24"/>
              </w:rPr>
              <w:t>13,013</w:t>
            </w:r>
            <w:r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035C81" w:rsidRPr="00F70BA1" w14:paraId="34D6CC56" w14:textId="77777777" w:rsidTr="00035C81">
        <w:trPr>
          <w:cantSplit/>
        </w:trPr>
        <w:tc>
          <w:tcPr>
            <w:tcW w:w="2551" w:type="dxa"/>
          </w:tcPr>
          <w:p w14:paraId="7AA96C81" w14:textId="7B2A5379" w:rsidR="00035C81" w:rsidRPr="00F70BA1" w:rsidRDefault="00035C81" w:rsidP="00035C81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50B49530" w14:textId="1D8D2C48" w:rsidR="00035C81" w:rsidRPr="00F70BA1" w:rsidRDefault="00035C81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35C8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ACC23E3" w14:textId="336EEC6B" w:rsidR="00035C81" w:rsidRPr="00F70BA1" w:rsidRDefault="00035C81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35C81">
              <w:rPr>
                <w:rFonts w:ascii="BrowalliaUPC" w:hAnsi="BrowalliaUPC" w:cs="BrowalliaUPC"/>
                <w:sz w:val="24"/>
                <w:szCs w:val="24"/>
              </w:rPr>
              <w:t>8,672</w:t>
            </w:r>
          </w:p>
        </w:tc>
        <w:tc>
          <w:tcPr>
            <w:tcW w:w="1276" w:type="dxa"/>
            <w:vAlign w:val="bottom"/>
          </w:tcPr>
          <w:p w14:paraId="44897FF3" w14:textId="15945FAD" w:rsidR="00035C81" w:rsidRPr="00F70BA1" w:rsidRDefault="00035C81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35C81">
              <w:rPr>
                <w:rFonts w:ascii="BrowalliaUPC" w:hAnsi="BrowalliaUPC" w:cs="BrowalliaUPC"/>
                <w:sz w:val="24"/>
                <w:szCs w:val="24"/>
              </w:rPr>
              <w:t>827</w:t>
            </w:r>
          </w:p>
        </w:tc>
        <w:tc>
          <w:tcPr>
            <w:tcW w:w="1134" w:type="dxa"/>
            <w:vAlign w:val="bottom"/>
          </w:tcPr>
          <w:p w14:paraId="69FE67DD" w14:textId="11467009" w:rsidR="00035C81" w:rsidRPr="00277E1D" w:rsidRDefault="00035C81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35C81">
              <w:rPr>
                <w:rFonts w:ascii="BrowalliaUPC" w:hAnsi="BrowalliaUPC" w:cs="BrowalliaUPC"/>
                <w:sz w:val="24"/>
                <w:szCs w:val="24"/>
              </w:rPr>
              <w:t>264</w:t>
            </w:r>
          </w:p>
        </w:tc>
        <w:tc>
          <w:tcPr>
            <w:tcW w:w="1134" w:type="dxa"/>
            <w:vAlign w:val="bottom"/>
          </w:tcPr>
          <w:p w14:paraId="5FE37A47" w14:textId="243DD1C1" w:rsidR="00035C81" w:rsidRPr="00F70BA1" w:rsidRDefault="00035C81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35C81">
              <w:rPr>
                <w:rFonts w:ascii="BrowalliaUPC" w:hAnsi="BrowalliaUPC" w:cs="BrowalliaUPC"/>
                <w:sz w:val="24"/>
                <w:szCs w:val="24"/>
              </w:rPr>
              <w:t>9,763</w:t>
            </w:r>
          </w:p>
        </w:tc>
      </w:tr>
      <w:tr w:rsidR="00C7029B" w:rsidRPr="00F70BA1" w14:paraId="448EB189" w14:textId="77777777" w:rsidTr="00035C81">
        <w:trPr>
          <w:cantSplit/>
        </w:trPr>
        <w:tc>
          <w:tcPr>
            <w:tcW w:w="2551" w:type="dxa"/>
          </w:tcPr>
          <w:p w14:paraId="6097B705" w14:textId="0190B61D" w:rsidR="00C7029B" w:rsidRPr="00F70BA1" w:rsidRDefault="00734F17" w:rsidP="00C7029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55E30914" w14:textId="2888C11D" w:rsidR="00C7029B" w:rsidRPr="00F70BA1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0373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7D77A90" w14:textId="2616CA95" w:rsidR="00C7029B" w:rsidRPr="00F70BA1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8,348</w:t>
            </w:r>
          </w:p>
        </w:tc>
        <w:tc>
          <w:tcPr>
            <w:tcW w:w="1276" w:type="dxa"/>
            <w:vAlign w:val="bottom"/>
          </w:tcPr>
          <w:p w14:paraId="37552BCF" w14:textId="5F3DBDE9" w:rsidR="00C7029B" w:rsidRPr="00F70BA1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03737">
              <w:rPr>
                <w:rFonts w:ascii="BrowalliaUPC" w:hAnsi="BrowalliaUPC" w:cs="BrowalliaUPC"/>
                <w:sz w:val="24"/>
                <w:szCs w:val="24"/>
              </w:rPr>
              <w:t>827</w:t>
            </w:r>
          </w:p>
        </w:tc>
        <w:tc>
          <w:tcPr>
            <w:tcW w:w="1134" w:type="dxa"/>
            <w:vAlign w:val="bottom"/>
          </w:tcPr>
          <w:p w14:paraId="597E7ABD" w14:textId="1C7EA490" w:rsidR="00C7029B" w:rsidRPr="00277E1D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7E1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4379CFE" w14:textId="4A8C2719" w:rsidR="00C7029B" w:rsidRPr="00F70BA1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9,175</w:t>
            </w:r>
          </w:p>
        </w:tc>
      </w:tr>
      <w:tr w:rsidR="00E0136D" w:rsidRPr="00E0136D" w14:paraId="6DD10781" w14:textId="77777777" w:rsidTr="00035C81">
        <w:trPr>
          <w:cantSplit/>
        </w:trPr>
        <w:tc>
          <w:tcPr>
            <w:tcW w:w="2551" w:type="dxa"/>
          </w:tcPr>
          <w:p w14:paraId="2B54AEF9" w14:textId="77777777" w:rsidR="00C7029B" w:rsidRPr="00E0136D" w:rsidRDefault="00C7029B" w:rsidP="00C7029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E0136D">
              <w:rPr>
                <w:rFonts w:ascii="BrowalliaUPC" w:hAnsi="BrowalliaUPC" w:cs="BrowalliaUPC"/>
                <w:sz w:val="24"/>
                <w:szCs w:val="24"/>
                <w:cs/>
              </w:rPr>
              <w:t>โอนจัดประเภทเป็นที่ดิน</w:t>
            </w:r>
          </w:p>
          <w:p w14:paraId="548201C2" w14:textId="6AC9404D" w:rsidR="00C7029B" w:rsidRPr="00E0136D" w:rsidRDefault="00C7029B" w:rsidP="00C7029B">
            <w:pPr>
              <w:tabs>
                <w:tab w:val="clear" w:pos="227"/>
                <w:tab w:val="clear" w:pos="454"/>
                <w:tab w:val="left" w:pos="316"/>
                <w:tab w:val="left" w:pos="458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136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อาคาร</w:t>
            </w:r>
            <w:r w:rsidRPr="00E0136D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E0136D">
              <w:rPr>
                <w:rFonts w:ascii="BrowalliaUPC" w:hAnsi="BrowalliaUPC" w:cs="BrowalliaUPC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134" w:type="dxa"/>
            <w:vAlign w:val="bottom"/>
          </w:tcPr>
          <w:p w14:paraId="379FBC3D" w14:textId="77EA538D" w:rsidR="00C7029B" w:rsidRPr="00E0136D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136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A8A650B" w14:textId="1773C470" w:rsidR="00C7029B" w:rsidRPr="00E0136D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136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A530A3F" w14:textId="73038A57" w:rsidR="00C7029B" w:rsidRPr="00E0136D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136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EBCF604" w14:textId="72A49354" w:rsidR="00C7029B" w:rsidRPr="00E0136D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136D">
              <w:rPr>
                <w:rFonts w:ascii="BrowalliaUPC" w:hAnsi="BrowalliaUPC" w:cs="BrowalliaUPC"/>
                <w:sz w:val="24"/>
                <w:szCs w:val="24"/>
              </w:rPr>
              <w:t>(264)</w:t>
            </w:r>
          </w:p>
        </w:tc>
        <w:tc>
          <w:tcPr>
            <w:tcW w:w="1134" w:type="dxa"/>
            <w:vAlign w:val="bottom"/>
          </w:tcPr>
          <w:p w14:paraId="6236DD34" w14:textId="472C1002" w:rsidR="00C7029B" w:rsidRPr="00E0136D" w:rsidRDefault="00C7029B" w:rsidP="00035C81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136D">
              <w:rPr>
                <w:rFonts w:ascii="BrowalliaUPC" w:hAnsi="BrowalliaUPC" w:cs="BrowalliaUPC"/>
                <w:sz w:val="24"/>
                <w:szCs w:val="24"/>
              </w:rPr>
              <w:t>(264)</w:t>
            </w:r>
          </w:p>
        </w:tc>
      </w:tr>
      <w:tr w:rsidR="00C7029B" w:rsidRPr="00F70BA1" w14:paraId="7283E19B" w14:textId="77777777" w:rsidTr="00035C81">
        <w:trPr>
          <w:cantSplit/>
        </w:trPr>
        <w:tc>
          <w:tcPr>
            <w:tcW w:w="2551" w:type="dxa"/>
          </w:tcPr>
          <w:p w14:paraId="313DB8E0" w14:textId="051CDF76" w:rsidR="00C7029B" w:rsidRPr="00F70BA1" w:rsidRDefault="00734F17" w:rsidP="00C7029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789FF4D3" w14:textId="713487E7" w:rsidR="00C7029B" w:rsidRPr="00F70BA1" w:rsidRDefault="00C7029B" w:rsidP="00035C81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0373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CCB80B2" w14:textId="4565A56C" w:rsidR="00C7029B" w:rsidRPr="00F70BA1" w:rsidRDefault="00C7029B" w:rsidP="00035C81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203737">
              <w:rPr>
                <w:rFonts w:ascii="BrowalliaUPC" w:hAnsi="BrowalliaUPC" w:cs="BrowalliaUPC"/>
                <w:sz w:val="24"/>
                <w:szCs w:val="24"/>
              </w:rPr>
              <w:t>3,</w:t>
            </w:r>
            <w:r w:rsidR="00035C81">
              <w:rPr>
                <w:rFonts w:ascii="BrowalliaUPC" w:hAnsi="BrowalliaUPC" w:cs="BrowalliaUPC"/>
                <w:sz w:val="24"/>
                <w:szCs w:val="24"/>
              </w:rPr>
              <w:t>576</w:t>
            </w:r>
            <w:r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27EA36A1" w14:textId="42DFD6C7" w:rsidR="00C7029B" w:rsidRPr="00F70BA1" w:rsidRDefault="00C7029B" w:rsidP="00035C81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0373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F3E7C61" w14:textId="3C028A16" w:rsidR="00C7029B" w:rsidRPr="00277E1D" w:rsidRDefault="00C7029B" w:rsidP="00035C81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7E1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B36706C" w14:textId="2F9DB176" w:rsidR="00C7029B" w:rsidRPr="00F70BA1" w:rsidRDefault="00C7029B" w:rsidP="00035C81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035C81" w:rsidRPr="00203737">
              <w:rPr>
                <w:rFonts w:ascii="BrowalliaUPC" w:hAnsi="BrowalliaUPC" w:cs="BrowalliaUPC"/>
                <w:sz w:val="24"/>
                <w:szCs w:val="24"/>
              </w:rPr>
              <w:t>3,</w:t>
            </w:r>
            <w:r w:rsidR="00035C81">
              <w:rPr>
                <w:rFonts w:ascii="BrowalliaUPC" w:hAnsi="BrowalliaUPC" w:cs="BrowalliaUPC"/>
                <w:sz w:val="24"/>
                <w:szCs w:val="24"/>
              </w:rPr>
              <w:t>576)</w:t>
            </w:r>
          </w:p>
        </w:tc>
      </w:tr>
      <w:tr w:rsidR="00035C81" w:rsidRPr="00F70BA1" w14:paraId="3444AA15" w14:textId="77777777" w:rsidTr="00035C81">
        <w:trPr>
          <w:cantSplit/>
        </w:trPr>
        <w:tc>
          <w:tcPr>
            <w:tcW w:w="2551" w:type="dxa"/>
          </w:tcPr>
          <w:p w14:paraId="29F649D1" w14:textId="261B3A6B" w:rsidR="00035C81" w:rsidRPr="00F70BA1" w:rsidRDefault="00035C81" w:rsidP="00035C81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581C0368" w14:textId="713CA497" w:rsidR="00035C81" w:rsidRPr="00F70BA1" w:rsidRDefault="00035C81" w:rsidP="00035C81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35C8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642ABB1" w14:textId="48278E56" w:rsidR="00035C81" w:rsidRPr="00F70BA1" w:rsidRDefault="00035C81" w:rsidP="00035C81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35C81">
              <w:rPr>
                <w:rFonts w:ascii="BrowalliaUPC" w:hAnsi="BrowalliaUPC" w:cs="BrowalliaUPC"/>
                <w:sz w:val="24"/>
                <w:szCs w:val="24"/>
              </w:rPr>
              <w:t>13,444</w:t>
            </w:r>
          </w:p>
        </w:tc>
        <w:tc>
          <w:tcPr>
            <w:tcW w:w="1276" w:type="dxa"/>
            <w:vAlign w:val="bottom"/>
          </w:tcPr>
          <w:p w14:paraId="687A9723" w14:textId="106AD4AD" w:rsidR="00035C81" w:rsidRPr="00F70BA1" w:rsidRDefault="00035C81" w:rsidP="00035C81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35C81">
              <w:rPr>
                <w:rFonts w:ascii="BrowalliaUPC" w:hAnsi="BrowalliaUPC" w:cs="BrowalliaUPC"/>
                <w:sz w:val="24"/>
                <w:szCs w:val="24"/>
              </w:rPr>
              <w:t>1,654</w:t>
            </w:r>
          </w:p>
        </w:tc>
        <w:tc>
          <w:tcPr>
            <w:tcW w:w="1134" w:type="dxa"/>
            <w:vAlign w:val="bottom"/>
          </w:tcPr>
          <w:p w14:paraId="42050D1B" w14:textId="25900FEF" w:rsidR="00035C81" w:rsidRPr="00F70BA1" w:rsidRDefault="00035C81" w:rsidP="00035C81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35C8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6D49428" w14:textId="3C75F481" w:rsidR="00035C81" w:rsidRPr="00F70BA1" w:rsidRDefault="00035C81" w:rsidP="00035C81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35C81">
              <w:rPr>
                <w:rFonts w:ascii="BrowalliaUPC" w:hAnsi="BrowalliaUPC" w:cs="BrowalliaUPC"/>
                <w:sz w:val="24"/>
                <w:szCs w:val="24"/>
              </w:rPr>
              <w:t>15,098</w:t>
            </w:r>
          </w:p>
        </w:tc>
      </w:tr>
      <w:tr w:rsidR="00C7029B" w:rsidRPr="00F70BA1" w14:paraId="4C6250D5" w14:textId="77777777" w:rsidTr="00A81539">
        <w:trPr>
          <w:cantSplit/>
        </w:trPr>
        <w:tc>
          <w:tcPr>
            <w:tcW w:w="2551" w:type="dxa"/>
          </w:tcPr>
          <w:p w14:paraId="493DC284" w14:textId="77777777" w:rsidR="00C7029B" w:rsidRPr="00F70BA1" w:rsidRDefault="00C7029B" w:rsidP="00C7029B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9BB32BD" w14:textId="77777777" w:rsidR="00C7029B" w:rsidRPr="00F70BA1" w:rsidRDefault="00C7029B" w:rsidP="00C7029B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E0FA63" w14:textId="5C8587E5" w:rsidR="00C7029B" w:rsidRPr="00F70BA1" w:rsidRDefault="00C7029B" w:rsidP="00C7029B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5C2874" w14:textId="5CFA216B" w:rsidR="00C7029B" w:rsidRPr="00F70BA1" w:rsidRDefault="00C7029B" w:rsidP="00C7029B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88D690" w14:textId="77777777" w:rsidR="00C7029B" w:rsidRPr="00F70BA1" w:rsidRDefault="00C7029B" w:rsidP="00C7029B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79C25C8" w14:textId="77777777" w:rsidR="00C7029B" w:rsidRPr="00F70BA1" w:rsidRDefault="00C7029B" w:rsidP="00C7029B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7029B" w:rsidRPr="00F70BA1" w14:paraId="2298A4F8" w14:textId="77777777" w:rsidTr="00A81539">
        <w:trPr>
          <w:cantSplit/>
        </w:trPr>
        <w:tc>
          <w:tcPr>
            <w:tcW w:w="2551" w:type="dxa"/>
          </w:tcPr>
          <w:p w14:paraId="72C3D9C9" w14:textId="77777777" w:rsidR="00C7029B" w:rsidRPr="00F70BA1" w:rsidRDefault="00C7029B" w:rsidP="00C7029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34" w:type="dxa"/>
          </w:tcPr>
          <w:p w14:paraId="46467EDD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CAC802" w14:textId="2085C0E9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E86EF20" w14:textId="14796956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90893F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EE21EF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F44284" w:rsidRPr="00F70BA1" w14:paraId="19CA27F9" w14:textId="77777777" w:rsidTr="00F44284">
        <w:trPr>
          <w:cantSplit/>
        </w:trPr>
        <w:tc>
          <w:tcPr>
            <w:tcW w:w="2551" w:type="dxa"/>
          </w:tcPr>
          <w:p w14:paraId="2C94CDDA" w14:textId="20E243E9" w:rsidR="00F44284" w:rsidRPr="00F70BA1" w:rsidRDefault="00F44284" w:rsidP="00F4428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63AA00BB" w14:textId="655E2813" w:rsidR="00F44284" w:rsidRPr="00F70BA1" w:rsidRDefault="00F44284" w:rsidP="00F44284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44284">
              <w:rPr>
                <w:rFonts w:ascii="BrowalliaUPC" w:hAnsi="BrowalliaUPC" w:cs="BrowalliaUPC"/>
                <w:sz w:val="24"/>
                <w:szCs w:val="24"/>
              </w:rPr>
              <w:t>4,982</w:t>
            </w:r>
          </w:p>
        </w:tc>
        <w:tc>
          <w:tcPr>
            <w:tcW w:w="1134" w:type="dxa"/>
            <w:vAlign w:val="bottom"/>
          </w:tcPr>
          <w:p w14:paraId="0BEAEC4A" w14:textId="38032E15" w:rsidR="00F44284" w:rsidRPr="00F70BA1" w:rsidRDefault="00F44284" w:rsidP="00F44284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44284">
              <w:rPr>
                <w:rFonts w:ascii="BrowalliaUPC" w:hAnsi="BrowalliaUPC" w:cs="BrowalliaUPC"/>
                <w:sz w:val="24"/>
                <w:szCs w:val="24"/>
              </w:rPr>
              <w:t>51,238</w:t>
            </w:r>
          </w:p>
        </w:tc>
        <w:tc>
          <w:tcPr>
            <w:tcW w:w="1276" w:type="dxa"/>
            <w:vAlign w:val="bottom"/>
          </w:tcPr>
          <w:p w14:paraId="4E778B01" w14:textId="74603839" w:rsidR="00F44284" w:rsidRPr="00F70BA1" w:rsidRDefault="00F44284" w:rsidP="00F44284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44284">
              <w:rPr>
                <w:rFonts w:ascii="BrowalliaUPC" w:hAnsi="BrowalliaUPC" w:cs="BrowalliaUPC"/>
                <w:sz w:val="24"/>
                <w:szCs w:val="24"/>
              </w:rPr>
              <w:t>5,793</w:t>
            </w:r>
          </w:p>
        </w:tc>
        <w:tc>
          <w:tcPr>
            <w:tcW w:w="1134" w:type="dxa"/>
            <w:vAlign w:val="bottom"/>
          </w:tcPr>
          <w:p w14:paraId="5B1C8113" w14:textId="51244747" w:rsidR="00F44284" w:rsidRPr="00F70BA1" w:rsidRDefault="00F44284" w:rsidP="00F44284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44284">
              <w:rPr>
                <w:rFonts w:ascii="BrowalliaUPC" w:hAnsi="BrowalliaUPC" w:cs="BrowalliaUPC"/>
                <w:sz w:val="24"/>
                <w:szCs w:val="24"/>
              </w:rPr>
              <w:t>286</w:t>
            </w:r>
          </w:p>
        </w:tc>
        <w:tc>
          <w:tcPr>
            <w:tcW w:w="1134" w:type="dxa"/>
            <w:vAlign w:val="bottom"/>
          </w:tcPr>
          <w:p w14:paraId="6F909C54" w14:textId="64D7AF65" w:rsidR="00F44284" w:rsidRPr="00F70BA1" w:rsidRDefault="00F44284" w:rsidP="00F44284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44284">
              <w:rPr>
                <w:rFonts w:ascii="BrowalliaUPC" w:hAnsi="BrowalliaUPC" w:cs="BrowalliaUPC"/>
                <w:sz w:val="24"/>
                <w:szCs w:val="24"/>
              </w:rPr>
              <w:t>62,299</w:t>
            </w:r>
          </w:p>
        </w:tc>
      </w:tr>
      <w:tr w:rsidR="00F44284" w:rsidRPr="00F70BA1" w14:paraId="70FA9CD4" w14:textId="77777777" w:rsidTr="00F44284">
        <w:trPr>
          <w:cantSplit/>
        </w:trPr>
        <w:tc>
          <w:tcPr>
            <w:tcW w:w="2551" w:type="dxa"/>
          </w:tcPr>
          <w:p w14:paraId="54FD7B16" w14:textId="171F8DE5" w:rsidR="00F44284" w:rsidRPr="00F70BA1" w:rsidRDefault="00F44284" w:rsidP="00F4428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5B954342" w14:textId="18390F52" w:rsidR="00F44284" w:rsidRPr="00F70BA1" w:rsidRDefault="00F44284" w:rsidP="00F44284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44284">
              <w:rPr>
                <w:rFonts w:ascii="BrowalliaUPC" w:hAnsi="BrowalliaUPC" w:cs="BrowalliaUPC"/>
                <w:sz w:val="24"/>
                <w:szCs w:val="24"/>
              </w:rPr>
              <w:t>4,982</w:t>
            </w:r>
          </w:p>
        </w:tc>
        <w:tc>
          <w:tcPr>
            <w:tcW w:w="1134" w:type="dxa"/>
            <w:vAlign w:val="bottom"/>
          </w:tcPr>
          <w:p w14:paraId="3968906F" w14:textId="7F116CF1" w:rsidR="00F44284" w:rsidRPr="00F70BA1" w:rsidRDefault="00F44284" w:rsidP="00F44284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44284">
              <w:rPr>
                <w:rFonts w:ascii="BrowalliaUPC" w:hAnsi="BrowalliaUPC" w:cs="BrowalliaUPC"/>
                <w:sz w:val="24"/>
                <w:szCs w:val="24"/>
              </w:rPr>
              <w:t>29,004</w:t>
            </w:r>
          </w:p>
        </w:tc>
        <w:tc>
          <w:tcPr>
            <w:tcW w:w="1276" w:type="dxa"/>
            <w:vAlign w:val="bottom"/>
          </w:tcPr>
          <w:p w14:paraId="1B67CF4A" w14:textId="78B6B584" w:rsidR="00F44284" w:rsidRPr="00F70BA1" w:rsidRDefault="00F44284" w:rsidP="00F44284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44284">
              <w:rPr>
                <w:rFonts w:ascii="BrowalliaUPC" w:hAnsi="BrowalliaUPC" w:cs="BrowalliaUPC"/>
                <w:sz w:val="24"/>
                <w:szCs w:val="24"/>
              </w:rPr>
              <w:t>4,966</w:t>
            </w:r>
          </w:p>
        </w:tc>
        <w:tc>
          <w:tcPr>
            <w:tcW w:w="1134" w:type="dxa"/>
            <w:vAlign w:val="bottom"/>
          </w:tcPr>
          <w:p w14:paraId="78880A9E" w14:textId="09843813" w:rsidR="00F44284" w:rsidRPr="00F70BA1" w:rsidRDefault="00F44284" w:rsidP="00F44284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4428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60C4D35" w14:textId="1A6F68E8" w:rsidR="00F44284" w:rsidRPr="00F70BA1" w:rsidRDefault="00F44284" w:rsidP="00F44284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44284">
              <w:rPr>
                <w:rFonts w:ascii="BrowalliaUPC" w:hAnsi="BrowalliaUPC" w:cs="BrowalliaUPC"/>
                <w:sz w:val="24"/>
                <w:szCs w:val="24"/>
              </w:rPr>
              <w:t>38,952</w:t>
            </w:r>
          </w:p>
        </w:tc>
      </w:tr>
      <w:tr w:rsidR="00C7029B" w:rsidRPr="00F70BA1" w14:paraId="531CCCBA" w14:textId="77777777" w:rsidTr="00A81539">
        <w:trPr>
          <w:cantSplit/>
          <w:trHeight w:val="285"/>
        </w:trPr>
        <w:tc>
          <w:tcPr>
            <w:tcW w:w="2551" w:type="dxa"/>
          </w:tcPr>
          <w:p w14:paraId="595F6228" w14:textId="77777777" w:rsidR="00C7029B" w:rsidRPr="00F70BA1" w:rsidRDefault="00C7029B" w:rsidP="00C7029B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116393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70DA466B" w14:textId="7D03A65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3B457D29" w14:textId="37FC9B30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73DF658F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5C480CB8" w14:textId="77777777" w:rsidR="00C7029B" w:rsidRPr="00F70BA1" w:rsidRDefault="00C7029B" w:rsidP="00C7029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240C1" w:rsidRPr="00F70BA1" w14:paraId="45B4DC4F" w14:textId="77777777" w:rsidTr="00A81539">
        <w:trPr>
          <w:cantSplit/>
          <w:trHeight w:val="285"/>
        </w:trPr>
        <w:tc>
          <w:tcPr>
            <w:tcW w:w="2551" w:type="dxa"/>
          </w:tcPr>
          <w:p w14:paraId="59735A54" w14:textId="77777777" w:rsidR="009240C1" w:rsidRPr="00F70BA1" w:rsidRDefault="009240C1" w:rsidP="00C7029B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95D37EF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4837A97C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1A6DD5D6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02B139C7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64024242" w14:textId="77777777" w:rsidR="009240C1" w:rsidRPr="00F70BA1" w:rsidRDefault="009240C1" w:rsidP="00C7029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240C1" w:rsidRPr="00F70BA1" w14:paraId="3B5D9D44" w14:textId="77777777" w:rsidTr="00A81539">
        <w:trPr>
          <w:cantSplit/>
          <w:trHeight w:val="285"/>
        </w:trPr>
        <w:tc>
          <w:tcPr>
            <w:tcW w:w="2551" w:type="dxa"/>
          </w:tcPr>
          <w:p w14:paraId="5A291737" w14:textId="77777777" w:rsidR="009240C1" w:rsidRPr="00F70BA1" w:rsidRDefault="009240C1" w:rsidP="00C7029B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56C871F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5F88B0E9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19F7D634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53E15085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05DAF109" w14:textId="77777777" w:rsidR="009240C1" w:rsidRPr="00F70BA1" w:rsidRDefault="009240C1" w:rsidP="00C7029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240C1" w:rsidRPr="00F70BA1" w14:paraId="2C2EEEBC" w14:textId="77777777" w:rsidTr="00A81539">
        <w:trPr>
          <w:cantSplit/>
          <w:trHeight w:val="285"/>
        </w:trPr>
        <w:tc>
          <w:tcPr>
            <w:tcW w:w="2551" w:type="dxa"/>
          </w:tcPr>
          <w:p w14:paraId="02EA0921" w14:textId="77777777" w:rsidR="009240C1" w:rsidRPr="00F70BA1" w:rsidRDefault="009240C1" w:rsidP="00C7029B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76CE96A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58436AB7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2D61CBD8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1BD5DD63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769AD01D" w14:textId="77777777" w:rsidR="009240C1" w:rsidRPr="00F70BA1" w:rsidRDefault="009240C1" w:rsidP="00C7029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240C1" w:rsidRPr="00F70BA1" w14:paraId="0DBDEEC2" w14:textId="77777777" w:rsidTr="00A81539">
        <w:trPr>
          <w:cantSplit/>
          <w:trHeight w:val="285"/>
        </w:trPr>
        <w:tc>
          <w:tcPr>
            <w:tcW w:w="2551" w:type="dxa"/>
          </w:tcPr>
          <w:p w14:paraId="3522F49C" w14:textId="77777777" w:rsidR="009240C1" w:rsidRPr="00F70BA1" w:rsidRDefault="009240C1" w:rsidP="00C7029B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90EC869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672B1F69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7C60F2FB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2E568058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47867EDE" w14:textId="77777777" w:rsidR="009240C1" w:rsidRPr="00F70BA1" w:rsidRDefault="009240C1" w:rsidP="00C7029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240C1" w:rsidRPr="00F70BA1" w14:paraId="3B68E640" w14:textId="77777777" w:rsidTr="00A81539">
        <w:trPr>
          <w:cantSplit/>
          <w:trHeight w:val="285"/>
        </w:trPr>
        <w:tc>
          <w:tcPr>
            <w:tcW w:w="2551" w:type="dxa"/>
          </w:tcPr>
          <w:p w14:paraId="4D06A9AB" w14:textId="77777777" w:rsidR="009240C1" w:rsidRPr="00F70BA1" w:rsidRDefault="009240C1" w:rsidP="00C7029B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3A7ECFA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2C3ADCDB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69379393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14255C53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7853A188" w14:textId="77777777" w:rsidR="009240C1" w:rsidRPr="00F70BA1" w:rsidRDefault="009240C1" w:rsidP="00C7029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240C1" w:rsidRPr="00F70BA1" w14:paraId="60822CB3" w14:textId="77777777" w:rsidTr="00A81539">
        <w:trPr>
          <w:cantSplit/>
          <w:trHeight w:val="285"/>
        </w:trPr>
        <w:tc>
          <w:tcPr>
            <w:tcW w:w="2551" w:type="dxa"/>
          </w:tcPr>
          <w:p w14:paraId="702DBAF8" w14:textId="77777777" w:rsidR="009240C1" w:rsidRPr="00F70BA1" w:rsidRDefault="009240C1" w:rsidP="00C7029B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56AA0CD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06A790BF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6568B2AC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7C9B4EAA" w14:textId="77777777" w:rsidR="009240C1" w:rsidRPr="00F70BA1" w:rsidRDefault="009240C1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6D25DC52" w14:textId="77777777" w:rsidR="009240C1" w:rsidRPr="00F70BA1" w:rsidRDefault="009240C1" w:rsidP="00C7029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7029B" w:rsidRPr="00F70BA1" w14:paraId="2CA22CF7" w14:textId="77777777" w:rsidTr="00A81539">
        <w:trPr>
          <w:cantSplit/>
          <w:trHeight w:val="285"/>
        </w:trPr>
        <w:tc>
          <w:tcPr>
            <w:tcW w:w="2551" w:type="dxa"/>
          </w:tcPr>
          <w:p w14:paraId="22290E29" w14:textId="09D9B778" w:rsidR="00C7029B" w:rsidRPr="00F70BA1" w:rsidRDefault="00C7029B" w:rsidP="00C7029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 2563</w:t>
            </w:r>
          </w:p>
        </w:tc>
        <w:tc>
          <w:tcPr>
            <w:tcW w:w="1134" w:type="dxa"/>
          </w:tcPr>
          <w:p w14:paraId="12D55CB4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1C110C92" w14:textId="4C87DA7A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551BF010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2BD58A67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3A2B5D2C" w14:textId="77777777" w:rsidR="00C7029B" w:rsidRPr="00F70BA1" w:rsidRDefault="00C7029B" w:rsidP="00C7029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7029B" w:rsidRPr="00F70BA1" w14:paraId="00705FE2" w14:textId="77777777" w:rsidTr="00A81539">
        <w:trPr>
          <w:cantSplit/>
          <w:trHeight w:val="285"/>
        </w:trPr>
        <w:tc>
          <w:tcPr>
            <w:tcW w:w="2551" w:type="dxa"/>
          </w:tcPr>
          <w:p w14:paraId="431EC2A5" w14:textId="00601B17" w:rsidR="00C7029B" w:rsidRPr="00F70BA1" w:rsidRDefault="00C7029B" w:rsidP="00C7029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0E1E0E02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320C22F1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16A54494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5D44B11D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2F4B8D16" w14:textId="33653B8A" w:rsidR="00C7029B" w:rsidRPr="00F70BA1" w:rsidRDefault="00C7029B" w:rsidP="00C7029B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11,494</w:t>
            </w:r>
          </w:p>
        </w:tc>
      </w:tr>
      <w:tr w:rsidR="00C7029B" w:rsidRPr="00F70BA1" w14:paraId="49F4BDB0" w14:textId="77777777" w:rsidTr="00A81539">
        <w:trPr>
          <w:cantSplit/>
          <w:trHeight w:val="285"/>
        </w:trPr>
        <w:tc>
          <w:tcPr>
            <w:tcW w:w="2551" w:type="dxa"/>
          </w:tcPr>
          <w:p w14:paraId="1E102EE5" w14:textId="77777777" w:rsidR="00C7029B" w:rsidRPr="00F70BA1" w:rsidRDefault="00C7029B" w:rsidP="00C7029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DE3C022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554EDA5A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4D1B8E3A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352C379D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7C5E5521" w14:textId="77777777" w:rsidR="00C7029B" w:rsidRPr="00F70BA1" w:rsidRDefault="00C7029B" w:rsidP="00C7029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7029B" w:rsidRPr="00F70BA1" w14:paraId="31BC7DDF" w14:textId="77777777" w:rsidTr="00A81539">
        <w:trPr>
          <w:cantSplit/>
          <w:trHeight w:val="285"/>
        </w:trPr>
        <w:tc>
          <w:tcPr>
            <w:tcW w:w="2551" w:type="dxa"/>
          </w:tcPr>
          <w:p w14:paraId="0332D1E5" w14:textId="01FBE015" w:rsidR="00C7029B" w:rsidRPr="00F70BA1" w:rsidRDefault="00C7029B" w:rsidP="00C7029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 2564</w:t>
            </w:r>
          </w:p>
        </w:tc>
        <w:tc>
          <w:tcPr>
            <w:tcW w:w="1134" w:type="dxa"/>
          </w:tcPr>
          <w:p w14:paraId="4FAAFF27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6E0B6784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468F1675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7A5D68BB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6C87D327" w14:textId="77777777" w:rsidR="00C7029B" w:rsidRPr="00F70BA1" w:rsidRDefault="00C7029B" w:rsidP="00C7029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7029B" w:rsidRPr="00F70BA1" w14:paraId="69C3D425" w14:textId="77777777" w:rsidTr="00A81539">
        <w:trPr>
          <w:cantSplit/>
          <w:trHeight w:val="285"/>
        </w:trPr>
        <w:tc>
          <w:tcPr>
            <w:tcW w:w="2551" w:type="dxa"/>
          </w:tcPr>
          <w:p w14:paraId="55605C90" w14:textId="6A2383C5" w:rsidR="00C7029B" w:rsidRPr="00F70BA1" w:rsidRDefault="00C7029B" w:rsidP="00C7029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3A9A6B3D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6CCBD14F" w14:textId="1FDE9F85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6229AB19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7395D165" w14:textId="77777777" w:rsidR="00C7029B" w:rsidRPr="00F70BA1" w:rsidRDefault="00C7029B" w:rsidP="00C7029B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558EFE6F" w14:textId="16FED633" w:rsidR="00C7029B" w:rsidRPr="00F70BA1" w:rsidRDefault="00C7029B" w:rsidP="00C7029B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9,175</w:t>
            </w:r>
          </w:p>
        </w:tc>
      </w:tr>
    </w:tbl>
    <w:p w14:paraId="59FC59AD" w14:textId="5F4F2CC6" w:rsidR="00F74D7E" w:rsidRPr="00F70BA1" w:rsidRDefault="00F74D7E" w:rsidP="00F74D7E">
      <w:pPr>
        <w:pStyle w:val="ListParagraph"/>
        <w:ind w:left="1188"/>
        <w:rPr>
          <w:rFonts w:ascii="BrowalliaUPC" w:eastAsia="Cordia New" w:hAnsi="BrowalliaUPC" w:cs="BrowalliaUPC"/>
          <w:b/>
          <w:bCs/>
          <w:sz w:val="22"/>
          <w:highlight w:val="yellow"/>
          <w:lang w:eastAsia="th-TH"/>
        </w:rPr>
      </w:pPr>
    </w:p>
    <w:tbl>
      <w:tblPr>
        <w:tblW w:w="8363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134"/>
        <w:gridCol w:w="1276"/>
        <w:gridCol w:w="1134"/>
        <w:gridCol w:w="1134"/>
      </w:tblGrid>
      <w:tr w:rsidR="006C1D50" w:rsidRPr="00F70BA1" w14:paraId="327EFDBB" w14:textId="77777777" w:rsidTr="0058789A">
        <w:trPr>
          <w:cantSplit/>
          <w:trHeight w:val="261"/>
          <w:tblHeader/>
        </w:trPr>
        <w:tc>
          <w:tcPr>
            <w:tcW w:w="2551" w:type="dxa"/>
          </w:tcPr>
          <w:p w14:paraId="3690BDFC" w14:textId="77777777" w:rsidR="005129A7" w:rsidRPr="00F70BA1" w:rsidRDefault="005129A7" w:rsidP="00330AA1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134" w:type="dxa"/>
          </w:tcPr>
          <w:p w14:paraId="146D057A" w14:textId="77777777" w:rsidR="005129A7" w:rsidRPr="00F70BA1" w:rsidRDefault="005129A7" w:rsidP="00330AA1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4678" w:type="dxa"/>
            <w:gridSpan w:val="4"/>
          </w:tcPr>
          <w:p w14:paraId="69D52F28" w14:textId="6AECAB1A" w:rsidR="005129A7" w:rsidRPr="00F70BA1" w:rsidRDefault="005129A7" w:rsidP="00330AA1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6C1D50" w:rsidRPr="00F70BA1" w14:paraId="15DFCE23" w14:textId="77777777" w:rsidTr="006C72FA">
        <w:trPr>
          <w:cantSplit/>
          <w:tblHeader/>
        </w:trPr>
        <w:tc>
          <w:tcPr>
            <w:tcW w:w="2551" w:type="dxa"/>
          </w:tcPr>
          <w:p w14:paraId="4CD8AD80" w14:textId="77777777" w:rsidR="0058789A" w:rsidRPr="00F70BA1" w:rsidRDefault="0058789A" w:rsidP="00330AA1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14:paraId="2F84D4AD" w14:textId="059648DC" w:rsidR="0058789A" w:rsidRPr="00F70BA1" w:rsidRDefault="0058789A" w:rsidP="006C72FA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6C1D50" w:rsidRPr="00F70BA1" w14:paraId="10677982" w14:textId="77777777" w:rsidTr="006C72FA">
        <w:trPr>
          <w:cantSplit/>
          <w:tblHeader/>
        </w:trPr>
        <w:tc>
          <w:tcPr>
            <w:tcW w:w="2551" w:type="dxa"/>
          </w:tcPr>
          <w:p w14:paraId="45F3CDA9" w14:textId="77777777" w:rsidR="0058789A" w:rsidRPr="00F70BA1" w:rsidRDefault="0058789A" w:rsidP="00587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A588C5" w14:textId="77777777" w:rsidR="0058789A" w:rsidRPr="00F70BA1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AA06457" w14:textId="627388AB" w:rsidR="0058789A" w:rsidRPr="00F70BA1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3525A808" w14:textId="4429975B" w:rsidR="0058789A" w:rsidRPr="00F70BA1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0AC1A5E" w14:textId="77777777" w:rsidR="0058789A" w:rsidRPr="00F70BA1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</w:tcPr>
          <w:p w14:paraId="04947776" w14:textId="77777777" w:rsidR="0058789A" w:rsidRPr="00F70BA1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อุปกรณ์</w:t>
            </w:r>
          </w:p>
          <w:p w14:paraId="657C4B5B" w14:textId="2CB37C8F" w:rsidR="0058789A" w:rsidRPr="00F70BA1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</w:tcPr>
          <w:p w14:paraId="6C63DFA3" w14:textId="77777777" w:rsidR="0058789A" w:rsidRPr="00F70BA1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E876600" w14:textId="77777777" w:rsidR="0058789A" w:rsidRPr="00F70BA1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</w:tcPr>
          <w:p w14:paraId="3B60FC85" w14:textId="77777777" w:rsidR="0058789A" w:rsidRPr="00F70BA1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2C45116" w14:textId="77777777" w:rsidR="0058789A" w:rsidRPr="00F70BA1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6C1D50" w:rsidRPr="00F70BA1" w14:paraId="73CD0B0A" w14:textId="77777777" w:rsidTr="006C72FA">
        <w:trPr>
          <w:cantSplit/>
          <w:tblHeader/>
        </w:trPr>
        <w:tc>
          <w:tcPr>
            <w:tcW w:w="2551" w:type="dxa"/>
          </w:tcPr>
          <w:p w14:paraId="6CAD32C3" w14:textId="77777777" w:rsidR="0058789A" w:rsidRPr="00F70BA1" w:rsidRDefault="0058789A" w:rsidP="00587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A542BA" w14:textId="77777777" w:rsidR="0058789A" w:rsidRPr="00F70BA1" w:rsidRDefault="0058789A" w:rsidP="00587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814811" w14:textId="2E08A4C1" w:rsidR="0058789A" w:rsidRPr="00F70BA1" w:rsidRDefault="0058789A" w:rsidP="00587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9B69D4D" w14:textId="77777777" w:rsidR="0058789A" w:rsidRPr="00F70BA1" w:rsidRDefault="0058789A" w:rsidP="00587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DBD66BE" w14:textId="77777777" w:rsidR="0058789A" w:rsidRPr="00F70BA1" w:rsidRDefault="0058789A" w:rsidP="00587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61B63B5" w14:textId="77777777" w:rsidR="0058789A" w:rsidRPr="00F70BA1" w:rsidRDefault="0058789A" w:rsidP="00587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6C1D50" w:rsidRPr="00F70BA1" w14:paraId="5B87D4FB" w14:textId="77777777" w:rsidTr="0058789A">
        <w:trPr>
          <w:cantSplit/>
        </w:trPr>
        <w:tc>
          <w:tcPr>
            <w:tcW w:w="2551" w:type="dxa"/>
          </w:tcPr>
          <w:p w14:paraId="1C2D7B3E" w14:textId="77777777" w:rsidR="0058789A" w:rsidRPr="00F70BA1" w:rsidRDefault="0058789A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</w:tcPr>
          <w:p w14:paraId="1C3F1E84" w14:textId="77777777" w:rsidR="0058789A" w:rsidRPr="00F70BA1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DDAFB3" w14:textId="29617E83" w:rsidR="0058789A" w:rsidRPr="00F70BA1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AA2604" w14:textId="77777777" w:rsidR="0058789A" w:rsidRPr="00F70BA1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8145F0" w14:textId="77777777" w:rsidR="0058789A" w:rsidRPr="00F70BA1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64E3E7" w14:textId="77777777" w:rsidR="0058789A" w:rsidRPr="00F70BA1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225640" w:rsidRPr="00F70BA1" w14:paraId="4CFEC40F" w14:textId="77777777" w:rsidTr="00D83FA2">
        <w:trPr>
          <w:cantSplit/>
        </w:trPr>
        <w:tc>
          <w:tcPr>
            <w:tcW w:w="2551" w:type="dxa"/>
          </w:tcPr>
          <w:p w14:paraId="050286A4" w14:textId="7378625B" w:rsidR="00225640" w:rsidRPr="00F70BA1" w:rsidRDefault="00225640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4743F1B3" w14:textId="499DD3CB" w:rsidR="00225640" w:rsidRPr="00F70BA1" w:rsidRDefault="002D4B67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2,518</w:t>
            </w:r>
          </w:p>
        </w:tc>
        <w:tc>
          <w:tcPr>
            <w:tcW w:w="1134" w:type="dxa"/>
            <w:vAlign w:val="bottom"/>
          </w:tcPr>
          <w:p w14:paraId="4CF3F2CE" w14:textId="59D893F1" w:rsidR="00225640" w:rsidRPr="00F70BA1" w:rsidRDefault="002C0DD4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52,359</w:t>
            </w:r>
          </w:p>
        </w:tc>
        <w:tc>
          <w:tcPr>
            <w:tcW w:w="1276" w:type="dxa"/>
            <w:vAlign w:val="bottom"/>
          </w:tcPr>
          <w:p w14:paraId="45B6AFA3" w14:textId="4CBDE814" w:rsidR="00225640" w:rsidRPr="00F70BA1" w:rsidRDefault="006631D8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6,620</w:t>
            </w:r>
          </w:p>
        </w:tc>
        <w:tc>
          <w:tcPr>
            <w:tcW w:w="1134" w:type="dxa"/>
            <w:vAlign w:val="bottom"/>
          </w:tcPr>
          <w:p w14:paraId="0C7CE226" w14:textId="082341EF" w:rsidR="00225640" w:rsidRPr="00F70BA1" w:rsidRDefault="002C0DD4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20,707</w:t>
            </w:r>
          </w:p>
        </w:tc>
        <w:tc>
          <w:tcPr>
            <w:tcW w:w="1134" w:type="dxa"/>
            <w:vAlign w:val="bottom"/>
          </w:tcPr>
          <w:p w14:paraId="2DFC8ECB" w14:textId="43EDE459" w:rsidR="00225640" w:rsidRPr="00F70BA1" w:rsidRDefault="002C0DD4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82,204</w:t>
            </w:r>
          </w:p>
        </w:tc>
      </w:tr>
      <w:tr w:rsidR="007E492A" w:rsidRPr="00F70BA1" w14:paraId="6431D83E" w14:textId="77777777" w:rsidTr="00D83FA2">
        <w:trPr>
          <w:cantSplit/>
        </w:trPr>
        <w:tc>
          <w:tcPr>
            <w:tcW w:w="2551" w:type="dxa"/>
          </w:tcPr>
          <w:p w14:paraId="6F9F9E85" w14:textId="7660A800" w:rsidR="007E492A" w:rsidRPr="00F70BA1" w:rsidRDefault="007E492A" w:rsidP="007E492A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59913D5D" w14:textId="6D69F5F1" w:rsidR="007E492A" w:rsidRPr="00F70BA1" w:rsidRDefault="007E492A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E492A">
              <w:rPr>
                <w:rFonts w:ascii="BrowalliaUPC" w:hAnsi="BrowalliaUPC" w:cs="BrowalliaUPC"/>
                <w:sz w:val="24"/>
                <w:szCs w:val="24"/>
              </w:rPr>
              <w:t>2,595</w:t>
            </w:r>
          </w:p>
        </w:tc>
        <w:tc>
          <w:tcPr>
            <w:tcW w:w="1134" w:type="dxa"/>
            <w:vAlign w:val="bottom"/>
          </w:tcPr>
          <w:p w14:paraId="33EC0C1A" w14:textId="31425C61" w:rsidR="007E492A" w:rsidRPr="00F70BA1" w:rsidRDefault="007E492A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E492A">
              <w:rPr>
                <w:rFonts w:ascii="BrowalliaUPC" w:hAnsi="BrowalliaUPC" w:cs="BrowalliaUPC"/>
                <w:sz w:val="24"/>
                <w:szCs w:val="24"/>
              </w:rPr>
              <w:t>1,494</w:t>
            </w:r>
          </w:p>
        </w:tc>
        <w:tc>
          <w:tcPr>
            <w:tcW w:w="1276" w:type="dxa"/>
            <w:vAlign w:val="bottom"/>
          </w:tcPr>
          <w:p w14:paraId="019909D5" w14:textId="6501001B" w:rsidR="007E492A" w:rsidRPr="00F70BA1" w:rsidRDefault="007E492A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71ACF52" w14:textId="726DEE09" w:rsidR="007E492A" w:rsidRPr="00F70BA1" w:rsidRDefault="007E492A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A907DAC" w14:textId="51BE3AD4" w:rsidR="007E492A" w:rsidRPr="00F70BA1" w:rsidRDefault="007E492A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E492A">
              <w:rPr>
                <w:rFonts w:ascii="BrowalliaUPC" w:hAnsi="BrowalliaUPC" w:cs="BrowalliaUPC"/>
                <w:sz w:val="24"/>
                <w:szCs w:val="24"/>
              </w:rPr>
              <w:t>4,089</w:t>
            </w:r>
          </w:p>
        </w:tc>
      </w:tr>
      <w:tr w:rsidR="005E6113" w:rsidRPr="00F70BA1" w14:paraId="7039F65D" w14:textId="77777777" w:rsidTr="00D83FA2">
        <w:trPr>
          <w:cantSplit/>
        </w:trPr>
        <w:tc>
          <w:tcPr>
            <w:tcW w:w="2551" w:type="dxa"/>
          </w:tcPr>
          <w:p w14:paraId="50810F55" w14:textId="77777777" w:rsidR="005E6113" w:rsidRPr="00F70BA1" w:rsidRDefault="005E6113" w:rsidP="005E6113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โอนจัดประเภทเป็นที่ดิน</w:t>
            </w:r>
          </w:p>
          <w:p w14:paraId="04A96693" w14:textId="02362299" w:rsidR="005E6113" w:rsidRPr="00F70BA1" w:rsidRDefault="005E6113" w:rsidP="005E6113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อาคาร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134" w:type="dxa"/>
            <w:vAlign w:val="bottom"/>
          </w:tcPr>
          <w:p w14:paraId="7E174DE5" w14:textId="77777777" w:rsidR="005E6113" w:rsidRPr="00F70BA1" w:rsidRDefault="005E6113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1D0C188" w14:textId="275BC9EA" w:rsidR="006631D8" w:rsidRPr="00F70BA1" w:rsidRDefault="006D5452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09D7E15" w14:textId="075DEC2E" w:rsidR="005E6113" w:rsidRPr="00F70BA1" w:rsidRDefault="006D5452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64FAD93F" w14:textId="393A4FD7" w:rsidR="005E6113" w:rsidRPr="00F70BA1" w:rsidRDefault="006D5452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66D3C34" w14:textId="30696E77" w:rsidR="005E6113" w:rsidRPr="00F70BA1" w:rsidRDefault="002C0DD4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(4,000)</w:t>
            </w:r>
          </w:p>
        </w:tc>
        <w:tc>
          <w:tcPr>
            <w:tcW w:w="1134" w:type="dxa"/>
            <w:vAlign w:val="bottom"/>
          </w:tcPr>
          <w:p w14:paraId="27AB431A" w14:textId="25331EB2" w:rsidR="005E6113" w:rsidRPr="00F70BA1" w:rsidRDefault="002C0DD4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(4,000)</w:t>
            </w:r>
          </w:p>
        </w:tc>
      </w:tr>
      <w:tr w:rsidR="00747790" w:rsidRPr="00F70BA1" w14:paraId="7F009058" w14:textId="77777777" w:rsidTr="00D83FA2">
        <w:trPr>
          <w:cantSplit/>
        </w:trPr>
        <w:tc>
          <w:tcPr>
            <w:tcW w:w="2551" w:type="dxa"/>
          </w:tcPr>
          <w:p w14:paraId="0F663DC0" w14:textId="6273AD59" w:rsidR="00747790" w:rsidRPr="00F70BA1" w:rsidRDefault="00747790" w:rsidP="00747790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605BB688" w14:textId="10CEA6EF" w:rsidR="00747790" w:rsidRPr="00F70BA1" w:rsidRDefault="00747790" w:rsidP="00747790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47790">
              <w:rPr>
                <w:rFonts w:ascii="BrowalliaUPC" w:hAnsi="BrowalliaUPC" w:cs="BrowalliaUPC"/>
                <w:sz w:val="24"/>
                <w:szCs w:val="24"/>
              </w:rPr>
              <w:t>(131)</w:t>
            </w:r>
          </w:p>
        </w:tc>
        <w:tc>
          <w:tcPr>
            <w:tcW w:w="1134" w:type="dxa"/>
            <w:vAlign w:val="bottom"/>
          </w:tcPr>
          <w:p w14:paraId="397659B2" w14:textId="4DC81281" w:rsidR="00747790" w:rsidRPr="00F70BA1" w:rsidRDefault="00747790" w:rsidP="00747790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47790">
              <w:rPr>
                <w:rFonts w:ascii="BrowalliaUPC" w:hAnsi="BrowalliaUPC" w:cs="BrowalliaUPC"/>
                <w:sz w:val="24"/>
                <w:szCs w:val="24"/>
              </w:rPr>
              <w:t>(4,048)</w:t>
            </w:r>
          </w:p>
        </w:tc>
        <w:tc>
          <w:tcPr>
            <w:tcW w:w="1276" w:type="dxa"/>
            <w:vAlign w:val="bottom"/>
          </w:tcPr>
          <w:p w14:paraId="0C5BD6C9" w14:textId="7290DD1C" w:rsidR="00747790" w:rsidRPr="00F70BA1" w:rsidRDefault="00747790" w:rsidP="00747790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4779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A4B9DAF" w14:textId="47F1E085" w:rsidR="00747790" w:rsidRPr="00F70BA1" w:rsidRDefault="00747790" w:rsidP="00747790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47790">
              <w:rPr>
                <w:rFonts w:ascii="BrowalliaUPC" w:hAnsi="BrowalliaUPC" w:cs="BrowalliaUPC"/>
                <w:sz w:val="24"/>
                <w:szCs w:val="24"/>
              </w:rPr>
              <w:t>(16,707)</w:t>
            </w:r>
          </w:p>
        </w:tc>
        <w:tc>
          <w:tcPr>
            <w:tcW w:w="1134" w:type="dxa"/>
            <w:vAlign w:val="bottom"/>
          </w:tcPr>
          <w:p w14:paraId="01ED130D" w14:textId="009B933D" w:rsidR="00747790" w:rsidRPr="00F70BA1" w:rsidRDefault="00747790" w:rsidP="00747790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47790">
              <w:rPr>
                <w:rFonts w:ascii="BrowalliaUPC" w:hAnsi="BrowalliaUPC" w:cs="BrowalliaUPC"/>
                <w:sz w:val="24"/>
                <w:szCs w:val="24"/>
              </w:rPr>
              <w:t>(20,886)</w:t>
            </w:r>
          </w:p>
        </w:tc>
      </w:tr>
      <w:tr w:rsidR="00D83FA2" w:rsidRPr="00F70BA1" w14:paraId="231BA61F" w14:textId="77777777" w:rsidTr="00D83FA2">
        <w:trPr>
          <w:cantSplit/>
        </w:trPr>
        <w:tc>
          <w:tcPr>
            <w:tcW w:w="2551" w:type="dxa"/>
          </w:tcPr>
          <w:p w14:paraId="7222D088" w14:textId="1C767C95" w:rsidR="00D83FA2" w:rsidRPr="003A73F2" w:rsidRDefault="00D83FA2" w:rsidP="00D83FA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3A73F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3A73F2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3A73F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3A73F2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3CA6F415" w14:textId="7598183A" w:rsidR="00D83FA2" w:rsidRPr="00F70BA1" w:rsidRDefault="00D83FA2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83FA2">
              <w:rPr>
                <w:rFonts w:ascii="BrowalliaUPC" w:hAnsi="BrowalliaUPC" w:cs="BrowalliaUPC"/>
                <w:sz w:val="24"/>
                <w:szCs w:val="24"/>
              </w:rPr>
              <w:t>4,982</w:t>
            </w:r>
          </w:p>
        </w:tc>
        <w:tc>
          <w:tcPr>
            <w:tcW w:w="1134" w:type="dxa"/>
            <w:vAlign w:val="bottom"/>
          </w:tcPr>
          <w:p w14:paraId="6BEE9B13" w14:textId="2FD49A97" w:rsidR="00D83FA2" w:rsidRPr="00F70BA1" w:rsidRDefault="00D83FA2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83FA2">
              <w:rPr>
                <w:rFonts w:ascii="BrowalliaUPC" w:hAnsi="BrowalliaUPC" w:cs="BrowalliaUPC"/>
                <w:sz w:val="24"/>
                <w:szCs w:val="24"/>
              </w:rPr>
              <w:t>49,805</w:t>
            </w:r>
          </w:p>
        </w:tc>
        <w:tc>
          <w:tcPr>
            <w:tcW w:w="1276" w:type="dxa"/>
            <w:vAlign w:val="bottom"/>
          </w:tcPr>
          <w:p w14:paraId="3BC012C0" w14:textId="228F73D1" w:rsidR="00D83FA2" w:rsidRPr="00F70BA1" w:rsidRDefault="00D83FA2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83FA2">
              <w:rPr>
                <w:rFonts w:ascii="BrowalliaUPC" w:hAnsi="BrowalliaUPC" w:cs="BrowalliaUPC"/>
                <w:sz w:val="24"/>
                <w:szCs w:val="24"/>
              </w:rPr>
              <w:t>6,620</w:t>
            </w:r>
          </w:p>
        </w:tc>
        <w:tc>
          <w:tcPr>
            <w:tcW w:w="1134" w:type="dxa"/>
            <w:vAlign w:val="bottom"/>
          </w:tcPr>
          <w:p w14:paraId="529C2A7D" w14:textId="5B3DB321" w:rsidR="00D83FA2" w:rsidRPr="00F70BA1" w:rsidRDefault="00D83FA2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83FA2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C16D5FA" w14:textId="567FB118" w:rsidR="00D83FA2" w:rsidRPr="00F70BA1" w:rsidRDefault="00D83FA2" w:rsidP="00D83FA2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83FA2">
              <w:rPr>
                <w:rFonts w:ascii="BrowalliaUPC" w:hAnsi="BrowalliaUPC" w:cs="BrowalliaUPC"/>
                <w:sz w:val="24"/>
                <w:szCs w:val="24"/>
              </w:rPr>
              <w:t>61,407</w:t>
            </w:r>
          </w:p>
        </w:tc>
      </w:tr>
      <w:tr w:rsidR="00771FFE" w:rsidRPr="00F70BA1" w14:paraId="4DC43E45" w14:textId="77777777" w:rsidTr="00D83FA2">
        <w:trPr>
          <w:cantSplit/>
        </w:trPr>
        <w:tc>
          <w:tcPr>
            <w:tcW w:w="2551" w:type="dxa"/>
          </w:tcPr>
          <w:p w14:paraId="05406B28" w14:textId="6B601BA6" w:rsidR="00771FFE" w:rsidRPr="003A73F2" w:rsidRDefault="004A2455" w:rsidP="00121053">
            <w:pPr>
              <w:tabs>
                <w:tab w:val="clear" w:pos="227"/>
                <w:tab w:val="left" w:pos="316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3A73F2">
              <w:rPr>
                <w:rFonts w:ascii="BrowalliaUPC" w:hAnsi="BrowalliaUPC" w:cs="BrowalliaUPC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45C98158" w14:textId="29AD1D29" w:rsidR="00771FFE" w:rsidRPr="00F70BA1" w:rsidRDefault="00771FFE" w:rsidP="00D83FA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35B9030" w14:textId="71447F30" w:rsidR="00771FFE" w:rsidRPr="00F70BA1" w:rsidRDefault="00771FFE" w:rsidP="00D83FA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(7,357)</w:t>
            </w:r>
          </w:p>
        </w:tc>
        <w:tc>
          <w:tcPr>
            <w:tcW w:w="1276" w:type="dxa"/>
            <w:vAlign w:val="bottom"/>
          </w:tcPr>
          <w:p w14:paraId="3AB72CD2" w14:textId="6BD057B6" w:rsidR="00771FFE" w:rsidRPr="00F70BA1" w:rsidRDefault="00771FFE" w:rsidP="00D83FA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03F54A6" w14:textId="32C1C3F3" w:rsidR="00771FFE" w:rsidRPr="00F70BA1" w:rsidRDefault="00771FFE" w:rsidP="00D83FA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89F2E69" w14:textId="4E870B3B" w:rsidR="00771FFE" w:rsidRPr="00F70BA1" w:rsidRDefault="00771FFE" w:rsidP="00D83FA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(7,357)</w:t>
            </w:r>
          </w:p>
        </w:tc>
      </w:tr>
      <w:tr w:rsidR="00D83FA2" w:rsidRPr="00F70BA1" w14:paraId="7FB9F17A" w14:textId="77777777" w:rsidTr="00D83FA2">
        <w:trPr>
          <w:cantSplit/>
        </w:trPr>
        <w:tc>
          <w:tcPr>
            <w:tcW w:w="2551" w:type="dxa"/>
          </w:tcPr>
          <w:p w14:paraId="56197A48" w14:textId="55820F31" w:rsidR="00D83FA2" w:rsidRPr="00F70BA1" w:rsidRDefault="00D83FA2" w:rsidP="00D83FA2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604B7077" w14:textId="2297445C" w:rsidR="00D83FA2" w:rsidRPr="00F70BA1" w:rsidRDefault="00D83FA2" w:rsidP="00D83FA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83FA2">
              <w:rPr>
                <w:rFonts w:ascii="BrowalliaUPC" w:hAnsi="BrowalliaUPC" w:cs="BrowalliaUPC"/>
                <w:sz w:val="24"/>
                <w:szCs w:val="24"/>
              </w:rPr>
              <w:t>4,982</w:t>
            </w:r>
          </w:p>
        </w:tc>
        <w:tc>
          <w:tcPr>
            <w:tcW w:w="1134" w:type="dxa"/>
            <w:vAlign w:val="bottom"/>
          </w:tcPr>
          <w:p w14:paraId="2A74F1A7" w14:textId="791400D6" w:rsidR="00D83FA2" w:rsidRPr="00F70BA1" w:rsidRDefault="00D83FA2" w:rsidP="00D83FA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83FA2">
              <w:rPr>
                <w:rFonts w:ascii="BrowalliaUPC" w:hAnsi="BrowalliaUPC" w:cs="BrowalliaUPC"/>
                <w:sz w:val="24"/>
                <w:szCs w:val="24"/>
              </w:rPr>
              <w:t>42,448</w:t>
            </w:r>
          </w:p>
        </w:tc>
        <w:tc>
          <w:tcPr>
            <w:tcW w:w="1276" w:type="dxa"/>
            <w:vAlign w:val="bottom"/>
          </w:tcPr>
          <w:p w14:paraId="636750CF" w14:textId="00AA7894" w:rsidR="00D83FA2" w:rsidRPr="00F70BA1" w:rsidRDefault="00D83FA2" w:rsidP="00D83FA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83FA2">
              <w:rPr>
                <w:rFonts w:ascii="BrowalliaUPC" w:hAnsi="BrowalliaUPC" w:cs="BrowalliaUPC"/>
                <w:sz w:val="24"/>
                <w:szCs w:val="24"/>
              </w:rPr>
              <w:t>6,620</w:t>
            </w:r>
          </w:p>
        </w:tc>
        <w:tc>
          <w:tcPr>
            <w:tcW w:w="1134" w:type="dxa"/>
            <w:vAlign w:val="bottom"/>
          </w:tcPr>
          <w:p w14:paraId="0D93F76F" w14:textId="0B647F0A" w:rsidR="00D83FA2" w:rsidRPr="00F70BA1" w:rsidRDefault="00D83FA2" w:rsidP="00D83FA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83FA2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08815D3" w14:textId="6E35C043" w:rsidR="00D83FA2" w:rsidRPr="00F70BA1" w:rsidRDefault="00D83FA2" w:rsidP="00D83FA2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83FA2">
              <w:rPr>
                <w:rFonts w:ascii="BrowalliaUPC" w:hAnsi="BrowalliaUPC" w:cs="BrowalliaUPC"/>
                <w:sz w:val="24"/>
                <w:szCs w:val="24"/>
              </w:rPr>
              <w:t>54,050</w:t>
            </w:r>
          </w:p>
        </w:tc>
      </w:tr>
      <w:tr w:rsidR="00225640" w:rsidRPr="00F70BA1" w14:paraId="3FA4A1E5" w14:textId="77777777" w:rsidTr="0058789A">
        <w:trPr>
          <w:cantSplit/>
        </w:trPr>
        <w:tc>
          <w:tcPr>
            <w:tcW w:w="2551" w:type="dxa"/>
          </w:tcPr>
          <w:p w14:paraId="1B71CD82" w14:textId="77777777" w:rsidR="00225640" w:rsidRPr="00F70BA1" w:rsidRDefault="00225640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B4DDFA6" w14:textId="77777777" w:rsidR="00225640" w:rsidRPr="00F70BA1" w:rsidRDefault="00225640" w:rsidP="00225640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E5C0BA" w14:textId="5FAC97F1" w:rsidR="00225640" w:rsidRPr="00F70BA1" w:rsidRDefault="00225640" w:rsidP="00225640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41F8ADE" w14:textId="77777777" w:rsidR="00225640" w:rsidRPr="00F70BA1" w:rsidRDefault="00225640" w:rsidP="00225640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1F44B0" w14:textId="77777777" w:rsidR="00225640" w:rsidRPr="00F70BA1" w:rsidRDefault="00225640" w:rsidP="00225640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9AC5D8" w14:textId="77777777" w:rsidR="00225640" w:rsidRPr="00F70BA1" w:rsidRDefault="00225640" w:rsidP="00225640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225640" w:rsidRPr="00F70BA1" w14:paraId="6BE30FB7" w14:textId="77777777" w:rsidTr="0058789A">
        <w:trPr>
          <w:cantSplit/>
        </w:trPr>
        <w:tc>
          <w:tcPr>
            <w:tcW w:w="2551" w:type="dxa"/>
          </w:tcPr>
          <w:p w14:paraId="29E3B166" w14:textId="77777777" w:rsidR="00225640" w:rsidRPr="00F70BA1" w:rsidRDefault="00225640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</w:tcPr>
          <w:p w14:paraId="7C818069" w14:textId="77777777" w:rsidR="00225640" w:rsidRPr="00F70BA1" w:rsidRDefault="00225640" w:rsidP="00225640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195C6A" w14:textId="6B42CB63" w:rsidR="00225640" w:rsidRPr="00F70BA1" w:rsidRDefault="00225640" w:rsidP="00225640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AFB177D" w14:textId="77777777" w:rsidR="00225640" w:rsidRPr="00F70BA1" w:rsidRDefault="00225640" w:rsidP="00225640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C0ED19" w14:textId="77777777" w:rsidR="00225640" w:rsidRPr="00F70BA1" w:rsidRDefault="00225640" w:rsidP="00225640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54DE5A" w14:textId="77777777" w:rsidR="00225640" w:rsidRPr="00F70BA1" w:rsidRDefault="00225640" w:rsidP="00225640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225640" w:rsidRPr="00F70BA1" w14:paraId="3B7CF69B" w14:textId="77777777" w:rsidTr="007C0BAD">
        <w:trPr>
          <w:cantSplit/>
        </w:trPr>
        <w:tc>
          <w:tcPr>
            <w:tcW w:w="2551" w:type="dxa"/>
          </w:tcPr>
          <w:p w14:paraId="00DEC46A" w14:textId="40CE1EEB" w:rsidR="00225640" w:rsidRPr="00F70BA1" w:rsidRDefault="00225640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050E48C6" w14:textId="677B2DBA" w:rsidR="00225640" w:rsidRPr="00F70BA1" w:rsidRDefault="003B0B94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D21BD64" w14:textId="7B9622F7" w:rsidR="00225640" w:rsidRPr="00F70BA1" w:rsidRDefault="003B0B94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126BAFF3" w14:textId="49C85B3C" w:rsidR="00225640" w:rsidRPr="00F70BA1" w:rsidRDefault="003B0B94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849BDA4" w14:textId="2A412878" w:rsidR="00225640" w:rsidRPr="00F70BA1" w:rsidRDefault="003B1379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12,418</w:t>
            </w:r>
          </w:p>
        </w:tc>
        <w:tc>
          <w:tcPr>
            <w:tcW w:w="1134" w:type="dxa"/>
            <w:vAlign w:val="bottom"/>
          </w:tcPr>
          <w:p w14:paraId="4FFD178A" w14:textId="62F55BB3" w:rsidR="00225640" w:rsidRPr="00F70BA1" w:rsidRDefault="003B1379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12,418</w:t>
            </w:r>
          </w:p>
        </w:tc>
      </w:tr>
      <w:tr w:rsidR="001B2400" w:rsidRPr="00F70BA1" w14:paraId="079E5569" w14:textId="77777777" w:rsidTr="007C0BAD">
        <w:trPr>
          <w:cantSplit/>
        </w:trPr>
        <w:tc>
          <w:tcPr>
            <w:tcW w:w="2551" w:type="dxa"/>
          </w:tcPr>
          <w:p w14:paraId="2EE9D8C1" w14:textId="40BD447D" w:rsidR="001B2400" w:rsidRPr="00F70BA1" w:rsidRDefault="00874F72" w:rsidP="001B2400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5C2D1D82" w14:textId="4DD2FEE6" w:rsidR="001B2400" w:rsidRPr="00F70BA1" w:rsidRDefault="001B2400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9D1E34F" w14:textId="65C0DFE4" w:rsidR="001B2400" w:rsidRPr="00F70BA1" w:rsidRDefault="001B2400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2400">
              <w:rPr>
                <w:rFonts w:ascii="BrowalliaUPC" w:hAnsi="BrowalliaUPC" w:cs="BrowalliaUPC"/>
                <w:sz w:val="24"/>
                <w:szCs w:val="24"/>
              </w:rPr>
              <w:t>7,540</w:t>
            </w:r>
          </w:p>
        </w:tc>
        <w:tc>
          <w:tcPr>
            <w:tcW w:w="1276" w:type="dxa"/>
            <w:vAlign w:val="bottom"/>
          </w:tcPr>
          <w:p w14:paraId="140A3ACC" w14:textId="21D6466C" w:rsidR="001B2400" w:rsidRPr="00F70BA1" w:rsidRDefault="001B2400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2400">
              <w:rPr>
                <w:rFonts w:ascii="BrowalliaUPC" w:hAnsi="BrowalliaUPC" w:cs="BrowalliaUPC"/>
                <w:sz w:val="24"/>
                <w:szCs w:val="24"/>
              </w:rPr>
              <w:t>827</w:t>
            </w:r>
          </w:p>
        </w:tc>
        <w:tc>
          <w:tcPr>
            <w:tcW w:w="1134" w:type="dxa"/>
            <w:vAlign w:val="bottom"/>
          </w:tcPr>
          <w:p w14:paraId="677E6991" w14:textId="3D702D05" w:rsidR="001B2400" w:rsidRPr="00F70BA1" w:rsidRDefault="001B2400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2400">
              <w:rPr>
                <w:rFonts w:ascii="BrowalliaUPC" w:hAnsi="BrowalliaUPC" w:cs="BrowalliaUPC"/>
                <w:sz w:val="24"/>
                <w:szCs w:val="24"/>
              </w:rPr>
              <w:t>1,725</w:t>
            </w:r>
          </w:p>
        </w:tc>
        <w:tc>
          <w:tcPr>
            <w:tcW w:w="1134" w:type="dxa"/>
            <w:vAlign w:val="bottom"/>
          </w:tcPr>
          <w:p w14:paraId="77A4C81F" w14:textId="13ABD921" w:rsidR="001B2400" w:rsidRPr="00F70BA1" w:rsidRDefault="001B2400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2400">
              <w:rPr>
                <w:rFonts w:ascii="BrowalliaUPC" w:hAnsi="BrowalliaUPC" w:cs="BrowalliaUPC"/>
                <w:sz w:val="24"/>
                <w:szCs w:val="24"/>
              </w:rPr>
              <w:t>10,092</w:t>
            </w:r>
          </w:p>
        </w:tc>
      </w:tr>
      <w:tr w:rsidR="005E6113" w:rsidRPr="00F70BA1" w14:paraId="15C89EE5" w14:textId="77777777" w:rsidTr="007C0BAD">
        <w:trPr>
          <w:cantSplit/>
        </w:trPr>
        <w:tc>
          <w:tcPr>
            <w:tcW w:w="2551" w:type="dxa"/>
          </w:tcPr>
          <w:p w14:paraId="0E13395B" w14:textId="77777777" w:rsidR="005E6113" w:rsidRPr="00F70BA1" w:rsidRDefault="005E6113" w:rsidP="005E6113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โอนจัดประเภทเป็นที่ดิน</w:t>
            </w:r>
          </w:p>
          <w:p w14:paraId="4943DC02" w14:textId="128C0698" w:rsidR="005E6113" w:rsidRPr="00F70BA1" w:rsidRDefault="005E6113" w:rsidP="005E6113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อาคาร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134" w:type="dxa"/>
            <w:vAlign w:val="bottom"/>
          </w:tcPr>
          <w:p w14:paraId="25B3B0C1" w14:textId="77777777" w:rsidR="005E6113" w:rsidRPr="00F70BA1" w:rsidRDefault="005E6113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B5C2602" w14:textId="7990AEE8" w:rsidR="00DF09D5" w:rsidRPr="00F70BA1" w:rsidRDefault="00DF09D5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92B04D4" w14:textId="32A36491" w:rsidR="005E6113" w:rsidRPr="00F70BA1" w:rsidRDefault="003B1379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264F448" w14:textId="4155E4C5" w:rsidR="005E6113" w:rsidRPr="00F70BA1" w:rsidRDefault="003B1379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5FC61FF" w14:textId="75AD3613" w:rsidR="005E6113" w:rsidRPr="00F70BA1" w:rsidRDefault="003B1379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(2,436)</w:t>
            </w:r>
          </w:p>
        </w:tc>
        <w:tc>
          <w:tcPr>
            <w:tcW w:w="1134" w:type="dxa"/>
            <w:vAlign w:val="bottom"/>
          </w:tcPr>
          <w:p w14:paraId="5E484695" w14:textId="2A50DF6E" w:rsidR="005E6113" w:rsidRPr="00F70BA1" w:rsidRDefault="003B1379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(2,436)</w:t>
            </w:r>
          </w:p>
        </w:tc>
      </w:tr>
      <w:tr w:rsidR="0089692B" w:rsidRPr="00F70BA1" w14:paraId="215F0FA6" w14:textId="77777777" w:rsidTr="007C0BAD">
        <w:trPr>
          <w:cantSplit/>
        </w:trPr>
        <w:tc>
          <w:tcPr>
            <w:tcW w:w="2551" w:type="dxa"/>
          </w:tcPr>
          <w:p w14:paraId="237C4BB0" w14:textId="2F0E4469" w:rsidR="0089692B" w:rsidRPr="00F70BA1" w:rsidRDefault="0089692B" w:rsidP="0089692B">
            <w:pPr>
              <w:tabs>
                <w:tab w:val="clear" w:pos="227"/>
                <w:tab w:val="clear" w:pos="454"/>
                <w:tab w:val="left" w:pos="316"/>
                <w:tab w:val="left" w:pos="458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5BF0DFD8" w14:textId="6315E320" w:rsidR="0089692B" w:rsidRPr="00F70BA1" w:rsidRDefault="0089692B" w:rsidP="0089692B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9692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6C6154E" w14:textId="6540FF8F" w:rsidR="0089692B" w:rsidRPr="00F70BA1" w:rsidRDefault="0089692B" w:rsidP="0089692B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9692B">
              <w:rPr>
                <w:rFonts w:ascii="BrowalliaUPC" w:hAnsi="BrowalliaUPC" w:cs="BrowalliaUPC"/>
                <w:sz w:val="24"/>
                <w:szCs w:val="24"/>
              </w:rPr>
              <w:t>(2)</w:t>
            </w:r>
          </w:p>
        </w:tc>
        <w:tc>
          <w:tcPr>
            <w:tcW w:w="1276" w:type="dxa"/>
            <w:vAlign w:val="bottom"/>
          </w:tcPr>
          <w:p w14:paraId="482C0F27" w14:textId="4C6B226C" w:rsidR="0089692B" w:rsidRPr="00F70BA1" w:rsidRDefault="0089692B" w:rsidP="0089692B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9692B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D4E1F63" w14:textId="3B407508" w:rsidR="0089692B" w:rsidRPr="00F70BA1" w:rsidRDefault="0089692B" w:rsidP="0089692B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9692B">
              <w:rPr>
                <w:rFonts w:ascii="BrowalliaUPC" w:hAnsi="BrowalliaUPC" w:cs="BrowalliaUPC"/>
                <w:sz w:val="24"/>
                <w:szCs w:val="24"/>
              </w:rPr>
              <w:t>(11,707)</w:t>
            </w:r>
          </w:p>
        </w:tc>
        <w:tc>
          <w:tcPr>
            <w:tcW w:w="1134" w:type="dxa"/>
            <w:vAlign w:val="bottom"/>
          </w:tcPr>
          <w:p w14:paraId="1916F91A" w14:textId="698D66A3" w:rsidR="0089692B" w:rsidRPr="00F70BA1" w:rsidRDefault="0089692B" w:rsidP="0089692B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9692B">
              <w:rPr>
                <w:rFonts w:ascii="BrowalliaUPC" w:hAnsi="BrowalliaUPC" w:cs="BrowalliaUPC"/>
                <w:sz w:val="24"/>
                <w:szCs w:val="24"/>
              </w:rPr>
              <w:t>(11,709)</w:t>
            </w:r>
          </w:p>
        </w:tc>
      </w:tr>
      <w:tr w:rsidR="001B2400" w:rsidRPr="00F70BA1" w14:paraId="2BB1AF8B" w14:textId="77777777" w:rsidTr="007C0BAD">
        <w:trPr>
          <w:cantSplit/>
        </w:trPr>
        <w:tc>
          <w:tcPr>
            <w:tcW w:w="2551" w:type="dxa"/>
          </w:tcPr>
          <w:p w14:paraId="1AD6EFD6" w14:textId="39F64B32" w:rsidR="001B2400" w:rsidRPr="00F70BA1" w:rsidRDefault="001B2400" w:rsidP="001B2400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42BB961F" w14:textId="4AC86F21" w:rsidR="001B2400" w:rsidRPr="00F70BA1" w:rsidRDefault="001B2400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240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17AF1A3" w14:textId="18C3C96C" w:rsidR="001B2400" w:rsidRPr="00F70BA1" w:rsidRDefault="001B2400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2400">
              <w:rPr>
                <w:rFonts w:ascii="BrowalliaUPC" w:hAnsi="BrowalliaUPC" w:cs="BrowalliaUPC"/>
                <w:sz w:val="24"/>
                <w:szCs w:val="24"/>
              </w:rPr>
              <w:t>7,538</w:t>
            </w:r>
          </w:p>
        </w:tc>
        <w:tc>
          <w:tcPr>
            <w:tcW w:w="1276" w:type="dxa"/>
            <w:vAlign w:val="bottom"/>
          </w:tcPr>
          <w:p w14:paraId="5494D3E7" w14:textId="323623F4" w:rsidR="001B2400" w:rsidRPr="00F70BA1" w:rsidRDefault="001B2400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2400">
              <w:rPr>
                <w:rFonts w:ascii="BrowalliaUPC" w:hAnsi="BrowalliaUPC" w:cs="BrowalliaUPC"/>
                <w:sz w:val="24"/>
                <w:szCs w:val="24"/>
              </w:rPr>
              <w:t>827</w:t>
            </w:r>
          </w:p>
        </w:tc>
        <w:tc>
          <w:tcPr>
            <w:tcW w:w="1134" w:type="dxa"/>
            <w:vAlign w:val="bottom"/>
          </w:tcPr>
          <w:p w14:paraId="6C922F04" w14:textId="52E52054" w:rsidR="001B2400" w:rsidRPr="00F70BA1" w:rsidRDefault="001B2400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240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F228E16" w14:textId="5B21C656" w:rsidR="001B2400" w:rsidRPr="00F70BA1" w:rsidRDefault="001B2400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2400">
              <w:rPr>
                <w:rFonts w:ascii="BrowalliaUPC" w:hAnsi="BrowalliaUPC" w:cs="BrowalliaUPC"/>
                <w:sz w:val="24"/>
                <w:szCs w:val="24"/>
              </w:rPr>
              <w:t>8,365</w:t>
            </w:r>
          </w:p>
        </w:tc>
      </w:tr>
      <w:tr w:rsidR="00DD3FA7" w:rsidRPr="00F70BA1" w14:paraId="42092B08" w14:textId="77777777" w:rsidTr="007C0BAD">
        <w:trPr>
          <w:cantSplit/>
        </w:trPr>
        <w:tc>
          <w:tcPr>
            <w:tcW w:w="2551" w:type="dxa"/>
          </w:tcPr>
          <w:p w14:paraId="440D5A3F" w14:textId="58E35CD1" w:rsidR="00DD3FA7" w:rsidRPr="00F70BA1" w:rsidRDefault="0089692B" w:rsidP="00DD3F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653D107C" w14:textId="700FECEA" w:rsidR="00DD3FA7" w:rsidRPr="00F70BA1" w:rsidRDefault="00DD3FA7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F4BF6BB" w14:textId="2E00CEDC" w:rsidR="00DD3FA7" w:rsidRPr="00F70BA1" w:rsidRDefault="00DD3FA7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7,364</w:t>
            </w:r>
          </w:p>
        </w:tc>
        <w:tc>
          <w:tcPr>
            <w:tcW w:w="1276" w:type="dxa"/>
            <w:vAlign w:val="bottom"/>
          </w:tcPr>
          <w:p w14:paraId="30454797" w14:textId="700C9F84" w:rsidR="00DD3FA7" w:rsidRPr="00F70BA1" w:rsidRDefault="00DD3FA7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827</w:t>
            </w:r>
          </w:p>
        </w:tc>
        <w:tc>
          <w:tcPr>
            <w:tcW w:w="1134" w:type="dxa"/>
            <w:vAlign w:val="bottom"/>
          </w:tcPr>
          <w:p w14:paraId="6CD835A8" w14:textId="2F5083BD" w:rsidR="00DD3FA7" w:rsidRPr="00F70BA1" w:rsidRDefault="00DD3FA7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D8F6B03" w14:textId="3EDABC02" w:rsidR="00DD3FA7" w:rsidRPr="00F70BA1" w:rsidRDefault="00DD3FA7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8,191</w:t>
            </w:r>
          </w:p>
        </w:tc>
      </w:tr>
      <w:tr w:rsidR="00DD3FA7" w:rsidRPr="00F70BA1" w14:paraId="4B630F39" w14:textId="77777777" w:rsidTr="007C0BAD">
        <w:trPr>
          <w:cantSplit/>
        </w:trPr>
        <w:tc>
          <w:tcPr>
            <w:tcW w:w="2551" w:type="dxa"/>
          </w:tcPr>
          <w:p w14:paraId="74C49CAF" w14:textId="767BCDE5" w:rsidR="00DD3FA7" w:rsidRPr="00F70BA1" w:rsidRDefault="0089692B" w:rsidP="00DD3FA7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38DD044E" w14:textId="39C2C7A1" w:rsidR="00DD3FA7" w:rsidRPr="00F70BA1" w:rsidRDefault="00DD3FA7" w:rsidP="007C0BAD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5BBCA0E" w14:textId="00714508" w:rsidR="00DD3FA7" w:rsidRPr="00F70BA1" w:rsidRDefault="00DD3FA7" w:rsidP="007C0BAD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(1,458)</w:t>
            </w:r>
          </w:p>
        </w:tc>
        <w:tc>
          <w:tcPr>
            <w:tcW w:w="1276" w:type="dxa"/>
            <w:vAlign w:val="bottom"/>
          </w:tcPr>
          <w:p w14:paraId="004344E5" w14:textId="3C201AE3" w:rsidR="00DD3FA7" w:rsidRPr="00F70BA1" w:rsidRDefault="00DD3FA7" w:rsidP="007C0BAD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FB6B572" w14:textId="36B4412B" w:rsidR="00DD3FA7" w:rsidRPr="00F70BA1" w:rsidRDefault="00DD3FA7" w:rsidP="007C0BAD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F5BAF5C" w14:textId="3C34EC22" w:rsidR="00DD3FA7" w:rsidRPr="00F70BA1" w:rsidRDefault="00DD3FA7" w:rsidP="007C0BAD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(1,458)</w:t>
            </w:r>
          </w:p>
        </w:tc>
      </w:tr>
      <w:tr w:rsidR="001B2400" w:rsidRPr="00F70BA1" w14:paraId="395C594D" w14:textId="77777777" w:rsidTr="007C0BAD">
        <w:trPr>
          <w:cantSplit/>
        </w:trPr>
        <w:tc>
          <w:tcPr>
            <w:tcW w:w="2551" w:type="dxa"/>
          </w:tcPr>
          <w:p w14:paraId="23A44D1C" w14:textId="12F1E6D3" w:rsidR="001B2400" w:rsidRPr="00F70BA1" w:rsidRDefault="001B2400" w:rsidP="001B2400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59B5E97C" w14:textId="73855843" w:rsidR="001B2400" w:rsidRPr="00F70BA1" w:rsidRDefault="001B2400" w:rsidP="007C0BAD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240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12EF08E" w14:textId="2B6892FD" w:rsidR="001B2400" w:rsidRPr="00F70BA1" w:rsidRDefault="001B2400" w:rsidP="007C0BAD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2400">
              <w:rPr>
                <w:rFonts w:ascii="BrowalliaUPC" w:hAnsi="BrowalliaUPC" w:cs="BrowalliaUPC"/>
                <w:sz w:val="24"/>
                <w:szCs w:val="24"/>
              </w:rPr>
              <w:t>13,444</w:t>
            </w:r>
          </w:p>
        </w:tc>
        <w:tc>
          <w:tcPr>
            <w:tcW w:w="1276" w:type="dxa"/>
            <w:vAlign w:val="bottom"/>
          </w:tcPr>
          <w:p w14:paraId="30CF5912" w14:textId="38ED58E7" w:rsidR="001B2400" w:rsidRPr="00F70BA1" w:rsidRDefault="001B2400" w:rsidP="007C0BAD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2400">
              <w:rPr>
                <w:rFonts w:ascii="BrowalliaUPC" w:hAnsi="BrowalliaUPC" w:cs="BrowalliaUPC"/>
                <w:sz w:val="24"/>
                <w:szCs w:val="24"/>
              </w:rPr>
              <w:t>1,654</w:t>
            </w:r>
          </w:p>
        </w:tc>
        <w:tc>
          <w:tcPr>
            <w:tcW w:w="1134" w:type="dxa"/>
            <w:vAlign w:val="bottom"/>
          </w:tcPr>
          <w:p w14:paraId="1D98C728" w14:textId="192830E3" w:rsidR="001B2400" w:rsidRPr="00F70BA1" w:rsidRDefault="001B2400" w:rsidP="007C0BAD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240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91D052E" w14:textId="286AA20A" w:rsidR="001B2400" w:rsidRPr="00F70BA1" w:rsidRDefault="001B2400" w:rsidP="007C0BAD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2400">
              <w:rPr>
                <w:rFonts w:ascii="BrowalliaUPC" w:hAnsi="BrowalliaUPC" w:cs="BrowalliaUPC"/>
                <w:sz w:val="24"/>
                <w:szCs w:val="24"/>
              </w:rPr>
              <w:t>15,098</w:t>
            </w:r>
          </w:p>
        </w:tc>
      </w:tr>
      <w:tr w:rsidR="00225640" w:rsidRPr="00F70BA1" w14:paraId="54112D30" w14:textId="77777777" w:rsidTr="007C0BAD">
        <w:trPr>
          <w:cantSplit/>
        </w:trPr>
        <w:tc>
          <w:tcPr>
            <w:tcW w:w="2551" w:type="dxa"/>
          </w:tcPr>
          <w:p w14:paraId="26DAC387" w14:textId="77777777" w:rsidR="00225640" w:rsidRPr="00F70BA1" w:rsidRDefault="00225640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B6CDC2" w14:textId="77777777" w:rsidR="00225640" w:rsidRPr="00F70BA1" w:rsidRDefault="00225640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18BE2BE" w14:textId="30DBC239" w:rsidR="00225640" w:rsidRPr="00F70BA1" w:rsidRDefault="00225640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E865E8D" w14:textId="77777777" w:rsidR="00225640" w:rsidRPr="00F70BA1" w:rsidRDefault="00225640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3E624A8" w14:textId="77777777" w:rsidR="00225640" w:rsidRPr="00F70BA1" w:rsidRDefault="00225640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192E48" w14:textId="77777777" w:rsidR="00225640" w:rsidRPr="00F70BA1" w:rsidRDefault="00225640" w:rsidP="007C0BAD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225640" w:rsidRPr="00F70BA1" w14:paraId="6DA905A7" w14:textId="77777777" w:rsidTr="007C0BAD">
        <w:trPr>
          <w:cantSplit/>
        </w:trPr>
        <w:tc>
          <w:tcPr>
            <w:tcW w:w="2551" w:type="dxa"/>
          </w:tcPr>
          <w:p w14:paraId="31FF6AA6" w14:textId="77777777" w:rsidR="00225640" w:rsidRPr="00F70BA1" w:rsidRDefault="00225640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vAlign w:val="bottom"/>
          </w:tcPr>
          <w:p w14:paraId="597D93FE" w14:textId="77777777" w:rsidR="00225640" w:rsidRPr="00F70BA1" w:rsidRDefault="00225640" w:rsidP="007C0BA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EAB1E79" w14:textId="2F4086BC" w:rsidR="00225640" w:rsidRPr="00F70BA1" w:rsidRDefault="00225640" w:rsidP="007C0BA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BCDC53" w14:textId="77777777" w:rsidR="00225640" w:rsidRPr="00F70BA1" w:rsidRDefault="00225640" w:rsidP="007C0BA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5D4A38" w14:textId="77777777" w:rsidR="00225640" w:rsidRPr="00F70BA1" w:rsidRDefault="00225640" w:rsidP="007C0BA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F5401A" w14:textId="77777777" w:rsidR="00225640" w:rsidRPr="00F70BA1" w:rsidRDefault="00225640" w:rsidP="007C0BA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C0BAD" w:rsidRPr="00F70BA1" w14:paraId="24F1384A" w14:textId="77777777" w:rsidTr="007C0BAD">
        <w:trPr>
          <w:cantSplit/>
        </w:trPr>
        <w:tc>
          <w:tcPr>
            <w:tcW w:w="2551" w:type="dxa"/>
          </w:tcPr>
          <w:p w14:paraId="5D1F9364" w14:textId="13A34B83" w:rsidR="007C0BAD" w:rsidRPr="00F70BA1" w:rsidRDefault="007C0BAD" w:rsidP="007C0BAD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1F663F31" w14:textId="634BE139" w:rsidR="007C0BAD" w:rsidRPr="00F70BA1" w:rsidRDefault="007C0BAD" w:rsidP="007C0BAD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C0BAD">
              <w:rPr>
                <w:rFonts w:ascii="BrowalliaUPC" w:hAnsi="BrowalliaUPC" w:cs="BrowalliaUPC"/>
                <w:sz w:val="24"/>
                <w:szCs w:val="24"/>
              </w:rPr>
              <w:t>4,982</w:t>
            </w:r>
          </w:p>
        </w:tc>
        <w:tc>
          <w:tcPr>
            <w:tcW w:w="1134" w:type="dxa"/>
            <w:vAlign w:val="bottom"/>
          </w:tcPr>
          <w:p w14:paraId="309308CD" w14:textId="7C1ECA9E" w:rsidR="007C0BAD" w:rsidRPr="00F70BA1" w:rsidRDefault="007C0BAD" w:rsidP="007C0BAD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C0BAD">
              <w:rPr>
                <w:rFonts w:ascii="BrowalliaUPC" w:hAnsi="BrowalliaUPC" w:cs="BrowalliaUPC"/>
                <w:sz w:val="24"/>
                <w:szCs w:val="24"/>
              </w:rPr>
              <w:t>42,267</w:t>
            </w:r>
          </w:p>
        </w:tc>
        <w:tc>
          <w:tcPr>
            <w:tcW w:w="1276" w:type="dxa"/>
            <w:vAlign w:val="bottom"/>
          </w:tcPr>
          <w:p w14:paraId="13C57DB0" w14:textId="504503BE" w:rsidR="007C0BAD" w:rsidRPr="00F70BA1" w:rsidRDefault="007C0BAD" w:rsidP="007C0BAD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C0BAD">
              <w:rPr>
                <w:rFonts w:ascii="BrowalliaUPC" w:hAnsi="BrowalliaUPC" w:cs="BrowalliaUPC"/>
                <w:sz w:val="24"/>
                <w:szCs w:val="24"/>
              </w:rPr>
              <w:t>5,793</w:t>
            </w:r>
          </w:p>
        </w:tc>
        <w:tc>
          <w:tcPr>
            <w:tcW w:w="1134" w:type="dxa"/>
            <w:vAlign w:val="bottom"/>
          </w:tcPr>
          <w:p w14:paraId="1A737AEB" w14:textId="506D0459" w:rsidR="007C0BAD" w:rsidRPr="00F70BA1" w:rsidRDefault="007C0BAD" w:rsidP="007C0BAD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C0B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B3F42C4" w14:textId="72F2C3CA" w:rsidR="007C0BAD" w:rsidRPr="00F70BA1" w:rsidRDefault="007C0BAD" w:rsidP="007C0BAD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C0BAD">
              <w:rPr>
                <w:rFonts w:ascii="BrowalliaUPC" w:hAnsi="BrowalliaUPC" w:cs="BrowalliaUPC"/>
                <w:sz w:val="24"/>
                <w:szCs w:val="24"/>
              </w:rPr>
              <w:t>53,042</w:t>
            </w:r>
          </w:p>
        </w:tc>
      </w:tr>
      <w:tr w:rsidR="007C0BAD" w:rsidRPr="00F70BA1" w14:paraId="6233CABE" w14:textId="77777777" w:rsidTr="007C0BAD">
        <w:trPr>
          <w:cantSplit/>
        </w:trPr>
        <w:tc>
          <w:tcPr>
            <w:tcW w:w="2551" w:type="dxa"/>
          </w:tcPr>
          <w:p w14:paraId="084ABA34" w14:textId="3D7EF9FD" w:rsidR="007C0BAD" w:rsidRPr="00F70BA1" w:rsidRDefault="007C0BAD" w:rsidP="007C0BAD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05C58AFA" w14:textId="59C330C8" w:rsidR="007C0BAD" w:rsidRPr="00F70BA1" w:rsidRDefault="007C0BAD" w:rsidP="007C0BAD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C0BAD">
              <w:rPr>
                <w:rFonts w:ascii="BrowalliaUPC" w:hAnsi="BrowalliaUPC" w:cs="BrowalliaUPC"/>
                <w:sz w:val="24"/>
                <w:szCs w:val="24"/>
              </w:rPr>
              <w:t>4,982</w:t>
            </w:r>
          </w:p>
        </w:tc>
        <w:tc>
          <w:tcPr>
            <w:tcW w:w="1134" w:type="dxa"/>
            <w:vAlign w:val="bottom"/>
          </w:tcPr>
          <w:p w14:paraId="35D60AF9" w14:textId="3C901105" w:rsidR="007C0BAD" w:rsidRPr="00F70BA1" w:rsidRDefault="007C0BAD" w:rsidP="007C0BAD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C0BAD">
              <w:rPr>
                <w:rFonts w:ascii="BrowalliaUPC" w:hAnsi="BrowalliaUPC" w:cs="BrowalliaUPC"/>
                <w:sz w:val="24"/>
                <w:szCs w:val="24"/>
              </w:rPr>
              <w:t>29,004</w:t>
            </w:r>
          </w:p>
        </w:tc>
        <w:tc>
          <w:tcPr>
            <w:tcW w:w="1276" w:type="dxa"/>
            <w:vAlign w:val="bottom"/>
          </w:tcPr>
          <w:p w14:paraId="6F6FC121" w14:textId="0CFE06A1" w:rsidR="007C0BAD" w:rsidRPr="00F70BA1" w:rsidRDefault="007C0BAD" w:rsidP="007C0BAD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C0BAD">
              <w:rPr>
                <w:rFonts w:ascii="BrowalliaUPC" w:hAnsi="BrowalliaUPC" w:cs="BrowalliaUPC"/>
                <w:sz w:val="24"/>
                <w:szCs w:val="24"/>
              </w:rPr>
              <w:t>4,966</w:t>
            </w:r>
          </w:p>
        </w:tc>
        <w:tc>
          <w:tcPr>
            <w:tcW w:w="1134" w:type="dxa"/>
            <w:vAlign w:val="bottom"/>
          </w:tcPr>
          <w:p w14:paraId="2D51048D" w14:textId="266EF649" w:rsidR="007C0BAD" w:rsidRPr="00F70BA1" w:rsidRDefault="007C0BAD" w:rsidP="007C0BAD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C0B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8286EEA" w14:textId="18EED758" w:rsidR="007C0BAD" w:rsidRPr="00F70BA1" w:rsidRDefault="007C0BAD" w:rsidP="007C0BAD">
            <w:pPr>
              <w:pBdr>
                <w:bottom w:val="single" w:sz="12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C0BAD">
              <w:rPr>
                <w:rFonts w:ascii="BrowalliaUPC" w:hAnsi="BrowalliaUPC" w:cs="BrowalliaUPC"/>
                <w:sz w:val="24"/>
                <w:szCs w:val="24"/>
              </w:rPr>
              <w:t>38,952</w:t>
            </w:r>
          </w:p>
        </w:tc>
      </w:tr>
      <w:tr w:rsidR="00225640" w:rsidRPr="00F70BA1" w14:paraId="58064005" w14:textId="77777777" w:rsidTr="0058789A">
        <w:trPr>
          <w:cantSplit/>
          <w:trHeight w:val="285"/>
        </w:trPr>
        <w:tc>
          <w:tcPr>
            <w:tcW w:w="2551" w:type="dxa"/>
          </w:tcPr>
          <w:p w14:paraId="77F5BCA7" w14:textId="77777777" w:rsidR="00225640" w:rsidRPr="00F70BA1" w:rsidRDefault="00225640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F947F2B" w14:textId="77777777" w:rsidR="00225640" w:rsidRPr="00F70BA1" w:rsidRDefault="00225640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29534682" w14:textId="5F11F944" w:rsidR="00225640" w:rsidRPr="00F70BA1" w:rsidRDefault="00225640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7AC4BC2B" w14:textId="77777777" w:rsidR="00225640" w:rsidRPr="00F70BA1" w:rsidRDefault="00225640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6873C0BE" w14:textId="77777777" w:rsidR="00225640" w:rsidRPr="00F70BA1" w:rsidRDefault="00225640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3BB6346E" w14:textId="77777777" w:rsidR="00225640" w:rsidRPr="00F70BA1" w:rsidRDefault="00225640" w:rsidP="0022564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C3287" w:rsidRPr="00F70BA1" w14:paraId="5725A4DC" w14:textId="77777777" w:rsidTr="0058789A">
        <w:trPr>
          <w:cantSplit/>
          <w:trHeight w:val="285"/>
        </w:trPr>
        <w:tc>
          <w:tcPr>
            <w:tcW w:w="2551" w:type="dxa"/>
          </w:tcPr>
          <w:p w14:paraId="6B1DB285" w14:textId="77777777" w:rsidR="003C3287" w:rsidRPr="00F70BA1" w:rsidRDefault="003C3287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D568C61" w14:textId="77777777" w:rsidR="003C3287" w:rsidRPr="00F70BA1" w:rsidRDefault="003C3287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2C544D04" w14:textId="77777777" w:rsidR="003C3287" w:rsidRPr="00F70BA1" w:rsidRDefault="003C3287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391B5BF5" w14:textId="77777777" w:rsidR="003C3287" w:rsidRPr="00F70BA1" w:rsidRDefault="003C3287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69A3A71C" w14:textId="77777777" w:rsidR="003C3287" w:rsidRPr="00F70BA1" w:rsidRDefault="003C3287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464EC699" w14:textId="77777777" w:rsidR="003C3287" w:rsidRPr="00F70BA1" w:rsidRDefault="003C3287" w:rsidP="0022564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C3287" w:rsidRPr="00F70BA1" w14:paraId="1699B82B" w14:textId="77777777" w:rsidTr="0058789A">
        <w:trPr>
          <w:cantSplit/>
          <w:trHeight w:val="285"/>
        </w:trPr>
        <w:tc>
          <w:tcPr>
            <w:tcW w:w="2551" w:type="dxa"/>
          </w:tcPr>
          <w:p w14:paraId="7F63421B" w14:textId="77777777" w:rsidR="003C3287" w:rsidRPr="00F70BA1" w:rsidRDefault="003C3287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DEBF741" w14:textId="77777777" w:rsidR="003C3287" w:rsidRPr="00F70BA1" w:rsidRDefault="003C3287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00792C65" w14:textId="77777777" w:rsidR="003C3287" w:rsidRPr="00F70BA1" w:rsidRDefault="003C3287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43A8BF83" w14:textId="77777777" w:rsidR="003C3287" w:rsidRPr="00F70BA1" w:rsidRDefault="003C3287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3BC7CD7F" w14:textId="77777777" w:rsidR="003C3287" w:rsidRPr="00F70BA1" w:rsidRDefault="003C3287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7B235C52" w14:textId="77777777" w:rsidR="003C3287" w:rsidRPr="00F70BA1" w:rsidRDefault="003C3287" w:rsidP="0022564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C3287" w:rsidRPr="00F70BA1" w14:paraId="2405BC60" w14:textId="77777777" w:rsidTr="0058789A">
        <w:trPr>
          <w:cantSplit/>
          <w:trHeight w:val="285"/>
        </w:trPr>
        <w:tc>
          <w:tcPr>
            <w:tcW w:w="2551" w:type="dxa"/>
          </w:tcPr>
          <w:p w14:paraId="587C1B42" w14:textId="77777777" w:rsidR="003C3287" w:rsidRPr="00F70BA1" w:rsidRDefault="003C3287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C2E9C07" w14:textId="77777777" w:rsidR="003C3287" w:rsidRPr="00F70BA1" w:rsidRDefault="003C3287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13248559" w14:textId="77777777" w:rsidR="003C3287" w:rsidRPr="00F70BA1" w:rsidRDefault="003C3287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7B1C61C6" w14:textId="77777777" w:rsidR="003C3287" w:rsidRPr="00F70BA1" w:rsidRDefault="003C3287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0ADFDCD9" w14:textId="77777777" w:rsidR="003C3287" w:rsidRPr="00F70BA1" w:rsidRDefault="003C3287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4928244F" w14:textId="77777777" w:rsidR="003C3287" w:rsidRPr="00F70BA1" w:rsidRDefault="003C3287" w:rsidP="0022564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225640" w:rsidRPr="00F70BA1" w14:paraId="32868B28" w14:textId="77777777" w:rsidTr="0058789A">
        <w:trPr>
          <w:cantSplit/>
          <w:trHeight w:val="285"/>
        </w:trPr>
        <w:tc>
          <w:tcPr>
            <w:tcW w:w="2551" w:type="dxa"/>
          </w:tcPr>
          <w:p w14:paraId="3152BB10" w14:textId="745E9891" w:rsidR="00225640" w:rsidRPr="00F70BA1" w:rsidRDefault="00225640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 256</w:t>
            </w:r>
            <w:r w:rsidR="00E547A9" w:rsidRPr="00F70BA1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59D2755" w14:textId="77777777" w:rsidR="00225640" w:rsidRPr="00F70BA1" w:rsidRDefault="00225640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4DDF1447" w14:textId="7ACBC04C" w:rsidR="00225640" w:rsidRPr="00F70BA1" w:rsidRDefault="00225640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0219BBDE" w14:textId="77777777" w:rsidR="00225640" w:rsidRPr="00F70BA1" w:rsidRDefault="00225640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3048DF7C" w14:textId="77777777" w:rsidR="00225640" w:rsidRPr="00F70BA1" w:rsidRDefault="00225640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76B2557D" w14:textId="77777777" w:rsidR="00225640" w:rsidRPr="00F70BA1" w:rsidRDefault="00225640" w:rsidP="0022564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547A9" w:rsidRPr="00F70BA1" w14:paraId="2C41F2F3" w14:textId="77777777" w:rsidTr="0058789A">
        <w:trPr>
          <w:cantSplit/>
          <w:trHeight w:val="285"/>
        </w:trPr>
        <w:tc>
          <w:tcPr>
            <w:tcW w:w="2551" w:type="dxa"/>
          </w:tcPr>
          <w:p w14:paraId="122F46B9" w14:textId="3847B1B2" w:rsidR="00E547A9" w:rsidRPr="00F70BA1" w:rsidRDefault="00E547A9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3AB8D789" w14:textId="77777777" w:rsidR="00E547A9" w:rsidRPr="00F70BA1" w:rsidRDefault="00E547A9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603182AD" w14:textId="77777777" w:rsidR="00E547A9" w:rsidRPr="00F70BA1" w:rsidRDefault="00E547A9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666F13DE" w14:textId="77777777" w:rsidR="00E547A9" w:rsidRPr="00F70BA1" w:rsidRDefault="00E547A9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4E5A1080" w14:textId="77777777" w:rsidR="00E547A9" w:rsidRPr="00F70BA1" w:rsidRDefault="00E547A9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7037EB12" w14:textId="1B6DC24C" w:rsidR="00E547A9" w:rsidRPr="00F70BA1" w:rsidRDefault="008E07F3" w:rsidP="00E547A9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10,092</w:t>
            </w:r>
          </w:p>
        </w:tc>
      </w:tr>
      <w:tr w:rsidR="00E547A9" w:rsidRPr="00F70BA1" w14:paraId="23B52B10" w14:textId="77777777" w:rsidTr="0058789A">
        <w:trPr>
          <w:cantSplit/>
          <w:trHeight w:val="285"/>
        </w:trPr>
        <w:tc>
          <w:tcPr>
            <w:tcW w:w="2551" w:type="dxa"/>
          </w:tcPr>
          <w:p w14:paraId="33BC48B6" w14:textId="77777777" w:rsidR="00E547A9" w:rsidRPr="00F70BA1" w:rsidRDefault="00E547A9" w:rsidP="001E554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93E36F2" w14:textId="77777777" w:rsidR="00E547A9" w:rsidRPr="00F70BA1" w:rsidRDefault="00E547A9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42CED108" w14:textId="77777777" w:rsidR="00E547A9" w:rsidRPr="00F70BA1" w:rsidRDefault="00E547A9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1336080F" w14:textId="77777777" w:rsidR="00E547A9" w:rsidRPr="00F70BA1" w:rsidRDefault="00E547A9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1ADFED5C" w14:textId="77777777" w:rsidR="00E547A9" w:rsidRPr="00F70BA1" w:rsidRDefault="00E547A9" w:rsidP="00225640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1BA1A7F5" w14:textId="77777777" w:rsidR="00E547A9" w:rsidRPr="00F70BA1" w:rsidRDefault="00E547A9" w:rsidP="0022564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547A9" w:rsidRPr="00F70BA1" w14:paraId="0DB8B5F6" w14:textId="77777777" w:rsidTr="0058789A">
        <w:trPr>
          <w:cantSplit/>
          <w:trHeight w:val="285"/>
        </w:trPr>
        <w:tc>
          <w:tcPr>
            <w:tcW w:w="2551" w:type="dxa"/>
          </w:tcPr>
          <w:p w14:paraId="70A02EF5" w14:textId="48DC075D" w:rsidR="00E547A9" w:rsidRPr="00F70BA1" w:rsidRDefault="00E547A9" w:rsidP="00E547A9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 2564</w:t>
            </w:r>
          </w:p>
        </w:tc>
        <w:tc>
          <w:tcPr>
            <w:tcW w:w="1134" w:type="dxa"/>
          </w:tcPr>
          <w:p w14:paraId="4C365BF9" w14:textId="77777777" w:rsidR="00E547A9" w:rsidRPr="00F70BA1" w:rsidRDefault="00E547A9" w:rsidP="00E547A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5C7339BF" w14:textId="77777777" w:rsidR="00E547A9" w:rsidRPr="00F70BA1" w:rsidRDefault="00E547A9" w:rsidP="00E547A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4B7B2981" w14:textId="77777777" w:rsidR="00E547A9" w:rsidRPr="00F70BA1" w:rsidRDefault="00E547A9" w:rsidP="00E547A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4EF420E4" w14:textId="77777777" w:rsidR="00E547A9" w:rsidRPr="00F70BA1" w:rsidRDefault="00E547A9" w:rsidP="00E547A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069E9B4E" w14:textId="77777777" w:rsidR="00E547A9" w:rsidRPr="00F70BA1" w:rsidRDefault="00E547A9" w:rsidP="00E547A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547A9" w:rsidRPr="00F70BA1" w14:paraId="09CEA989" w14:textId="77777777" w:rsidTr="0058789A">
        <w:trPr>
          <w:cantSplit/>
          <w:trHeight w:val="285"/>
        </w:trPr>
        <w:tc>
          <w:tcPr>
            <w:tcW w:w="2551" w:type="dxa"/>
          </w:tcPr>
          <w:p w14:paraId="32429574" w14:textId="77777777" w:rsidR="00E547A9" w:rsidRPr="00F70BA1" w:rsidRDefault="00E547A9" w:rsidP="00E547A9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6D6DD026" w14:textId="77777777" w:rsidR="00E547A9" w:rsidRPr="00F70BA1" w:rsidRDefault="00E547A9" w:rsidP="00E547A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3F6C4B4C" w14:textId="223BDBD9" w:rsidR="00E547A9" w:rsidRPr="00F70BA1" w:rsidRDefault="00E547A9" w:rsidP="00E547A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276" w:type="dxa"/>
          </w:tcPr>
          <w:p w14:paraId="38917961" w14:textId="77777777" w:rsidR="00E547A9" w:rsidRPr="00F70BA1" w:rsidRDefault="00E547A9" w:rsidP="00E547A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3FEA3EC0" w14:textId="77777777" w:rsidR="00E547A9" w:rsidRPr="00F70BA1" w:rsidRDefault="00E547A9" w:rsidP="00E547A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134" w:type="dxa"/>
          </w:tcPr>
          <w:p w14:paraId="187634A7" w14:textId="4BEDAB1F" w:rsidR="00E547A9" w:rsidRPr="00F70BA1" w:rsidRDefault="00501033" w:rsidP="00E547A9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8,191</w:t>
            </w:r>
          </w:p>
        </w:tc>
      </w:tr>
    </w:tbl>
    <w:p w14:paraId="5F738524" w14:textId="77574024" w:rsidR="00D65949" w:rsidRPr="00F70BA1" w:rsidRDefault="00D65949" w:rsidP="00F74D7E">
      <w:pPr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5DD63956" w14:textId="69F36B3A" w:rsidR="004D3A57" w:rsidRPr="00F70BA1" w:rsidRDefault="00F74D7E" w:rsidP="00483E31">
      <w:pPr>
        <w:pStyle w:val="CordiaNew"/>
        <w:numPr>
          <w:ilvl w:val="1"/>
          <w:numId w:val="37"/>
        </w:numPr>
        <w:tabs>
          <w:tab w:val="clear" w:pos="4153"/>
          <w:tab w:val="left" w:pos="426"/>
        </w:tabs>
        <w:ind w:left="993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F70BA1">
        <w:rPr>
          <w:rFonts w:ascii="BrowalliaUPC" w:hAnsi="BrowalliaUPC" w:cs="BrowalliaUPC"/>
          <w:color w:val="auto"/>
          <w:sz w:val="28"/>
          <w:szCs w:val="28"/>
          <w:cs/>
        </w:rPr>
        <w:t>หนี้สินตามสัญญาเช่า</w:t>
      </w:r>
    </w:p>
    <w:p w14:paraId="50B8F826" w14:textId="77777777" w:rsidR="004D3A57" w:rsidRPr="00F70BA1" w:rsidRDefault="004D3A57" w:rsidP="004D3A57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574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3"/>
        <w:gridCol w:w="1133"/>
        <w:gridCol w:w="189"/>
        <w:gridCol w:w="1137"/>
        <w:gridCol w:w="243"/>
        <w:gridCol w:w="1154"/>
        <w:gridCol w:w="214"/>
        <w:gridCol w:w="1161"/>
      </w:tblGrid>
      <w:tr w:rsidR="006C1D50" w:rsidRPr="00F70BA1" w14:paraId="6A55ED97" w14:textId="77777777" w:rsidTr="006E5B3E">
        <w:trPr>
          <w:cantSplit/>
        </w:trPr>
        <w:tc>
          <w:tcPr>
            <w:tcW w:w="3345" w:type="dxa"/>
          </w:tcPr>
          <w:p w14:paraId="7CD98969" w14:textId="77777777" w:rsidR="00F74D7E" w:rsidRPr="00F70BA1" w:rsidRDefault="00F74D7E" w:rsidP="000C5593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60" w:type="dxa"/>
            <w:gridSpan w:val="3"/>
          </w:tcPr>
          <w:p w14:paraId="40796C38" w14:textId="77777777" w:rsidR="00F74D7E" w:rsidRPr="00F70BA1" w:rsidRDefault="00F74D7E" w:rsidP="000C559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0D39807B" w14:textId="77777777" w:rsidR="00F74D7E" w:rsidRPr="00F70BA1" w:rsidRDefault="00F74D7E" w:rsidP="000C5593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9" w:type="dxa"/>
            <w:gridSpan w:val="3"/>
          </w:tcPr>
          <w:p w14:paraId="7202A3E1" w14:textId="77777777" w:rsidR="00F74D7E" w:rsidRPr="00F70BA1" w:rsidRDefault="00F74D7E" w:rsidP="000C5593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6C1D50" w:rsidRPr="00F70BA1" w14:paraId="72A4291D" w14:textId="77777777" w:rsidTr="006E5B3E">
        <w:trPr>
          <w:cantSplit/>
        </w:trPr>
        <w:tc>
          <w:tcPr>
            <w:tcW w:w="3345" w:type="dxa"/>
          </w:tcPr>
          <w:p w14:paraId="7D88A79F" w14:textId="77777777" w:rsidR="00F74D7E" w:rsidRPr="00F70BA1" w:rsidRDefault="00F74D7E" w:rsidP="007A5974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9382EF" w14:textId="77777777" w:rsidR="00F74D7E" w:rsidRPr="00F70BA1" w:rsidRDefault="00F74D7E" w:rsidP="000C559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7C12F48B" w14:textId="77777777" w:rsidR="00F74D7E" w:rsidRPr="00F70BA1" w:rsidRDefault="00F74D7E" w:rsidP="000C5593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7E3C8416" w14:textId="77777777" w:rsidR="00F74D7E" w:rsidRPr="00F70BA1" w:rsidRDefault="00F74D7E" w:rsidP="000C559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C1D50" w:rsidRPr="00F70BA1" w14:paraId="770FED62" w14:textId="77777777" w:rsidTr="006E5B3E">
        <w:trPr>
          <w:cantSplit/>
        </w:trPr>
        <w:tc>
          <w:tcPr>
            <w:tcW w:w="3345" w:type="dxa"/>
          </w:tcPr>
          <w:p w14:paraId="1ECA37BF" w14:textId="77777777" w:rsidR="00F74D7E" w:rsidRPr="00F70BA1" w:rsidRDefault="00F74D7E" w:rsidP="000C5593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957C1" w14:textId="327313BE" w:rsidR="00F74D7E" w:rsidRPr="00F70BA1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70245E" w:rsidRPr="00F70BA1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189" w:type="dxa"/>
            <w:tcBorders>
              <w:top w:val="single" w:sz="4" w:space="0" w:color="auto"/>
            </w:tcBorders>
            <w:shd w:val="clear" w:color="auto" w:fill="auto"/>
          </w:tcPr>
          <w:p w14:paraId="1D3857E3" w14:textId="77777777" w:rsidR="00F74D7E" w:rsidRPr="00F70BA1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071F7" w14:textId="5DE79739" w:rsidR="00F74D7E" w:rsidRPr="00F70BA1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70245E" w:rsidRPr="00F70BA1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6170C3AE" w14:textId="77777777" w:rsidR="00F74D7E" w:rsidRPr="00F70BA1" w:rsidRDefault="00F74D7E" w:rsidP="000C559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E0FD7D5" w14:textId="00CFC457" w:rsidR="00F74D7E" w:rsidRPr="00F70BA1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70245E" w:rsidRPr="00F70BA1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14" w:type="dxa"/>
          </w:tcPr>
          <w:p w14:paraId="00D7D642" w14:textId="77777777" w:rsidR="00F74D7E" w:rsidRPr="00F70BA1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3434737" w14:textId="08ED7D10" w:rsidR="00F74D7E" w:rsidRPr="00F70BA1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70245E" w:rsidRPr="00F70BA1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</w:tr>
      <w:tr w:rsidR="006C1D50" w:rsidRPr="00F70BA1" w14:paraId="11144E0A" w14:textId="77777777" w:rsidTr="006E5B3E">
        <w:trPr>
          <w:cantSplit/>
        </w:trPr>
        <w:tc>
          <w:tcPr>
            <w:tcW w:w="3345" w:type="dxa"/>
          </w:tcPr>
          <w:p w14:paraId="3912BD44" w14:textId="4506D116" w:rsidR="00F74D7E" w:rsidRPr="00F70BA1" w:rsidRDefault="00F74D7E" w:rsidP="00DF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4" w:hanging="14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="004806D0" w:rsidRPr="00F70BA1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EF3AC80" w14:textId="77777777" w:rsidR="00F74D7E" w:rsidRPr="00F70BA1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52D7954" w14:textId="77777777" w:rsidR="00F74D7E" w:rsidRPr="00F70BA1" w:rsidRDefault="00F74D7E" w:rsidP="000C559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3C94424A" w14:textId="77777777" w:rsidR="00F74D7E" w:rsidRPr="00F70BA1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1EBFE242" w14:textId="77777777" w:rsidR="00F74D7E" w:rsidRPr="00F70BA1" w:rsidRDefault="00F74D7E" w:rsidP="000C559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4257BB7E" w14:textId="77777777" w:rsidR="00F74D7E" w:rsidRPr="00F70BA1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14" w:type="dxa"/>
          </w:tcPr>
          <w:p w14:paraId="3AC0AF7C" w14:textId="77777777" w:rsidR="00F74D7E" w:rsidRPr="00F70BA1" w:rsidRDefault="00F74D7E" w:rsidP="000C559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61" w:type="dxa"/>
          </w:tcPr>
          <w:p w14:paraId="0D18F24E" w14:textId="77777777" w:rsidR="00F74D7E" w:rsidRPr="00F70BA1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C51AD" w:rsidRPr="00F70BA1" w14:paraId="1352F76D" w14:textId="77777777" w:rsidTr="006E5B3E">
        <w:trPr>
          <w:cantSplit/>
        </w:trPr>
        <w:tc>
          <w:tcPr>
            <w:tcW w:w="3345" w:type="dxa"/>
          </w:tcPr>
          <w:p w14:paraId="530295D8" w14:textId="77777777" w:rsidR="005C51AD" w:rsidRPr="00F70BA1" w:rsidRDefault="005C51AD" w:rsidP="005C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ไม่เกิน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253B72DC" w14:textId="64162C43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9,379</w:t>
            </w:r>
          </w:p>
        </w:tc>
        <w:tc>
          <w:tcPr>
            <w:tcW w:w="189" w:type="dxa"/>
            <w:shd w:val="clear" w:color="auto" w:fill="auto"/>
          </w:tcPr>
          <w:p w14:paraId="74B23145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3190B9D" w14:textId="6F7A74E2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12,040</w:t>
            </w:r>
          </w:p>
        </w:tc>
        <w:tc>
          <w:tcPr>
            <w:tcW w:w="243" w:type="dxa"/>
          </w:tcPr>
          <w:p w14:paraId="22DF8770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745BA1D6" w14:textId="4EB0C776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9,379</w:t>
            </w:r>
          </w:p>
        </w:tc>
        <w:tc>
          <w:tcPr>
            <w:tcW w:w="214" w:type="dxa"/>
          </w:tcPr>
          <w:p w14:paraId="7A5C79E3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8BCF013" w14:textId="0D702ECC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10,352</w:t>
            </w:r>
          </w:p>
        </w:tc>
      </w:tr>
      <w:tr w:rsidR="005C51AD" w:rsidRPr="00F70BA1" w14:paraId="6F08F183" w14:textId="77777777" w:rsidTr="006E5B3E">
        <w:trPr>
          <w:cantSplit/>
        </w:trPr>
        <w:tc>
          <w:tcPr>
            <w:tcW w:w="3345" w:type="dxa"/>
          </w:tcPr>
          <w:p w14:paraId="2A694DBD" w14:textId="1ABCECFF" w:rsidR="005C51AD" w:rsidRPr="00F70BA1" w:rsidRDefault="005C51AD" w:rsidP="005C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24D81072" w14:textId="41ACE4E6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37,847</w:t>
            </w:r>
          </w:p>
        </w:tc>
        <w:tc>
          <w:tcPr>
            <w:tcW w:w="189" w:type="dxa"/>
            <w:shd w:val="clear" w:color="auto" w:fill="auto"/>
          </w:tcPr>
          <w:p w14:paraId="0FFBB584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66F4319" w14:textId="47E2F292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48,795</w:t>
            </w:r>
          </w:p>
        </w:tc>
        <w:tc>
          <w:tcPr>
            <w:tcW w:w="243" w:type="dxa"/>
          </w:tcPr>
          <w:p w14:paraId="356DEE20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55550582" w14:textId="39173401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37,847</w:t>
            </w:r>
          </w:p>
        </w:tc>
        <w:tc>
          <w:tcPr>
            <w:tcW w:w="214" w:type="dxa"/>
          </w:tcPr>
          <w:p w14:paraId="39C13BCC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51FC658" w14:textId="23C00122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42,768</w:t>
            </w:r>
          </w:p>
        </w:tc>
      </w:tr>
      <w:tr w:rsidR="005C51AD" w:rsidRPr="00F70BA1" w14:paraId="499BBB9D" w14:textId="77777777" w:rsidTr="006E5B3E">
        <w:trPr>
          <w:cantSplit/>
        </w:trPr>
        <w:tc>
          <w:tcPr>
            <w:tcW w:w="3345" w:type="dxa"/>
          </w:tcPr>
          <w:p w14:paraId="70EAC100" w14:textId="0A5E14AA" w:rsidR="005C51AD" w:rsidRPr="00F70BA1" w:rsidRDefault="005C51AD" w:rsidP="005C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เกินกว่า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FB03E0" w14:textId="20D62E3D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50D09159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64EF9A" w14:textId="6880973D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14,589</w:t>
            </w:r>
          </w:p>
        </w:tc>
        <w:tc>
          <w:tcPr>
            <w:tcW w:w="243" w:type="dxa"/>
          </w:tcPr>
          <w:p w14:paraId="7748D2D7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FCD7186" w14:textId="4A32E33A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14" w:type="dxa"/>
          </w:tcPr>
          <w:p w14:paraId="4788FF6A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DBB6843" w14:textId="17F83199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11,558</w:t>
            </w:r>
          </w:p>
        </w:tc>
      </w:tr>
      <w:tr w:rsidR="005C51AD" w:rsidRPr="00F70BA1" w14:paraId="471226DE" w14:textId="77777777" w:rsidTr="006E5B3E">
        <w:trPr>
          <w:cantSplit/>
        </w:trPr>
        <w:tc>
          <w:tcPr>
            <w:tcW w:w="3345" w:type="dxa"/>
          </w:tcPr>
          <w:p w14:paraId="767957D0" w14:textId="77777777" w:rsidR="005C51AD" w:rsidRPr="00F70BA1" w:rsidRDefault="005C51AD" w:rsidP="005C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82AC857" w14:textId="53B8961A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47,226</w:t>
            </w:r>
          </w:p>
        </w:tc>
        <w:tc>
          <w:tcPr>
            <w:tcW w:w="189" w:type="dxa"/>
            <w:shd w:val="clear" w:color="auto" w:fill="auto"/>
          </w:tcPr>
          <w:p w14:paraId="0C547C2A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2C0078" w14:textId="2836F4F3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75,424</w:t>
            </w:r>
          </w:p>
        </w:tc>
        <w:tc>
          <w:tcPr>
            <w:tcW w:w="243" w:type="dxa"/>
          </w:tcPr>
          <w:p w14:paraId="531AD1AF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6EB1B76" w14:textId="42013A1B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47,226</w:t>
            </w:r>
          </w:p>
        </w:tc>
        <w:tc>
          <w:tcPr>
            <w:tcW w:w="214" w:type="dxa"/>
          </w:tcPr>
          <w:p w14:paraId="4489657E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60774A1" w14:textId="27936F8F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64,678</w:t>
            </w:r>
          </w:p>
        </w:tc>
      </w:tr>
      <w:tr w:rsidR="005C51AD" w:rsidRPr="00F70BA1" w14:paraId="5C7611E3" w14:textId="77777777" w:rsidTr="006E5B3E">
        <w:trPr>
          <w:cantSplit/>
          <w:trHeight w:val="306"/>
        </w:trPr>
        <w:tc>
          <w:tcPr>
            <w:tcW w:w="3345" w:type="dxa"/>
          </w:tcPr>
          <w:p w14:paraId="1E69FF72" w14:textId="73568F75" w:rsidR="005C51AD" w:rsidRPr="00F70BA1" w:rsidRDefault="005C51AD" w:rsidP="005C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79885C" w14:textId="6B634945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(6,120)</w:t>
            </w:r>
          </w:p>
        </w:tc>
        <w:tc>
          <w:tcPr>
            <w:tcW w:w="189" w:type="dxa"/>
            <w:shd w:val="clear" w:color="auto" w:fill="auto"/>
          </w:tcPr>
          <w:p w14:paraId="48712A5B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72C558" w14:textId="5F5FD66F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(11,551)</w:t>
            </w:r>
          </w:p>
        </w:tc>
        <w:tc>
          <w:tcPr>
            <w:tcW w:w="243" w:type="dxa"/>
          </w:tcPr>
          <w:p w14:paraId="2609841B" w14:textId="77777777" w:rsidR="005C51AD" w:rsidRPr="00F70BA1" w:rsidRDefault="005C51AD" w:rsidP="006E5B3E">
            <w:pPr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61DD00E" w14:textId="577CBD1F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(6,120)</w:t>
            </w:r>
          </w:p>
        </w:tc>
        <w:tc>
          <w:tcPr>
            <w:tcW w:w="214" w:type="dxa"/>
          </w:tcPr>
          <w:p w14:paraId="50C39788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A990C34" w14:textId="5E2B8488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(10,208)</w:t>
            </w:r>
          </w:p>
        </w:tc>
      </w:tr>
      <w:tr w:rsidR="005C51AD" w:rsidRPr="00F70BA1" w14:paraId="6D839D49" w14:textId="77777777" w:rsidTr="006E5B3E">
        <w:trPr>
          <w:cantSplit/>
          <w:trHeight w:val="278"/>
        </w:trPr>
        <w:tc>
          <w:tcPr>
            <w:tcW w:w="3345" w:type="dxa"/>
          </w:tcPr>
          <w:p w14:paraId="389919FE" w14:textId="77777777" w:rsidR="005C51AD" w:rsidRPr="00F70BA1" w:rsidRDefault="005C51AD" w:rsidP="005C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486E7A8" w14:textId="5AFED67F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41,106</w:t>
            </w:r>
          </w:p>
        </w:tc>
        <w:tc>
          <w:tcPr>
            <w:tcW w:w="189" w:type="dxa"/>
            <w:shd w:val="clear" w:color="auto" w:fill="auto"/>
          </w:tcPr>
          <w:p w14:paraId="267215B0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B6CBDF" w14:textId="7AB2371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63,873</w:t>
            </w:r>
          </w:p>
        </w:tc>
        <w:tc>
          <w:tcPr>
            <w:tcW w:w="243" w:type="dxa"/>
          </w:tcPr>
          <w:p w14:paraId="5CB7CFB3" w14:textId="77777777" w:rsidR="005C51AD" w:rsidRPr="00F70BA1" w:rsidRDefault="005C51AD" w:rsidP="006E5B3E">
            <w:pPr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2A7EDE2" w14:textId="7548935E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41,106</w:t>
            </w:r>
          </w:p>
        </w:tc>
        <w:tc>
          <w:tcPr>
            <w:tcW w:w="214" w:type="dxa"/>
          </w:tcPr>
          <w:p w14:paraId="4F5DB824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96E0A07" w14:textId="46884F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54,470</w:t>
            </w:r>
          </w:p>
        </w:tc>
      </w:tr>
      <w:tr w:rsidR="005C51AD" w:rsidRPr="00F70BA1" w14:paraId="12B8623F" w14:textId="77777777" w:rsidTr="006E5B3E">
        <w:trPr>
          <w:cantSplit/>
          <w:trHeight w:val="287"/>
        </w:trPr>
        <w:tc>
          <w:tcPr>
            <w:tcW w:w="3345" w:type="dxa"/>
          </w:tcPr>
          <w:p w14:paraId="6D35E530" w14:textId="77777777" w:rsidR="005C51AD" w:rsidRPr="00F70BA1" w:rsidRDefault="005C51AD" w:rsidP="005C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47A66364" w14:textId="7D77BED8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 w:hanging="8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(7,282)</w:t>
            </w:r>
          </w:p>
        </w:tc>
        <w:tc>
          <w:tcPr>
            <w:tcW w:w="189" w:type="dxa"/>
            <w:shd w:val="clear" w:color="auto" w:fill="auto"/>
          </w:tcPr>
          <w:p w14:paraId="553FBE08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96A166C" w14:textId="21F8543C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(8,784)</w:t>
            </w:r>
          </w:p>
        </w:tc>
        <w:tc>
          <w:tcPr>
            <w:tcW w:w="243" w:type="dxa"/>
          </w:tcPr>
          <w:p w14:paraId="45EAD4B9" w14:textId="77777777" w:rsidR="005C51AD" w:rsidRPr="00F70BA1" w:rsidRDefault="005C51AD" w:rsidP="006E5B3E">
            <w:pPr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CEF8C7B" w14:textId="5806995A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(7,282)</w:t>
            </w:r>
          </w:p>
        </w:tc>
        <w:tc>
          <w:tcPr>
            <w:tcW w:w="214" w:type="dxa"/>
          </w:tcPr>
          <w:p w14:paraId="6CED2B44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1A1AEB6" w14:textId="765D5DF2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 w:hanging="8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(7,438)</w:t>
            </w:r>
          </w:p>
        </w:tc>
      </w:tr>
      <w:tr w:rsidR="005C51AD" w:rsidRPr="00F70BA1" w14:paraId="743FDA46" w14:textId="77777777" w:rsidTr="006E5B3E">
        <w:trPr>
          <w:cantSplit/>
          <w:trHeight w:val="280"/>
        </w:trPr>
        <w:tc>
          <w:tcPr>
            <w:tcW w:w="3345" w:type="dxa"/>
          </w:tcPr>
          <w:p w14:paraId="469DD477" w14:textId="77777777" w:rsidR="005C51AD" w:rsidRPr="00F70BA1" w:rsidRDefault="005C51AD" w:rsidP="005C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FECC14F" w14:textId="75E15635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33,824</w:t>
            </w:r>
          </w:p>
        </w:tc>
        <w:tc>
          <w:tcPr>
            <w:tcW w:w="189" w:type="dxa"/>
            <w:shd w:val="clear" w:color="auto" w:fill="auto"/>
          </w:tcPr>
          <w:p w14:paraId="28C0B2A4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92073D" w14:textId="4EC44468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55,089</w:t>
            </w:r>
          </w:p>
        </w:tc>
        <w:tc>
          <w:tcPr>
            <w:tcW w:w="243" w:type="dxa"/>
            <w:vAlign w:val="bottom"/>
          </w:tcPr>
          <w:p w14:paraId="142C517B" w14:textId="77777777" w:rsidR="005C51AD" w:rsidRPr="00F70BA1" w:rsidRDefault="005C51AD" w:rsidP="006E5B3E">
            <w:pPr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14:paraId="033E9682" w14:textId="4F19CA10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33,824</w:t>
            </w:r>
          </w:p>
        </w:tc>
        <w:tc>
          <w:tcPr>
            <w:tcW w:w="214" w:type="dxa"/>
          </w:tcPr>
          <w:p w14:paraId="13209CE5" w14:textId="77777777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</w:tcPr>
          <w:p w14:paraId="652FC25A" w14:textId="76EA0552" w:rsidR="005C51AD" w:rsidRPr="00F70BA1" w:rsidRDefault="005C51AD" w:rsidP="006E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47,032</w:t>
            </w:r>
          </w:p>
        </w:tc>
      </w:tr>
    </w:tbl>
    <w:p w14:paraId="50A598A1" w14:textId="77777777" w:rsidR="00F74D7E" w:rsidRPr="00F70BA1" w:rsidRDefault="00F74D7E" w:rsidP="00F74D7E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63BFE575" w14:textId="594BB7AA" w:rsidR="00B718E4" w:rsidRPr="00F70BA1" w:rsidRDefault="00B718E4" w:rsidP="0005582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รายการเปลี่ยนแปลงของหนี้สินตามสัญญาเช่าสำหรับปีสิ้นสุดวันที่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31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256</w:t>
      </w:r>
      <w:r w:rsidR="0070245E" w:rsidRPr="00F70BA1">
        <w:rPr>
          <w:rFonts w:ascii="BrowalliaUPC" w:hAnsi="BrowalliaUPC" w:cs="BrowalliaUPC"/>
          <w:sz w:val="28"/>
          <w:szCs w:val="28"/>
          <w:lang w:val="en-GB"/>
        </w:rPr>
        <w:t>4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1243E6"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="001243E6" w:rsidRPr="00F70BA1">
        <w:rPr>
          <w:rFonts w:ascii="BrowalliaUPC" w:hAnsi="BrowalliaUPC" w:cs="BrowalliaUPC"/>
          <w:sz w:val="28"/>
          <w:szCs w:val="28"/>
        </w:rPr>
        <w:t xml:space="preserve">2563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สรุปได้ดังนี้</w:t>
      </w:r>
    </w:p>
    <w:p w14:paraId="768504E4" w14:textId="77777777" w:rsidR="003638C5" w:rsidRPr="00F70BA1" w:rsidRDefault="003638C5" w:rsidP="0005582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565" w:type="dxa"/>
        <w:tblInd w:w="993" w:type="dxa"/>
        <w:tblLook w:val="01E0" w:firstRow="1" w:lastRow="1" w:firstColumn="1" w:lastColumn="1" w:noHBand="0" w:noVBand="0"/>
      </w:tblPr>
      <w:tblGrid>
        <w:gridCol w:w="3345"/>
        <w:gridCol w:w="1106"/>
        <w:gridCol w:w="236"/>
        <w:gridCol w:w="1138"/>
        <w:gridCol w:w="236"/>
        <w:gridCol w:w="1134"/>
        <w:gridCol w:w="236"/>
        <w:gridCol w:w="1134"/>
      </w:tblGrid>
      <w:tr w:rsidR="00FD3F65" w:rsidRPr="00F70BA1" w14:paraId="53CD19BC" w14:textId="77777777" w:rsidTr="006E5B3E">
        <w:tc>
          <w:tcPr>
            <w:tcW w:w="3345" w:type="dxa"/>
          </w:tcPr>
          <w:p w14:paraId="549EF08C" w14:textId="77777777" w:rsidR="00FD3F65" w:rsidRPr="00F70BA1" w:rsidRDefault="00FD3F65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hideMark/>
          </w:tcPr>
          <w:p w14:paraId="707F0419" w14:textId="77777777" w:rsidR="00FD3F65" w:rsidRPr="00F70BA1" w:rsidRDefault="00FD3F65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FD3F65" w:rsidRPr="00F70BA1" w14:paraId="02364EF6" w14:textId="77777777" w:rsidTr="006E5B3E">
        <w:tc>
          <w:tcPr>
            <w:tcW w:w="3345" w:type="dxa"/>
          </w:tcPr>
          <w:p w14:paraId="7E611570" w14:textId="77777777" w:rsidR="00FD3F65" w:rsidRPr="00F70BA1" w:rsidRDefault="00FD3F65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806937" w14:textId="77777777" w:rsidR="00FD3F65" w:rsidRPr="00F70BA1" w:rsidRDefault="00FD3F65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25142D0" w14:textId="77777777" w:rsidR="00FD3F65" w:rsidRPr="00F70BA1" w:rsidRDefault="00FD3F65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D0BB1" w14:textId="77777777" w:rsidR="00FD3F65" w:rsidRPr="00F70BA1" w:rsidRDefault="00FD3F65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D3F65" w:rsidRPr="00F70BA1" w14:paraId="592211FB" w14:textId="77777777" w:rsidTr="006E5B3E">
        <w:trPr>
          <w:trHeight w:val="351"/>
        </w:trPr>
        <w:tc>
          <w:tcPr>
            <w:tcW w:w="3345" w:type="dxa"/>
          </w:tcPr>
          <w:p w14:paraId="787FD5AE" w14:textId="77777777" w:rsidR="00FD3F65" w:rsidRPr="00F70BA1" w:rsidRDefault="00FD3F65" w:rsidP="008F326C">
            <w:pPr>
              <w:tabs>
                <w:tab w:val="clear" w:pos="454"/>
                <w:tab w:val="clear" w:pos="680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357BC2" w14:textId="77777777" w:rsidR="00FD3F65" w:rsidRPr="00F70BA1" w:rsidRDefault="00FD3F65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2DD9A283" w14:textId="77777777" w:rsidR="00FD3F65" w:rsidRPr="00F70BA1" w:rsidRDefault="00FD3F65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3C37AF" w14:textId="77777777" w:rsidR="00FD3F65" w:rsidRPr="00F70BA1" w:rsidRDefault="00FD3F65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4E3101F9" w14:textId="77777777" w:rsidR="00FD3F65" w:rsidRPr="00F70BA1" w:rsidRDefault="00FD3F65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59FA6" w14:textId="77777777" w:rsidR="00FD3F65" w:rsidRPr="00F70BA1" w:rsidRDefault="00FD3F65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36A7640" w14:textId="77777777" w:rsidR="00FD3F65" w:rsidRPr="00F70BA1" w:rsidRDefault="00FD3F65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475202" w14:textId="77777777" w:rsidR="00FD3F65" w:rsidRPr="00F70BA1" w:rsidRDefault="00FD3F65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FD3F65" w:rsidRPr="00F70BA1" w14:paraId="5F701F82" w14:textId="77777777" w:rsidTr="006E5B3E">
        <w:trPr>
          <w:trHeight w:val="203"/>
        </w:trPr>
        <w:tc>
          <w:tcPr>
            <w:tcW w:w="3345" w:type="dxa"/>
          </w:tcPr>
          <w:p w14:paraId="0B18C2AC" w14:textId="77777777" w:rsidR="00FD3F65" w:rsidRPr="00F70BA1" w:rsidRDefault="00FD3F65" w:rsidP="008F32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4FF0F6F5" w14:textId="77777777" w:rsidR="00FD3F65" w:rsidRPr="00F70BA1" w:rsidRDefault="00FD3F65" w:rsidP="008F3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3EF0DD" w14:textId="77777777" w:rsidR="00FD3F65" w:rsidRPr="00F70BA1" w:rsidRDefault="00FD3F65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0BAB42A7" w14:textId="77777777" w:rsidR="00FD3F65" w:rsidRPr="00F70BA1" w:rsidRDefault="00FD3F65" w:rsidP="008F3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28B784" w14:textId="77777777" w:rsidR="00FD3F65" w:rsidRPr="00F70BA1" w:rsidRDefault="00FD3F65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9151B4B" w14:textId="77777777" w:rsidR="00FD3F65" w:rsidRPr="00F70BA1" w:rsidRDefault="00FD3F65" w:rsidP="008F3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C4EC01" w14:textId="77777777" w:rsidR="00FD3F65" w:rsidRPr="00F70BA1" w:rsidRDefault="00FD3F65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29EC173" w14:textId="77777777" w:rsidR="00FD3F65" w:rsidRPr="00F70BA1" w:rsidRDefault="00FD3F65" w:rsidP="008F3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AD0397" w:rsidRPr="00F70BA1" w14:paraId="7577AEE7" w14:textId="77777777" w:rsidTr="006E5B3E">
        <w:trPr>
          <w:trHeight w:val="113"/>
        </w:trPr>
        <w:tc>
          <w:tcPr>
            <w:tcW w:w="3345" w:type="dxa"/>
            <w:hideMark/>
          </w:tcPr>
          <w:p w14:paraId="6B75AA0C" w14:textId="08C26158" w:rsidR="00AD0397" w:rsidRPr="00F70BA1" w:rsidRDefault="00AD0397" w:rsidP="00A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C0976D0" w14:textId="589C483F" w:rsidR="00AD0397" w:rsidRPr="00F70BA1" w:rsidRDefault="00051D54" w:rsidP="006C180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63,873</w:t>
            </w:r>
          </w:p>
        </w:tc>
        <w:tc>
          <w:tcPr>
            <w:tcW w:w="236" w:type="dxa"/>
          </w:tcPr>
          <w:p w14:paraId="321FC522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</w:tcPr>
          <w:p w14:paraId="07DA6C57" w14:textId="6D4F625C" w:rsidR="00AD0397" w:rsidRPr="00F70BA1" w:rsidRDefault="00705A3A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87,754</w:t>
            </w:r>
          </w:p>
        </w:tc>
        <w:tc>
          <w:tcPr>
            <w:tcW w:w="236" w:type="dxa"/>
          </w:tcPr>
          <w:p w14:paraId="617B07EA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EB92B2" w14:textId="31EED2F8" w:rsidR="00AD0397" w:rsidRPr="00F70BA1" w:rsidRDefault="00AD0397" w:rsidP="00AD03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54,470</w:t>
            </w:r>
          </w:p>
        </w:tc>
        <w:tc>
          <w:tcPr>
            <w:tcW w:w="236" w:type="dxa"/>
          </w:tcPr>
          <w:p w14:paraId="336785B7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818929" w14:textId="74A71E1B" w:rsidR="00AD0397" w:rsidRPr="00F70BA1" w:rsidRDefault="00AD0397" w:rsidP="00AD03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69,585</w:t>
            </w:r>
          </w:p>
        </w:tc>
      </w:tr>
      <w:tr w:rsidR="00AD0397" w:rsidRPr="00F70BA1" w14:paraId="5E99A19A" w14:textId="77777777" w:rsidTr="006E5B3E">
        <w:trPr>
          <w:trHeight w:val="171"/>
        </w:trPr>
        <w:tc>
          <w:tcPr>
            <w:tcW w:w="3345" w:type="dxa"/>
            <w:hideMark/>
          </w:tcPr>
          <w:p w14:paraId="0B7DB8ED" w14:textId="1521C276" w:rsidR="00AD0397" w:rsidRPr="00F70BA1" w:rsidRDefault="00AD0397" w:rsidP="00A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12C09E0" w14:textId="072D3EC4" w:rsidR="00AD0397" w:rsidRPr="00F70BA1" w:rsidRDefault="006A5239" w:rsidP="00AD039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2,89</w:t>
            </w:r>
            <w:r w:rsidR="00027922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183D5E7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9B1DEC0" w14:textId="2E7FCAF6" w:rsidR="00AD0397" w:rsidRPr="00F70BA1" w:rsidRDefault="00D23419" w:rsidP="00AD039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2,697</w:t>
            </w:r>
          </w:p>
        </w:tc>
        <w:tc>
          <w:tcPr>
            <w:tcW w:w="236" w:type="dxa"/>
          </w:tcPr>
          <w:p w14:paraId="37BB51CE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83E0E99" w14:textId="02790867" w:rsidR="00AD0397" w:rsidRPr="00F70BA1" w:rsidRDefault="00AD0397" w:rsidP="00AD03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2,635</w:t>
            </w:r>
          </w:p>
        </w:tc>
        <w:tc>
          <w:tcPr>
            <w:tcW w:w="236" w:type="dxa"/>
          </w:tcPr>
          <w:p w14:paraId="6FC2D759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CC7462" w14:textId="6B7FCE9D" w:rsidR="00AD0397" w:rsidRPr="00F70BA1" w:rsidRDefault="00AD0397" w:rsidP="00AD039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2,320</w:t>
            </w:r>
          </w:p>
        </w:tc>
      </w:tr>
      <w:tr w:rsidR="00AD0397" w:rsidRPr="00F70BA1" w14:paraId="457BF18E" w14:textId="77777777" w:rsidTr="006E5B3E">
        <w:trPr>
          <w:trHeight w:val="171"/>
        </w:trPr>
        <w:tc>
          <w:tcPr>
            <w:tcW w:w="3345" w:type="dxa"/>
          </w:tcPr>
          <w:p w14:paraId="2E8A639F" w14:textId="4FE5455B" w:rsidR="00AD0397" w:rsidRPr="00F70BA1" w:rsidRDefault="00AD0397" w:rsidP="00A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ปรับปรุงจากการประเมินใหม่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E1C8D14" w14:textId="18EB433F" w:rsidR="00AD0397" w:rsidRPr="00F70BA1" w:rsidRDefault="0096545E" w:rsidP="00AD039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5CE239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E5F9A1F" w14:textId="425C92EC" w:rsidR="00AD0397" w:rsidRPr="00F70BA1" w:rsidRDefault="00D23419" w:rsidP="00AD039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(275)</w:t>
            </w:r>
          </w:p>
        </w:tc>
        <w:tc>
          <w:tcPr>
            <w:tcW w:w="236" w:type="dxa"/>
          </w:tcPr>
          <w:p w14:paraId="54A86303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AEB5C6E" w14:textId="0E49CA80" w:rsidR="00AD0397" w:rsidRPr="00F70BA1" w:rsidRDefault="0096545E" w:rsidP="00AD03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45C8D9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36DAFE" w14:textId="16E7F523" w:rsidR="00AD0397" w:rsidRPr="00F70BA1" w:rsidRDefault="00AD0397" w:rsidP="00AD039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793</w:t>
            </w:r>
          </w:p>
        </w:tc>
      </w:tr>
      <w:tr w:rsidR="00AD0397" w:rsidRPr="00F70BA1" w14:paraId="218A212A" w14:textId="77777777" w:rsidTr="006E5B3E">
        <w:trPr>
          <w:trHeight w:val="171"/>
        </w:trPr>
        <w:tc>
          <w:tcPr>
            <w:tcW w:w="3345" w:type="dxa"/>
          </w:tcPr>
          <w:p w14:paraId="749E1355" w14:textId="3A5C62C7" w:rsidR="00AD0397" w:rsidRPr="00F70BA1" w:rsidRDefault="00AD0397" w:rsidP="00A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F589E29" w14:textId="6E999D9E" w:rsidR="00AD0397" w:rsidRPr="00F70BA1" w:rsidRDefault="0096545E" w:rsidP="00AD039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(14,799)</w:t>
            </w:r>
          </w:p>
        </w:tc>
        <w:tc>
          <w:tcPr>
            <w:tcW w:w="236" w:type="dxa"/>
          </w:tcPr>
          <w:p w14:paraId="35B87585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</w:tcPr>
          <w:p w14:paraId="00813514" w14:textId="48BB82EB" w:rsidR="00AD0397" w:rsidRPr="00F70BA1" w:rsidRDefault="00D23419" w:rsidP="00AD039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(14,713)</w:t>
            </w:r>
          </w:p>
        </w:tc>
        <w:tc>
          <w:tcPr>
            <w:tcW w:w="236" w:type="dxa"/>
          </w:tcPr>
          <w:p w14:paraId="77DDF7DC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97AAA96" w14:textId="15DB40C9" w:rsidR="00AD0397" w:rsidRPr="00F70BA1" w:rsidRDefault="0096545E" w:rsidP="00AD03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(6,363)</w:t>
            </w:r>
          </w:p>
        </w:tc>
        <w:tc>
          <w:tcPr>
            <w:tcW w:w="236" w:type="dxa"/>
          </w:tcPr>
          <w:p w14:paraId="11EEFEA8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AC356C" w14:textId="2C121F67" w:rsidR="00AD0397" w:rsidRPr="00F70BA1" w:rsidRDefault="00AD0397" w:rsidP="00AD039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(8,088)</w:t>
            </w:r>
          </w:p>
        </w:tc>
      </w:tr>
      <w:tr w:rsidR="00AD0397" w:rsidRPr="00F70BA1" w14:paraId="7F33E585" w14:textId="77777777" w:rsidTr="006E5B3E">
        <w:trPr>
          <w:trHeight w:val="173"/>
        </w:trPr>
        <w:tc>
          <w:tcPr>
            <w:tcW w:w="3345" w:type="dxa"/>
            <w:hideMark/>
          </w:tcPr>
          <w:p w14:paraId="3774C62F" w14:textId="541923EE" w:rsidR="00AD0397" w:rsidRPr="00F70BA1" w:rsidRDefault="00AD0397" w:rsidP="00A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ชำระค่าเช่าระหว่างปี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3CC2C" w14:textId="7DFC3BFD" w:rsidR="00AD0397" w:rsidRPr="00F70BA1" w:rsidRDefault="006A5239" w:rsidP="00AD039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(10,</w:t>
            </w:r>
            <w:r w:rsidR="0074145B">
              <w:rPr>
                <w:rFonts w:ascii="BrowalliaUPC" w:hAnsi="BrowalliaUPC" w:cs="BrowalliaUPC"/>
                <w:sz w:val="28"/>
                <w:szCs w:val="28"/>
              </w:rPr>
              <w:t>864</w:t>
            </w:r>
            <w:r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F1C7851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6240AE70" w14:textId="0826ACAF" w:rsidR="00AD0397" w:rsidRPr="00F70BA1" w:rsidRDefault="00D23419" w:rsidP="00AD039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(11,590)</w:t>
            </w:r>
          </w:p>
        </w:tc>
        <w:tc>
          <w:tcPr>
            <w:tcW w:w="236" w:type="dxa"/>
          </w:tcPr>
          <w:p w14:paraId="6670F7EB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6E3EE88" w14:textId="0971A12E" w:rsidR="00AD0397" w:rsidRPr="00F70BA1" w:rsidRDefault="00AD0397" w:rsidP="00AD03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(9,636)</w:t>
            </w:r>
          </w:p>
        </w:tc>
        <w:tc>
          <w:tcPr>
            <w:tcW w:w="236" w:type="dxa"/>
          </w:tcPr>
          <w:p w14:paraId="41428A0F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0B73332" w14:textId="3F40D25A" w:rsidR="00AD0397" w:rsidRPr="00F70BA1" w:rsidRDefault="00AD0397" w:rsidP="00AD039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(10,140)</w:t>
            </w:r>
          </w:p>
        </w:tc>
      </w:tr>
      <w:tr w:rsidR="00AD0397" w:rsidRPr="00F70BA1" w14:paraId="27009ADB" w14:textId="77777777" w:rsidTr="006E5B3E">
        <w:trPr>
          <w:trHeight w:val="173"/>
        </w:trPr>
        <w:tc>
          <w:tcPr>
            <w:tcW w:w="3345" w:type="dxa"/>
            <w:hideMark/>
          </w:tcPr>
          <w:p w14:paraId="04F90FCA" w14:textId="53DDC448" w:rsidR="00AD0397" w:rsidRPr="00F70BA1" w:rsidRDefault="00AD0397" w:rsidP="00A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1DF5E38" w14:textId="54AE3458" w:rsidR="00AD0397" w:rsidRPr="00F70BA1" w:rsidRDefault="00AD0397" w:rsidP="00AD039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41,106</w:t>
            </w:r>
          </w:p>
        </w:tc>
        <w:tc>
          <w:tcPr>
            <w:tcW w:w="236" w:type="dxa"/>
          </w:tcPr>
          <w:p w14:paraId="512E8021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FF66081" w14:textId="291C17CC" w:rsidR="00AD0397" w:rsidRPr="00F70BA1" w:rsidRDefault="0071371A" w:rsidP="00AD039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63,873</w:t>
            </w:r>
          </w:p>
        </w:tc>
        <w:tc>
          <w:tcPr>
            <w:tcW w:w="236" w:type="dxa"/>
          </w:tcPr>
          <w:p w14:paraId="29E131FF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F47C44D" w14:textId="45F94E11" w:rsidR="00AD0397" w:rsidRPr="00F70BA1" w:rsidRDefault="00AD0397" w:rsidP="00AD03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41,106</w:t>
            </w:r>
          </w:p>
        </w:tc>
        <w:tc>
          <w:tcPr>
            <w:tcW w:w="236" w:type="dxa"/>
          </w:tcPr>
          <w:p w14:paraId="3F428E72" w14:textId="77777777" w:rsidR="00AD0397" w:rsidRPr="00F70BA1" w:rsidRDefault="00AD0397" w:rsidP="00AD039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75F8866" w14:textId="5A491545" w:rsidR="00AD0397" w:rsidRPr="00F70BA1" w:rsidRDefault="00AD0397" w:rsidP="00AD039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54,470</w:t>
            </w:r>
          </w:p>
        </w:tc>
      </w:tr>
    </w:tbl>
    <w:p w14:paraId="4469EBF8" w14:textId="1E49F997" w:rsidR="00EC36D7" w:rsidRDefault="00EC36D7" w:rsidP="00F74D7E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highlight w:val="yellow"/>
          <w:lang w:val="en-GB"/>
        </w:rPr>
      </w:pPr>
    </w:p>
    <w:p w14:paraId="16F8C5BD" w14:textId="77777777" w:rsidR="00D22D4F" w:rsidRPr="00F70BA1" w:rsidRDefault="00D22D4F" w:rsidP="00F74D7E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highlight w:val="yellow"/>
          <w:lang w:val="en-GB"/>
        </w:rPr>
      </w:pPr>
    </w:p>
    <w:p w14:paraId="40A20BAA" w14:textId="77777777" w:rsidR="00F74D7E" w:rsidRPr="00F70BA1" w:rsidRDefault="00F74D7E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u w:val="single"/>
          <w:cs/>
          <w:lang w:val="en-GB"/>
        </w:rPr>
        <w:t>การชำระค่าเช่าที่ไม่ได้รับรู้เป็นหนี้สินตามสัญญาเช่า</w:t>
      </w:r>
    </w:p>
    <w:p w14:paraId="23A6597E" w14:textId="77777777" w:rsidR="00F74D7E" w:rsidRPr="00F70BA1" w:rsidRDefault="00F74D7E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FC3FD5B" w14:textId="7BC54701" w:rsidR="00F74D7E" w:rsidRPr="00F70BA1" w:rsidRDefault="00F74D7E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กลุ่มบริษัทเลือกไม่รับรู้หนี้สินตามสัญญาเช่าสำหรับสัญญาเช่าระยะสั้น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 xml:space="preserve">12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เดือน)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หรือสัญญาเช่าซึ่งสินทรัพย์มีมูลค่าต่ำ การจ่ายชำระภายใต้สัญญาเช่าดังกล่าวถือเป็นค่าใช้จ่ายแบบเส้นตรง นอกจากนี้ค่าเช่าผันแปรบางรายการ</w:t>
      </w:r>
      <w:r w:rsidR="009D487D">
        <w:rPr>
          <w:rFonts w:ascii="BrowalliaUPC" w:hAnsi="BrowalliaUPC" w:cs="BrowalliaUPC" w:hint="cs"/>
          <w:sz w:val="28"/>
          <w:szCs w:val="28"/>
          <w:cs/>
          <w:lang w:val="en-GB"/>
        </w:rPr>
        <w:t>ซึ่งไม่เข้าเงื่อนไข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ให้รับรู้เป็นหนี้สินตามสัญญาเช่าและจะ</w:t>
      </w:r>
      <w:r w:rsidR="008E0BD7">
        <w:rPr>
          <w:rFonts w:ascii="BrowalliaUPC" w:hAnsi="BrowalliaUPC" w:cs="BrowalliaUPC" w:hint="cs"/>
          <w:sz w:val="28"/>
          <w:szCs w:val="28"/>
          <w:cs/>
          <w:lang w:val="en-GB"/>
        </w:rPr>
        <w:t>ถูก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บันทึกเป็นค่าใช้จ่ายเมื่อเกิดขึ้น</w:t>
      </w:r>
    </w:p>
    <w:p w14:paraId="315FA3D7" w14:textId="77777777" w:rsidR="007D6937" w:rsidRPr="00F70BA1" w:rsidRDefault="007D6937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87C333E" w14:textId="6AD26A28" w:rsidR="00F74D7E" w:rsidRPr="00092B3E" w:rsidRDefault="00F74D7E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092B3E">
        <w:rPr>
          <w:rFonts w:ascii="BrowalliaUPC" w:hAnsi="BrowalliaUPC" w:cs="BrowalliaUPC"/>
          <w:sz w:val="28"/>
          <w:szCs w:val="28"/>
          <w:cs/>
          <w:lang w:val="en-GB"/>
        </w:rPr>
        <w:t>ค่าใช้จ่ายที่เกี่ยวกับสัญญาเช่าดังกล่าวที่ไม่ได้รวมอยู่ในการวัดมูลค่าหนี้สินตามสัญญาเช่า</w:t>
      </w:r>
      <w:r w:rsidRPr="00092B3E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092B3E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253F6F47" w14:textId="0D9CBC41" w:rsidR="00162217" w:rsidRPr="00092B3E" w:rsidRDefault="00162217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391" w:type="dxa"/>
        <w:tblInd w:w="993" w:type="dxa"/>
        <w:tblLook w:val="01E0" w:firstRow="1" w:lastRow="1" w:firstColumn="1" w:lastColumn="1" w:noHBand="0" w:noVBand="0"/>
      </w:tblPr>
      <w:tblGrid>
        <w:gridCol w:w="3175"/>
        <w:gridCol w:w="1106"/>
        <w:gridCol w:w="236"/>
        <w:gridCol w:w="1134"/>
        <w:gridCol w:w="236"/>
        <w:gridCol w:w="1134"/>
        <w:gridCol w:w="236"/>
        <w:gridCol w:w="1134"/>
      </w:tblGrid>
      <w:tr w:rsidR="00162217" w:rsidRPr="00092B3E" w14:paraId="5FA6FC96" w14:textId="77777777" w:rsidTr="008F326C">
        <w:tc>
          <w:tcPr>
            <w:tcW w:w="3175" w:type="dxa"/>
          </w:tcPr>
          <w:p w14:paraId="740973CE" w14:textId="77777777" w:rsidR="00162217" w:rsidRPr="00092B3E" w:rsidRDefault="00162217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16" w:type="dxa"/>
            <w:gridSpan w:val="7"/>
            <w:hideMark/>
          </w:tcPr>
          <w:p w14:paraId="29ACA79D" w14:textId="77777777" w:rsidR="00162217" w:rsidRPr="00092B3E" w:rsidRDefault="00162217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162217" w:rsidRPr="00092B3E" w14:paraId="587D2277" w14:textId="77777777" w:rsidTr="008F326C">
        <w:tc>
          <w:tcPr>
            <w:tcW w:w="3175" w:type="dxa"/>
          </w:tcPr>
          <w:p w14:paraId="2434FC6E" w14:textId="77777777" w:rsidR="00162217" w:rsidRPr="00092B3E" w:rsidRDefault="00162217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C4DE0E" w14:textId="77777777" w:rsidR="00162217" w:rsidRPr="00092B3E" w:rsidRDefault="00162217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878D9C" w14:textId="77777777" w:rsidR="00162217" w:rsidRPr="00092B3E" w:rsidRDefault="00162217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0814D" w14:textId="77777777" w:rsidR="00162217" w:rsidRPr="00092B3E" w:rsidRDefault="00162217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62217" w:rsidRPr="00092B3E" w14:paraId="3BF7FDB3" w14:textId="77777777" w:rsidTr="008F326C">
        <w:trPr>
          <w:trHeight w:val="351"/>
        </w:trPr>
        <w:tc>
          <w:tcPr>
            <w:tcW w:w="3175" w:type="dxa"/>
          </w:tcPr>
          <w:p w14:paraId="53A0119C" w14:textId="77777777" w:rsidR="00162217" w:rsidRPr="00092B3E" w:rsidRDefault="00162217" w:rsidP="008F326C">
            <w:pPr>
              <w:tabs>
                <w:tab w:val="clear" w:pos="454"/>
                <w:tab w:val="clear" w:pos="680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07A78" w14:textId="77777777" w:rsidR="00162217" w:rsidRPr="00092B3E" w:rsidRDefault="00162217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5EF71D8A" w14:textId="77777777" w:rsidR="00162217" w:rsidRPr="00092B3E" w:rsidRDefault="00162217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353011" w14:textId="77777777" w:rsidR="00162217" w:rsidRPr="00092B3E" w:rsidRDefault="00162217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1881DC76" w14:textId="77777777" w:rsidR="00162217" w:rsidRPr="00092B3E" w:rsidRDefault="00162217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F35E01" w14:textId="77777777" w:rsidR="00162217" w:rsidRPr="00092B3E" w:rsidRDefault="00162217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3B6A1C9D" w14:textId="77777777" w:rsidR="00162217" w:rsidRPr="00092B3E" w:rsidRDefault="00162217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87B1D" w14:textId="77777777" w:rsidR="00162217" w:rsidRPr="00092B3E" w:rsidRDefault="00162217" w:rsidP="008F326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162217" w:rsidRPr="00092B3E" w14:paraId="494D8242" w14:textId="77777777" w:rsidTr="008F326C">
        <w:trPr>
          <w:trHeight w:val="203"/>
        </w:trPr>
        <w:tc>
          <w:tcPr>
            <w:tcW w:w="3175" w:type="dxa"/>
          </w:tcPr>
          <w:p w14:paraId="33CC80BD" w14:textId="77777777" w:rsidR="00162217" w:rsidRPr="00092B3E" w:rsidRDefault="00162217" w:rsidP="008F32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47739BCA" w14:textId="77777777" w:rsidR="00162217" w:rsidRPr="00092B3E" w:rsidRDefault="00162217" w:rsidP="008F3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2C7903" w14:textId="77777777" w:rsidR="00162217" w:rsidRPr="00092B3E" w:rsidRDefault="00162217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A2B3FC1" w14:textId="77777777" w:rsidR="00162217" w:rsidRPr="00092B3E" w:rsidRDefault="00162217" w:rsidP="008F3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39BCE2" w14:textId="77777777" w:rsidR="00162217" w:rsidRPr="00092B3E" w:rsidRDefault="00162217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A1007FE" w14:textId="77777777" w:rsidR="00162217" w:rsidRPr="00092B3E" w:rsidRDefault="00162217" w:rsidP="008F3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0F3F3E" w14:textId="77777777" w:rsidR="00162217" w:rsidRPr="00092B3E" w:rsidRDefault="00162217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7F9E830" w14:textId="77777777" w:rsidR="00162217" w:rsidRPr="00092B3E" w:rsidRDefault="00162217" w:rsidP="008F3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5D4C11" w:rsidRPr="00092B3E" w14:paraId="7DC02B2A" w14:textId="77777777" w:rsidTr="008F326C">
        <w:trPr>
          <w:trHeight w:val="171"/>
        </w:trPr>
        <w:tc>
          <w:tcPr>
            <w:tcW w:w="3175" w:type="dxa"/>
          </w:tcPr>
          <w:p w14:paraId="5A5B7F81" w14:textId="587E31DE" w:rsidR="005D4C11" w:rsidRPr="00092B3E" w:rsidRDefault="005D4C11" w:rsidP="005D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06" w:type="dxa"/>
            <w:shd w:val="clear" w:color="auto" w:fill="auto"/>
          </w:tcPr>
          <w:p w14:paraId="03376EDA" w14:textId="58C35655" w:rsidR="005D4C11" w:rsidRPr="00092B3E" w:rsidRDefault="00151AB8" w:rsidP="00151AB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709</w:t>
            </w:r>
          </w:p>
        </w:tc>
        <w:tc>
          <w:tcPr>
            <w:tcW w:w="236" w:type="dxa"/>
          </w:tcPr>
          <w:p w14:paraId="00A465C2" w14:textId="77777777" w:rsidR="005D4C11" w:rsidRPr="00092B3E" w:rsidRDefault="005D4C11" w:rsidP="005D4C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E07EAC" w14:textId="4383C125" w:rsidR="005D4C11" w:rsidRPr="00092B3E" w:rsidRDefault="005D4C11" w:rsidP="005D4C1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818</w:t>
            </w:r>
          </w:p>
        </w:tc>
        <w:tc>
          <w:tcPr>
            <w:tcW w:w="236" w:type="dxa"/>
          </w:tcPr>
          <w:p w14:paraId="686869FD" w14:textId="77777777" w:rsidR="005D4C11" w:rsidRPr="00092B3E" w:rsidRDefault="005D4C11" w:rsidP="005D4C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B6F005" w14:textId="76F852B2" w:rsidR="005D4C11" w:rsidRPr="00092B3E" w:rsidRDefault="005D4C11" w:rsidP="005D4C1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172</w:t>
            </w:r>
          </w:p>
        </w:tc>
        <w:tc>
          <w:tcPr>
            <w:tcW w:w="236" w:type="dxa"/>
          </w:tcPr>
          <w:p w14:paraId="6D22B2E0" w14:textId="77777777" w:rsidR="005D4C11" w:rsidRPr="00092B3E" w:rsidRDefault="005D4C11" w:rsidP="005D4C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352B04" w14:textId="012E9220" w:rsidR="005D4C11" w:rsidRPr="00092B3E" w:rsidRDefault="005D4C11" w:rsidP="005D4C1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156</w:t>
            </w:r>
          </w:p>
        </w:tc>
      </w:tr>
      <w:tr w:rsidR="005D4C11" w:rsidRPr="00092B3E" w14:paraId="02CE7934" w14:textId="77777777" w:rsidTr="00F863F6">
        <w:trPr>
          <w:trHeight w:val="173"/>
        </w:trPr>
        <w:tc>
          <w:tcPr>
            <w:tcW w:w="3175" w:type="dxa"/>
            <w:vAlign w:val="bottom"/>
            <w:hideMark/>
          </w:tcPr>
          <w:p w14:paraId="68CA320F" w14:textId="77777777" w:rsidR="005D4C11" w:rsidRPr="00092B3E" w:rsidRDefault="005D4C11" w:rsidP="005D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ค่าใช้จ่ายเกี่ยวกับสัญญาเช่า</w:t>
            </w:r>
          </w:p>
          <w:p w14:paraId="5044EDFB" w14:textId="18DA1268" w:rsidR="005D4C11" w:rsidRPr="00092B3E" w:rsidRDefault="005D4C11" w:rsidP="005D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092B3E">
              <w:rPr>
                <w:rFonts w:ascii="BrowalliaUPC" w:hAnsi="BrowalliaUPC" w:cs="BrowalliaUPC"/>
                <w:sz w:val="28"/>
                <w:szCs w:val="28"/>
                <w:cs/>
              </w:rPr>
              <w:t>ซึ่งสินทรัพย์มีมูลค่าต่ำ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0B0A5" w14:textId="77777777" w:rsidR="00151AB8" w:rsidRPr="00092B3E" w:rsidRDefault="00151AB8" w:rsidP="005D4C1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F6A9C9B" w14:textId="49DFB6B2" w:rsidR="005D4C11" w:rsidRPr="00092B3E" w:rsidRDefault="00151AB8" w:rsidP="005D4C1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312</w:t>
            </w:r>
          </w:p>
        </w:tc>
        <w:tc>
          <w:tcPr>
            <w:tcW w:w="236" w:type="dxa"/>
          </w:tcPr>
          <w:p w14:paraId="3806F220" w14:textId="77777777" w:rsidR="005D4C11" w:rsidRPr="00092B3E" w:rsidRDefault="005D4C11" w:rsidP="005D4C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167EE" w14:textId="77777777" w:rsidR="005D4C11" w:rsidRPr="00092B3E" w:rsidRDefault="005D4C11" w:rsidP="005D4C1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D838D5D" w14:textId="7EDBBBB0" w:rsidR="005D4C11" w:rsidRPr="00092B3E" w:rsidRDefault="005D4C11" w:rsidP="005D4C1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900</w:t>
            </w:r>
          </w:p>
        </w:tc>
        <w:tc>
          <w:tcPr>
            <w:tcW w:w="236" w:type="dxa"/>
          </w:tcPr>
          <w:p w14:paraId="3AD31D86" w14:textId="77777777" w:rsidR="005D4C11" w:rsidRPr="00092B3E" w:rsidRDefault="005D4C11" w:rsidP="005D4C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5FE9C" w14:textId="77777777" w:rsidR="005D4C11" w:rsidRPr="00092B3E" w:rsidRDefault="005D4C11" w:rsidP="005D4C1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0207785" w14:textId="4F3584EE" w:rsidR="005D4C11" w:rsidRPr="00092B3E" w:rsidRDefault="005D4C11" w:rsidP="005D4C1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95FAFE" w14:textId="77777777" w:rsidR="005D4C11" w:rsidRPr="00092B3E" w:rsidRDefault="005D4C11" w:rsidP="005D4C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F8DC3" w14:textId="77777777" w:rsidR="005D4C11" w:rsidRPr="00092B3E" w:rsidRDefault="005D4C11" w:rsidP="005D4C1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CCA954C" w14:textId="664E59C3" w:rsidR="005D4C11" w:rsidRPr="00092B3E" w:rsidRDefault="005D4C11" w:rsidP="005D4C1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5D4C11" w:rsidRPr="00F70BA1" w14:paraId="37320749" w14:textId="77777777" w:rsidTr="008F326C">
        <w:trPr>
          <w:trHeight w:val="173"/>
        </w:trPr>
        <w:tc>
          <w:tcPr>
            <w:tcW w:w="3175" w:type="dxa"/>
            <w:hideMark/>
          </w:tcPr>
          <w:p w14:paraId="460C6548" w14:textId="30F58E68" w:rsidR="005D4C11" w:rsidRPr="00092B3E" w:rsidRDefault="005D4C11" w:rsidP="005D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092B3E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4964722" w14:textId="0DD75347" w:rsidR="005D4C11" w:rsidRPr="00092B3E" w:rsidRDefault="00151AB8" w:rsidP="005D4C1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1,021</w:t>
            </w:r>
          </w:p>
        </w:tc>
        <w:tc>
          <w:tcPr>
            <w:tcW w:w="236" w:type="dxa"/>
          </w:tcPr>
          <w:p w14:paraId="7433DB3C" w14:textId="77777777" w:rsidR="005D4C11" w:rsidRPr="00092B3E" w:rsidRDefault="005D4C11" w:rsidP="005D4C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46E7E9E" w14:textId="65BEEFA1" w:rsidR="005D4C11" w:rsidRPr="00092B3E" w:rsidRDefault="005D4C11" w:rsidP="005D4C1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1,718</w:t>
            </w:r>
          </w:p>
        </w:tc>
        <w:tc>
          <w:tcPr>
            <w:tcW w:w="236" w:type="dxa"/>
          </w:tcPr>
          <w:p w14:paraId="1DFC2394" w14:textId="77777777" w:rsidR="005D4C11" w:rsidRPr="00092B3E" w:rsidRDefault="005D4C11" w:rsidP="005D4C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CEDB6BC" w14:textId="239BC926" w:rsidR="005D4C11" w:rsidRPr="00092B3E" w:rsidRDefault="005D4C11" w:rsidP="005D4C1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172</w:t>
            </w:r>
          </w:p>
        </w:tc>
        <w:tc>
          <w:tcPr>
            <w:tcW w:w="236" w:type="dxa"/>
          </w:tcPr>
          <w:p w14:paraId="76883F8F" w14:textId="77777777" w:rsidR="005D4C11" w:rsidRPr="00092B3E" w:rsidRDefault="005D4C11" w:rsidP="005D4C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FB3520" w14:textId="75498C1E" w:rsidR="005D4C11" w:rsidRPr="00F70BA1" w:rsidRDefault="005D4C11" w:rsidP="005D4C1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92B3E">
              <w:rPr>
                <w:rFonts w:ascii="BrowalliaUPC" w:hAnsi="BrowalliaUPC" w:cs="BrowalliaUPC"/>
                <w:sz w:val="28"/>
                <w:szCs w:val="28"/>
              </w:rPr>
              <w:t>156</w:t>
            </w:r>
          </w:p>
        </w:tc>
      </w:tr>
    </w:tbl>
    <w:p w14:paraId="50EECBB3" w14:textId="77777777" w:rsidR="00162217" w:rsidRPr="00F70BA1" w:rsidRDefault="00162217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8B6F1B3" w14:textId="77777777" w:rsidR="0091490F" w:rsidRPr="00F70BA1" w:rsidRDefault="0091490F" w:rsidP="00D957A2">
      <w:pPr>
        <w:pStyle w:val="CordiaNew"/>
        <w:numPr>
          <w:ilvl w:val="1"/>
          <w:numId w:val="37"/>
        </w:numPr>
        <w:tabs>
          <w:tab w:val="clear" w:pos="4153"/>
          <w:tab w:val="left" w:pos="426"/>
        </w:tabs>
        <w:ind w:left="993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F70BA1">
        <w:rPr>
          <w:rFonts w:ascii="BrowalliaUPC" w:hAnsi="BrowalliaUPC" w:cs="BrowalliaUPC"/>
          <w:color w:val="auto"/>
          <w:sz w:val="28"/>
          <w:szCs w:val="28"/>
          <w:cs/>
        </w:rPr>
        <w:t>ลูกหนี้ตามสัญญาเช่า</w:t>
      </w:r>
    </w:p>
    <w:p w14:paraId="0D633A2B" w14:textId="77777777" w:rsidR="0091490F" w:rsidRPr="006E5B3E" w:rsidRDefault="0091490F" w:rsidP="0091490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W w:w="8391" w:type="dxa"/>
        <w:tblInd w:w="993" w:type="dxa"/>
        <w:tblLook w:val="01E0" w:firstRow="1" w:lastRow="1" w:firstColumn="1" w:lastColumn="1" w:noHBand="0" w:noVBand="0"/>
      </w:tblPr>
      <w:tblGrid>
        <w:gridCol w:w="3175"/>
        <w:gridCol w:w="1106"/>
        <w:gridCol w:w="236"/>
        <w:gridCol w:w="1134"/>
        <w:gridCol w:w="236"/>
        <w:gridCol w:w="1134"/>
        <w:gridCol w:w="236"/>
        <w:gridCol w:w="1134"/>
      </w:tblGrid>
      <w:tr w:rsidR="006C1D50" w:rsidRPr="00F70BA1" w14:paraId="457E0DBF" w14:textId="77777777" w:rsidTr="00357E1A">
        <w:tc>
          <w:tcPr>
            <w:tcW w:w="3175" w:type="dxa"/>
          </w:tcPr>
          <w:p w14:paraId="32BB4ACE" w14:textId="77777777" w:rsidR="0091490F" w:rsidRPr="00F70BA1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16" w:type="dxa"/>
            <w:gridSpan w:val="7"/>
            <w:hideMark/>
          </w:tcPr>
          <w:p w14:paraId="563189BD" w14:textId="77777777" w:rsidR="0091490F" w:rsidRPr="00F70BA1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6C1D50" w:rsidRPr="00F70BA1" w14:paraId="73E9F02D" w14:textId="77777777" w:rsidTr="00357E1A">
        <w:tc>
          <w:tcPr>
            <w:tcW w:w="3175" w:type="dxa"/>
          </w:tcPr>
          <w:p w14:paraId="0FE23C6B" w14:textId="77777777" w:rsidR="0091490F" w:rsidRPr="00F70BA1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49B27" w14:textId="77777777" w:rsidR="0091490F" w:rsidRPr="00F70BA1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310F8A" w14:textId="77777777" w:rsidR="0091490F" w:rsidRPr="00F70BA1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2E2262" w14:textId="77777777" w:rsidR="0091490F" w:rsidRPr="00F70BA1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27F74" w:rsidRPr="00F70BA1" w14:paraId="3379C000" w14:textId="77777777" w:rsidTr="00CA69EA">
        <w:trPr>
          <w:trHeight w:val="351"/>
        </w:trPr>
        <w:tc>
          <w:tcPr>
            <w:tcW w:w="3175" w:type="dxa"/>
          </w:tcPr>
          <w:p w14:paraId="70AFE1BC" w14:textId="77777777" w:rsidR="00027F74" w:rsidRPr="00F70BA1" w:rsidRDefault="00027F74" w:rsidP="00027F74">
            <w:pPr>
              <w:tabs>
                <w:tab w:val="clear" w:pos="454"/>
                <w:tab w:val="clear" w:pos="680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3DF03" w14:textId="39FED2F4" w:rsidR="00027F74" w:rsidRPr="00F70BA1" w:rsidRDefault="00027F74" w:rsidP="00027F7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63F375A" w14:textId="77777777" w:rsidR="00027F74" w:rsidRPr="00F70BA1" w:rsidRDefault="00027F74" w:rsidP="00027F7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3B598E" w14:textId="29FFC374" w:rsidR="00027F74" w:rsidRPr="00F70BA1" w:rsidRDefault="00027F74" w:rsidP="00027F7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39E7589B" w14:textId="77777777" w:rsidR="00027F74" w:rsidRPr="00F70BA1" w:rsidRDefault="00027F74" w:rsidP="00027F7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3EF8BE" w14:textId="3237D086" w:rsidR="00027F74" w:rsidRPr="00F70BA1" w:rsidRDefault="00027F74" w:rsidP="00027F7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39D977FA" w14:textId="77777777" w:rsidR="00027F74" w:rsidRPr="00F70BA1" w:rsidRDefault="00027F74" w:rsidP="00027F7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C7B79" w14:textId="27DC9362" w:rsidR="00027F74" w:rsidRPr="00F70BA1" w:rsidRDefault="00027F74" w:rsidP="00027F7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6C1D50" w:rsidRPr="00F70BA1" w14:paraId="0DAEE4D4" w14:textId="77777777" w:rsidTr="00357E1A">
        <w:trPr>
          <w:trHeight w:val="203"/>
        </w:trPr>
        <w:tc>
          <w:tcPr>
            <w:tcW w:w="3175" w:type="dxa"/>
          </w:tcPr>
          <w:p w14:paraId="60C7A12E" w14:textId="77777777" w:rsidR="0091490F" w:rsidRPr="00F70BA1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657F521A" w14:textId="77777777" w:rsidR="0091490F" w:rsidRPr="00F70BA1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7D9AF7" w14:textId="77777777" w:rsidR="0091490F" w:rsidRPr="00F70BA1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DAEE8AC" w14:textId="77777777" w:rsidR="0091490F" w:rsidRPr="00F70BA1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20DA63" w14:textId="77777777" w:rsidR="0091490F" w:rsidRPr="00F70BA1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966E1E0" w14:textId="77777777" w:rsidR="0091490F" w:rsidRPr="00F70BA1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F44D61" w14:textId="77777777" w:rsidR="0091490F" w:rsidRPr="00F70BA1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9495781" w14:textId="77777777" w:rsidR="0091490F" w:rsidRPr="00F70BA1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C1D50" w:rsidRPr="00F70BA1" w14:paraId="07AFBA68" w14:textId="77777777" w:rsidTr="00357E1A">
        <w:trPr>
          <w:trHeight w:val="113"/>
        </w:trPr>
        <w:tc>
          <w:tcPr>
            <w:tcW w:w="3175" w:type="dxa"/>
            <w:hideMark/>
          </w:tcPr>
          <w:p w14:paraId="098D6153" w14:textId="77777777" w:rsidR="0091490F" w:rsidRPr="00012460" w:rsidRDefault="0091490F" w:rsidP="000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12460">
              <w:rPr>
                <w:rFonts w:ascii="BrowalliaUPC" w:hAnsi="BrowalliaUPC" w:cs="BrowalliaUPC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06" w:type="dxa"/>
            <w:shd w:val="clear" w:color="auto" w:fill="auto"/>
          </w:tcPr>
          <w:p w14:paraId="0FDB6B7F" w14:textId="77777777" w:rsidR="0091490F" w:rsidRPr="00F70BA1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B79F68" w14:textId="77777777" w:rsidR="0091490F" w:rsidRPr="00F70BA1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6B426D" w14:textId="77777777" w:rsidR="0091490F" w:rsidRPr="00F70BA1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E0544C" w14:textId="77777777" w:rsidR="0091490F" w:rsidRPr="00F70BA1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0EB576" w14:textId="77777777" w:rsidR="0091490F" w:rsidRPr="00F70BA1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543F25" w14:textId="77777777" w:rsidR="0091490F" w:rsidRPr="00F70BA1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0728AA" w14:textId="77777777" w:rsidR="0091490F" w:rsidRPr="00F70BA1" w:rsidRDefault="0091490F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F42061" w:rsidRPr="00F70BA1" w14:paraId="75811015" w14:textId="77777777" w:rsidTr="00357E1A">
        <w:trPr>
          <w:trHeight w:val="171"/>
        </w:trPr>
        <w:tc>
          <w:tcPr>
            <w:tcW w:w="3175" w:type="dxa"/>
            <w:hideMark/>
          </w:tcPr>
          <w:p w14:paraId="7B8EE78B" w14:textId="77777777" w:rsidR="00F42061" w:rsidRPr="00F70BA1" w:rsidRDefault="00F42061" w:rsidP="00F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ไม่เกิน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106" w:type="dxa"/>
            <w:shd w:val="clear" w:color="auto" w:fill="auto"/>
          </w:tcPr>
          <w:p w14:paraId="3455AF71" w14:textId="35866889" w:rsidR="00F42061" w:rsidRPr="00F70BA1" w:rsidRDefault="0004281A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8,066</w:t>
            </w:r>
          </w:p>
        </w:tc>
        <w:tc>
          <w:tcPr>
            <w:tcW w:w="236" w:type="dxa"/>
          </w:tcPr>
          <w:p w14:paraId="563843E9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9234E2" w14:textId="4C48D831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6,641</w:t>
            </w:r>
          </w:p>
        </w:tc>
        <w:tc>
          <w:tcPr>
            <w:tcW w:w="236" w:type="dxa"/>
          </w:tcPr>
          <w:p w14:paraId="4F03A9E0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98E62B" w14:textId="7D35906E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6,741</w:t>
            </w:r>
          </w:p>
        </w:tc>
        <w:tc>
          <w:tcPr>
            <w:tcW w:w="236" w:type="dxa"/>
          </w:tcPr>
          <w:p w14:paraId="36C2D9C3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28D505" w14:textId="7BE618F5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6,641</w:t>
            </w:r>
          </w:p>
        </w:tc>
      </w:tr>
      <w:tr w:rsidR="00F42061" w:rsidRPr="00F70BA1" w14:paraId="3C343B8D" w14:textId="77777777" w:rsidTr="00357E1A">
        <w:trPr>
          <w:trHeight w:val="173"/>
        </w:trPr>
        <w:tc>
          <w:tcPr>
            <w:tcW w:w="3175" w:type="dxa"/>
            <w:hideMark/>
          </w:tcPr>
          <w:p w14:paraId="7352EBCA" w14:textId="77777777" w:rsidR="00F42061" w:rsidRPr="00F70BA1" w:rsidRDefault="00F42061" w:rsidP="00F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ปี แต่ไม่เกิน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5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C8F74" w14:textId="69D03C3C" w:rsidR="00F42061" w:rsidRPr="00F70BA1" w:rsidRDefault="0004281A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11,334</w:t>
            </w:r>
          </w:p>
        </w:tc>
        <w:tc>
          <w:tcPr>
            <w:tcW w:w="236" w:type="dxa"/>
          </w:tcPr>
          <w:p w14:paraId="7B8844B5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0BF5A" w14:textId="219ABBED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79B33E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E194E" w14:textId="0AF2B46A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5,490</w:t>
            </w:r>
          </w:p>
        </w:tc>
        <w:tc>
          <w:tcPr>
            <w:tcW w:w="236" w:type="dxa"/>
          </w:tcPr>
          <w:p w14:paraId="2C7D9FA0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1923E" w14:textId="45587C65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F42061" w:rsidRPr="00F70BA1" w14:paraId="2EFBC3C2" w14:textId="77777777" w:rsidTr="00357E1A">
        <w:trPr>
          <w:trHeight w:val="173"/>
        </w:trPr>
        <w:tc>
          <w:tcPr>
            <w:tcW w:w="3175" w:type="dxa"/>
            <w:hideMark/>
          </w:tcPr>
          <w:p w14:paraId="3ADD60B2" w14:textId="77777777" w:rsidR="00F42061" w:rsidRPr="00F70BA1" w:rsidRDefault="00F42061" w:rsidP="00F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369A6" w14:textId="27C3DA0F" w:rsidR="00F42061" w:rsidRPr="00F70BA1" w:rsidRDefault="0004281A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19,400</w:t>
            </w:r>
          </w:p>
        </w:tc>
        <w:tc>
          <w:tcPr>
            <w:tcW w:w="236" w:type="dxa"/>
          </w:tcPr>
          <w:p w14:paraId="1E88EF1B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649A492" w14:textId="48282AB2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6,641</w:t>
            </w:r>
          </w:p>
        </w:tc>
        <w:tc>
          <w:tcPr>
            <w:tcW w:w="236" w:type="dxa"/>
          </w:tcPr>
          <w:p w14:paraId="523B2CA3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32C3A83" w14:textId="1C000214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12,231</w:t>
            </w:r>
          </w:p>
        </w:tc>
        <w:tc>
          <w:tcPr>
            <w:tcW w:w="236" w:type="dxa"/>
          </w:tcPr>
          <w:p w14:paraId="12CD9081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32D6154" w14:textId="6EA8FF3D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6,641</w:t>
            </w:r>
          </w:p>
        </w:tc>
      </w:tr>
      <w:tr w:rsidR="00F42061" w:rsidRPr="00F70BA1" w14:paraId="2889402B" w14:textId="77777777" w:rsidTr="00357E1A">
        <w:trPr>
          <w:trHeight w:val="173"/>
        </w:trPr>
        <w:tc>
          <w:tcPr>
            <w:tcW w:w="3175" w:type="dxa"/>
            <w:hideMark/>
          </w:tcPr>
          <w:p w14:paraId="0E38141B" w14:textId="1C5505F7" w:rsidR="00F42061" w:rsidRPr="00F70BA1" w:rsidRDefault="00F42061" w:rsidP="00F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ดอกเบี้ยรับรอตัดบัญชี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80B4E" w14:textId="58D63E82" w:rsidR="00F42061" w:rsidRPr="00F70BA1" w:rsidRDefault="0004281A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(2,123)</w:t>
            </w:r>
          </w:p>
        </w:tc>
        <w:tc>
          <w:tcPr>
            <w:tcW w:w="236" w:type="dxa"/>
          </w:tcPr>
          <w:p w14:paraId="6A866B5A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1D1487E" w14:textId="47FABFF6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(296)</w:t>
            </w:r>
          </w:p>
        </w:tc>
        <w:tc>
          <w:tcPr>
            <w:tcW w:w="236" w:type="dxa"/>
          </w:tcPr>
          <w:p w14:paraId="14D6D9BA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16B60C8" w14:textId="475C7C40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(2,123)</w:t>
            </w:r>
          </w:p>
        </w:tc>
        <w:tc>
          <w:tcPr>
            <w:tcW w:w="236" w:type="dxa"/>
          </w:tcPr>
          <w:p w14:paraId="5F6C9293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33FFAE6" w14:textId="6454AB1D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(296)</w:t>
            </w:r>
          </w:p>
        </w:tc>
      </w:tr>
      <w:tr w:rsidR="00F42061" w:rsidRPr="00F70BA1" w14:paraId="447AEC08" w14:textId="77777777" w:rsidTr="00357E1A">
        <w:trPr>
          <w:trHeight w:val="173"/>
        </w:trPr>
        <w:tc>
          <w:tcPr>
            <w:tcW w:w="3175" w:type="dxa"/>
            <w:hideMark/>
          </w:tcPr>
          <w:p w14:paraId="346F79B4" w14:textId="77777777" w:rsidR="00F42061" w:rsidRPr="00F70BA1" w:rsidRDefault="00F42061" w:rsidP="00F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CBE31" w14:textId="3F9F8C38" w:rsidR="00F42061" w:rsidRPr="00F70BA1" w:rsidRDefault="0004281A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17,277</w:t>
            </w:r>
          </w:p>
        </w:tc>
        <w:tc>
          <w:tcPr>
            <w:tcW w:w="236" w:type="dxa"/>
          </w:tcPr>
          <w:p w14:paraId="1F392270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AE4D9" w14:textId="79A31D46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6,345</w:t>
            </w:r>
          </w:p>
        </w:tc>
        <w:tc>
          <w:tcPr>
            <w:tcW w:w="236" w:type="dxa"/>
          </w:tcPr>
          <w:p w14:paraId="675A4194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2C893" w14:textId="42178BED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10,108</w:t>
            </w:r>
          </w:p>
        </w:tc>
        <w:tc>
          <w:tcPr>
            <w:tcW w:w="236" w:type="dxa"/>
          </w:tcPr>
          <w:p w14:paraId="762561E7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9C518" w14:textId="1F355D5D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6,345</w:t>
            </w:r>
          </w:p>
        </w:tc>
      </w:tr>
      <w:tr w:rsidR="00F42061" w:rsidRPr="00F70BA1" w14:paraId="56182C38" w14:textId="77777777" w:rsidTr="00357E1A">
        <w:trPr>
          <w:trHeight w:val="173"/>
        </w:trPr>
        <w:tc>
          <w:tcPr>
            <w:tcW w:w="3175" w:type="dxa"/>
            <w:hideMark/>
          </w:tcPr>
          <w:p w14:paraId="3ABDBF3B" w14:textId="77777777" w:rsidR="00F42061" w:rsidRPr="00F70BA1" w:rsidRDefault="00F42061" w:rsidP="00F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E097C" w14:textId="270126AB" w:rsidR="00F42061" w:rsidRPr="00F70BA1" w:rsidRDefault="0004281A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(6,632)</w:t>
            </w:r>
          </w:p>
        </w:tc>
        <w:tc>
          <w:tcPr>
            <w:tcW w:w="236" w:type="dxa"/>
          </w:tcPr>
          <w:p w14:paraId="5E9EA5B9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89595" w14:textId="01A70FA1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(6,345)</w:t>
            </w:r>
          </w:p>
        </w:tc>
        <w:tc>
          <w:tcPr>
            <w:tcW w:w="236" w:type="dxa"/>
          </w:tcPr>
          <w:p w14:paraId="069F33C6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1E0B6" w14:textId="1C5FD36C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(5,306)</w:t>
            </w:r>
          </w:p>
        </w:tc>
        <w:tc>
          <w:tcPr>
            <w:tcW w:w="236" w:type="dxa"/>
          </w:tcPr>
          <w:p w14:paraId="0B667F49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DCCD6" w14:textId="5D4B8CDA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(6,345)</w:t>
            </w:r>
          </w:p>
        </w:tc>
      </w:tr>
      <w:tr w:rsidR="00F42061" w:rsidRPr="00F70BA1" w14:paraId="24D0E56B" w14:textId="77777777" w:rsidTr="00357E1A">
        <w:trPr>
          <w:trHeight w:val="173"/>
        </w:trPr>
        <w:tc>
          <w:tcPr>
            <w:tcW w:w="3175" w:type="dxa"/>
            <w:hideMark/>
          </w:tcPr>
          <w:p w14:paraId="7865518F" w14:textId="77777777" w:rsidR="00F42061" w:rsidRPr="00F70BA1" w:rsidRDefault="00F42061" w:rsidP="00F4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1F6C665" w14:textId="54CBBEB1" w:rsidR="00F42061" w:rsidRPr="00F70BA1" w:rsidRDefault="0004281A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10,645</w:t>
            </w:r>
          </w:p>
        </w:tc>
        <w:tc>
          <w:tcPr>
            <w:tcW w:w="236" w:type="dxa"/>
          </w:tcPr>
          <w:p w14:paraId="5325FCD0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3609585" w14:textId="010F3715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5506FA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F981CE" w14:textId="233EA549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4,802</w:t>
            </w:r>
          </w:p>
        </w:tc>
        <w:tc>
          <w:tcPr>
            <w:tcW w:w="236" w:type="dxa"/>
          </w:tcPr>
          <w:p w14:paraId="69F5A5A2" w14:textId="77777777" w:rsidR="00F42061" w:rsidRPr="00F70BA1" w:rsidRDefault="00F42061" w:rsidP="00F4206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FE023FA" w14:textId="36677FC1" w:rsidR="00F42061" w:rsidRPr="00F70BA1" w:rsidRDefault="00F42061" w:rsidP="00F4206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</w:tbl>
    <w:p w14:paraId="7CFE0B2A" w14:textId="77777777" w:rsidR="0091490F" w:rsidRPr="006E5B3E" w:rsidRDefault="0091490F" w:rsidP="0091490F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8FF4D88" w14:textId="77777777" w:rsidR="0091490F" w:rsidRPr="00F70BA1" w:rsidRDefault="0091490F" w:rsidP="00CF67C2">
      <w:pPr>
        <w:pStyle w:val="CordiaNew"/>
        <w:tabs>
          <w:tab w:val="clear" w:pos="4153"/>
          <w:tab w:val="left" w:pos="426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F70BA1">
        <w:rPr>
          <w:rFonts w:ascii="BrowalliaUPC" w:hAnsi="BrowalliaUPC" w:cs="BrowalliaUPC"/>
          <w:color w:val="auto"/>
          <w:sz w:val="28"/>
          <w:szCs w:val="28"/>
          <w:cs/>
        </w:rPr>
        <w:t xml:space="preserve">บริษัทได้ทำสัญญาให้เช่าเครื่องมือแพทย์กับลูกค้า มีระยะเวลา </w:t>
      </w:r>
      <w:r w:rsidRPr="00F70BA1">
        <w:rPr>
          <w:rFonts w:ascii="BrowalliaUPC" w:hAnsi="BrowalliaUPC" w:cs="BrowalliaUPC"/>
          <w:color w:val="auto"/>
          <w:sz w:val="28"/>
          <w:szCs w:val="28"/>
        </w:rPr>
        <w:t xml:space="preserve">2 - 4 </w:t>
      </w:r>
      <w:r w:rsidRPr="00F70BA1">
        <w:rPr>
          <w:rFonts w:ascii="BrowalliaUPC" w:hAnsi="BrowalliaUPC" w:cs="BrowalliaUPC"/>
          <w:color w:val="auto"/>
          <w:sz w:val="28"/>
          <w:szCs w:val="28"/>
          <w:cs/>
        </w:rPr>
        <w:t>ปี</w:t>
      </w:r>
    </w:p>
    <w:p w14:paraId="354E3D3D" w14:textId="77777777" w:rsidR="0091490F" w:rsidRPr="00F70BA1" w:rsidRDefault="0091490F" w:rsidP="00CF67C2">
      <w:pPr>
        <w:pStyle w:val="CordiaNew"/>
        <w:tabs>
          <w:tab w:val="clear" w:pos="4153"/>
          <w:tab w:val="left" w:pos="426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19FC8F84" w14:textId="1620F5BE" w:rsidR="00CC37C8" w:rsidRPr="00F70BA1" w:rsidRDefault="00CC37C8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9804302" w14:textId="1897540F" w:rsidR="00A22DB5" w:rsidRPr="00F70BA1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0807D00" w14:textId="5C48094B" w:rsidR="00A22DB5" w:rsidRPr="00F70BA1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299671A" w14:textId="6215221E" w:rsidR="00A22DB5" w:rsidRPr="00F70BA1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2A6AC4D" w14:textId="50C81049" w:rsidR="00474F48" w:rsidRPr="00F70BA1" w:rsidRDefault="00474F48" w:rsidP="00474F4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50" w:hanging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สินทรัพย์ไม่มีตัวตน</w:t>
      </w:r>
    </w:p>
    <w:p w14:paraId="4F2BB4C3" w14:textId="77777777" w:rsidR="00BB47D4" w:rsidRPr="00F70BA1" w:rsidRDefault="00BB47D4" w:rsidP="00BB47D4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2346"/>
        <w:gridCol w:w="1182"/>
        <w:gridCol w:w="1086"/>
        <w:gridCol w:w="1134"/>
        <w:gridCol w:w="1062"/>
        <w:gridCol w:w="977"/>
        <w:gridCol w:w="1143"/>
      </w:tblGrid>
      <w:tr w:rsidR="00984B95" w:rsidRPr="00984B95" w14:paraId="38BE859C" w14:textId="77777777" w:rsidTr="002A287E">
        <w:tc>
          <w:tcPr>
            <w:tcW w:w="2346" w:type="dxa"/>
            <w:shd w:val="clear" w:color="auto" w:fill="auto"/>
          </w:tcPr>
          <w:p w14:paraId="7AC441A0" w14:textId="79B9A3EA" w:rsidR="006B39C5" w:rsidRPr="00984B9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6584" w:type="dxa"/>
            <w:gridSpan w:val="6"/>
            <w:shd w:val="clear" w:color="auto" w:fill="auto"/>
            <w:hideMark/>
          </w:tcPr>
          <w:p w14:paraId="56168378" w14:textId="77777777" w:rsidR="006B39C5" w:rsidRPr="00984B9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(หน่วย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 xml:space="preserve">: </w:t>
            </w: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พันบาท)</w:t>
            </w:r>
          </w:p>
        </w:tc>
      </w:tr>
      <w:tr w:rsidR="00984B95" w:rsidRPr="00984B95" w14:paraId="1E4255E7" w14:textId="77777777" w:rsidTr="002A287E">
        <w:tc>
          <w:tcPr>
            <w:tcW w:w="2346" w:type="dxa"/>
            <w:shd w:val="clear" w:color="auto" w:fill="auto"/>
          </w:tcPr>
          <w:p w14:paraId="0018848C" w14:textId="77777777" w:rsidR="006B39C5" w:rsidRPr="00984B9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584" w:type="dxa"/>
            <w:gridSpan w:val="6"/>
            <w:shd w:val="clear" w:color="auto" w:fill="auto"/>
            <w:vAlign w:val="bottom"/>
            <w:hideMark/>
          </w:tcPr>
          <w:p w14:paraId="47A19E4A" w14:textId="77777777" w:rsidR="006B39C5" w:rsidRPr="00984B95" w:rsidRDefault="006B39C5" w:rsidP="000138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</w:t>
            </w:r>
            <w:r w:rsidRPr="00984B95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นรวม</w:t>
            </w: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ของบริษัท</w:t>
            </w:r>
          </w:p>
        </w:tc>
      </w:tr>
      <w:tr w:rsidR="00984B95" w:rsidRPr="00984B95" w14:paraId="154D1AFC" w14:textId="77777777" w:rsidTr="002A287E">
        <w:trPr>
          <w:trHeight w:val="681"/>
        </w:trPr>
        <w:tc>
          <w:tcPr>
            <w:tcW w:w="2346" w:type="dxa"/>
            <w:shd w:val="clear" w:color="auto" w:fill="auto"/>
          </w:tcPr>
          <w:p w14:paraId="71E637F0" w14:textId="77777777" w:rsidR="006B39C5" w:rsidRPr="00984B9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7FCD4CC" w14:textId="42084D60" w:rsidR="006B39C5" w:rsidRPr="00984B9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97C4B16" w14:textId="77777777" w:rsidR="006B39C5" w:rsidRPr="00984B9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594E94" w14:textId="77777777" w:rsidR="006B39C5" w:rsidRPr="00984B9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UPC" w:hAnsi="BrowalliaUPC" w:cs="BrowalliaUPC"/>
                <w:cs/>
              </w:rPr>
            </w:pPr>
            <w:r w:rsidRPr="00984B95">
              <w:rPr>
                <w:rFonts w:ascii="BrowalliaUPC" w:hAnsi="BrowalliaUPC" w:cs="BrowalliaUPC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D285777" w14:textId="77777777" w:rsidR="006B39C5" w:rsidRPr="00984B9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left" w:pos="884"/>
              </w:tabs>
              <w:jc w:val="center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cs/>
                <w:lang w:val="en-GB"/>
              </w:rPr>
              <w:t>สิทธิการขยาย</w:t>
            </w:r>
          </w:p>
          <w:p w14:paraId="2FB01F96" w14:textId="77777777" w:rsidR="006B39C5" w:rsidRPr="00984B9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cs/>
                <w:lang w:val="en-GB"/>
              </w:rPr>
              <w:t>กิจการในต่างประเทศ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12B88F8B" w14:textId="77777777" w:rsidR="006B39C5" w:rsidRPr="00984B9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UPC" w:hAnsi="BrowalliaUPC" w:cs="BrowalliaUPC"/>
                <w:cs/>
                <w:lang w:val="en-GB"/>
              </w:rPr>
            </w:pPr>
            <w:r w:rsidRPr="00984B95">
              <w:rPr>
                <w:rFonts w:ascii="BrowalliaUPC" w:hAnsi="BrowalliaUPC" w:cs="BrowalliaUPC"/>
                <w:cs/>
                <w:lang w:val="en-GB"/>
              </w:rPr>
              <w:t>สินทรัพย์ทางปัญญา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D677700" w14:textId="77777777" w:rsidR="006B39C5" w:rsidRPr="00984B9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cs/>
                <w:lang w:val="en-GB"/>
              </w:rPr>
              <w:t>รวม</w:t>
            </w:r>
          </w:p>
        </w:tc>
      </w:tr>
      <w:tr w:rsidR="00984B95" w:rsidRPr="00984B95" w14:paraId="729AE335" w14:textId="77777777" w:rsidTr="002A287E">
        <w:tc>
          <w:tcPr>
            <w:tcW w:w="2346" w:type="dxa"/>
            <w:shd w:val="clear" w:color="auto" w:fill="auto"/>
            <w:hideMark/>
          </w:tcPr>
          <w:p w14:paraId="4A11032C" w14:textId="103D462C" w:rsidR="006B39C5" w:rsidRPr="00984B95" w:rsidRDefault="006B39C5" w:rsidP="0001389A">
            <w:pPr>
              <w:pStyle w:val="30"/>
              <w:tabs>
                <w:tab w:val="clear" w:pos="360"/>
              </w:tabs>
              <w:rPr>
                <w:rFonts w:ascii="BrowalliaUPC" w:hAnsi="BrowalliaUPC" w:cs="BrowalliaUPC"/>
                <w:b/>
                <w:bCs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09B38FB8" w14:textId="77777777" w:rsidR="006B39C5" w:rsidRPr="00984B9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489D4C6D" w14:textId="77777777" w:rsidR="006B39C5" w:rsidRPr="00984B9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589CF7B" w14:textId="77777777" w:rsidR="006B39C5" w:rsidRPr="00984B9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22E99261" w14:textId="77777777" w:rsidR="006B39C5" w:rsidRPr="00984B9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75A14DE7" w14:textId="77777777" w:rsidR="006B39C5" w:rsidRPr="00984B9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48369FBD" w14:textId="77777777" w:rsidR="006B39C5" w:rsidRPr="00984B9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</w:tr>
      <w:tr w:rsidR="00984B95" w:rsidRPr="00984B95" w14:paraId="4F9D4600" w14:textId="77777777" w:rsidTr="002A287E">
        <w:tc>
          <w:tcPr>
            <w:tcW w:w="2346" w:type="dxa"/>
            <w:shd w:val="clear" w:color="auto" w:fill="auto"/>
          </w:tcPr>
          <w:p w14:paraId="08A62149" w14:textId="5B5274D8" w:rsidR="00A37C2A" w:rsidRPr="00984B95" w:rsidRDefault="00A37C2A" w:rsidP="0001389A">
            <w:pPr>
              <w:pStyle w:val="30"/>
              <w:tabs>
                <w:tab w:val="clear" w:pos="360"/>
              </w:tabs>
              <w:rPr>
                <w:rFonts w:ascii="BrowalliaUPC" w:hAnsi="BrowalliaUPC" w:cs="BrowalliaUPC"/>
                <w:b/>
                <w:bCs/>
                <w:cs/>
              </w:rPr>
            </w:pPr>
            <w:r w:rsidRPr="00984B95">
              <w:rPr>
                <w:rFonts w:ascii="BrowalliaUPC" w:hAnsi="BrowalliaUPC" w:cs="BrowalliaUPC"/>
                <w:b/>
                <w:bCs/>
                <w:cs/>
              </w:rPr>
              <w:t>ราคาทุน</w:t>
            </w:r>
          </w:p>
        </w:tc>
        <w:tc>
          <w:tcPr>
            <w:tcW w:w="1182" w:type="dxa"/>
            <w:shd w:val="clear" w:color="auto" w:fill="auto"/>
          </w:tcPr>
          <w:p w14:paraId="6857AB1C" w14:textId="77777777" w:rsidR="00A37C2A" w:rsidRPr="00984B95" w:rsidRDefault="00A37C2A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064C36DA" w14:textId="77777777" w:rsidR="00A37C2A" w:rsidRPr="00984B95" w:rsidRDefault="00A37C2A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4E10F54" w14:textId="77777777" w:rsidR="00A37C2A" w:rsidRPr="00984B95" w:rsidRDefault="00A37C2A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3915E3F4" w14:textId="77777777" w:rsidR="00A37C2A" w:rsidRPr="00984B95" w:rsidRDefault="00A37C2A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17D6EAB3" w14:textId="77777777" w:rsidR="00A37C2A" w:rsidRPr="00984B95" w:rsidRDefault="00A37C2A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2AF68D73" w14:textId="77777777" w:rsidR="00A37C2A" w:rsidRPr="00984B95" w:rsidRDefault="00A37C2A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</w:tr>
      <w:tr w:rsidR="00984B95" w:rsidRPr="00984B95" w14:paraId="59B5AD63" w14:textId="77777777" w:rsidTr="002A287E">
        <w:tc>
          <w:tcPr>
            <w:tcW w:w="2346" w:type="dxa"/>
            <w:shd w:val="clear" w:color="auto" w:fill="auto"/>
            <w:vAlign w:val="bottom"/>
          </w:tcPr>
          <w:p w14:paraId="3B0B6862" w14:textId="7F7D98B9" w:rsidR="00027F74" w:rsidRPr="00984B95" w:rsidRDefault="00027F74" w:rsidP="00027F7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865F59" w:rsidRPr="00984B95">
              <w:rPr>
                <w:rFonts w:ascii="BrowalliaUPC" w:hAnsi="BrowalliaUPC" w:cs="BrowalliaUPC"/>
                <w:sz w:val="22"/>
                <w:szCs w:val="22"/>
              </w:rPr>
              <w:t>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3FB04275" w14:textId="1077F833" w:rsidR="00027F74" w:rsidRPr="00984B95" w:rsidRDefault="00027F74" w:rsidP="00027F7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97,718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7F24796" w14:textId="657963F0" w:rsidR="00027F74" w:rsidRPr="00984B95" w:rsidRDefault="00027F74" w:rsidP="00027F7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B13177" w14:textId="7CFBDCDA" w:rsidR="00027F74" w:rsidRPr="00984B95" w:rsidRDefault="00027F74" w:rsidP="00027F7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CC37241" w14:textId="6554A243" w:rsidR="00027F74" w:rsidRPr="00984B95" w:rsidRDefault="00027F74" w:rsidP="00027F7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61030127" w14:textId="7AE1C2F9" w:rsidR="00027F74" w:rsidRPr="00984B95" w:rsidRDefault="00027F74" w:rsidP="00027F7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4,230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B501154" w14:textId="4201B41B" w:rsidR="00027F74" w:rsidRPr="00984B95" w:rsidRDefault="00027F74" w:rsidP="00027F7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2,144,298</w:t>
            </w:r>
          </w:p>
        </w:tc>
      </w:tr>
      <w:tr w:rsidR="00984B95" w:rsidRPr="00984B95" w14:paraId="66D0CD8C" w14:textId="77777777" w:rsidTr="002A287E">
        <w:tc>
          <w:tcPr>
            <w:tcW w:w="2346" w:type="dxa"/>
            <w:shd w:val="clear" w:color="auto" w:fill="auto"/>
            <w:vAlign w:val="bottom"/>
          </w:tcPr>
          <w:p w14:paraId="36A10D65" w14:textId="28E3C973" w:rsidR="00027F74" w:rsidRPr="00984B95" w:rsidRDefault="00027F74" w:rsidP="00027F7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5B8B9BD4" w14:textId="56674E24" w:rsidR="00027F74" w:rsidRPr="00984B95" w:rsidRDefault="00027F74" w:rsidP="00027F7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</w:rPr>
              <w:t>12,000</w:t>
            </w:r>
          </w:p>
        </w:tc>
        <w:tc>
          <w:tcPr>
            <w:tcW w:w="1086" w:type="dxa"/>
            <w:shd w:val="clear" w:color="auto" w:fill="auto"/>
          </w:tcPr>
          <w:p w14:paraId="15E60071" w14:textId="542DAF37" w:rsidR="00027F74" w:rsidRPr="00984B95" w:rsidRDefault="00027F74" w:rsidP="00027F7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3AB9C29" w14:textId="77A7BFA5" w:rsidR="00027F74" w:rsidRPr="00984B95" w:rsidRDefault="00027F74" w:rsidP="00027F7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599291B5" w14:textId="79702801" w:rsidR="00027F74" w:rsidRPr="00984B95" w:rsidRDefault="00027F74" w:rsidP="00027F7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66ECAB29" w14:textId="5EBBB35C" w:rsidR="00027F74" w:rsidRPr="00984B95" w:rsidRDefault="00027F74" w:rsidP="00027F7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06F3F01" w14:textId="61DCBA25" w:rsidR="00027F74" w:rsidRPr="00984B95" w:rsidRDefault="00027F74" w:rsidP="00027F7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12,000</w:t>
            </w:r>
          </w:p>
        </w:tc>
      </w:tr>
      <w:tr w:rsidR="00984B95" w:rsidRPr="00984B95" w14:paraId="565F15F1" w14:textId="77777777" w:rsidTr="002A287E">
        <w:tc>
          <w:tcPr>
            <w:tcW w:w="2346" w:type="dxa"/>
            <w:shd w:val="clear" w:color="auto" w:fill="auto"/>
            <w:vAlign w:val="bottom"/>
          </w:tcPr>
          <w:p w14:paraId="64141AB6" w14:textId="414E8294" w:rsidR="00027F74" w:rsidRPr="00984B95" w:rsidRDefault="00027F74" w:rsidP="00027F7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865F59" w:rsidRPr="00984B95">
              <w:rPr>
                <w:rFonts w:ascii="BrowalliaUPC" w:hAnsi="BrowalliaUPC" w:cs="BrowalliaUPC"/>
                <w:sz w:val="22"/>
                <w:szCs w:val="22"/>
              </w:rPr>
              <w:t>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2519D1E" w14:textId="6BDE0298" w:rsidR="00027F74" w:rsidRPr="00984B95" w:rsidRDefault="00027F74" w:rsidP="00027F7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109,718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0058268" w14:textId="3F16634D" w:rsidR="00027F74" w:rsidRPr="00984B95" w:rsidRDefault="00027F74" w:rsidP="00027F7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cs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68A906" w14:textId="58EC51F8" w:rsidR="00027F74" w:rsidRPr="00984B95" w:rsidRDefault="00027F74" w:rsidP="00027F7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0290B79" w14:textId="7D117E7E" w:rsidR="00027F74" w:rsidRPr="00984B95" w:rsidRDefault="00027F74" w:rsidP="00027F7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41A9CE97" w14:textId="232E9B17" w:rsidR="00027F74" w:rsidRPr="00984B95" w:rsidRDefault="00027F74" w:rsidP="00027F7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4,230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A674216" w14:textId="4E0089D0" w:rsidR="00027F74" w:rsidRPr="00984B95" w:rsidRDefault="00027F74" w:rsidP="00027F7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2,156,298</w:t>
            </w:r>
          </w:p>
        </w:tc>
      </w:tr>
      <w:tr w:rsidR="00984B95" w:rsidRPr="00984B95" w14:paraId="23D70881" w14:textId="77777777" w:rsidTr="00232301">
        <w:tc>
          <w:tcPr>
            <w:tcW w:w="2346" w:type="dxa"/>
            <w:shd w:val="clear" w:color="auto" w:fill="auto"/>
            <w:vAlign w:val="bottom"/>
          </w:tcPr>
          <w:p w14:paraId="728ED736" w14:textId="63BA93D7" w:rsidR="00232301" w:rsidRPr="00984B95" w:rsidRDefault="00232301" w:rsidP="00232301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CE319DE" w14:textId="139D256A" w:rsidR="00232301" w:rsidRPr="00984B95" w:rsidRDefault="00232301" w:rsidP="00232301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3,800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F643F2D" w14:textId="3AC16810" w:rsidR="00232301" w:rsidRPr="00984B95" w:rsidRDefault="00232301" w:rsidP="00232301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D87FFC" w14:textId="3365091B" w:rsidR="00232301" w:rsidRPr="00984B95" w:rsidRDefault="00232301" w:rsidP="00232301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3B2A9D5" w14:textId="178B5EA8" w:rsidR="00232301" w:rsidRPr="00984B95" w:rsidRDefault="00232301" w:rsidP="00232301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382A2E91" w14:textId="1C795DEF" w:rsidR="00232301" w:rsidRPr="00984B95" w:rsidRDefault="00232301" w:rsidP="00232301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5493084" w14:textId="06D61990" w:rsidR="00232301" w:rsidRPr="00984B95" w:rsidRDefault="00232301" w:rsidP="00232301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3,800</w:t>
            </w:r>
          </w:p>
        </w:tc>
      </w:tr>
      <w:tr w:rsidR="00984B95" w:rsidRPr="00984B95" w14:paraId="5B2DF38B" w14:textId="77777777" w:rsidTr="00B37A83">
        <w:tc>
          <w:tcPr>
            <w:tcW w:w="2346" w:type="dxa"/>
            <w:shd w:val="clear" w:color="auto" w:fill="auto"/>
            <w:vAlign w:val="bottom"/>
          </w:tcPr>
          <w:p w14:paraId="4A94B5BD" w14:textId="6309EFC8" w:rsidR="00484E5C" w:rsidRPr="00984B95" w:rsidRDefault="00484E5C" w:rsidP="00B37A8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ลดลงจากการจำหน่ายบริษัทย่อย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60CF537" w14:textId="6B006E00" w:rsidR="00484E5C" w:rsidRPr="00984B95" w:rsidRDefault="00484E5C" w:rsidP="00B37A83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(35,146)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A282BD9" w14:textId="0A88E20D" w:rsidR="00484E5C" w:rsidRPr="00984B95" w:rsidRDefault="00484E5C" w:rsidP="00B37A83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(1,506,461)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7211C" w14:textId="4054BD80" w:rsidR="00484E5C" w:rsidRPr="00984B95" w:rsidRDefault="00484E5C" w:rsidP="00B37A83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(12,185)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22E23FC" w14:textId="0DF6BADC" w:rsidR="00484E5C" w:rsidRPr="00984B95" w:rsidRDefault="00484E5C" w:rsidP="00B37A83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(523,704)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1F275B48" w14:textId="4D6B37DA" w:rsidR="00484E5C" w:rsidRPr="00984B95" w:rsidRDefault="00484E5C" w:rsidP="00B37A83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(4,230)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3E59FBD" w14:textId="254A8D4C" w:rsidR="00484E5C" w:rsidRPr="00984B95" w:rsidRDefault="00484E5C" w:rsidP="00B37A83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(2,081,726)</w:t>
            </w:r>
          </w:p>
        </w:tc>
      </w:tr>
      <w:tr w:rsidR="00984B95" w:rsidRPr="00984B95" w14:paraId="65BD9E39" w14:textId="77777777" w:rsidTr="00A212B1">
        <w:tc>
          <w:tcPr>
            <w:tcW w:w="2346" w:type="dxa"/>
            <w:shd w:val="clear" w:color="auto" w:fill="auto"/>
            <w:vAlign w:val="bottom"/>
          </w:tcPr>
          <w:p w14:paraId="0D4305DD" w14:textId="64604AA9" w:rsidR="00A212B1" w:rsidRPr="00984B95" w:rsidRDefault="00A212B1" w:rsidP="00A212B1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5F44999E" w14:textId="4253A9EA" w:rsidR="00A212B1" w:rsidRPr="00984B95" w:rsidRDefault="00A212B1" w:rsidP="00A212B1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78,372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5C6344A" w14:textId="079D9FCF" w:rsidR="00A212B1" w:rsidRPr="00984B95" w:rsidRDefault="00A212B1" w:rsidP="00A212B1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cs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0D851" w14:textId="7118D20B" w:rsidR="00A212B1" w:rsidRPr="00984B95" w:rsidRDefault="00A212B1" w:rsidP="00A212B1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A0788AD" w14:textId="681ED708" w:rsidR="00A212B1" w:rsidRPr="00984B95" w:rsidRDefault="00A212B1" w:rsidP="00A212B1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5E130207" w14:textId="74312E38" w:rsidR="00A212B1" w:rsidRPr="00984B95" w:rsidRDefault="00A212B1" w:rsidP="00A212B1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A41B4B1" w14:textId="7769D71A" w:rsidR="00A212B1" w:rsidRPr="00984B95" w:rsidRDefault="00A212B1" w:rsidP="00A212B1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78,372</w:t>
            </w:r>
          </w:p>
        </w:tc>
      </w:tr>
      <w:tr w:rsidR="00984B95" w:rsidRPr="00984B95" w14:paraId="6CC7495C" w14:textId="77777777" w:rsidTr="002A287E">
        <w:tc>
          <w:tcPr>
            <w:tcW w:w="2346" w:type="dxa"/>
            <w:shd w:val="clear" w:color="auto" w:fill="auto"/>
          </w:tcPr>
          <w:p w14:paraId="366BEC31" w14:textId="77777777" w:rsidR="00027F74" w:rsidRPr="00984B95" w:rsidRDefault="00027F74" w:rsidP="00027F74">
            <w:pPr>
              <w:pStyle w:val="30"/>
              <w:tabs>
                <w:tab w:val="clear" w:pos="360"/>
              </w:tabs>
              <w:ind w:left="175" w:hanging="175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6550D476" w14:textId="77777777" w:rsidR="00027F74" w:rsidRPr="00984B95" w:rsidRDefault="00027F74" w:rsidP="00027F7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68F3A9B4" w14:textId="77777777" w:rsidR="00027F74" w:rsidRPr="00984B95" w:rsidRDefault="00027F74" w:rsidP="00027F7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6C23B60" w14:textId="77777777" w:rsidR="00027F74" w:rsidRPr="00984B95" w:rsidRDefault="00027F74" w:rsidP="00027F7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46CBBAC" w14:textId="77777777" w:rsidR="00027F74" w:rsidRPr="00984B95" w:rsidRDefault="00027F74" w:rsidP="00027F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1A68A19C" w14:textId="77777777" w:rsidR="00027F74" w:rsidRPr="00984B95" w:rsidRDefault="00027F74" w:rsidP="00027F7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3B0C9545" w14:textId="77777777" w:rsidR="00027F74" w:rsidRPr="00984B95" w:rsidRDefault="00027F74" w:rsidP="00027F7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984B95" w:rsidRPr="00984B95" w14:paraId="4A0C611E" w14:textId="77777777" w:rsidTr="002A287E">
        <w:tc>
          <w:tcPr>
            <w:tcW w:w="2346" w:type="dxa"/>
            <w:shd w:val="clear" w:color="auto" w:fill="auto"/>
            <w:hideMark/>
          </w:tcPr>
          <w:p w14:paraId="345651B3" w14:textId="2D400044" w:rsidR="00027F74" w:rsidRPr="00984B95" w:rsidRDefault="00027F74" w:rsidP="00027F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th-TH"/>
              </w:rPr>
            </w:pPr>
            <w:r w:rsidRPr="00984B95"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th-TH"/>
              </w:rPr>
              <w:t>ค่าตัดจำหน่ายสะสม</w:t>
            </w:r>
          </w:p>
        </w:tc>
        <w:tc>
          <w:tcPr>
            <w:tcW w:w="1182" w:type="dxa"/>
            <w:shd w:val="clear" w:color="auto" w:fill="auto"/>
          </w:tcPr>
          <w:p w14:paraId="6E88FC7E" w14:textId="77777777" w:rsidR="00027F74" w:rsidRPr="00984B95" w:rsidRDefault="00027F74" w:rsidP="00027F74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84B5E05" w14:textId="77777777" w:rsidR="00027F74" w:rsidRPr="00984B95" w:rsidRDefault="00027F74" w:rsidP="00027F74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E629D31" w14:textId="77777777" w:rsidR="00027F74" w:rsidRPr="00984B95" w:rsidRDefault="00027F74" w:rsidP="00027F7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8351D31" w14:textId="77777777" w:rsidR="00027F74" w:rsidRPr="00984B95" w:rsidRDefault="00027F74" w:rsidP="00027F7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38ADCA13" w14:textId="77777777" w:rsidR="00027F74" w:rsidRPr="00984B95" w:rsidRDefault="00027F74" w:rsidP="00027F74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7E2E1C9B" w14:textId="77777777" w:rsidR="00027F74" w:rsidRPr="00984B95" w:rsidRDefault="00027F74" w:rsidP="00027F74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984B95" w:rsidRPr="00984B95" w14:paraId="67CFD04A" w14:textId="77777777" w:rsidTr="002A287E">
        <w:tc>
          <w:tcPr>
            <w:tcW w:w="2346" w:type="dxa"/>
            <w:shd w:val="clear" w:color="auto" w:fill="auto"/>
            <w:vAlign w:val="bottom"/>
          </w:tcPr>
          <w:p w14:paraId="57F68AA6" w14:textId="0A82DFAF" w:rsidR="00865F59" w:rsidRPr="00984B95" w:rsidRDefault="00865F59" w:rsidP="00865F59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831D879" w14:textId="44499E84" w:rsidR="00865F59" w:rsidRPr="00984B95" w:rsidRDefault="00865F59" w:rsidP="00865F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63,518</w:t>
            </w:r>
          </w:p>
        </w:tc>
        <w:tc>
          <w:tcPr>
            <w:tcW w:w="1086" w:type="dxa"/>
            <w:shd w:val="clear" w:color="auto" w:fill="auto"/>
          </w:tcPr>
          <w:p w14:paraId="1B4A6F74" w14:textId="575302FF" w:rsidR="00865F59" w:rsidRPr="00984B95" w:rsidRDefault="00865F59" w:rsidP="00865F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27249" w14:textId="26A6D0B2" w:rsidR="00865F59" w:rsidRPr="00984B95" w:rsidRDefault="00865F59" w:rsidP="00865F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</w:tcPr>
          <w:p w14:paraId="20071664" w14:textId="68A11142" w:rsidR="00865F59" w:rsidRPr="00984B95" w:rsidRDefault="00865F59" w:rsidP="00865F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4AF2B2D3" w14:textId="061FED97" w:rsidR="00865F59" w:rsidRPr="00984B95" w:rsidRDefault="00865F59" w:rsidP="00865F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BC320D7" w14:textId="11EA80D1" w:rsidR="00865F59" w:rsidRPr="00984B95" w:rsidRDefault="00865F59" w:rsidP="00865F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75,703</w:t>
            </w:r>
          </w:p>
        </w:tc>
      </w:tr>
      <w:tr w:rsidR="00984B95" w:rsidRPr="00984B95" w14:paraId="2BED297C" w14:textId="77777777" w:rsidTr="002A287E">
        <w:tc>
          <w:tcPr>
            <w:tcW w:w="2346" w:type="dxa"/>
            <w:shd w:val="clear" w:color="auto" w:fill="auto"/>
            <w:vAlign w:val="bottom"/>
          </w:tcPr>
          <w:p w14:paraId="2A768E36" w14:textId="77777777" w:rsidR="00865F59" w:rsidRPr="00984B95" w:rsidRDefault="00865F59" w:rsidP="00865F59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13A739A" w14:textId="6C5C85EC" w:rsidR="00865F59" w:rsidRPr="00984B95" w:rsidRDefault="00865F59" w:rsidP="00865F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US"/>
              </w:rPr>
              <w:t>10,386</w:t>
            </w:r>
          </w:p>
        </w:tc>
        <w:tc>
          <w:tcPr>
            <w:tcW w:w="1086" w:type="dxa"/>
            <w:shd w:val="clear" w:color="auto" w:fill="auto"/>
          </w:tcPr>
          <w:p w14:paraId="5A71A772" w14:textId="348AB130" w:rsidR="00865F59" w:rsidRPr="00984B95" w:rsidRDefault="00865F59" w:rsidP="00865F59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31ABB6" w14:textId="47BC3B0E" w:rsidR="00865F59" w:rsidRPr="00984B95" w:rsidRDefault="00865F59" w:rsidP="00865F59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6D954326" w14:textId="1B325FE8" w:rsidR="00865F59" w:rsidRPr="00984B95" w:rsidRDefault="00865F59" w:rsidP="00865F59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123E0770" w14:textId="7695F642" w:rsidR="00865F59" w:rsidRPr="00984B95" w:rsidRDefault="00865F59" w:rsidP="00865F59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0B00643" w14:textId="72153DE8" w:rsidR="00865F59" w:rsidRPr="00984B95" w:rsidRDefault="00865F59" w:rsidP="00865F59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10,386</w:t>
            </w:r>
          </w:p>
        </w:tc>
      </w:tr>
      <w:tr w:rsidR="00984B95" w:rsidRPr="00984B95" w14:paraId="28728854" w14:textId="77777777" w:rsidTr="002A287E">
        <w:tc>
          <w:tcPr>
            <w:tcW w:w="2346" w:type="dxa"/>
            <w:shd w:val="clear" w:color="auto" w:fill="auto"/>
            <w:vAlign w:val="bottom"/>
          </w:tcPr>
          <w:p w14:paraId="445D3850" w14:textId="7EB100CE" w:rsidR="00865F59" w:rsidRPr="00984B95" w:rsidRDefault="00865F59" w:rsidP="00865F59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7462CBA" w14:textId="33F4D7E8" w:rsidR="00865F59" w:rsidRPr="00984B95" w:rsidRDefault="00865F59" w:rsidP="00865F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73,904</w:t>
            </w:r>
          </w:p>
        </w:tc>
        <w:tc>
          <w:tcPr>
            <w:tcW w:w="1086" w:type="dxa"/>
            <w:shd w:val="clear" w:color="auto" w:fill="auto"/>
          </w:tcPr>
          <w:p w14:paraId="6A2EC957" w14:textId="530BA50A" w:rsidR="00865F59" w:rsidRPr="00984B95" w:rsidRDefault="00865F59" w:rsidP="00865F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EEEC6B" w14:textId="00C74E99" w:rsidR="00865F59" w:rsidRPr="00984B95" w:rsidRDefault="00865F59" w:rsidP="00865F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</w:tcPr>
          <w:p w14:paraId="2BF0883C" w14:textId="791EEE83" w:rsidR="00865F59" w:rsidRPr="00984B95" w:rsidRDefault="00865F59" w:rsidP="00865F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45A72496" w14:textId="32B11ADE" w:rsidR="00865F59" w:rsidRPr="00984B95" w:rsidRDefault="00865F59" w:rsidP="00865F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8337093" w14:textId="4F607EA7" w:rsidR="00865F59" w:rsidRPr="00984B95" w:rsidRDefault="00865F59" w:rsidP="00865F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86,089</w:t>
            </w:r>
          </w:p>
        </w:tc>
      </w:tr>
      <w:tr w:rsidR="00984B95" w:rsidRPr="00984B95" w14:paraId="6FE1C1BC" w14:textId="77777777" w:rsidTr="00AB4294">
        <w:tc>
          <w:tcPr>
            <w:tcW w:w="2346" w:type="dxa"/>
            <w:shd w:val="clear" w:color="auto" w:fill="auto"/>
            <w:vAlign w:val="bottom"/>
          </w:tcPr>
          <w:p w14:paraId="40638B10" w14:textId="7FC1E6CD" w:rsidR="00AB4294" w:rsidRPr="00984B95" w:rsidRDefault="00AB4294" w:rsidP="00AB429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5DAACD2" w14:textId="24BB1228" w:rsidR="00AB4294" w:rsidRPr="00984B95" w:rsidRDefault="00AB4294" w:rsidP="00AB429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9,281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124BD1E" w14:textId="18D9459E" w:rsidR="00AB4294" w:rsidRPr="00984B95" w:rsidRDefault="00AB4294" w:rsidP="00AB429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781705" w14:textId="43418F24" w:rsidR="00AB4294" w:rsidRPr="00984B95" w:rsidRDefault="00AB4294" w:rsidP="00AB429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F17DCAD" w14:textId="0D6CA666" w:rsidR="00AB4294" w:rsidRPr="00984B95" w:rsidRDefault="00AB4294" w:rsidP="00AB429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5179CC16" w14:textId="3681B5BA" w:rsidR="00AB4294" w:rsidRPr="00984B95" w:rsidRDefault="00AB4294" w:rsidP="00AB429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8974FEB" w14:textId="1B1B5F3F" w:rsidR="00AB4294" w:rsidRPr="00984B95" w:rsidRDefault="00AB4294" w:rsidP="00AB4294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9,281</w:t>
            </w:r>
          </w:p>
        </w:tc>
      </w:tr>
      <w:tr w:rsidR="00984B95" w:rsidRPr="00984B95" w14:paraId="3CA471D8" w14:textId="77777777" w:rsidTr="00AB4294">
        <w:tc>
          <w:tcPr>
            <w:tcW w:w="2346" w:type="dxa"/>
            <w:shd w:val="clear" w:color="auto" w:fill="auto"/>
            <w:vAlign w:val="bottom"/>
          </w:tcPr>
          <w:p w14:paraId="4CE4B896" w14:textId="1613A000" w:rsidR="00AB4294" w:rsidRPr="00984B95" w:rsidRDefault="00AB4294" w:rsidP="00AB429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ลดลงจากการจำหน่ายบริษัทย่อย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D8A2390" w14:textId="0421AAE3" w:rsidR="00AB4294" w:rsidRPr="00984B95" w:rsidRDefault="00AB4294" w:rsidP="00AB429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(22,787)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78339AF" w14:textId="5B210EC1" w:rsidR="00AB4294" w:rsidRPr="00984B95" w:rsidRDefault="00AB4294" w:rsidP="00AB429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48B77B" w14:textId="1E3FE1F3" w:rsidR="00AB4294" w:rsidRPr="00984B95" w:rsidRDefault="00AB4294" w:rsidP="00AB429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(12,185)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0B3B968" w14:textId="10687AB5" w:rsidR="00AB4294" w:rsidRPr="00984B95" w:rsidRDefault="00AB4294" w:rsidP="00AB429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49DCAECF" w14:textId="6EB95A6B" w:rsidR="00AB4294" w:rsidRPr="00984B95" w:rsidRDefault="00AB4294" w:rsidP="00AB429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22B27D9" w14:textId="57CEAE69" w:rsidR="00AB4294" w:rsidRPr="00984B95" w:rsidRDefault="00AB4294" w:rsidP="00AB429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(34,972)</w:t>
            </w:r>
          </w:p>
        </w:tc>
      </w:tr>
      <w:tr w:rsidR="00984B95" w:rsidRPr="00984B95" w14:paraId="36334A63" w14:textId="77777777" w:rsidTr="00AB4294">
        <w:tc>
          <w:tcPr>
            <w:tcW w:w="2346" w:type="dxa"/>
            <w:shd w:val="clear" w:color="auto" w:fill="auto"/>
            <w:vAlign w:val="bottom"/>
          </w:tcPr>
          <w:p w14:paraId="612E7D5F" w14:textId="24CC0077" w:rsidR="00AB4294" w:rsidRPr="00984B95" w:rsidRDefault="00AB4294" w:rsidP="00AB429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F8C97C7" w14:textId="0CF94E04" w:rsidR="00AB4294" w:rsidRPr="00984B95" w:rsidRDefault="00AB4294" w:rsidP="00AB429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60,398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FA78735" w14:textId="57AA2141" w:rsidR="00AB4294" w:rsidRPr="00984B95" w:rsidRDefault="00AB4294" w:rsidP="00AB429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AD4E5" w14:textId="5BFB68CF" w:rsidR="00AB4294" w:rsidRPr="00984B95" w:rsidRDefault="00AB4294" w:rsidP="00AB429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9C62A77" w14:textId="6C4D1962" w:rsidR="00AB4294" w:rsidRPr="00984B95" w:rsidRDefault="00AB4294" w:rsidP="00AB4294">
            <w:pPr>
              <w:pStyle w:val="30"/>
              <w:pBdr>
                <w:bottom w:val="single" w:sz="4" w:space="1" w:color="auto"/>
              </w:pBdr>
              <w:tabs>
                <w:tab w:val="left" w:pos="618"/>
              </w:tabs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1257BF78" w14:textId="2B1AE59E" w:rsidR="00AB4294" w:rsidRPr="00984B95" w:rsidRDefault="00AB4294" w:rsidP="00AB429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B5926D3" w14:textId="71BEEBE4" w:rsidR="00AB4294" w:rsidRPr="00984B95" w:rsidRDefault="00AB4294" w:rsidP="00AB4294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60,398</w:t>
            </w:r>
          </w:p>
        </w:tc>
      </w:tr>
      <w:tr w:rsidR="00984B95" w:rsidRPr="00984B95" w14:paraId="20DE8AF4" w14:textId="77777777" w:rsidTr="002A287E">
        <w:tc>
          <w:tcPr>
            <w:tcW w:w="2346" w:type="dxa"/>
            <w:shd w:val="clear" w:color="auto" w:fill="auto"/>
            <w:vAlign w:val="bottom"/>
          </w:tcPr>
          <w:p w14:paraId="64D48041" w14:textId="77777777" w:rsidR="00865F59" w:rsidRPr="00984B95" w:rsidRDefault="00865F59" w:rsidP="00865F59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474932CD" w14:textId="77777777" w:rsidR="00865F59" w:rsidRPr="00984B95" w:rsidRDefault="00865F59" w:rsidP="00865F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E2EBF9B" w14:textId="77777777" w:rsidR="00865F59" w:rsidRPr="00984B95" w:rsidRDefault="00865F59" w:rsidP="00865F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79950B" w14:textId="77777777" w:rsidR="00865F59" w:rsidRPr="00984B95" w:rsidRDefault="00865F59" w:rsidP="00865F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D57AAE0" w14:textId="77777777" w:rsidR="00865F59" w:rsidRPr="00984B95" w:rsidRDefault="00865F59" w:rsidP="00865F59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37433216" w14:textId="77777777" w:rsidR="00865F59" w:rsidRPr="00984B95" w:rsidRDefault="00865F59" w:rsidP="00865F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7E5403F" w14:textId="77777777" w:rsidR="00865F59" w:rsidRPr="00984B95" w:rsidRDefault="00865F59" w:rsidP="00865F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984B95" w:rsidRPr="00984B95" w14:paraId="4A4579FC" w14:textId="77777777" w:rsidTr="002A287E">
        <w:tc>
          <w:tcPr>
            <w:tcW w:w="2346" w:type="dxa"/>
            <w:shd w:val="clear" w:color="auto" w:fill="auto"/>
          </w:tcPr>
          <w:p w14:paraId="0D87C6A4" w14:textId="169FB1D3" w:rsidR="00865F59" w:rsidRPr="00984B95" w:rsidRDefault="00865F59" w:rsidP="00865F59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CDC4637" w14:textId="77777777" w:rsidR="00865F59" w:rsidRPr="00984B95" w:rsidRDefault="00865F59" w:rsidP="00865F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97E6E25" w14:textId="77777777" w:rsidR="00865F59" w:rsidRPr="00984B95" w:rsidRDefault="00865F59" w:rsidP="00865F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5443D4" w14:textId="77777777" w:rsidR="00865F59" w:rsidRPr="00984B95" w:rsidRDefault="00865F59" w:rsidP="00865F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5BAF34F" w14:textId="77777777" w:rsidR="00865F59" w:rsidRPr="00984B95" w:rsidRDefault="00865F59" w:rsidP="00865F59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014E8A1" w14:textId="77777777" w:rsidR="00865F59" w:rsidRPr="00984B95" w:rsidRDefault="00865F59" w:rsidP="00865F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D2D3489" w14:textId="77777777" w:rsidR="00865F59" w:rsidRPr="00984B95" w:rsidRDefault="00865F59" w:rsidP="00865F59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984B95" w:rsidRPr="00984B95" w14:paraId="4BA3AF98" w14:textId="77777777" w:rsidTr="002A287E">
        <w:tc>
          <w:tcPr>
            <w:tcW w:w="2346" w:type="dxa"/>
            <w:shd w:val="clear" w:color="auto" w:fill="auto"/>
          </w:tcPr>
          <w:p w14:paraId="2C94F574" w14:textId="5C4B800D" w:rsidR="00D02FEB" w:rsidRPr="00984B95" w:rsidRDefault="00D02FEB" w:rsidP="00D02FEB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9991F4E" w14:textId="419E55C6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12,186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252EE12" w14:textId="724D778D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797,341</w:t>
            </w:r>
          </w:p>
        </w:tc>
        <w:tc>
          <w:tcPr>
            <w:tcW w:w="1134" w:type="dxa"/>
            <w:shd w:val="clear" w:color="auto" w:fill="auto"/>
          </w:tcPr>
          <w:p w14:paraId="3283F03F" w14:textId="20F04846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0AA47436" w14:textId="3D115635" w:rsidR="00D02FEB" w:rsidRPr="00984B95" w:rsidRDefault="00D02FEB" w:rsidP="00D02FEB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</w:tcPr>
          <w:p w14:paraId="620AEE7E" w14:textId="5D25129B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586C3E6D" w14:textId="7247BEF7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1,333,231</w:t>
            </w:r>
          </w:p>
        </w:tc>
      </w:tr>
      <w:tr w:rsidR="00984B95" w:rsidRPr="00984B95" w14:paraId="418FEB58" w14:textId="77777777" w:rsidTr="002A287E">
        <w:tc>
          <w:tcPr>
            <w:tcW w:w="2346" w:type="dxa"/>
            <w:shd w:val="clear" w:color="auto" w:fill="auto"/>
          </w:tcPr>
          <w:p w14:paraId="4BF20F51" w14:textId="5C818632" w:rsidR="00D02FEB" w:rsidRPr="00984B95" w:rsidRDefault="00D02FEB" w:rsidP="00D02FEB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82" w:type="dxa"/>
            <w:shd w:val="clear" w:color="auto" w:fill="auto"/>
          </w:tcPr>
          <w:p w14:paraId="204266C0" w14:textId="4575F0D5" w:rsidR="00D02FEB" w:rsidRPr="00984B95" w:rsidRDefault="00D02FEB" w:rsidP="00D02F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259</w:t>
            </w:r>
          </w:p>
        </w:tc>
        <w:tc>
          <w:tcPr>
            <w:tcW w:w="1086" w:type="dxa"/>
            <w:shd w:val="clear" w:color="auto" w:fill="auto"/>
          </w:tcPr>
          <w:p w14:paraId="2E6CA2CD" w14:textId="58A4F2D2" w:rsidR="00D02FEB" w:rsidRPr="00984B95" w:rsidRDefault="00D02FEB" w:rsidP="00D02F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709,120</w:t>
            </w:r>
          </w:p>
        </w:tc>
        <w:tc>
          <w:tcPr>
            <w:tcW w:w="1134" w:type="dxa"/>
            <w:shd w:val="clear" w:color="auto" w:fill="auto"/>
          </w:tcPr>
          <w:p w14:paraId="18AE5E27" w14:textId="4B043B27" w:rsidR="00D02FEB" w:rsidRPr="00984B95" w:rsidRDefault="00D02FEB" w:rsidP="00D02F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745EC32D" w14:textId="7C5E3157" w:rsidR="00D02FEB" w:rsidRPr="00984B95" w:rsidRDefault="00D02FEB" w:rsidP="00D02FEB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72727A59" w14:textId="4497BF35" w:rsidR="00D02FEB" w:rsidRPr="00984B95" w:rsidRDefault="00D02FEB" w:rsidP="00D02F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4,230</w:t>
            </w:r>
          </w:p>
        </w:tc>
        <w:tc>
          <w:tcPr>
            <w:tcW w:w="1143" w:type="dxa"/>
            <w:shd w:val="clear" w:color="auto" w:fill="auto"/>
          </w:tcPr>
          <w:p w14:paraId="2CCCA2D7" w14:textId="0C8F1D9D" w:rsidR="00D02FEB" w:rsidRPr="00984B95" w:rsidRDefault="00D02FEB" w:rsidP="00D02F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713,609</w:t>
            </w:r>
          </w:p>
        </w:tc>
      </w:tr>
      <w:tr w:rsidR="00984B95" w:rsidRPr="00984B95" w14:paraId="70EFAC66" w14:textId="77777777" w:rsidTr="002A287E">
        <w:tc>
          <w:tcPr>
            <w:tcW w:w="2346" w:type="dxa"/>
            <w:shd w:val="clear" w:color="auto" w:fill="auto"/>
          </w:tcPr>
          <w:p w14:paraId="36A46A54" w14:textId="57F0B235" w:rsidR="00D02FEB" w:rsidRPr="00984B95" w:rsidRDefault="00D02FEB" w:rsidP="00D02FEB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5C8FF6D9" w14:textId="696FBCD7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12,445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9FDD6F9" w14:textId="7EAC75C5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</w:tcPr>
          <w:p w14:paraId="3A2CD6C3" w14:textId="392EF576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6537DB8B" w14:textId="598B831C" w:rsidR="00D02FEB" w:rsidRPr="00984B95" w:rsidRDefault="00D02FEB" w:rsidP="00D02FEB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</w:tcPr>
          <w:p w14:paraId="2AEE4222" w14:textId="5831C1CE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4,230</w:t>
            </w:r>
          </w:p>
        </w:tc>
        <w:tc>
          <w:tcPr>
            <w:tcW w:w="1143" w:type="dxa"/>
            <w:shd w:val="clear" w:color="auto" w:fill="auto"/>
          </w:tcPr>
          <w:p w14:paraId="116BD5A4" w14:textId="07E4E69D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2,046,840</w:t>
            </w:r>
          </w:p>
        </w:tc>
      </w:tr>
      <w:tr w:rsidR="00984B95" w:rsidRPr="00984B95" w14:paraId="43F446B8" w14:textId="77777777" w:rsidTr="00CF30EC">
        <w:tc>
          <w:tcPr>
            <w:tcW w:w="2346" w:type="dxa"/>
            <w:shd w:val="clear" w:color="auto" w:fill="auto"/>
          </w:tcPr>
          <w:p w14:paraId="3B38CBEF" w14:textId="44B3B44A" w:rsidR="00CE18A2" w:rsidRPr="00984B95" w:rsidRDefault="00CE18A2" w:rsidP="00CE18A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84B95">
              <w:rPr>
                <w:rFonts w:ascii="BrowalliaUPC" w:hAnsi="BrowalliaUPC" w:cs="BrowalliaUPC" w:hint="cs"/>
                <w:sz w:val="22"/>
                <w:szCs w:val="22"/>
                <w:cs/>
              </w:rPr>
              <w:t>กลับรายการค่าเผื่อการด้อยค่า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0CF450CA" w14:textId="4752F551" w:rsidR="00CE18A2" w:rsidRPr="00984B95" w:rsidRDefault="00CE18A2" w:rsidP="00CE18A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(10</w:t>
            </w:r>
            <w:r w:rsidR="007208D5" w:rsidRPr="00984B95">
              <w:rPr>
                <w:rFonts w:ascii="BrowalliaUPC" w:hAnsi="BrowalliaUPC" w:cs="BrowalliaUPC"/>
                <w:lang w:val="en-US"/>
              </w:rPr>
              <w:t>6</w:t>
            </w:r>
            <w:r w:rsidRPr="00984B95">
              <w:rPr>
                <w:rFonts w:ascii="BrowalliaUPC" w:hAnsi="BrowalliaUPC" w:cs="BrowalliaUPC"/>
                <w:lang w:val="en-GB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3CC1B5E" w14:textId="213805AE" w:rsidR="00CE18A2" w:rsidRPr="00984B95" w:rsidRDefault="00CE18A2" w:rsidP="00CE18A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42B1A7" w14:textId="7D3EAC83" w:rsidR="00CE18A2" w:rsidRPr="00984B95" w:rsidRDefault="00CE18A2" w:rsidP="00CE18A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-   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1A6189A" w14:textId="686D28A8" w:rsidR="00CE18A2" w:rsidRPr="00984B95" w:rsidRDefault="00CE18A2" w:rsidP="00CE18A2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-   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6C0AA9FA" w14:textId="3EBD93AB" w:rsidR="00CE18A2" w:rsidRPr="00984B95" w:rsidRDefault="00CE18A2" w:rsidP="00CE18A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-   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027DA72" w14:textId="171FCF26" w:rsidR="00CE18A2" w:rsidRPr="00984B95" w:rsidRDefault="00CE18A2" w:rsidP="00CE18A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(10</w:t>
            </w:r>
            <w:r w:rsidR="007208D5" w:rsidRPr="00984B95">
              <w:rPr>
                <w:rFonts w:ascii="BrowalliaUPC" w:hAnsi="BrowalliaUPC" w:cs="BrowalliaUPC"/>
                <w:lang w:val="en-GB"/>
              </w:rPr>
              <w:t>6</w:t>
            </w:r>
            <w:r w:rsidRPr="00984B95">
              <w:rPr>
                <w:rFonts w:ascii="BrowalliaUPC" w:hAnsi="BrowalliaUPC" w:cs="BrowalliaUPC"/>
                <w:lang w:val="en-GB"/>
              </w:rPr>
              <w:t>)</w:t>
            </w:r>
          </w:p>
        </w:tc>
      </w:tr>
      <w:tr w:rsidR="00984B95" w:rsidRPr="00984B95" w14:paraId="2907423D" w14:textId="77777777" w:rsidTr="00CF30EC">
        <w:tc>
          <w:tcPr>
            <w:tcW w:w="2346" w:type="dxa"/>
            <w:shd w:val="clear" w:color="auto" w:fill="auto"/>
          </w:tcPr>
          <w:p w14:paraId="1F04E7C5" w14:textId="11D769A7" w:rsidR="00CE18A2" w:rsidRPr="00984B95" w:rsidRDefault="00CE18A2" w:rsidP="00CE18A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ลดลงจากการจำหน่ายบริษัทย่อย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1A3C40BE" w14:textId="7B2BA8DC" w:rsidR="00CE18A2" w:rsidRPr="00984B95" w:rsidRDefault="00CE18A2" w:rsidP="00CE18A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(12,33</w:t>
            </w:r>
            <w:r w:rsidR="007208D5" w:rsidRPr="00984B95">
              <w:rPr>
                <w:rFonts w:ascii="BrowalliaUPC" w:hAnsi="BrowalliaUPC" w:cs="BrowalliaUPC"/>
                <w:lang w:val="en-GB"/>
              </w:rPr>
              <w:t>9</w:t>
            </w:r>
            <w:r w:rsidRPr="00984B95">
              <w:rPr>
                <w:rFonts w:ascii="BrowalliaUPC" w:hAnsi="BrowalliaUPC" w:cs="BrowalliaUPC"/>
                <w:lang w:val="en-GB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48C7A24" w14:textId="7BE7B776" w:rsidR="00CE18A2" w:rsidRPr="00984B95" w:rsidRDefault="00CE18A2" w:rsidP="00CE18A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(1,506,461)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3664A2" w14:textId="6904B197" w:rsidR="00CE18A2" w:rsidRPr="00984B95" w:rsidRDefault="00CE18A2" w:rsidP="00CE18A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-   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7DBF8579" w14:textId="3B28A849" w:rsidR="00CE18A2" w:rsidRPr="00984B95" w:rsidRDefault="00CE18A2" w:rsidP="00CE18A2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(523,704)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37705F14" w14:textId="496FA7F0" w:rsidR="00CE18A2" w:rsidRPr="00984B95" w:rsidRDefault="00CE18A2" w:rsidP="00CE18A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(4,230)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CFC604C" w14:textId="42991C6C" w:rsidR="00CE18A2" w:rsidRPr="00984B95" w:rsidRDefault="00CE18A2" w:rsidP="00CE18A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(2,046,73</w:t>
            </w:r>
            <w:r w:rsidR="007208D5" w:rsidRPr="00984B95">
              <w:rPr>
                <w:rFonts w:ascii="BrowalliaUPC" w:hAnsi="BrowalliaUPC" w:cs="BrowalliaUPC"/>
                <w:lang w:val="en-GB"/>
              </w:rPr>
              <w:t>4</w:t>
            </w:r>
            <w:r w:rsidRPr="00984B95">
              <w:rPr>
                <w:rFonts w:ascii="BrowalliaUPC" w:hAnsi="BrowalliaUPC" w:cs="BrowalliaUPC"/>
                <w:lang w:val="en-GB"/>
              </w:rPr>
              <w:t>)</w:t>
            </w:r>
          </w:p>
        </w:tc>
      </w:tr>
      <w:tr w:rsidR="00984B95" w:rsidRPr="00984B95" w14:paraId="5D6DC189" w14:textId="77777777" w:rsidTr="00CF30EC">
        <w:tc>
          <w:tcPr>
            <w:tcW w:w="2346" w:type="dxa"/>
            <w:shd w:val="clear" w:color="auto" w:fill="auto"/>
          </w:tcPr>
          <w:p w14:paraId="73B44C6C" w14:textId="14797327" w:rsidR="00CE18A2" w:rsidRPr="00984B95" w:rsidRDefault="00CE18A2" w:rsidP="00CE18A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984B95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66E4C78A" w14:textId="30348450" w:rsidR="00CE18A2" w:rsidRPr="00984B95" w:rsidRDefault="00CE18A2" w:rsidP="00CE18A2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-   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1C7E028" w14:textId="39956089" w:rsidR="00CE18A2" w:rsidRPr="00984B95" w:rsidRDefault="00CE18A2" w:rsidP="00CE18A2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EF555F" w14:textId="08B8F083" w:rsidR="00CE18A2" w:rsidRPr="00984B95" w:rsidRDefault="00CE18A2" w:rsidP="00CE18A2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-   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47AAD449" w14:textId="348E91D3" w:rsidR="00CE18A2" w:rsidRPr="00984B95" w:rsidRDefault="00CE18A2" w:rsidP="00CE18A2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-   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7F9EC5E3" w14:textId="44F7E845" w:rsidR="00CE18A2" w:rsidRPr="00984B95" w:rsidRDefault="00CE18A2" w:rsidP="00CE18A2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-   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91A9FB6" w14:textId="27309EE6" w:rsidR="00CE18A2" w:rsidRPr="00984B95" w:rsidRDefault="00CE18A2" w:rsidP="00CE18A2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 xml:space="preserve"> -   </w:t>
            </w:r>
          </w:p>
        </w:tc>
      </w:tr>
      <w:tr w:rsidR="00984B95" w:rsidRPr="00984B95" w14:paraId="393320C3" w14:textId="77777777" w:rsidTr="002A287E">
        <w:tc>
          <w:tcPr>
            <w:tcW w:w="2346" w:type="dxa"/>
            <w:shd w:val="clear" w:color="auto" w:fill="auto"/>
          </w:tcPr>
          <w:p w14:paraId="2FC3249B" w14:textId="2DBD1523" w:rsidR="00D02FEB" w:rsidRPr="00984B95" w:rsidRDefault="00D02FEB" w:rsidP="00D02FEB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C6012A4" w14:textId="77777777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CB81EFB" w14:textId="77777777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895155" w14:textId="77777777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5021506" w14:textId="77777777" w:rsidR="00D02FEB" w:rsidRPr="00984B95" w:rsidRDefault="00D02FEB" w:rsidP="00D02FEB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BED7DCA" w14:textId="77777777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0FF9CE8" w14:textId="77777777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984B95" w:rsidRPr="00984B95" w14:paraId="4BC9B0A9" w14:textId="77777777" w:rsidTr="002A287E">
        <w:tc>
          <w:tcPr>
            <w:tcW w:w="2346" w:type="dxa"/>
            <w:shd w:val="clear" w:color="auto" w:fill="auto"/>
          </w:tcPr>
          <w:p w14:paraId="4F0256CA" w14:textId="77777777" w:rsidR="00D02FEB" w:rsidRPr="00984B95" w:rsidRDefault="00D02FEB" w:rsidP="00D02FEB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82" w:type="dxa"/>
            <w:shd w:val="clear" w:color="auto" w:fill="auto"/>
          </w:tcPr>
          <w:p w14:paraId="27C85295" w14:textId="77777777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4B14F7BE" w14:textId="77777777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E711726" w14:textId="77777777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539218EB" w14:textId="77777777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26D2E2FD" w14:textId="77777777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035AC1CE" w14:textId="77777777" w:rsidR="00D02FEB" w:rsidRPr="00984B95" w:rsidRDefault="00D02FEB" w:rsidP="00D02F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984B95" w:rsidRPr="00984B95" w14:paraId="1D25AE40" w14:textId="77777777" w:rsidTr="002A287E">
        <w:tc>
          <w:tcPr>
            <w:tcW w:w="2346" w:type="dxa"/>
            <w:shd w:val="clear" w:color="auto" w:fill="auto"/>
          </w:tcPr>
          <w:p w14:paraId="138B1F69" w14:textId="74E7625E" w:rsidR="00631084" w:rsidRPr="00984B95" w:rsidRDefault="00D67D25" w:rsidP="00631084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631084" w:rsidRPr="00984B9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="00631084"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="00631084" w:rsidRPr="00984B95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5B40B4B8" w14:textId="435A18EE" w:rsidR="00631084" w:rsidRPr="00984B95" w:rsidRDefault="00631084" w:rsidP="0063108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23,369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C61CBD0" w14:textId="727B45F7" w:rsidR="00631084" w:rsidRPr="00984B95" w:rsidRDefault="00631084" w:rsidP="0063108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ED4C3A7" w14:textId="7E37F6F5" w:rsidR="00631084" w:rsidRPr="00984B95" w:rsidRDefault="00631084" w:rsidP="0063108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3362B662" w14:textId="440A1A4D" w:rsidR="00631084" w:rsidRPr="00984B95" w:rsidRDefault="00631084" w:rsidP="0063108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6CFBA9D6" w14:textId="529FDB35" w:rsidR="00631084" w:rsidRPr="00984B95" w:rsidRDefault="00631084" w:rsidP="0063108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DAF6796" w14:textId="59A954EC" w:rsidR="00631084" w:rsidRPr="00984B95" w:rsidRDefault="00631084" w:rsidP="0063108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23,369</w:t>
            </w:r>
          </w:p>
        </w:tc>
      </w:tr>
      <w:tr w:rsidR="00984B95" w:rsidRPr="00984B95" w14:paraId="390826FA" w14:textId="77777777" w:rsidTr="00AD666E">
        <w:tc>
          <w:tcPr>
            <w:tcW w:w="2346" w:type="dxa"/>
            <w:shd w:val="clear" w:color="auto" w:fill="auto"/>
          </w:tcPr>
          <w:p w14:paraId="499A8F09" w14:textId="6BB5B6A4" w:rsidR="00AD666E" w:rsidRPr="00984B95" w:rsidRDefault="00D67D25" w:rsidP="00AD666E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AD666E" w:rsidRPr="00984B9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="00AD666E" w:rsidRPr="00984B9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="00AD666E" w:rsidRPr="00984B95">
              <w:rPr>
                <w:rFonts w:ascii="BrowalliaUPC" w:hAnsi="BrowalliaUPC" w:cs="BrowalliaUPC"/>
                <w:sz w:val="22"/>
                <w:szCs w:val="22"/>
              </w:rPr>
              <w:t>2564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96E388A" w14:textId="173C7A71" w:rsidR="00AD666E" w:rsidRPr="00984B95" w:rsidRDefault="00AD666E" w:rsidP="00AD666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17,974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47BF208" w14:textId="4958A45B" w:rsidR="00AD666E" w:rsidRPr="00984B95" w:rsidRDefault="00AD666E" w:rsidP="00AD666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00E5F6" w14:textId="46B4EFC9" w:rsidR="00AD666E" w:rsidRPr="00984B95" w:rsidRDefault="00AD666E" w:rsidP="00AD666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782EC07" w14:textId="44F41EE5" w:rsidR="00AD666E" w:rsidRPr="00984B95" w:rsidRDefault="00AD666E" w:rsidP="00AD666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34A5A455" w14:textId="3AFF961B" w:rsidR="00AD666E" w:rsidRPr="00984B95" w:rsidRDefault="00AD666E" w:rsidP="00AD666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984B95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19E17E9" w14:textId="5F3ED9A8" w:rsidR="00AD666E" w:rsidRPr="00984B95" w:rsidRDefault="00AD666E" w:rsidP="00AD666E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lang w:val="en-GB"/>
              </w:rPr>
              <w:t>17,974</w:t>
            </w:r>
          </w:p>
        </w:tc>
      </w:tr>
      <w:tr w:rsidR="00984B95" w:rsidRPr="00984B95" w14:paraId="211CF532" w14:textId="77777777" w:rsidTr="002A287E">
        <w:tc>
          <w:tcPr>
            <w:tcW w:w="2346" w:type="dxa"/>
            <w:shd w:val="clear" w:color="auto" w:fill="auto"/>
          </w:tcPr>
          <w:p w14:paraId="08CC1CCA" w14:textId="77777777" w:rsidR="00631084" w:rsidRPr="00984B95" w:rsidRDefault="00631084" w:rsidP="00631084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19792E4D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8F20D4C" w14:textId="77777777" w:rsidR="00631084" w:rsidRPr="00984B95" w:rsidRDefault="00631084" w:rsidP="00631084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8F507D5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B3A4D72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16B9EACE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757192E3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984B95" w:rsidRPr="00984B95" w14:paraId="149F4572" w14:textId="77777777" w:rsidTr="002A287E">
        <w:tc>
          <w:tcPr>
            <w:tcW w:w="2346" w:type="dxa"/>
            <w:shd w:val="clear" w:color="auto" w:fill="auto"/>
          </w:tcPr>
          <w:p w14:paraId="6EF733D6" w14:textId="00F6B71B" w:rsidR="00631084" w:rsidRPr="00984B95" w:rsidRDefault="00631084" w:rsidP="00631084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ค่าตัดจำหน่ายสำหรับปี </w:t>
            </w:r>
            <w:r w:rsidRPr="00984B95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82" w:type="dxa"/>
            <w:shd w:val="clear" w:color="auto" w:fill="auto"/>
          </w:tcPr>
          <w:p w14:paraId="1C8C8D2F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711020A" w14:textId="77777777" w:rsidR="00631084" w:rsidRPr="00984B95" w:rsidRDefault="00631084" w:rsidP="00631084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2881BCA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7A9EEC45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3DDB15BE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18DDEB79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984B95" w:rsidRPr="00984B95" w14:paraId="06F7CAC0" w14:textId="77777777" w:rsidTr="002A287E">
        <w:tc>
          <w:tcPr>
            <w:tcW w:w="2346" w:type="dxa"/>
            <w:shd w:val="clear" w:color="auto" w:fill="auto"/>
          </w:tcPr>
          <w:p w14:paraId="3D37DAA4" w14:textId="77777777" w:rsidR="00631084" w:rsidRPr="00984B95" w:rsidRDefault="00631084" w:rsidP="0063108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82" w:type="dxa"/>
            <w:shd w:val="clear" w:color="auto" w:fill="auto"/>
          </w:tcPr>
          <w:p w14:paraId="22CB9035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766817CB" w14:textId="77777777" w:rsidR="00631084" w:rsidRPr="00984B95" w:rsidRDefault="00631084" w:rsidP="00631084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265BF16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646057AD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5F1079E3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1620E4D7" w14:textId="1FC417E5" w:rsidR="00631084" w:rsidRPr="00984B95" w:rsidRDefault="00631084" w:rsidP="00631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lang w:val="en-GB"/>
              </w:rPr>
              <w:t>7,544</w:t>
            </w:r>
          </w:p>
        </w:tc>
      </w:tr>
      <w:tr w:rsidR="00984B95" w:rsidRPr="00984B95" w14:paraId="3E2B3ED2" w14:textId="77777777" w:rsidTr="002A287E">
        <w:tc>
          <w:tcPr>
            <w:tcW w:w="2346" w:type="dxa"/>
            <w:shd w:val="clear" w:color="auto" w:fill="auto"/>
          </w:tcPr>
          <w:p w14:paraId="6B29D587" w14:textId="77777777" w:rsidR="00631084" w:rsidRPr="00984B95" w:rsidRDefault="00631084" w:rsidP="00631084">
            <w:pPr>
              <w:spacing w:line="240" w:lineRule="auto"/>
              <w:ind w:left="162" w:right="-108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82" w:type="dxa"/>
            <w:shd w:val="clear" w:color="auto" w:fill="auto"/>
          </w:tcPr>
          <w:p w14:paraId="3EF19B92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5EA0FDF" w14:textId="77777777" w:rsidR="00631084" w:rsidRPr="00984B95" w:rsidRDefault="00631084" w:rsidP="00631084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F6FC411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DC182C9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13C34538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454333E9" w14:textId="40D57C5D" w:rsidR="00631084" w:rsidRPr="00984B95" w:rsidRDefault="00631084" w:rsidP="006310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lang w:val="en-GB"/>
              </w:rPr>
              <w:t>2,842</w:t>
            </w:r>
          </w:p>
        </w:tc>
      </w:tr>
      <w:tr w:rsidR="00984B95" w:rsidRPr="00984B95" w14:paraId="3BBE2994" w14:textId="77777777" w:rsidTr="002A287E">
        <w:tc>
          <w:tcPr>
            <w:tcW w:w="2346" w:type="dxa"/>
            <w:shd w:val="clear" w:color="auto" w:fill="auto"/>
          </w:tcPr>
          <w:p w14:paraId="1C15DB94" w14:textId="77777777" w:rsidR="00631084" w:rsidRPr="00984B95" w:rsidRDefault="00631084" w:rsidP="0063108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984B95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82" w:type="dxa"/>
            <w:shd w:val="clear" w:color="auto" w:fill="auto"/>
          </w:tcPr>
          <w:p w14:paraId="0D9575B7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39D1A2C1" w14:textId="77777777" w:rsidR="00631084" w:rsidRPr="00984B95" w:rsidRDefault="00631084" w:rsidP="00631084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A5DA593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35A5BB9D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321B4D41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5C6F7A92" w14:textId="5910E343" w:rsidR="00631084" w:rsidRPr="00984B95" w:rsidRDefault="00631084" w:rsidP="00631084">
            <w:pPr>
              <w:pBdr>
                <w:bottom w:val="single" w:sz="12" w:space="1" w:color="auto"/>
              </w:pBdr>
              <w:spacing w:line="240" w:lineRule="auto"/>
              <w:ind w:left="162" w:right="-36" w:hanging="16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lang w:val="en-GB"/>
              </w:rPr>
              <w:t>10,386</w:t>
            </w:r>
          </w:p>
        </w:tc>
      </w:tr>
      <w:tr w:rsidR="00984B95" w:rsidRPr="00984B95" w14:paraId="75ECCC41" w14:textId="77777777" w:rsidTr="002A287E">
        <w:tc>
          <w:tcPr>
            <w:tcW w:w="2346" w:type="dxa"/>
            <w:shd w:val="clear" w:color="auto" w:fill="auto"/>
          </w:tcPr>
          <w:p w14:paraId="094DD3E2" w14:textId="77777777" w:rsidR="00631084" w:rsidRPr="00984B95" w:rsidRDefault="00631084" w:rsidP="00631084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</w:tcPr>
          <w:p w14:paraId="09C632A9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139241A8" w14:textId="77777777" w:rsidR="00631084" w:rsidRPr="00984B95" w:rsidRDefault="00631084" w:rsidP="00631084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CED8FB6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70AF3678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0CC99574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2C77405C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984B95" w:rsidRPr="00984B95" w14:paraId="68001485" w14:textId="77777777" w:rsidTr="002A287E">
        <w:tc>
          <w:tcPr>
            <w:tcW w:w="2346" w:type="dxa"/>
            <w:shd w:val="clear" w:color="auto" w:fill="auto"/>
          </w:tcPr>
          <w:p w14:paraId="1864DAB8" w14:textId="5DDBE2BB" w:rsidR="00631084" w:rsidRPr="00984B95" w:rsidRDefault="00631084" w:rsidP="00631084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ค่าตัดจำหน่ายสำหรับปี </w:t>
            </w:r>
            <w:r w:rsidRPr="00984B95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82" w:type="dxa"/>
            <w:shd w:val="clear" w:color="auto" w:fill="auto"/>
          </w:tcPr>
          <w:p w14:paraId="7027771E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3511B588" w14:textId="77777777" w:rsidR="00631084" w:rsidRPr="00984B95" w:rsidRDefault="00631084" w:rsidP="00631084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36DF129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2BC961B3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67B5E585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483302D2" w14:textId="77777777" w:rsidR="00631084" w:rsidRPr="00984B95" w:rsidRDefault="00631084" w:rsidP="0063108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984B95" w:rsidRPr="00984B95" w14:paraId="3F6EA668" w14:textId="77777777" w:rsidTr="002A287E">
        <w:tc>
          <w:tcPr>
            <w:tcW w:w="2346" w:type="dxa"/>
            <w:shd w:val="clear" w:color="auto" w:fill="auto"/>
          </w:tcPr>
          <w:p w14:paraId="6620112C" w14:textId="77777777" w:rsidR="00631084" w:rsidRPr="00984B95" w:rsidRDefault="00631084" w:rsidP="0063108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82" w:type="dxa"/>
            <w:shd w:val="clear" w:color="auto" w:fill="auto"/>
          </w:tcPr>
          <w:p w14:paraId="773FC389" w14:textId="77777777" w:rsidR="00631084" w:rsidRPr="00984B95" w:rsidRDefault="00631084" w:rsidP="00631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643D56F4" w14:textId="77777777" w:rsidR="00631084" w:rsidRPr="00984B95" w:rsidRDefault="00631084" w:rsidP="00631084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03DB5F8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A7AB113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4FE818C4" w14:textId="77777777" w:rsidR="00631084" w:rsidRPr="00984B95" w:rsidRDefault="00631084" w:rsidP="00631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160B0294" w14:textId="59BBA70D" w:rsidR="00631084" w:rsidRPr="00984B95" w:rsidRDefault="00AD666E" w:rsidP="00631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lang w:val="en-GB"/>
              </w:rPr>
              <w:t>6,572</w:t>
            </w:r>
          </w:p>
        </w:tc>
      </w:tr>
      <w:tr w:rsidR="00984B95" w:rsidRPr="00984B95" w14:paraId="4E36765E" w14:textId="77777777" w:rsidTr="002A287E">
        <w:tc>
          <w:tcPr>
            <w:tcW w:w="2346" w:type="dxa"/>
            <w:shd w:val="clear" w:color="auto" w:fill="auto"/>
          </w:tcPr>
          <w:p w14:paraId="12F2B7EE" w14:textId="77777777" w:rsidR="00631084" w:rsidRPr="00984B95" w:rsidRDefault="00631084" w:rsidP="0063108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82" w:type="dxa"/>
            <w:shd w:val="clear" w:color="auto" w:fill="auto"/>
          </w:tcPr>
          <w:p w14:paraId="0486D844" w14:textId="77777777" w:rsidR="00631084" w:rsidRPr="00984B95" w:rsidRDefault="00631084" w:rsidP="00631084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  <w:tab w:val="left" w:pos="968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44236206" w14:textId="77777777" w:rsidR="00631084" w:rsidRPr="00984B95" w:rsidRDefault="00631084" w:rsidP="00631084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C74584C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366C2677" w14:textId="77777777" w:rsidR="00631084" w:rsidRPr="00984B95" w:rsidRDefault="00631084" w:rsidP="0063108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6E0C6850" w14:textId="77777777" w:rsidR="00631084" w:rsidRPr="00984B95" w:rsidRDefault="00631084" w:rsidP="00631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6D0AB108" w14:textId="10691C13" w:rsidR="00631084" w:rsidRPr="00984B95" w:rsidRDefault="00AD666E" w:rsidP="00631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lang w:val="en-GB"/>
              </w:rPr>
              <w:t>2,709</w:t>
            </w:r>
          </w:p>
        </w:tc>
      </w:tr>
      <w:tr w:rsidR="00984B95" w:rsidRPr="00984B95" w14:paraId="7407F13C" w14:textId="77777777" w:rsidTr="002A287E">
        <w:tc>
          <w:tcPr>
            <w:tcW w:w="2346" w:type="dxa"/>
            <w:shd w:val="clear" w:color="auto" w:fill="auto"/>
          </w:tcPr>
          <w:p w14:paraId="1A67D4BC" w14:textId="77777777" w:rsidR="00631084" w:rsidRPr="00984B95" w:rsidRDefault="00631084" w:rsidP="0063108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984B95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82" w:type="dxa"/>
            <w:shd w:val="clear" w:color="auto" w:fill="auto"/>
          </w:tcPr>
          <w:p w14:paraId="1C58E8F2" w14:textId="77777777" w:rsidR="00631084" w:rsidRPr="00984B95" w:rsidRDefault="00631084" w:rsidP="00631084">
            <w:pPr>
              <w:spacing w:line="240" w:lineRule="auto"/>
              <w:ind w:left="162" w:right="-36" w:hanging="16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19ED4BAE" w14:textId="77777777" w:rsidR="00631084" w:rsidRPr="00984B95" w:rsidRDefault="00631084" w:rsidP="00631084">
            <w:pPr>
              <w:spacing w:line="240" w:lineRule="auto"/>
              <w:ind w:left="162" w:right="-36" w:hanging="16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F7D1BCA" w14:textId="77777777" w:rsidR="00631084" w:rsidRPr="00984B95" w:rsidRDefault="00631084" w:rsidP="00631084">
            <w:pPr>
              <w:spacing w:line="240" w:lineRule="auto"/>
              <w:ind w:left="162" w:right="-36" w:hanging="16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3D9FFC75" w14:textId="77777777" w:rsidR="00631084" w:rsidRPr="00984B95" w:rsidRDefault="00631084" w:rsidP="00631084">
            <w:pPr>
              <w:spacing w:line="240" w:lineRule="auto"/>
              <w:ind w:left="162" w:right="-36" w:hanging="16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3DA4F9CF" w14:textId="77777777" w:rsidR="00631084" w:rsidRPr="00984B95" w:rsidRDefault="00631084" w:rsidP="00631084">
            <w:pPr>
              <w:spacing w:line="240" w:lineRule="auto"/>
              <w:ind w:left="162" w:right="-36" w:hanging="16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7D1043DA" w14:textId="40D4AD44" w:rsidR="00631084" w:rsidRPr="00984B95" w:rsidRDefault="00AD666E" w:rsidP="0063108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84B95">
              <w:rPr>
                <w:rFonts w:ascii="BrowalliaUPC" w:hAnsi="BrowalliaUPC" w:cs="BrowalliaUPC"/>
                <w:sz w:val="22"/>
                <w:szCs w:val="22"/>
                <w:lang w:val="en-GB"/>
              </w:rPr>
              <w:t>9,281</w:t>
            </w:r>
          </w:p>
        </w:tc>
      </w:tr>
    </w:tbl>
    <w:p w14:paraId="283C17B1" w14:textId="30676231" w:rsidR="006B1502" w:rsidRPr="00F70BA1" w:rsidRDefault="006B1502" w:rsidP="00B92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F70BA1">
        <w:rPr>
          <w:rFonts w:ascii="BrowalliaUPC" w:hAnsi="BrowalliaUPC" w:cs="BrowalliaUPC"/>
          <w:sz w:val="28"/>
          <w:szCs w:val="28"/>
        </w:rPr>
        <w:t>31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F70BA1">
        <w:rPr>
          <w:rFonts w:ascii="BrowalliaUPC" w:hAnsi="BrowalliaUPC" w:cs="BrowalliaUPC"/>
          <w:sz w:val="28"/>
          <w:szCs w:val="28"/>
        </w:rPr>
        <w:t>256</w:t>
      </w:r>
      <w:r w:rsidR="00631084" w:rsidRPr="00F70BA1">
        <w:rPr>
          <w:rFonts w:ascii="BrowalliaUPC" w:hAnsi="BrowalliaUPC" w:cs="BrowalliaUPC"/>
          <w:sz w:val="28"/>
          <w:szCs w:val="28"/>
        </w:rPr>
        <w:t>4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F70BA1">
        <w:rPr>
          <w:rFonts w:ascii="BrowalliaUPC" w:hAnsi="BrowalliaUPC" w:cs="BrowalliaUPC"/>
          <w:sz w:val="28"/>
          <w:szCs w:val="28"/>
        </w:rPr>
        <w:t>256</w:t>
      </w:r>
      <w:r w:rsidR="00631084" w:rsidRPr="00F70BA1">
        <w:rPr>
          <w:rFonts w:ascii="BrowalliaUPC" w:hAnsi="BrowalliaUPC" w:cs="BrowalliaUPC"/>
          <w:sz w:val="28"/>
          <w:szCs w:val="28"/>
        </w:rPr>
        <w:t>3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กลุ่มบริษัทมีโปรแกรมคอมพิวเตอร์ ส่วนหนึ่งที่ตัดจำหน่ายเต็มมูลค่าและยัง</w:t>
      </w:r>
      <w:r w:rsidR="00F00B21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ใช้งานอยู่ โดยมีราคาทุนประมาณ </w:t>
      </w:r>
      <w:r w:rsidR="00B73D2F">
        <w:rPr>
          <w:rFonts w:ascii="BrowalliaUPC" w:hAnsi="BrowalliaUPC" w:cs="BrowalliaUPC"/>
          <w:sz w:val="28"/>
          <w:szCs w:val="28"/>
        </w:rPr>
        <w:t>32.89</w:t>
      </w:r>
      <w:r w:rsidR="00E6104C"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ล้านบาท และ </w:t>
      </w:r>
      <w:r w:rsidR="00956B25" w:rsidRPr="00F70BA1">
        <w:rPr>
          <w:rFonts w:ascii="BrowalliaUPC" w:hAnsi="BrowalliaUPC" w:cs="BrowalliaUPC"/>
          <w:sz w:val="28"/>
          <w:szCs w:val="28"/>
        </w:rPr>
        <w:t xml:space="preserve">51.00 </w:t>
      </w:r>
      <w:r w:rsidRPr="00F70BA1">
        <w:rPr>
          <w:rFonts w:ascii="BrowalliaUPC" w:hAnsi="BrowalliaUPC" w:cs="BrowalliaUPC"/>
          <w:sz w:val="28"/>
          <w:szCs w:val="28"/>
          <w:cs/>
        </w:rPr>
        <w:t>ล้านบาท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ตามลำดับ</w:t>
      </w:r>
    </w:p>
    <w:p w14:paraId="289222B0" w14:textId="77777777" w:rsidR="00631084" w:rsidRPr="00F70BA1" w:rsidRDefault="00631084" w:rsidP="00B92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230"/>
        <w:gridCol w:w="2148"/>
        <w:gridCol w:w="2552"/>
      </w:tblGrid>
      <w:tr w:rsidR="006B39C5" w:rsidRPr="00F70BA1" w14:paraId="1C113178" w14:textId="77777777" w:rsidTr="0039019C">
        <w:trPr>
          <w:cantSplit/>
        </w:trPr>
        <w:tc>
          <w:tcPr>
            <w:tcW w:w="4230" w:type="dxa"/>
          </w:tcPr>
          <w:p w14:paraId="1813FF0E" w14:textId="77777777" w:rsidR="006B39C5" w:rsidRPr="00F70BA1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48" w:type="dxa"/>
            <w:vAlign w:val="bottom"/>
          </w:tcPr>
          <w:p w14:paraId="522C69B7" w14:textId="77777777" w:rsidR="006B39C5" w:rsidRPr="00F70BA1" w:rsidRDefault="006B39C5" w:rsidP="00013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</w:tcPr>
          <w:p w14:paraId="0CE08313" w14:textId="77777777" w:rsidR="006B39C5" w:rsidRPr="00F70BA1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6B39C5" w:rsidRPr="00F70BA1" w14:paraId="024C6144" w14:textId="77777777" w:rsidTr="0039019C">
        <w:trPr>
          <w:cantSplit/>
        </w:trPr>
        <w:tc>
          <w:tcPr>
            <w:tcW w:w="4230" w:type="dxa"/>
          </w:tcPr>
          <w:p w14:paraId="5AA37998" w14:textId="77777777" w:rsidR="006B39C5" w:rsidRPr="00F70BA1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48" w:type="dxa"/>
            <w:vAlign w:val="bottom"/>
          </w:tcPr>
          <w:p w14:paraId="4C7CB47A" w14:textId="77777777" w:rsidR="006B39C5" w:rsidRPr="00F70BA1" w:rsidRDefault="006B39C5" w:rsidP="00013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67249A9D" w14:textId="77777777" w:rsidR="006B39C5" w:rsidRPr="00F70BA1" w:rsidRDefault="006B39C5" w:rsidP="00BB47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นเฉพาะ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ของบริษัท</w:t>
            </w:r>
          </w:p>
        </w:tc>
      </w:tr>
      <w:tr w:rsidR="006B39C5" w:rsidRPr="00F70BA1" w14:paraId="7E1016B7" w14:textId="77777777" w:rsidTr="0039019C">
        <w:trPr>
          <w:cantSplit/>
        </w:trPr>
        <w:tc>
          <w:tcPr>
            <w:tcW w:w="4230" w:type="dxa"/>
          </w:tcPr>
          <w:p w14:paraId="473C1437" w14:textId="77777777" w:rsidR="006B39C5" w:rsidRPr="00F70BA1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48" w:type="dxa"/>
            <w:vAlign w:val="bottom"/>
          </w:tcPr>
          <w:p w14:paraId="66E069C2" w14:textId="77777777" w:rsidR="006B39C5" w:rsidRPr="00F70BA1" w:rsidRDefault="006B39C5" w:rsidP="00013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4617E9" w14:textId="77777777" w:rsidR="006B39C5" w:rsidRPr="00F70BA1" w:rsidRDefault="006B39C5" w:rsidP="00BB47D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</w:tr>
      <w:tr w:rsidR="0004695A" w:rsidRPr="00F70BA1" w14:paraId="13D154BE" w14:textId="77777777" w:rsidTr="0039019C">
        <w:trPr>
          <w:cantSplit/>
        </w:trPr>
        <w:tc>
          <w:tcPr>
            <w:tcW w:w="4230" w:type="dxa"/>
          </w:tcPr>
          <w:p w14:paraId="3DC10D02" w14:textId="6E95B202" w:rsidR="0004695A" w:rsidRPr="00F70BA1" w:rsidRDefault="0004695A" w:rsidP="002E1E4D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48" w:type="dxa"/>
            <w:vAlign w:val="bottom"/>
          </w:tcPr>
          <w:p w14:paraId="321CE509" w14:textId="77777777" w:rsidR="0004695A" w:rsidRPr="00F70BA1" w:rsidRDefault="0004695A" w:rsidP="002E1E4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198B65E9" w14:textId="77777777" w:rsidR="0004695A" w:rsidRPr="00F70BA1" w:rsidRDefault="0004695A" w:rsidP="002E1E4D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34C1A" w:rsidRPr="00F70BA1" w14:paraId="1F7AEB38" w14:textId="77777777" w:rsidTr="0039019C">
        <w:trPr>
          <w:cantSplit/>
        </w:trPr>
        <w:tc>
          <w:tcPr>
            <w:tcW w:w="4230" w:type="dxa"/>
            <w:hideMark/>
          </w:tcPr>
          <w:p w14:paraId="383FE6F4" w14:textId="16B237EE" w:rsidR="00F34C1A" w:rsidRPr="00F70BA1" w:rsidRDefault="004A44D1" w:rsidP="00F34C1A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ณ วันที่ 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148" w:type="dxa"/>
            <w:vAlign w:val="bottom"/>
          </w:tcPr>
          <w:p w14:paraId="068BE0A8" w14:textId="77777777" w:rsidR="00F34C1A" w:rsidRPr="00F70BA1" w:rsidRDefault="00F34C1A" w:rsidP="00F34C1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3F36417B" w14:textId="5853561B" w:rsidR="00F34C1A" w:rsidRPr="00F70BA1" w:rsidRDefault="00F34C1A" w:rsidP="00F34C1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62,009</w:t>
            </w:r>
          </w:p>
        </w:tc>
      </w:tr>
      <w:tr w:rsidR="00F34C1A" w:rsidRPr="00F70BA1" w14:paraId="43E1B9CD" w14:textId="77777777" w:rsidTr="0039019C">
        <w:trPr>
          <w:cantSplit/>
        </w:trPr>
        <w:tc>
          <w:tcPr>
            <w:tcW w:w="4230" w:type="dxa"/>
          </w:tcPr>
          <w:p w14:paraId="69505DB7" w14:textId="6459B3FD" w:rsidR="00F34C1A" w:rsidRPr="00F70BA1" w:rsidRDefault="00F34C1A" w:rsidP="00F34C1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148" w:type="dxa"/>
            <w:vAlign w:val="bottom"/>
          </w:tcPr>
          <w:p w14:paraId="4B2814AE" w14:textId="77777777" w:rsidR="00F34C1A" w:rsidRPr="00F70BA1" w:rsidRDefault="00F34C1A" w:rsidP="00F34C1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5BAE2C2E" w14:textId="101B2586" w:rsidR="00F34C1A" w:rsidRPr="00F70BA1" w:rsidRDefault="00F34C1A" w:rsidP="00F34C1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12,000</w:t>
            </w:r>
          </w:p>
        </w:tc>
      </w:tr>
      <w:tr w:rsidR="00F34C1A" w:rsidRPr="00F70BA1" w14:paraId="33098BD7" w14:textId="77777777" w:rsidTr="0039019C">
        <w:trPr>
          <w:cantSplit/>
        </w:trPr>
        <w:tc>
          <w:tcPr>
            <w:tcW w:w="4230" w:type="dxa"/>
            <w:hideMark/>
          </w:tcPr>
          <w:p w14:paraId="01EAAB3E" w14:textId="1A51BBBF" w:rsidR="00F34C1A" w:rsidRPr="00F70BA1" w:rsidRDefault="004A44D1" w:rsidP="00F34C1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ณ วันที่ 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148" w:type="dxa"/>
            <w:vAlign w:val="bottom"/>
          </w:tcPr>
          <w:p w14:paraId="22B80D44" w14:textId="77777777" w:rsidR="00F34C1A" w:rsidRPr="00F70BA1" w:rsidRDefault="00F34C1A" w:rsidP="00F34C1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E1B5D6" w14:textId="7C7B45BD" w:rsidR="00F34C1A" w:rsidRPr="00F70BA1" w:rsidRDefault="00F34C1A" w:rsidP="00F34C1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74,009</w:t>
            </w:r>
          </w:p>
        </w:tc>
      </w:tr>
      <w:tr w:rsidR="007B3EBA" w:rsidRPr="00F70BA1" w14:paraId="343A832B" w14:textId="77777777" w:rsidTr="0039019C">
        <w:trPr>
          <w:cantSplit/>
        </w:trPr>
        <w:tc>
          <w:tcPr>
            <w:tcW w:w="4230" w:type="dxa"/>
            <w:hideMark/>
          </w:tcPr>
          <w:p w14:paraId="10467A52" w14:textId="77777777" w:rsidR="007B3EBA" w:rsidRPr="00F70BA1" w:rsidRDefault="007B3EBA" w:rsidP="007B3EB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2148" w:type="dxa"/>
            <w:vAlign w:val="bottom"/>
          </w:tcPr>
          <w:p w14:paraId="7ACF4CA4" w14:textId="77777777" w:rsidR="007B3EBA" w:rsidRPr="00F70BA1" w:rsidRDefault="007B3EBA" w:rsidP="007B3EB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7DBC19E6" w14:textId="7C4254F8" w:rsidR="007B3EBA" w:rsidRPr="00F70BA1" w:rsidRDefault="007B3EBA" w:rsidP="007B3EB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3,800</w:t>
            </w:r>
          </w:p>
        </w:tc>
      </w:tr>
      <w:tr w:rsidR="007B3EBA" w:rsidRPr="00F70BA1" w14:paraId="37B580FA" w14:textId="77777777" w:rsidTr="0039019C">
        <w:trPr>
          <w:cantSplit/>
        </w:trPr>
        <w:tc>
          <w:tcPr>
            <w:tcW w:w="4230" w:type="dxa"/>
            <w:hideMark/>
          </w:tcPr>
          <w:p w14:paraId="784A1FF3" w14:textId="4C9C47EE" w:rsidR="007B3EBA" w:rsidRPr="00F70BA1" w:rsidRDefault="004A44D1" w:rsidP="007B3EB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ณ วันที่ </w:t>
            </w:r>
            <w:r w:rsidR="007B3EBA" w:rsidRPr="00F70BA1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="007B3EBA"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="007B3EBA"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148" w:type="dxa"/>
            <w:vAlign w:val="bottom"/>
          </w:tcPr>
          <w:p w14:paraId="4EB89654" w14:textId="77777777" w:rsidR="007B3EBA" w:rsidRPr="00F70BA1" w:rsidRDefault="007B3EBA" w:rsidP="007B3EB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A6BE178" w14:textId="17C2BA96" w:rsidR="007B3EBA" w:rsidRPr="00F70BA1" w:rsidRDefault="007B3EBA" w:rsidP="007B3EB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77,809</w:t>
            </w:r>
          </w:p>
        </w:tc>
      </w:tr>
      <w:tr w:rsidR="00F34C1A" w:rsidRPr="00F70BA1" w14:paraId="0E777F59" w14:textId="77777777" w:rsidTr="00F00158">
        <w:trPr>
          <w:cantSplit/>
          <w:trHeight w:hRule="exact" w:val="386"/>
        </w:trPr>
        <w:tc>
          <w:tcPr>
            <w:tcW w:w="4230" w:type="dxa"/>
          </w:tcPr>
          <w:p w14:paraId="4921BC21" w14:textId="77777777" w:rsidR="00F34C1A" w:rsidRPr="00F70BA1" w:rsidRDefault="00F34C1A" w:rsidP="00F34C1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48" w:type="dxa"/>
          </w:tcPr>
          <w:p w14:paraId="2E3B1881" w14:textId="77777777" w:rsidR="00F34C1A" w:rsidRPr="00F70BA1" w:rsidRDefault="00F34C1A" w:rsidP="00F34C1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12" w:space="0" w:color="auto"/>
            </w:tcBorders>
          </w:tcPr>
          <w:p w14:paraId="2C27D086" w14:textId="77777777" w:rsidR="00F34C1A" w:rsidRPr="00F70BA1" w:rsidRDefault="00F34C1A" w:rsidP="00F34C1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F34C1A" w:rsidRPr="00F70BA1" w14:paraId="57D35D56" w14:textId="77777777" w:rsidTr="0039019C">
        <w:trPr>
          <w:cantSplit/>
        </w:trPr>
        <w:tc>
          <w:tcPr>
            <w:tcW w:w="4230" w:type="dxa"/>
            <w:hideMark/>
          </w:tcPr>
          <w:p w14:paraId="195D2491" w14:textId="77777777" w:rsidR="00F34C1A" w:rsidRPr="00F70BA1" w:rsidRDefault="00F34C1A" w:rsidP="00F34C1A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148" w:type="dxa"/>
          </w:tcPr>
          <w:p w14:paraId="2550A119" w14:textId="77777777" w:rsidR="00F34C1A" w:rsidRPr="00F70BA1" w:rsidRDefault="00F34C1A" w:rsidP="00F34C1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552" w:type="dxa"/>
          </w:tcPr>
          <w:p w14:paraId="21410E6E" w14:textId="77777777" w:rsidR="00F34C1A" w:rsidRPr="00F70BA1" w:rsidRDefault="00F34C1A" w:rsidP="00F34C1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</w:tr>
      <w:tr w:rsidR="00F34C1A" w:rsidRPr="00F70BA1" w14:paraId="7D2C6DD7" w14:textId="77777777" w:rsidTr="0039019C">
        <w:trPr>
          <w:cantSplit/>
        </w:trPr>
        <w:tc>
          <w:tcPr>
            <w:tcW w:w="4230" w:type="dxa"/>
            <w:hideMark/>
          </w:tcPr>
          <w:p w14:paraId="62B0A21A" w14:textId="2280627C" w:rsidR="00F34C1A" w:rsidRPr="00F70BA1" w:rsidRDefault="004A44D1" w:rsidP="00F34C1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ณ วันที่ 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148" w:type="dxa"/>
            <w:vAlign w:val="bottom"/>
          </w:tcPr>
          <w:p w14:paraId="2D47B4EF" w14:textId="77777777" w:rsidR="00F34C1A" w:rsidRPr="00F70BA1" w:rsidRDefault="00F34C1A" w:rsidP="00F34C1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32F50779" w14:textId="5D2C528B" w:rsidR="00F34C1A" w:rsidRPr="00F70BA1" w:rsidRDefault="00F34C1A" w:rsidP="00F34C1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41,743</w:t>
            </w:r>
          </w:p>
        </w:tc>
      </w:tr>
      <w:tr w:rsidR="00F34C1A" w:rsidRPr="00F70BA1" w14:paraId="6A78B342" w14:textId="77777777" w:rsidTr="0039019C">
        <w:trPr>
          <w:cantSplit/>
        </w:trPr>
        <w:tc>
          <w:tcPr>
            <w:tcW w:w="4230" w:type="dxa"/>
            <w:hideMark/>
          </w:tcPr>
          <w:p w14:paraId="2C7EDCD9" w14:textId="77777777" w:rsidR="00F34C1A" w:rsidRPr="00F70BA1" w:rsidRDefault="00F34C1A" w:rsidP="00F34C1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48" w:type="dxa"/>
            <w:vAlign w:val="bottom"/>
          </w:tcPr>
          <w:p w14:paraId="19EB4188" w14:textId="77777777" w:rsidR="00F34C1A" w:rsidRPr="00F70BA1" w:rsidRDefault="00F34C1A" w:rsidP="00F34C1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713DC9EE" w14:textId="0867739E" w:rsidR="00F34C1A" w:rsidRPr="00F70BA1" w:rsidRDefault="00F34C1A" w:rsidP="00F34C1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9,309</w:t>
            </w:r>
          </w:p>
        </w:tc>
      </w:tr>
      <w:tr w:rsidR="00F34C1A" w:rsidRPr="00F70BA1" w14:paraId="173DD067" w14:textId="77777777" w:rsidTr="0039019C">
        <w:trPr>
          <w:cantSplit/>
          <w:trHeight w:val="310"/>
        </w:trPr>
        <w:tc>
          <w:tcPr>
            <w:tcW w:w="4230" w:type="dxa"/>
            <w:hideMark/>
          </w:tcPr>
          <w:p w14:paraId="3381D84C" w14:textId="521C5E09" w:rsidR="00F34C1A" w:rsidRPr="00F70BA1" w:rsidRDefault="004A44D1" w:rsidP="00F34C1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ณ วันที่ 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148" w:type="dxa"/>
            <w:vAlign w:val="bottom"/>
          </w:tcPr>
          <w:p w14:paraId="1753B5FA" w14:textId="77777777" w:rsidR="00F34C1A" w:rsidRPr="00F70BA1" w:rsidRDefault="00F34C1A" w:rsidP="00F34C1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8ED8C" w14:textId="03CB3511" w:rsidR="00F34C1A" w:rsidRPr="00F70BA1" w:rsidRDefault="00F34C1A" w:rsidP="00F34C1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51,052</w:t>
            </w:r>
          </w:p>
        </w:tc>
      </w:tr>
      <w:tr w:rsidR="0051799F" w:rsidRPr="00F70BA1" w14:paraId="5BF47FD6" w14:textId="77777777" w:rsidTr="0039019C">
        <w:trPr>
          <w:cantSplit/>
        </w:trPr>
        <w:tc>
          <w:tcPr>
            <w:tcW w:w="4230" w:type="dxa"/>
            <w:hideMark/>
          </w:tcPr>
          <w:p w14:paraId="3970D044" w14:textId="77777777" w:rsidR="0051799F" w:rsidRPr="00F70BA1" w:rsidRDefault="0051799F" w:rsidP="0051799F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48" w:type="dxa"/>
            <w:vAlign w:val="bottom"/>
          </w:tcPr>
          <w:p w14:paraId="37F2A5AB" w14:textId="77777777" w:rsidR="0051799F" w:rsidRPr="00F70BA1" w:rsidRDefault="0051799F" w:rsidP="0051799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A74EC" w14:textId="512F2A0F" w:rsidR="0051799F" w:rsidRPr="00F70BA1" w:rsidRDefault="0051799F" w:rsidP="0051799F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8,783</w:t>
            </w:r>
          </w:p>
        </w:tc>
      </w:tr>
      <w:tr w:rsidR="0051799F" w:rsidRPr="00F70BA1" w14:paraId="12EEB582" w14:textId="77777777" w:rsidTr="0039019C">
        <w:trPr>
          <w:cantSplit/>
          <w:trHeight w:val="310"/>
        </w:trPr>
        <w:tc>
          <w:tcPr>
            <w:tcW w:w="4230" w:type="dxa"/>
            <w:hideMark/>
          </w:tcPr>
          <w:p w14:paraId="4DD9298E" w14:textId="25506819" w:rsidR="0051799F" w:rsidRPr="00F70BA1" w:rsidRDefault="004A44D1" w:rsidP="0051799F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ณ วันที่ </w:t>
            </w:r>
            <w:r w:rsidR="0051799F" w:rsidRPr="00F70BA1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="0051799F"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="0051799F"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148" w:type="dxa"/>
            <w:vAlign w:val="bottom"/>
          </w:tcPr>
          <w:p w14:paraId="1F1C0D3F" w14:textId="77777777" w:rsidR="0051799F" w:rsidRPr="00F70BA1" w:rsidRDefault="0051799F" w:rsidP="0051799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234E981" w14:textId="196D5FB6" w:rsidR="0051799F" w:rsidRPr="00F70BA1" w:rsidRDefault="0051799F" w:rsidP="0051799F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59,835</w:t>
            </w:r>
          </w:p>
        </w:tc>
      </w:tr>
      <w:tr w:rsidR="00F34C1A" w:rsidRPr="00F70BA1" w14:paraId="6DC986F1" w14:textId="77777777" w:rsidTr="00F00158">
        <w:trPr>
          <w:cantSplit/>
          <w:trHeight w:hRule="exact" w:val="423"/>
        </w:trPr>
        <w:tc>
          <w:tcPr>
            <w:tcW w:w="4230" w:type="dxa"/>
          </w:tcPr>
          <w:p w14:paraId="6AB6062E" w14:textId="77777777" w:rsidR="00F34C1A" w:rsidRPr="00F70BA1" w:rsidRDefault="00F34C1A" w:rsidP="00F34C1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48" w:type="dxa"/>
            <w:vAlign w:val="bottom"/>
          </w:tcPr>
          <w:p w14:paraId="6417F743" w14:textId="77777777" w:rsidR="00F34C1A" w:rsidRPr="00F70BA1" w:rsidRDefault="00F34C1A" w:rsidP="00F34C1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12" w:space="0" w:color="auto"/>
            </w:tcBorders>
          </w:tcPr>
          <w:p w14:paraId="0675BC68" w14:textId="77777777" w:rsidR="00F34C1A" w:rsidRPr="00F70BA1" w:rsidRDefault="00F34C1A" w:rsidP="00F34C1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34C1A" w:rsidRPr="00F70BA1" w14:paraId="527A71FE" w14:textId="77777777" w:rsidTr="0039019C">
        <w:trPr>
          <w:cantSplit/>
        </w:trPr>
        <w:tc>
          <w:tcPr>
            <w:tcW w:w="4230" w:type="dxa"/>
          </w:tcPr>
          <w:p w14:paraId="674ACF59" w14:textId="77777777" w:rsidR="00F34C1A" w:rsidRPr="00F70BA1" w:rsidRDefault="00F34C1A" w:rsidP="00F34C1A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48" w:type="dxa"/>
          </w:tcPr>
          <w:p w14:paraId="3C0176A7" w14:textId="77777777" w:rsidR="00F34C1A" w:rsidRPr="00F70BA1" w:rsidRDefault="00F34C1A" w:rsidP="00F34C1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</w:tcPr>
          <w:p w14:paraId="1F31BF09" w14:textId="77777777" w:rsidR="00F34C1A" w:rsidRPr="00F70BA1" w:rsidRDefault="00F34C1A" w:rsidP="00F34C1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34C1A" w:rsidRPr="00F70BA1" w14:paraId="3F789FB4" w14:textId="77777777" w:rsidTr="0039019C">
        <w:trPr>
          <w:cantSplit/>
        </w:trPr>
        <w:tc>
          <w:tcPr>
            <w:tcW w:w="4230" w:type="dxa"/>
            <w:hideMark/>
          </w:tcPr>
          <w:p w14:paraId="3E74002E" w14:textId="18B63EFB" w:rsidR="00F34C1A" w:rsidRPr="00F70BA1" w:rsidRDefault="004A44D1" w:rsidP="00F34C1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ณ วันที่ 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148" w:type="dxa"/>
            <w:vAlign w:val="bottom"/>
          </w:tcPr>
          <w:p w14:paraId="0337B590" w14:textId="77777777" w:rsidR="00F34C1A" w:rsidRPr="00F70BA1" w:rsidRDefault="00F34C1A" w:rsidP="00F34C1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bottom w:val="single" w:sz="12" w:space="0" w:color="auto"/>
            </w:tcBorders>
            <w:vAlign w:val="bottom"/>
          </w:tcPr>
          <w:p w14:paraId="0B3D086B" w14:textId="1346ED7C" w:rsidR="00F34C1A" w:rsidRPr="00F70BA1" w:rsidRDefault="00F34C1A" w:rsidP="00F34C1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22,957</w:t>
            </w:r>
          </w:p>
        </w:tc>
      </w:tr>
      <w:tr w:rsidR="00F34C1A" w:rsidRPr="00F70BA1" w14:paraId="6B5E5DFE" w14:textId="77777777" w:rsidTr="0039019C">
        <w:trPr>
          <w:cantSplit/>
        </w:trPr>
        <w:tc>
          <w:tcPr>
            <w:tcW w:w="4230" w:type="dxa"/>
            <w:hideMark/>
          </w:tcPr>
          <w:p w14:paraId="11939B05" w14:textId="229AE9FE" w:rsidR="00F34C1A" w:rsidRPr="00F70BA1" w:rsidRDefault="004A44D1" w:rsidP="00F34C1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ณ วันที่ 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="00F34C1A"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148" w:type="dxa"/>
            <w:vAlign w:val="bottom"/>
          </w:tcPr>
          <w:p w14:paraId="66AEC2D1" w14:textId="77777777" w:rsidR="00F34C1A" w:rsidRPr="00F70BA1" w:rsidRDefault="00F34C1A" w:rsidP="00F34C1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974A803" w14:textId="0AC1303C" w:rsidR="00F34C1A" w:rsidRPr="00F70BA1" w:rsidRDefault="00226609" w:rsidP="00F34C1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17,974</w:t>
            </w:r>
          </w:p>
        </w:tc>
      </w:tr>
      <w:tr w:rsidR="00F34C1A" w:rsidRPr="00F70BA1" w14:paraId="5E4F8494" w14:textId="77777777" w:rsidTr="00F00158">
        <w:trPr>
          <w:cantSplit/>
          <w:trHeight w:hRule="exact" w:val="316"/>
        </w:trPr>
        <w:tc>
          <w:tcPr>
            <w:tcW w:w="4230" w:type="dxa"/>
          </w:tcPr>
          <w:p w14:paraId="42479C34" w14:textId="77777777" w:rsidR="00F34C1A" w:rsidRPr="00F70BA1" w:rsidRDefault="00F34C1A" w:rsidP="00F34C1A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48" w:type="dxa"/>
          </w:tcPr>
          <w:p w14:paraId="50403D9F" w14:textId="77777777" w:rsidR="00F34C1A" w:rsidRPr="00F70BA1" w:rsidRDefault="00F34C1A" w:rsidP="00F34C1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</w:tcPr>
          <w:p w14:paraId="4B88E895" w14:textId="77777777" w:rsidR="00F34C1A" w:rsidRPr="00F70BA1" w:rsidRDefault="00F34C1A" w:rsidP="00F34C1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</w:tr>
      <w:tr w:rsidR="00F34C1A" w:rsidRPr="00F70BA1" w14:paraId="63C53BAA" w14:textId="77777777" w:rsidTr="0039019C">
        <w:trPr>
          <w:cantSplit/>
        </w:trPr>
        <w:tc>
          <w:tcPr>
            <w:tcW w:w="4230" w:type="dxa"/>
            <w:hideMark/>
          </w:tcPr>
          <w:p w14:paraId="6D754D38" w14:textId="5BE0A3EC" w:rsidR="00F34C1A" w:rsidRPr="00F70BA1" w:rsidRDefault="00F34C1A" w:rsidP="00F34C1A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F70BA1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</w:t>
            </w:r>
            <w:r w:rsidR="002307BC" w:rsidRPr="00F70BA1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48" w:type="dxa"/>
          </w:tcPr>
          <w:p w14:paraId="48205D8C" w14:textId="77777777" w:rsidR="00F34C1A" w:rsidRPr="00F70BA1" w:rsidRDefault="00F34C1A" w:rsidP="00F34C1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</w:tcPr>
          <w:p w14:paraId="1CB1959C" w14:textId="77777777" w:rsidR="00F34C1A" w:rsidRPr="00F70BA1" w:rsidRDefault="00F34C1A" w:rsidP="00F34C1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</w:tr>
      <w:tr w:rsidR="002307BC" w:rsidRPr="00F70BA1" w14:paraId="3CB13FD9" w14:textId="77777777" w:rsidTr="0039019C">
        <w:trPr>
          <w:cantSplit/>
        </w:trPr>
        <w:tc>
          <w:tcPr>
            <w:tcW w:w="4230" w:type="dxa"/>
          </w:tcPr>
          <w:p w14:paraId="5EB93C1D" w14:textId="6D8D2C0C" w:rsidR="002307BC" w:rsidRPr="00F70BA1" w:rsidRDefault="002307BC" w:rsidP="002307BC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148" w:type="dxa"/>
          </w:tcPr>
          <w:p w14:paraId="03440007" w14:textId="77777777" w:rsidR="002307BC" w:rsidRPr="00F70BA1" w:rsidRDefault="002307BC" w:rsidP="002307B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</w:tcPr>
          <w:p w14:paraId="62C1B7B3" w14:textId="5AFCC1F4" w:rsidR="002307BC" w:rsidRPr="00F70BA1" w:rsidRDefault="002307BC" w:rsidP="002307BC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6,624</w:t>
            </w:r>
          </w:p>
        </w:tc>
      </w:tr>
      <w:tr w:rsidR="002307BC" w:rsidRPr="00F70BA1" w14:paraId="4E96D29D" w14:textId="77777777" w:rsidTr="002307BC">
        <w:trPr>
          <w:cantSplit/>
        </w:trPr>
        <w:tc>
          <w:tcPr>
            <w:tcW w:w="4230" w:type="dxa"/>
          </w:tcPr>
          <w:p w14:paraId="7CFDEA03" w14:textId="5BDFA784" w:rsidR="002307BC" w:rsidRPr="00F70BA1" w:rsidRDefault="002307BC" w:rsidP="002307BC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148" w:type="dxa"/>
          </w:tcPr>
          <w:p w14:paraId="34077A04" w14:textId="77777777" w:rsidR="002307BC" w:rsidRPr="00F70BA1" w:rsidRDefault="002307BC" w:rsidP="002307B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DE0A7EC" w14:textId="2DA99592" w:rsidR="002307BC" w:rsidRPr="00F70BA1" w:rsidRDefault="002307BC" w:rsidP="002307BC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2,685</w:t>
            </w:r>
          </w:p>
        </w:tc>
      </w:tr>
      <w:tr w:rsidR="002307BC" w:rsidRPr="00F70BA1" w14:paraId="75202DD2" w14:textId="77777777" w:rsidTr="002307BC">
        <w:trPr>
          <w:cantSplit/>
        </w:trPr>
        <w:tc>
          <w:tcPr>
            <w:tcW w:w="4230" w:type="dxa"/>
            <w:hideMark/>
          </w:tcPr>
          <w:p w14:paraId="208ED93A" w14:textId="0D98EA26" w:rsidR="002307BC" w:rsidRPr="00F70BA1" w:rsidRDefault="002307BC" w:rsidP="002307BC">
            <w:pPr>
              <w:spacing w:line="240" w:lineRule="auto"/>
              <w:ind w:left="162" w:right="-108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148" w:type="dxa"/>
          </w:tcPr>
          <w:p w14:paraId="23305233" w14:textId="77777777" w:rsidR="002307BC" w:rsidRPr="00F70BA1" w:rsidRDefault="002307BC" w:rsidP="002307B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2" w:space="0" w:color="auto"/>
            </w:tcBorders>
          </w:tcPr>
          <w:p w14:paraId="0FCE36FC" w14:textId="5DDBC16D" w:rsidR="002307BC" w:rsidRPr="00F70BA1" w:rsidRDefault="002307BC" w:rsidP="002307BC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9,309</w:t>
            </w:r>
          </w:p>
        </w:tc>
      </w:tr>
      <w:tr w:rsidR="002307BC" w:rsidRPr="00F70BA1" w14:paraId="5BFAA37E" w14:textId="77777777" w:rsidTr="00F00158">
        <w:trPr>
          <w:cantSplit/>
          <w:trHeight w:hRule="exact" w:val="413"/>
        </w:trPr>
        <w:tc>
          <w:tcPr>
            <w:tcW w:w="4230" w:type="dxa"/>
          </w:tcPr>
          <w:p w14:paraId="6E8ACE0B" w14:textId="77777777" w:rsidR="002307BC" w:rsidRPr="00F70BA1" w:rsidRDefault="002307BC" w:rsidP="00B631C0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48" w:type="dxa"/>
          </w:tcPr>
          <w:p w14:paraId="5E0F6678" w14:textId="77777777" w:rsidR="002307BC" w:rsidRPr="00F70BA1" w:rsidRDefault="002307BC" w:rsidP="00B631C0">
            <w:pPr>
              <w:tabs>
                <w:tab w:val="decimal" w:pos="792"/>
              </w:tabs>
              <w:spacing w:line="240" w:lineRule="auto"/>
              <w:ind w:left="162" w:right="-36" w:hanging="1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12" w:space="0" w:color="auto"/>
            </w:tcBorders>
          </w:tcPr>
          <w:p w14:paraId="0FDAE7C8" w14:textId="77777777" w:rsidR="002307BC" w:rsidRPr="00F70BA1" w:rsidRDefault="002307BC" w:rsidP="00B631C0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left="162" w:right="-36" w:hanging="1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2307BC" w:rsidRPr="00F70BA1" w14:paraId="75A32F56" w14:textId="77777777" w:rsidTr="0039019C">
        <w:trPr>
          <w:cantSplit/>
        </w:trPr>
        <w:tc>
          <w:tcPr>
            <w:tcW w:w="4230" w:type="dxa"/>
            <w:hideMark/>
          </w:tcPr>
          <w:p w14:paraId="395F0FAF" w14:textId="3D510606" w:rsidR="002307BC" w:rsidRPr="00F70BA1" w:rsidRDefault="002307BC" w:rsidP="002307BC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F70BA1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148" w:type="dxa"/>
          </w:tcPr>
          <w:p w14:paraId="0EE99088" w14:textId="77777777" w:rsidR="002307BC" w:rsidRPr="00F70BA1" w:rsidRDefault="002307BC" w:rsidP="002307B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</w:tcPr>
          <w:p w14:paraId="315A70B9" w14:textId="77777777" w:rsidR="002307BC" w:rsidRPr="00F70BA1" w:rsidRDefault="002307BC" w:rsidP="002307BC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</w:tr>
      <w:tr w:rsidR="00270C51" w:rsidRPr="00F70BA1" w14:paraId="169C09AF" w14:textId="77777777" w:rsidTr="00683976">
        <w:trPr>
          <w:cantSplit/>
        </w:trPr>
        <w:tc>
          <w:tcPr>
            <w:tcW w:w="4230" w:type="dxa"/>
          </w:tcPr>
          <w:p w14:paraId="447ADABE" w14:textId="54E25375" w:rsidR="00270C51" w:rsidRPr="00F70BA1" w:rsidRDefault="00270C51" w:rsidP="00270C51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148" w:type="dxa"/>
          </w:tcPr>
          <w:p w14:paraId="38269100" w14:textId="77777777" w:rsidR="00270C51" w:rsidRPr="00F70BA1" w:rsidRDefault="00270C51" w:rsidP="00270C5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</w:tcPr>
          <w:p w14:paraId="3A958F02" w14:textId="16826E72" w:rsidR="00270C51" w:rsidRPr="00F70BA1" w:rsidRDefault="00270C51" w:rsidP="00270C51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6,121</w:t>
            </w:r>
          </w:p>
        </w:tc>
      </w:tr>
      <w:tr w:rsidR="00270C51" w:rsidRPr="00F70BA1" w14:paraId="2E39EDB5" w14:textId="77777777" w:rsidTr="00683976">
        <w:trPr>
          <w:cantSplit/>
        </w:trPr>
        <w:tc>
          <w:tcPr>
            <w:tcW w:w="4230" w:type="dxa"/>
          </w:tcPr>
          <w:p w14:paraId="096BFC80" w14:textId="21258C97" w:rsidR="00270C51" w:rsidRPr="00F70BA1" w:rsidRDefault="00270C51" w:rsidP="00270C51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148" w:type="dxa"/>
          </w:tcPr>
          <w:p w14:paraId="0EC268CF" w14:textId="77777777" w:rsidR="00270C51" w:rsidRPr="00F70BA1" w:rsidRDefault="00270C51" w:rsidP="00270C5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33B8A6A" w14:textId="24D3D598" w:rsidR="00270C51" w:rsidRPr="00F70BA1" w:rsidRDefault="00270C51" w:rsidP="00270C51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2,662</w:t>
            </w:r>
          </w:p>
        </w:tc>
      </w:tr>
      <w:tr w:rsidR="00270C51" w:rsidRPr="00F70BA1" w14:paraId="01210758" w14:textId="77777777" w:rsidTr="00683976">
        <w:trPr>
          <w:cantSplit/>
        </w:trPr>
        <w:tc>
          <w:tcPr>
            <w:tcW w:w="4230" w:type="dxa"/>
            <w:hideMark/>
          </w:tcPr>
          <w:p w14:paraId="105BF70C" w14:textId="20D545A5" w:rsidR="00270C51" w:rsidRPr="00F70BA1" w:rsidRDefault="00270C51" w:rsidP="00270C51">
            <w:pPr>
              <w:spacing w:line="240" w:lineRule="auto"/>
              <w:ind w:left="162" w:right="-36" w:firstLine="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148" w:type="dxa"/>
          </w:tcPr>
          <w:p w14:paraId="33214421" w14:textId="77777777" w:rsidR="00270C51" w:rsidRPr="00F70BA1" w:rsidRDefault="00270C51" w:rsidP="00270C5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E3F6561" w14:textId="6DB5FB50" w:rsidR="00270C51" w:rsidRPr="00F70BA1" w:rsidRDefault="00270C51" w:rsidP="00270C51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8,783</w:t>
            </w:r>
          </w:p>
        </w:tc>
      </w:tr>
    </w:tbl>
    <w:p w14:paraId="4C32B0AF" w14:textId="77777777" w:rsidR="00480257" w:rsidRPr="00F70BA1" w:rsidRDefault="00480257" w:rsidP="00230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50" w:right="6"/>
        <w:jc w:val="thaiDistribute"/>
        <w:rPr>
          <w:rFonts w:ascii="BrowalliaUPC" w:hAnsi="BrowalliaUPC" w:cs="BrowalliaUPC"/>
          <w:sz w:val="28"/>
          <w:szCs w:val="28"/>
        </w:rPr>
      </w:pPr>
    </w:p>
    <w:p w14:paraId="2772C10B" w14:textId="4E53293C" w:rsidR="003F7B04" w:rsidRDefault="003F7B04" w:rsidP="00230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50" w:right="6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F70BA1">
        <w:rPr>
          <w:rFonts w:ascii="BrowalliaUPC" w:hAnsi="BrowalliaUPC" w:cs="BrowalliaUPC"/>
          <w:sz w:val="28"/>
          <w:szCs w:val="28"/>
        </w:rPr>
        <w:t>31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F70BA1">
        <w:rPr>
          <w:rFonts w:ascii="BrowalliaUPC" w:hAnsi="BrowalliaUPC" w:cs="BrowalliaUPC"/>
          <w:sz w:val="28"/>
          <w:szCs w:val="28"/>
        </w:rPr>
        <w:t>256</w:t>
      </w:r>
      <w:r w:rsidR="002307BC" w:rsidRPr="00F70BA1">
        <w:rPr>
          <w:rFonts w:ascii="BrowalliaUPC" w:hAnsi="BrowalliaUPC" w:cs="BrowalliaUPC"/>
          <w:sz w:val="28"/>
          <w:szCs w:val="28"/>
        </w:rPr>
        <w:t>4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F70BA1">
        <w:rPr>
          <w:rFonts w:ascii="BrowalliaUPC" w:hAnsi="BrowalliaUPC" w:cs="BrowalliaUPC"/>
          <w:sz w:val="28"/>
          <w:szCs w:val="28"/>
        </w:rPr>
        <w:t>256</w:t>
      </w:r>
      <w:r w:rsidR="002307BC" w:rsidRPr="00F70BA1">
        <w:rPr>
          <w:rFonts w:ascii="BrowalliaUPC" w:hAnsi="BrowalliaUPC" w:cs="BrowalliaUPC"/>
          <w:sz w:val="28"/>
          <w:szCs w:val="28"/>
        </w:rPr>
        <w:t>3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บริษัทมีโปรแกรมคอมพิวเตอร์ ส่วนหนึ่งที่ตัดจำหน่ายเต็มมูลค่าและยัง</w:t>
      </w:r>
      <w:r w:rsidR="002307BC" w:rsidRPr="00F70BA1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  <w:cs/>
        </w:rPr>
        <w:t>ใช้งานอยู่ โดยมีราคาทุน</w:t>
      </w:r>
      <w:r w:rsidRPr="00973403">
        <w:rPr>
          <w:rFonts w:ascii="BrowalliaUPC" w:hAnsi="BrowalliaUPC" w:cs="BrowalliaUPC"/>
          <w:sz w:val="28"/>
          <w:szCs w:val="28"/>
          <w:cs/>
        </w:rPr>
        <w:t xml:space="preserve">ประมาณ </w:t>
      </w:r>
      <w:r w:rsidR="00AC4FA2" w:rsidRPr="00973403">
        <w:rPr>
          <w:rFonts w:ascii="BrowalliaUPC" w:hAnsi="BrowalliaUPC" w:cs="BrowalliaUPC"/>
          <w:sz w:val="28"/>
          <w:szCs w:val="28"/>
        </w:rPr>
        <w:t>31.</w:t>
      </w:r>
      <w:r w:rsidR="00973403" w:rsidRPr="00973403">
        <w:rPr>
          <w:rFonts w:ascii="BrowalliaUPC" w:hAnsi="BrowalliaUPC" w:cs="BrowalliaUPC"/>
          <w:sz w:val="28"/>
          <w:szCs w:val="28"/>
        </w:rPr>
        <w:t>83</w:t>
      </w:r>
      <w:r w:rsidR="00605D44" w:rsidRPr="00F70BA1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ล้านบาท และ </w:t>
      </w:r>
      <w:r w:rsidR="002307BC" w:rsidRPr="00F70BA1">
        <w:rPr>
          <w:rFonts w:ascii="BrowalliaUPC" w:hAnsi="BrowalliaUPC" w:cs="BrowalliaUPC"/>
          <w:sz w:val="28"/>
          <w:szCs w:val="28"/>
        </w:rPr>
        <w:t>31.76</w:t>
      </w:r>
      <w:r w:rsidR="002307BC" w:rsidRPr="00F70BA1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ล้านบาท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ตามลำดับ</w:t>
      </w:r>
    </w:p>
    <w:p w14:paraId="6761CB65" w14:textId="2DC4D169" w:rsidR="00010B06" w:rsidRDefault="00010B06" w:rsidP="00230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50" w:right="6"/>
        <w:jc w:val="thaiDistribute"/>
        <w:rPr>
          <w:rFonts w:ascii="BrowalliaUPC" w:hAnsi="BrowalliaUPC" w:cs="BrowalliaUPC"/>
          <w:sz w:val="28"/>
          <w:szCs w:val="28"/>
        </w:rPr>
      </w:pPr>
    </w:p>
    <w:p w14:paraId="72A27C50" w14:textId="5E87FABA" w:rsidR="00010B06" w:rsidRDefault="00010B06" w:rsidP="00230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50" w:right="6"/>
        <w:jc w:val="thaiDistribute"/>
        <w:rPr>
          <w:rFonts w:ascii="BrowalliaUPC" w:hAnsi="BrowalliaUPC" w:cs="BrowalliaUPC"/>
          <w:sz w:val="28"/>
          <w:szCs w:val="28"/>
        </w:rPr>
      </w:pPr>
    </w:p>
    <w:p w14:paraId="21AAA08B" w14:textId="77777777" w:rsidR="00010B06" w:rsidRPr="00F70BA1" w:rsidRDefault="00010B06" w:rsidP="00230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50" w:right="6"/>
        <w:jc w:val="thaiDistribute"/>
        <w:rPr>
          <w:rFonts w:ascii="BrowalliaUPC" w:hAnsi="BrowalliaUPC" w:cs="BrowalliaUPC"/>
          <w:sz w:val="28"/>
          <w:szCs w:val="28"/>
        </w:rPr>
      </w:pPr>
    </w:p>
    <w:p w14:paraId="75709500" w14:textId="289490C2" w:rsidR="00054311" w:rsidRPr="00F70BA1" w:rsidRDefault="00054311" w:rsidP="00054311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9858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เงินกู้ยืมระยะสั้นจากสถาบันการเงิน</w:t>
      </w:r>
      <w:r w:rsidRPr="00F70BA1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7B112A44" w14:textId="77777777" w:rsidR="00054311" w:rsidRPr="00F70BA1" w:rsidRDefault="00054311" w:rsidP="0005431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tbl>
      <w:tblPr>
        <w:tblW w:w="893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42"/>
        <w:gridCol w:w="1134"/>
        <w:gridCol w:w="141"/>
        <w:gridCol w:w="1134"/>
        <w:gridCol w:w="142"/>
        <w:gridCol w:w="1134"/>
        <w:gridCol w:w="142"/>
        <w:gridCol w:w="1138"/>
      </w:tblGrid>
      <w:tr w:rsidR="001B5C6E" w:rsidRPr="00F70BA1" w14:paraId="5AAC5B2A" w14:textId="77777777" w:rsidTr="00C717D4">
        <w:trPr>
          <w:cantSplit/>
          <w:trHeight w:val="20"/>
        </w:trPr>
        <w:tc>
          <w:tcPr>
            <w:tcW w:w="2551" w:type="dxa"/>
          </w:tcPr>
          <w:p w14:paraId="5C8F69EA" w14:textId="77777777" w:rsidR="00054311" w:rsidRPr="00F70BA1" w:rsidRDefault="00054311" w:rsidP="00966316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276" w:type="dxa"/>
            <w:tcBorders>
              <w:left w:val="nil"/>
            </w:tcBorders>
          </w:tcPr>
          <w:p w14:paraId="04DF0F8D" w14:textId="77777777" w:rsidR="00054311" w:rsidRPr="00F70BA1" w:rsidRDefault="00054311" w:rsidP="00966316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C644A05" w14:textId="77777777" w:rsidR="00054311" w:rsidRPr="00F70BA1" w:rsidRDefault="00054311" w:rsidP="00966316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2E788BB1" w14:textId="77777777" w:rsidR="00054311" w:rsidRPr="00F70BA1" w:rsidRDefault="00054311" w:rsidP="0096631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6193D21A" w14:textId="77777777" w:rsidR="00054311" w:rsidRPr="00F70BA1" w:rsidRDefault="00054311" w:rsidP="00966316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shd w:val="clear" w:color="auto" w:fill="auto"/>
          </w:tcPr>
          <w:p w14:paraId="7EF01040" w14:textId="77777777" w:rsidR="00054311" w:rsidRPr="00F70BA1" w:rsidRDefault="00054311" w:rsidP="00966316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1B5C6E" w:rsidRPr="00F70BA1" w14:paraId="310B6EB0" w14:textId="77777777" w:rsidTr="00C717D4">
        <w:trPr>
          <w:cantSplit/>
          <w:trHeight w:val="20"/>
        </w:trPr>
        <w:tc>
          <w:tcPr>
            <w:tcW w:w="2551" w:type="dxa"/>
          </w:tcPr>
          <w:p w14:paraId="21323419" w14:textId="77777777" w:rsidR="00054311" w:rsidRPr="00F70BA1" w:rsidRDefault="00054311" w:rsidP="00966316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E0574C2" w14:textId="1CC51392" w:rsidR="00054311" w:rsidRPr="00F70BA1" w:rsidRDefault="00BD5C6C" w:rsidP="0039019C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left w:val="nil"/>
            </w:tcBorders>
          </w:tcPr>
          <w:p w14:paraId="525CE980" w14:textId="77777777" w:rsidR="00054311" w:rsidRPr="00F70BA1" w:rsidRDefault="00054311" w:rsidP="0096631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5176C816" w14:textId="77777777" w:rsidR="00054311" w:rsidRPr="00F70BA1" w:rsidRDefault="00054311" w:rsidP="00966316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4E6E61B" w14:textId="77777777" w:rsidR="00054311" w:rsidRPr="00F70BA1" w:rsidRDefault="00054311" w:rsidP="00966316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168C26" w14:textId="77777777" w:rsidR="00054311" w:rsidRPr="00F70BA1" w:rsidRDefault="00054311" w:rsidP="00966316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307BC" w:rsidRPr="00F70BA1" w14:paraId="0D2D3C32" w14:textId="77777777" w:rsidTr="003B636C">
        <w:trPr>
          <w:cantSplit/>
          <w:trHeight w:val="20"/>
        </w:trPr>
        <w:tc>
          <w:tcPr>
            <w:tcW w:w="2551" w:type="dxa"/>
          </w:tcPr>
          <w:p w14:paraId="1EA22A75" w14:textId="77777777" w:rsidR="002307BC" w:rsidRPr="00F70BA1" w:rsidRDefault="002307BC" w:rsidP="002307B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13639CE3" w14:textId="7EBC29B6" w:rsidR="002307BC" w:rsidRPr="00F70BA1" w:rsidRDefault="002307BC" w:rsidP="002307BC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  <w:tcBorders>
              <w:left w:val="nil"/>
            </w:tcBorders>
          </w:tcPr>
          <w:p w14:paraId="11BAA5F8" w14:textId="77777777" w:rsidR="002307BC" w:rsidRPr="00F70BA1" w:rsidRDefault="002307BC" w:rsidP="002307B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07DC5E1" w14:textId="39094AC3" w:rsidR="002307BC" w:rsidRPr="00F70BA1" w:rsidRDefault="002307BC" w:rsidP="0023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41D17B7" w14:textId="77777777" w:rsidR="002307BC" w:rsidRPr="00F70BA1" w:rsidRDefault="002307BC" w:rsidP="0023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238C30" w14:textId="0F5C67AA" w:rsidR="002307BC" w:rsidRPr="00F70BA1" w:rsidRDefault="002307BC" w:rsidP="0023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bottom"/>
          </w:tcPr>
          <w:p w14:paraId="7DC5FCED" w14:textId="77777777" w:rsidR="002307BC" w:rsidRPr="00F70BA1" w:rsidRDefault="002307BC" w:rsidP="002307B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851B17" w14:textId="7F7F8E8E" w:rsidR="002307BC" w:rsidRPr="00F70BA1" w:rsidRDefault="002307BC" w:rsidP="0023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206D1919" w14:textId="77777777" w:rsidR="002307BC" w:rsidRPr="00F70BA1" w:rsidRDefault="002307BC" w:rsidP="0023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468A276" w14:textId="472DD43B" w:rsidR="002307BC" w:rsidRPr="00F70BA1" w:rsidRDefault="002307BC" w:rsidP="0023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5526FF" w:rsidRPr="00F70BA1" w14:paraId="611A5118" w14:textId="77777777" w:rsidTr="00C717D4">
        <w:trPr>
          <w:cantSplit/>
          <w:trHeight w:val="20"/>
        </w:trPr>
        <w:tc>
          <w:tcPr>
            <w:tcW w:w="2551" w:type="dxa"/>
          </w:tcPr>
          <w:p w14:paraId="1B6B0DE7" w14:textId="77777777" w:rsidR="005526FF" w:rsidRPr="00F70BA1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7501122F" w14:textId="77777777" w:rsidR="005526FF" w:rsidRPr="00F70BA1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52388EA" w14:textId="77777777" w:rsidR="005526FF" w:rsidRPr="00F70BA1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7F484BF3" w14:textId="77777777" w:rsidR="005526FF" w:rsidRPr="00F70BA1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1396AC68" w14:textId="77777777" w:rsidR="005526FF" w:rsidRPr="00F70BA1" w:rsidRDefault="005526FF" w:rsidP="005526F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1660C077" w14:textId="77777777" w:rsidR="005526FF" w:rsidRPr="00F70BA1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18C44EEE" w14:textId="77777777" w:rsidR="005526FF" w:rsidRPr="00F70BA1" w:rsidRDefault="005526FF" w:rsidP="005526F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E14AEB1" w14:textId="77777777" w:rsidR="005526FF" w:rsidRPr="00F70BA1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3A7E98EA" w14:textId="77777777" w:rsidR="005526FF" w:rsidRPr="00F70BA1" w:rsidRDefault="005526FF" w:rsidP="005526F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25BD0FF8" w14:textId="77777777" w:rsidR="005526FF" w:rsidRPr="00F70BA1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893F5A" w:rsidRPr="00F70BA1" w14:paraId="5DDCD498" w14:textId="77777777" w:rsidTr="00C717D4">
        <w:trPr>
          <w:cantSplit/>
          <w:trHeight w:val="20"/>
        </w:trPr>
        <w:tc>
          <w:tcPr>
            <w:tcW w:w="2551" w:type="dxa"/>
          </w:tcPr>
          <w:p w14:paraId="49A5E1CE" w14:textId="77777777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tcBorders>
              <w:left w:val="nil"/>
            </w:tcBorders>
          </w:tcPr>
          <w:p w14:paraId="7BD47EBD" w14:textId="77777777" w:rsidR="00893F5A" w:rsidRPr="00171180" w:rsidRDefault="00893F5A" w:rsidP="00893F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1180">
              <w:rPr>
                <w:rFonts w:ascii="BrowalliaUPC" w:hAnsi="BrowalliaUPC" w:cs="BrowalliaUPC"/>
                <w:sz w:val="28"/>
                <w:szCs w:val="28"/>
              </w:rPr>
              <w:t>7.12</w:t>
            </w:r>
          </w:p>
        </w:tc>
        <w:tc>
          <w:tcPr>
            <w:tcW w:w="142" w:type="dxa"/>
            <w:tcBorders>
              <w:left w:val="nil"/>
            </w:tcBorders>
          </w:tcPr>
          <w:p w14:paraId="220F0FE0" w14:textId="77777777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6E0B78D" w14:textId="26D7E15F" w:rsidR="00893F5A" w:rsidRPr="00F70BA1" w:rsidRDefault="001826B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5EE7862" w14:textId="77777777" w:rsidR="00893F5A" w:rsidRPr="00F70BA1" w:rsidRDefault="00893F5A" w:rsidP="00893F5A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088D317B" w14:textId="52C809AC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4,654</w:t>
            </w:r>
          </w:p>
        </w:tc>
        <w:tc>
          <w:tcPr>
            <w:tcW w:w="142" w:type="dxa"/>
            <w:vAlign w:val="bottom"/>
          </w:tcPr>
          <w:p w14:paraId="2BAFE20C" w14:textId="77777777" w:rsidR="00893F5A" w:rsidRPr="00F70BA1" w:rsidRDefault="00893F5A" w:rsidP="00893F5A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57FC034" w14:textId="72C5A53B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FD3633" w14:textId="77777777" w:rsidR="00893F5A" w:rsidRPr="00F70BA1" w:rsidRDefault="00893F5A" w:rsidP="00893F5A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6D151BEA" w14:textId="663E1318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3,193</w:t>
            </w:r>
          </w:p>
        </w:tc>
      </w:tr>
      <w:tr w:rsidR="00893F5A" w:rsidRPr="00F70BA1" w14:paraId="0726AC94" w14:textId="77777777" w:rsidTr="00C717D4">
        <w:trPr>
          <w:cantSplit/>
          <w:trHeight w:val="20"/>
        </w:trPr>
        <w:tc>
          <w:tcPr>
            <w:tcW w:w="2551" w:type="dxa"/>
            <w:vAlign w:val="bottom"/>
          </w:tcPr>
          <w:p w14:paraId="7BD4BD55" w14:textId="77777777" w:rsidR="00893F5A" w:rsidRPr="00F70BA1" w:rsidRDefault="00893F5A" w:rsidP="00893F5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Style w:val="PageNumber"/>
                <w:rFonts w:ascii="BrowalliaUPC" w:hAnsi="BrowalliaUPC" w:cs="BrowalliaUPC"/>
                <w:sz w:val="28"/>
                <w:szCs w:val="28"/>
                <w:cs/>
              </w:rPr>
              <w:t>ต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B705839" w14:textId="77777777" w:rsidR="00893F5A" w:rsidRPr="00171180" w:rsidRDefault="00893F5A" w:rsidP="00893F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1180">
              <w:rPr>
                <w:rFonts w:ascii="BrowalliaUPC" w:hAnsi="BrowalliaUPC" w:cs="BrowalliaUPC"/>
                <w:sz w:val="28"/>
                <w:szCs w:val="28"/>
              </w:rPr>
              <w:t>6.12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FF53D61" w14:textId="77777777" w:rsidR="00893F5A" w:rsidRPr="00F70BA1" w:rsidRDefault="00893F5A" w:rsidP="00893F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E406E55" w14:textId="42EDC51D" w:rsidR="00893F5A" w:rsidRPr="00F70BA1" w:rsidRDefault="001826B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8D58048" w14:textId="77777777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A715FC" w14:textId="5F27E386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1203377F" w14:textId="77777777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074B989" w14:textId="2360C890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FE91AA" w14:textId="77777777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1926F8E2" w14:textId="766F6372" w:rsidR="00893F5A" w:rsidRPr="00F70BA1" w:rsidRDefault="00893F5A" w:rsidP="00893F5A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893F5A" w:rsidRPr="00F70BA1" w14:paraId="05335AF9" w14:textId="77777777" w:rsidTr="00C717D4">
        <w:trPr>
          <w:cantSplit/>
          <w:trHeight w:val="20"/>
        </w:trPr>
        <w:tc>
          <w:tcPr>
            <w:tcW w:w="2551" w:type="dxa"/>
            <w:vAlign w:val="bottom"/>
          </w:tcPr>
          <w:p w14:paraId="71B75F43" w14:textId="77777777" w:rsidR="00893F5A" w:rsidRPr="00F70BA1" w:rsidRDefault="00893F5A" w:rsidP="00893F5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หนี้สินภายใต้สัญญาท</w:t>
            </w:r>
            <w:proofErr w:type="spellStart"/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รั</w:t>
            </w:r>
            <w:proofErr w:type="spellEnd"/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2CE81B5" w14:textId="77777777" w:rsidR="00893F5A" w:rsidRPr="00171180" w:rsidRDefault="00893F5A" w:rsidP="00893F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71180">
              <w:rPr>
                <w:rFonts w:ascii="BrowalliaUPC" w:hAnsi="BrowalliaUPC" w:cs="BrowalliaUPC"/>
                <w:sz w:val="28"/>
                <w:szCs w:val="28"/>
                <w:lang w:val="en-GB"/>
              </w:rPr>
              <w:t>2.00 - 4.00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752B3AD" w14:textId="77777777" w:rsidR="00893F5A" w:rsidRPr="00F70BA1" w:rsidRDefault="00893F5A" w:rsidP="00893F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AC3D327" w14:textId="1D08F267" w:rsidR="00893F5A" w:rsidRPr="00F70BA1" w:rsidRDefault="001826B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100,432</w:t>
            </w:r>
          </w:p>
        </w:tc>
        <w:tc>
          <w:tcPr>
            <w:tcW w:w="141" w:type="dxa"/>
          </w:tcPr>
          <w:p w14:paraId="7588812A" w14:textId="77777777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D02E15" w14:textId="185075EE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386,719</w:t>
            </w:r>
          </w:p>
        </w:tc>
        <w:tc>
          <w:tcPr>
            <w:tcW w:w="142" w:type="dxa"/>
          </w:tcPr>
          <w:p w14:paraId="1D849EFE" w14:textId="77777777" w:rsidR="00893F5A" w:rsidRPr="00F70BA1" w:rsidRDefault="00893F5A" w:rsidP="00893F5A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3D43511" w14:textId="52FB072A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63,225</w:t>
            </w:r>
          </w:p>
        </w:tc>
        <w:tc>
          <w:tcPr>
            <w:tcW w:w="142" w:type="dxa"/>
            <w:shd w:val="clear" w:color="auto" w:fill="auto"/>
          </w:tcPr>
          <w:p w14:paraId="7F0488E4" w14:textId="77777777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6C048A1D" w14:textId="2A47038D" w:rsidR="00893F5A" w:rsidRPr="00F70BA1" w:rsidRDefault="00893F5A" w:rsidP="00893F5A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327,717</w:t>
            </w:r>
          </w:p>
        </w:tc>
      </w:tr>
      <w:tr w:rsidR="00893F5A" w:rsidRPr="00F70BA1" w14:paraId="3ACB0A4B" w14:textId="77777777" w:rsidTr="00C717D4">
        <w:trPr>
          <w:cantSplit/>
          <w:trHeight w:val="20"/>
        </w:trPr>
        <w:tc>
          <w:tcPr>
            <w:tcW w:w="2551" w:type="dxa"/>
            <w:vAlign w:val="bottom"/>
          </w:tcPr>
          <w:p w14:paraId="1E35AD3E" w14:textId="77777777" w:rsidR="00893F5A" w:rsidRPr="00F70BA1" w:rsidRDefault="00893F5A" w:rsidP="00893F5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C43F280" w14:textId="77777777" w:rsidR="00893F5A" w:rsidRPr="00171180" w:rsidRDefault="00893F5A" w:rsidP="00893F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1180">
              <w:rPr>
                <w:rFonts w:ascii="BrowalliaUPC" w:hAnsi="BrowalliaUPC" w:cs="BrowalliaUPC"/>
                <w:sz w:val="28"/>
                <w:szCs w:val="28"/>
                <w:lang w:val="en-GB"/>
              </w:rPr>
              <w:t>5.00</w:t>
            </w:r>
            <w:r w:rsidRPr="00171180">
              <w:rPr>
                <w:rFonts w:ascii="BrowalliaUPC" w:hAnsi="BrowalliaUPC" w:cs="BrowalliaUPC"/>
                <w:sz w:val="28"/>
                <w:szCs w:val="28"/>
              </w:rPr>
              <w:t xml:space="preserve"> - </w:t>
            </w:r>
            <w:r w:rsidRPr="00171180">
              <w:rPr>
                <w:rFonts w:ascii="BrowalliaUPC" w:hAnsi="BrowalliaUPC" w:cs="BrowalliaUPC"/>
                <w:sz w:val="28"/>
                <w:szCs w:val="28"/>
                <w:lang w:val="en-GB"/>
              </w:rPr>
              <w:t>15</w:t>
            </w:r>
            <w:r w:rsidRPr="00171180">
              <w:rPr>
                <w:rFonts w:ascii="BrowalliaUPC" w:hAnsi="BrowalliaUPC" w:cs="BrowalliaUPC"/>
                <w:sz w:val="28"/>
                <w:szCs w:val="28"/>
              </w:rPr>
              <w:t>.</w:t>
            </w:r>
            <w:r w:rsidRPr="00171180">
              <w:rPr>
                <w:rFonts w:ascii="BrowalliaUPC" w:hAnsi="BrowalliaUPC" w:cs="BrowalliaUPC"/>
                <w:sz w:val="28"/>
                <w:szCs w:val="28"/>
                <w:lang w:val="en-GB"/>
              </w:rPr>
              <w:t>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5BADD36" w14:textId="77777777" w:rsidR="00893F5A" w:rsidRPr="00F70BA1" w:rsidRDefault="00893F5A" w:rsidP="00893F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CC529C0" w14:textId="7B48126F" w:rsidR="00893F5A" w:rsidRPr="00F70BA1" w:rsidRDefault="001826B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2DF6905" w14:textId="77777777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CC961E" w14:textId="61C8F4AA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114,904</w:t>
            </w:r>
          </w:p>
        </w:tc>
        <w:tc>
          <w:tcPr>
            <w:tcW w:w="142" w:type="dxa"/>
          </w:tcPr>
          <w:p w14:paraId="76A7EAAB" w14:textId="77777777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2E296F0" w14:textId="034EC1B6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9C52F8E" w14:textId="77777777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4CBE4788" w14:textId="01600ADF" w:rsidR="00893F5A" w:rsidRPr="00F70BA1" w:rsidRDefault="00893F5A" w:rsidP="00893F5A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893F5A" w:rsidRPr="00F70BA1" w14:paraId="68701EA9" w14:textId="77777777" w:rsidTr="00C717D4">
        <w:trPr>
          <w:cantSplit/>
          <w:trHeight w:val="20"/>
        </w:trPr>
        <w:tc>
          <w:tcPr>
            <w:tcW w:w="2551" w:type="dxa"/>
            <w:vAlign w:val="bottom"/>
          </w:tcPr>
          <w:p w14:paraId="1A56A994" w14:textId="77777777" w:rsidR="00893F5A" w:rsidRPr="00F70BA1" w:rsidRDefault="00893F5A" w:rsidP="00893F5A">
            <w:pPr>
              <w:pStyle w:val="Heading7"/>
              <w:ind w:left="294"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</w:t>
            </w:r>
            <w:r w:rsidRPr="00F70BA1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9B44D70" w14:textId="77777777" w:rsidR="00893F5A" w:rsidRPr="00F70BA1" w:rsidRDefault="00893F5A" w:rsidP="00893F5A">
            <w:pPr>
              <w:pStyle w:val="Heading7"/>
              <w:ind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50B7DC7" w14:textId="77777777" w:rsidR="00893F5A" w:rsidRPr="00F70BA1" w:rsidRDefault="00893F5A" w:rsidP="00893F5A">
            <w:pPr>
              <w:pStyle w:val="Heading7"/>
              <w:ind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E52F10" w14:textId="04DBE381" w:rsidR="00893F5A" w:rsidRPr="00F70BA1" w:rsidRDefault="001826B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100,432</w:t>
            </w:r>
          </w:p>
        </w:tc>
        <w:tc>
          <w:tcPr>
            <w:tcW w:w="141" w:type="dxa"/>
          </w:tcPr>
          <w:p w14:paraId="674B1E46" w14:textId="77777777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7D55CBD" w14:textId="755F095A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516,277</w:t>
            </w:r>
          </w:p>
        </w:tc>
        <w:tc>
          <w:tcPr>
            <w:tcW w:w="142" w:type="dxa"/>
          </w:tcPr>
          <w:p w14:paraId="5F539B6B" w14:textId="77777777" w:rsidR="00893F5A" w:rsidRPr="00F70BA1" w:rsidRDefault="00893F5A" w:rsidP="00893F5A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57E5321" w14:textId="7F6A025C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63,225</w:t>
            </w:r>
          </w:p>
        </w:tc>
        <w:tc>
          <w:tcPr>
            <w:tcW w:w="142" w:type="dxa"/>
            <w:shd w:val="clear" w:color="auto" w:fill="auto"/>
          </w:tcPr>
          <w:p w14:paraId="7A47EB1B" w14:textId="77777777" w:rsidR="00893F5A" w:rsidRPr="00F70BA1" w:rsidRDefault="00893F5A" w:rsidP="0089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4136E02" w14:textId="5C8DCDE6" w:rsidR="00893F5A" w:rsidRPr="00F70BA1" w:rsidRDefault="00893F5A" w:rsidP="00893F5A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330,910</w:t>
            </w:r>
          </w:p>
        </w:tc>
      </w:tr>
    </w:tbl>
    <w:p w14:paraId="31109655" w14:textId="77777777" w:rsidR="00815A99" w:rsidRPr="00F70BA1" w:rsidRDefault="00815A99" w:rsidP="0039019C">
      <w:pPr>
        <w:tabs>
          <w:tab w:val="clear" w:pos="454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FD49CA9" w14:textId="7AD434FF" w:rsidR="00054311" w:rsidRPr="00F70BA1" w:rsidRDefault="00054311" w:rsidP="00054311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การเปลี่ยนแปลงของเงินกู้ยืมระยะสั้น</w:t>
      </w:r>
      <w:r w:rsidR="007C0E0F" w:rsidRPr="00F70BA1">
        <w:rPr>
          <w:rFonts w:ascii="BrowalliaUPC" w:hAnsi="BrowalliaUPC" w:cs="BrowalliaUPC"/>
          <w:sz w:val="28"/>
          <w:szCs w:val="28"/>
          <w:cs/>
        </w:rPr>
        <w:t>จากสถาบันการเงิน</w:t>
      </w:r>
      <w:r w:rsidRPr="00F70BA1">
        <w:rPr>
          <w:rFonts w:ascii="BrowalliaUPC" w:hAnsi="BrowalliaUPC" w:cs="BrowalliaUPC"/>
          <w:sz w:val="28"/>
          <w:szCs w:val="28"/>
          <w:cs/>
        </w:rPr>
        <w:t>สำหรับ</w:t>
      </w:r>
      <w:r w:rsidR="00B1150A" w:rsidRPr="00F70BA1">
        <w:rPr>
          <w:rFonts w:ascii="BrowalliaUPC" w:hAnsi="BrowalliaUPC" w:cs="BrowalliaUPC"/>
          <w:sz w:val="28"/>
          <w:szCs w:val="28"/>
          <w:cs/>
        </w:rPr>
        <w:t>ปี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สิ้นสุดวันที่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31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256</w:t>
      </w:r>
      <w:r w:rsidR="002307BC" w:rsidRPr="00F70BA1">
        <w:rPr>
          <w:rFonts w:ascii="BrowalliaUPC" w:hAnsi="BrowalliaUPC" w:cs="BrowalliaUPC"/>
          <w:sz w:val="28"/>
          <w:szCs w:val="28"/>
          <w:lang w:val="en-GB"/>
        </w:rPr>
        <w:t>4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</w:t>
      </w:r>
      <w:r w:rsidR="0037363E" w:rsidRPr="00F70BA1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37363E" w:rsidRPr="00F70BA1">
        <w:rPr>
          <w:rFonts w:ascii="BrowalliaUPC" w:hAnsi="BrowalliaUPC" w:cs="BrowalliaUPC"/>
          <w:sz w:val="28"/>
          <w:szCs w:val="28"/>
        </w:rPr>
        <w:t xml:space="preserve">2563 </w:t>
      </w:r>
      <w:r w:rsidRPr="00F70BA1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2A8AD81C" w14:textId="3B46FB28" w:rsidR="00054311" w:rsidRPr="00F70BA1" w:rsidRDefault="00054311" w:rsidP="00054311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3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134"/>
        <w:gridCol w:w="141"/>
        <w:gridCol w:w="1134"/>
        <w:gridCol w:w="142"/>
        <w:gridCol w:w="1134"/>
        <w:gridCol w:w="142"/>
        <w:gridCol w:w="1138"/>
      </w:tblGrid>
      <w:tr w:rsidR="005B1A3A" w:rsidRPr="00F70BA1" w14:paraId="63D7D2DF" w14:textId="77777777" w:rsidTr="005B1A3A">
        <w:trPr>
          <w:cantSplit/>
          <w:trHeight w:val="20"/>
        </w:trPr>
        <w:tc>
          <w:tcPr>
            <w:tcW w:w="567" w:type="dxa"/>
          </w:tcPr>
          <w:p w14:paraId="50A0C2A2" w14:textId="77777777" w:rsidR="005B1A3A" w:rsidRPr="00F70BA1" w:rsidRDefault="005B1A3A" w:rsidP="008F326C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3402" w:type="dxa"/>
            <w:tcBorders>
              <w:left w:val="nil"/>
            </w:tcBorders>
          </w:tcPr>
          <w:p w14:paraId="3446BBF3" w14:textId="77777777" w:rsidR="005B1A3A" w:rsidRPr="00F70BA1" w:rsidRDefault="005B1A3A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18A5300C" w14:textId="77777777" w:rsidR="005B1A3A" w:rsidRPr="00F70BA1" w:rsidRDefault="005B1A3A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1430FCE0" w14:textId="77777777" w:rsidR="005B1A3A" w:rsidRPr="00F70BA1" w:rsidRDefault="005B1A3A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shd w:val="clear" w:color="auto" w:fill="auto"/>
          </w:tcPr>
          <w:p w14:paraId="3661DFEA" w14:textId="77777777" w:rsidR="005B1A3A" w:rsidRPr="00F70BA1" w:rsidRDefault="005B1A3A" w:rsidP="008F326C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5B1A3A" w:rsidRPr="00F70BA1" w14:paraId="4C817AE4" w14:textId="77777777" w:rsidTr="005B1A3A">
        <w:trPr>
          <w:cantSplit/>
          <w:trHeight w:val="20"/>
        </w:trPr>
        <w:tc>
          <w:tcPr>
            <w:tcW w:w="567" w:type="dxa"/>
          </w:tcPr>
          <w:p w14:paraId="69C19E0F" w14:textId="77777777" w:rsidR="005B1A3A" w:rsidRPr="00F70BA1" w:rsidRDefault="005B1A3A" w:rsidP="008F326C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0DC09FD9" w14:textId="77777777" w:rsidR="005B1A3A" w:rsidRPr="00F70BA1" w:rsidRDefault="005B1A3A" w:rsidP="008F326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31C0EF05" w14:textId="77777777" w:rsidR="005B1A3A" w:rsidRPr="00F70BA1" w:rsidRDefault="005B1A3A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19E6C94" w14:textId="77777777" w:rsidR="005B1A3A" w:rsidRPr="00F70BA1" w:rsidRDefault="005B1A3A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B85AD5" w14:textId="77777777" w:rsidR="005B1A3A" w:rsidRPr="00F70BA1" w:rsidRDefault="005B1A3A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B1A3A" w:rsidRPr="00F70BA1" w14:paraId="113BD732" w14:textId="77777777" w:rsidTr="005B1A3A">
        <w:trPr>
          <w:cantSplit/>
          <w:trHeight w:val="20"/>
        </w:trPr>
        <w:tc>
          <w:tcPr>
            <w:tcW w:w="567" w:type="dxa"/>
          </w:tcPr>
          <w:p w14:paraId="1E544AAE" w14:textId="77777777" w:rsidR="005B1A3A" w:rsidRPr="00F70BA1" w:rsidRDefault="005B1A3A" w:rsidP="008F326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7E9BA9A0" w14:textId="77777777" w:rsidR="005B1A3A" w:rsidRPr="00F70BA1" w:rsidRDefault="005B1A3A" w:rsidP="008F326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C76480" w14:textId="77777777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0674243" w14:textId="77777777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65F448" w14:textId="77777777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bottom"/>
          </w:tcPr>
          <w:p w14:paraId="0659563C" w14:textId="77777777" w:rsidR="005B1A3A" w:rsidRPr="00F70BA1" w:rsidRDefault="005B1A3A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4DFAD0" w14:textId="77777777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469BCE2F" w14:textId="77777777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6241CBFF" w14:textId="77777777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5B1A3A" w:rsidRPr="00F70BA1" w14:paraId="65FD862C" w14:textId="77777777" w:rsidTr="005B1A3A">
        <w:trPr>
          <w:cantSplit/>
          <w:trHeight w:val="20"/>
        </w:trPr>
        <w:tc>
          <w:tcPr>
            <w:tcW w:w="567" w:type="dxa"/>
          </w:tcPr>
          <w:p w14:paraId="3FBB5FAC" w14:textId="77777777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73B1DDDD" w14:textId="77777777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9996E4F" w14:textId="77777777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5E298C76" w14:textId="77777777" w:rsidR="005B1A3A" w:rsidRPr="00F70BA1" w:rsidRDefault="005B1A3A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7AFE7ACF" w14:textId="77777777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0FBA3F47" w14:textId="77777777" w:rsidR="005B1A3A" w:rsidRPr="00F70BA1" w:rsidRDefault="005B1A3A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71A45CE" w14:textId="77777777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45F4E6D2" w14:textId="77777777" w:rsidR="005B1A3A" w:rsidRPr="00F70BA1" w:rsidRDefault="005B1A3A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5F47F136" w14:textId="77777777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5B1A3A" w:rsidRPr="00F70BA1" w14:paraId="1E18F0F1" w14:textId="77777777" w:rsidTr="007C6C76">
        <w:trPr>
          <w:cantSplit/>
          <w:trHeight w:val="20"/>
        </w:trPr>
        <w:tc>
          <w:tcPr>
            <w:tcW w:w="3969" w:type="dxa"/>
            <w:gridSpan w:val="2"/>
          </w:tcPr>
          <w:p w14:paraId="690F60C5" w14:textId="4495807A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0E00463A" w14:textId="1B95A9FB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516,277</w:t>
            </w:r>
          </w:p>
        </w:tc>
        <w:tc>
          <w:tcPr>
            <w:tcW w:w="141" w:type="dxa"/>
            <w:vAlign w:val="bottom"/>
          </w:tcPr>
          <w:p w14:paraId="3B92DEAF" w14:textId="77777777" w:rsidR="005B1A3A" w:rsidRPr="00F70BA1" w:rsidRDefault="005B1A3A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0C75C195" w14:textId="325375AE" w:rsidR="005B1A3A" w:rsidRPr="00F70BA1" w:rsidRDefault="007C5DAE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821,026</w:t>
            </w:r>
          </w:p>
        </w:tc>
        <w:tc>
          <w:tcPr>
            <w:tcW w:w="142" w:type="dxa"/>
            <w:vAlign w:val="bottom"/>
          </w:tcPr>
          <w:p w14:paraId="1C903B16" w14:textId="77777777" w:rsidR="005B1A3A" w:rsidRPr="00F70BA1" w:rsidRDefault="005B1A3A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437792E" w14:textId="7F522B3F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330,910</w:t>
            </w:r>
          </w:p>
        </w:tc>
        <w:tc>
          <w:tcPr>
            <w:tcW w:w="142" w:type="dxa"/>
            <w:shd w:val="clear" w:color="auto" w:fill="auto"/>
          </w:tcPr>
          <w:p w14:paraId="3F30D0C6" w14:textId="77777777" w:rsidR="005B1A3A" w:rsidRPr="00F70BA1" w:rsidRDefault="005B1A3A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4EC60775" w14:textId="4243D29E" w:rsidR="005B1A3A" w:rsidRPr="00F70BA1" w:rsidRDefault="00900FE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413,103</w:t>
            </w:r>
          </w:p>
        </w:tc>
      </w:tr>
      <w:tr w:rsidR="005B1A3A" w:rsidRPr="00F70BA1" w14:paraId="2498684D" w14:textId="77777777" w:rsidTr="005B1A3A">
        <w:trPr>
          <w:cantSplit/>
          <w:trHeight w:val="20"/>
        </w:trPr>
        <w:tc>
          <w:tcPr>
            <w:tcW w:w="567" w:type="dxa"/>
            <w:vAlign w:val="bottom"/>
          </w:tcPr>
          <w:p w14:paraId="3DE0146F" w14:textId="37395E19" w:rsidR="005B1A3A" w:rsidRPr="00F70BA1" w:rsidRDefault="005B1A3A" w:rsidP="008F326C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43EDA80D" w14:textId="33FFF4FE" w:rsidR="005B1A3A" w:rsidRPr="00F70BA1" w:rsidRDefault="005B1A3A" w:rsidP="005B1A3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134" w:type="dxa"/>
            <w:shd w:val="clear" w:color="auto" w:fill="auto"/>
          </w:tcPr>
          <w:p w14:paraId="0F54DD42" w14:textId="06229E7D" w:rsidR="005B1A3A" w:rsidRPr="00F70BA1" w:rsidRDefault="00D27987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493,718</w:t>
            </w:r>
          </w:p>
        </w:tc>
        <w:tc>
          <w:tcPr>
            <w:tcW w:w="141" w:type="dxa"/>
          </w:tcPr>
          <w:p w14:paraId="45B8DAFC" w14:textId="77777777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B5BD40" w14:textId="3B8A3C54" w:rsidR="005B1A3A" w:rsidRPr="00F70BA1" w:rsidRDefault="007C5DAE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168,658</w:t>
            </w:r>
          </w:p>
        </w:tc>
        <w:tc>
          <w:tcPr>
            <w:tcW w:w="142" w:type="dxa"/>
          </w:tcPr>
          <w:p w14:paraId="5A2A39EF" w14:textId="77777777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0FD5F11" w14:textId="42EEFE52" w:rsidR="005B1A3A" w:rsidRPr="00F70BA1" w:rsidRDefault="00B73E2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7E6273" w:rsidRPr="00F70BA1">
              <w:rPr>
                <w:rFonts w:ascii="BrowalliaUPC" w:hAnsi="BrowalliaUPC" w:cs="BrowalliaUPC"/>
                <w:sz w:val="28"/>
                <w:szCs w:val="28"/>
              </w:rPr>
              <w:t>71,1</w:t>
            </w:r>
            <w:r w:rsidR="006B725B" w:rsidRPr="00F70BA1">
              <w:rPr>
                <w:rFonts w:ascii="BrowalliaUPC" w:hAnsi="BrowalliaUPC" w:cs="BrowalliaUPC"/>
                <w:sz w:val="28"/>
                <w:szCs w:val="28"/>
              </w:rPr>
              <w:t>18</w:t>
            </w:r>
          </w:p>
        </w:tc>
        <w:tc>
          <w:tcPr>
            <w:tcW w:w="142" w:type="dxa"/>
            <w:shd w:val="clear" w:color="auto" w:fill="auto"/>
          </w:tcPr>
          <w:p w14:paraId="3334CF77" w14:textId="77777777" w:rsidR="005B1A3A" w:rsidRPr="00F70BA1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0C07DC3B" w14:textId="720FEE0C" w:rsidR="005B1A3A" w:rsidRPr="00F70BA1" w:rsidRDefault="00900FEF" w:rsidP="008F326C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54,740</w:t>
            </w:r>
          </w:p>
        </w:tc>
      </w:tr>
      <w:tr w:rsidR="00B10E54" w:rsidRPr="00B10E54" w14:paraId="10D1B9F6" w14:textId="77777777" w:rsidTr="001034C4">
        <w:trPr>
          <w:cantSplit/>
          <w:trHeight w:val="20"/>
        </w:trPr>
        <w:tc>
          <w:tcPr>
            <w:tcW w:w="567" w:type="dxa"/>
            <w:vAlign w:val="bottom"/>
          </w:tcPr>
          <w:p w14:paraId="79174FB4" w14:textId="77777777" w:rsidR="005B1A3A" w:rsidRPr="00F202EA" w:rsidRDefault="005B1A3A" w:rsidP="0002521D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  <w:p w14:paraId="05E6138A" w14:textId="1446BEED" w:rsidR="0064238D" w:rsidRPr="00F202EA" w:rsidRDefault="0064238D" w:rsidP="0002521D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tcBorders>
              <w:left w:val="nil"/>
            </w:tcBorders>
            <w:shd w:val="clear" w:color="auto" w:fill="auto"/>
            <w:vAlign w:val="bottom"/>
          </w:tcPr>
          <w:p w14:paraId="5DFF5001" w14:textId="77777777" w:rsidR="0064238D" w:rsidRPr="00F202EA" w:rsidRDefault="005B1A3A" w:rsidP="0002521D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จัดประเภทเป็น</w:t>
            </w:r>
            <w:r w:rsidR="0002521D" w:rsidRPr="00F202EA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หนี้สินจากภาระค้ำประกัน</w:t>
            </w:r>
            <w:r w:rsidR="0064238D"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</w:t>
            </w:r>
          </w:p>
          <w:p w14:paraId="14F77E9D" w14:textId="3E47B545" w:rsidR="005B1A3A" w:rsidRPr="00F202EA" w:rsidRDefault="0064238D" w:rsidP="0002521D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="000022B6" w:rsidRPr="00F202EA">
              <w:rPr>
                <w:rFonts w:ascii="BrowalliaUPC" w:hAnsi="BrowalliaUPC" w:cs="BrowalliaUPC"/>
                <w:sz w:val="28"/>
                <w:szCs w:val="28"/>
                <w:cs/>
              </w:rPr>
              <w:t>เงินกู้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ยืมของบริษัท</w:t>
            </w:r>
            <w:r w:rsidR="008D1B0A" w:rsidRPr="00F202EA">
              <w:rPr>
                <w:rFonts w:ascii="BrowalliaUPC" w:hAnsi="BrowalliaUPC" w:cs="BrowalliaUPC"/>
                <w:sz w:val="28"/>
                <w:szCs w:val="28"/>
                <w:cs/>
              </w:rPr>
              <w:t>ย่อย</w:t>
            </w:r>
            <w:r w:rsidR="00052665"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(</w:t>
            </w:r>
            <w:r w:rsidR="00872914"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หมายเหตุ </w:t>
            </w:r>
            <w:r w:rsidR="00872914" w:rsidRPr="00F202EA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F42038" w:rsidRPr="00F202EA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052665" w:rsidRPr="00F202EA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1CD599E" w14:textId="77777777" w:rsidR="005B1A3A" w:rsidRPr="00F202EA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5C114F7" w14:textId="2748DE7F" w:rsidR="00D27987" w:rsidRPr="00F202EA" w:rsidRDefault="00EC17D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B4E2FF6" w14:textId="77777777" w:rsidR="005B1A3A" w:rsidRPr="00F202EA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CE01C4" w14:textId="77777777" w:rsidR="0011566D" w:rsidRPr="00F202EA" w:rsidRDefault="0011566D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19296F4" w14:textId="605CEBC6" w:rsidR="005B1A3A" w:rsidRPr="00F202EA" w:rsidRDefault="00E25CE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900FEF" w:rsidRPr="00F202EA">
              <w:rPr>
                <w:rFonts w:ascii="BrowalliaUPC" w:hAnsi="BrowalliaUPC" w:cs="BrowalliaUPC"/>
                <w:sz w:val="28"/>
                <w:szCs w:val="28"/>
              </w:rPr>
              <w:t>199,011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7FB5FD62" w14:textId="77777777" w:rsidR="005B1A3A" w:rsidRPr="00F202EA" w:rsidRDefault="005B1A3A" w:rsidP="008F326C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979DB63" w14:textId="77777777" w:rsidR="005B1A3A" w:rsidRPr="00F202EA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3C68447" w14:textId="22E22063" w:rsidR="00F23234" w:rsidRPr="00F202EA" w:rsidRDefault="00F23234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1CD4C04" w14:textId="77777777" w:rsidR="005B1A3A" w:rsidRPr="00F202EA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5465B68E" w14:textId="77777777" w:rsidR="00861A17" w:rsidRPr="00F202EA" w:rsidRDefault="00861A17" w:rsidP="008F326C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BEA2671" w14:textId="0BC66036" w:rsidR="005B1A3A" w:rsidRPr="00F202EA" w:rsidRDefault="003D4691" w:rsidP="008F326C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B10E54" w:rsidRPr="00B10E54" w14:paraId="1C9E636C" w14:textId="77777777" w:rsidTr="001034C4">
        <w:trPr>
          <w:cantSplit/>
          <w:trHeight w:val="20"/>
        </w:trPr>
        <w:tc>
          <w:tcPr>
            <w:tcW w:w="567" w:type="dxa"/>
            <w:vAlign w:val="bottom"/>
          </w:tcPr>
          <w:p w14:paraId="458B84CD" w14:textId="77777777" w:rsidR="00054E94" w:rsidRPr="00F202EA" w:rsidRDefault="00054E94" w:rsidP="00054E94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  <w:p w14:paraId="3B5F1ECF" w14:textId="77777777" w:rsidR="00355EA9" w:rsidRPr="00F202EA" w:rsidRDefault="00355EA9" w:rsidP="0002521D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3402" w:type="dxa"/>
            <w:tcBorders>
              <w:left w:val="nil"/>
            </w:tcBorders>
            <w:shd w:val="clear" w:color="auto" w:fill="auto"/>
            <w:vAlign w:val="bottom"/>
          </w:tcPr>
          <w:p w14:paraId="693DFBBA" w14:textId="77777777" w:rsidR="003841EA" w:rsidRPr="00F202EA" w:rsidRDefault="00054E94" w:rsidP="003841E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จัดประเภทเป็น</w:t>
            </w:r>
            <w:r w:rsidR="003841EA" w:rsidRPr="00F202EA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เงินกู้ยืมระยะยาวจาก</w:t>
            </w:r>
          </w:p>
          <w:p w14:paraId="4B2DACB0" w14:textId="77BC8A6C" w:rsidR="00355EA9" w:rsidRPr="00F202EA" w:rsidRDefault="003841EA" w:rsidP="003841E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77353465" w14:textId="77777777" w:rsidR="00355EA9" w:rsidRPr="00F202EA" w:rsidRDefault="00355EA9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246AC56" w14:textId="5CA4C3F5" w:rsidR="00EC17D3" w:rsidRPr="00F202EA" w:rsidRDefault="00EC17D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(322,833)</w:t>
            </w:r>
          </w:p>
        </w:tc>
        <w:tc>
          <w:tcPr>
            <w:tcW w:w="141" w:type="dxa"/>
          </w:tcPr>
          <w:p w14:paraId="5C4E3542" w14:textId="77777777" w:rsidR="00355EA9" w:rsidRPr="00F202EA" w:rsidRDefault="00355EA9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5EF77E" w14:textId="77777777" w:rsidR="00623AF8" w:rsidRPr="00F202EA" w:rsidRDefault="00623AF8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F5E12E6" w14:textId="088487EB" w:rsidR="00355EA9" w:rsidRPr="00F202EA" w:rsidRDefault="002B46AB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07C6F1" w14:textId="77777777" w:rsidR="00355EA9" w:rsidRPr="00F202EA" w:rsidRDefault="00355EA9" w:rsidP="008F326C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D8E2D8" w14:textId="77777777" w:rsidR="00623AF8" w:rsidRPr="00F202EA" w:rsidRDefault="00623AF8" w:rsidP="00F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067C6AC" w14:textId="594994A8" w:rsidR="00355EA9" w:rsidRPr="00F202EA" w:rsidRDefault="00562E33" w:rsidP="00F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(322,833)</w:t>
            </w:r>
          </w:p>
        </w:tc>
        <w:tc>
          <w:tcPr>
            <w:tcW w:w="142" w:type="dxa"/>
            <w:shd w:val="clear" w:color="auto" w:fill="auto"/>
          </w:tcPr>
          <w:p w14:paraId="483D7406" w14:textId="77777777" w:rsidR="00355EA9" w:rsidRPr="00F202EA" w:rsidRDefault="00355EA9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5D6FA4ED" w14:textId="77777777" w:rsidR="003320F5" w:rsidRPr="00F202EA" w:rsidRDefault="003320F5" w:rsidP="008F326C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898E537" w14:textId="2064FDF7" w:rsidR="00355EA9" w:rsidRPr="00F202EA" w:rsidRDefault="002B46AB" w:rsidP="008F326C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B10E54" w:rsidRPr="00B10E54" w14:paraId="723BD2BA" w14:textId="77777777" w:rsidTr="005B1A3A">
        <w:trPr>
          <w:cantSplit/>
          <w:trHeight w:val="20"/>
        </w:trPr>
        <w:tc>
          <w:tcPr>
            <w:tcW w:w="567" w:type="dxa"/>
            <w:vAlign w:val="bottom"/>
          </w:tcPr>
          <w:p w14:paraId="403FE8F4" w14:textId="30E4BA79" w:rsidR="005B1A3A" w:rsidRPr="00F202EA" w:rsidRDefault="005B1A3A" w:rsidP="008F326C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6ED8B998" w14:textId="3CE0228B" w:rsidR="005B1A3A" w:rsidRPr="00F202EA" w:rsidRDefault="005B1A3A" w:rsidP="005B1A3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34" w:type="dxa"/>
            <w:shd w:val="clear" w:color="auto" w:fill="auto"/>
          </w:tcPr>
          <w:p w14:paraId="0B54FE13" w14:textId="00DCB445" w:rsidR="005B1A3A" w:rsidRPr="00F202EA" w:rsidRDefault="00EC17D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(456,803)</w:t>
            </w:r>
          </w:p>
        </w:tc>
        <w:tc>
          <w:tcPr>
            <w:tcW w:w="141" w:type="dxa"/>
          </w:tcPr>
          <w:p w14:paraId="56A3CA23" w14:textId="77777777" w:rsidR="005B1A3A" w:rsidRPr="00F202EA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8E7322" w14:textId="6856E032" w:rsidR="005B1A3A" w:rsidRPr="00F202EA" w:rsidRDefault="00E25CE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="00900FEF" w:rsidRPr="00F202EA">
              <w:rPr>
                <w:rFonts w:ascii="BrowalliaUPC" w:hAnsi="BrowalliaUPC" w:cs="BrowalliaUPC"/>
                <w:sz w:val="28"/>
                <w:szCs w:val="28"/>
              </w:rPr>
              <w:t>275,618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47E3D810" w14:textId="77777777" w:rsidR="005B1A3A" w:rsidRPr="00F202EA" w:rsidRDefault="005B1A3A" w:rsidP="008F326C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E4A932" w14:textId="2E11A944" w:rsidR="005B1A3A" w:rsidRPr="00F202EA" w:rsidRDefault="00DF3FBE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6914D7" w:rsidRPr="00F202EA">
              <w:rPr>
                <w:rFonts w:ascii="BrowalliaUPC" w:hAnsi="BrowalliaUPC" w:cs="BrowalliaUPC"/>
                <w:sz w:val="28"/>
                <w:szCs w:val="28"/>
              </w:rPr>
              <w:t>315,96</w:t>
            </w:r>
            <w:r w:rsidR="006B725B" w:rsidRPr="00F202EA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13B8C4E" w14:textId="77777777" w:rsidR="005B1A3A" w:rsidRPr="00F202EA" w:rsidRDefault="005B1A3A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64823518" w14:textId="3C47DE39" w:rsidR="005B1A3A" w:rsidRPr="00F202EA" w:rsidRDefault="003D4691" w:rsidP="008F326C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>136,929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B10E54" w:rsidRPr="00B10E54" w14:paraId="7D207E30" w14:textId="77777777" w:rsidTr="005B1A3A">
        <w:trPr>
          <w:cantSplit/>
          <w:trHeight w:val="20"/>
        </w:trPr>
        <w:tc>
          <w:tcPr>
            <w:tcW w:w="567" w:type="dxa"/>
            <w:vAlign w:val="bottom"/>
          </w:tcPr>
          <w:p w14:paraId="5BE065B4" w14:textId="16444F35" w:rsidR="001E7292" w:rsidRPr="00F202EA" w:rsidRDefault="001371AD" w:rsidP="008F326C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4AAAA499" w14:textId="5E6841EC" w:rsidR="001E7292" w:rsidRPr="00F202EA" w:rsidRDefault="001371AD" w:rsidP="005B1A3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1134" w:type="dxa"/>
            <w:shd w:val="clear" w:color="auto" w:fill="auto"/>
          </w:tcPr>
          <w:p w14:paraId="0F79653D" w14:textId="0A367B30" w:rsidR="001E7292" w:rsidRPr="00F202EA" w:rsidRDefault="00EC17D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(129,364)</w:t>
            </w:r>
          </w:p>
        </w:tc>
        <w:tc>
          <w:tcPr>
            <w:tcW w:w="141" w:type="dxa"/>
          </w:tcPr>
          <w:p w14:paraId="3F2D9EF7" w14:textId="77777777" w:rsidR="001E7292" w:rsidRPr="00F202EA" w:rsidRDefault="001E7292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384059" w14:textId="63BF0A04" w:rsidR="001E7292" w:rsidRPr="00F202EA" w:rsidRDefault="00E25CE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D096F46" w14:textId="77777777" w:rsidR="001E7292" w:rsidRPr="00F202EA" w:rsidRDefault="001E7292" w:rsidP="008F326C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FE9B35" w14:textId="2FAB4375" w:rsidR="001E7292" w:rsidRPr="00F202EA" w:rsidRDefault="001A75DB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B9524BB" w14:textId="77777777" w:rsidR="001E7292" w:rsidRPr="00F202EA" w:rsidRDefault="001E7292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53AF0A07" w14:textId="2C250950" w:rsidR="001E7292" w:rsidRPr="00F202EA" w:rsidRDefault="003D4691" w:rsidP="008F326C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FD7C9A" w:rsidRPr="00F70BA1" w14:paraId="6052331A" w14:textId="77777777" w:rsidTr="009635F3">
        <w:trPr>
          <w:cantSplit/>
          <w:trHeight w:val="20"/>
        </w:trPr>
        <w:tc>
          <w:tcPr>
            <w:tcW w:w="3969" w:type="dxa"/>
            <w:gridSpan w:val="2"/>
            <w:vAlign w:val="bottom"/>
          </w:tcPr>
          <w:p w14:paraId="6BDC56D6" w14:textId="50DBFA6B" w:rsidR="00FD7C9A" w:rsidRPr="00F202EA" w:rsidRDefault="00FD7C9A" w:rsidP="00F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ปรับปรุงอัตรา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134" w:type="dxa"/>
            <w:shd w:val="clear" w:color="auto" w:fill="auto"/>
          </w:tcPr>
          <w:p w14:paraId="7EFC43BA" w14:textId="3F0C21CE" w:rsidR="00FD7C9A" w:rsidRPr="00F202EA" w:rsidRDefault="00EC17D3" w:rsidP="00F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(563)</w:t>
            </w:r>
          </w:p>
        </w:tc>
        <w:tc>
          <w:tcPr>
            <w:tcW w:w="141" w:type="dxa"/>
          </w:tcPr>
          <w:p w14:paraId="2EBF3DAB" w14:textId="77777777" w:rsidR="00FD7C9A" w:rsidRPr="00F202EA" w:rsidRDefault="00FD7C9A" w:rsidP="00F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AD8FC6" w14:textId="31FE1480" w:rsidR="00FD7C9A" w:rsidRPr="00F202EA" w:rsidRDefault="00FD7C9A" w:rsidP="00F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1,222</w:t>
            </w:r>
          </w:p>
        </w:tc>
        <w:tc>
          <w:tcPr>
            <w:tcW w:w="142" w:type="dxa"/>
          </w:tcPr>
          <w:p w14:paraId="1271AA26" w14:textId="77777777" w:rsidR="00FD7C9A" w:rsidRPr="00F202EA" w:rsidRDefault="00FD7C9A" w:rsidP="00F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D993A2A" w14:textId="1B0CAEFB" w:rsidR="00FD7C9A" w:rsidRPr="00F202EA" w:rsidRDefault="00FD7C9A" w:rsidP="00F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(3)</w:t>
            </w:r>
          </w:p>
        </w:tc>
        <w:tc>
          <w:tcPr>
            <w:tcW w:w="142" w:type="dxa"/>
            <w:shd w:val="clear" w:color="auto" w:fill="auto"/>
          </w:tcPr>
          <w:p w14:paraId="6A59263C" w14:textId="77777777" w:rsidR="00FD7C9A" w:rsidRPr="00F202EA" w:rsidRDefault="00FD7C9A" w:rsidP="00F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791CC8D9" w14:textId="7F46A457" w:rsidR="00FD7C9A" w:rsidRPr="00F202EA" w:rsidRDefault="00FD7C9A" w:rsidP="00FD7C9A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FD7C9A" w:rsidRPr="00F70BA1" w14:paraId="6F5D6808" w14:textId="77777777" w:rsidTr="00990D3F">
        <w:trPr>
          <w:cantSplit/>
          <w:trHeight w:val="20"/>
        </w:trPr>
        <w:tc>
          <w:tcPr>
            <w:tcW w:w="3969" w:type="dxa"/>
            <w:gridSpan w:val="2"/>
            <w:vAlign w:val="bottom"/>
          </w:tcPr>
          <w:p w14:paraId="00878534" w14:textId="366E9AE4" w:rsidR="00FD7C9A" w:rsidRPr="00F70BA1" w:rsidRDefault="00FD7C9A" w:rsidP="00F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0DD6EF" w14:textId="69BDD35C" w:rsidR="00FD7C9A" w:rsidRPr="00F70BA1" w:rsidRDefault="00EC17D3" w:rsidP="00F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100,432</w:t>
            </w:r>
          </w:p>
        </w:tc>
        <w:tc>
          <w:tcPr>
            <w:tcW w:w="141" w:type="dxa"/>
          </w:tcPr>
          <w:p w14:paraId="2FFB6DC3" w14:textId="77777777" w:rsidR="00FD7C9A" w:rsidRPr="00F70BA1" w:rsidRDefault="00FD7C9A" w:rsidP="00F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BAE9619" w14:textId="0C035557" w:rsidR="00FD7C9A" w:rsidRPr="00F70BA1" w:rsidRDefault="00FD7C9A" w:rsidP="00F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516,277</w:t>
            </w:r>
          </w:p>
        </w:tc>
        <w:tc>
          <w:tcPr>
            <w:tcW w:w="142" w:type="dxa"/>
          </w:tcPr>
          <w:p w14:paraId="53C12921" w14:textId="77777777" w:rsidR="00FD7C9A" w:rsidRPr="00F70BA1" w:rsidRDefault="00FD7C9A" w:rsidP="00FD7C9A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453ADFB" w14:textId="50A180AA" w:rsidR="00FD7C9A" w:rsidRPr="00F70BA1" w:rsidRDefault="00FD7C9A" w:rsidP="00F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63,225</w:t>
            </w:r>
          </w:p>
        </w:tc>
        <w:tc>
          <w:tcPr>
            <w:tcW w:w="142" w:type="dxa"/>
            <w:shd w:val="clear" w:color="auto" w:fill="auto"/>
          </w:tcPr>
          <w:p w14:paraId="09464B9B" w14:textId="77777777" w:rsidR="00FD7C9A" w:rsidRPr="00F70BA1" w:rsidRDefault="00FD7C9A" w:rsidP="00F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8CF2F7B" w14:textId="6B0A736C" w:rsidR="00FD7C9A" w:rsidRPr="00F70BA1" w:rsidRDefault="00FD7C9A" w:rsidP="00FD7C9A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330,910</w:t>
            </w:r>
          </w:p>
        </w:tc>
      </w:tr>
    </w:tbl>
    <w:p w14:paraId="2AD3EDDD" w14:textId="39352A42" w:rsidR="000A76F9" w:rsidRPr="00F70BA1" w:rsidRDefault="000A76F9" w:rsidP="005B1A3A">
      <w:pPr>
        <w:tabs>
          <w:tab w:val="clear" w:pos="454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7A2EDFC" w14:textId="20E22EE6" w:rsidR="00203D16" w:rsidRPr="00F70BA1" w:rsidRDefault="00203D16" w:rsidP="00203D16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F70BA1">
        <w:rPr>
          <w:rFonts w:ascii="BrowalliaUPC" w:hAnsi="BrowalliaUPC" w:cs="BrowalliaUPC"/>
          <w:sz w:val="28"/>
          <w:szCs w:val="28"/>
        </w:rPr>
        <w:t>14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พฤษภาคม </w:t>
      </w:r>
      <w:r w:rsidRPr="00F70BA1">
        <w:rPr>
          <w:rFonts w:ascii="BrowalliaUPC" w:hAnsi="BrowalliaUPC" w:cs="BrowalliaUPC"/>
          <w:sz w:val="28"/>
          <w:szCs w:val="28"/>
        </w:rPr>
        <w:t>2564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บริษัททำสัญญาปรับโครงสร้างหนี้จากหนี้</w:t>
      </w:r>
      <w:proofErr w:type="spellStart"/>
      <w:r w:rsidRPr="00F70BA1">
        <w:rPr>
          <w:rFonts w:ascii="BrowalliaUPC" w:hAnsi="BrowalliaUPC" w:cs="BrowalliaUPC"/>
          <w:sz w:val="28"/>
          <w:szCs w:val="28"/>
          <w:cs/>
        </w:rPr>
        <w:t>ทรั</w:t>
      </w:r>
      <w:proofErr w:type="spellEnd"/>
      <w:r w:rsidRPr="00F70BA1">
        <w:rPr>
          <w:rFonts w:ascii="BrowalliaUPC" w:hAnsi="BrowalliaUPC" w:cs="BrowalliaUPC"/>
          <w:sz w:val="28"/>
          <w:szCs w:val="28"/>
          <w:cs/>
        </w:rPr>
        <w:t>สต์รีซีท และ แพ</w:t>
      </w:r>
      <w:proofErr w:type="spellStart"/>
      <w:r w:rsidRPr="00F70BA1">
        <w:rPr>
          <w:rFonts w:ascii="BrowalliaUPC" w:hAnsi="BrowalliaUPC" w:cs="BrowalliaUPC"/>
          <w:sz w:val="28"/>
          <w:szCs w:val="28"/>
          <w:cs/>
        </w:rPr>
        <w:t>็คกิ้ง</w:t>
      </w:r>
      <w:proofErr w:type="spellEnd"/>
      <w:r w:rsidRPr="00F70BA1">
        <w:rPr>
          <w:rFonts w:ascii="BrowalliaUPC" w:hAnsi="BrowalliaUPC" w:cs="BrowalliaUPC"/>
          <w:sz w:val="28"/>
          <w:szCs w:val="28"/>
          <w:cs/>
        </w:rPr>
        <w:t>เครดิต เป็นเงินกู้</w:t>
      </w:r>
      <w:r w:rsidRPr="00F70BA1">
        <w:rPr>
          <w:rFonts w:ascii="BrowalliaUPC" w:hAnsi="BrowalliaUPC" w:cs="BrowalliaUPC"/>
          <w:sz w:val="28"/>
          <w:szCs w:val="28"/>
          <w:cs/>
        </w:rPr>
        <w:br/>
        <w:t xml:space="preserve">ระยะยาว จำนวน </w:t>
      </w:r>
      <w:r w:rsidRPr="00F70BA1">
        <w:rPr>
          <w:rFonts w:ascii="BrowalliaUPC" w:hAnsi="BrowalliaUPC" w:cs="BrowalliaUPC"/>
          <w:sz w:val="28"/>
          <w:szCs w:val="28"/>
        </w:rPr>
        <w:t>322.83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ล้านบาท ซึ่งมีอัตราดอกเบี้ยเท่ากับ </w:t>
      </w:r>
      <w:r w:rsidRPr="00F70BA1">
        <w:rPr>
          <w:rFonts w:ascii="BrowalliaUPC" w:hAnsi="BrowalliaUPC" w:cs="BrowalliaUPC"/>
          <w:sz w:val="28"/>
          <w:szCs w:val="28"/>
        </w:rPr>
        <w:t xml:space="preserve">MLR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โดยตกลงผ่อนจ่ายชำระเงินต้นเป็นเวลา </w:t>
      </w:r>
      <w:r w:rsidRPr="00F70BA1">
        <w:rPr>
          <w:rFonts w:ascii="BrowalliaUPC" w:hAnsi="BrowalliaUPC" w:cs="BrowalliaUPC"/>
          <w:sz w:val="28"/>
          <w:szCs w:val="28"/>
        </w:rPr>
        <w:t>84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งวด งวดละ </w:t>
      </w:r>
      <w:r w:rsidRPr="00F70BA1">
        <w:rPr>
          <w:rFonts w:ascii="BrowalliaUPC" w:hAnsi="BrowalliaUPC" w:cs="BrowalliaUPC"/>
          <w:sz w:val="28"/>
          <w:szCs w:val="28"/>
        </w:rPr>
        <w:t>3.86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ล้านบาท และชำระดอกเบี้ยทุกสิ้นเดือน</w:t>
      </w:r>
    </w:p>
    <w:p w14:paraId="26B0B5C6" w14:textId="643A226D" w:rsidR="008222FC" w:rsidRPr="00F70BA1" w:rsidRDefault="008222FC" w:rsidP="0039019C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23E09A30" w14:textId="77777777" w:rsidR="001A4C43" w:rsidRPr="00F70BA1" w:rsidRDefault="001A4C43" w:rsidP="001A4C43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เงินกู้ยืมระยะสั้นจากบุคคลและบริษัทอื่น</w:t>
      </w:r>
    </w:p>
    <w:p w14:paraId="7A87F21C" w14:textId="77777777" w:rsidR="001A4C43" w:rsidRPr="00F70BA1" w:rsidRDefault="001A4C43" w:rsidP="001A4C43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4C6011BC" w14:textId="69118420" w:rsidR="001A4C43" w:rsidRPr="00F70BA1" w:rsidRDefault="001A4C43" w:rsidP="001A4C4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F70BA1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Pr="00F70BA1">
        <w:rPr>
          <w:rFonts w:ascii="BrowalliaUPC" w:hAnsi="BrowalliaUPC" w:cs="BrowalliaUPC"/>
          <w:color w:val="auto"/>
          <w:sz w:val="28"/>
          <w:szCs w:val="28"/>
        </w:rPr>
        <w:t xml:space="preserve">31 </w:t>
      </w:r>
      <w:r w:rsidRPr="00F70BA1">
        <w:rPr>
          <w:rFonts w:ascii="BrowalliaUPC" w:hAnsi="BrowalliaUPC" w:cs="BrowalliaUPC"/>
          <w:color w:val="auto"/>
          <w:sz w:val="28"/>
          <w:szCs w:val="28"/>
          <w:cs/>
        </w:rPr>
        <w:t xml:space="preserve">ธันวาคม </w:t>
      </w:r>
      <w:r w:rsidRPr="00F70BA1">
        <w:rPr>
          <w:rFonts w:ascii="BrowalliaUPC" w:hAnsi="BrowalliaUPC" w:cs="BrowalliaUPC"/>
          <w:color w:val="auto"/>
          <w:sz w:val="28"/>
          <w:szCs w:val="28"/>
        </w:rPr>
        <w:t>2563</w:t>
      </w:r>
      <w:r w:rsidRPr="00F70BA1">
        <w:rPr>
          <w:rFonts w:ascii="BrowalliaUPC" w:hAnsi="BrowalliaUPC" w:cs="BrowalliaUPC"/>
          <w:color w:val="auto"/>
          <w:sz w:val="28"/>
          <w:szCs w:val="28"/>
          <w:cs/>
        </w:rPr>
        <w:t xml:space="preserve"> บริษัทย่อยทางอ้อมมีเงินกู้ยืมระยะสั้นกับบุคคลและบริษัทอื่นจำนวน </w:t>
      </w:r>
      <w:r w:rsidRPr="00F70BA1">
        <w:rPr>
          <w:rFonts w:ascii="BrowalliaUPC" w:hAnsi="BrowalliaUPC" w:cs="BrowalliaUPC"/>
          <w:color w:val="auto"/>
          <w:sz w:val="28"/>
          <w:szCs w:val="28"/>
        </w:rPr>
        <w:t xml:space="preserve">15.69 </w:t>
      </w:r>
      <w:r w:rsidRPr="00F70BA1">
        <w:rPr>
          <w:rFonts w:ascii="BrowalliaUPC" w:hAnsi="BrowalliaUPC" w:cs="BrowalliaUPC"/>
          <w:color w:val="auto"/>
          <w:sz w:val="28"/>
          <w:szCs w:val="28"/>
          <w:cs/>
        </w:rPr>
        <w:t xml:space="preserve">ล้านบาท มีอัตราดอกเบี้ยร้อยละ </w:t>
      </w:r>
      <w:r w:rsidRPr="00F70BA1">
        <w:rPr>
          <w:rFonts w:ascii="BrowalliaUPC" w:hAnsi="BrowalliaUPC" w:cs="BrowalliaUPC"/>
          <w:color w:val="auto"/>
          <w:sz w:val="28"/>
          <w:szCs w:val="28"/>
        </w:rPr>
        <w:t xml:space="preserve">6.25 - 12.00 </w:t>
      </w:r>
      <w:r w:rsidRPr="00F70BA1">
        <w:rPr>
          <w:rFonts w:ascii="BrowalliaUPC" w:hAnsi="BrowalliaUPC" w:cs="BrowalliaUPC"/>
          <w:color w:val="auto"/>
          <w:sz w:val="28"/>
          <w:szCs w:val="28"/>
          <w:cs/>
        </w:rPr>
        <w:t>ต่อปี มีกำหนดชำระเมื่อทวงถาม และไม่มีหลักประกัน</w:t>
      </w:r>
    </w:p>
    <w:p w14:paraId="27A55231" w14:textId="420FC6C3" w:rsidR="006A4DE3" w:rsidRPr="00F70BA1" w:rsidRDefault="006A4DE3" w:rsidP="001A4C4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248F549" w14:textId="1D1A4EBD" w:rsidR="00540CE6" w:rsidRDefault="00540CE6" w:rsidP="001A4C4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154B64E8" w14:textId="77777777" w:rsidR="00A21C16" w:rsidRPr="00F70BA1" w:rsidRDefault="00A21C16" w:rsidP="001A4C4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11703260" w14:textId="63EA1E9D" w:rsidR="006C2ABD" w:rsidRPr="00F70BA1" w:rsidRDefault="006C2ABD" w:rsidP="006C2ABD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9858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เงินกู้ยืมระยะยาวจากผู้ถือหุ้นและบุคคลอื่น</w:t>
      </w:r>
    </w:p>
    <w:p w14:paraId="4E50C1FC" w14:textId="2A0381C7" w:rsidR="006C2ABD" w:rsidRPr="00F70BA1" w:rsidRDefault="006C2ABD" w:rsidP="006C2AB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8900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417"/>
        <w:gridCol w:w="167"/>
        <w:gridCol w:w="1352"/>
        <w:gridCol w:w="162"/>
        <w:gridCol w:w="1302"/>
      </w:tblGrid>
      <w:tr w:rsidR="006C2ABD" w:rsidRPr="00F70BA1" w14:paraId="67FB5FAB" w14:textId="77777777" w:rsidTr="00E02CEC">
        <w:trPr>
          <w:cantSplit/>
          <w:trHeight w:val="20"/>
        </w:trPr>
        <w:tc>
          <w:tcPr>
            <w:tcW w:w="4500" w:type="dxa"/>
          </w:tcPr>
          <w:p w14:paraId="00447CC1" w14:textId="77777777" w:rsidR="006C2ABD" w:rsidRPr="00F70BA1" w:rsidRDefault="006C2ABD" w:rsidP="003A545A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5E7297F5" w14:textId="77777777" w:rsidR="006C2ABD" w:rsidRPr="00F70BA1" w:rsidRDefault="006C2ABD" w:rsidP="003A545A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6D3C7369" w14:textId="77777777" w:rsidR="006C2ABD" w:rsidRPr="00F70BA1" w:rsidRDefault="006C2ABD" w:rsidP="003A545A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43247077" w14:textId="77777777" w:rsidR="006C2ABD" w:rsidRPr="00F70BA1" w:rsidRDefault="006C2ABD" w:rsidP="003A545A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6C2ABD" w:rsidRPr="00F70BA1" w14:paraId="2E5247EC" w14:textId="77777777" w:rsidTr="00E02CEC">
        <w:trPr>
          <w:cantSplit/>
          <w:trHeight w:val="20"/>
        </w:trPr>
        <w:tc>
          <w:tcPr>
            <w:tcW w:w="4500" w:type="dxa"/>
          </w:tcPr>
          <w:p w14:paraId="3192062D" w14:textId="77777777" w:rsidR="006C2ABD" w:rsidRPr="00F70BA1" w:rsidRDefault="006C2ABD" w:rsidP="003A545A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4A03CB22" w14:textId="77777777" w:rsidR="006C2ABD" w:rsidRPr="00F70BA1" w:rsidRDefault="006C2ABD" w:rsidP="003A545A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E94A894" w14:textId="77777777" w:rsidR="006C2ABD" w:rsidRPr="00F70BA1" w:rsidRDefault="006C2ABD" w:rsidP="003A545A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13E558" w14:textId="77777777" w:rsidR="006C2ABD" w:rsidRPr="00F70BA1" w:rsidRDefault="006C2ABD" w:rsidP="003A545A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br/>
              <w:t>เฉพาะของบริษัท</w:t>
            </w:r>
          </w:p>
        </w:tc>
      </w:tr>
      <w:tr w:rsidR="006C2ABD" w:rsidRPr="00F70BA1" w14:paraId="0C4F868C" w14:textId="77777777" w:rsidTr="00E02CEC">
        <w:trPr>
          <w:cantSplit/>
          <w:trHeight w:val="20"/>
        </w:trPr>
        <w:tc>
          <w:tcPr>
            <w:tcW w:w="4500" w:type="dxa"/>
          </w:tcPr>
          <w:p w14:paraId="259DF264" w14:textId="77777777" w:rsidR="006C2ABD" w:rsidRPr="00F70BA1" w:rsidRDefault="006C2ABD" w:rsidP="003A545A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3768AF02" w14:textId="77777777" w:rsidR="006C2ABD" w:rsidRPr="00F70BA1" w:rsidRDefault="006C2ABD" w:rsidP="003A545A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460EC0E9" w14:textId="77777777" w:rsidR="006C2ABD" w:rsidRPr="00F70BA1" w:rsidRDefault="006C2ABD" w:rsidP="003A545A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3F0B74AD" w14:textId="77777777" w:rsidR="006C2ABD" w:rsidRPr="00F70BA1" w:rsidRDefault="006C2ABD" w:rsidP="003A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587D602" w14:textId="77777777" w:rsidR="006C2ABD" w:rsidRPr="00F70BA1" w:rsidRDefault="006C2ABD" w:rsidP="003A545A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9D74E" w14:textId="76B3D538" w:rsidR="006C2ABD" w:rsidRPr="00F70BA1" w:rsidRDefault="006C2ABD" w:rsidP="003A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5B35973D" w14:textId="77777777" w:rsidR="006C2ABD" w:rsidRPr="00F70BA1" w:rsidRDefault="006C2ABD" w:rsidP="003A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7D913" w14:textId="6C07B6EF" w:rsidR="006C2ABD" w:rsidRPr="00F70BA1" w:rsidRDefault="006C2ABD" w:rsidP="003A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6C2ABD" w:rsidRPr="00F70BA1" w14:paraId="035F233A" w14:textId="77777777" w:rsidTr="00E02CEC">
        <w:trPr>
          <w:cantSplit/>
          <w:trHeight w:val="20"/>
        </w:trPr>
        <w:tc>
          <w:tcPr>
            <w:tcW w:w="4500" w:type="dxa"/>
          </w:tcPr>
          <w:p w14:paraId="61E957C3" w14:textId="77777777" w:rsidR="006C2ABD" w:rsidRPr="00F70BA1" w:rsidRDefault="006C2ABD" w:rsidP="003A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4FD8C8CD" w14:textId="77777777" w:rsidR="006C2ABD" w:rsidRPr="00F70BA1" w:rsidRDefault="006C2ABD" w:rsidP="003A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A9C4F11" w14:textId="77777777" w:rsidR="006C2ABD" w:rsidRPr="00F70BA1" w:rsidRDefault="006C2ABD" w:rsidP="003A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69921CE9" w14:textId="77777777" w:rsidR="006C2ABD" w:rsidRPr="00F70BA1" w:rsidRDefault="006C2ABD" w:rsidP="003A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256BF967" w14:textId="77777777" w:rsidR="006C2ABD" w:rsidRPr="00F70BA1" w:rsidRDefault="006C2ABD" w:rsidP="003A545A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3A4BA754" w14:textId="77777777" w:rsidR="006C2ABD" w:rsidRPr="00F70BA1" w:rsidRDefault="006C2ABD" w:rsidP="003A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DE7B26" w:rsidRPr="00F70BA1" w14:paraId="1160FC69" w14:textId="77777777" w:rsidTr="00E02CEC">
        <w:trPr>
          <w:cantSplit/>
          <w:trHeight w:val="20"/>
        </w:trPr>
        <w:tc>
          <w:tcPr>
            <w:tcW w:w="4500" w:type="dxa"/>
          </w:tcPr>
          <w:p w14:paraId="73D71626" w14:textId="47242B38" w:rsidR="00DE7B26" w:rsidRPr="00F70BA1" w:rsidRDefault="00DE7B26" w:rsidP="00DE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เงินกู้ยืมจากผู้ถือหุ้น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1D79A4D8" w14:textId="77777777" w:rsidR="00DE7B26" w:rsidRPr="00F70BA1" w:rsidRDefault="00DE7B26" w:rsidP="00DE7B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MLR - 0.25</w:t>
            </w:r>
          </w:p>
        </w:tc>
        <w:tc>
          <w:tcPr>
            <w:tcW w:w="167" w:type="dxa"/>
            <w:tcBorders>
              <w:left w:val="nil"/>
            </w:tcBorders>
          </w:tcPr>
          <w:p w14:paraId="5EB5C1D1" w14:textId="77777777" w:rsidR="00DE7B26" w:rsidRPr="00F70BA1" w:rsidRDefault="00DE7B26" w:rsidP="00DE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DD95679" w14:textId="4CFCFD50" w:rsidR="00DE7B26" w:rsidRPr="00F70BA1" w:rsidRDefault="00A93231" w:rsidP="00DE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161,524</w:t>
            </w:r>
          </w:p>
        </w:tc>
        <w:tc>
          <w:tcPr>
            <w:tcW w:w="162" w:type="dxa"/>
            <w:shd w:val="clear" w:color="auto" w:fill="auto"/>
          </w:tcPr>
          <w:p w14:paraId="15D76136" w14:textId="77777777" w:rsidR="00DE7B26" w:rsidRPr="00F70BA1" w:rsidRDefault="00DE7B26" w:rsidP="00DE7B2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02B914D6" w14:textId="77777777" w:rsidR="00DE7B26" w:rsidRPr="00F70BA1" w:rsidRDefault="00DE7B26" w:rsidP="00DE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DE7B26" w:rsidRPr="00F70BA1" w14:paraId="7BE7F16C" w14:textId="77777777" w:rsidTr="00E02CEC">
        <w:trPr>
          <w:cantSplit/>
          <w:trHeight w:val="20"/>
        </w:trPr>
        <w:tc>
          <w:tcPr>
            <w:tcW w:w="4500" w:type="dxa"/>
            <w:vAlign w:val="bottom"/>
          </w:tcPr>
          <w:p w14:paraId="50BFF122" w14:textId="1CFF5FCD" w:rsidR="00DE7B26" w:rsidRPr="00F70BA1" w:rsidRDefault="00DE7B26" w:rsidP="00DE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เงินกู้ยืมจากบุคคล</w:t>
            </w:r>
            <w:r w:rsidR="00B97E7B" w:rsidRPr="00F70BA1">
              <w:rPr>
                <w:rFonts w:ascii="BrowalliaUPC" w:hAnsi="BrowalliaUPC" w:cs="BrowalliaUPC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E927D8A" w14:textId="77777777" w:rsidR="00DE7B26" w:rsidRPr="00F70BA1" w:rsidRDefault="00DE7B26" w:rsidP="00DE7B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MLR - 0.25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4E70F52" w14:textId="77777777" w:rsidR="00DE7B26" w:rsidRPr="00F70BA1" w:rsidRDefault="00DE7B26" w:rsidP="00DE7B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F437DC1" w14:textId="5E4E8411" w:rsidR="00DE7B26" w:rsidRPr="00F70BA1" w:rsidRDefault="00A93231" w:rsidP="00DE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80,762</w:t>
            </w:r>
          </w:p>
        </w:tc>
        <w:tc>
          <w:tcPr>
            <w:tcW w:w="162" w:type="dxa"/>
            <w:shd w:val="clear" w:color="auto" w:fill="auto"/>
          </w:tcPr>
          <w:p w14:paraId="4B3C1B19" w14:textId="77777777" w:rsidR="00DE7B26" w:rsidRPr="00F70BA1" w:rsidRDefault="00DE7B26" w:rsidP="00DE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BE85A95" w14:textId="77777777" w:rsidR="00DE7B26" w:rsidRPr="00F70BA1" w:rsidRDefault="00DE7B26" w:rsidP="00DE7B26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     -</w:t>
            </w:r>
          </w:p>
        </w:tc>
      </w:tr>
      <w:tr w:rsidR="00DE7B26" w:rsidRPr="00F70BA1" w14:paraId="5FBDBAD0" w14:textId="77777777" w:rsidTr="00E02CEC">
        <w:trPr>
          <w:cantSplit/>
          <w:trHeight w:val="20"/>
        </w:trPr>
        <w:tc>
          <w:tcPr>
            <w:tcW w:w="4500" w:type="dxa"/>
            <w:vAlign w:val="bottom"/>
          </w:tcPr>
          <w:p w14:paraId="0C25C0A3" w14:textId="77777777" w:rsidR="00DE7B26" w:rsidRPr="00F70BA1" w:rsidRDefault="00DE7B26" w:rsidP="00DE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F5BDF32" w14:textId="77777777" w:rsidR="00DE7B26" w:rsidRPr="00F70BA1" w:rsidRDefault="00DE7B26" w:rsidP="00DE7B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228E3A90" w14:textId="77777777" w:rsidR="00DE7B26" w:rsidRPr="00F70BA1" w:rsidRDefault="00DE7B26" w:rsidP="00DE7B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45695F09" w14:textId="44935C5E" w:rsidR="00DE7B26" w:rsidRPr="00F70BA1" w:rsidRDefault="00A93231" w:rsidP="00DE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242,286</w:t>
            </w:r>
          </w:p>
        </w:tc>
        <w:tc>
          <w:tcPr>
            <w:tcW w:w="162" w:type="dxa"/>
            <w:shd w:val="clear" w:color="auto" w:fill="auto"/>
          </w:tcPr>
          <w:p w14:paraId="766FA300" w14:textId="77777777" w:rsidR="00DE7B26" w:rsidRPr="00F70BA1" w:rsidRDefault="00DE7B26" w:rsidP="00DE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33CD22D3" w14:textId="77777777" w:rsidR="00DE7B26" w:rsidRPr="00F70BA1" w:rsidRDefault="00DE7B26" w:rsidP="00DE7B26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DE7B26" w:rsidRPr="00F70BA1" w14:paraId="0E1DE00B" w14:textId="77777777" w:rsidTr="00E02CEC">
        <w:trPr>
          <w:cantSplit/>
          <w:trHeight w:val="20"/>
        </w:trPr>
        <w:tc>
          <w:tcPr>
            <w:tcW w:w="4500" w:type="dxa"/>
            <w:vAlign w:val="bottom"/>
          </w:tcPr>
          <w:p w14:paraId="0CB4A651" w14:textId="77777777" w:rsidR="00DE7B26" w:rsidRPr="00F70BA1" w:rsidRDefault="00DE7B26" w:rsidP="00DE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95D225C" w14:textId="77777777" w:rsidR="00DE7B26" w:rsidRPr="00F70BA1" w:rsidRDefault="00DE7B26" w:rsidP="00DE7B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54FBC7FC" w14:textId="77777777" w:rsidR="00DE7B26" w:rsidRPr="00F70BA1" w:rsidRDefault="00DE7B26" w:rsidP="00DE7B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5A3400F6" w14:textId="11914C35" w:rsidR="00DE7B26" w:rsidRPr="00F70BA1" w:rsidRDefault="00A93231" w:rsidP="00DE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(35,856)</w:t>
            </w:r>
          </w:p>
        </w:tc>
        <w:tc>
          <w:tcPr>
            <w:tcW w:w="162" w:type="dxa"/>
            <w:shd w:val="clear" w:color="auto" w:fill="auto"/>
          </w:tcPr>
          <w:p w14:paraId="1815C538" w14:textId="77777777" w:rsidR="00DE7B26" w:rsidRPr="00F70BA1" w:rsidRDefault="00DE7B26" w:rsidP="00DE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163BC5BF" w14:textId="77777777" w:rsidR="00DE7B26" w:rsidRPr="00F70BA1" w:rsidRDefault="00DE7B26" w:rsidP="00DE7B26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DE7B26" w:rsidRPr="00F70BA1" w14:paraId="1B187E68" w14:textId="77777777" w:rsidTr="00E02CEC">
        <w:trPr>
          <w:cantSplit/>
          <w:trHeight w:val="20"/>
        </w:trPr>
        <w:tc>
          <w:tcPr>
            <w:tcW w:w="4500" w:type="dxa"/>
            <w:vAlign w:val="bottom"/>
          </w:tcPr>
          <w:p w14:paraId="2B28CD8E" w14:textId="77777777" w:rsidR="00DE7B26" w:rsidRPr="00F70BA1" w:rsidRDefault="00DE7B26" w:rsidP="00DE7B26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76285F8" w14:textId="77777777" w:rsidR="00DE7B26" w:rsidRPr="00F70BA1" w:rsidRDefault="00DE7B26" w:rsidP="00DE7B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79BA5C92" w14:textId="77777777" w:rsidR="00DE7B26" w:rsidRPr="00F70BA1" w:rsidRDefault="00DE7B26" w:rsidP="00DE7B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D7E594D" w14:textId="74775BE9" w:rsidR="00DE7B26" w:rsidRPr="00F70BA1" w:rsidRDefault="00A93231" w:rsidP="00DE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206,430</w:t>
            </w:r>
          </w:p>
        </w:tc>
        <w:tc>
          <w:tcPr>
            <w:tcW w:w="162" w:type="dxa"/>
            <w:shd w:val="clear" w:color="auto" w:fill="auto"/>
          </w:tcPr>
          <w:p w14:paraId="7334E05F" w14:textId="77777777" w:rsidR="00DE7B26" w:rsidRPr="00F70BA1" w:rsidRDefault="00DE7B26" w:rsidP="00DE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909106" w14:textId="77777777" w:rsidR="00DE7B26" w:rsidRPr="00F70BA1" w:rsidRDefault="00DE7B26" w:rsidP="00DE7B26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</w:tbl>
    <w:p w14:paraId="6D60CCD3" w14:textId="4C7ECD8E" w:rsidR="0050111C" w:rsidRPr="00F70BA1" w:rsidRDefault="0050111C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1D4C1D30" w14:textId="3F2144F0" w:rsidR="007F5BC8" w:rsidRPr="00F202EA" w:rsidRDefault="004B6C78" w:rsidP="003320F5">
      <w:pPr>
        <w:tabs>
          <w:tab w:val="left" w:pos="9214"/>
        </w:tabs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F202EA">
        <w:rPr>
          <w:rFonts w:ascii="BrowalliaUPC" w:hAnsi="BrowalliaUPC" w:cs="BrowalliaUPC" w:hint="cs"/>
          <w:sz w:val="28"/>
          <w:szCs w:val="28"/>
          <w:cs/>
        </w:rPr>
        <w:t xml:space="preserve">ในระหว่างปี </w:t>
      </w:r>
      <w:r w:rsidRPr="00F202EA">
        <w:rPr>
          <w:rFonts w:ascii="BrowalliaUPC" w:hAnsi="BrowalliaUPC" w:cs="BrowalliaUPC"/>
          <w:sz w:val="28"/>
          <w:szCs w:val="28"/>
        </w:rPr>
        <w:t>2564</w:t>
      </w:r>
      <w:r w:rsidR="007F5BC8" w:rsidRPr="00F202EA">
        <w:rPr>
          <w:rFonts w:ascii="BrowalliaUPC" w:hAnsi="BrowalliaUPC" w:cs="BrowalliaUPC"/>
          <w:sz w:val="28"/>
          <w:szCs w:val="28"/>
          <w:cs/>
        </w:rPr>
        <w:t xml:space="preserve"> บริษัทได้กู้ยืมเงินจากผู้ถือหุ้นราย</w:t>
      </w:r>
      <w:r w:rsidR="00922C62" w:rsidRPr="00F202EA">
        <w:rPr>
          <w:rFonts w:ascii="BrowalliaUPC" w:hAnsi="BrowalliaUPC" w:cs="BrowalliaUPC" w:hint="cs"/>
          <w:sz w:val="28"/>
          <w:szCs w:val="28"/>
          <w:cs/>
        </w:rPr>
        <w:t>หนึ่ง</w:t>
      </w:r>
      <w:r w:rsidR="007F5BC8" w:rsidRPr="00F202EA">
        <w:rPr>
          <w:rFonts w:ascii="BrowalliaUPC" w:hAnsi="BrowalliaUPC" w:cs="BrowalliaUPC"/>
          <w:sz w:val="28"/>
          <w:szCs w:val="28"/>
          <w:cs/>
        </w:rPr>
        <w:t xml:space="preserve"> และจากบุคคล</w:t>
      </w:r>
      <w:r w:rsidR="00B97E7B" w:rsidRPr="00F202EA">
        <w:rPr>
          <w:rFonts w:ascii="BrowalliaUPC" w:hAnsi="BrowalliaUPC" w:cs="BrowalliaUPC"/>
          <w:sz w:val="28"/>
          <w:szCs w:val="28"/>
          <w:cs/>
        </w:rPr>
        <w:t>อื่น</w:t>
      </w:r>
      <w:r w:rsidR="007F5BC8" w:rsidRPr="00F202EA">
        <w:rPr>
          <w:rFonts w:ascii="BrowalliaUPC" w:hAnsi="BrowalliaUPC" w:cs="BrowalliaUPC"/>
          <w:sz w:val="28"/>
          <w:szCs w:val="28"/>
          <w:cs/>
        </w:rPr>
        <w:t xml:space="preserve">เป็นจำนวนเงินรวม </w:t>
      </w:r>
      <w:r w:rsidR="001662CD" w:rsidRPr="00F202EA">
        <w:rPr>
          <w:rFonts w:ascii="BrowalliaUPC" w:hAnsi="BrowalliaUPC" w:cs="BrowalliaUPC"/>
          <w:sz w:val="28"/>
          <w:szCs w:val="28"/>
        </w:rPr>
        <w:t>251</w:t>
      </w:r>
      <w:r w:rsidR="007F5BC8" w:rsidRPr="00F202EA">
        <w:rPr>
          <w:rFonts w:ascii="BrowalliaUPC" w:hAnsi="BrowalliaUPC" w:cs="BrowalliaUPC"/>
          <w:sz w:val="28"/>
          <w:szCs w:val="28"/>
          <w:cs/>
        </w:rPr>
        <w:t xml:space="preserve"> ล้านบาท เพื่อนำเงินไปชำระหนี้กับสถาบันการเงินแห่งหนึ่งก่อนครบกำหนด </w:t>
      </w:r>
      <w:r w:rsidR="00922C62" w:rsidRPr="00F202EA">
        <w:rPr>
          <w:rFonts w:ascii="BrowalliaUPC" w:hAnsi="BrowalliaUPC" w:cs="BrowalliaUPC" w:hint="cs"/>
          <w:sz w:val="28"/>
          <w:szCs w:val="28"/>
          <w:cs/>
        </w:rPr>
        <w:t>เพื่อลดภาระดอกเบี้ย โดย</w:t>
      </w:r>
      <w:r w:rsidR="007F5BC8" w:rsidRPr="00F202EA">
        <w:rPr>
          <w:rFonts w:ascii="BrowalliaUPC" w:hAnsi="BrowalliaUPC" w:cs="BrowalliaUPC"/>
          <w:spacing w:val="-4"/>
          <w:sz w:val="28"/>
          <w:szCs w:val="28"/>
          <w:cs/>
        </w:rPr>
        <w:t>มีกำหนดการผ่อนจ่ายชำระคืนเงินต้นและดอกเบี้ยเป็น</w:t>
      </w:r>
      <w:r w:rsidR="007F5BC8" w:rsidRPr="00F202EA">
        <w:rPr>
          <w:rFonts w:ascii="BrowalliaUPC" w:hAnsi="BrowalliaUPC" w:cs="BrowalliaUPC"/>
          <w:spacing w:val="-4"/>
          <w:sz w:val="28"/>
          <w:szCs w:val="28"/>
        </w:rPr>
        <w:t xml:space="preserve"> 84 </w:t>
      </w:r>
      <w:r w:rsidR="007F5BC8" w:rsidRPr="00F202EA">
        <w:rPr>
          <w:rFonts w:ascii="BrowalliaUPC" w:hAnsi="BrowalliaUPC" w:cs="BrowalliaUPC"/>
          <w:spacing w:val="-4"/>
          <w:sz w:val="28"/>
          <w:szCs w:val="28"/>
          <w:cs/>
        </w:rPr>
        <w:t>งวดรายเดือน งวดละ</w:t>
      </w:r>
      <w:r w:rsidR="007F5BC8" w:rsidRPr="00F202EA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1662CD" w:rsidRPr="00F202EA">
        <w:rPr>
          <w:rFonts w:ascii="BrowalliaUPC" w:hAnsi="BrowalliaUPC" w:cs="BrowalliaUPC"/>
          <w:spacing w:val="-4"/>
          <w:sz w:val="28"/>
          <w:szCs w:val="28"/>
        </w:rPr>
        <w:t>2.99</w:t>
      </w:r>
      <w:r w:rsidR="007F5BC8" w:rsidRPr="00F202EA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7F5BC8" w:rsidRPr="00F202EA">
        <w:rPr>
          <w:rFonts w:ascii="BrowalliaUPC" w:hAnsi="BrowalliaUPC" w:cs="BrowalliaUPC"/>
          <w:spacing w:val="-4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 ภายในวันที่</w:t>
      </w:r>
      <w:r w:rsidR="007F5BC8" w:rsidRPr="00F202EA">
        <w:rPr>
          <w:rFonts w:ascii="BrowalliaUPC" w:hAnsi="BrowalliaUPC" w:cs="BrowalliaUPC"/>
          <w:spacing w:val="-4"/>
          <w:sz w:val="28"/>
          <w:szCs w:val="28"/>
        </w:rPr>
        <w:t xml:space="preserve"> 25 </w:t>
      </w:r>
      <w:r w:rsidR="007F5BC8" w:rsidRPr="00F202EA">
        <w:rPr>
          <w:rFonts w:ascii="BrowalliaUPC" w:hAnsi="BrowalliaUPC" w:cs="BrowalliaUPC"/>
          <w:spacing w:val="-4"/>
          <w:sz w:val="28"/>
          <w:szCs w:val="28"/>
          <w:cs/>
        </w:rPr>
        <w:t>กันยายน</w:t>
      </w:r>
      <w:r w:rsidR="007F5BC8" w:rsidRPr="00F202EA">
        <w:rPr>
          <w:rFonts w:ascii="BrowalliaUPC" w:hAnsi="BrowalliaUPC" w:cs="BrowalliaUPC"/>
          <w:spacing w:val="-4"/>
          <w:sz w:val="28"/>
          <w:szCs w:val="28"/>
        </w:rPr>
        <w:t xml:space="preserve"> 2571</w:t>
      </w:r>
    </w:p>
    <w:p w14:paraId="06F5C325" w14:textId="77777777" w:rsidR="007F5BC8" w:rsidRPr="00F202EA" w:rsidRDefault="007F5BC8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156BDCE" w14:textId="1F16FAC8" w:rsidR="00A84314" w:rsidRPr="00F202EA" w:rsidRDefault="00A84314" w:rsidP="00907E31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F202EA">
        <w:rPr>
          <w:rFonts w:ascii="BrowalliaUPC" w:hAnsi="BrowalliaUPC" w:cs="BrowalliaUPC"/>
          <w:sz w:val="28"/>
          <w:szCs w:val="28"/>
          <w:cs/>
        </w:rPr>
        <w:t>การเปลี่ยนแปลงของ</w:t>
      </w:r>
      <w:r w:rsidR="00907E31" w:rsidRPr="00F202EA">
        <w:rPr>
          <w:rFonts w:ascii="BrowalliaUPC" w:hAnsi="BrowalliaUPC" w:cs="BrowalliaUPC"/>
          <w:sz w:val="28"/>
          <w:szCs w:val="28"/>
          <w:cs/>
        </w:rPr>
        <w:t>เงินกู้ยืมระยะยาวจากผู้ถือหุ้นและบุคคลอื่น</w:t>
      </w:r>
      <w:r w:rsidR="00907E31" w:rsidRPr="00F202EA">
        <w:rPr>
          <w:rFonts w:ascii="BrowalliaUPC" w:hAnsi="BrowalliaUPC" w:cs="BrowalliaUPC"/>
          <w:sz w:val="28"/>
          <w:szCs w:val="28"/>
        </w:rPr>
        <w:t xml:space="preserve"> </w:t>
      </w:r>
      <w:r w:rsidRPr="00F202EA">
        <w:rPr>
          <w:rFonts w:ascii="BrowalliaUPC" w:hAnsi="BrowalliaUPC" w:cs="BrowalliaUPC"/>
          <w:sz w:val="28"/>
          <w:szCs w:val="28"/>
          <w:cs/>
        </w:rPr>
        <w:t xml:space="preserve">สำหรับปีสิ้นสุดวันที่ </w:t>
      </w:r>
      <w:r w:rsidRPr="00F202EA">
        <w:rPr>
          <w:rFonts w:ascii="BrowalliaUPC" w:hAnsi="BrowalliaUPC" w:cs="BrowalliaUPC"/>
          <w:sz w:val="28"/>
          <w:szCs w:val="28"/>
        </w:rPr>
        <w:t>31</w:t>
      </w:r>
      <w:r w:rsidRPr="00F202EA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F202EA">
        <w:rPr>
          <w:rFonts w:ascii="BrowalliaUPC" w:hAnsi="BrowalliaUPC" w:cs="BrowalliaUPC"/>
          <w:sz w:val="28"/>
          <w:szCs w:val="28"/>
        </w:rPr>
        <w:t>2564</w:t>
      </w:r>
      <w:r w:rsidRPr="00F202EA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F202EA">
        <w:rPr>
          <w:rFonts w:ascii="BrowalliaUPC" w:hAnsi="BrowalliaUPC" w:cs="BrowalliaUPC"/>
          <w:sz w:val="28"/>
          <w:szCs w:val="28"/>
        </w:rPr>
        <w:t xml:space="preserve">2563 </w:t>
      </w:r>
      <w:r w:rsidR="003320F5" w:rsidRPr="00F202EA">
        <w:rPr>
          <w:rFonts w:ascii="BrowalliaUPC" w:hAnsi="BrowalliaUPC" w:cs="BrowalliaUPC"/>
          <w:sz w:val="28"/>
          <w:szCs w:val="28"/>
        </w:rPr>
        <w:br/>
      </w:r>
      <w:r w:rsidRPr="00F202EA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5F94579F" w14:textId="58F24826" w:rsidR="00C32FA8" w:rsidRPr="00F70BA1" w:rsidRDefault="00C32FA8" w:rsidP="00907E31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1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350"/>
        <w:gridCol w:w="144"/>
        <w:gridCol w:w="1352"/>
        <w:gridCol w:w="162"/>
        <w:gridCol w:w="1302"/>
      </w:tblGrid>
      <w:tr w:rsidR="00C32FA8" w:rsidRPr="00F70BA1" w14:paraId="43FEBE5C" w14:textId="77777777" w:rsidTr="00EC5D2D">
        <w:trPr>
          <w:cantSplit/>
          <w:trHeight w:val="20"/>
        </w:trPr>
        <w:tc>
          <w:tcPr>
            <w:tcW w:w="4608" w:type="dxa"/>
          </w:tcPr>
          <w:p w14:paraId="22E8C472" w14:textId="77777777" w:rsidR="00C32FA8" w:rsidRPr="00F70BA1" w:rsidRDefault="00C32FA8" w:rsidP="008F326C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350" w:type="dxa"/>
            <w:tcBorders>
              <w:left w:val="nil"/>
            </w:tcBorders>
          </w:tcPr>
          <w:p w14:paraId="56C51564" w14:textId="77777777" w:rsidR="00C32FA8" w:rsidRPr="00F70BA1" w:rsidRDefault="00C32FA8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1D27E35" w14:textId="77777777" w:rsidR="00C32FA8" w:rsidRPr="00F70BA1" w:rsidRDefault="00C32FA8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6340B222" w14:textId="77777777" w:rsidR="00C32FA8" w:rsidRPr="00F70BA1" w:rsidRDefault="00C32FA8" w:rsidP="008F326C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C32FA8" w:rsidRPr="00F70BA1" w14:paraId="5B3BB7C7" w14:textId="77777777" w:rsidTr="00EC5D2D">
        <w:trPr>
          <w:cantSplit/>
          <w:trHeight w:val="20"/>
        </w:trPr>
        <w:tc>
          <w:tcPr>
            <w:tcW w:w="4608" w:type="dxa"/>
          </w:tcPr>
          <w:p w14:paraId="1ED99A81" w14:textId="77777777" w:rsidR="00C32FA8" w:rsidRPr="00F70BA1" w:rsidRDefault="00C32FA8" w:rsidP="008F326C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D08FA7E" w14:textId="77777777" w:rsidR="00C32FA8" w:rsidRPr="00F70BA1" w:rsidRDefault="00C32FA8" w:rsidP="008F326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C7E6D04" w14:textId="77777777" w:rsidR="00C32FA8" w:rsidRPr="00F70BA1" w:rsidRDefault="00C32FA8" w:rsidP="008F326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2929F7" w14:textId="77777777" w:rsidR="00C32FA8" w:rsidRPr="00F70BA1" w:rsidRDefault="00C32FA8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br/>
              <w:t>เฉพาะของบริษัท</w:t>
            </w:r>
          </w:p>
        </w:tc>
      </w:tr>
      <w:tr w:rsidR="00C32FA8" w:rsidRPr="00F70BA1" w14:paraId="55F60181" w14:textId="77777777" w:rsidTr="00EC5D2D">
        <w:trPr>
          <w:cantSplit/>
          <w:trHeight w:val="20"/>
        </w:trPr>
        <w:tc>
          <w:tcPr>
            <w:tcW w:w="4608" w:type="dxa"/>
          </w:tcPr>
          <w:p w14:paraId="1D063F56" w14:textId="77777777" w:rsidR="00C32FA8" w:rsidRPr="00F70BA1" w:rsidRDefault="00C32FA8" w:rsidP="008F326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29C2FB41" w14:textId="58DA7AE6" w:rsidR="00C32FA8" w:rsidRPr="00F70BA1" w:rsidRDefault="00C32FA8" w:rsidP="00E97F22">
            <w:pPr>
              <w:tabs>
                <w:tab w:val="clear" w:pos="227"/>
                <w:tab w:val="left" w:pos="141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E48ABA4" w14:textId="77777777" w:rsidR="00C32FA8" w:rsidRPr="00F70BA1" w:rsidRDefault="00C32FA8" w:rsidP="008F326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D9243" w14:textId="59E1DB92" w:rsidR="00C32FA8" w:rsidRPr="00F70BA1" w:rsidRDefault="00C32FA8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910EC75" w14:textId="77777777" w:rsidR="00C32FA8" w:rsidRPr="00F70BA1" w:rsidRDefault="00C32FA8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C0F5B" w14:textId="48B15A36" w:rsidR="00C32FA8" w:rsidRPr="00F70BA1" w:rsidRDefault="00C32FA8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C32FA8" w:rsidRPr="00F70BA1" w14:paraId="7C889233" w14:textId="77777777" w:rsidTr="00EC5D2D">
        <w:trPr>
          <w:cantSplit/>
          <w:trHeight w:val="20"/>
        </w:trPr>
        <w:tc>
          <w:tcPr>
            <w:tcW w:w="4608" w:type="dxa"/>
          </w:tcPr>
          <w:p w14:paraId="59A49DD5" w14:textId="77777777" w:rsidR="00C32FA8" w:rsidRPr="00F70BA1" w:rsidRDefault="00C32FA8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B47EAC5" w14:textId="77777777" w:rsidR="00C32FA8" w:rsidRPr="00F70BA1" w:rsidRDefault="00C32FA8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31063ABE" w14:textId="77777777" w:rsidR="00C32FA8" w:rsidRPr="00F70BA1" w:rsidRDefault="00C32FA8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5708672F" w14:textId="77777777" w:rsidR="00C32FA8" w:rsidRPr="00F70BA1" w:rsidRDefault="00C32FA8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786B5FF2" w14:textId="77777777" w:rsidR="00C32FA8" w:rsidRPr="00F70BA1" w:rsidRDefault="00C32FA8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4A4CBA01" w14:textId="77777777" w:rsidR="00C32FA8" w:rsidRPr="00F70BA1" w:rsidRDefault="00C32FA8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C32FA8" w:rsidRPr="00F70BA1" w14:paraId="350EBD7C" w14:textId="77777777" w:rsidTr="00EC5D2D">
        <w:trPr>
          <w:cantSplit/>
          <w:trHeight w:val="20"/>
        </w:trPr>
        <w:tc>
          <w:tcPr>
            <w:tcW w:w="4608" w:type="dxa"/>
          </w:tcPr>
          <w:p w14:paraId="1E5DA691" w14:textId="7EA02DC5" w:rsidR="00C32FA8" w:rsidRPr="00F70BA1" w:rsidRDefault="00E97F22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350" w:type="dxa"/>
            <w:tcBorders>
              <w:left w:val="nil"/>
            </w:tcBorders>
          </w:tcPr>
          <w:p w14:paraId="09CBBBDB" w14:textId="50A9A258" w:rsidR="00C32FA8" w:rsidRPr="00F70BA1" w:rsidRDefault="00C32FA8" w:rsidP="008F326C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7F2765B" w14:textId="77777777" w:rsidR="00C32FA8" w:rsidRPr="00F70BA1" w:rsidRDefault="00C32FA8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5BB36AEE" w14:textId="5948DC4B" w:rsidR="00C32FA8" w:rsidRPr="00F70BA1" w:rsidRDefault="000E698D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D1A1F8E" w14:textId="77777777" w:rsidR="00C32FA8" w:rsidRPr="00F70BA1" w:rsidRDefault="00C32FA8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3E393E10" w14:textId="77777777" w:rsidR="00C32FA8" w:rsidRPr="00F70BA1" w:rsidRDefault="00C32FA8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0E698D" w:rsidRPr="00F70BA1" w14:paraId="5A220F9F" w14:textId="77777777" w:rsidTr="00EC5D2D">
        <w:trPr>
          <w:cantSplit/>
          <w:trHeight w:val="20"/>
        </w:trPr>
        <w:tc>
          <w:tcPr>
            <w:tcW w:w="4608" w:type="dxa"/>
          </w:tcPr>
          <w:p w14:paraId="48E18E91" w14:textId="7BD3C812" w:rsidR="000E698D" w:rsidRPr="00F70BA1" w:rsidRDefault="000E698D" w:rsidP="000E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กู้เพิ่ม</w:t>
            </w:r>
          </w:p>
        </w:tc>
        <w:tc>
          <w:tcPr>
            <w:tcW w:w="1350" w:type="dxa"/>
            <w:tcBorders>
              <w:left w:val="nil"/>
            </w:tcBorders>
          </w:tcPr>
          <w:p w14:paraId="10272E31" w14:textId="77777777" w:rsidR="000E698D" w:rsidRPr="00F70BA1" w:rsidRDefault="000E698D" w:rsidP="000E698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A23B54A" w14:textId="77777777" w:rsidR="000E698D" w:rsidRPr="00F70BA1" w:rsidRDefault="000E698D" w:rsidP="000E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56EEA728" w14:textId="032FB220" w:rsidR="000E698D" w:rsidRPr="00F70BA1" w:rsidRDefault="000E698D" w:rsidP="000E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251,250</w:t>
            </w:r>
          </w:p>
        </w:tc>
        <w:tc>
          <w:tcPr>
            <w:tcW w:w="162" w:type="dxa"/>
            <w:shd w:val="clear" w:color="auto" w:fill="auto"/>
          </w:tcPr>
          <w:p w14:paraId="1C8F8A1E" w14:textId="77777777" w:rsidR="000E698D" w:rsidRPr="00F70BA1" w:rsidRDefault="000E698D" w:rsidP="000E698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49B2598B" w14:textId="1B01C86B" w:rsidR="000E698D" w:rsidRPr="00F70BA1" w:rsidRDefault="000E698D" w:rsidP="000E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0E698D" w:rsidRPr="00F70BA1" w14:paraId="088A847F" w14:textId="77777777" w:rsidTr="00EC5D2D">
        <w:trPr>
          <w:cantSplit/>
          <w:trHeight w:val="20"/>
        </w:trPr>
        <w:tc>
          <w:tcPr>
            <w:tcW w:w="4608" w:type="dxa"/>
            <w:vAlign w:val="bottom"/>
          </w:tcPr>
          <w:p w14:paraId="39ECD373" w14:textId="0C80195E" w:rsidR="000E698D" w:rsidRPr="00F70BA1" w:rsidRDefault="000E698D" w:rsidP="000E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D78AED4" w14:textId="77777777" w:rsidR="000E698D" w:rsidRPr="00F70BA1" w:rsidRDefault="000E698D" w:rsidP="000E698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29D7E2DE" w14:textId="77777777" w:rsidR="000E698D" w:rsidRPr="00F70BA1" w:rsidRDefault="000E698D" w:rsidP="000E698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5A272F0C" w14:textId="57D12ABF" w:rsidR="000E698D" w:rsidRPr="00F70BA1" w:rsidRDefault="000E698D" w:rsidP="000E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(8,964)</w:t>
            </w:r>
          </w:p>
        </w:tc>
        <w:tc>
          <w:tcPr>
            <w:tcW w:w="162" w:type="dxa"/>
            <w:shd w:val="clear" w:color="auto" w:fill="auto"/>
          </w:tcPr>
          <w:p w14:paraId="2C44B561" w14:textId="77777777" w:rsidR="000E698D" w:rsidRPr="00F70BA1" w:rsidRDefault="000E698D" w:rsidP="000E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62EF11CB" w14:textId="77777777" w:rsidR="000E698D" w:rsidRPr="00F70BA1" w:rsidRDefault="000E698D" w:rsidP="000E698D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C32FA8" w:rsidRPr="00F70BA1" w14:paraId="2B4A4E56" w14:textId="77777777" w:rsidTr="00EC5D2D">
        <w:trPr>
          <w:cantSplit/>
          <w:trHeight w:val="20"/>
        </w:trPr>
        <w:tc>
          <w:tcPr>
            <w:tcW w:w="4608" w:type="dxa"/>
            <w:vAlign w:val="bottom"/>
          </w:tcPr>
          <w:p w14:paraId="4509B741" w14:textId="67BE36B4" w:rsidR="00C32FA8" w:rsidRPr="00F70BA1" w:rsidRDefault="00E97F22" w:rsidP="008F326C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0C81E85" w14:textId="77777777" w:rsidR="00C32FA8" w:rsidRPr="00F70BA1" w:rsidRDefault="00C32FA8" w:rsidP="008F326C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384788FE" w14:textId="77777777" w:rsidR="00C32FA8" w:rsidRPr="00F70BA1" w:rsidRDefault="00C32FA8" w:rsidP="008F326C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B5F465A" w14:textId="0C052456" w:rsidR="00C32FA8" w:rsidRPr="00F70BA1" w:rsidRDefault="0045390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242,286</w:t>
            </w:r>
          </w:p>
        </w:tc>
        <w:tc>
          <w:tcPr>
            <w:tcW w:w="162" w:type="dxa"/>
            <w:shd w:val="clear" w:color="auto" w:fill="auto"/>
          </w:tcPr>
          <w:p w14:paraId="011AA884" w14:textId="77777777" w:rsidR="00C32FA8" w:rsidRPr="00F70BA1" w:rsidRDefault="00C32FA8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6BF7DCE" w14:textId="77777777" w:rsidR="00C32FA8" w:rsidRPr="00F70BA1" w:rsidRDefault="00C32FA8" w:rsidP="008F326C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</w:tbl>
    <w:p w14:paraId="61C6CE64" w14:textId="77777777" w:rsidR="00C32FA8" w:rsidRPr="00F70BA1" w:rsidRDefault="00C32FA8" w:rsidP="00907E31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3044527E" w14:textId="481D7E58" w:rsidR="00A84314" w:rsidRPr="00F70BA1" w:rsidRDefault="00A84314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2E84D641" w14:textId="391C3EC0" w:rsidR="00A84314" w:rsidRPr="00F70BA1" w:rsidRDefault="00A84314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BA01C00" w14:textId="100E851C" w:rsidR="00A84314" w:rsidRDefault="00A84314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18152FE8" w14:textId="7FDB9B9D" w:rsidR="00811A53" w:rsidRDefault="00811A53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26EDC90D" w14:textId="77777777" w:rsidR="00811A53" w:rsidRPr="00F70BA1" w:rsidRDefault="00811A53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DC6996E" w14:textId="074191C0" w:rsidR="00A84314" w:rsidRPr="00F70BA1" w:rsidRDefault="00A84314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9813A4E" w14:textId="6DA6AE15" w:rsidR="009F7A66" w:rsidRPr="00F70BA1" w:rsidRDefault="009F7A66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93D4E72" w14:textId="77777777" w:rsidR="00F018B8" w:rsidRPr="00F70BA1" w:rsidRDefault="00F018B8" w:rsidP="00F018B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 xml:space="preserve">เงินกู้ยืมระยะยาวจากสถาบันการเงิน </w:t>
      </w:r>
    </w:p>
    <w:p w14:paraId="3FF761F3" w14:textId="77777777" w:rsidR="00F018B8" w:rsidRPr="00F70BA1" w:rsidRDefault="00F018B8" w:rsidP="00BE27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1DD94FAC" w14:textId="77777777" w:rsidR="00294ACC" w:rsidRPr="00F70BA1" w:rsidRDefault="00294ACC" w:rsidP="00294ACC">
      <w:pPr>
        <w:ind w:left="426"/>
        <w:jc w:val="thaiDistribute"/>
        <w:rPr>
          <w:rFonts w:ascii="BrowalliaUPC" w:hAnsi="BrowalliaUPC" w:cs="BrowalliaUPC"/>
          <w:sz w:val="20"/>
          <w:szCs w:val="20"/>
        </w:rPr>
      </w:pPr>
      <w:r w:rsidRPr="00F70BA1">
        <w:rPr>
          <w:rFonts w:ascii="BrowalliaUPC" w:hAnsi="BrowalliaUPC" w:cs="BrowalliaUPC"/>
          <w:spacing w:val="-4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เงินกู้ยืมระยะยาวเป็นเงินกู้ยืมที่มีหลักประกันซึ่งบริษัทได้รับจากธนาคารพาณิชย์ในประเทศสองแห่ง</w:t>
      </w:r>
      <w:r w:rsidRPr="00F70BA1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pacing w:val="-4"/>
          <w:sz w:val="28"/>
          <w:szCs w:val="28"/>
          <w:cs/>
        </w:rPr>
        <w:t>และหนี้สินจากภาระค้ำประกันเงินกู้ยืมของบริษัทอื่นที่บริษัทต้องจ่ายคืน</w:t>
      </w:r>
      <w:r w:rsidRPr="00F70BA1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pacing w:val="-4"/>
          <w:sz w:val="28"/>
          <w:szCs w:val="28"/>
          <w:cs/>
        </w:rPr>
        <w:t>โดยมีรายละเอียดดังนี้</w:t>
      </w:r>
    </w:p>
    <w:p w14:paraId="3E59A84A" w14:textId="77777777" w:rsidR="00A904F5" w:rsidRPr="00F70BA1" w:rsidRDefault="00A904F5" w:rsidP="00A904F5">
      <w:pPr>
        <w:tabs>
          <w:tab w:val="left" w:pos="426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992"/>
        <w:gridCol w:w="992"/>
        <w:gridCol w:w="1134"/>
        <w:gridCol w:w="992"/>
        <w:gridCol w:w="992"/>
        <w:gridCol w:w="1134"/>
        <w:gridCol w:w="993"/>
      </w:tblGrid>
      <w:tr w:rsidR="00A904F5" w:rsidRPr="00F70BA1" w14:paraId="3258D807" w14:textId="77777777" w:rsidTr="003A545A">
        <w:tc>
          <w:tcPr>
            <w:tcW w:w="1984" w:type="dxa"/>
            <w:shd w:val="clear" w:color="auto" w:fill="auto"/>
          </w:tcPr>
          <w:p w14:paraId="109A01DE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465319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47EEE1CA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A904F5" w:rsidRPr="00F70BA1" w14:paraId="03EBEB93" w14:textId="77777777" w:rsidTr="003A545A">
        <w:tc>
          <w:tcPr>
            <w:tcW w:w="1984" w:type="dxa"/>
            <w:shd w:val="clear" w:color="auto" w:fill="auto"/>
          </w:tcPr>
          <w:p w14:paraId="15644FA0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4F60C0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343F855C" w14:textId="731B9411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ธันวาคม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2564</w:t>
            </w:r>
          </w:p>
        </w:tc>
      </w:tr>
      <w:tr w:rsidR="00A904F5" w:rsidRPr="00F70BA1" w14:paraId="0061F9E4" w14:textId="77777777" w:rsidTr="003A545A">
        <w:tc>
          <w:tcPr>
            <w:tcW w:w="1984" w:type="dxa"/>
            <w:shd w:val="clear" w:color="auto" w:fill="auto"/>
          </w:tcPr>
          <w:p w14:paraId="0CB90F04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81D12A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39420163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343C1798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904F5" w:rsidRPr="00F70BA1" w14:paraId="3494283B" w14:textId="77777777" w:rsidTr="003A545A">
        <w:tc>
          <w:tcPr>
            <w:tcW w:w="1984" w:type="dxa"/>
            <w:shd w:val="clear" w:color="auto" w:fill="auto"/>
          </w:tcPr>
          <w:p w14:paraId="49BC40DF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1188D3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  <w:shd w:val="clear" w:color="auto" w:fill="auto"/>
          </w:tcPr>
          <w:p w14:paraId="79BAD865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00CA16A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F9929C3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41E3F7E7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61AA3F7E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2" w:type="dxa"/>
            <w:shd w:val="clear" w:color="auto" w:fill="auto"/>
          </w:tcPr>
          <w:p w14:paraId="5B52B829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F6FF29C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4BB0BDC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26C2D1D0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AF7D8B4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1413773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2DF90A40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460AFA10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2E281639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2E95D73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DB2EF53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A904F5" w:rsidRPr="00F70BA1" w14:paraId="482185E7" w14:textId="77777777" w:rsidTr="003A545A">
        <w:tc>
          <w:tcPr>
            <w:tcW w:w="1984" w:type="dxa"/>
            <w:shd w:val="clear" w:color="auto" w:fill="auto"/>
          </w:tcPr>
          <w:p w14:paraId="32D83A8C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4AE1E8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FC93AFA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5E85D69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E54881E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BF6D438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3842C9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466D5B7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A904F5" w:rsidRPr="00F70BA1" w14:paraId="58FD7BAE" w14:textId="77777777" w:rsidTr="003A545A">
        <w:tc>
          <w:tcPr>
            <w:tcW w:w="1984" w:type="dxa"/>
            <w:shd w:val="clear" w:color="auto" w:fill="auto"/>
          </w:tcPr>
          <w:p w14:paraId="491AC024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2249FB06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2FD5C5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28B012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4F783A5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823A5D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05F16E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80BD529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20278" w:rsidRPr="00F70BA1" w14:paraId="1802A0CE" w14:textId="77777777" w:rsidTr="003A545A">
        <w:tc>
          <w:tcPr>
            <w:tcW w:w="1984" w:type="dxa"/>
            <w:shd w:val="clear" w:color="auto" w:fill="auto"/>
          </w:tcPr>
          <w:p w14:paraId="0F7EB0BC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</w:tcPr>
          <w:p w14:paraId="0A4ECCB4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MLR-1</w:t>
            </w:r>
          </w:p>
        </w:tc>
        <w:tc>
          <w:tcPr>
            <w:tcW w:w="992" w:type="dxa"/>
            <w:shd w:val="clear" w:color="auto" w:fill="auto"/>
          </w:tcPr>
          <w:p w14:paraId="0C0FD5E8" w14:textId="152D27BC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  <w:tc>
          <w:tcPr>
            <w:tcW w:w="1134" w:type="dxa"/>
            <w:shd w:val="clear" w:color="auto" w:fill="auto"/>
          </w:tcPr>
          <w:p w14:paraId="568DE7D1" w14:textId="005A06BB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D032228" w14:textId="18C0E696" w:rsidR="00920278" w:rsidRPr="00F70BA1" w:rsidRDefault="00920278" w:rsidP="0092027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  <w:tc>
          <w:tcPr>
            <w:tcW w:w="992" w:type="dxa"/>
            <w:shd w:val="clear" w:color="auto" w:fill="auto"/>
          </w:tcPr>
          <w:p w14:paraId="1C421B38" w14:textId="7665FF01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  <w:tc>
          <w:tcPr>
            <w:tcW w:w="1134" w:type="dxa"/>
            <w:shd w:val="clear" w:color="auto" w:fill="auto"/>
          </w:tcPr>
          <w:p w14:paraId="2F1B0026" w14:textId="6830229F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9E16C40" w14:textId="23C64E89" w:rsidR="00920278" w:rsidRPr="00F70BA1" w:rsidRDefault="00920278" w:rsidP="0092027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</w:tr>
      <w:tr w:rsidR="00920278" w:rsidRPr="00F70BA1" w14:paraId="561851E0" w14:textId="77777777" w:rsidTr="003A545A">
        <w:tc>
          <w:tcPr>
            <w:tcW w:w="1984" w:type="dxa"/>
            <w:shd w:val="clear" w:color="auto" w:fill="auto"/>
          </w:tcPr>
          <w:p w14:paraId="59CC1943" w14:textId="77777777" w:rsidR="00920278" w:rsidRPr="00F70BA1" w:rsidRDefault="00920278" w:rsidP="00920278">
            <w:pPr>
              <w:tabs>
                <w:tab w:val="clear" w:pos="227"/>
                <w:tab w:val="clear" w:pos="454"/>
                <w:tab w:val="left" w:pos="140"/>
                <w:tab w:val="left" w:pos="459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992" w:type="dxa"/>
          </w:tcPr>
          <w:p w14:paraId="05F204A6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A8F799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D2F7143" w14:textId="77777777" w:rsidR="00920278" w:rsidRPr="00F70BA1" w:rsidRDefault="00920278" w:rsidP="00920278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18F887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902F6B5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1BF6947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736A303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20278" w:rsidRPr="00F70BA1" w14:paraId="4BB14277" w14:textId="77777777" w:rsidTr="003A545A">
        <w:tc>
          <w:tcPr>
            <w:tcW w:w="1984" w:type="dxa"/>
            <w:shd w:val="clear" w:color="auto" w:fill="auto"/>
          </w:tcPr>
          <w:p w14:paraId="7E09E985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</w:tcPr>
          <w:p w14:paraId="5D5089C7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75C277DF" w14:textId="1EE3B965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55,586</w:t>
            </w:r>
          </w:p>
        </w:tc>
        <w:tc>
          <w:tcPr>
            <w:tcW w:w="1134" w:type="dxa"/>
            <w:shd w:val="clear" w:color="auto" w:fill="auto"/>
          </w:tcPr>
          <w:p w14:paraId="407DAB62" w14:textId="214C0E8B" w:rsidR="00920278" w:rsidRPr="00F70BA1" w:rsidRDefault="00920278" w:rsidP="00920278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(1,349)</w:t>
            </w:r>
          </w:p>
        </w:tc>
        <w:tc>
          <w:tcPr>
            <w:tcW w:w="992" w:type="dxa"/>
            <w:shd w:val="clear" w:color="auto" w:fill="auto"/>
          </w:tcPr>
          <w:p w14:paraId="3024B4BB" w14:textId="7DD69C78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54,237</w:t>
            </w:r>
          </w:p>
        </w:tc>
        <w:tc>
          <w:tcPr>
            <w:tcW w:w="992" w:type="dxa"/>
            <w:shd w:val="clear" w:color="auto" w:fill="auto"/>
          </w:tcPr>
          <w:p w14:paraId="0B363384" w14:textId="15C0C939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55,586</w:t>
            </w:r>
          </w:p>
        </w:tc>
        <w:tc>
          <w:tcPr>
            <w:tcW w:w="1134" w:type="dxa"/>
            <w:shd w:val="clear" w:color="auto" w:fill="auto"/>
          </w:tcPr>
          <w:p w14:paraId="396310AA" w14:textId="7CECA3C3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(1,349)</w:t>
            </w:r>
          </w:p>
        </w:tc>
        <w:tc>
          <w:tcPr>
            <w:tcW w:w="993" w:type="dxa"/>
            <w:shd w:val="clear" w:color="auto" w:fill="auto"/>
          </w:tcPr>
          <w:p w14:paraId="28832F10" w14:textId="25C47EBF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54,237</w:t>
            </w:r>
          </w:p>
        </w:tc>
      </w:tr>
      <w:tr w:rsidR="00920278" w:rsidRPr="00F70BA1" w14:paraId="6B57F1EF" w14:textId="77777777" w:rsidTr="003A545A">
        <w:tc>
          <w:tcPr>
            <w:tcW w:w="1984" w:type="dxa"/>
            <w:shd w:val="clear" w:color="auto" w:fill="auto"/>
          </w:tcPr>
          <w:p w14:paraId="6A4FBE46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</w:tcPr>
          <w:p w14:paraId="1043649D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477A511" w14:textId="21B67663" w:rsidR="00920278" w:rsidRPr="00F70BA1" w:rsidRDefault="00920278" w:rsidP="00920278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69,817</w:t>
            </w:r>
          </w:p>
        </w:tc>
        <w:tc>
          <w:tcPr>
            <w:tcW w:w="1134" w:type="dxa"/>
            <w:shd w:val="clear" w:color="auto" w:fill="auto"/>
          </w:tcPr>
          <w:p w14:paraId="7D044255" w14:textId="6FE876CC" w:rsidR="00920278" w:rsidRPr="00F70BA1" w:rsidRDefault="00920278" w:rsidP="0092027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(254)</w:t>
            </w:r>
          </w:p>
        </w:tc>
        <w:tc>
          <w:tcPr>
            <w:tcW w:w="992" w:type="dxa"/>
            <w:shd w:val="clear" w:color="auto" w:fill="auto"/>
          </w:tcPr>
          <w:p w14:paraId="2771A9D2" w14:textId="44227136" w:rsidR="00920278" w:rsidRPr="00F70BA1" w:rsidRDefault="00920278" w:rsidP="00920278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69,563</w:t>
            </w:r>
          </w:p>
        </w:tc>
        <w:tc>
          <w:tcPr>
            <w:tcW w:w="992" w:type="dxa"/>
            <w:shd w:val="clear" w:color="auto" w:fill="auto"/>
          </w:tcPr>
          <w:p w14:paraId="4E8CA957" w14:textId="58F9A1CE" w:rsidR="00920278" w:rsidRPr="00F70BA1" w:rsidRDefault="00920278" w:rsidP="00920278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69,817</w:t>
            </w:r>
          </w:p>
        </w:tc>
        <w:tc>
          <w:tcPr>
            <w:tcW w:w="1134" w:type="dxa"/>
            <w:shd w:val="clear" w:color="auto" w:fill="auto"/>
          </w:tcPr>
          <w:p w14:paraId="05495676" w14:textId="3FEFAB9B" w:rsidR="00920278" w:rsidRPr="00F70BA1" w:rsidRDefault="00920278" w:rsidP="00920278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(254)</w:t>
            </w:r>
          </w:p>
        </w:tc>
        <w:tc>
          <w:tcPr>
            <w:tcW w:w="993" w:type="dxa"/>
            <w:shd w:val="clear" w:color="auto" w:fill="auto"/>
          </w:tcPr>
          <w:p w14:paraId="698696E6" w14:textId="0861AF35" w:rsidR="00920278" w:rsidRPr="00F70BA1" w:rsidRDefault="00920278" w:rsidP="00920278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69,563</w:t>
            </w:r>
          </w:p>
        </w:tc>
      </w:tr>
      <w:tr w:rsidR="00920278" w:rsidRPr="00F70BA1" w14:paraId="0B187515" w14:textId="77777777" w:rsidTr="003A545A">
        <w:tc>
          <w:tcPr>
            <w:tcW w:w="1984" w:type="dxa"/>
            <w:shd w:val="clear" w:color="auto" w:fill="auto"/>
          </w:tcPr>
          <w:p w14:paraId="27E94BBF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14:paraId="3C0BA3D9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5997DEC" w14:textId="207E5862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288,276</w:t>
            </w:r>
          </w:p>
        </w:tc>
        <w:tc>
          <w:tcPr>
            <w:tcW w:w="1134" w:type="dxa"/>
            <w:shd w:val="clear" w:color="auto" w:fill="auto"/>
          </w:tcPr>
          <w:p w14:paraId="0C808228" w14:textId="2A117D3F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(1,603)</w:t>
            </w:r>
          </w:p>
        </w:tc>
        <w:tc>
          <w:tcPr>
            <w:tcW w:w="992" w:type="dxa"/>
            <w:shd w:val="clear" w:color="auto" w:fill="auto"/>
          </w:tcPr>
          <w:p w14:paraId="390DED95" w14:textId="7BFEA4F6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286,673</w:t>
            </w:r>
          </w:p>
        </w:tc>
        <w:tc>
          <w:tcPr>
            <w:tcW w:w="992" w:type="dxa"/>
            <w:shd w:val="clear" w:color="auto" w:fill="auto"/>
          </w:tcPr>
          <w:p w14:paraId="666037AE" w14:textId="48BFF1C2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288,276</w:t>
            </w:r>
          </w:p>
        </w:tc>
        <w:tc>
          <w:tcPr>
            <w:tcW w:w="1134" w:type="dxa"/>
            <w:shd w:val="clear" w:color="auto" w:fill="auto"/>
          </w:tcPr>
          <w:p w14:paraId="14450427" w14:textId="5347FDC1" w:rsidR="00920278" w:rsidRPr="00F70BA1" w:rsidRDefault="00920278" w:rsidP="0092027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(1,603)</w:t>
            </w:r>
          </w:p>
        </w:tc>
        <w:tc>
          <w:tcPr>
            <w:tcW w:w="993" w:type="dxa"/>
            <w:shd w:val="clear" w:color="auto" w:fill="auto"/>
          </w:tcPr>
          <w:p w14:paraId="36BCFBE6" w14:textId="7ABC435C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286,673</w:t>
            </w:r>
          </w:p>
        </w:tc>
      </w:tr>
      <w:tr w:rsidR="00920278" w:rsidRPr="00F70BA1" w14:paraId="4BC26234" w14:textId="77777777" w:rsidTr="003A545A">
        <w:tc>
          <w:tcPr>
            <w:tcW w:w="1984" w:type="dxa"/>
            <w:shd w:val="clear" w:color="auto" w:fill="auto"/>
          </w:tcPr>
          <w:p w14:paraId="445067E4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br/>
              <w:t xml:space="preserve">  ภายในหนึ่งปี</w:t>
            </w:r>
          </w:p>
        </w:tc>
        <w:tc>
          <w:tcPr>
            <w:tcW w:w="992" w:type="dxa"/>
          </w:tcPr>
          <w:p w14:paraId="5BAE77AF" w14:textId="77777777" w:rsidR="00920278" w:rsidRPr="00F70BA1" w:rsidRDefault="00920278" w:rsidP="0092027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E586D9E" w14:textId="77777777" w:rsidR="00920278" w:rsidRPr="00F70BA1" w:rsidRDefault="00920278" w:rsidP="009202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F3256F4" w14:textId="6E8C178D" w:rsidR="00920278" w:rsidRPr="00F70BA1" w:rsidRDefault="00920278" w:rsidP="009202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(95,75</w:t>
            </w:r>
            <w:r w:rsidR="00C213A3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450FEA1" w14:textId="77777777" w:rsidR="00920278" w:rsidRPr="00F70BA1" w:rsidRDefault="00920278" w:rsidP="00920278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93EBB6F" w14:textId="46904FF9" w:rsidR="00920278" w:rsidRPr="00F70BA1" w:rsidRDefault="00920278" w:rsidP="00920278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C213A3">
              <w:rPr>
                <w:rFonts w:ascii="BrowalliaUPC" w:hAnsi="BrowalliaUPC" w:cs="BrowalliaUPC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14:paraId="44CD532E" w14:textId="77777777" w:rsidR="00920278" w:rsidRPr="00F70BA1" w:rsidRDefault="00920278" w:rsidP="009202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6A987A3" w14:textId="13FCEA20" w:rsidR="00920278" w:rsidRPr="00F70BA1" w:rsidRDefault="00920278" w:rsidP="009202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(95,238)</w:t>
            </w:r>
          </w:p>
        </w:tc>
        <w:tc>
          <w:tcPr>
            <w:tcW w:w="992" w:type="dxa"/>
            <w:shd w:val="clear" w:color="auto" w:fill="auto"/>
          </w:tcPr>
          <w:p w14:paraId="439C074A" w14:textId="77777777" w:rsidR="00920278" w:rsidRPr="00F70BA1" w:rsidRDefault="00920278" w:rsidP="009202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0C54AC9" w14:textId="318083F0" w:rsidR="00920278" w:rsidRPr="00F70BA1" w:rsidRDefault="00920278" w:rsidP="009202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(95,</w:t>
            </w:r>
            <w:r w:rsidR="00306DF5">
              <w:rPr>
                <w:rFonts w:ascii="BrowalliaUPC" w:hAnsi="BrowalliaUPC" w:cs="BrowalliaUPC"/>
                <w:sz w:val="24"/>
                <w:szCs w:val="24"/>
              </w:rPr>
              <w:t>756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9301F80" w14:textId="77777777" w:rsidR="00306DF5" w:rsidRDefault="00306DF5" w:rsidP="009202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BD2E14D" w14:textId="3AFFFA3F" w:rsidR="00920278" w:rsidRPr="00F70BA1" w:rsidRDefault="00306DF5" w:rsidP="009202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518</w:t>
            </w:r>
          </w:p>
        </w:tc>
        <w:tc>
          <w:tcPr>
            <w:tcW w:w="993" w:type="dxa"/>
            <w:shd w:val="clear" w:color="auto" w:fill="auto"/>
          </w:tcPr>
          <w:p w14:paraId="6D65A6DB" w14:textId="77777777" w:rsidR="00920278" w:rsidRPr="00F70BA1" w:rsidRDefault="00920278" w:rsidP="009202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41A307A" w14:textId="6FBF12B9" w:rsidR="00920278" w:rsidRPr="00F70BA1" w:rsidRDefault="00920278" w:rsidP="009202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(95,238)</w:t>
            </w:r>
          </w:p>
        </w:tc>
      </w:tr>
      <w:tr w:rsidR="00920278" w:rsidRPr="00F70BA1" w14:paraId="10009A97" w14:textId="77777777" w:rsidTr="003A545A">
        <w:tc>
          <w:tcPr>
            <w:tcW w:w="1984" w:type="dxa"/>
            <w:shd w:val="clear" w:color="auto" w:fill="auto"/>
          </w:tcPr>
          <w:p w14:paraId="7B3E5355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</w:tcPr>
          <w:p w14:paraId="210FDA0B" w14:textId="77777777" w:rsidR="00920278" w:rsidRPr="00F70BA1" w:rsidRDefault="00920278" w:rsidP="009202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82C9CB4" w14:textId="605A2BDC" w:rsidR="00920278" w:rsidRPr="00F70BA1" w:rsidRDefault="00920278" w:rsidP="00920278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192,5</w:t>
            </w:r>
            <w:r w:rsidR="008F4172">
              <w:rPr>
                <w:rFonts w:ascii="BrowalliaUPC" w:hAnsi="BrowalliaUPC" w:cs="BrowalliaUPC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628494E2" w14:textId="1856985F" w:rsidR="00920278" w:rsidRPr="00F70BA1" w:rsidRDefault="00920278" w:rsidP="00920278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(1,08</w:t>
            </w:r>
            <w:r w:rsidR="008F4172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35086BC" w14:textId="13612BBB" w:rsidR="00920278" w:rsidRPr="00F70BA1" w:rsidRDefault="00920278" w:rsidP="00920278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191,435</w:t>
            </w:r>
          </w:p>
        </w:tc>
        <w:tc>
          <w:tcPr>
            <w:tcW w:w="992" w:type="dxa"/>
            <w:shd w:val="clear" w:color="auto" w:fill="auto"/>
          </w:tcPr>
          <w:p w14:paraId="134D8B9A" w14:textId="3CBC48F0" w:rsidR="00920278" w:rsidRPr="00F70BA1" w:rsidRDefault="00920278" w:rsidP="009202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192,5</w:t>
            </w:r>
            <w:r w:rsidR="006A0622">
              <w:rPr>
                <w:rFonts w:ascii="BrowalliaUPC" w:hAnsi="BrowalliaUPC" w:cs="BrowalliaUPC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20F15A5B" w14:textId="02DF4220" w:rsidR="00920278" w:rsidRPr="00F70BA1" w:rsidRDefault="00920278" w:rsidP="009202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(1,08</w:t>
            </w:r>
            <w:r w:rsidR="006A0622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66240C81" w14:textId="6A8711B0" w:rsidR="00920278" w:rsidRPr="00F70BA1" w:rsidRDefault="00920278" w:rsidP="009202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191,435</w:t>
            </w:r>
          </w:p>
        </w:tc>
      </w:tr>
      <w:tr w:rsidR="00D67DE7" w:rsidRPr="00F70BA1" w14:paraId="3998A681" w14:textId="77777777" w:rsidTr="003A545A">
        <w:tc>
          <w:tcPr>
            <w:tcW w:w="1984" w:type="dxa"/>
            <w:shd w:val="clear" w:color="auto" w:fill="auto"/>
          </w:tcPr>
          <w:p w14:paraId="455CB677" w14:textId="77777777" w:rsidR="00D67DE7" w:rsidRPr="00F70BA1" w:rsidRDefault="00D67DE7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10D0DC0F" w14:textId="77777777" w:rsidR="00D67DE7" w:rsidRPr="00F70BA1" w:rsidRDefault="00D67DE7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796E359" w14:textId="77777777" w:rsidR="00D67DE7" w:rsidRPr="00F70BA1" w:rsidRDefault="00D67DE7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29C9424" w14:textId="77777777" w:rsidR="00D67DE7" w:rsidRPr="00F70BA1" w:rsidRDefault="00D67DE7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BEBF581" w14:textId="77777777" w:rsidR="00D67DE7" w:rsidRPr="00F70BA1" w:rsidRDefault="00D67DE7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363A31" w14:textId="77777777" w:rsidR="00D67DE7" w:rsidRPr="00F70BA1" w:rsidRDefault="00D67DE7" w:rsidP="003A545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634BF5" w14:textId="77777777" w:rsidR="00D67DE7" w:rsidRPr="00F70BA1" w:rsidRDefault="00D67DE7" w:rsidP="003A545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165CDE6" w14:textId="77777777" w:rsidR="00D67DE7" w:rsidRPr="00EA3ED7" w:rsidRDefault="00D67DE7" w:rsidP="003A545A">
            <w:pPr>
              <w:spacing w:line="240" w:lineRule="auto"/>
              <w:jc w:val="right"/>
              <w:rPr>
                <w:rFonts w:ascii="BrowalliaUPC" w:hAnsi="BrowalliaUPC" w:cs="BrowalliaUPC"/>
                <w:sz w:val="32"/>
                <w:szCs w:val="32"/>
              </w:rPr>
            </w:pPr>
          </w:p>
        </w:tc>
      </w:tr>
      <w:tr w:rsidR="00A904F5" w:rsidRPr="00F70BA1" w14:paraId="3E3B9C08" w14:textId="77777777" w:rsidTr="003A545A">
        <w:tc>
          <w:tcPr>
            <w:tcW w:w="1984" w:type="dxa"/>
            <w:shd w:val="clear" w:color="auto" w:fill="auto"/>
          </w:tcPr>
          <w:p w14:paraId="0E6E06C2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05F4EE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359207A2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A904F5" w:rsidRPr="00F70BA1" w14:paraId="6E6FDD14" w14:textId="77777777" w:rsidTr="003A545A">
        <w:tc>
          <w:tcPr>
            <w:tcW w:w="1984" w:type="dxa"/>
            <w:shd w:val="clear" w:color="auto" w:fill="auto"/>
          </w:tcPr>
          <w:p w14:paraId="0FDDB201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0294B3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490F63AE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ธันวาคม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2563</w:t>
            </w:r>
          </w:p>
        </w:tc>
      </w:tr>
      <w:tr w:rsidR="00A904F5" w:rsidRPr="00F70BA1" w14:paraId="4A67A2F1" w14:textId="77777777" w:rsidTr="003A545A">
        <w:tc>
          <w:tcPr>
            <w:tcW w:w="1984" w:type="dxa"/>
            <w:shd w:val="clear" w:color="auto" w:fill="auto"/>
          </w:tcPr>
          <w:p w14:paraId="5481446C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2ABC52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488794DE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1466E4E3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904F5" w:rsidRPr="00F70BA1" w14:paraId="64AEC428" w14:textId="77777777" w:rsidTr="003A545A">
        <w:tc>
          <w:tcPr>
            <w:tcW w:w="1984" w:type="dxa"/>
            <w:shd w:val="clear" w:color="auto" w:fill="auto"/>
          </w:tcPr>
          <w:p w14:paraId="04E2E686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B25689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  <w:shd w:val="clear" w:color="auto" w:fill="auto"/>
          </w:tcPr>
          <w:p w14:paraId="47AE6D8E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9ADCBBD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B6DBB65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6BBAF232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7DEA6691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2" w:type="dxa"/>
            <w:shd w:val="clear" w:color="auto" w:fill="auto"/>
          </w:tcPr>
          <w:p w14:paraId="246DB300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F78D740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9E67A54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19EFDEAE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23E7DEC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2718FDD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69A8F5E9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11EEE9AD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15875942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477F06D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84F48F6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A904F5" w:rsidRPr="00F70BA1" w14:paraId="671C71EE" w14:textId="77777777" w:rsidTr="003A545A">
        <w:tc>
          <w:tcPr>
            <w:tcW w:w="1984" w:type="dxa"/>
            <w:shd w:val="clear" w:color="auto" w:fill="auto"/>
          </w:tcPr>
          <w:p w14:paraId="1FA8149D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2B9BF6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A0AE670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3727C2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1FD2BD9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87ECAA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8EFE83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5C6CFBD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A904F5" w:rsidRPr="00F70BA1" w14:paraId="70269BE7" w14:textId="77777777" w:rsidTr="003A545A">
        <w:tc>
          <w:tcPr>
            <w:tcW w:w="1984" w:type="dxa"/>
            <w:shd w:val="clear" w:color="auto" w:fill="auto"/>
          </w:tcPr>
          <w:p w14:paraId="494BA36F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75C9A958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47294DF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C60B40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AAA60BB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54DAE8A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02DBE58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5EC2A7C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A904F5" w:rsidRPr="00F70BA1" w14:paraId="16C23040" w14:textId="77777777" w:rsidTr="003A545A">
        <w:tc>
          <w:tcPr>
            <w:tcW w:w="1984" w:type="dxa"/>
            <w:shd w:val="clear" w:color="auto" w:fill="auto"/>
          </w:tcPr>
          <w:p w14:paraId="1437EA5A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</w:tcPr>
          <w:p w14:paraId="402634DE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MLR-1</w:t>
            </w:r>
          </w:p>
        </w:tc>
        <w:tc>
          <w:tcPr>
            <w:tcW w:w="992" w:type="dxa"/>
            <w:shd w:val="clear" w:color="auto" w:fill="auto"/>
          </w:tcPr>
          <w:p w14:paraId="14C70F01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215,891</w:t>
            </w:r>
          </w:p>
        </w:tc>
        <w:tc>
          <w:tcPr>
            <w:tcW w:w="1134" w:type="dxa"/>
            <w:shd w:val="clear" w:color="auto" w:fill="auto"/>
          </w:tcPr>
          <w:p w14:paraId="3397517C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2" w:type="dxa"/>
            <w:shd w:val="clear" w:color="auto" w:fill="auto"/>
          </w:tcPr>
          <w:p w14:paraId="4F1DDDC2" w14:textId="77777777" w:rsidR="00A904F5" w:rsidRPr="00F70BA1" w:rsidRDefault="00A904F5" w:rsidP="003A545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215,373</w:t>
            </w:r>
          </w:p>
        </w:tc>
        <w:tc>
          <w:tcPr>
            <w:tcW w:w="992" w:type="dxa"/>
            <w:shd w:val="clear" w:color="auto" w:fill="auto"/>
          </w:tcPr>
          <w:p w14:paraId="47D141E7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215,891</w:t>
            </w:r>
          </w:p>
        </w:tc>
        <w:tc>
          <w:tcPr>
            <w:tcW w:w="1134" w:type="dxa"/>
            <w:shd w:val="clear" w:color="auto" w:fill="auto"/>
          </w:tcPr>
          <w:p w14:paraId="41DA205F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3" w:type="dxa"/>
            <w:shd w:val="clear" w:color="auto" w:fill="auto"/>
          </w:tcPr>
          <w:p w14:paraId="6818B41A" w14:textId="77777777" w:rsidR="00A904F5" w:rsidRPr="00F70BA1" w:rsidRDefault="00A904F5" w:rsidP="003A545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215,373</w:t>
            </w:r>
          </w:p>
        </w:tc>
      </w:tr>
      <w:tr w:rsidR="00A904F5" w:rsidRPr="00F70BA1" w14:paraId="63D5E959" w14:textId="77777777" w:rsidTr="003A545A">
        <w:tc>
          <w:tcPr>
            <w:tcW w:w="1984" w:type="dxa"/>
            <w:shd w:val="clear" w:color="auto" w:fill="auto"/>
          </w:tcPr>
          <w:p w14:paraId="32C1C2D2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494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</w:tcPr>
          <w:p w14:paraId="4E5BB546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MLR-0.6</w:t>
            </w:r>
          </w:p>
        </w:tc>
        <w:tc>
          <w:tcPr>
            <w:tcW w:w="992" w:type="dxa"/>
            <w:shd w:val="clear" w:color="auto" w:fill="auto"/>
          </w:tcPr>
          <w:p w14:paraId="2F46271B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  <w:tc>
          <w:tcPr>
            <w:tcW w:w="1134" w:type="dxa"/>
            <w:shd w:val="clear" w:color="auto" w:fill="auto"/>
          </w:tcPr>
          <w:p w14:paraId="31570722" w14:textId="77777777" w:rsidR="00A904F5" w:rsidRPr="00F70BA1" w:rsidRDefault="00A904F5" w:rsidP="003A545A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2" w:type="dxa"/>
            <w:shd w:val="clear" w:color="auto" w:fill="auto"/>
          </w:tcPr>
          <w:p w14:paraId="72B97266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  <w:tc>
          <w:tcPr>
            <w:tcW w:w="992" w:type="dxa"/>
            <w:shd w:val="clear" w:color="auto" w:fill="auto"/>
          </w:tcPr>
          <w:p w14:paraId="4F66A518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  <w:tc>
          <w:tcPr>
            <w:tcW w:w="1134" w:type="dxa"/>
            <w:shd w:val="clear" w:color="auto" w:fill="auto"/>
          </w:tcPr>
          <w:p w14:paraId="2FD8753E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3" w:type="dxa"/>
            <w:shd w:val="clear" w:color="auto" w:fill="auto"/>
          </w:tcPr>
          <w:p w14:paraId="1E16981A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</w:tr>
      <w:tr w:rsidR="00A904F5" w:rsidRPr="00F70BA1" w14:paraId="41AECA99" w14:textId="77777777" w:rsidTr="003A545A">
        <w:tc>
          <w:tcPr>
            <w:tcW w:w="1984" w:type="dxa"/>
            <w:shd w:val="clear" w:color="auto" w:fill="auto"/>
          </w:tcPr>
          <w:p w14:paraId="2065D540" w14:textId="77777777" w:rsidR="00A904F5" w:rsidRPr="00F70BA1" w:rsidRDefault="00A904F5" w:rsidP="003A545A">
            <w:pPr>
              <w:tabs>
                <w:tab w:val="clear" w:pos="227"/>
                <w:tab w:val="left" w:pos="140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หนี้สินจากภาระค้ำประกันเงินกู้ยืมของบริษัทย่อย</w:t>
            </w:r>
          </w:p>
        </w:tc>
        <w:tc>
          <w:tcPr>
            <w:tcW w:w="992" w:type="dxa"/>
          </w:tcPr>
          <w:p w14:paraId="7DB2AA86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A44D250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4515D0" w14:textId="77777777" w:rsidR="00A904F5" w:rsidRPr="00F70BA1" w:rsidRDefault="00A904F5" w:rsidP="003A545A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62A2BA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909B56D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81FA2D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C2A90C3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967798B" w14:textId="2A5AE5B1" w:rsidR="004A52AE" w:rsidRPr="00F70BA1" w:rsidRDefault="004A52AE" w:rsidP="004A52AE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A904F5" w:rsidRPr="00F70BA1" w14:paraId="65A559EE" w14:textId="77777777" w:rsidTr="003A545A">
        <w:tc>
          <w:tcPr>
            <w:tcW w:w="1984" w:type="dxa"/>
            <w:shd w:val="clear" w:color="auto" w:fill="auto"/>
          </w:tcPr>
          <w:p w14:paraId="699F2825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</w:tcPr>
          <w:p w14:paraId="19D4081B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7647C687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70,933</w:t>
            </w:r>
          </w:p>
        </w:tc>
        <w:tc>
          <w:tcPr>
            <w:tcW w:w="1134" w:type="dxa"/>
            <w:shd w:val="clear" w:color="auto" w:fill="auto"/>
          </w:tcPr>
          <w:p w14:paraId="3A981743" w14:textId="77777777" w:rsidR="00A904F5" w:rsidRPr="00F70BA1" w:rsidRDefault="00A904F5" w:rsidP="003A545A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2" w:type="dxa"/>
            <w:shd w:val="clear" w:color="auto" w:fill="auto"/>
          </w:tcPr>
          <w:p w14:paraId="77C146AB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70,933</w:t>
            </w:r>
          </w:p>
        </w:tc>
        <w:tc>
          <w:tcPr>
            <w:tcW w:w="992" w:type="dxa"/>
            <w:shd w:val="clear" w:color="auto" w:fill="auto"/>
          </w:tcPr>
          <w:p w14:paraId="4CC10C73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  -</w:t>
            </w:r>
          </w:p>
        </w:tc>
        <w:tc>
          <w:tcPr>
            <w:tcW w:w="1134" w:type="dxa"/>
            <w:shd w:val="clear" w:color="auto" w:fill="auto"/>
          </w:tcPr>
          <w:p w14:paraId="25077B36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      -</w:t>
            </w:r>
          </w:p>
        </w:tc>
        <w:tc>
          <w:tcPr>
            <w:tcW w:w="993" w:type="dxa"/>
            <w:shd w:val="clear" w:color="auto" w:fill="auto"/>
          </w:tcPr>
          <w:p w14:paraId="2B0E7B85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</w:tr>
      <w:tr w:rsidR="00A904F5" w:rsidRPr="00F70BA1" w14:paraId="6354479C" w14:textId="77777777" w:rsidTr="003A545A">
        <w:tc>
          <w:tcPr>
            <w:tcW w:w="1984" w:type="dxa"/>
            <w:shd w:val="clear" w:color="auto" w:fill="auto"/>
          </w:tcPr>
          <w:p w14:paraId="1377FDA5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</w:tcPr>
          <w:p w14:paraId="7D4A51EB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2735A04E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94,728</w:t>
            </w:r>
          </w:p>
        </w:tc>
        <w:tc>
          <w:tcPr>
            <w:tcW w:w="1134" w:type="dxa"/>
            <w:shd w:val="clear" w:color="auto" w:fill="auto"/>
          </w:tcPr>
          <w:p w14:paraId="4F539498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2" w:type="dxa"/>
            <w:shd w:val="clear" w:color="auto" w:fill="auto"/>
          </w:tcPr>
          <w:p w14:paraId="54787744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94,728</w:t>
            </w:r>
          </w:p>
        </w:tc>
        <w:tc>
          <w:tcPr>
            <w:tcW w:w="992" w:type="dxa"/>
            <w:shd w:val="clear" w:color="auto" w:fill="auto"/>
          </w:tcPr>
          <w:p w14:paraId="2C8442B2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  -</w:t>
            </w:r>
          </w:p>
        </w:tc>
        <w:tc>
          <w:tcPr>
            <w:tcW w:w="1134" w:type="dxa"/>
            <w:shd w:val="clear" w:color="auto" w:fill="auto"/>
          </w:tcPr>
          <w:p w14:paraId="68FF7C15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3" w:type="dxa"/>
            <w:shd w:val="clear" w:color="auto" w:fill="auto"/>
          </w:tcPr>
          <w:p w14:paraId="2C480E2B" w14:textId="77777777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 -</w:t>
            </w:r>
          </w:p>
        </w:tc>
      </w:tr>
      <w:tr w:rsidR="00A904F5" w:rsidRPr="00F70BA1" w14:paraId="038B6B48" w14:textId="77777777" w:rsidTr="003A545A">
        <w:tc>
          <w:tcPr>
            <w:tcW w:w="1984" w:type="dxa"/>
            <w:shd w:val="clear" w:color="auto" w:fill="auto"/>
          </w:tcPr>
          <w:p w14:paraId="334C0A28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14:paraId="072E7C3F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D613CF4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386,376</w:t>
            </w:r>
          </w:p>
        </w:tc>
        <w:tc>
          <w:tcPr>
            <w:tcW w:w="1134" w:type="dxa"/>
            <w:shd w:val="clear" w:color="auto" w:fill="auto"/>
          </w:tcPr>
          <w:p w14:paraId="366C1BBB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2" w:type="dxa"/>
            <w:shd w:val="clear" w:color="auto" w:fill="auto"/>
          </w:tcPr>
          <w:p w14:paraId="6C70AC86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385,858</w:t>
            </w:r>
          </w:p>
        </w:tc>
        <w:tc>
          <w:tcPr>
            <w:tcW w:w="992" w:type="dxa"/>
            <w:shd w:val="clear" w:color="auto" w:fill="auto"/>
          </w:tcPr>
          <w:p w14:paraId="3997777B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220,715</w:t>
            </w:r>
          </w:p>
        </w:tc>
        <w:tc>
          <w:tcPr>
            <w:tcW w:w="1134" w:type="dxa"/>
            <w:shd w:val="clear" w:color="auto" w:fill="auto"/>
          </w:tcPr>
          <w:p w14:paraId="02CF8B9E" w14:textId="77777777" w:rsidR="00A904F5" w:rsidRPr="00F70BA1" w:rsidRDefault="00A904F5" w:rsidP="003A545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3" w:type="dxa"/>
            <w:shd w:val="clear" w:color="auto" w:fill="auto"/>
          </w:tcPr>
          <w:p w14:paraId="6F2BEF62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220,197</w:t>
            </w:r>
          </w:p>
        </w:tc>
      </w:tr>
      <w:tr w:rsidR="00A904F5" w:rsidRPr="00F70BA1" w14:paraId="48BCF6B7" w14:textId="77777777" w:rsidTr="003A545A">
        <w:tc>
          <w:tcPr>
            <w:tcW w:w="1984" w:type="dxa"/>
            <w:shd w:val="clear" w:color="auto" w:fill="auto"/>
          </w:tcPr>
          <w:p w14:paraId="169F6A1F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ind w:left="147" w:hanging="147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</w:tcPr>
          <w:p w14:paraId="7CB6ED3E" w14:textId="77777777" w:rsidR="00A904F5" w:rsidRPr="00F70BA1" w:rsidRDefault="00A904F5" w:rsidP="003A545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E93BDB3" w14:textId="77777777" w:rsidR="00E37B84" w:rsidRPr="00F70BA1" w:rsidRDefault="00E37B84" w:rsidP="003A54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10B85664" w14:textId="16BA27C0" w:rsidR="00A904F5" w:rsidRPr="00F70BA1" w:rsidRDefault="00A904F5" w:rsidP="003A54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(360,859)</w:t>
            </w:r>
          </w:p>
        </w:tc>
        <w:tc>
          <w:tcPr>
            <w:tcW w:w="1134" w:type="dxa"/>
            <w:shd w:val="clear" w:color="auto" w:fill="auto"/>
          </w:tcPr>
          <w:p w14:paraId="1C5B954B" w14:textId="77777777" w:rsidR="00E37B84" w:rsidRPr="00F70BA1" w:rsidRDefault="00E37B84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AD6FF57" w14:textId="1C8B056B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518</w:t>
            </w:r>
          </w:p>
        </w:tc>
        <w:tc>
          <w:tcPr>
            <w:tcW w:w="992" w:type="dxa"/>
            <w:shd w:val="clear" w:color="auto" w:fill="auto"/>
          </w:tcPr>
          <w:p w14:paraId="0CA0152B" w14:textId="77777777" w:rsidR="00E37B84" w:rsidRPr="00F70BA1" w:rsidRDefault="00E37B84" w:rsidP="003A54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750E6B3E" w14:textId="007B134D" w:rsidR="00A904F5" w:rsidRPr="00F70BA1" w:rsidRDefault="00A904F5" w:rsidP="003A54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(360,341)</w:t>
            </w:r>
          </w:p>
        </w:tc>
        <w:tc>
          <w:tcPr>
            <w:tcW w:w="992" w:type="dxa"/>
            <w:shd w:val="clear" w:color="auto" w:fill="auto"/>
          </w:tcPr>
          <w:p w14:paraId="0B2ABBFA" w14:textId="77777777" w:rsidR="00E37B84" w:rsidRPr="00F70BA1" w:rsidRDefault="00E37B84" w:rsidP="003A54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45352408" w14:textId="7458BBD4" w:rsidR="00A904F5" w:rsidRPr="00F70BA1" w:rsidRDefault="00A904F5" w:rsidP="003A54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(220,715)</w:t>
            </w:r>
          </w:p>
        </w:tc>
        <w:tc>
          <w:tcPr>
            <w:tcW w:w="1134" w:type="dxa"/>
            <w:shd w:val="clear" w:color="auto" w:fill="auto"/>
          </w:tcPr>
          <w:p w14:paraId="44AD8455" w14:textId="77777777" w:rsidR="00E37B84" w:rsidRPr="00F70BA1" w:rsidRDefault="00E37B84" w:rsidP="003A54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2B42026" w14:textId="017A1CBF" w:rsidR="00A904F5" w:rsidRPr="00F70BA1" w:rsidRDefault="00A904F5" w:rsidP="003A54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518</w:t>
            </w:r>
          </w:p>
        </w:tc>
        <w:tc>
          <w:tcPr>
            <w:tcW w:w="993" w:type="dxa"/>
            <w:shd w:val="clear" w:color="auto" w:fill="auto"/>
          </w:tcPr>
          <w:p w14:paraId="42AD8EE0" w14:textId="77777777" w:rsidR="00E37B84" w:rsidRPr="00F70BA1" w:rsidRDefault="00E37B84" w:rsidP="003A545A">
            <w:pPr>
              <w:pBdr>
                <w:bottom w:val="single" w:sz="4" w:space="1" w:color="auto"/>
              </w:pBdr>
              <w:tabs>
                <w:tab w:val="clear" w:pos="907"/>
                <w:tab w:val="left" w:pos="768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73421217" w14:textId="4FBA8C84" w:rsidR="00A904F5" w:rsidRPr="00F70BA1" w:rsidRDefault="00A904F5" w:rsidP="003A545A">
            <w:pPr>
              <w:pBdr>
                <w:bottom w:val="single" w:sz="4" w:space="1" w:color="auto"/>
              </w:pBdr>
              <w:tabs>
                <w:tab w:val="clear" w:pos="907"/>
                <w:tab w:val="left" w:pos="768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(220,197)</w:t>
            </w:r>
          </w:p>
        </w:tc>
      </w:tr>
      <w:tr w:rsidR="00A904F5" w:rsidRPr="00F70BA1" w14:paraId="3024275E" w14:textId="77777777" w:rsidTr="003A545A">
        <w:tc>
          <w:tcPr>
            <w:tcW w:w="1984" w:type="dxa"/>
            <w:shd w:val="clear" w:color="auto" w:fill="auto"/>
          </w:tcPr>
          <w:p w14:paraId="145195C9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ind w:left="-114" w:firstLine="114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</w:tcPr>
          <w:p w14:paraId="18EC088E" w14:textId="77777777" w:rsidR="00A904F5" w:rsidRPr="00F70BA1" w:rsidRDefault="00A904F5" w:rsidP="003A545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210DC78" w14:textId="77777777" w:rsidR="00A904F5" w:rsidRPr="00F70BA1" w:rsidRDefault="00A904F5" w:rsidP="003A545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25,517</w:t>
            </w:r>
          </w:p>
        </w:tc>
        <w:tc>
          <w:tcPr>
            <w:tcW w:w="1134" w:type="dxa"/>
            <w:shd w:val="clear" w:color="auto" w:fill="auto"/>
          </w:tcPr>
          <w:p w14:paraId="4BE6B9DD" w14:textId="77777777" w:rsidR="00A904F5" w:rsidRPr="00F70BA1" w:rsidRDefault="00A904F5" w:rsidP="003A545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 -</w:t>
            </w:r>
          </w:p>
        </w:tc>
        <w:tc>
          <w:tcPr>
            <w:tcW w:w="992" w:type="dxa"/>
            <w:shd w:val="clear" w:color="auto" w:fill="auto"/>
          </w:tcPr>
          <w:p w14:paraId="6D753E0E" w14:textId="77777777" w:rsidR="00A904F5" w:rsidRPr="00F70BA1" w:rsidRDefault="00A904F5" w:rsidP="003A545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25,517</w:t>
            </w:r>
          </w:p>
        </w:tc>
        <w:tc>
          <w:tcPr>
            <w:tcW w:w="992" w:type="dxa"/>
            <w:shd w:val="clear" w:color="auto" w:fill="auto"/>
          </w:tcPr>
          <w:p w14:paraId="45DA9912" w14:textId="77777777" w:rsidR="00A904F5" w:rsidRPr="00F70BA1" w:rsidRDefault="00A904F5" w:rsidP="003A545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</w:tcPr>
          <w:p w14:paraId="6E2F1649" w14:textId="77777777" w:rsidR="00A904F5" w:rsidRPr="00F70BA1" w:rsidRDefault="00A904F5" w:rsidP="003A545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3" w:type="dxa"/>
            <w:shd w:val="clear" w:color="auto" w:fill="auto"/>
          </w:tcPr>
          <w:p w14:paraId="1F76EB0D" w14:textId="77777777" w:rsidR="00A904F5" w:rsidRPr="00F70BA1" w:rsidRDefault="00A904F5" w:rsidP="003A545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</w:tr>
    </w:tbl>
    <w:p w14:paraId="3066D383" w14:textId="5F8AAB95" w:rsidR="00815A99" w:rsidRDefault="00815A99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5E55967" w14:textId="2AA3C24D" w:rsidR="00ED7DE8" w:rsidRDefault="00ED7DE8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9CB946C" w14:textId="29683749" w:rsidR="00ED7DE8" w:rsidRPr="003F6327" w:rsidRDefault="00ED7DE8" w:rsidP="003F6327">
      <w:pPr>
        <w:tabs>
          <w:tab w:val="clear" w:pos="454"/>
          <w:tab w:val="clear" w:pos="907"/>
          <w:tab w:val="left" w:pos="450"/>
          <w:tab w:val="left" w:pos="900"/>
        </w:tabs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3F6327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ณ วันที่ </w:t>
      </w:r>
      <w:r w:rsidRPr="003F6327">
        <w:rPr>
          <w:rFonts w:ascii="BrowalliaUPC" w:hAnsi="BrowalliaUPC" w:cs="BrowalliaUPC"/>
          <w:spacing w:val="-4"/>
          <w:sz w:val="28"/>
          <w:szCs w:val="28"/>
        </w:rPr>
        <w:t xml:space="preserve">31 </w:t>
      </w:r>
      <w:r w:rsidRPr="003F6327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ธันวาคม </w:t>
      </w:r>
      <w:r w:rsidRPr="003F6327">
        <w:rPr>
          <w:rFonts w:ascii="BrowalliaUPC" w:hAnsi="BrowalliaUPC" w:cs="BrowalliaUPC"/>
          <w:spacing w:val="-4"/>
          <w:sz w:val="28"/>
          <w:szCs w:val="28"/>
        </w:rPr>
        <w:t xml:space="preserve">2564 </w:t>
      </w:r>
      <w:r w:rsidR="003F6327" w:rsidRPr="003F6327">
        <w:rPr>
          <w:rFonts w:ascii="BrowalliaUPC" w:hAnsi="BrowalliaUPC" w:cs="BrowalliaUPC" w:hint="cs"/>
          <w:spacing w:val="-4"/>
          <w:sz w:val="28"/>
          <w:szCs w:val="28"/>
          <w:cs/>
        </w:rPr>
        <w:t>บริษัทมีวงเงินกู้ระยะยาวตามสัญญา ดังนี้</w:t>
      </w:r>
    </w:p>
    <w:p w14:paraId="1E1DB6FA" w14:textId="77777777" w:rsidR="003F6327" w:rsidRPr="00F70BA1" w:rsidRDefault="003F6327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</w:p>
    <w:tbl>
      <w:tblPr>
        <w:tblW w:w="9024" w:type="dxa"/>
        <w:tblInd w:w="426" w:type="dxa"/>
        <w:shd w:val="clear" w:color="auto" w:fill="FFFF00"/>
        <w:tblLook w:val="01E0" w:firstRow="1" w:lastRow="1" w:firstColumn="1" w:lastColumn="1" w:noHBand="0" w:noVBand="0"/>
      </w:tblPr>
      <w:tblGrid>
        <w:gridCol w:w="1458"/>
        <w:gridCol w:w="1080"/>
        <w:gridCol w:w="3132"/>
        <w:gridCol w:w="3354"/>
      </w:tblGrid>
      <w:tr w:rsidR="006F10C7" w:rsidRPr="006F10C7" w14:paraId="378AABFA" w14:textId="77777777" w:rsidTr="00EA3ED7">
        <w:trPr>
          <w:tblHeader/>
        </w:trPr>
        <w:tc>
          <w:tcPr>
            <w:tcW w:w="1458" w:type="dxa"/>
            <w:shd w:val="clear" w:color="auto" w:fill="auto"/>
          </w:tcPr>
          <w:p w14:paraId="032A658D" w14:textId="77777777" w:rsidR="00F018B8" w:rsidRPr="00F202EA" w:rsidRDefault="00F018B8" w:rsidP="006361F6">
            <w:pPr>
              <w:tabs>
                <w:tab w:val="left" w:pos="90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C8679B7" w14:textId="77777777" w:rsidR="00F018B8" w:rsidRPr="00F202EA" w:rsidRDefault="00F018B8" w:rsidP="006361F6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th-TH"/>
              </w:rPr>
            </w:pPr>
            <w:r w:rsidRPr="00F202EA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DF80A65" w14:textId="77777777" w:rsidR="00F018B8" w:rsidRPr="00F202EA" w:rsidRDefault="00F018B8" w:rsidP="006361F6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th-TH"/>
              </w:rPr>
            </w:pPr>
            <w:r w:rsidRPr="00F202EA">
              <w:rPr>
                <w:rFonts w:ascii="BrowalliaUPC" w:hAnsi="BrowalliaUPC" w:cs="BrowalliaUPC"/>
                <w:sz w:val="20"/>
                <w:szCs w:val="20"/>
                <w:cs/>
              </w:rPr>
              <w:t>เงื่อนไขการชำระคืนเงินต้น</w:t>
            </w:r>
            <w:r w:rsidRPr="00F202EA">
              <w:rPr>
                <w:rFonts w:ascii="BrowalliaUPC" w:hAnsi="BrowalliaUPC" w:cs="BrowalliaUPC"/>
                <w:sz w:val="20"/>
                <w:szCs w:val="20"/>
              </w:rPr>
              <w:t xml:space="preserve">   </w:t>
            </w:r>
          </w:p>
        </w:tc>
        <w:tc>
          <w:tcPr>
            <w:tcW w:w="3354" w:type="dxa"/>
            <w:shd w:val="clear" w:color="auto" w:fill="auto"/>
            <w:vAlign w:val="bottom"/>
            <w:hideMark/>
          </w:tcPr>
          <w:p w14:paraId="4FB395E7" w14:textId="77777777" w:rsidR="00F018B8" w:rsidRPr="00F202EA" w:rsidRDefault="00F018B8" w:rsidP="006361F6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th-TH"/>
              </w:rPr>
            </w:pPr>
            <w:r w:rsidRPr="00F202EA">
              <w:rPr>
                <w:rFonts w:ascii="BrowalliaUPC" w:hAnsi="BrowalliaUPC" w:cs="BrowalliaUPC"/>
                <w:sz w:val="20"/>
                <w:szCs w:val="20"/>
                <w:cs/>
              </w:rPr>
              <w:t>หลักประกันเพื่อค้ำประกัน</w:t>
            </w:r>
          </w:p>
        </w:tc>
      </w:tr>
      <w:tr w:rsidR="006F10C7" w:rsidRPr="006F10C7" w14:paraId="2DDB766D" w14:textId="77777777" w:rsidTr="00EA3ED7">
        <w:trPr>
          <w:tblHeader/>
        </w:trPr>
        <w:tc>
          <w:tcPr>
            <w:tcW w:w="1458" w:type="dxa"/>
            <w:shd w:val="clear" w:color="auto" w:fill="auto"/>
          </w:tcPr>
          <w:p w14:paraId="5DF46AF0" w14:textId="77777777" w:rsidR="00F018B8" w:rsidRPr="00F202EA" w:rsidRDefault="00F018B8" w:rsidP="006361F6">
            <w:pPr>
              <w:tabs>
                <w:tab w:val="left" w:pos="90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B76038" w14:textId="77777777" w:rsidR="00F018B8" w:rsidRPr="00F202EA" w:rsidRDefault="00F018B8" w:rsidP="006361F6">
            <w:pP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3132" w:type="dxa"/>
            <w:shd w:val="clear" w:color="auto" w:fill="auto"/>
            <w:vAlign w:val="bottom"/>
          </w:tcPr>
          <w:p w14:paraId="09F2EE75" w14:textId="77777777" w:rsidR="00F018B8" w:rsidRPr="00F202EA" w:rsidRDefault="00F018B8" w:rsidP="006361F6">
            <w:pP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3354" w:type="dxa"/>
            <w:shd w:val="clear" w:color="auto" w:fill="auto"/>
            <w:vAlign w:val="bottom"/>
          </w:tcPr>
          <w:p w14:paraId="47B2B520" w14:textId="77777777" w:rsidR="00F018B8" w:rsidRPr="00F202EA" w:rsidRDefault="00F018B8" w:rsidP="006361F6">
            <w:pP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6F10C7" w:rsidRPr="006F10C7" w14:paraId="1F7BF048" w14:textId="77777777" w:rsidTr="00EA3ED7">
        <w:tc>
          <w:tcPr>
            <w:tcW w:w="1458" w:type="dxa"/>
            <w:shd w:val="clear" w:color="auto" w:fill="auto"/>
          </w:tcPr>
          <w:p w14:paraId="575AF95B" w14:textId="77777777" w:rsidR="00F018B8" w:rsidRPr="00F202EA" w:rsidRDefault="00F018B8" w:rsidP="0043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1,400 </w:t>
            </w:r>
            <w:r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ล้านบาท </w:t>
            </w:r>
          </w:p>
        </w:tc>
        <w:tc>
          <w:tcPr>
            <w:tcW w:w="1080" w:type="dxa"/>
            <w:shd w:val="clear" w:color="auto" w:fill="auto"/>
          </w:tcPr>
          <w:p w14:paraId="581CF604" w14:textId="77777777" w:rsidR="00F018B8" w:rsidRPr="00F202EA" w:rsidRDefault="00F018B8" w:rsidP="006361F6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>MLR</w:t>
            </w:r>
            <w:r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6A16EF1D" w14:textId="77777777" w:rsidR="00F018B8" w:rsidRPr="00F202EA" w:rsidRDefault="00F018B8" w:rsidP="006361F6">
            <w:pPr>
              <w:spacing w:line="240" w:lineRule="auto"/>
              <w:ind w:left="201" w:hanging="20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ร้อยละ </w:t>
            </w:r>
            <w:r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>1</w:t>
            </w:r>
          </w:p>
        </w:tc>
        <w:tc>
          <w:tcPr>
            <w:tcW w:w="3132" w:type="dxa"/>
            <w:shd w:val="clear" w:color="auto" w:fill="auto"/>
          </w:tcPr>
          <w:p w14:paraId="211F3601" w14:textId="16CE2101" w:rsidR="00176D57" w:rsidRPr="00F202EA" w:rsidRDefault="00176D57" w:rsidP="00176D57">
            <w:pPr>
              <w:spacing w:line="240" w:lineRule="auto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ณ วันที่ </w:t>
            </w:r>
            <w:r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30 </w:t>
            </w:r>
            <w:r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กันยายน</w:t>
            </w:r>
            <w:r w:rsidR="00440F6C"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2564</w:t>
            </w:r>
            <w:r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  <w:r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บริษัททำสัญญาขยายระยะเวลาการผ่อนชำระหนี้เป็นรายเดือนๆละ </w:t>
            </w:r>
            <w:r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5.2 </w:t>
            </w:r>
            <w:r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ล้านบาท ตั้งแต่ มีนาคม </w:t>
            </w:r>
            <w:r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>2</w:t>
            </w:r>
            <w:r w:rsidR="00440F6C"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564 </w:t>
            </w:r>
            <w:r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จนถึงเดือนกรกฎาคม 2024</w:t>
            </w:r>
            <w:r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  <w:r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และชำระเงินต้นพร้อมดอกเบี้ยส่วนที่เหลือทั้งจำนวนในเดือนสิงหาคม </w:t>
            </w:r>
            <w:r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>2567</w:t>
            </w:r>
          </w:p>
          <w:p w14:paraId="61979AC4" w14:textId="559FBD92" w:rsidR="00F018B8" w:rsidRPr="00F202EA" w:rsidRDefault="001D6A7F" w:rsidP="001F67AE">
            <w:pPr>
              <w:spacing w:line="240" w:lineRule="auto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เดิม </w:t>
            </w:r>
            <w:r w:rsidR="001F67AE" w:rsidRPr="00F202EA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  <w:r w:rsidR="00E049B6"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เดิมผ่อนชำระหนี้เป็นรายเดือนๆ ละ </w:t>
            </w:r>
            <w:r w:rsidR="00E049B6"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>5.2</w:t>
            </w:r>
            <w:r w:rsidR="00E049B6"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 ล้านบาทจนถึงเดือนกันยายน </w:t>
            </w:r>
            <w:r w:rsidR="00E049B6"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>2563</w:t>
            </w:r>
            <w:r w:rsidR="00E049B6"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 และเดือนละ </w:t>
            </w:r>
            <w:r w:rsidR="00E049B6"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>17.32</w:t>
            </w:r>
            <w:r w:rsidR="00E049B6"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 ล้านบาทจนถึงเดือนตุลาคม </w:t>
            </w:r>
            <w:r w:rsidR="00E049B6"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>2564</w:t>
            </w:r>
            <w:r w:rsidR="00E049B6"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 และชำระเงินต้นพร้อมดอกเบี้ยส่วนที่เหลือทั้งจำนวนในเดือนพฤศจิกายน </w:t>
            </w:r>
            <w:r w:rsidR="00E049B6"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>2564</w:t>
            </w:r>
            <w:r w:rsidR="001F67AE" w:rsidRPr="00F202EA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3354" w:type="dxa"/>
            <w:shd w:val="clear" w:color="auto" w:fill="auto"/>
          </w:tcPr>
          <w:p w14:paraId="734454F3" w14:textId="67A10279" w:rsidR="00F018B8" w:rsidRPr="00F202EA" w:rsidRDefault="00F018B8" w:rsidP="00440F6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F202EA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ค้ำประกันโดยกรรมการสองท่าน</w:t>
            </w:r>
          </w:p>
        </w:tc>
      </w:tr>
    </w:tbl>
    <w:p w14:paraId="35EF71E5" w14:textId="25F28221" w:rsidR="00C65E53" w:rsidRPr="00F70BA1" w:rsidRDefault="00C65E53" w:rsidP="0017118E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F29C361" w14:textId="2FBC9B52" w:rsidR="00960454" w:rsidRPr="00F70BA1" w:rsidRDefault="00960454" w:rsidP="00960454">
      <w:pPr>
        <w:tabs>
          <w:tab w:val="clear" w:pos="454"/>
          <w:tab w:val="left" w:pos="441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การเปลี่ยนแปลงของเงินกู้ยืมระยะยาวสำหรับ</w:t>
      </w:r>
      <w:r w:rsidR="00EF66BD" w:rsidRPr="00F70BA1">
        <w:rPr>
          <w:rFonts w:ascii="BrowalliaUPC" w:hAnsi="BrowalliaUPC" w:cs="BrowalliaUPC"/>
          <w:sz w:val="28"/>
          <w:szCs w:val="28"/>
          <w:cs/>
        </w:rPr>
        <w:t>ปี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สิ้นสุดวันที่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3</w:t>
      </w:r>
      <w:r w:rsidR="00717178" w:rsidRPr="00F70BA1">
        <w:rPr>
          <w:rFonts w:ascii="BrowalliaUPC" w:hAnsi="BrowalliaUPC" w:cs="BrowalliaUPC"/>
          <w:sz w:val="28"/>
          <w:szCs w:val="28"/>
          <w:lang w:val="en-GB"/>
        </w:rPr>
        <w:t xml:space="preserve">1 </w:t>
      </w:r>
      <w:r w:rsidR="00717178" w:rsidRPr="00F70BA1">
        <w:rPr>
          <w:rFonts w:ascii="BrowalliaUPC" w:hAnsi="BrowalliaUPC" w:cs="BrowalliaUPC"/>
          <w:sz w:val="28"/>
          <w:szCs w:val="28"/>
          <w:cs/>
          <w:lang w:val="en-GB"/>
        </w:rPr>
        <w:t>ธันวาคม</w:t>
      </w:r>
      <w:r w:rsidRPr="00F70BA1">
        <w:rPr>
          <w:rFonts w:ascii="BrowalliaUPC" w:hAnsi="BrowalliaUPC" w:cs="BrowalliaUPC"/>
          <w:sz w:val="28"/>
          <w:szCs w:val="28"/>
        </w:rPr>
        <w:t xml:space="preserve"> 2564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26E73015" w14:textId="0E2C4B81" w:rsidR="00D03833" w:rsidRPr="00F70BA1" w:rsidRDefault="00D03833" w:rsidP="00960454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4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134"/>
        <w:gridCol w:w="141"/>
        <w:gridCol w:w="1134"/>
        <w:gridCol w:w="142"/>
        <w:gridCol w:w="1134"/>
        <w:gridCol w:w="142"/>
        <w:gridCol w:w="1144"/>
      </w:tblGrid>
      <w:tr w:rsidR="00A52B94" w:rsidRPr="00A52B94" w14:paraId="3B5062BC" w14:textId="77777777" w:rsidTr="000340D1">
        <w:trPr>
          <w:cantSplit/>
          <w:trHeight w:val="20"/>
        </w:trPr>
        <w:tc>
          <w:tcPr>
            <w:tcW w:w="567" w:type="dxa"/>
          </w:tcPr>
          <w:p w14:paraId="51A7E80D" w14:textId="77777777" w:rsidR="00D03833" w:rsidRPr="00F202EA" w:rsidRDefault="00D03833" w:rsidP="008F326C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3402" w:type="dxa"/>
            <w:tcBorders>
              <w:left w:val="nil"/>
            </w:tcBorders>
          </w:tcPr>
          <w:p w14:paraId="317E292B" w14:textId="77777777" w:rsidR="00D03833" w:rsidRPr="00F202EA" w:rsidRDefault="00D03833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4FFE266B" w14:textId="77777777" w:rsidR="00D03833" w:rsidRPr="00F202EA" w:rsidRDefault="00D03833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6414C1DE" w14:textId="77777777" w:rsidR="00D03833" w:rsidRPr="00F202EA" w:rsidRDefault="00D03833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0" w:type="dxa"/>
            <w:gridSpan w:val="3"/>
            <w:shd w:val="clear" w:color="auto" w:fill="auto"/>
          </w:tcPr>
          <w:p w14:paraId="0B5E4A2D" w14:textId="77777777" w:rsidR="00D03833" w:rsidRPr="00F202EA" w:rsidRDefault="00D03833" w:rsidP="008F326C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A52B94" w:rsidRPr="00A52B94" w14:paraId="18870697" w14:textId="77777777" w:rsidTr="000340D1">
        <w:trPr>
          <w:cantSplit/>
          <w:trHeight w:val="20"/>
        </w:trPr>
        <w:tc>
          <w:tcPr>
            <w:tcW w:w="567" w:type="dxa"/>
          </w:tcPr>
          <w:p w14:paraId="15E89D97" w14:textId="77777777" w:rsidR="00D03833" w:rsidRPr="00F202EA" w:rsidRDefault="00D03833" w:rsidP="008F326C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17F274C9" w14:textId="77777777" w:rsidR="00D03833" w:rsidRPr="00F202EA" w:rsidRDefault="00D03833" w:rsidP="008F326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4B770F12" w14:textId="77777777" w:rsidR="00D03833" w:rsidRPr="00F202EA" w:rsidRDefault="00D03833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18A0D64" w14:textId="77777777" w:rsidR="00D03833" w:rsidRPr="00F202EA" w:rsidRDefault="00D03833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3085BB" w14:textId="77777777" w:rsidR="00D03833" w:rsidRPr="00F202EA" w:rsidRDefault="00D03833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52B94" w:rsidRPr="00A52B94" w14:paraId="09057F98" w14:textId="77777777" w:rsidTr="000340D1">
        <w:trPr>
          <w:cantSplit/>
          <w:trHeight w:val="20"/>
        </w:trPr>
        <w:tc>
          <w:tcPr>
            <w:tcW w:w="567" w:type="dxa"/>
          </w:tcPr>
          <w:p w14:paraId="0F14966A" w14:textId="77777777" w:rsidR="00D03833" w:rsidRPr="00F202EA" w:rsidRDefault="00D03833" w:rsidP="008F326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23DB25E5" w14:textId="77777777" w:rsidR="00D03833" w:rsidRPr="00F202EA" w:rsidRDefault="00D03833" w:rsidP="008F326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9497D50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359259B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E045FFD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bottom"/>
          </w:tcPr>
          <w:p w14:paraId="58E3149F" w14:textId="77777777" w:rsidR="00D03833" w:rsidRPr="00F202EA" w:rsidRDefault="00D03833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9AFBF2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46C020C5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53B605B3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A52B94" w:rsidRPr="00A52B94" w14:paraId="39CAA408" w14:textId="77777777" w:rsidTr="000340D1">
        <w:trPr>
          <w:cantSplit/>
          <w:trHeight w:val="20"/>
        </w:trPr>
        <w:tc>
          <w:tcPr>
            <w:tcW w:w="567" w:type="dxa"/>
          </w:tcPr>
          <w:p w14:paraId="32FC9C59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2006C9AB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F73559A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46A7BC6D" w14:textId="77777777" w:rsidR="00D03833" w:rsidRPr="00F202EA" w:rsidRDefault="00D03833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2BF48661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5ED3F67A" w14:textId="77777777" w:rsidR="00D03833" w:rsidRPr="00F202EA" w:rsidRDefault="00D03833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4A38BDA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1138E265" w14:textId="77777777" w:rsidR="00D03833" w:rsidRPr="00F202EA" w:rsidRDefault="00D03833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shd w:val="clear" w:color="auto" w:fill="auto"/>
          </w:tcPr>
          <w:p w14:paraId="4E51F902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A52B94" w:rsidRPr="00A52B94" w14:paraId="2B6AA433" w14:textId="77777777" w:rsidTr="000340D1">
        <w:trPr>
          <w:cantSplit/>
          <w:trHeight w:val="20"/>
        </w:trPr>
        <w:tc>
          <w:tcPr>
            <w:tcW w:w="3969" w:type="dxa"/>
            <w:gridSpan w:val="2"/>
          </w:tcPr>
          <w:p w14:paraId="2E03ACBC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5E067C5D" w14:textId="19BDD553" w:rsidR="00D03833" w:rsidRPr="00F202EA" w:rsidRDefault="00DB5E4B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385,858</w:t>
            </w:r>
          </w:p>
        </w:tc>
        <w:tc>
          <w:tcPr>
            <w:tcW w:w="141" w:type="dxa"/>
            <w:vAlign w:val="bottom"/>
          </w:tcPr>
          <w:p w14:paraId="39DDF458" w14:textId="77777777" w:rsidR="00D03833" w:rsidRPr="00F202EA" w:rsidRDefault="00D03833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12F3B7C7" w14:textId="58627E8F" w:rsidR="00D03833" w:rsidRPr="00F202EA" w:rsidRDefault="00CE6BC6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409,996</w:t>
            </w:r>
          </w:p>
        </w:tc>
        <w:tc>
          <w:tcPr>
            <w:tcW w:w="142" w:type="dxa"/>
            <w:vAlign w:val="bottom"/>
          </w:tcPr>
          <w:p w14:paraId="2ADDFEAC" w14:textId="77777777" w:rsidR="00D03833" w:rsidRPr="00F202EA" w:rsidRDefault="00D03833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17FDADD" w14:textId="6CD3D522" w:rsidR="00D03833" w:rsidRPr="00F202EA" w:rsidRDefault="009D5461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220,197</w:t>
            </w:r>
          </w:p>
        </w:tc>
        <w:tc>
          <w:tcPr>
            <w:tcW w:w="142" w:type="dxa"/>
            <w:shd w:val="clear" w:color="auto" w:fill="auto"/>
          </w:tcPr>
          <w:p w14:paraId="40FC039C" w14:textId="77777777" w:rsidR="00D03833" w:rsidRPr="00F202EA" w:rsidRDefault="00D03833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shd w:val="clear" w:color="auto" w:fill="auto"/>
          </w:tcPr>
          <w:p w14:paraId="1F2361C6" w14:textId="51A18E18" w:rsidR="00D03833" w:rsidRPr="00F202EA" w:rsidRDefault="00F1552D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409,996</w:t>
            </w:r>
          </w:p>
        </w:tc>
      </w:tr>
      <w:tr w:rsidR="00A52B94" w:rsidRPr="00A52B94" w14:paraId="03BCA257" w14:textId="77777777" w:rsidTr="000340D1">
        <w:trPr>
          <w:cantSplit/>
          <w:trHeight w:val="20"/>
        </w:trPr>
        <w:tc>
          <w:tcPr>
            <w:tcW w:w="567" w:type="dxa"/>
            <w:vAlign w:val="bottom"/>
          </w:tcPr>
          <w:p w14:paraId="352A0601" w14:textId="312207BD" w:rsidR="00AB5E1B" w:rsidRPr="00F202EA" w:rsidRDefault="00560951" w:rsidP="0056095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28352729" w14:textId="7B248380" w:rsidR="00D03833" w:rsidRPr="00F202EA" w:rsidRDefault="00BF1E0A" w:rsidP="008F326C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1A2C1EB9" w14:textId="60D046D5" w:rsidR="00D03833" w:rsidRPr="00F202EA" w:rsidRDefault="00982C32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12,458</w:t>
            </w:r>
          </w:p>
        </w:tc>
        <w:tc>
          <w:tcPr>
            <w:tcW w:w="141" w:type="dxa"/>
          </w:tcPr>
          <w:p w14:paraId="29A355FB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264F8D" w14:textId="313A4CFF" w:rsidR="00CE6BC6" w:rsidRPr="00F202EA" w:rsidRDefault="00982C32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AC6DE78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A515A04" w14:textId="6419BDD8" w:rsidR="009D5461" w:rsidRPr="00F202EA" w:rsidRDefault="00982C32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12,458</w:t>
            </w:r>
          </w:p>
        </w:tc>
        <w:tc>
          <w:tcPr>
            <w:tcW w:w="142" w:type="dxa"/>
            <w:shd w:val="clear" w:color="auto" w:fill="auto"/>
          </w:tcPr>
          <w:p w14:paraId="0DF71CAE" w14:textId="77777777" w:rsidR="00D03833" w:rsidRPr="00F202EA" w:rsidRDefault="00D03833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5C13EECA" w14:textId="4A95069F" w:rsidR="00F1552D" w:rsidRPr="00F202EA" w:rsidRDefault="00982C32" w:rsidP="008F326C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52B94" w:rsidRPr="00A52B94" w14:paraId="3325D1F3" w14:textId="77777777" w:rsidTr="000340D1">
        <w:trPr>
          <w:cantSplit/>
          <w:trHeight w:val="20"/>
        </w:trPr>
        <w:tc>
          <w:tcPr>
            <w:tcW w:w="567" w:type="dxa"/>
            <w:vAlign w:val="bottom"/>
          </w:tcPr>
          <w:p w14:paraId="31843A37" w14:textId="77777777" w:rsidR="00560951" w:rsidRPr="00F202EA" w:rsidRDefault="00560951" w:rsidP="0056095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  <w:p w14:paraId="4D5AEA9A" w14:textId="77777777" w:rsidR="00560951" w:rsidRPr="00F202EA" w:rsidRDefault="00560951" w:rsidP="0056095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38BA2BD8" w14:textId="77777777" w:rsidR="00560951" w:rsidRPr="00F202EA" w:rsidRDefault="00560951" w:rsidP="00560951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จัดประเภทจากเงินกู้ยืมระยะสั้นจาก</w:t>
            </w:r>
          </w:p>
          <w:p w14:paraId="33E70776" w14:textId="5930CB78" w:rsidR="00560951" w:rsidRPr="00F202EA" w:rsidRDefault="00560951" w:rsidP="00560951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 สถาบันการเงิน</w:t>
            </w: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FFA97CE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1161AD3" w14:textId="0B9E922E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322,833</w:t>
            </w:r>
          </w:p>
        </w:tc>
        <w:tc>
          <w:tcPr>
            <w:tcW w:w="141" w:type="dxa"/>
          </w:tcPr>
          <w:p w14:paraId="080FEC25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5AA81B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5E2F299" w14:textId="79EFF2E4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E81C966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54601ED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4182485" w14:textId="69C4A68E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322,833</w:t>
            </w:r>
          </w:p>
        </w:tc>
        <w:tc>
          <w:tcPr>
            <w:tcW w:w="142" w:type="dxa"/>
            <w:shd w:val="clear" w:color="auto" w:fill="auto"/>
          </w:tcPr>
          <w:p w14:paraId="0D3DF3B0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38367E09" w14:textId="77777777" w:rsidR="00560951" w:rsidRPr="00F202EA" w:rsidRDefault="00560951" w:rsidP="0056095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CBA5399" w14:textId="1D8E010E" w:rsidR="00560951" w:rsidRPr="00F202EA" w:rsidRDefault="00560951" w:rsidP="0056095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52B94" w:rsidRPr="00A52B94" w14:paraId="28265BD5" w14:textId="77777777" w:rsidTr="000340D1">
        <w:trPr>
          <w:cantSplit/>
          <w:trHeight w:val="20"/>
        </w:trPr>
        <w:tc>
          <w:tcPr>
            <w:tcW w:w="567" w:type="dxa"/>
            <w:vAlign w:val="bottom"/>
          </w:tcPr>
          <w:p w14:paraId="2729A8B3" w14:textId="77777777" w:rsidR="00560951" w:rsidRPr="00F202EA" w:rsidRDefault="00560951" w:rsidP="0056095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  <w:p w14:paraId="7712C4E1" w14:textId="77777777" w:rsidR="00560951" w:rsidRPr="00F202EA" w:rsidRDefault="00560951" w:rsidP="0056095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34BA7554" w14:textId="77777777" w:rsidR="00560951" w:rsidRPr="00F202EA" w:rsidRDefault="00560951" w:rsidP="00560951">
            <w:pPr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จัดประเภทเป็นหนี้สินจากภาระค้ำประกัน  </w:t>
            </w:r>
          </w:p>
          <w:p w14:paraId="2617F5C2" w14:textId="21B23C7A" w:rsidR="00560951" w:rsidRPr="00F202EA" w:rsidRDefault="00560951" w:rsidP="00560951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 เงินกู้ยืมของบริษัทย่อย (หมายเหตุ </w:t>
            </w: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20)</w:t>
            </w:r>
          </w:p>
        </w:tc>
        <w:tc>
          <w:tcPr>
            <w:tcW w:w="1134" w:type="dxa"/>
            <w:shd w:val="clear" w:color="auto" w:fill="auto"/>
          </w:tcPr>
          <w:p w14:paraId="5E44CAC5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03BDD6F" w14:textId="4DC6CA1E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3AAA985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8838DF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535FDA8" w14:textId="1023DAA9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199,011</w:t>
            </w:r>
          </w:p>
        </w:tc>
        <w:tc>
          <w:tcPr>
            <w:tcW w:w="142" w:type="dxa"/>
          </w:tcPr>
          <w:p w14:paraId="5350C990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626D6F7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D5179CD" w14:textId="66FA94AE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BA8D62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3BCC75C2" w14:textId="77777777" w:rsidR="00560951" w:rsidRPr="00F202EA" w:rsidRDefault="00560951" w:rsidP="0056095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4CEAF43" w14:textId="0B118FF6" w:rsidR="00560951" w:rsidRPr="00F202EA" w:rsidRDefault="00560951" w:rsidP="0056095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52B94" w:rsidRPr="00A52B94" w14:paraId="17994339" w14:textId="77777777" w:rsidTr="004345DF">
        <w:trPr>
          <w:cantSplit/>
          <w:trHeight w:val="20"/>
        </w:trPr>
        <w:tc>
          <w:tcPr>
            <w:tcW w:w="567" w:type="dxa"/>
          </w:tcPr>
          <w:p w14:paraId="419D274F" w14:textId="77777777" w:rsidR="00235F9A" w:rsidRPr="00F202EA" w:rsidRDefault="00235F9A" w:rsidP="00235F9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  <w:p w14:paraId="00FE90DB" w14:textId="64057D19" w:rsidR="00560951" w:rsidRPr="00F202EA" w:rsidRDefault="00560951" w:rsidP="0056095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4107DF3A" w14:textId="4C1FECF7" w:rsidR="00560951" w:rsidRPr="00F202EA" w:rsidRDefault="00560951" w:rsidP="00560951">
            <w:pPr>
              <w:tabs>
                <w:tab w:val="clear" w:pos="454"/>
                <w:tab w:val="left" w:pos="459"/>
              </w:tabs>
              <w:spacing w:line="240" w:lineRule="auto"/>
              <w:ind w:left="280" w:hanging="280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รับรู้หนี้สินจากภาระค้ำประกันเงินกู้ยืมของบริษัทอื่น</w:t>
            </w:r>
          </w:p>
        </w:tc>
        <w:tc>
          <w:tcPr>
            <w:tcW w:w="1134" w:type="dxa"/>
            <w:shd w:val="clear" w:color="auto" w:fill="auto"/>
          </w:tcPr>
          <w:p w14:paraId="7BDE1C8B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60B7A5A" w14:textId="0151A4E7" w:rsidR="00560951" w:rsidRPr="00F202EA" w:rsidRDefault="001C6ED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161C288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E27A3A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E70D490" w14:textId="12FA06C5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9978D80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8497786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61C44A3" w14:textId="68801FA0" w:rsidR="00560951" w:rsidRPr="00F202EA" w:rsidRDefault="007612A5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152,430</w:t>
            </w:r>
          </w:p>
        </w:tc>
        <w:tc>
          <w:tcPr>
            <w:tcW w:w="142" w:type="dxa"/>
            <w:shd w:val="clear" w:color="auto" w:fill="auto"/>
          </w:tcPr>
          <w:p w14:paraId="1581F297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5C573A24" w14:textId="77777777" w:rsidR="00560951" w:rsidRPr="00F202EA" w:rsidRDefault="00560951" w:rsidP="0056095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544485F" w14:textId="057B0ABA" w:rsidR="00560951" w:rsidRPr="00F202EA" w:rsidRDefault="00560951" w:rsidP="0056095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52B94" w:rsidRPr="00A52B94" w14:paraId="328356EC" w14:textId="77777777" w:rsidTr="004345DF">
        <w:trPr>
          <w:cantSplit/>
          <w:trHeight w:val="20"/>
        </w:trPr>
        <w:tc>
          <w:tcPr>
            <w:tcW w:w="567" w:type="dxa"/>
          </w:tcPr>
          <w:p w14:paraId="44B5344C" w14:textId="465F404A" w:rsidR="00A77D86" w:rsidRPr="00F202EA" w:rsidRDefault="00A77D86" w:rsidP="00235F9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76A412FC" w14:textId="6B946FF9" w:rsidR="00A77D86" w:rsidRPr="00F202EA" w:rsidRDefault="001C6ED1" w:rsidP="00560951">
            <w:pPr>
              <w:tabs>
                <w:tab w:val="clear" w:pos="454"/>
                <w:tab w:val="left" w:pos="459"/>
              </w:tabs>
              <w:spacing w:line="240" w:lineRule="auto"/>
              <w:ind w:left="280" w:hanging="280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หักกลบเงินฝากธนาคารที่มีข้อจำกัดในการใช้กับหนี้สินจากภาระค้ำประกันเงินกู้ยืมของบริษัทอื่น</w:t>
            </w:r>
          </w:p>
        </w:tc>
        <w:tc>
          <w:tcPr>
            <w:tcW w:w="1134" w:type="dxa"/>
            <w:shd w:val="clear" w:color="auto" w:fill="auto"/>
          </w:tcPr>
          <w:p w14:paraId="1C127CFE" w14:textId="77777777" w:rsidR="001C6ED1" w:rsidRPr="00F202EA" w:rsidRDefault="001C6ED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E3C1524" w14:textId="77777777" w:rsidR="001C6ED1" w:rsidRPr="00F202EA" w:rsidRDefault="001C6ED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F79436A" w14:textId="0C51EEA0" w:rsidR="00A77D86" w:rsidRPr="00F202EA" w:rsidRDefault="001C6ED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(13,231)</w:t>
            </w:r>
          </w:p>
        </w:tc>
        <w:tc>
          <w:tcPr>
            <w:tcW w:w="141" w:type="dxa"/>
          </w:tcPr>
          <w:p w14:paraId="3A1BE258" w14:textId="77777777" w:rsidR="00A77D86" w:rsidRPr="00F202EA" w:rsidRDefault="00A77D86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255DE5" w14:textId="77777777" w:rsidR="00A77D86" w:rsidRPr="00F202EA" w:rsidRDefault="00A77D86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2BDF735" w14:textId="77777777" w:rsidR="001C6ED1" w:rsidRPr="00F202EA" w:rsidRDefault="001C6ED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AC72395" w14:textId="5CC191A1" w:rsidR="001C6ED1" w:rsidRPr="00F202EA" w:rsidRDefault="001C6ED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4ACEE43" w14:textId="77777777" w:rsidR="00A77D86" w:rsidRPr="00F202EA" w:rsidRDefault="00A77D86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867D94B" w14:textId="77777777" w:rsidR="001C6ED1" w:rsidRPr="00F202EA" w:rsidRDefault="001C6ED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4D2F8E4" w14:textId="77777777" w:rsidR="001C6ED1" w:rsidRPr="00F202EA" w:rsidRDefault="001C6ED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93D3FBB" w14:textId="4307FF1E" w:rsidR="00A77D86" w:rsidRPr="00F202EA" w:rsidRDefault="001C6ED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DC2B609" w14:textId="77777777" w:rsidR="00A77D86" w:rsidRPr="00F202EA" w:rsidRDefault="00A77D86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306EDE79" w14:textId="77777777" w:rsidR="001C6ED1" w:rsidRPr="00F202EA" w:rsidRDefault="001C6ED1" w:rsidP="001C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859845A" w14:textId="77777777" w:rsidR="001C6ED1" w:rsidRPr="00F202EA" w:rsidRDefault="001C6ED1" w:rsidP="001C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1CE4D97" w14:textId="0D37339C" w:rsidR="001C6ED1" w:rsidRPr="00F202EA" w:rsidRDefault="001C6ED1" w:rsidP="001C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52B94" w:rsidRPr="00A52B94" w14:paraId="58E02174" w14:textId="77777777" w:rsidTr="000340D1">
        <w:trPr>
          <w:cantSplit/>
          <w:trHeight w:val="20"/>
        </w:trPr>
        <w:tc>
          <w:tcPr>
            <w:tcW w:w="567" w:type="dxa"/>
            <w:vAlign w:val="bottom"/>
          </w:tcPr>
          <w:p w14:paraId="5D9258D4" w14:textId="77777777" w:rsidR="00560951" w:rsidRPr="00F202EA" w:rsidRDefault="00560951" w:rsidP="0056095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5266B337" w14:textId="77777777" w:rsidR="00560951" w:rsidRPr="00F202EA" w:rsidRDefault="00560951" w:rsidP="00560951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34" w:type="dxa"/>
            <w:shd w:val="clear" w:color="auto" w:fill="auto"/>
          </w:tcPr>
          <w:p w14:paraId="48F6373F" w14:textId="7883B23C" w:rsidR="00560951" w:rsidRPr="00F202EA" w:rsidRDefault="00134EA9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(421,763)</w:t>
            </w:r>
          </w:p>
        </w:tc>
        <w:tc>
          <w:tcPr>
            <w:tcW w:w="141" w:type="dxa"/>
          </w:tcPr>
          <w:p w14:paraId="28B245CD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2CA21D" w14:textId="245D7741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(225,411)</w:t>
            </w:r>
          </w:p>
        </w:tc>
        <w:tc>
          <w:tcPr>
            <w:tcW w:w="142" w:type="dxa"/>
          </w:tcPr>
          <w:p w14:paraId="7D5407CD" w14:textId="77777777" w:rsidR="00560951" w:rsidRPr="00F202EA" w:rsidRDefault="00560951" w:rsidP="00560951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BBC3870" w14:textId="37EF97F0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7342B4" w:rsidRPr="00F202EA">
              <w:rPr>
                <w:rFonts w:ascii="BrowalliaUPC" w:hAnsi="BrowalliaUPC" w:cs="BrowalliaUPC"/>
                <w:sz w:val="28"/>
                <w:szCs w:val="28"/>
              </w:rPr>
              <w:t>421,763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ECDE8FF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5C703CFA" w14:textId="1D895CF7" w:rsidR="00560951" w:rsidRPr="00F202EA" w:rsidRDefault="00560951" w:rsidP="0056095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(192,061)</w:t>
            </w:r>
          </w:p>
        </w:tc>
      </w:tr>
      <w:tr w:rsidR="00A52B94" w:rsidRPr="00A52B94" w14:paraId="0DEF9050" w14:textId="77777777" w:rsidTr="000340D1">
        <w:trPr>
          <w:cantSplit/>
          <w:trHeight w:val="20"/>
        </w:trPr>
        <w:tc>
          <w:tcPr>
            <w:tcW w:w="3969" w:type="dxa"/>
            <w:gridSpan w:val="2"/>
            <w:vAlign w:val="bottom"/>
          </w:tcPr>
          <w:p w14:paraId="616490EB" w14:textId="78ACFF91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1134" w:type="dxa"/>
            <w:shd w:val="clear" w:color="auto" w:fill="auto"/>
          </w:tcPr>
          <w:p w14:paraId="6A186089" w14:textId="168A5A3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518</w:t>
            </w:r>
          </w:p>
        </w:tc>
        <w:tc>
          <w:tcPr>
            <w:tcW w:w="141" w:type="dxa"/>
          </w:tcPr>
          <w:p w14:paraId="443C4774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8E0541" w14:textId="22C08F30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2,262</w:t>
            </w:r>
          </w:p>
        </w:tc>
        <w:tc>
          <w:tcPr>
            <w:tcW w:w="142" w:type="dxa"/>
          </w:tcPr>
          <w:p w14:paraId="7E6C7FD4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370D377" w14:textId="5E91BCBF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518</w:t>
            </w:r>
          </w:p>
        </w:tc>
        <w:tc>
          <w:tcPr>
            <w:tcW w:w="142" w:type="dxa"/>
            <w:shd w:val="clear" w:color="auto" w:fill="auto"/>
          </w:tcPr>
          <w:p w14:paraId="3A6D41FD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0C8964E0" w14:textId="42AFBEB3" w:rsidR="00560951" w:rsidRPr="00F202EA" w:rsidRDefault="00560951" w:rsidP="00560951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2,262</w:t>
            </w:r>
          </w:p>
        </w:tc>
      </w:tr>
      <w:tr w:rsidR="00A52B94" w:rsidRPr="00A52B94" w14:paraId="05DA58EE" w14:textId="77777777" w:rsidTr="000340D1">
        <w:trPr>
          <w:cantSplit/>
          <w:trHeight w:val="20"/>
        </w:trPr>
        <w:tc>
          <w:tcPr>
            <w:tcW w:w="3969" w:type="dxa"/>
            <w:gridSpan w:val="2"/>
            <w:vAlign w:val="bottom"/>
          </w:tcPr>
          <w:p w14:paraId="3A80039C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C175A80" w14:textId="240B66EF" w:rsidR="00560951" w:rsidRPr="00F202EA" w:rsidRDefault="00134EA9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286,673</w:t>
            </w:r>
          </w:p>
        </w:tc>
        <w:tc>
          <w:tcPr>
            <w:tcW w:w="141" w:type="dxa"/>
          </w:tcPr>
          <w:p w14:paraId="06F7D0BF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6C0FE69B" w14:textId="3AA74215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385,858</w:t>
            </w:r>
          </w:p>
        </w:tc>
        <w:tc>
          <w:tcPr>
            <w:tcW w:w="142" w:type="dxa"/>
          </w:tcPr>
          <w:p w14:paraId="390EC37E" w14:textId="77777777" w:rsidR="00560951" w:rsidRPr="00F202EA" w:rsidRDefault="00560951" w:rsidP="00560951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66E83EE" w14:textId="3E356831" w:rsidR="00560951" w:rsidRPr="00F202EA" w:rsidRDefault="0007754F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286,673</w:t>
            </w:r>
          </w:p>
        </w:tc>
        <w:tc>
          <w:tcPr>
            <w:tcW w:w="142" w:type="dxa"/>
            <w:shd w:val="clear" w:color="auto" w:fill="auto"/>
          </w:tcPr>
          <w:p w14:paraId="58C7FC0E" w14:textId="77777777" w:rsidR="00560951" w:rsidRPr="00F202EA" w:rsidRDefault="00560951" w:rsidP="0056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B1D8094" w14:textId="60AB77E0" w:rsidR="00560951" w:rsidRPr="00F202EA" w:rsidRDefault="00560951" w:rsidP="0056095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220,197</w:t>
            </w:r>
          </w:p>
        </w:tc>
      </w:tr>
    </w:tbl>
    <w:p w14:paraId="54595E57" w14:textId="03851E94" w:rsidR="00D03833" w:rsidRPr="00F70BA1" w:rsidRDefault="00D03833" w:rsidP="00960454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D5C81F6" w14:textId="77777777" w:rsidR="00960454" w:rsidRPr="00F70BA1" w:rsidRDefault="00960454" w:rsidP="00960454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ค่าธรรมเนียมทางการเงินรอตัดบัญชีเป็นค่าธรรมเนียมทางการเงินในการจัดหาเงินกู้ยืมระยะยาวของบริษัท ค่าธรรมเนียมทางการเงินรอตัดบัญชีตัดจำหน่ายคำนวณโดยวิธีอัตราดอกเบี้ยที่แท้จริงตามอายุสัญญาที่เกี่ยวข้อง</w:t>
      </w:r>
    </w:p>
    <w:p w14:paraId="40F29D93" w14:textId="77777777" w:rsidR="00960454" w:rsidRPr="00F70BA1" w:rsidRDefault="00960454" w:rsidP="00960454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3693D6C3" w14:textId="20E5A4A0" w:rsidR="00960454" w:rsidRPr="004345DF" w:rsidRDefault="00960454" w:rsidP="00960454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4345DF">
        <w:rPr>
          <w:rFonts w:ascii="BrowalliaUPC" w:hAnsi="BrowalliaUPC" w:cs="BrowalliaUPC"/>
          <w:sz w:val="28"/>
          <w:szCs w:val="28"/>
          <w:cs/>
        </w:rPr>
        <w:t>ภายใต้สัญญาเงินกู้ บริษัทต้องปฏิบัติตามเงื่อนไขทางการเงินบางประการตามที่ระบุในสัญญา</w:t>
      </w:r>
      <w:r w:rsidRPr="004345DF">
        <w:rPr>
          <w:rFonts w:ascii="BrowalliaUPC" w:hAnsi="BrowalliaUPC" w:cs="BrowalliaUPC"/>
          <w:sz w:val="28"/>
          <w:szCs w:val="28"/>
        </w:rPr>
        <w:t xml:space="preserve"> </w:t>
      </w:r>
      <w:r w:rsidRPr="004345DF">
        <w:rPr>
          <w:rFonts w:ascii="BrowalliaUPC" w:hAnsi="BrowalliaUPC" w:cs="BrowalliaUPC"/>
          <w:sz w:val="28"/>
          <w:szCs w:val="28"/>
          <w:cs/>
        </w:rPr>
        <w:t>เช่น</w:t>
      </w:r>
      <w:r w:rsidRPr="004345DF">
        <w:rPr>
          <w:rFonts w:ascii="BrowalliaUPC" w:hAnsi="BrowalliaUPC" w:cs="BrowalliaUPC"/>
          <w:sz w:val="28"/>
          <w:szCs w:val="28"/>
        </w:rPr>
        <w:t xml:space="preserve"> </w:t>
      </w:r>
      <w:r w:rsidRPr="004345DF">
        <w:rPr>
          <w:rFonts w:ascii="BrowalliaUPC" w:hAnsi="BrowalliaUPC" w:cs="BrowalliaUPC"/>
          <w:sz w:val="28"/>
          <w:szCs w:val="28"/>
          <w:cs/>
        </w:rPr>
        <w:t>การดำรงอัตราส่วน</w:t>
      </w:r>
      <w:r w:rsidR="0098033D" w:rsidRPr="004345DF">
        <w:rPr>
          <w:rFonts w:ascii="BrowalliaUPC" w:hAnsi="BrowalliaUPC" w:cs="BrowalliaUPC"/>
          <w:sz w:val="28"/>
          <w:szCs w:val="28"/>
          <w:cs/>
        </w:rPr>
        <w:t>สินทรัพย์หมุนเวียนต่อ</w:t>
      </w:r>
      <w:r w:rsidRPr="004345DF">
        <w:rPr>
          <w:rFonts w:ascii="BrowalliaUPC" w:hAnsi="BrowalliaUPC" w:cs="BrowalliaUPC"/>
          <w:sz w:val="28"/>
          <w:szCs w:val="28"/>
          <w:cs/>
        </w:rPr>
        <w:t>หนี้สิน</w:t>
      </w:r>
      <w:r w:rsidR="0098033D" w:rsidRPr="004345DF">
        <w:rPr>
          <w:rFonts w:ascii="BrowalliaUPC" w:hAnsi="BrowalliaUPC" w:cs="BrowalliaUPC"/>
          <w:sz w:val="28"/>
          <w:szCs w:val="28"/>
          <w:cs/>
        </w:rPr>
        <w:t>หมุนเวียน</w:t>
      </w:r>
      <w:r w:rsidRPr="004345DF">
        <w:rPr>
          <w:rFonts w:ascii="BrowalliaUPC" w:hAnsi="BrowalliaUPC" w:cs="BrowalliaUPC"/>
          <w:sz w:val="28"/>
          <w:szCs w:val="28"/>
          <w:cs/>
        </w:rPr>
        <w:t xml:space="preserve"> และอัตราส่วนความสามารถในการชำระหนี้ เป็นต้น</w:t>
      </w:r>
    </w:p>
    <w:p w14:paraId="60A2BFD1" w14:textId="5AD4E1F8" w:rsidR="00960454" w:rsidRDefault="00960454" w:rsidP="00960454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2DBAC161" w14:textId="260DCABC" w:rsidR="00960454" w:rsidRPr="00EA3ED7" w:rsidRDefault="00960454" w:rsidP="00EA3ED7">
      <w:pPr>
        <w:tabs>
          <w:tab w:val="clear" w:pos="454"/>
          <w:tab w:val="left" w:pos="810"/>
        </w:tabs>
        <w:spacing w:line="240" w:lineRule="auto"/>
        <w:ind w:left="459"/>
        <w:jc w:val="thaiDistribute"/>
        <w:rPr>
          <w:rFonts w:ascii="BrowalliaUPC" w:hAnsi="BrowalliaUPC" w:cs="BrowalliaUPC"/>
          <w:sz w:val="28"/>
          <w:szCs w:val="28"/>
        </w:rPr>
      </w:pPr>
      <w:r w:rsidRPr="00EA3ED7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EA3ED7">
        <w:rPr>
          <w:rFonts w:ascii="BrowalliaUPC" w:hAnsi="BrowalliaUPC" w:cs="BrowalliaUPC"/>
          <w:sz w:val="28"/>
          <w:szCs w:val="28"/>
        </w:rPr>
        <w:t xml:space="preserve">30 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กันยายน </w:t>
      </w:r>
      <w:r w:rsidRPr="00EA3ED7">
        <w:rPr>
          <w:rFonts w:ascii="BrowalliaUPC" w:hAnsi="BrowalliaUPC" w:cs="BrowalliaUPC"/>
          <w:sz w:val="28"/>
          <w:szCs w:val="28"/>
        </w:rPr>
        <w:t xml:space="preserve">2564 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บริษัททำสัญญาขยายระยะเวลาการผ่อนชำระหนี้จำนวน </w:t>
      </w:r>
      <w:r w:rsidRPr="00EA3ED7">
        <w:rPr>
          <w:rFonts w:ascii="BrowalliaUPC" w:hAnsi="BrowalliaUPC" w:cs="BrowalliaUPC"/>
          <w:sz w:val="28"/>
          <w:szCs w:val="28"/>
        </w:rPr>
        <w:t>215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  <w:r w:rsidR="002826D1" w:rsidRPr="00EA3ED7">
        <w:rPr>
          <w:rFonts w:ascii="BrowalliaUPC" w:hAnsi="BrowalliaUPC" w:cs="BrowalliaUPC"/>
          <w:sz w:val="28"/>
          <w:szCs w:val="28"/>
        </w:rPr>
        <w:t xml:space="preserve"> (</w:t>
      </w:r>
      <w:r w:rsidR="002826D1" w:rsidRPr="00EA3ED7">
        <w:rPr>
          <w:rFonts w:ascii="BrowalliaUPC" w:hAnsi="BrowalliaUPC" w:cs="BrowalliaUPC"/>
          <w:sz w:val="28"/>
          <w:szCs w:val="28"/>
          <w:cs/>
        </w:rPr>
        <w:t xml:space="preserve">วงเงินกู้ </w:t>
      </w:r>
      <w:r w:rsidR="00C04F52" w:rsidRPr="00EA3ED7">
        <w:rPr>
          <w:rFonts w:ascii="BrowalliaUPC" w:hAnsi="BrowalliaUPC" w:cs="BrowalliaUPC"/>
          <w:sz w:val="28"/>
          <w:szCs w:val="28"/>
        </w:rPr>
        <w:t>1,400</w:t>
      </w:r>
      <w:r w:rsidR="002826D1" w:rsidRPr="00EA3ED7">
        <w:rPr>
          <w:rFonts w:ascii="BrowalliaUPC" w:hAnsi="BrowalliaUPC" w:cs="BrowalliaUPC"/>
          <w:sz w:val="28"/>
          <w:szCs w:val="28"/>
        </w:rPr>
        <w:t xml:space="preserve"> </w:t>
      </w:r>
      <w:r w:rsidR="002826D1" w:rsidRPr="00EA3ED7">
        <w:rPr>
          <w:rFonts w:ascii="BrowalliaUPC" w:hAnsi="BrowalliaUPC" w:cs="BrowalliaUPC"/>
          <w:sz w:val="28"/>
          <w:szCs w:val="28"/>
          <w:cs/>
        </w:rPr>
        <w:t>ล้านบาท</w:t>
      </w:r>
      <w:r w:rsidR="002826D1" w:rsidRPr="00EA3ED7">
        <w:rPr>
          <w:rFonts w:ascii="BrowalliaUPC" w:hAnsi="BrowalliaUPC" w:cs="BrowalliaUPC"/>
          <w:sz w:val="28"/>
          <w:szCs w:val="28"/>
        </w:rPr>
        <w:t>)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โดยผ่อนชำระเป็นรายเดือนๆ ละ </w:t>
      </w:r>
      <w:r w:rsidRPr="00EA3ED7">
        <w:rPr>
          <w:rFonts w:ascii="BrowalliaUPC" w:hAnsi="BrowalliaUPC" w:cs="BrowalliaUPC"/>
          <w:sz w:val="28"/>
          <w:szCs w:val="28"/>
        </w:rPr>
        <w:t>5.2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ล้านบาท ตั้งแต่เดือนมีนาคม </w:t>
      </w:r>
      <w:r w:rsidRPr="00EA3ED7">
        <w:rPr>
          <w:rFonts w:ascii="BrowalliaUPC" w:hAnsi="BrowalliaUPC" w:cs="BrowalliaUPC"/>
          <w:sz w:val="28"/>
          <w:szCs w:val="28"/>
        </w:rPr>
        <w:t xml:space="preserve">2564 </w:t>
      </w:r>
      <w:r w:rsidRPr="00EA3ED7">
        <w:rPr>
          <w:rFonts w:ascii="BrowalliaUPC" w:hAnsi="BrowalliaUPC" w:cs="BrowalliaUPC"/>
          <w:sz w:val="28"/>
          <w:szCs w:val="28"/>
          <w:cs/>
        </w:rPr>
        <w:t>จนถึงเดือน</w:t>
      </w:r>
      <w:proofErr w:type="spellStart"/>
      <w:r w:rsidRPr="00EA3ED7">
        <w:rPr>
          <w:rFonts w:ascii="BrowalliaUPC" w:hAnsi="BrowalliaUPC" w:cs="BrowalliaUPC"/>
          <w:sz w:val="28"/>
          <w:szCs w:val="28"/>
          <w:cs/>
        </w:rPr>
        <w:t>กรกฏาคม</w:t>
      </w:r>
      <w:proofErr w:type="spellEnd"/>
      <w:r w:rsidRPr="00EA3ED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A3ED7">
        <w:rPr>
          <w:rFonts w:ascii="BrowalliaUPC" w:hAnsi="BrowalliaUPC" w:cs="BrowalliaUPC"/>
          <w:sz w:val="28"/>
          <w:szCs w:val="28"/>
        </w:rPr>
        <w:t>2567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และชำระเงินต้นพร้อมดอกเบี้ยส่วนที่เหลือทั้งจำนวนในเดือนสิงหาคม </w:t>
      </w:r>
      <w:r w:rsidRPr="00EA3ED7">
        <w:rPr>
          <w:rFonts w:ascii="BrowalliaUPC" w:hAnsi="BrowalliaUPC" w:cs="BrowalliaUPC"/>
          <w:sz w:val="28"/>
          <w:szCs w:val="28"/>
        </w:rPr>
        <w:t>2567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A3ED7">
        <w:rPr>
          <w:rFonts w:ascii="BrowalliaUPC" w:hAnsi="BrowalliaUPC" w:cs="BrowalliaUPC"/>
          <w:sz w:val="28"/>
          <w:szCs w:val="28"/>
        </w:rPr>
        <w:t>(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เดิมผ่อนชำระหนี้เป็นรายเดือนๆ ละ </w:t>
      </w:r>
      <w:r w:rsidRPr="00EA3ED7">
        <w:rPr>
          <w:rFonts w:ascii="BrowalliaUPC" w:hAnsi="BrowalliaUPC" w:cs="BrowalliaUPC"/>
          <w:sz w:val="28"/>
          <w:szCs w:val="28"/>
        </w:rPr>
        <w:t>5.2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ล้านบาทจนถึงเดือนกันยายน </w:t>
      </w:r>
      <w:r w:rsidRPr="00EA3ED7">
        <w:rPr>
          <w:rFonts w:ascii="BrowalliaUPC" w:hAnsi="BrowalliaUPC" w:cs="BrowalliaUPC"/>
          <w:sz w:val="28"/>
          <w:szCs w:val="28"/>
        </w:rPr>
        <w:t>2563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และเดือนละ </w:t>
      </w:r>
      <w:r w:rsidRPr="00EA3ED7">
        <w:rPr>
          <w:rFonts w:ascii="BrowalliaUPC" w:hAnsi="BrowalliaUPC" w:cs="BrowalliaUPC"/>
          <w:sz w:val="28"/>
          <w:szCs w:val="28"/>
        </w:rPr>
        <w:t>17.32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ล้านบาทจนถึงเดือนตุลาคม </w:t>
      </w:r>
      <w:r w:rsidRPr="00EA3ED7">
        <w:rPr>
          <w:rFonts w:ascii="BrowalliaUPC" w:hAnsi="BrowalliaUPC" w:cs="BrowalliaUPC"/>
          <w:sz w:val="28"/>
          <w:szCs w:val="28"/>
        </w:rPr>
        <w:t>2564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และชำระเงินต้นพร้อมดอกเบี้ยส่วนที่เหลือทั้งจำนวนในเดือนพฤศจิกายน </w:t>
      </w:r>
      <w:r w:rsidRPr="00EA3ED7">
        <w:rPr>
          <w:rFonts w:ascii="BrowalliaUPC" w:hAnsi="BrowalliaUPC" w:cs="BrowalliaUPC"/>
          <w:sz w:val="28"/>
          <w:szCs w:val="28"/>
        </w:rPr>
        <w:t>2564)</w:t>
      </w:r>
    </w:p>
    <w:p w14:paraId="70066484" w14:textId="77777777" w:rsidR="00B92894" w:rsidRPr="00EA3ED7" w:rsidRDefault="00B92894" w:rsidP="00EA3ED7">
      <w:pPr>
        <w:tabs>
          <w:tab w:val="clear" w:pos="454"/>
          <w:tab w:val="left" w:pos="810"/>
        </w:tabs>
        <w:spacing w:line="240" w:lineRule="auto"/>
        <w:ind w:left="459"/>
        <w:jc w:val="thaiDistribute"/>
        <w:rPr>
          <w:rFonts w:ascii="BrowalliaUPC" w:hAnsi="BrowalliaUPC" w:cs="BrowalliaUPC"/>
          <w:sz w:val="28"/>
          <w:szCs w:val="28"/>
        </w:rPr>
      </w:pPr>
    </w:p>
    <w:p w14:paraId="47BA2024" w14:textId="77777777" w:rsidR="00960454" w:rsidRPr="00EA3ED7" w:rsidRDefault="00960454" w:rsidP="00EA3ED7">
      <w:pPr>
        <w:tabs>
          <w:tab w:val="clear" w:pos="454"/>
          <w:tab w:val="left" w:pos="810"/>
        </w:tabs>
        <w:spacing w:line="240" w:lineRule="auto"/>
        <w:ind w:left="459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EA3ED7">
        <w:rPr>
          <w:rFonts w:ascii="BrowalliaUPC" w:hAnsi="BrowalliaUPC" w:cs="BrowalliaUPC"/>
          <w:sz w:val="28"/>
          <w:szCs w:val="28"/>
          <w:u w:val="single"/>
          <w:cs/>
        </w:rPr>
        <w:t>หนี้สินจากภาระค้ำประกันเงินกู้ยืมของบริษัทอื่น</w:t>
      </w:r>
      <w:r w:rsidRPr="00EA3ED7">
        <w:rPr>
          <w:rFonts w:ascii="BrowalliaUPC" w:hAnsi="BrowalliaUPC" w:cs="BrowalliaUPC"/>
          <w:sz w:val="28"/>
          <w:szCs w:val="28"/>
          <w:u w:val="single"/>
        </w:rPr>
        <w:t xml:space="preserve"> (2563: </w:t>
      </w:r>
      <w:r w:rsidRPr="00EA3ED7">
        <w:rPr>
          <w:rFonts w:ascii="BrowalliaUPC" w:hAnsi="BrowalliaUPC" w:cs="BrowalliaUPC"/>
          <w:sz w:val="28"/>
          <w:szCs w:val="28"/>
          <w:u w:val="single"/>
          <w:cs/>
        </w:rPr>
        <w:t>หนี้สินจากภาระค้ำประกันเงินกู้ยืมของบริษัทย่อย)</w:t>
      </w:r>
    </w:p>
    <w:p w14:paraId="4A6FE68F" w14:textId="77777777" w:rsidR="00960454" w:rsidRPr="00EA3ED7" w:rsidRDefault="00960454" w:rsidP="00EA3ED7">
      <w:pPr>
        <w:tabs>
          <w:tab w:val="clear" w:pos="454"/>
          <w:tab w:val="left" w:pos="810"/>
        </w:tabs>
        <w:spacing w:line="240" w:lineRule="auto"/>
        <w:ind w:left="459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41ECE1DA" w14:textId="77777777" w:rsidR="00960454" w:rsidRPr="00EA3ED7" w:rsidRDefault="00960454" w:rsidP="00EA3ED7">
      <w:pPr>
        <w:tabs>
          <w:tab w:val="clear" w:pos="454"/>
          <w:tab w:val="left" w:pos="810"/>
        </w:tabs>
        <w:ind w:left="459"/>
        <w:jc w:val="thaiDistribute"/>
        <w:rPr>
          <w:rFonts w:ascii="BrowalliaUPC" w:hAnsi="BrowalliaUPC" w:cs="BrowalliaUPC"/>
          <w:sz w:val="28"/>
          <w:szCs w:val="28"/>
        </w:rPr>
      </w:pPr>
      <w:r w:rsidRPr="00EA3ED7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EA3ED7">
        <w:rPr>
          <w:rFonts w:ascii="BrowalliaUPC" w:hAnsi="BrowalliaUPC" w:cs="BrowalliaUPC"/>
          <w:sz w:val="28"/>
          <w:szCs w:val="28"/>
        </w:rPr>
        <w:t xml:space="preserve">30 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เมษายน </w:t>
      </w:r>
      <w:r w:rsidRPr="00EA3ED7">
        <w:rPr>
          <w:rFonts w:ascii="BrowalliaUPC" w:hAnsi="BrowalliaUPC" w:cs="BrowalliaUPC"/>
          <w:sz w:val="28"/>
          <w:szCs w:val="28"/>
        </w:rPr>
        <w:t>2563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บริษัททำบันทึกข้อตกลงกับบริษัทหลักทรัพย์จัดการกองทุนแห่งหนึ่งเพื่อชำระหนี้ที่บริษัทมีภาระผูกพันจากการค้ำประกัน</w:t>
      </w:r>
      <w:r w:rsidRPr="00EA3ED7">
        <w:rPr>
          <w:rFonts w:ascii="BrowalliaUPC" w:hAnsi="BrowalliaUPC" w:cs="BrowalliaUPC"/>
          <w:sz w:val="28"/>
          <w:szCs w:val="28"/>
        </w:rPr>
        <w:t xml:space="preserve"> 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เป็นเงินต้นและดอกเบี้ยจำนวน </w:t>
      </w:r>
      <w:r w:rsidRPr="00EA3ED7">
        <w:rPr>
          <w:rFonts w:ascii="BrowalliaUPC" w:hAnsi="BrowalliaUPC" w:cs="BrowalliaUPC"/>
          <w:sz w:val="28"/>
          <w:szCs w:val="28"/>
        </w:rPr>
        <w:t>199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ล้านบาท โดยตกลงผ่อนจ่ายชำระเงินต้นและดอกเบี้ยเป็นเวลา </w:t>
      </w:r>
      <w:r w:rsidRPr="00EA3ED7">
        <w:rPr>
          <w:rFonts w:ascii="BrowalliaUPC" w:hAnsi="BrowalliaUPC" w:cs="BrowalliaUPC"/>
          <w:sz w:val="28"/>
          <w:szCs w:val="28"/>
        </w:rPr>
        <w:t>25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งวด งวดที่ </w:t>
      </w:r>
      <w:r w:rsidRPr="00EA3ED7">
        <w:rPr>
          <w:rFonts w:ascii="BrowalliaUPC" w:hAnsi="BrowalliaUPC" w:cs="BrowalliaUPC"/>
          <w:sz w:val="28"/>
          <w:szCs w:val="28"/>
        </w:rPr>
        <w:t>1 - 9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จ่ายชำระงวดละ </w:t>
      </w:r>
      <w:r w:rsidRPr="00EA3ED7">
        <w:rPr>
          <w:rFonts w:ascii="BrowalliaUPC" w:hAnsi="BrowalliaUPC" w:cs="BrowalliaUPC"/>
          <w:sz w:val="28"/>
          <w:szCs w:val="28"/>
        </w:rPr>
        <w:t>6.7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ล้านบาท งวดที่ </w:t>
      </w:r>
      <w:r w:rsidRPr="00EA3ED7">
        <w:rPr>
          <w:rFonts w:ascii="BrowalliaUPC" w:hAnsi="BrowalliaUPC" w:cs="BrowalliaUPC"/>
          <w:sz w:val="28"/>
          <w:szCs w:val="28"/>
        </w:rPr>
        <w:t>10 - 24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จ่ายงวดละ </w:t>
      </w:r>
      <w:r w:rsidRPr="00EA3ED7">
        <w:rPr>
          <w:rFonts w:ascii="BrowalliaUPC" w:hAnsi="BrowalliaUPC" w:cs="BrowalliaUPC"/>
          <w:sz w:val="28"/>
          <w:szCs w:val="28"/>
        </w:rPr>
        <w:t>10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ล้านบาท และชำระเงินต้นพร้อมดอกเบี้ยส่วนที่เหลือทั้งจำนวนงวดสุดท้าย ภายในวันที่ </w:t>
      </w:r>
      <w:r w:rsidRPr="00EA3ED7">
        <w:rPr>
          <w:rFonts w:ascii="BrowalliaUPC" w:hAnsi="BrowalliaUPC" w:cs="BrowalliaUPC"/>
          <w:sz w:val="28"/>
          <w:szCs w:val="28"/>
        </w:rPr>
        <w:t>30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Pr="00EA3ED7">
        <w:rPr>
          <w:rFonts w:ascii="BrowalliaUPC" w:hAnsi="BrowalliaUPC" w:cs="BrowalliaUPC"/>
          <w:sz w:val="28"/>
          <w:szCs w:val="28"/>
        </w:rPr>
        <w:t>2565</w:t>
      </w:r>
    </w:p>
    <w:p w14:paraId="37A1433C" w14:textId="77777777" w:rsidR="00960454" w:rsidRPr="00EA3ED7" w:rsidRDefault="00960454" w:rsidP="00EA3ED7">
      <w:pPr>
        <w:tabs>
          <w:tab w:val="clear" w:pos="454"/>
          <w:tab w:val="left" w:pos="810"/>
        </w:tabs>
        <w:ind w:left="459"/>
        <w:jc w:val="thaiDistribute"/>
        <w:rPr>
          <w:rFonts w:ascii="BrowalliaUPC" w:hAnsi="BrowalliaUPC" w:cs="BrowalliaUPC"/>
          <w:sz w:val="28"/>
          <w:szCs w:val="28"/>
        </w:rPr>
      </w:pPr>
    </w:p>
    <w:p w14:paraId="409D22DF" w14:textId="3B923EAD" w:rsidR="00960454" w:rsidRPr="00EA3ED7" w:rsidRDefault="00960454" w:rsidP="00EA3ED7">
      <w:pPr>
        <w:tabs>
          <w:tab w:val="clear" w:pos="454"/>
          <w:tab w:val="left" w:pos="810"/>
        </w:tabs>
        <w:ind w:left="459"/>
        <w:jc w:val="thaiDistribute"/>
        <w:rPr>
          <w:rFonts w:ascii="BrowalliaUPC" w:hAnsi="BrowalliaUPC" w:cs="BrowalliaUPC"/>
          <w:sz w:val="28"/>
          <w:szCs w:val="28"/>
        </w:rPr>
      </w:pPr>
      <w:r w:rsidRPr="00EA3ED7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EA3ED7">
        <w:rPr>
          <w:rFonts w:ascii="BrowalliaUPC" w:hAnsi="BrowalliaUPC" w:cs="BrowalliaUPC"/>
          <w:sz w:val="28"/>
          <w:szCs w:val="28"/>
        </w:rPr>
        <w:t xml:space="preserve">30 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Pr="00EA3ED7">
        <w:rPr>
          <w:rFonts w:ascii="BrowalliaUPC" w:hAnsi="BrowalliaUPC" w:cs="BrowalliaUPC"/>
          <w:sz w:val="28"/>
          <w:szCs w:val="28"/>
        </w:rPr>
        <w:t xml:space="preserve">2564 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บริษัททำบันทึกข้อตกลงเปลี่ยนแปลงเงื่อนไขการชำระหนี้กับบริษัทหลักทรัพย์จัดการกองทุนดังกล่าว เพื่อขยายระยะเวลาชำระหนี้ โดย ณ วันที่ </w:t>
      </w:r>
      <w:r w:rsidRPr="00EA3ED7">
        <w:rPr>
          <w:rFonts w:ascii="BrowalliaUPC" w:hAnsi="BrowalliaUPC" w:cs="BrowalliaUPC"/>
          <w:sz w:val="28"/>
          <w:szCs w:val="28"/>
        </w:rPr>
        <w:t xml:space="preserve">30 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กันยายน </w:t>
      </w:r>
      <w:r w:rsidRPr="00EA3ED7">
        <w:rPr>
          <w:rFonts w:ascii="BrowalliaUPC" w:hAnsi="BrowalliaUPC" w:cs="BrowalliaUPC"/>
          <w:sz w:val="28"/>
          <w:szCs w:val="28"/>
        </w:rPr>
        <w:t xml:space="preserve">2564 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บริษัทมีภาระเงินต้นจำนวน </w:t>
      </w:r>
      <w:r w:rsidRPr="00EA3ED7">
        <w:rPr>
          <w:rFonts w:ascii="BrowalliaUPC" w:hAnsi="BrowalliaUPC" w:cs="BrowalliaUPC"/>
          <w:sz w:val="28"/>
          <w:szCs w:val="28"/>
        </w:rPr>
        <w:t xml:space="preserve">139.6 </w:t>
      </w:r>
      <w:r w:rsidRPr="00EA3ED7">
        <w:rPr>
          <w:rFonts w:ascii="BrowalliaUPC" w:hAnsi="BrowalliaUPC" w:cs="BrowalliaUPC"/>
          <w:sz w:val="28"/>
          <w:szCs w:val="28"/>
        </w:rPr>
        <w:br/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ล้านบาท โดยตกลงผ่อนจ่ายชำระเงินต้นและดอกเบี้ยเป็นระยะเวลา </w:t>
      </w:r>
      <w:r w:rsidRPr="00EA3ED7">
        <w:rPr>
          <w:rFonts w:ascii="BrowalliaUPC" w:hAnsi="BrowalliaUPC" w:cs="BrowalliaUPC"/>
          <w:sz w:val="28"/>
          <w:szCs w:val="28"/>
        </w:rPr>
        <w:t xml:space="preserve">43 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งวด งวดที่ </w:t>
      </w:r>
      <w:r w:rsidRPr="00EA3ED7">
        <w:rPr>
          <w:rFonts w:ascii="BrowalliaUPC" w:hAnsi="BrowalliaUPC" w:cs="BrowalliaUPC"/>
          <w:sz w:val="28"/>
          <w:szCs w:val="28"/>
        </w:rPr>
        <w:t xml:space="preserve">1 - 10 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EA3ED7">
        <w:rPr>
          <w:rFonts w:ascii="BrowalliaUPC" w:hAnsi="BrowalliaUPC" w:cs="BrowalliaUPC"/>
          <w:sz w:val="28"/>
          <w:szCs w:val="28"/>
        </w:rPr>
        <w:t xml:space="preserve">3.4 </w:t>
      </w:r>
      <w:r w:rsidRPr="00EA3ED7">
        <w:rPr>
          <w:rFonts w:ascii="BrowalliaUPC" w:hAnsi="BrowalliaUPC" w:cs="BrowalliaUPC"/>
          <w:sz w:val="28"/>
          <w:szCs w:val="28"/>
          <w:cs/>
        </w:rPr>
        <w:br/>
        <w:t xml:space="preserve">ล้านบาท งวดที่ </w:t>
      </w:r>
      <w:r w:rsidRPr="00EA3ED7">
        <w:rPr>
          <w:rFonts w:ascii="BrowalliaUPC" w:hAnsi="BrowalliaUPC" w:cs="BrowalliaUPC"/>
          <w:sz w:val="28"/>
          <w:szCs w:val="28"/>
        </w:rPr>
        <w:t xml:space="preserve">11 - 22 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EA3ED7">
        <w:rPr>
          <w:rFonts w:ascii="BrowalliaUPC" w:hAnsi="BrowalliaUPC" w:cs="BrowalliaUPC"/>
          <w:sz w:val="28"/>
          <w:szCs w:val="28"/>
        </w:rPr>
        <w:t xml:space="preserve">3.8 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ล้านบาท งวดที่ </w:t>
      </w:r>
      <w:r w:rsidRPr="00EA3ED7">
        <w:rPr>
          <w:rFonts w:ascii="BrowalliaUPC" w:hAnsi="BrowalliaUPC" w:cs="BrowalliaUPC"/>
          <w:sz w:val="28"/>
          <w:szCs w:val="28"/>
        </w:rPr>
        <w:t xml:space="preserve">23 - 42 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EA3ED7">
        <w:rPr>
          <w:rFonts w:ascii="BrowalliaUPC" w:hAnsi="BrowalliaUPC" w:cs="BrowalliaUPC"/>
          <w:sz w:val="28"/>
          <w:szCs w:val="28"/>
        </w:rPr>
        <w:t xml:space="preserve">4.2 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ล้านบาท และชำระเงินต้นพร้อมดอกเบี้ยส่วนที่เหลือทั้งจำนวนงวดสุดท้าย ภายใน วันที่ </w:t>
      </w:r>
      <w:r w:rsidRPr="00EA3ED7">
        <w:rPr>
          <w:rFonts w:ascii="BrowalliaUPC" w:hAnsi="BrowalliaUPC" w:cs="BrowalliaUPC"/>
          <w:sz w:val="28"/>
          <w:szCs w:val="28"/>
        </w:rPr>
        <w:t xml:space="preserve">31 </w:t>
      </w:r>
      <w:r w:rsidRPr="00EA3ED7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Pr="00EA3ED7">
        <w:rPr>
          <w:rFonts w:ascii="BrowalliaUPC" w:hAnsi="BrowalliaUPC" w:cs="BrowalliaUPC"/>
          <w:sz w:val="28"/>
          <w:szCs w:val="28"/>
        </w:rPr>
        <w:t>2568</w:t>
      </w:r>
    </w:p>
    <w:p w14:paraId="747B33E2" w14:textId="587A53BF" w:rsidR="00ED3598" w:rsidRPr="00EA3ED7" w:rsidRDefault="00ED3598" w:rsidP="00960454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7A628D6" w14:textId="3329647F" w:rsidR="00ED0B2B" w:rsidRPr="00F70BA1" w:rsidRDefault="00ED0B2B" w:rsidP="00983A60">
      <w:pPr>
        <w:pStyle w:val="CordiaNew"/>
        <w:numPr>
          <w:ilvl w:val="0"/>
          <w:numId w:val="16"/>
        </w:numPr>
        <w:tabs>
          <w:tab w:val="clear" w:pos="4153"/>
          <w:tab w:val="left" w:pos="810"/>
        </w:tabs>
        <w:ind w:left="450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รายได้ร</w:t>
      </w:r>
      <w:r w:rsidR="00172076" w:rsidRPr="00F70BA1">
        <w:rPr>
          <w:rFonts w:ascii="BrowalliaUPC" w:hAnsi="BrowalliaUPC" w:cs="BrowalliaUPC"/>
          <w:b/>
          <w:bCs/>
          <w:sz w:val="28"/>
          <w:szCs w:val="28"/>
          <w:cs/>
        </w:rPr>
        <w:t>อการ</w:t>
      </w:r>
      <w:r w:rsidR="00AB40A3" w:rsidRPr="00F70BA1">
        <w:rPr>
          <w:rFonts w:ascii="BrowalliaUPC" w:hAnsi="BrowalliaUPC" w:cs="BrowalliaUPC"/>
          <w:b/>
          <w:bCs/>
          <w:sz w:val="28"/>
          <w:szCs w:val="28"/>
          <w:cs/>
        </w:rPr>
        <w:t>รับร</w:t>
      </w:r>
      <w:r w:rsidR="00375365" w:rsidRPr="00F70BA1">
        <w:rPr>
          <w:rFonts w:ascii="BrowalliaUPC" w:hAnsi="BrowalliaUPC" w:cs="BrowalliaUPC"/>
          <w:b/>
          <w:bCs/>
          <w:sz w:val="28"/>
          <w:szCs w:val="28"/>
          <w:cs/>
        </w:rPr>
        <w:t>ู้</w:t>
      </w:r>
      <w:r w:rsidR="00AB40A3" w:rsidRPr="00F70BA1">
        <w:rPr>
          <w:rFonts w:ascii="BrowalliaUPC" w:hAnsi="BrowalliaUPC" w:cs="BrowalliaUPC"/>
          <w:b/>
          <w:bCs/>
          <w:sz w:val="28"/>
          <w:szCs w:val="28"/>
          <w:cs/>
        </w:rPr>
        <w:t>ที่มีภาระที่ต้องปฏิบัติและรับล่วงหน้าจากลูกค้า</w:t>
      </w:r>
    </w:p>
    <w:p w14:paraId="4C036F22" w14:textId="54637925" w:rsidR="004457C0" w:rsidRPr="00B1613A" w:rsidRDefault="004457C0" w:rsidP="004457C0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88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2"/>
        <w:gridCol w:w="1134"/>
        <w:gridCol w:w="141"/>
        <w:gridCol w:w="1134"/>
        <w:gridCol w:w="142"/>
        <w:gridCol w:w="1134"/>
        <w:gridCol w:w="142"/>
        <w:gridCol w:w="1142"/>
      </w:tblGrid>
      <w:tr w:rsidR="00C2679F" w:rsidRPr="00F70BA1" w14:paraId="1C10FF59" w14:textId="77777777" w:rsidTr="00C2679F">
        <w:trPr>
          <w:cantSplit/>
          <w:trHeight w:val="20"/>
        </w:trPr>
        <w:tc>
          <w:tcPr>
            <w:tcW w:w="3912" w:type="dxa"/>
          </w:tcPr>
          <w:p w14:paraId="7C91951E" w14:textId="77777777" w:rsidR="00C2679F" w:rsidRPr="00F70BA1" w:rsidRDefault="00C2679F" w:rsidP="008F326C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65CFEA83" w14:textId="77777777" w:rsidR="00C2679F" w:rsidRPr="00F70BA1" w:rsidRDefault="00C2679F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74648FDC" w14:textId="77777777" w:rsidR="00C2679F" w:rsidRPr="00F70BA1" w:rsidRDefault="00C2679F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shd w:val="clear" w:color="auto" w:fill="auto"/>
          </w:tcPr>
          <w:p w14:paraId="50EFD6D1" w14:textId="77777777" w:rsidR="00C2679F" w:rsidRPr="00F70BA1" w:rsidRDefault="00C2679F" w:rsidP="008F326C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C2679F" w:rsidRPr="00F70BA1" w14:paraId="17196057" w14:textId="77777777" w:rsidTr="00C2679F">
        <w:trPr>
          <w:cantSplit/>
          <w:trHeight w:val="20"/>
        </w:trPr>
        <w:tc>
          <w:tcPr>
            <w:tcW w:w="3912" w:type="dxa"/>
          </w:tcPr>
          <w:p w14:paraId="5320B0A1" w14:textId="77777777" w:rsidR="00C2679F" w:rsidRPr="00F70BA1" w:rsidRDefault="00C2679F" w:rsidP="008F326C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47A34DFC" w14:textId="77777777" w:rsidR="00C2679F" w:rsidRPr="00F70BA1" w:rsidRDefault="00C2679F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EF39483" w14:textId="77777777" w:rsidR="00C2679F" w:rsidRPr="00F70BA1" w:rsidRDefault="00C2679F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9548DF" w14:textId="77777777" w:rsidR="00C2679F" w:rsidRPr="00F70BA1" w:rsidRDefault="00C2679F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2679F" w:rsidRPr="00F70BA1" w14:paraId="197850E1" w14:textId="77777777" w:rsidTr="00C2679F">
        <w:trPr>
          <w:cantSplit/>
          <w:trHeight w:val="20"/>
        </w:trPr>
        <w:tc>
          <w:tcPr>
            <w:tcW w:w="3912" w:type="dxa"/>
          </w:tcPr>
          <w:p w14:paraId="4391AE77" w14:textId="77777777" w:rsidR="00C2679F" w:rsidRPr="00F70BA1" w:rsidRDefault="00C2679F" w:rsidP="008F326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35640D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74C2D74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786FBE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bottom"/>
          </w:tcPr>
          <w:p w14:paraId="77639321" w14:textId="77777777" w:rsidR="00C2679F" w:rsidRPr="00F70BA1" w:rsidRDefault="00C2679F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10414A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04A587BB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D54CE39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C2679F" w:rsidRPr="00F70BA1" w14:paraId="28E2D64A" w14:textId="77777777" w:rsidTr="00C2679F">
        <w:trPr>
          <w:cantSplit/>
          <w:trHeight w:val="20"/>
        </w:trPr>
        <w:tc>
          <w:tcPr>
            <w:tcW w:w="3912" w:type="dxa"/>
          </w:tcPr>
          <w:p w14:paraId="37C377FE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9C522F5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5ADADACF" w14:textId="77777777" w:rsidR="00C2679F" w:rsidRPr="00F70BA1" w:rsidRDefault="00C2679F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19090DD2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0B63E3DF" w14:textId="77777777" w:rsidR="00C2679F" w:rsidRPr="00F70BA1" w:rsidRDefault="00C2679F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229866E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5E16E813" w14:textId="77777777" w:rsidR="00C2679F" w:rsidRPr="00F70BA1" w:rsidRDefault="00C2679F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2" w:type="dxa"/>
            <w:shd w:val="clear" w:color="auto" w:fill="auto"/>
          </w:tcPr>
          <w:p w14:paraId="2FD210FF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027A1A" w:rsidRPr="00027A1A" w14:paraId="728D81D2" w14:textId="77777777" w:rsidTr="00C2679F">
        <w:trPr>
          <w:cantSplit/>
          <w:trHeight w:val="20"/>
        </w:trPr>
        <w:tc>
          <w:tcPr>
            <w:tcW w:w="3912" w:type="dxa"/>
            <w:vAlign w:val="bottom"/>
          </w:tcPr>
          <w:p w14:paraId="631E32F0" w14:textId="54BDED23" w:rsidR="007C0687" w:rsidRPr="00027A1A" w:rsidRDefault="007C0687" w:rsidP="007C068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  <w:cs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134" w:type="dxa"/>
            <w:shd w:val="clear" w:color="auto" w:fill="auto"/>
          </w:tcPr>
          <w:p w14:paraId="55E9D2A8" w14:textId="200B262E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6435B97" w14:textId="77777777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11D5A30" w14:textId="15B01B11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E19D554" w14:textId="77777777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019D4F5" w14:textId="35F1BB6D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A0B5B85" w14:textId="77777777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20C2F714" w14:textId="051C9E4E" w:rsidR="007C0687" w:rsidRPr="00027A1A" w:rsidRDefault="007C0687" w:rsidP="007C068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027A1A" w:rsidRPr="00027A1A" w14:paraId="7820D915" w14:textId="77777777" w:rsidTr="00C2679F">
        <w:trPr>
          <w:cantSplit/>
          <w:trHeight w:val="20"/>
        </w:trPr>
        <w:tc>
          <w:tcPr>
            <w:tcW w:w="3912" w:type="dxa"/>
            <w:vAlign w:val="bottom"/>
          </w:tcPr>
          <w:p w14:paraId="0583329E" w14:textId="1ADE1E5F" w:rsidR="00075250" w:rsidRPr="00027A1A" w:rsidRDefault="00C13DB8" w:rsidP="007C068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="00075250" w:rsidRPr="00027A1A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ภายใน </w:t>
            </w:r>
            <w:r w:rsidR="00075250" w:rsidRPr="00027A1A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="00075250" w:rsidRPr="00027A1A">
              <w:rPr>
                <w:rFonts w:ascii="BrowalliaUPC" w:hAnsi="BrowalliaUPC" w:cs="BrowalliaUPC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15399511" w14:textId="5C2188A4" w:rsidR="00075250" w:rsidRPr="00027A1A" w:rsidRDefault="008E4FF4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6,02</w:t>
            </w:r>
            <w:r w:rsidR="004D3502" w:rsidRPr="00027A1A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5D187375" w14:textId="77777777" w:rsidR="00075250" w:rsidRPr="00027A1A" w:rsidRDefault="00075250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1237E2" w14:textId="4C4979B1" w:rsidR="00075250" w:rsidRPr="00027A1A" w:rsidRDefault="00912E5E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23,682</w:t>
            </w:r>
          </w:p>
        </w:tc>
        <w:tc>
          <w:tcPr>
            <w:tcW w:w="142" w:type="dxa"/>
          </w:tcPr>
          <w:p w14:paraId="6BF68D8D" w14:textId="77777777" w:rsidR="00075250" w:rsidRPr="00027A1A" w:rsidRDefault="00075250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CA139C1" w14:textId="0456DF22" w:rsidR="00075250" w:rsidRPr="00027A1A" w:rsidRDefault="004D3502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6,022</w:t>
            </w:r>
          </w:p>
        </w:tc>
        <w:tc>
          <w:tcPr>
            <w:tcW w:w="142" w:type="dxa"/>
            <w:shd w:val="clear" w:color="auto" w:fill="auto"/>
          </w:tcPr>
          <w:p w14:paraId="003191BC" w14:textId="77777777" w:rsidR="00075250" w:rsidRPr="00027A1A" w:rsidRDefault="00075250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08B08D13" w14:textId="7CC12B14" w:rsidR="00075250" w:rsidRPr="00027A1A" w:rsidRDefault="00254406" w:rsidP="007C068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5,129</w:t>
            </w:r>
          </w:p>
        </w:tc>
      </w:tr>
      <w:tr w:rsidR="00027A1A" w:rsidRPr="00027A1A" w14:paraId="6DF1A4E9" w14:textId="77777777" w:rsidTr="00C2679F">
        <w:trPr>
          <w:cantSplit/>
          <w:trHeight w:val="20"/>
        </w:trPr>
        <w:tc>
          <w:tcPr>
            <w:tcW w:w="3912" w:type="dxa"/>
            <w:vAlign w:val="bottom"/>
          </w:tcPr>
          <w:p w14:paraId="76B53025" w14:textId="0C163C5C" w:rsidR="00075250" w:rsidRPr="00027A1A" w:rsidRDefault="00C13DB8" w:rsidP="007C068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="00075250" w:rsidRPr="00027A1A">
              <w:rPr>
                <w:rFonts w:ascii="BrowalliaUPC" w:hAnsi="BrowalliaUPC" w:cs="BrowalliaUPC"/>
                <w:sz w:val="28"/>
                <w:szCs w:val="28"/>
              </w:rPr>
              <w:t xml:space="preserve">2 </w:t>
            </w:r>
            <w:r w:rsidR="00075250" w:rsidRPr="00027A1A">
              <w:rPr>
                <w:rFonts w:ascii="BrowalliaUPC" w:hAnsi="BrowalliaUPC" w:cs="BrowalliaUPC" w:hint="cs"/>
                <w:sz w:val="28"/>
                <w:szCs w:val="28"/>
                <w:cs/>
              </w:rPr>
              <w:t>ปี ขึ้นไป</w:t>
            </w:r>
          </w:p>
        </w:tc>
        <w:tc>
          <w:tcPr>
            <w:tcW w:w="1134" w:type="dxa"/>
            <w:shd w:val="clear" w:color="auto" w:fill="auto"/>
          </w:tcPr>
          <w:p w14:paraId="20050337" w14:textId="49D4C7DE" w:rsidR="00075250" w:rsidRPr="00027A1A" w:rsidRDefault="004D3502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14,390</w:t>
            </w:r>
          </w:p>
        </w:tc>
        <w:tc>
          <w:tcPr>
            <w:tcW w:w="141" w:type="dxa"/>
          </w:tcPr>
          <w:p w14:paraId="7B590D8C" w14:textId="77777777" w:rsidR="00075250" w:rsidRPr="00027A1A" w:rsidRDefault="00075250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69B962" w14:textId="28D14345" w:rsidR="00075250" w:rsidRPr="00027A1A" w:rsidRDefault="00912E5E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12,656</w:t>
            </w:r>
          </w:p>
        </w:tc>
        <w:tc>
          <w:tcPr>
            <w:tcW w:w="142" w:type="dxa"/>
          </w:tcPr>
          <w:p w14:paraId="4CF9B274" w14:textId="77777777" w:rsidR="00075250" w:rsidRPr="00027A1A" w:rsidRDefault="00075250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23FDB6B" w14:textId="329D2E72" w:rsidR="00075250" w:rsidRPr="00027A1A" w:rsidRDefault="004D3502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14,390</w:t>
            </w:r>
          </w:p>
        </w:tc>
        <w:tc>
          <w:tcPr>
            <w:tcW w:w="142" w:type="dxa"/>
            <w:shd w:val="clear" w:color="auto" w:fill="auto"/>
          </w:tcPr>
          <w:p w14:paraId="06D15218" w14:textId="77777777" w:rsidR="00075250" w:rsidRPr="00027A1A" w:rsidRDefault="00075250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27471B5E" w14:textId="5AA19322" w:rsidR="00075250" w:rsidRPr="00027A1A" w:rsidRDefault="00254406" w:rsidP="007C068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8,90</w:t>
            </w:r>
            <w:r w:rsidR="00757D7B" w:rsidRPr="00027A1A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</w:tr>
      <w:tr w:rsidR="00027A1A" w:rsidRPr="00027A1A" w14:paraId="7D8CC0E0" w14:textId="77777777" w:rsidTr="00C2679F">
        <w:trPr>
          <w:cantSplit/>
          <w:trHeight w:val="20"/>
        </w:trPr>
        <w:tc>
          <w:tcPr>
            <w:tcW w:w="3912" w:type="dxa"/>
            <w:vAlign w:val="bottom"/>
          </w:tcPr>
          <w:p w14:paraId="28D3EFA1" w14:textId="3C63E49C" w:rsidR="007C0687" w:rsidRPr="00027A1A" w:rsidRDefault="007C0687" w:rsidP="007C068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134" w:type="dxa"/>
            <w:shd w:val="clear" w:color="auto" w:fill="auto"/>
          </w:tcPr>
          <w:p w14:paraId="494BB542" w14:textId="7269B61E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4,477</w:t>
            </w:r>
          </w:p>
        </w:tc>
        <w:tc>
          <w:tcPr>
            <w:tcW w:w="141" w:type="dxa"/>
          </w:tcPr>
          <w:p w14:paraId="7875767F" w14:textId="77777777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4FD7F4" w14:textId="763313B2" w:rsidR="007C0687" w:rsidRPr="00027A1A" w:rsidRDefault="00327B71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5,008</w:t>
            </w:r>
          </w:p>
        </w:tc>
        <w:tc>
          <w:tcPr>
            <w:tcW w:w="142" w:type="dxa"/>
          </w:tcPr>
          <w:p w14:paraId="0B1C8230" w14:textId="77777777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FBB170B" w14:textId="0CA420C1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4,477</w:t>
            </w:r>
          </w:p>
        </w:tc>
        <w:tc>
          <w:tcPr>
            <w:tcW w:w="142" w:type="dxa"/>
            <w:shd w:val="clear" w:color="auto" w:fill="auto"/>
          </w:tcPr>
          <w:p w14:paraId="276FF643" w14:textId="77777777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0D472616" w14:textId="5A220B42" w:rsidR="007C0687" w:rsidRPr="00027A1A" w:rsidRDefault="007C0687" w:rsidP="007C0687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5,008</w:t>
            </w:r>
          </w:p>
        </w:tc>
      </w:tr>
      <w:tr w:rsidR="007C0687" w:rsidRPr="00027A1A" w14:paraId="5595C9C0" w14:textId="77777777" w:rsidTr="00C2679F">
        <w:trPr>
          <w:cantSplit/>
          <w:trHeight w:val="20"/>
        </w:trPr>
        <w:tc>
          <w:tcPr>
            <w:tcW w:w="3912" w:type="dxa"/>
            <w:vAlign w:val="bottom"/>
          </w:tcPr>
          <w:p w14:paraId="1BD05BFF" w14:textId="77777777" w:rsidR="007C0687" w:rsidRPr="00027A1A" w:rsidRDefault="007C0687" w:rsidP="007C0687">
            <w:pPr>
              <w:pStyle w:val="Heading7"/>
              <w:ind w:left="294"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  <w:r w:rsidRPr="00027A1A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</w:t>
            </w:r>
            <w:r w:rsidRPr="00027A1A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4F2D374" w14:textId="5C7C85B9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24,889</w:t>
            </w:r>
          </w:p>
        </w:tc>
        <w:tc>
          <w:tcPr>
            <w:tcW w:w="141" w:type="dxa"/>
          </w:tcPr>
          <w:p w14:paraId="22A70539" w14:textId="77777777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7C802DC0" w14:textId="6BFEE282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41,346</w:t>
            </w:r>
          </w:p>
        </w:tc>
        <w:tc>
          <w:tcPr>
            <w:tcW w:w="142" w:type="dxa"/>
          </w:tcPr>
          <w:p w14:paraId="5C681AFB" w14:textId="77777777" w:rsidR="007C0687" w:rsidRPr="00027A1A" w:rsidRDefault="007C0687" w:rsidP="007C0687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0DFEF52" w14:textId="2E285DA3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24,889</w:t>
            </w:r>
          </w:p>
        </w:tc>
        <w:tc>
          <w:tcPr>
            <w:tcW w:w="142" w:type="dxa"/>
            <w:shd w:val="clear" w:color="auto" w:fill="auto"/>
          </w:tcPr>
          <w:p w14:paraId="49ECD1FD" w14:textId="77777777" w:rsidR="007C0687" w:rsidRPr="00027A1A" w:rsidRDefault="007C0687" w:rsidP="007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D40AF67" w14:textId="4E702372" w:rsidR="007C0687" w:rsidRPr="00027A1A" w:rsidRDefault="007C0687" w:rsidP="007C068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27A1A">
              <w:rPr>
                <w:rFonts w:ascii="BrowalliaUPC" w:hAnsi="BrowalliaUPC" w:cs="BrowalliaUPC"/>
                <w:sz w:val="28"/>
                <w:szCs w:val="28"/>
              </w:rPr>
              <w:t>19,039</w:t>
            </w:r>
          </w:p>
        </w:tc>
      </w:tr>
    </w:tbl>
    <w:p w14:paraId="072B6FDD" w14:textId="3E0E331D" w:rsidR="00BC7AE0" w:rsidRPr="00B1613A" w:rsidRDefault="00BC7AE0" w:rsidP="004457C0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1CBA7C4" w14:textId="7826FFBA" w:rsidR="00423053" w:rsidRPr="00027A1A" w:rsidRDefault="00423053" w:rsidP="00766D4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27A1A">
        <w:rPr>
          <w:rFonts w:ascii="BrowalliaUPC" w:hAnsi="BrowalliaUPC" w:cs="BrowalliaUPC" w:hint="cs"/>
          <w:sz w:val="28"/>
          <w:szCs w:val="28"/>
          <w:cs/>
        </w:rPr>
        <w:t>ภาระที่ต้องปฏิบัติตามสัญญาดังกล่าว</w:t>
      </w:r>
      <w:r w:rsidR="00766D4F" w:rsidRPr="00027A1A">
        <w:rPr>
          <w:rFonts w:ascii="BrowalliaUPC" w:hAnsi="BrowalliaUPC" w:cs="BrowalliaUPC" w:hint="cs"/>
          <w:sz w:val="28"/>
          <w:szCs w:val="28"/>
          <w:cs/>
        </w:rPr>
        <w:t>เกี่ยวข้องกับการให้บริการบำรุงรักษาเครื่องมือแพทย</w:t>
      </w:r>
      <w:r w:rsidR="003D3544" w:rsidRPr="00027A1A">
        <w:rPr>
          <w:rFonts w:ascii="BrowalliaUPC" w:hAnsi="BrowalliaUPC" w:cs="BrowalliaUPC" w:hint="cs"/>
          <w:sz w:val="28"/>
          <w:szCs w:val="28"/>
          <w:cs/>
        </w:rPr>
        <w:t>์</w:t>
      </w:r>
      <w:r w:rsidR="00766D4F" w:rsidRPr="00027A1A">
        <w:rPr>
          <w:rFonts w:ascii="BrowalliaUPC" w:hAnsi="BrowalliaUPC" w:cs="BrowalliaUPC" w:hint="cs"/>
          <w:sz w:val="28"/>
          <w:szCs w:val="28"/>
          <w:cs/>
        </w:rPr>
        <w:t xml:space="preserve">ที่จะเสร็จสิ้นภายใน </w:t>
      </w:r>
      <w:r w:rsidR="00766D4F" w:rsidRPr="00027A1A">
        <w:rPr>
          <w:rFonts w:ascii="BrowalliaUPC" w:hAnsi="BrowalliaUPC" w:cs="BrowalliaUPC"/>
          <w:sz w:val="28"/>
          <w:szCs w:val="28"/>
        </w:rPr>
        <w:t xml:space="preserve">3 </w:t>
      </w:r>
      <w:r w:rsidR="00766D4F" w:rsidRPr="00027A1A">
        <w:rPr>
          <w:rFonts w:ascii="BrowalliaUPC" w:hAnsi="BrowalliaUPC" w:cs="BrowalliaUPC" w:hint="cs"/>
          <w:sz w:val="28"/>
          <w:szCs w:val="28"/>
          <w:cs/>
        </w:rPr>
        <w:t>ปี</w:t>
      </w:r>
    </w:p>
    <w:p w14:paraId="2B65087A" w14:textId="3DF83192" w:rsidR="00766D4F" w:rsidRDefault="00766D4F" w:rsidP="00C2679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59278D1" w14:textId="0F31CE68" w:rsidR="00440328" w:rsidRDefault="00440328" w:rsidP="00C2679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4C83597" w14:textId="0FBC921D" w:rsidR="00440328" w:rsidRDefault="00440328" w:rsidP="00C2679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03E151C" w14:textId="78BCC44F" w:rsidR="00440328" w:rsidRDefault="00440328" w:rsidP="00C2679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CC4158A" w14:textId="097B3F4E" w:rsidR="00440328" w:rsidRDefault="00440328" w:rsidP="00C2679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83843AA" w14:textId="0188B0AC" w:rsidR="00440328" w:rsidRDefault="00440328" w:rsidP="00C2679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3EE56C7" w14:textId="1983F526" w:rsidR="00440328" w:rsidRDefault="00440328" w:rsidP="00C2679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660848C" w14:textId="77777777" w:rsidR="00440328" w:rsidRDefault="00440328" w:rsidP="00C2679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AC58FAC" w14:textId="365EEB7C" w:rsidR="00C2679F" w:rsidRPr="00F70BA1" w:rsidRDefault="004457C0" w:rsidP="00C2679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การเปลี่ยนแปลงของรายได้รอการรับรู้ที่มีภาระที่ต้องปฏิบัติและรับล่วงหน้าจากลูกค้า สำหรับปีสิ้นสุดวันที่ </w:t>
      </w:r>
      <w:r w:rsidR="000F0076">
        <w:rPr>
          <w:rFonts w:ascii="BrowalliaUPC" w:hAnsi="BrowalliaUPC" w:cs="BrowalliaUPC"/>
          <w:sz w:val="28"/>
          <w:szCs w:val="28"/>
        </w:rPr>
        <w:br/>
      </w:r>
      <w:r w:rsidRPr="00F70BA1">
        <w:rPr>
          <w:rFonts w:ascii="BrowalliaUPC" w:hAnsi="BrowalliaUPC" w:cs="BrowalliaUPC"/>
          <w:sz w:val="28"/>
          <w:szCs w:val="28"/>
        </w:rPr>
        <w:t xml:space="preserve">31 </w:t>
      </w:r>
      <w:r w:rsidRPr="00F70BA1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F70BA1">
        <w:rPr>
          <w:rFonts w:ascii="BrowalliaUPC" w:hAnsi="BrowalliaUPC" w:cs="BrowalliaUPC"/>
          <w:sz w:val="28"/>
          <w:szCs w:val="28"/>
        </w:rPr>
        <w:t xml:space="preserve"> 2564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2F8702E5" w14:textId="6986C722" w:rsidR="00C2679F" w:rsidRPr="00B1613A" w:rsidRDefault="00C2679F" w:rsidP="00B56BCB">
      <w:pPr>
        <w:pStyle w:val="CordiaNew"/>
        <w:tabs>
          <w:tab w:val="clear" w:pos="4153"/>
          <w:tab w:val="left" w:pos="810"/>
        </w:tabs>
        <w:ind w:left="450"/>
        <w:jc w:val="thaiDistribute"/>
        <w:rPr>
          <w:rFonts w:ascii="BrowalliaUPC" w:hAnsi="BrowalliaUPC" w:cs="BrowalliaUPC"/>
          <w:b/>
          <w:bCs/>
          <w:sz w:val="16"/>
          <w:szCs w:val="16"/>
        </w:rPr>
      </w:pPr>
    </w:p>
    <w:tbl>
      <w:tblPr>
        <w:tblW w:w="888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2"/>
        <w:gridCol w:w="1134"/>
        <w:gridCol w:w="141"/>
        <w:gridCol w:w="1134"/>
        <w:gridCol w:w="142"/>
        <w:gridCol w:w="1134"/>
        <w:gridCol w:w="142"/>
        <w:gridCol w:w="1142"/>
      </w:tblGrid>
      <w:tr w:rsidR="00C2679F" w:rsidRPr="00F70BA1" w14:paraId="5D4A4AAB" w14:textId="77777777" w:rsidTr="008F326C">
        <w:trPr>
          <w:cantSplit/>
          <w:trHeight w:val="20"/>
        </w:trPr>
        <w:tc>
          <w:tcPr>
            <w:tcW w:w="3912" w:type="dxa"/>
          </w:tcPr>
          <w:p w14:paraId="10C572B3" w14:textId="77777777" w:rsidR="00C2679F" w:rsidRPr="00F70BA1" w:rsidRDefault="00C2679F" w:rsidP="008F326C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01CDE9B0" w14:textId="77777777" w:rsidR="00C2679F" w:rsidRPr="00F70BA1" w:rsidRDefault="00C2679F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538AC24E" w14:textId="77777777" w:rsidR="00C2679F" w:rsidRPr="00F70BA1" w:rsidRDefault="00C2679F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shd w:val="clear" w:color="auto" w:fill="auto"/>
          </w:tcPr>
          <w:p w14:paraId="0D4CFB1D" w14:textId="77777777" w:rsidR="00C2679F" w:rsidRPr="00F70BA1" w:rsidRDefault="00C2679F" w:rsidP="008F326C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C2679F" w:rsidRPr="00F70BA1" w14:paraId="38F1789D" w14:textId="77777777" w:rsidTr="008F326C">
        <w:trPr>
          <w:cantSplit/>
          <w:trHeight w:val="20"/>
        </w:trPr>
        <w:tc>
          <w:tcPr>
            <w:tcW w:w="3912" w:type="dxa"/>
          </w:tcPr>
          <w:p w14:paraId="061F78BD" w14:textId="77777777" w:rsidR="00C2679F" w:rsidRPr="00F70BA1" w:rsidRDefault="00C2679F" w:rsidP="008F326C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00678C62" w14:textId="77777777" w:rsidR="00C2679F" w:rsidRPr="00F70BA1" w:rsidRDefault="00C2679F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F81350A" w14:textId="77777777" w:rsidR="00C2679F" w:rsidRPr="00F70BA1" w:rsidRDefault="00C2679F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DC8545" w14:textId="77777777" w:rsidR="00C2679F" w:rsidRPr="00F70BA1" w:rsidRDefault="00C2679F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2679F" w:rsidRPr="00F70BA1" w14:paraId="344E4F60" w14:textId="77777777" w:rsidTr="008F326C">
        <w:trPr>
          <w:cantSplit/>
          <w:trHeight w:val="20"/>
        </w:trPr>
        <w:tc>
          <w:tcPr>
            <w:tcW w:w="3912" w:type="dxa"/>
          </w:tcPr>
          <w:p w14:paraId="22AD02FE" w14:textId="77777777" w:rsidR="00C2679F" w:rsidRPr="00F70BA1" w:rsidRDefault="00C2679F" w:rsidP="008F326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588996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9A32BFC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3DB635A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bottom"/>
          </w:tcPr>
          <w:p w14:paraId="127F3077" w14:textId="77777777" w:rsidR="00C2679F" w:rsidRPr="00F70BA1" w:rsidRDefault="00C2679F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73049F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3B8514DD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7B7E3899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C2679F" w:rsidRPr="00F70BA1" w14:paraId="2BF8B641" w14:textId="77777777" w:rsidTr="008F326C">
        <w:trPr>
          <w:cantSplit/>
          <w:trHeight w:val="20"/>
        </w:trPr>
        <w:tc>
          <w:tcPr>
            <w:tcW w:w="3912" w:type="dxa"/>
          </w:tcPr>
          <w:p w14:paraId="3B47F137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51FD8E91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07532460" w14:textId="77777777" w:rsidR="00C2679F" w:rsidRPr="00F70BA1" w:rsidRDefault="00C2679F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1BA7263B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7672777A" w14:textId="77777777" w:rsidR="00C2679F" w:rsidRPr="00F70BA1" w:rsidRDefault="00C2679F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05E7F8E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6450245B" w14:textId="77777777" w:rsidR="00C2679F" w:rsidRPr="00F70BA1" w:rsidRDefault="00C2679F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2" w:type="dxa"/>
            <w:shd w:val="clear" w:color="auto" w:fill="auto"/>
          </w:tcPr>
          <w:p w14:paraId="718F929E" w14:textId="77777777" w:rsidR="00C2679F" w:rsidRPr="00F70BA1" w:rsidRDefault="00C2679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FE2E12" w:rsidRPr="00F70BA1" w14:paraId="4799F01D" w14:textId="77777777" w:rsidTr="00F52FE0">
        <w:trPr>
          <w:cantSplit/>
          <w:trHeight w:val="20"/>
        </w:trPr>
        <w:tc>
          <w:tcPr>
            <w:tcW w:w="3912" w:type="dxa"/>
          </w:tcPr>
          <w:p w14:paraId="7F74A304" w14:textId="52E4AB19" w:rsidR="00FE2E12" w:rsidRPr="00F70BA1" w:rsidRDefault="00FE2E12" w:rsidP="00FE2E12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1 </w:t>
            </w: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389ED4A1" w14:textId="51B079F7" w:rsidR="00FE2E12" w:rsidRPr="00F70BA1" w:rsidRDefault="00174DD4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41</w:t>
            </w:r>
            <w:r w:rsidR="00893221">
              <w:rPr>
                <w:rFonts w:ascii="BrowalliaUPC" w:hAnsi="BrowalliaUPC" w:cs="BrowalliaUPC"/>
                <w:sz w:val="28"/>
                <w:szCs w:val="28"/>
              </w:rPr>
              <w:t>,346</w:t>
            </w:r>
          </w:p>
        </w:tc>
        <w:tc>
          <w:tcPr>
            <w:tcW w:w="141" w:type="dxa"/>
          </w:tcPr>
          <w:p w14:paraId="404FE7D9" w14:textId="77777777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7E54FC" w14:textId="1D75F3A4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41,487</w:t>
            </w:r>
          </w:p>
        </w:tc>
        <w:tc>
          <w:tcPr>
            <w:tcW w:w="142" w:type="dxa"/>
          </w:tcPr>
          <w:p w14:paraId="0D8F29A2" w14:textId="77777777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83CD669" w14:textId="105C2863" w:rsidR="00FE2E12" w:rsidRPr="00F70BA1" w:rsidRDefault="00FE2E12" w:rsidP="00FE2E12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19,039</w:t>
            </w:r>
          </w:p>
        </w:tc>
        <w:tc>
          <w:tcPr>
            <w:tcW w:w="142" w:type="dxa"/>
            <w:shd w:val="clear" w:color="auto" w:fill="auto"/>
          </w:tcPr>
          <w:p w14:paraId="60FA5A93" w14:textId="77777777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F71B0D6" w14:textId="04BBB9CA" w:rsidR="00FE2E12" w:rsidRPr="00F70BA1" w:rsidRDefault="00FE2E12" w:rsidP="00FE2E12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19,699</w:t>
            </w:r>
          </w:p>
        </w:tc>
      </w:tr>
      <w:tr w:rsidR="00FE2E12" w:rsidRPr="00F70BA1" w14:paraId="30A7EDE9" w14:textId="77777777" w:rsidTr="00F52FE0">
        <w:trPr>
          <w:cantSplit/>
          <w:trHeight w:val="20"/>
        </w:trPr>
        <w:tc>
          <w:tcPr>
            <w:tcW w:w="3912" w:type="dxa"/>
          </w:tcPr>
          <w:p w14:paraId="0BE652E6" w14:textId="54CFB341" w:rsidR="00FE2E12" w:rsidRPr="00F70BA1" w:rsidRDefault="00FE2E12" w:rsidP="00FE2E12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 </w:t>
            </w: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 </w:t>
            </w: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34" w:type="dxa"/>
            <w:shd w:val="clear" w:color="auto" w:fill="auto"/>
          </w:tcPr>
          <w:p w14:paraId="1E0701EC" w14:textId="270D483D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34,449</w:t>
            </w:r>
          </w:p>
        </w:tc>
        <w:tc>
          <w:tcPr>
            <w:tcW w:w="141" w:type="dxa"/>
          </w:tcPr>
          <w:p w14:paraId="0DE16F56" w14:textId="77777777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78FD5A" w14:textId="5110A44F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35,487</w:t>
            </w:r>
          </w:p>
        </w:tc>
        <w:tc>
          <w:tcPr>
            <w:tcW w:w="142" w:type="dxa"/>
          </w:tcPr>
          <w:p w14:paraId="689C27A1" w14:textId="77777777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9A945B2" w14:textId="3A861902" w:rsidR="00FE2E12" w:rsidRPr="00F70BA1" w:rsidRDefault="00FE2E12" w:rsidP="00FE2E12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34,449</w:t>
            </w:r>
          </w:p>
        </w:tc>
        <w:tc>
          <w:tcPr>
            <w:tcW w:w="142" w:type="dxa"/>
            <w:shd w:val="clear" w:color="auto" w:fill="auto"/>
          </w:tcPr>
          <w:p w14:paraId="7DE3A151" w14:textId="77777777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20B09098" w14:textId="30D3302F" w:rsidR="00FE2E12" w:rsidRPr="00F70BA1" w:rsidRDefault="00FE2E12" w:rsidP="00FE2E12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31,732</w:t>
            </w:r>
          </w:p>
        </w:tc>
      </w:tr>
      <w:tr w:rsidR="00FE2E12" w:rsidRPr="00F70BA1" w14:paraId="4463CFFE" w14:textId="77777777" w:rsidTr="00F52FE0">
        <w:trPr>
          <w:cantSplit/>
          <w:trHeight w:val="20"/>
        </w:trPr>
        <w:tc>
          <w:tcPr>
            <w:tcW w:w="3912" w:type="dxa"/>
          </w:tcPr>
          <w:p w14:paraId="779D5170" w14:textId="558CAC84" w:rsidR="00FE2E12" w:rsidRPr="00F70BA1" w:rsidRDefault="00FE2E12" w:rsidP="00FE2E12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   </w:t>
            </w: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 </w:t>
            </w: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รับรู้เป็นรายได้ระหว่างปี</w:t>
            </w:r>
          </w:p>
        </w:tc>
        <w:tc>
          <w:tcPr>
            <w:tcW w:w="1134" w:type="dxa"/>
            <w:shd w:val="clear" w:color="auto" w:fill="auto"/>
          </w:tcPr>
          <w:p w14:paraId="694A2BC6" w14:textId="43990DB9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(28,599)</w:t>
            </w:r>
          </w:p>
        </w:tc>
        <w:tc>
          <w:tcPr>
            <w:tcW w:w="141" w:type="dxa"/>
          </w:tcPr>
          <w:p w14:paraId="5D7E2EF5" w14:textId="77777777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DC59A6" w14:textId="067C3A5A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(35,628)</w:t>
            </w:r>
          </w:p>
        </w:tc>
        <w:tc>
          <w:tcPr>
            <w:tcW w:w="142" w:type="dxa"/>
          </w:tcPr>
          <w:p w14:paraId="3C681DAE" w14:textId="77777777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1477707" w14:textId="457A40A9" w:rsidR="00FE2E12" w:rsidRPr="00F70BA1" w:rsidRDefault="00FE2E12" w:rsidP="00FE2E12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(28,599)</w:t>
            </w:r>
          </w:p>
        </w:tc>
        <w:tc>
          <w:tcPr>
            <w:tcW w:w="142" w:type="dxa"/>
            <w:shd w:val="clear" w:color="auto" w:fill="auto"/>
          </w:tcPr>
          <w:p w14:paraId="2DAE00B7" w14:textId="77777777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075E36AA" w14:textId="30EC3E96" w:rsidR="00FE2E12" w:rsidRPr="00F70BA1" w:rsidRDefault="00FE2E12" w:rsidP="00FE2E12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(32,392)</w:t>
            </w:r>
          </w:p>
        </w:tc>
      </w:tr>
      <w:tr w:rsidR="009560AA" w:rsidRPr="00F70BA1" w14:paraId="7D07528F" w14:textId="77777777" w:rsidTr="00F52FE0">
        <w:trPr>
          <w:cantSplit/>
          <w:trHeight w:val="20"/>
        </w:trPr>
        <w:tc>
          <w:tcPr>
            <w:tcW w:w="3912" w:type="dxa"/>
          </w:tcPr>
          <w:p w14:paraId="7C6B9214" w14:textId="2A579830" w:rsidR="009560AA" w:rsidRPr="00F70BA1" w:rsidRDefault="009560AA" w:rsidP="00FE2E12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5D016F4" w14:textId="12E250D9" w:rsidR="009560AA" w:rsidRPr="00F70BA1" w:rsidRDefault="009560AA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174DD4">
              <w:rPr>
                <w:rFonts w:ascii="BrowalliaUPC" w:hAnsi="BrowalliaUPC" w:cs="BrowalliaUPC"/>
                <w:sz w:val="28"/>
                <w:szCs w:val="28"/>
              </w:rPr>
              <w:t>22,3</w:t>
            </w:r>
            <w:r w:rsidR="005E1F12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="00174DD4">
              <w:rPr>
                <w:rFonts w:ascii="BrowalliaUPC" w:hAnsi="BrowalliaUPC" w:cs="BrowalliaUPC"/>
                <w:sz w:val="28"/>
                <w:szCs w:val="28"/>
              </w:rPr>
              <w:t>7)</w:t>
            </w:r>
          </w:p>
        </w:tc>
        <w:tc>
          <w:tcPr>
            <w:tcW w:w="141" w:type="dxa"/>
          </w:tcPr>
          <w:p w14:paraId="5B0D7B0F" w14:textId="77777777" w:rsidR="009560AA" w:rsidRPr="00F70BA1" w:rsidRDefault="009560AA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36E849" w14:textId="75C78307" w:rsidR="009560AA" w:rsidRPr="00F70BA1" w:rsidRDefault="00174DD4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879F955" w14:textId="77777777" w:rsidR="009560AA" w:rsidRPr="00F70BA1" w:rsidRDefault="009560AA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A5F104A" w14:textId="01FA8ACC" w:rsidR="009560AA" w:rsidRPr="00F70BA1" w:rsidRDefault="00174DD4" w:rsidP="00FE2E12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00BBA1" w14:textId="77777777" w:rsidR="009560AA" w:rsidRPr="00F70BA1" w:rsidRDefault="009560AA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632AD3AC" w14:textId="03AB7347" w:rsidR="009560AA" w:rsidRPr="00F70BA1" w:rsidRDefault="00174DD4" w:rsidP="00FE2E12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FE2E12" w:rsidRPr="00F70BA1" w14:paraId="179592B4" w14:textId="77777777" w:rsidTr="00F86943">
        <w:trPr>
          <w:cantSplit/>
          <w:trHeight w:val="20"/>
        </w:trPr>
        <w:tc>
          <w:tcPr>
            <w:tcW w:w="3912" w:type="dxa"/>
          </w:tcPr>
          <w:p w14:paraId="442F1642" w14:textId="26F37696" w:rsidR="00FE2E12" w:rsidRPr="00F70BA1" w:rsidRDefault="00FE2E12" w:rsidP="00FE2E12">
            <w:pPr>
              <w:spacing w:line="240" w:lineRule="auto"/>
              <w:ind w:left="114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31 </w:t>
            </w: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75AF00" w14:textId="61B04992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24,889</w:t>
            </w:r>
          </w:p>
        </w:tc>
        <w:tc>
          <w:tcPr>
            <w:tcW w:w="141" w:type="dxa"/>
          </w:tcPr>
          <w:p w14:paraId="06C788B7" w14:textId="77777777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FD495AB" w14:textId="6B8DFE18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41,346</w:t>
            </w:r>
          </w:p>
        </w:tc>
        <w:tc>
          <w:tcPr>
            <w:tcW w:w="142" w:type="dxa"/>
          </w:tcPr>
          <w:p w14:paraId="097E9C03" w14:textId="77777777" w:rsidR="00FE2E12" w:rsidRPr="00F70BA1" w:rsidRDefault="00FE2E12" w:rsidP="00FE2E12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933DF3A" w14:textId="01D27FEB" w:rsidR="00FE2E12" w:rsidRPr="00F70BA1" w:rsidRDefault="00FE2E12" w:rsidP="00FE2E12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24,889</w:t>
            </w:r>
          </w:p>
        </w:tc>
        <w:tc>
          <w:tcPr>
            <w:tcW w:w="142" w:type="dxa"/>
            <w:shd w:val="clear" w:color="auto" w:fill="auto"/>
          </w:tcPr>
          <w:p w14:paraId="3607A07E" w14:textId="77777777" w:rsidR="00FE2E12" w:rsidRPr="00F70BA1" w:rsidRDefault="00FE2E12" w:rsidP="00FE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A4D53E" w14:textId="48B2B72F" w:rsidR="00FE2E12" w:rsidRPr="00F70BA1" w:rsidRDefault="00FE2E12" w:rsidP="00FE2E12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19,039</w:t>
            </w:r>
          </w:p>
        </w:tc>
      </w:tr>
    </w:tbl>
    <w:p w14:paraId="19946BA7" w14:textId="1246D6C8" w:rsidR="0040153A" w:rsidRPr="00F70BA1" w:rsidRDefault="0040153A" w:rsidP="009F7E60">
      <w:pPr>
        <w:pStyle w:val="CordiaNew"/>
        <w:tabs>
          <w:tab w:val="clear" w:pos="4153"/>
          <w:tab w:val="left" w:pos="810"/>
        </w:tabs>
        <w:jc w:val="thaiDistribute"/>
        <w:rPr>
          <w:rFonts w:ascii="BrowalliaUPC" w:hAnsi="BrowalliaUPC" w:cs="BrowalliaUPC"/>
          <w:b/>
          <w:bCs/>
        </w:rPr>
      </w:pPr>
    </w:p>
    <w:p w14:paraId="49D49FDD" w14:textId="498710E7" w:rsidR="00D8341E" w:rsidRPr="00F70BA1" w:rsidRDefault="00D819A3" w:rsidP="00421E2E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หนี้สิ</w:t>
      </w:r>
      <w:r w:rsidR="00D8341E" w:rsidRPr="00F70BA1">
        <w:rPr>
          <w:rFonts w:ascii="BrowalliaUPC" w:hAnsi="BrowalliaUPC" w:cs="BrowalliaUPC"/>
          <w:b/>
          <w:bCs/>
          <w:sz w:val="28"/>
          <w:szCs w:val="28"/>
          <w:cs/>
        </w:rPr>
        <w:t>นหมุนเวียนอื่น</w:t>
      </w:r>
    </w:p>
    <w:p w14:paraId="4F0A2392" w14:textId="0E717A94" w:rsidR="00566E70" w:rsidRPr="00B1613A" w:rsidRDefault="00566E70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0"/>
          <w:szCs w:val="20"/>
          <w:u w:val="single"/>
        </w:rPr>
      </w:pPr>
    </w:p>
    <w:tbl>
      <w:tblPr>
        <w:tblW w:w="888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2"/>
        <w:gridCol w:w="1134"/>
        <w:gridCol w:w="141"/>
        <w:gridCol w:w="1134"/>
        <w:gridCol w:w="142"/>
        <w:gridCol w:w="1134"/>
        <w:gridCol w:w="142"/>
        <w:gridCol w:w="1142"/>
      </w:tblGrid>
      <w:tr w:rsidR="009627CF" w:rsidRPr="00F70BA1" w14:paraId="668786C1" w14:textId="77777777" w:rsidTr="008F326C">
        <w:trPr>
          <w:cantSplit/>
          <w:trHeight w:val="20"/>
        </w:trPr>
        <w:tc>
          <w:tcPr>
            <w:tcW w:w="3912" w:type="dxa"/>
          </w:tcPr>
          <w:p w14:paraId="2FAB5211" w14:textId="77777777" w:rsidR="009627CF" w:rsidRPr="00F70BA1" w:rsidRDefault="009627CF" w:rsidP="008F326C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5A781C75" w14:textId="77777777" w:rsidR="009627CF" w:rsidRPr="00F70BA1" w:rsidRDefault="009627CF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4CE89CE1" w14:textId="77777777" w:rsidR="009627CF" w:rsidRPr="00F70BA1" w:rsidRDefault="009627CF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shd w:val="clear" w:color="auto" w:fill="auto"/>
          </w:tcPr>
          <w:p w14:paraId="12D73E8E" w14:textId="77777777" w:rsidR="009627CF" w:rsidRPr="00F70BA1" w:rsidRDefault="009627CF" w:rsidP="008F326C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9627CF" w:rsidRPr="00F70BA1" w14:paraId="0118779A" w14:textId="77777777" w:rsidTr="008F326C">
        <w:trPr>
          <w:cantSplit/>
          <w:trHeight w:val="20"/>
        </w:trPr>
        <w:tc>
          <w:tcPr>
            <w:tcW w:w="3912" w:type="dxa"/>
          </w:tcPr>
          <w:p w14:paraId="78498AA7" w14:textId="77777777" w:rsidR="009627CF" w:rsidRPr="00F70BA1" w:rsidRDefault="009627CF" w:rsidP="008F326C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38592221" w14:textId="77777777" w:rsidR="009627CF" w:rsidRPr="00F70BA1" w:rsidRDefault="009627CF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E7F1066" w14:textId="77777777" w:rsidR="009627CF" w:rsidRPr="00F70BA1" w:rsidRDefault="009627CF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A4ECAC" w14:textId="77777777" w:rsidR="009627CF" w:rsidRPr="00F70BA1" w:rsidRDefault="009627CF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627CF" w:rsidRPr="00F70BA1" w14:paraId="33B4C77D" w14:textId="77777777" w:rsidTr="008F326C">
        <w:trPr>
          <w:cantSplit/>
          <w:trHeight w:val="20"/>
        </w:trPr>
        <w:tc>
          <w:tcPr>
            <w:tcW w:w="3912" w:type="dxa"/>
          </w:tcPr>
          <w:p w14:paraId="22B0FED4" w14:textId="77777777" w:rsidR="009627CF" w:rsidRPr="00F70BA1" w:rsidRDefault="009627CF" w:rsidP="008F326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2CC11D" w14:textId="77777777" w:rsidR="009627CF" w:rsidRPr="00F70BA1" w:rsidRDefault="009627C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EF9606B" w14:textId="77777777" w:rsidR="009627CF" w:rsidRPr="00F70BA1" w:rsidRDefault="009627C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FF4DA3D" w14:textId="77777777" w:rsidR="009627CF" w:rsidRPr="00F70BA1" w:rsidRDefault="009627C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bottom"/>
          </w:tcPr>
          <w:p w14:paraId="2F652942" w14:textId="77777777" w:rsidR="009627CF" w:rsidRPr="00F70BA1" w:rsidRDefault="009627CF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EC8D4F" w14:textId="77777777" w:rsidR="009627CF" w:rsidRPr="00F70BA1" w:rsidRDefault="009627C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4BF602B7" w14:textId="77777777" w:rsidR="009627CF" w:rsidRPr="00F70BA1" w:rsidRDefault="009627C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37D2F95A" w14:textId="77777777" w:rsidR="009627CF" w:rsidRPr="00F70BA1" w:rsidRDefault="009627C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9627CF" w:rsidRPr="00F70BA1" w14:paraId="1C84ECE7" w14:textId="77777777" w:rsidTr="008F326C">
        <w:trPr>
          <w:cantSplit/>
          <w:trHeight w:val="20"/>
        </w:trPr>
        <w:tc>
          <w:tcPr>
            <w:tcW w:w="3912" w:type="dxa"/>
          </w:tcPr>
          <w:p w14:paraId="3955DF6D" w14:textId="77777777" w:rsidR="009627CF" w:rsidRPr="00F70BA1" w:rsidRDefault="009627C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2E692A59" w14:textId="77777777" w:rsidR="009627CF" w:rsidRPr="00F70BA1" w:rsidRDefault="009627C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138A5254" w14:textId="77777777" w:rsidR="009627CF" w:rsidRPr="00F70BA1" w:rsidRDefault="009627CF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3C852A9F" w14:textId="77777777" w:rsidR="009627CF" w:rsidRPr="00F70BA1" w:rsidRDefault="009627C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5BC0E1E3" w14:textId="77777777" w:rsidR="009627CF" w:rsidRPr="00F70BA1" w:rsidRDefault="009627CF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1A6B049" w14:textId="77777777" w:rsidR="009627CF" w:rsidRPr="00F70BA1" w:rsidRDefault="009627C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42C5ACCC" w14:textId="77777777" w:rsidR="009627CF" w:rsidRPr="00F70BA1" w:rsidRDefault="009627CF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2" w:type="dxa"/>
            <w:shd w:val="clear" w:color="auto" w:fill="auto"/>
          </w:tcPr>
          <w:p w14:paraId="3482E481" w14:textId="77777777" w:rsidR="009627CF" w:rsidRPr="00F70BA1" w:rsidRDefault="009627C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AD60A9" w:rsidRPr="00F70BA1" w14:paraId="0DE0282B" w14:textId="77777777" w:rsidTr="00B566BB">
        <w:trPr>
          <w:cantSplit/>
          <w:trHeight w:val="20"/>
        </w:trPr>
        <w:tc>
          <w:tcPr>
            <w:tcW w:w="3912" w:type="dxa"/>
            <w:vAlign w:val="center"/>
          </w:tcPr>
          <w:p w14:paraId="32810AB3" w14:textId="0026FF05" w:rsidR="00AD60A9" w:rsidRPr="00F70BA1" w:rsidRDefault="00AD60A9" w:rsidP="00AD60A9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1B843206" w14:textId="42C4D545" w:rsidR="00AD60A9" w:rsidRPr="00F70BA1" w:rsidRDefault="009D3D2F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19,221</w:t>
            </w:r>
          </w:p>
        </w:tc>
        <w:tc>
          <w:tcPr>
            <w:tcW w:w="141" w:type="dxa"/>
          </w:tcPr>
          <w:p w14:paraId="397FBE1D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AD1F45" w14:textId="096562FB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36,577</w:t>
            </w:r>
          </w:p>
        </w:tc>
        <w:tc>
          <w:tcPr>
            <w:tcW w:w="142" w:type="dxa"/>
          </w:tcPr>
          <w:p w14:paraId="309597DF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5F01EF3" w14:textId="3A3BD058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16,701</w:t>
            </w:r>
          </w:p>
        </w:tc>
        <w:tc>
          <w:tcPr>
            <w:tcW w:w="142" w:type="dxa"/>
            <w:shd w:val="clear" w:color="auto" w:fill="auto"/>
          </w:tcPr>
          <w:p w14:paraId="17E0416C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113A8A81" w14:textId="15BB4B2C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29,370</w:t>
            </w:r>
          </w:p>
        </w:tc>
      </w:tr>
      <w:tr w:rsidR="00AD60A9" w:rsidRPr="00F70BA1" w14:paraId="6FCD7F5E" w14:textId="77777777" w:rsidTr="008A1377">
        <w:trPr>
          <w:cantSplit/>
          <w:trHeight w:val="20"/>
        </w:trPr>
        <w:tc>
          <w:tcPr>
            <w:tcW w:w="3912" w:type="dxa"/>
          </w:tcPr>
          <w:p w14:paraId="6B71C107" w14:textId="18866611" w:rsidR="00AD60A9" w:rsidRPr="00F70BA1" w:rsidRDefault="00AD60A9" w:rsidP="00AD60A9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GB"/>
              </w:rPr>
              <w:t>ภาษีขายที่ไม่ได้ชำระตามกำหนด</w:t>
            </w:r>
          </w:p>
        </w:tc>
        <w:tc>
          <w:tcPr>
            <w:tcW w:w="1134" w:type="dxa"/>
            <w:shd w:val="clear" w:color="auto" w:fill="auto"/>
          </w:tcPr>
          <w:p w14:paraId="0607075B" w14:textId="292738A6" w:rsidR="00AD60A9" w:rsidRPr="00F70BA1" w:rsidRDefault="00437DFA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6B1F16B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3877B07" w14:textId="4EF8C7C5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57,797</w:t>
            </w:r>
          </w:p>
        </w:tc>
        <w:tc>
          <w:tcPr>
            <w:tcW w:w="142" w:type="dxa"/>
          </w:tcPr>
          <w:p w14:paraId="7F877742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AF71644" w14:textId="45DB3FEE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1DE8C6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4A77C500" w14:textId="1BB7EB22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  <w:tr w:rsidR="00AD60A9" w:rsidRPr="00F70BA1" w14:paraId="779A0290" w14:textId="77777777" w:rsidTr="00B566BB">
        <w:trPr>
          <w:cantSplit/>
          <w:trHeight w:val="20"/>
        </w:trPr>
        <w:tc>
          <w:tcPr>
            <w:tcW w:w="3912" w:type="dxa"/>
            <w:vAlign w:val="center"/>
          </w:tcPr>
          <w:p w14:paraId="7706676C" w14:textId="77777777" w:rsidR="00AD60A9" w:rsidRPr="00F70BA1" w:rsidRDefault="00AD60A9" w:rsidP="00AD60A9">
            <w:pPr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ประมาณการหนี้สินจากการรับประกันรายได้</w:t>
            </w:r>
          </w:p>
          <w:p w14:paraId="04561CE0" w14:textId="4BBAA4DA" w:rsidR="00AD60A9" w:rsidRPr="00F70BA1" w:rsidRDefault="00AD60A9" w:rsidP="00AD60A9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   </w:t>
            </w:r>
            <w:proofErr w:type="spellStart"/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แฟ</w:t>
            </w:r>
            <w:proofErr w:type="spellEnd"/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รนไช</w:t>
            </w:r>
            <w:proofErr w:type="spellStart"/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A0D3BE" w14:textId="77777777" w:rsidR="00AD60A9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69E7D23" w14:textId="42E80926" w:rsidR="00D23A09" w:rsidRPr="00F70BA1" w:rsidRDefault="00D23A0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93397A9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14AA1B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B4DF043" w14:textId="68CEA9F8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49,077</w:t>
            </w:r>
          </w:p>
        </w:tc>
        <w:tc>
          <w:tcPr>
            <w:tcW w:w="142" w:type="dxa"/>
          </w:tcPr>
          <w:p w14:paraId="4806E0DA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8AF92DB" w14:textId="77777777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AECF2F8" w14:textId="32A1CA9A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3203E2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9C43FBB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CCBF59B" w14:textId="78CDD49A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D60A9" w:rsidRPr="00F70BA1" w14:paraId="4166DF9B" w14:textId="77777777" w:rsidTr="00BE51BB">
        <w:trPr>
          <w:cantSplit/>
          <w:trHeight w:val="20"/>
        </w:trPr>
        <w:tc>
          <w:tcPr>
            <w:tcW w:w="3912" w:type="dxa"/>
          </w:tcPr>
          <w:p w14:paraId="69E56FC8" w14:textId="75ACE3C2" w:rsidR="00AD60A9" w:rsidRPr="00F70BA1" w:rsidRDefault="00AD60A9" w:rsidP="00AD60A9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21FE4741" w14:textId="44426DC2" w:rsidR="00AD60A9" w:rsidRPr="00F70BA1" w:rsidRDefault="00437DFA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847</w:t>
            </w:r>
          </w:p>
        </w:tc>
        <w:tc>
          <w:tcPr>
            <w:tcW w:w="141" w:type="dxa"/>
          </w:tcPr>
          <w:p w14:paraId="33004083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BB7A866" w14:textId="390CB4F0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80,382</w:t>
            </w:r>
          </w:p>
        </w:tc>
        <w:tc>
          <w:tcPr>
            <w:tcW w:w="142" w:type="dxa"/>
          </w:tcPr>
          <w:p w14:paraId="3FC41D7B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ABDC03" w14:textId="23B49BFC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782</w:t>
            </w:r>
          </w:p>
        </w:tc>
        <w:tc>
          <w:tcPr>
            <w:tcW w:w="142" w:type="dxa"/>
            <w:shd w:val="clear" w:color="auto" w:fill="auto"/>
          </w:tcPr>
          <w:p w14:paraId="19244140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1EE7E5C8" w14:textId="6C609B8A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11,182</w:t>
            </w:r>
          </w:p>
        </w:tc>
      </w:tr>
      <w:tr w:rsidR="00AD60A9" w:rsidRPr="00F70BA1" w14:paraId="3D2D7795" w14:textId="77777777" w:rsidTr="00BE51BB">
        <w:trPr>
          <w:cantSplit/>
          <w:trHeight w:val="20"/>
        </w:trPr>
        <w:tc>
          <w:tcPr>
            <w:tcW w:w="3912" w:type="dxa"/>
          </w:tcPr>
          <w:p w14:paraId="1A2B4B43" w14:textId="04AA735B" w:rsidR="00AD60A9" w:rsidRPr="00F70BA1" w:rsidRDefault="00AD60A9" w:rsidP="00AD60A9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ผลประโยชน์พนักงานค้างจ่าย</w:t>
            </w:r>
          </w:p>
        </w:tc>
        <w:tc>
          <w:tcPr>
            <w:tcW w:w="1134" w:type="dxa"/>
            <w:shd w:val="clear" w:color="auto" w:fill="auto"/>
          </w:tcPr>
          <w:p w14:paraId="09F31505" w14:textId="43798D1C" w:rsidR="00AD60A9" w:rsidRPr="00F70BA1" w:rsidRDefault="00437DFA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D7A25D3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209F4A7" w14:textId="378640B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20,730</w:t>
            </w:r>
          </w:p>
        </w:tc>
        <w:tc>
          <w:tcPr>
            <w:tcW w:w="142" w:type="dxa"/>
          </w:tcPr>
          <w:p w14:paraId="32FBA52D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FC8882" w14:textId="38A7C2F5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0DE946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41BAFA9F" w14:textId="7790C1F0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</w:tr>
      <w:tr w:rsidR="00AD60A9" w:rsidRPr="00F70BA1" w14:paraId="74839D46" w14:textId="77777777" w:rsidTr="00BE51BB">
        <w:trPr>
          <w:cantSplit/>
          <w:trHeight w:val="20"/>
        </w:trPr>
        <w:tc>
          <w:tcPr>
            <w:tcW w:w="3912" w:type="dxa"/>
          </w:tcPr>
          <w:p w14:paraId="3B4AF32C" w14:textId="1A181080" w:rsidR="00AD60A9" w:rsidRPr="00F70BA1" w:rsidRDefault="00AD60A9" w:rsidP="00AD60A9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34" w:type="dxa"/>
            <w:shd w:val="clear" w:color="auto" w:fill="auto"/>
          </w:tcPr>
          <w:p w14:paraId="455FB1A1" w14:textId="1327324F" w:rsidR="00AD60A9" w:rsidRPr="00F70BA1" w:rsidRDefault="008C5460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25,552</w:t>
            </w:r>
          </w:p>
        </w:tc>
        <w:tc>
          <w:tcPr>
            <w:tcW w:w="141" w:type="dxa"/>
          </w:tcPr>
          <w:p w14:paraId="032E54BE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375BC0A" w14:textId="346D8B0A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14,773</w:t>
            </w:r>
          </w:p>
        </w:tc>
        <w:tc>
          <w:tcPr>
            <w:tcW w:w="142" w:type="dxa"/>
          </w:tcPr>
          <w:p w14:paraId="76BB9C41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666B8B" w14:textId="62D0C81E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22,177</w:t>
            </w:r>
          </w:p>
        </w:tc>
        <w:tc>
          <w:tcPr>
            <w:tcW w:w="142" w:type="dxa"/>
            <w:shd w:val="clear" w:color="auto" w:fill="auto"/>
          </w:tcPr>
          <w:p w14:paraId="723865C5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8A53232" w14:textId="513BFAF0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12,794</w:t>
            </w:r>
          </w:p>
        </w:tc>
      </w:tr>
      <w:tr w:rsidR="00AD60A9" w:rsidRPr="00F70BA1" w14:paraId="660E72A9" w14:textId="77777777" w:rsidTr="00BE51BB">
        <w:trPr>
          <w:cantSplit/>
          <w:trHeight w:val="20"/>
        </w:trPr>
        <w:tc>
          <w:tcPr>
            <w:tcW w:w="3912" w:type="dxa"/>
          </w:tcPr>
          <w:p w14:paraId="0CF11EA2" w14:textId="3560BB2D" w:rsidR="00AD60A9" w:rsidRPr="00F70BA1" w:rsidRDefault="00AD60A9" w:rsidP="00AD60A9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GB"/>
              </w:rPr>
              <w:t>ค่า</w:t>
            </w:r>
            <w:r w:rsidR="00D00CE4"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  <w:lang w:val="en-GB"/>
              </w:rPr>
              <w:t>ส่งเสริม</w:t>
            </w:r>
            <w:r w:rsidR="001C0CEA"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  <w:lang w:val="en-GB"/>
              </w:rPr>
              <w:t>การขายค้างจ่าย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930DB29" w14:textId="766C4810" w:rsidR="00AD60A9" w:rsidRPr="00F70BA1" w:rsidRDefault="00FA0EBB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15,920</w:t>
            </w:r>
          </w:p>
        </w:tc>
        <w:tc>
          <w:tcPr>
            <w:tcW w:w="141" w:type="dxa"/>
          </w:tcPr>
          <w:p w14:paraId="02547C9E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E3D6484" w14:textId="697BE150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15,538</w:t>
            </w:r>
          </w:p>
        </w:tc>
        <w:tc>
          <w:tcPr>
            <w:tcW w:w="142" w:type="dxa"/>
          </w:tcPr>
          <w:p w14:paraId="14461D79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E560FB" w14:textId="7E9A223A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15,920</w:t>
            </w:r>
          </w:p>
        </w:tc>
        <w:tc>
          <w:tcPr>
            <w:tcW w:w="142" w:type="dxa"/>
            <w:shd w:val="clear" w:color="auto" w:fill="auto"/>
          </w:tcPr>
          <w:p w14:paraId="5AC65599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5CEB550" w14:textId="0516A222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15,538</w:t>
            </w:r>
          </w:p>
        </w:tc>
      </w:tr>
      <w:tr w:rsidR="00AD60A9" w:rsidRPr="00F70BA1" w14:paraId="466D86EC" w14:textId="77777777" w:rsidTr="00092864">
        <w:trPr>
          <w:cantSplit/>
          <w:trHeight w:val="20"/>
        </w:trPr>
        <w:tc>
          <w:tcPr>
            <w:tcW w:w="3912" w:type="dxa"/>
          </w:tcPr>
          <w:p w14:paraId="6739E8BE" w14:textId="695C270A" w:rsidR="00AD60A9" w:rsidRPr="00F70BA1" w:rsidRDefault="00AD60A9" w:rsidP="00AD60A9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ภาษีหัก ณ ที่จ่ายที่ไม่ได้ชำระตามกำหนด</w:t>
            </w:r>
          </w:p>
        </w:tc>
        <w:tc>
          <w:tcPr>
            <w:tcW w:w="1134" w:type="dxa"/>
            <w:shd w:val="clear" w:color="auto" w:fill="auto"/>
          </w:tcPr>
          <w:p w14:paraId="33A2BB62" w14:textId="60B50B19" w:rsidR="00AD60A9" w:rsidRPr="00F70BA1" w:rsidRDefault="00437DFA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4FB69D5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C17D1F1" w14:textId="507F9C5E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6,037</w:t>
            </w:r>
          </w:p>
        </w:tc>
        <w:tc>
          <w:tcPr>
            <w:tcW w:w="142" w:type="dxa"/>
          </w:tcPr>
          <w:p w14:paraId="78DDE1EA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330C644" w14:textId="16EF0AEC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1330D13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0E895AD0" w14:textId="505696C4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  <w:tr w:rsidR="00AD60A9" w:rsidRPr="00F70BA1" w14:paraId="23DF6BD0" w14:textId="77777777" w:rsidTr="00BE51BB">
        <w:trPr>
          <w:cantSplit/>
          <w:trHeight w:val="20"/>
        </w:trPr>
        <w:tc>
          <w:tcPr>
            <w:tcW w:w="3912" w:type="dxa"/>
          </w:tcPr>
          <w:p w14:paraId="399C2858" w14:textId="0F529E07" w:rsidR="00AD60A9" w:rsidRPr="00F70BA1" w:rsidRDefault="00AD60A9" w:rsidP="00AD60A9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14:paraId="36C480BA" w14:textId="4EFF166C" w:rsidR="00AD60A9" w:rsidRPr="00F70BA1" w:rsidRDefault="00E17D68" w:rsidP="00E1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8,68</w:t>
            </w:r>
            <w:r w:rsidR="00A04C34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141" w:type="dxa"/>
          </w:tcPr>
          <w:p w14:paraId="2B8B215C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38B8C55" w14:textId="4A9EA7FA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17,035</w:t>
            </w:r>
          </w:p>
        </w:tc>
        <w:tc>
          <w:tcPr>
            <w:tcW w:w="142" w:type="dxa"/>
          </w:tcPr>
          <w:p w14:paraId="6B935E69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99D191" w14:textId="1FFBA78E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7,94</w:t>
            </w:r>
            <w:r w:rsidR="006E0D7E" w:rsidRPr="00F70BA1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1B095F0D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5190321D" w14:textId="24E2C1AF" w:rsidR="00AD60A9" w:rsidRPr="00F70BA1" w:rsidRDefault="00AD60A9" w:rsidP="00AD60A9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9,211</w:t>
            </w:r>
          </w:p>
        </w:tc>
      </w:tr>
      <w:tr w:rsidR="00AD60A9" w:rsidRPr="00F70BA1" w14:paraId="5CD27F4C" w14:textId="77777777" w:rsidTr="00BE51BB">
        <w:trPr>
          <w:cantSplit/>
          <w:trHeight w:val="20"/>
        </w:trPr>
        <w:tc>
          <w:tcPr>
            <w:tcW w:w="3912" w:type="dxa"/>
          </w:tcPr>
          <w:p w14:paraId="4D37C5E8" w14:textId="607DF198" w:rsidR="00AD60A9" w:rsidRPr="00F70BA1" w:rsidRDefault="00AD60A9" w:rsidP="00AD60A9">
            <w:pPr>
              <w:spacing w:line="240" w:lineRule="auto"/>
              <w:ind w:left="114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F70BA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FB029B9" w14:textId="182DFDBF" w:rsidR="00AD60A9" w:rsidRPr="00F70BA1" w:rsidRDefault="00A04C34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70,221</w:t>
            </w:r>
          </w:p>
        </w:tc>
        <w:tc>
          <w:tcPr>
            <w:tcW w:w="141" w:type="dxa"/>
          </w:tcPr>
          <w:p w14:paraId="543D933E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946A73C" w14:textId="444BFE06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297,946</w:t>
            </w:r>
          </w:p>
        </w:tc>
        <w:tc>
          <w:tcPr>
            <w:tcW w:w="142" w:type="dxa"/>
          </w:tcPr>
          <w:p w14:paraId="068A905A" w14:textId="77777777" w:rsidR="00AD60A9" w:rsidRPr="00F70BA1" w:rsidRDefault="00AD60A9" w:rsidP="00AD60A9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D08139" w14:textId="03988DD2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63,52</w:t>
            </w:r>
            <w:r w:rsidR="006E0D7E" w:rsidRPr="00F70BA1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35FA27D9" w14:textId="77777777" w:rsidR="00AD60A9" w:rsidRPr="00F70BA1" w:rsidRDefault="00AD60A9" w:rsidP="00AD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D775E4" w14:textId="203D1FFD" w:rsidR="00AD60A9" w:rsidRPr="00F70BA1" w:rsidRDefault="00AD60A9" w:rsidP="00AD60A9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78,095</w:t>
            </w:r>
          </w:p>
        </w:tc>
      </w:tr>
    </w:tbl>
    <w:p w14:paraId="32784201" w14:textId="4A88E9B8" w:rsidR="009627CF" w:rsidRPr="00F70BA1" w:rsidRDefault="009627CF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010390AE" w14:textId="7B035625" w:rsidR="00893A1E" w:rsidRPr="00F70BA1" w:rsidRDefault="00893A1E" w:rsidP="00365D1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4A0CBE41" w14:textId="77777777" w:rsidR="006E4E1F" w:rsidRPr="00B1613A" w:rsidRDefault="006E4E1F" w:rsidP="006E4E1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tbl>
      <w:tblPr>
        <w:tblW w:w="888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2"/>
        <w:gridCol w:w="1134"/>
        <w:gridCol w:w="141"/>
        <w:gridCol w:w="1134"/>
        <w:gridCol w:w="142"/>
        <w:gridCol w:w="1134"/>
        <w:gridCol w:w="142"/>
        <w:gridCol w:w="1142"/>
      </w:tblGrid>
      <w:tr w:rsidR="006E4E1F" w:rsidRPr="00F70BA1" w14:paraId="0F7BACDE" w14:textId="77777777" w:rsidTr="008F326C">
        <w:trPr>
          <w:cantSplit/>
          <w:trHeight w:val="20"/>
        </w:trPr>
        <w:tc>
          <w:tcPr>
            <w:tcW w:w="3912" w:type="dxa"/>
          </w:tcPr>
          <w:p w14:paraId="72E0AFEF" w14:textId="77777777" w:rsidR="006E4E1F" w:rsidRPr="00F70BA1" w:rsidRDefault="006E4E1F" w:rsidP="008F326C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30CA4CE0" w14:textId="77777777" w:rsidR="006E4E1F" w:rsidRPr="00F70BA1" w:rsidRDefault="006E4E1F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5BF3FA53" w14:textId="77777777" w:rsidR="006E4E1F" w:rsidRPr="00F70BA1" w:rsidRDefault="006E4E1F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shd w:val="clear" w:color="auto" w:fill="auto"/>
          </w:tcPr>
          <w:p w14:paraId="39D730E6" w14:textId="77777777" w:rsidR="006E4E1F" w:rsidRPr="00F70BA1" w:rsidRDefault="006E4E1F" w:rsidP="008F326C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6E4E1F" w:rsidRPr="00F70BA1" w14:paraId="2F268F38" w14:textId="77777777" w:rsidTr="008F326C">
        <w:trPr>
          <w:cantSplit/>
          <w:trHeight w:val="20"/>
        </w:trPr>
        <w:tc>
          <w:tcPr>
            <w:tcW w:w="3912" w:type="dxa"/>
          </w:tcPr>
          <w:p w14:paraId="16A374CD" w14:textId="77777777" w:rsidR="006E4E1F" w:rsidRPr="00F70BA1" w:rsidRDefault="006E4E1F" w:rsidP="008F326C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17C4A023" w14:textId="77777777" w:rsidR="006E4E1F" w:rsidRPr="00F70BA1" w:rsidRDefault="006E4E1F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D401303" w14:textId="77777777" w:rsidR="006E4E1F" w:rsidRPr="00F70BA1" w:rsidRDefault="006E4E1F" w:rsidP="008F326C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26520D" w14:textId="77777777" w:rsidR="006E4E1F" w:rsidRPr="00F70BA1" w:rsidRDefault="006E4E1F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E4E1F" w:rsidRPr="00F70BA1" w14:paraId="3C4D34F1" w14:textId="77777777" w:rsidTr="008F326C">
        <w:trPr>
          <w:cantSplit/>
          <w:trHeight w:val="20"/>
        </w:trPr>
        <w:tc>
          <w:tcPr>
            <w:tcW w:w="3912" w:type="dxa"/>
          </w:tcPr>
          <w:p w14:paraId="755130A8" w14:textId="77777777" w:rsidR="006E4E1F" w:rsidRPr="00F70BA1" w:rsidRDefault="006E4E1F" w:rsidP="008F326C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6C48AA7" w14:textId="77777777" w:rsidR="006E4E1F" w:rsidRPr="00F70BA1" w:rsidRDefault="006E4E1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D07F89D" w14:textId="77777777" w:rsidR="006E4E1F" w:rsidRPr="00F70BA1" w:rsidRDefault="006E4E1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D997F8" w14:textId="77777777" w:rsidR="006E4E1F" w:rsidRPr="00F70BA1" w:rsidRDefault="006E4E1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bottom"/>
          </w:tcPr>
          <w:p w14:paraId="77A7E586" w14:textId="77777777" w:rsidR="006E4E1F" w:rsidRPr="00F70BA1" w:rsidRDefault="006E4E1F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F1D3D1D" w14:textId="77777777" w:rsidR="006E4E1F" w:rsidRPr="00F70BA1" w:rsidRDefault="006E4E1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1FBE700F" w14:textId="77777777" w:rsidR="006E4E1F" w:rsidRPr="00F70BA1" w:rsidRDefault="006E4E1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67DD9FED" w14:textId="77777777" w:rsidR="006E4E1F" w:rsidRPr="00F70BA1" w:rsidRDefault="006E4E1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6E4E1F" w:rsidRPr="00F70BA1" w14:paraId="5FE70CAB" w14:textId="77777777" w:rsidTr="008F326C">
        <w:trPr>
          <w:cantSplit/>
          <w:trHeight w:val="20"/>
        </w:trPr>
        <w:tc>
          <w:tcPr>
            <w:tcW w:w="3912" w:type="dxa"/>
          </w:tcPr>
          <w:p w14:paraId="78F4E654" w14:textId="77777777" w:rsidR="006E4E1F" w:rsidRPr="00F70BA1" w:rsidRDefault="006E4E1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6350A1E" w14:textId="77777777" w:rsidR="006E4E1F" w:rsidRPr="00F70BA1" w:rsidRDefault="006E4E1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1BD2066E" w14:textId="77777777" w:rsidR="006E4E1F" w:rsidRPr="00F70BA1" w:rsidRDefault="006E4E1F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634D6228" w14:textId="77777777" w:rsidR="006E4E1F" w:rsidRPr="00F70BA1" w:rsidRDefault="006E4E1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2ABB7B37" w14:textId="77777777" w:rsidR="006E4E1F" w:rsidRPr="00F70BA1" w:rsidRDefault="006E4E1F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572A8EC" w14:textId="77777777" w:rsidR="006E4E1F" w:rsidRPr="00F70BA1" w:rsidRDefault="006E4E1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4AC74B90" w14:textId="77777777" w:rsidR="006E4E1F" w:rsidRPr="00F70BA1" w:rsidRDefault="006E4E1F" w:rsidP="008F326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2" w:type="dxa"/>
            <w:shd w:val="clear" w:color="auto" w:fill="auto"/>
          </w:tcPr>
          <w:p w14:paraId="5AAAA775" w14:textId="77777777" w:rsidR="006E4E1F" w:rsidRPr="00F70BA1" w:rsidRDefault="006E4E1F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BA05B8" w:rsidRPr="00F70BA1" w14:paraId="387AD2F4" w14:textId="77777777" w:rsidTr="00537512">
        <w:trPr>
          <w:cantSplit/>
          <w:trHeight w:val="20"/>
        </w:trPr>
        <w:tc>
          <w:tcPr>
            <w:tcW w:w="3912" w:type="dxa"/>
          </w:tcPr>
          <w:p w14:paraId="66D0DEAF" w14:textId="3E22623A" w:rsidR="00BA05B8" w:rsidRPr="00F70BA1" w:rsidRDefault="00BA05B8" w:rsidP="00BA05B8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</w:tcPr>
          <w:p w14:paraId="75FBC540" w14:textId="7A31F4D8" w:rsidR="00BA05B8" w:rsidRPr="00F70BA1" w:rsidRDefault="006C3CF6" w:rsidP="00BA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20,751</w:t>
            </w:r>
          </w:p>
        </w:tc>
        <w:tc>
          <w:tcPr>
            <w:tcW w:w="141" w:type="dxa"/>
          </w:tcPr>
          <w:p w14:paraId="56CB14BF" w14:textId="77777777" w:rsidR="00BA05B8" w:rsidRPr="00F70BA1" w:rsidRDefault="00BA05B8" w:rsidP="00BA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E7BDD3" w14:textId="4F388808" w:rsidR="00BA05B8" w:rsidRPr="00F70BA1" w:rsidRDefault="00BA05B8" w:rsidP="00BA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17,915</w:t>
            </w:r>
          </w:p>
        </w:tc>
        <w:tc>
          <w:tcPr>
            <w:tcW w:w="142" w:type="dxa"/>
          </w:tcPr>
          <w:p w14:paraId="206A2AB6" w14:textId="77777777" w:rsidR="00BA05B8" w:rsidRPr="00F70BA1" w:rsidRDefault="00BA05B8" w:rsidP="00BA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3F5408A" w14:textId="384E1DB9" w:rsidR="00BA05B8" w:rsidRPr="00F70BA1" w:rsidRDefault="00BA05B8" w:rsidP="00BA05B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19,99</w:t>
            </w:r>
            <w:r w:rsidR="00F70AB9" w:rsidRPr="00F70BA1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12B9BF5C" w14:textId="77777777" w:rsidR="00BA05B8" w:rsidRPr="00F70BA1" w:rsidRDefault="00BA05B8" w:rsidP="00BA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AEEDC00" w14:textId="70933E0B" w:rsidR="00BA05B8" w:rsidRPr="00F70BA1" w:rsidRDefault="00BA05B8" w:rsidP="00BA05B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17,063</w:t>
            </w:r>
          </w:p>
        </w:tc>
      </w:tr>
      <w:tr w:rsidR="00BA05B8" w:rsidRPr="00F70BA1" w14:paraId="157B1024" w14:textId="77777777" w:rsidTr="005F406B">
        <w:trPr>
          <w:cantSplit/>
          <w:trHeight w:val="20"/>
        </w:trPr>
        <w:tc>
          <w:tcPr>
            <w:tcW w:w="3912" w:type="dxa"/>
          </w:tcPr>
          <w:p w14:paraId="5AFBA44B" w14:textId="6E0E6DDB" w:rsidR="00BA05B8" w:rsidRPr="00F70BA1" w:rsidRDefault="00BA05B8" w:rsidP="00BA05B8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02DAC04B" w14:textId="29E3C30C" w:rsidR="00BA05B8" w:rsidRPr="00F70BA1" w:rsidRDefault="006C3CF6" w:rsidP="00BA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(4,941)</w:t>
            </w:r>
          </w:p>
        </w:tc>
        <w:tc>
          <w:tcPr>
            <w:tcW w:w="141" w:type="dxa"/>
          </w:tcPr>
          <w:p w14:paraId="1D0FB811" w14:textId="77777777" w:rsidR="00BA05B8" w:rsidRPr="00F70BA1" w:rsidRDefault="00BA05B8" w:rsidP="00BA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F152E34" w14:textId="6B13495C" w:rsidR="00BA05B8" w:rsidRPr="00F70BA1" w:rsidRDefault="00BA05B8" w:rsidP="00BA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(2,032)</w:t>
            </w:r>
          </w:p>
        </w:tc>
        <w:tc>
          <w:tcPr>
            <w:tcW w:w="142" w:type="dxa"/>
          </w:tcPr>
          <w:p w14:paraId="6A9A836A" w14:textId="77777777" w:rsidR="00BA05B8" w:rsidRPr="00F70BA1" w:rsidRDefault="00BA05B8" w:rsidP="00BA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B06388" w14:textId="08CBE23F" w:rsidR="00BA05B8" w:rsidRPr="00F70BA1" w:rsidRDefault="00BA05B8" w:rsidP="00BA05B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(4,810)</w:t>
            </w:r>
          </w:p>
        </w:tc>
        <w:tc>
          <w:tcPr>
            <w:tcW w:w="142" w:type="dxa"/>
            <w:shd w:val="clear" w:color="auto" w:fill="auto"/>
          </w:tcPr>
          <w:p w14:paraId="3DE73312" w14:textId="77777777" w:rsidR="00BA05B8" w:rsidRPr="00F70BA1" w:rsidRDefault="00BA05B8" w:rsidP="00BA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99F0B22" w14:textId="7267048F" w:rsidR="00BA05B8" w:rsidRPr="00F70BA1" w:rsidRDefault="00BA05B8" w:rsidP="00BA05B8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(1,748)</w:t>
            </w:r>
          </w:p>
        </w:tc>
      </w:tr>
      <w:tr w:rsidR="00BA05B8" w:rsidRPr="00F70BA1" w14:paraId="2ECF11F3" w14:textId="77777777" w:rsidTr="005F406B">
        <w:trPr>
          <w:cantSplit/>
          <w:trHeight w:val="20"/>
        </w:trPr>
        <w:tc>
          <w:tcPr>
            <w:tcW w:w="3912" w:type="dxa"/>
          </w:tcPr>
          <w:p w14:paraId="2D26E110" w14:textId="2A53F001" w:rsidR="00BA05B8" w:rsidRPr="00F70BA1" w:rsidRDefault="00BA05B8" w:rsidP="00BA05B8">
            <w:pPr>
              <w:spacing w:line="240" w:lineRule="auto"/>
              <w:ind w:left="114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94EE31" w14:textId="50CF0A8B" w:rsidR="00BA05B8" w:rsidRPr="00F70BA1" w:rsidRDefault="006C3CF6" w:rsidP="00BA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15,</w:t>
            </w:r>
            <w:r w:rsidR="00DD6F65">
              <w:rPr>
                <w:rFonts w:ascii="BrowalliaUPC" w:hAnsi="BrowalliaUPC" w:cs="BrowalliaUPC"/>
                <w:sz w:val="28"/>
                <w:szCs w:val="28"/>
              </w:rPr>
              <w:t>810</w:t>
            </w:r>
          </w:p>
        </w:tc>
        <w:tc>
          <w:tcPr>
            <w:tcW w:w="141" w:type="dxa"/>
          </w:tcPr>
          <w:p w14:paraId="37829D4D" w14:textId="77777777" w:rsidR="00BA05B8" w:rsidRPr="00F70BA1" w:rsidRDefault="00BA05B8" w:rsidP="00BA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28D96219" w14:textId="32E78B7F" w:rsidR="00BA05B8" w:rsidRPr="00F70BA1" w:rsidRDefault="00BA05B8" w:rsidP="00BA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15,883</w:t>
            </w:r>
          </w:p>
        </w:tc>
        <w:tc>
          <w:tcPr>
            <w:tcW w:w="142" w:type="dxa"/>
          </w:tcPr>
          <w:p w14:paraId="36952BBB" w14:textId="77777777" w:rsidR="00BA05B8" w:rsidRPr="00F70BA1" w:rsidRDefault="00BA05B8" w:rsidP="00BA05B8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3BB65D3" w14:textId="3767953D" w:rsidR="00BA05B8" w:rsidRPr="00F70BA1" w:rsidRDefault="00BA05B8" w:rsidP="00BA05B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15,18</w:t>
            </w:r>
            <w:r w:rsidR="00F70AB9" w:rsidRPr="00F70BA1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173E0EAB" w14:textId="77777777" w:rsidR="00BA05B8" w:rsidRPr="00F70BA1" w:rsidRDefault="00BA05B8" w:rsidP="00BA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2C586BE" w14:textId="6D494029" w:rsidR="00BA05B8" w:rsidRPr="00F70BA1" w:rsidRDefault="00BA05B8" w:rsidP="00BA05B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15,315</w:t>
            </w:r>
          </w:p>
        </w:tc>
      </w:tr>
    </w:tbl>
    <w:p w14:paraId="40682059" w14:textId="77777777" w:rsidR="005F49C4" w:rsidRPr="005F49C4" w:rsidRDefault="005F49C4" w:rsidP="005F4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left="810"/>
        <w:jc w:val="thaiDistribute"/>
        <w:rPr>
          <w:rFonts w:ascii="BrowalliaUPC" w:hAnsi="BrowalliaUPC" w:cs="BrowalliaUPC"/>
          <w:spacing w:val="-6"/>
          <w:sz w:val="28"/>
          <w:szCs w:val="28"/>
          <w:lang w:eastAsia="th-TH"/>
        </w:rPr>
      </w:pPr>
    </w:p>
    <w:p w14:paraId="16D42E94" w14:textId="3B798821" w:rsidR="00893A1E" w:rsidRPr="00F70BA1" w:rsidRDefault="00893A1E" w:rsidP="0094743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num" w:pos="990"/>
          <w:tab w:val="left" w:pos="1080"/>
        </w:tabs>
        <w:spacing w:line="240" w:lineRule="auto"/>
        <w:ind w:left="810"/>
        <w:jc w:val="thaiDistribute"/>
        <w:rPr>
          <w:rFonts w:ascii="BrowalliaUPC" w:hAnsi="BrowalliaUPC" w:cs="BrowalliaUPC"/>
          <w:spacing w:val="-6"/>
          <w:sz w:val="28"/>
          <w:szCs w:val="28"/>
          <w:lang w:eastAsia="th-TH"/>
        </w:rPr>
      </w:pPr>
      <w:r w:rsidRPr="00F70BA1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>รายการ</w:t>
      </w:r>
      <w:r w:rsidRPr="00F70BA1">
        <w:rPr>
          <w:rFonts w:ascii="BrowalliaUPC" w:hAnsi="BrowalliaUPC" w:cs="BrowalliaUPC"/>
          <w:spacing w:val="-6"/>
          <w:sz w:val="28"/>
          <w:szCs w:val="28"/>
          <w:cs/>
        </w:rPr>
        <w:t>เคลื่อนไหวภาระผูกพันหนี้สินผลประโยชน์พนักงาน สำหรับ</w:t>
      </w:r>
      <w:r w:rsidRPr="00F70BA1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 xml:space="preserve">ปีสิ้นสุดวันที่ </w:t>
      </w:r>
      <w:r w:rsidRPr="00F70BA1">
        <w:rPr>
          <w:rFonts w:ascii="BrowalliaUPC" w:hAnsi="BrowalliaUPC" w:cs="BrowalliaUPC"/>
          <w:spacing w:val="-6"/>
          <w:sz w:val="28"/>
          <w:szCs w:val="28"/>
        </w:rPr>
        <w:t>31</w:t>
      </w:r>
      <w:r w:rsidRPr="00F70BA1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 xml:space="preserve"> ธันวาคม </w:t>
      </w:r>
      <w:r w:rsidRPr="00F70BA1">
        <w:rPr>
          <w:rFonts w:ascii="BrowalliaUPC" w:hAnsi="BrowalliaUPC" w:cs="BrowalliaUPC"/>
          <w:spacing w:val="-6"/>
          <w:sz w:val="28"/>
          <w:szCs w:val="28"/>
          <w:lang w:val="en-GB"/>
        </w:rPr>
        <w:t>25</w:t>
      </w:r>
      <w:r w:rsidR="003D2504" w:rsidRPr="00F70BA1">
        <w:rPr>
          <w:rFonts w:ascii="BrowalliaUPC" w:hAnsi="BrowalliaUPC" w:cs="BrowalliaUPC"/>
          <w:spacing w:val="-6"/>
          <w:sz w:val="28"/>
          <w:szCs w:val="28"/>
          <w:lang w:val="en-GB"/>
        </w:rPr>
        <w:t>6</w:t>
      </w:r>
      <w:r w:rsidR="00766529" w:rsidRPr="00F70BA1">
        <w:rPr>
          <w:rFonts w:ascii="BrowalliaUPC" w:hAnsi="BrowalliaUPC" w:cs="BrowalliaUPC"/>
          <w:spacing w:val="-6"/>
          <w:sz w:val="28"/>
          <w:szCs w:val="28"/>
          <w:lang w:val="en-GB"/>
        </w:rPr>
        <w:t>4</w:t>
      </w:r>
      <w:r w:rsidRPr="00F70BA1">
        <w:rPr>
          <w:rFonts w:ascii="BrowalliaUPC" w:hAnsi="BrowalliaUPC" w:cs="BrowalliaUPC"/>
          <w:spacing w:val="-6"/>
          <w:sz w:val="28"/>
          <w:szCs w:val="28"/>
          <w:lang w:val="en-GB"/>
        </w:rPr>
        <w:t xml:space="preserve"> </w:t>
      </w:r>
      <w:r w:rsidRPr="00F70BA1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 xml:space="preserve">และ </w:t>
      </w:r>
      <w:r w:rsidRPr="00F70BA1">
        <w:rPr>
          <w:rFonts w:ascii="BrowalliaUPC" w:hAnsi="BrowalliaUPC" w:cs="BrowalliaUPC"/>
          <w:spacing w:val="-6"/>
          <w:sz w:val="28"/>
          <w:szCs w:val="28"/>
        </w:rPr>
        <w:t>25</w:t>
      </w:r>
      <w:r w:rsidR="00320017" w:rsidRPr="00F70BA1">
        <w:rPr>
          <w:rFonts w:ascii="BrowalliaUPC" w:hAnsi="BrowalliaUPC" w:cs="BrowalliaUPC"/>
          <w:spacing w:val="-6"/>
          <w:sz w:val="28"/>
          <w:szCs w:val="28"/>
        </w:rPr>
        <w:t>6</w:t>
      </w:r>
      <w:r w:rsidR="00766529" w:rsidRPr="00F70BA1">
        <w:rPr>
          <w:rFonts w:ascii="BrowalliaUPC" w:hAnsi="BrowalliaUPC" w:cs="BrowalliaUPC"/>
          <w:spacing w:val="-6"/>
          <w:sz w:val="28"/>
          <w:szCs w:val="28"/>
        </w:rPr>
        <w:t>3</w:t>
      </w:r>
      <w:r w:rsidRPr="00F70BA1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pacing w:val="-6"/>
          <w:sz w:val="28"/>
          <w:szCs w:val="28"/>
          <w:cs/>
        </w:rPr>
        <w:t>มีดังนี้</w:t>
      </w:r>
    </w:p>
    <w:p w14:paraId="650BA7AF" w14:textId="77777777" w:rsidR="00893A1E" w:rsidRPr="00F70BA1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tbl>
      <w:tblPr>
        <w:tblStyle w:val="TableGrid"/>
        <w:tblW w:w="8461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3829"/>
        <w:gridCol w:w="1163"/>
        <w:gridCol w:w="1164"/>
        <w:gridCol w:w="1177"/>
        <w:gridCol w:w="1128"/>
      </w:tblGrid>
      <w:tr w:rsidR="00BC7478" w:rsidRPr="00F70BA1" w14:paraId="0264C482" w14:textId="77777777" w:rsidTr="00BD6630">
        <w:trPr>
          <w:trHeight w:val="301"/>
        </w:trPr>
        <w:tc>
          <w:tcPr>
            <w:tcW w:w="3829" w:type="dxa"/>
            <w:shd w:val="clear" w:color="auto" w:fill="auto"/>
            <w:hideMark/>
          </w:tcPr>
          <w:p w14:paraId="6BF86D44" w14:textId="77777777" w:rsidR="00BC7478" w:rsidRPr="00F70BA1" w:rsidRDefault="00BC7478" w:rsidP="00BC747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</w:t>
            </w:r>
          </w:p>
        </w:tc>
        <w:tc>
          <w:tcPr>
            <w:tcW w:w="2327" w:type="dxa"/>
            <w:gridSpan w:val="2"/>
            <w:shd w:val="clear" w:color="auto" w:fill="auto"/>
            <w:vAlign w:val="bottom"/>
          </w:tcPr>
          <w:p w14:paraId="3484C809" w14:textId="77777777" w:rsidR="00BC7478" w:rsidRPr="00F70BA1" w:rsidRDefault="00BC7478" w:rsidP="00BC7478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05" w:type="dxa"/>
            <w:gridSpan w:val="2"/>
            <w:shd w:val="clear" w:color="auto" w:fill="auto"/>
            <w:vAlign w:val="bottom"/>
            <w:hideMark/>
          </w:tcPr>
          <w:p w14:paraId="64FABE56" w14:textId="77777777" w:rsidR="00BC7478" w:rsidRPr="00F70BA1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BC7478" w:rsidRPr="00F70BA1" w14:paraId="059A5A06" w14:textId="77777777" w:rsidTr="00BD6630">
        <w:trPr>
          <w:trHeight w:val="326"/>
        </w:trPr>
        <w:tc>
          <w:tcPr>
            <w:tcW w:w="3829" w:type="dxa"/>
            <w:shd w:val="clear" w:color="auto" w:fill="auto"/>
            <w:hideMark/>
          </w:tcPr>
          <w:p w14:paraId="6ED36BD7" w14:textId="77777777" w:rsidR="00BC7478" w:rsidRPr="00F70BA1" w:rsidRDefault="00BC7478" w:rsidP="00BC747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ab/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ab/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ab/>
            </w:r>
          </w:p>
        </w:tc>
        <w:tc>
          <w:tcPr>
            <w:tcW w:w="2327" w:type="dxa"/>
            <w:gridSpan w:val="2"/>
            <w:shd w:val="clear" w:color="auto" w:fill="auto"/>
            <w:vAlign w:val="bottom"/>
            <w:hideMark/>
          </w:tcPr>
          <w:p w14:paraId="3FDD154A" w14:textId="77777777" w:rsidR="00BC7478" w:rsidRPr="00F70BA1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05" w:type="dxa"/>
            <w:gridSpan w:val="2"/>
            <w:shd w:val="clear" w:color="auto" w:fill="auto"/>
            <w:vAlign w:val="bottom"/>
            <w:hideMark/>
          </w:tcPr>
          <w:p w14:paraId="1F867DF1" w14:textId="77777777" w:rsidR="00BC7478" w:rsidRPr="00F70BA1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485263" w:rsidRPr="00F70BA1" w14:paraId="7A8E4EC5" w14:textId="77777777" w:rsidTr="00BD6630">
        <w:trPr>
          <w:trHeight w:val="338"/>
        </w:trPr>
        <w:tc>
          <w:tcPr>
            <w:tcW w:w="3829" w:type="dxa"/>
            <w:shd w:val="clear" w:color="auto" w:fill="auto"/>
          </w:tcPr>
          <w:p w14:paraId="0D7C58FF" w14:textId="77777777" w:rsidR="00485263" w:rsidRPr="00F70BA1" w:rsidRDefault="00485263" w:rsidP="0048526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hideMark/>
          </w:tcPr>
          <w:p w14:paraId="766EE6AE" w14:textId="46B88C21" w:rsidR="00485263" w:rsidRPr="00F70BA1" w:rsidRDefault="00485263" w:rsidP="00485263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256</w:t>
            </w:r>
            <w:r w:rsidR="00766529"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</w:p>
        </w:tc>
        <w:tc>
          <w:tcPr>
            <w:tcW w:w="1164" w:type="dxa"/>
            <w:shd w:val="clear" w:color="auto" w:fill="auto"/>
            <w:hideMark/>
          </w:tcPr>
          <w:p w14:paraId="17949C52" w14:textId="4F29C023" w:rsidR="00485263" w:rsidRPr="00F70BA1" w:rsidRDefault="00485263" w:rsidP="004852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="00766529" w:rsidRPr="00F70BA1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177" w:type="dxa"/>
            <w:shd w:val="clear" w:color="auto" w:fill="auto"/>
            <w:hideMark/>
          </w:tcPr>
          <w:p w14:paraId="3B3DBA0D" w14:textId="712A37CC" w:rsidR="00485263" w:rsidRPr="00F70BA1" w:rsidRDefault="00485263" w:rsidP="00485263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256</w:t>
            </w:r>
            <w:r w:rsidR="003F0ECE"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</w:p>
        </w:tc>
        <w:tc>
          <w:tcPr>
            <w:tcW w:w="1128" w:type="dxa"/>
            <w:shd w:val="clear" w:color="auto" w:fill="auto"/>
            <w:hideMark/>
          </w:tcPr>
          <w:p w14:paraId="4A174A68" w14:textId="7C884037" w:rsidR="00485263" w:rsidRPr="00F70BA1" w:rsidRDefault="00485263" w:rsidP="004852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="003F0ECE" w:rsidRPr="00F70BA1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</w:tr>
      <w:tr w:rsidR="00BC7478" w:rsidRPr="00F70BA1" w14:paraId="1C90AAE8" w14:textId="77777777" w:rsidTr="00BD6630">
        <w:trPr>
          <w:trHeight w:val="301"/>
        </w:trPr>
        <w:tc>
          <w:tcPr>
            <w:tcW w:w="3829" w:type="dxa"/>
            <w:shd w:val="clear" w:color="auto" w:fill="auto"/>
          </w:tcPr>
          <w:p w14:paraId="4070D759" w14:textId="77777777" w:rsidR="00BC7478" w:rsidRPr="00F70BA1" w:rsidRDefault="00BC7478" w:rsidP="00BC747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44024DDE" w14:textId="77777777" w:rsidR="00BC7478" w:rsidRPr="00F70BA1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7722401" w14:textId="77777777" w:rsidR="00BC7478" w:rsidRPr="00F70BA1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0DBF27C" w14:textId="77777777" w:rsidR="00BC7478" w:rsidRPr="00F70BA1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70F25AC2" w14:textId="77777777" w:rsidR="00BC7478" w:rsidRPr="00F70BA1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6222C" w:rsidRPr="00F70BA1" w14:paraId="57464B6A" w14:textId="77777777" w:rsidTr="00BD6630">
        <w:trPr>
          <w:trHeight w:val="301"/>
        </w:trPr>
        <w:tc>
          <w:tcPr>
            <w:tcW w:w="3829" w:type="dxa"/>
            <w:shd w:val="clear" w:color="auto" w:fill="auto"/>
            <w:hideMark/>
          </w:tcPr>
          <w:p w14:paraId="74F94571" w14:textId="77777777" w:rsidR="0076222C" w:rsidRPr="00F70BA1" w:rsidRDefault="0076222C" w:rsidP="0076222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ภาระผูกพันผลประโยชน์พนักงาน 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มกราคม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9EA04FA" w14:textId="6D2D7C3F" w:rsidR="0076222C" w:rsidRPr="00F70BA1" w:rsidRDefault="001F3938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17,915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1CDA74A" w14:textId="7780D02D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19,035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9978BC4" w14:textId="70677606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17,063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5D9956E" w14:textId="19C594D2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10,992</w:t>
            </w:r>
          </w:p>
        </w:tc>
      </w:tr>
      <w:tr w:rsidR="0076222C" w:rsidRPr="00F70BA1" w14:paraId="26CD98D6" w14:textId="77777777" w:rsidTr="00BD6630">
        <w:trPr>
          <w:trHeight w:val="301"/>
        </w:trPr>
        <w:tc>
          <w:tcPr>
            <w:tcW w:w="3829" w:type="dxa"/>
            <w:shd w:val="clear" w:color="auto" w:fill="auto"/>
            <w:hideMark/>
          </w:tcPr>
          <w:p w14:paraId="3EC81306" w14:textId="77777777" w:rsidR="0076222C" w:rsidRPr="00F70BA1" w:rsidRDefault="0076222C" w:rsidP="0076222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ต้นทุนบริการปีปัจจุบัน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C8EAE24" w14:textId="7186580D" w:rsidR="0076222C" w:rsidRPr="00F70BA1" w:rsidRDefault="007B32A6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4,511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8BB5034" w14:textId="7BC55985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3,893</w:t>
            </w:r>
          </w:p>
        </w:tc>
        <w:tc>
          <w:tcPr>
            <w:tcW w:w="1177" w:type="dxa"/>
            <w:shd w:val="clear" w:color="auto" w:fill="auto"/>
          </w:tcPr>
          <w:p w14:paraId="3500AC6A" w14:textId="4C27A968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4,333</w:t>
            </w:r>
          </w:p>
        </w:tc>
        <w:tc>
          <w:tcPr>
            <w:tcW w:w="1128" w:type="dxa"/>
            <w:shd w:val="clear" w:color="auto" w:fill="auto"/>
          </w:tcPr>
          <w:p w14:paraId="75E329F5" w14:textId="12753BEB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2,967</w:t>
            </w:r>
          </w:p>
        </w:tc>
      </w:tr>
      <w:tr w:rsidR="0076222C" w:rsidRPr="00F70BA1" w14:paraId="5682185C" w14:textId="77777777" w:rsidTr="00BD6630">
        <w:trPr>
          <w:trHeight w:val="301"/>
        </w:trPr>
        <w:tc>
          <w:tcPr>
            <w:tcW w:w="3829" w:type="dxa"/>
            <w:shd w:val="clear" w:color="auto" w:fill="auto"/>
            <w:hideMark/>
          </w:tcPr>
          <w:p w14:paraId="386D14E5" w14:textId="77777777" w:rsidR="0076222C" w:rsidRPr="00F70BA1" w:rsidRDefault="0076222C" w:rsidP="0076222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BC77626" w14:textId="6F83BDF1" w:rsidR="0076222C" w:rsidRPr="00F70BA1" w:rsidRDefault="007B32A6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357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E0C6B4B" w14:textId="5D084072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519</w:t>
            </w:r>
          </w:p>
        </w:tc>
        <w:tc>
          <w:tcPr>
            <w:tcW w:w="1177" w:type="dxa"/>
            <w:shd w:val="clear" w:color="auto" w:fill="auto"/>
          </w:tcPr>
          <w:p w14:paraId="7D7CEDC4" w14:textId="289AE3E8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342</w:t>
            </w:r>
          </w:p>
        </w:tc>
        <w:tc>
          <w:tcPr>
            <w:tcW w:w="1128" w:type="dxa"/>
            <w:shd w:val="clear" w:color="auto" w:fill="auto"/>
          </w:tcPr>
          <w:p w14:paraId="3CBA6A05" w14:textId="368851FB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434</w:t>
            </w:r>
          </w:p>
        </w:tc>
      </w:tr>
      <w:tr w:rsidR="0076222C" w:rsidRPr="00F70BA1" w14:paraId="6BB73501" w14:textId="77777777" w:rsidTr="00BD6630">
        <w:trPr>
          <w:trHeight w:val="301"/>
        </w:trPr>
        <w:tc>
          <w:tcPr>
            <w:tcW w:w="3829" w:type="dxa"/>
            <w:shd w:val="clear" w:color="auto" w:fill="auto"/>
          </w:tcPr>
          <w:p w14:paraId="57ED5364" w14:textId="63CE8441" w:rsidR="0076222C" w:rsidRPr="00F70BA1" w:rsidRDefault="0076222C" w:rsidP="0076222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การปรับมูลค่า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–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ผลขาดทุนตามหลักคณิตศาสตร์ประกันภัย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6A51897" w14:textId="2C1ABED0" w:rsidR="0076222C" w:rsidRPr="00F70BA1" w:rsidRDefault="007B32A6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6AD3CF6" w14:textId="209D3C71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5,934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F08769D" w14:textId="59260F0D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2BB6FA8" w14:textId="26BDD916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4,629</w:t>
            </w:r>
          </w:p>
        </w:tc>
      </w:tr>
      <w:tr w:rsidR="0076222C" w:rsidRPr="00F70BA1" w14:paraId="6AB2313F" w14:textId="77777777" w:rsidTr="00BD6630">
        <w:trPr>
          <w:trHeight w:val="301"/>
        </w:trPr>
        <w:tc>
          <w:tcPr>
            <w:tcW w:w="3829" w:type="dxa"/>
            <w:shd w:val="clear" w:color="auto" w:fill="auto"/>
          </w:tcPr>
          <w:p w14:paraId="59870BEF" w14:textId="09647DA6" w:rsidR="0076222C" w:rsidRPr="00F70BA1" w:rsidRDefault="0076222C" w:rsidP="0076222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กลับรายการผลประโยชน์พนักงาน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CE1BAAC" w14:textId="1916F992" w:rsidR="0076222C" w:rsidRPr="00F70BA1" w:rsidRDefault="007B32A6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AC33312" w14:textId="4B248B86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(5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,283)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D8B2A88" w14:textId="241C4269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EEB79F3" w14:textId="5C3DDEBB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76222C" w:rsidRPr="00F70BA1" w14:paraId="7F8920E1" w14:textId="77777777" w:rsidTr="00BD6630">
        <w:trPr>
          <w:trHeight w:val="326"/>
        </w:trPr>
        <w:tc>
          <w:tcPr>
            <w:tcW w:w="3829" w:type="dxa"/>
            <w:shd w:val="clear" w:color="auto" w:fill="auto"/>
            <w:hideMark/>
          </w:tcPr>
          <w:p w14:paraId="6E795150" w14:textId="7FD53B0A" w:rsidR="0076222C" w:rsidRPr="00F70BA1" w:rsidRDefault="0076222C" w:rsidP="0076222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ผลประโยชน์จ่ายระหว่างปี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F3154D6" w14:textId="2AA248CC" w:rsidR="0076222C" w:rsidRPr="00F70BA1" w:rsidRDefault="007B32A6" w:rsidP="0076222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(2,032)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290696F" w14:textId="540970AA" w:rsidR="0076222C" w:rsidRPr="00F70BA1" w:rsidRDefault="0076222C" w:rsidP="0076222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(6,183)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929C367" w14:textId="6B2C8411" w:rsidR="0076222C" w:rsidRPr="00F70BA1" w:rsidRDefault="0076222C" w:rsidP="0076222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(1,74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8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23A3ED4" w14:textId="4C969F8C" w:rsidR="0076222C" w:rsidRPr="00F70BA1" w:rsidRDefault="0076222C" w:rsidP="0076222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(1,959)</w:t>
            </w:r>
          </w:p>
        </w:tc>
      </w:tr>
      <w:tr w:rsidR="0076222C" w:rsidRPr="00F70BA1" w14:paraId="2B146E1C" w14:textId="77777777" w:rsidTr="00BD6630">
        <w:trPr>
          <w:trHeight w:val="326"/>
        </w:trPr>
        <w:tc>
          <w:tcPr>
            <w:tcW w:w="3829" w:type="dxa"/>
            <w:shd w:val="clear" w:color="auto" w:fill="auto"/>
          </w:tcPr>
          <w:p w14:paraId="44149A18" w14:textId="1301DCE3" w:rsidR="0076222C" w:rsidRPr="00F70BA1" w:rsidRDefault="0076222C" w:rsidP="0076222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5685785" w14:textId="19F3F9CD" w:rsidR="0076222C" w:rsidRPr="00F70BA1" w:rsidRDefault="006F2691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20,751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EF26A1F" w14:textId="0934138F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17,915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64DE1B2D" w14:textId="25D37CC9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19,99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7C56730" w14:textId="4973A21D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17,063</w:t>
            </w:r>
          </w:p>
        </w:tc>
      </w:tr>
      <w:tr w:rsidR="0076222C" w:rsidRPr="00F70BA1" w14:paraId="536DA5E7" w14:textId="77777777" w:rsidTr="00BD6630">
        <w:trPr>
          <w:trHeight w:val="326"/>
        </w:trPr>
        <w:tc>
          <w:tcPr>
            <w:tcW w:w="3829" w:type="dxa"/>
            <w:shd w:val="clear" w:color="auto" w:fill="auto"/>
          </w:tcPr>
          <w:p w14:paraId="7A73706D" w14:textId="2FCC2672" w:rsidR="0076222C" w:rsidRPr="00F70BA1" w:rsidRDefault="0076222C" w:rsidP="0076222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ส่วนที่ชำระภายในหนึ่งปี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9AD0D72" w14:textId="32BABC3A" w:rsidR="0076222C" w:rsidRPr="00F70BA1" w:rsidRDefault="006F2691" w:rsidP="0076222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(4,941)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EE98E07" w14:textId="2DDF1AB5" w:rsidR="0076222C" w:rsidRPr="00F70BA1" w:rsidRDefault="0076222C" w:rsidP="0076222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(2,032)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0FA848D" w14:textId="3D66E131" w:rsidR="0076222C" w:rsidRPr="00F70BA1" w:rsidRDefault="0076222C" w:rsidP="0076222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(4,810)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5BBDF2D" w14:textId="741F0DB8" w:rsidR="0076222C" w:rsidRPr="00F70BA1" w:rsidRDefault="0076222C" w:rsidP="0076222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(1,748)</w:t>
            </w:r>
          </w:p>
        </w:tc>
      </w:tr>
      <w:tr w:rsidR="0076222C" w:rsidRPr="00F70BA1" w14:paraId="434880B0" w14:textId="77777777" w:rsidTr="00BD6630">
        <w:trPr>
          <w:trHeight w:val="362"/>
        </w:trPr>
        <w:tc>
          <w:tcPr>
            <w:tcW w:w="3829" w:type="dxa"/>
            <w:shd w:val="clear" w:color="auto" w:fill="auto"/>
            <w:hideMark/>
          </w:tcPr>
          <w:p w14:paraId="4ABF5E16" w14:textId="77777777" w:rsidR="0076222C" w:rsidRPr="00F70BA1" w:rsidRDefault="0076222C" w:rsidP="0076222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ภาระผูกพันผลประโยชน์พนักงาน ณ วันที่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A893FB2" w14:textId="116E4E85" w:rsidR="0076222C" w:rsidRPr="00F70BA1" w:rsidRDefault="00FF0871" w:rsidP="0076222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15,180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E5D5100" w14:textId="63106FB6" w:rsidR="0076222C" w:rsidRPr="00F70BA1" w:rsidRDefault="0076222C" w:rsidP="0076222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15,883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CF955D4" w14:textId="2ED9FB27" w:rsidR="0076222C" w:rsidRPr="00F70BA1" w:rsidRDefault="0076222C" w:rsidP="0076222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15,18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45E5DFC" w14:textId="665E4E38" w:rsidR="0076222C" w:rsidRPr="00F70BA1" w:rsidRDefault="0076222C" w:rsidP="0076222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15,315</w:t>
            </w:r>
          </w:p>
        </w:tc>
      </w:tr>
      <w:tr w:rsidR="0076222C" w:rsidRPr="00F70BA1" w14:paraId="67F7EE20" w14:textId="77777777" w:rsidTr="00BD6630">
        <w:trPr>
          <w:trHeight w:val="301"/>
        </w:trPr>
        <w:tc>
          <w:tcPr>
            <w:tcW w:w="3829" w:type="dxa"/>
            <w:shd w:val="clear" w:color="auto" w:fill="auto"/>
          </w:tcPr>
          <w:p w14:paraId="4F7DA83E" w14:textId="77777777" w:rsidR="0076222C" w:rsidRPr="00F70BA1" w:rsidRDefault="0076222C" w:rsidP="0076222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22AC373B" w14:textId="77777777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3CF8AB4" w14:textId="77777777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0C09050B" w14:textId="77777777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</w:tcPr>
          <w:p w14:paraId="51132ED1" w14:textId="77777777" w:rsidR="0076222C" w:rsidRPr="00F70BA1" w:rsidRDefault="0076222C" w:rsidP="0076222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6222C" w:rsidRPr="00F70BA1" w14:paraId="09AB2DF3" w14:textId="77777777" w:rsidTr="00BD6630">
        <w:trPr>
          <w:trHeight w:val="350"/>
        </w:trPr>
        <w:tc>
          <w:tcPr>
            <w:tcW w:w="3829" w:type="dxa"/>
            <w:shd w:val="clear" w:color="auto" w:fill="auto"/>
            <w:hideMark/>
          </w:tcPr>
          <w:p w14:paraId="2D77388A" w14:textId="77777777" w:rsidR="0076222C" w:rsidRPr="00F70BA1" w:rsidRDefault="0076222C" w:rsidP="0076222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ไม่ได้จัดตั้งเป็นกองทุนทั้งหมด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1C0C3B9" w14:textId="0A854697" w:rsidR="0076222C" w:rsidRPr="00F70BA1" w:rsidRDefault="00776428" w:rsidP="0076222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20,751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B2175E2" w14:textId="089A90C8" w:rsidR="0076222C" w:rsidRPr="00F70BA1" w:rsidRDefault="0076222C" w:rsidP="0076222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17,915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DB44B98" w14:textId="7B84E5A6" w:rsidR="0076222C" w:rsidRPr="00F70BA1" w:rsidRDefault="0076222C" w:rsidP="0076222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19,99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8C50706" w14:textId="4AEB9648" w:rsidR="0076222C" w:rsidRPr="00F70BA1" w:rsidRDefault="0076222C" w:rsidP="0076222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17,063</w:t>
            </w:r>
          </w:p>
        </w:tc>
      </w:tr>
    </w:tbl>
    <w:p w14:paraId="3E64F118" w14:textId="77777777" w:rsidR="00815A99" w:rsidRPr="00F70BA1" w:rsidRDefault="00815A99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96DA5AE" w14:textId="53A53B56" w:rsidR="00B4033D" w:rsidRPr="00F70BA1" w:rsidRDefault="00893A1E" w:rsidP="00CA778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ข้อสมมติ</w:t>
      </w:r>
      <w:r w:rsidR="009D3029" w:rsidRPr="00F70BA1">
        <w:rPr>
          <w:rFonts w:ascii="BrowalliaUPC" w:hAnsi="BrowalliaUPC" w:cs="BrowalliaUPC"/>
          <w:sz w:val="28"/>
          <w:szCs w:val="28"/>
          <w:cs/>
          <w:lang w:val="en-GB"/>
        </w:rPr>
        <w:t>ฐาน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หลักที่สำคัญในการประมาณการตามหลักคณิตศาสตร์ประกันภัย ณ วันที่รายงาน สำหรับปีสิ้นสุดวันที่ </w:t>
      </w:r>
      <w:r w:rsidRPr="00F70BA1">
        <w:rPr>
          <w:rFonts w:ascii="BrowalliaUPC" w:hAnsi="BrowalliaUPC" w:cs="BrowalliaUPC"/>
          <w:sz w:val="28"/>
          <w:szCs w:val="28"/>
        </w:rPr>
        <w:t>31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25</w:t>
      </w:r>
      <w:r w:rsidR="001D026C" w:rsidRPr="00F70BA1">
        <w:rPr>
          <w:rFonts w:ascii="BrowalliaUPC" w:hAnsi="BrowalliaUPC" w:cs="BrowalliaUPC"/>
          <w:sz w:val="28"/>
          <w:szCs w:val="28"/>
          <w:lang w:val="en-GB"/>
        </w:rPr>
        <w:t>6</w:t>
      </w:r>
      <w:r w:rsidR="00584C8A" w:rsidRPr="00F70BA1">
        <w:rPr>
          <w:rFonts w:ascii="BrowalliaUPC" w:hAnsi="BrowalliaUPC" w:cs="BrowalliaUPC"/>
          <w:sz w:val="28"/>
          <w:szCs w:val="28"/>
          <w:lang w:val="en-GB"/>
        </w:rPr>
        <w:t>4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F70BA1">
        <w:rPr>
          <w:rFonts w:ascii="BrowalliaUPC" w:hAnsi="BrowalliaUPC" w:cs="BrowalliaUPC"/>
          <w:sz w:val="28"/>
          <w:szCs w:val="28"/>
        </w:rPr>
        <w:t>25</w:t>
      </w:r>
      <w:r w:rsidR="00320017" w:rsidRPr="00F70BA1">
        <w:rPr>
          <w:rFonts w:ascii="BrowalliaUPC" w:hAnsi="BrowalliaUPC" w:cs="BrowalliaUPC"/>
          <w:sz w:val="28"/>
          <w:szCs w:val="28"/>
        </w:rPr>
        <w:t>6</w:t>
      </w:r>
      <w:r w:rsidR="00584C8A" w:rsidRPr="00F70BA1">
        <w:rPr>
          <w:rFonts w:ascii="BrowalliaUPC" w:hAnsi="BrowalliaUPC" w:cs="BrowalliaUPC"/>
          <w:sz w:val="28"/>
          <w:szCs w:val="28"/>
        </w:rPr>
        <w:t>3</w:t>
      </w:r>
      <w:r w:rsidR="00BF3E29"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1A5B9F50" w14:textId="77777777" w:rsidR="00B4033D" w:rsidRPr="00F70BA1" w:rsidRDefault="00B4033D" w:rsidP="00CA778C">
      <w:p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eastAsia="th-TH"/>
        </w:rPr>
      </w:pPr>
    </w:p>
    <w:tbl>
      <w:tblPr>
        <w:tblStyle w:val="TableGrid"/>
        <w:tblW w:w="864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9"/>
        <w:gridCol w:w="1559"/>
        <w:gridCol w:w="1559"/>
        <w:gridCol w:w="1560"/>
        <w:gridCol w:w="1563"/>
      </w:tblGrid>
      <w:tr w:rsidR="00893A1E" w:rsidRPr="00F70BA1" w14:paraId="0388AF64" w14:textId="77777777" w:rsidTr="00C13DD2">
        <w:tc>
          <w:tcPr>
            <w:tcW w:w="2399" w:type="dxa"/>
            <w:hideMark/>
          </w:tcPr>
          <w:p w14:paraId="1F9618D1" w14:textId="77777777" w:rsidR="00893A1E" w:rsidRPr="00F70BA1" w:rsidRDefault="00893A1E" w:rsidP="00AE6BB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</w:rPr>
              <w:tab/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ab/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ab/>
            </w:r>
          </w:p>
        </w:tc>
        <w:tc>
          <w:tcPr>
            <w:tcW w:w="3118" w:type="dxa"/>
            <w:gridSpan w:val="2"/>
            <w:vAlign w:val="bottom"/>
            <w:hideMark/>
          </w:tcPr>
          <w:p w14:paraId="5C42DD2B" w14:textId="77777777" w:rsidR="00893A1E" w:rsidRPr="00F70BA1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123" w:type="dxa"/>
            <w:gridSpan w:val="2"/>
            <w:shd w:val="clear" w:color="auto" w:fill="auto"/>
            <w:vAlign w:val="bottom"/>
            <w:hideMark/>
          </w:tcPr>
          <w:p w14:paraId="0C2BB342" w14:textId="77777777" w:rsidR="00893A1E" w:rsidRPr="00F70BA1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งบการเงินเฉพาะของบริษัท</w:t>
            </w:r>
          </w:p>
        </w:tc>
      </w:tr>
      <w:tr w:rsidR="00DE4EEF" w:rsidRPr="00F70BA1" w14:paraId="6F7E647A" w14:textId="77777777" w:rsidTr="00C13DD2">
        <w:tc>
          <w:tcPr>
            <w:tcW w:w="2399" w:type="dxa"/>
          </w:tcPr>
          <w:p w14:paraId="2DBD3C96" w14:textId="77777777" w:rsidR="00DE4EEF" w:rsidRPr="00F70BA1" w:rsidRDefault="00DE4EEF" w:rsidP="00DE4EEF">
            <w:pPr>
              <w:spacing w:line="240" w:lineRule="auto"/>
              <w:ind w:left="252" w:hanging="252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559" w:type="dxa"/>
            <w:hideMark/>
          </w:tcPr>
          <w:p w14:paraId="4FCA153E" w14:textId="74126FAD" w:rsidR="00DE4EEF" w:rsidRPr="00F70BA1" w:rsidRDefault="00DE4EEF" w:rsidP="00DE4EEF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256</w:t>
            </w:r>
            <w:r w:rsidR="00584C8A"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</w:p>
        </w:tc>
        <w:tc>
          <w:tcPr>
            <w:tcW w:w="1559" w:type="dxa"/>
            <w:hideMark/>
          </w:tcPr>
          <w:p w14:paraId="169DC1B2" w14:textId="4EB045C3" w:rsidR="00DE4EEF" w:rsidRPr="00F70BA1" w:rsidRDefault="00DE4EEF" w:rsidP="00DE4EE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25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="00584C8A" w:rsidRPr="00F70BA1">
              <w:rPr>
                <w:rFonts w:ascii="BrowalliaUPC" w:hAnsi="BrowalliaUPC" w:cs="BrowalliaUPC"/>
                <w:sz w:val="22"/>
                <w:szCs w:val="22"/>
              </w:rPr>
              <w:t>3</w:t>
            </w:r>
          </w:p>
        </w:tc>
        <w:tc>
          <w:tcPr>
            <w:tcW w:w="1560" w:type="dxa"/>
            <w:shd w:val="clear" w:color="auto" w:fill="auto"/>
            <w:hideMark/>
          </w:tcPr>
          <w:p w14:paraId="3D1C78CB" w14:textId="097949F7" w:rsidR="00DE4EEF" w:rsidRPr="00F70BA1" w:rsidRDefault="00DE4EEF" w:rsidP="00DE4EEF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256</w:t>
            </w:r>
            <w:r w:rsidR="00A50290"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</w:p>
        </w:tc>
        <w:tc>
          <w:tcPr>
            <w:tcW w:w="1563" w:type="dxa"/>
            <w:shd w:val="clear" w:color="auto" w:fill="auto"/>
            <w:hideMark/>
          </w:tcPr>
          <w:p w14:paraId="0852E741" w14:textId="4DD5614A" w:rsidR="00DE4EEF" w:rsidRPr="00F70BA1" w:rsidRDefault="00DE4EEF" w:rsidP="00DE4EE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25</w:t>
            </w:r>
            <w:r w:rsidRPr="00F70BA1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="00A50290" w:rsidRPr="00F70BA1">
              <w:rPr>
                <w:rFonts w:ascii="BrowalliaUPC" w:hAnsi="BrowalliaUPC" w:cs="BrowalliaUPC"/>
                <w:sz w:val="22"/>
                <w:szCs w:val="22"/>
              </w:rPr>
              <w:t>3</w:t>
            </w:r>
          </w:p>
        </w:tc>
      </w:tr>
      <w:tr w:rsidR="00A44D20" w:rsidRPr="00F70BA1" w14:paraId="4C457687" w14:textId="77777777" w:rsidTr="00C13DD2">
        <w:tc>
          <w:tcPr>
            <w:tcW w:w="2399" w:type="dxa"/>
          </w:tcPr>
          <w:p w14:paraId="5EE1A18B" w14:textId="77777777" w:rsidR="00A44D20" w:rsidRPr="00F70BA1" w:rsidRDefault="00A44D20" w:rsidP="001D026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FF29D7" w14:textId="26C5C445" w:rsidR="00A44D20" w:rsidRPr="00F70BA1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</w:t>
            </w: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559" w:type="dxa"/>
            <w:vAlign w:val="bottom"/>
          </w:tcPr>
          <w:p w14:paraId="27F4D681" w14:textId="482570F6" w:rsidR="00A44D20" w:rsidRPr="00F70BA1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</w:t>
            </w: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D5CB95" w14:textId="7C86CCA0" w:rsidR="00A44D20" w:rsidRPr="00F70BA1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highlight w:val="yellow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</w:t>
            </w: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02F0003B" w14:textId="5EBCA565" w:rsidR="00A44D20" w:rsidRPr="00F70BA1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</w:t>
            </w: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ร้อยละ)</w:t>
            </w:r>
          </w:p>
        </w:tc>
      </w:tr>
      <w:tr w:rsidR="00DA7FD0" w:rsidRPr="00F70BA1" w14:paraId="420CE088" w14:textId="77777777" w:rsidTr="00C13DD2">
        <w:tc>
          <w:tcPr>
            <w:tcW w:w="2399" w:type="dxa"/>
          </w:tcPr>
          <w:p w14:paraId="05E59FEF" w14:textId="77777777" w:rsidR="00DA7FD0" w:rsidRPr="00F70BA1" w:rsidRDefault="00DA7FD0" w:rsidP="001D026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353CBC" w14:textId="77777777" w:rsidR="00DA7FD0" w:rsidRPr="00F70BA1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667D8E0" w14:textId="77777777" w:rsidR="00DA7FD0" w:rsidRPr="00F70BA1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F80EC0" w14:textId="77777777" w:rsidR="00DA7FD0" w:rsidRPr="00F70BA1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F5A9B84" w14:textId="77777777" w:rsidR="00DA7FD0" w:rsidRPr="00F70BA1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A41FAF" w:rsidRPr="00F70BA1" w14:paraId="235E0545" w14:textId="77777777" w:rsidTr="00C13DD2">
        <w:tc>
          <w:tcPr>
            <w:tcW w:w="2399" w:type="dxa"/>
            <w:hideMark/>
          </w:tcPr>
          <w:p w14:paraId="1FE1017F" w14:textId="77777777" w:rsidR="00A41FAF" w:rsidRPr="00F70BA1" w:rsidRDefault="00A41FAF" w:rsidP="00A41FAF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อัตราคิดลด (ต่อปี)</w:t>
            </w:r>
          </w:p>
        </w:tc>
        <w:tc>
          <w:tcPr>
            <w:tcW w:w="1559" w:type="dxa"/>
            <w:shd w:val="clear" w:color="auto" w:fill="auto"/>
          </w:tcPr>
          <w:p w14:paraId="16033790" w14:textId="41F127A8" w:rsidR="00A41FAF" w:rsidRPr="00F70BA1" w:rsidRDefault="00A41FAF" w:rsidP="00A41FA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1.49 - 1.60</w:t>
            </w:r>
          </w:p>
        </w:tc>
        <w:tc>
          <w:tcPr>
            <w:tcW w:w="1559" w:type="dxa"/>
          </w:tcPr>
          <w:p w14:paraId="14773B4C" w14:textId="5D595317" w:rsidR="00A41FAF" w:rsidRPr="00F70BA1" w:rsidRDefault="00A41FAF" w:rsidP="00A41FA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1.49 - 1.60</w:t>
            </w:r>
          </w:p>
        </w:tc>
        <w:tc>
          <w:tcPr>
            <w:tcW w:w="1560" w:type="dxa"/>
            <w:shd w:val="clear" w:color="auto" w:fill="auto"/>
          </w:tcPr>
          <w:p w14:paraId="3D2A9DFD" w14:textId="0B13C6C4" w:rsidR="00A41FAF" w:rsidRPr="00F70BA1" w:rsidRDefault="00A41FAF" w:rsidP="00A41FA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1.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60</w:t>
            </w:r>
          </w:p>
        </w:tc>
        <w:tc>
          <w:tcPr>
            <w:tcW w:w="1563" w:type="dxa"/>
            <w:shd w:val="clear" w:color="auto" w:fill="auto"/>
          </w:tcPr>
          <w:p w14:paraId="26FBC269" w14:textId="4C90E3A8" w:rsidR="00A41FAF" w:rsidRPr="00F70BA1" w:rsidRDefault="00A41FAF" w:rsidP="00A41FA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1.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60</w:t>
            </w:r>
          </w:p>
        </w:tc>
      </w:tr>
      <w:tr w:rsidR="00A41FAF" w:rsidRPr="00F70BA1" w14:paraId="6A5401C4" w14:textId="77777777" w:rsidTr="00C13DD2">
        <w:tc>
          <w:tcPr>
            <w:tcW w:w="2399" w:type="dxa"/>
            <w:hideMark/>
          </w:tcPr>
          <w:p w14:paraId="68FCFAB6" w14:textId="30B1D87C" w:rsidR="00A41FAF" w:rsidRPr="00F70BA1" w:rsidRDefault="00A41FAF" w:rsidP="00A41FAF">
            <w:pPr>
              <w:spacing w:line="240" w:lineRule="auto"/>
              <w:ind w:right="-114"/>
              <w:rPr>
                <w:rFonts w:ascii="BrowalliaUPC" w:hAnsi="BrowalliaUPC" w:cs="BrowalliaUPC"/>
                <w:sz w:val="22"/>
                <w:szCs w:val="22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อัตราการเพิ่มขึ้นของเงินเดือน (ต่อปี)</w:t>
            </w:r>
          </w:p>
        </w:tc>
        <w:tc>
          <w:tcPr>
            <w:tcW w:w="1559" w:type="dxa"/>
            <w:shd w:val="clear" w:color="auto" w:fill="auto"/>
          </w:tcPr>
          <w:p w14:paraId="4C2AFF5E" w14:textId="5B8B2847" w:rsidR="00A41FAF" w:rsidRPr="00F70BA1" w:rsidRDefault="00A41FAF" w:rsidP="00A41FA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3.08 - 4.66</w:t>
            </w:r>
          </w:p>
        </w:tc>
        <w:tc>
          <w:tcPr>
            <w:tcW w:w="1559" w:type="dxa"/>
          </w:tcPr>
          <w:p w14:paraId="28939E87" w14:textId="46D58387" w:rsidR="00A41FAF" w:rsidRPr="00F70BA1" w:rsidRDefault="00A41FAF" w:rsidP="00A41FA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3.08 - 4.66</w:t>
            </w:r>
          </w:p>
        </w:tc>
        <w:tc>
          <w:tcPr>
            <w:tcW w:w="1560" w:type="dxa"/>
            <w:shd w:val="clear" w:color="auto" w:fill="auto"/>
          </w:tcPr>
          <w:p w14:paraId="423571AA" w14:textId="10BCF179" w:rsidR="00A41FAF" w:rsidRPr="00F70BA1" w:rsidRDefault="00A41FAF" w:rsidP="00A41FAF">
            <w:pPr>
              <w:tabs>
                <w:tab w:val="clear" w:pos="454"/>
                <w:tab w:val="left" w:pos="438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4.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66</w:t>
            </w:r>
          </w:p>
        </w:tc>
        <w:tc>
          <w:tcPr>
            <w:tcW w:w="1563" w:type="dxa"/>
            <w:shd w:val="clear" w:color="auto" w:fill="auto"/>
          </w:tcPr>
          <w:p w14:paraId="175671AF" w14:textId="6D7A7B65" w:rsidR="00A41FAF" w:rsidRPr="00F70BA1" w:rsidRDefault="00A41FAF" w:rsidP="00A41FA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4.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66</w:t>
            </w:r>
          </w:p>
        </w:tc>
      </w:tr>
      <w:tr w:rsidR="00A41FAF" w:rsidRPr="00F70BA1" w14:paraId="615E4281" w14:textId="77777777" w:rsidTr="00C13DD2">
        <w:tc>
          <w:tcPr>
            <w:tcW w:w="2399" w:type="dxa"/>
          </w:tcPr>
          <w:p w14:paraId="650ACF0D" w14:textId="77777777" w:rsidR="00A41FAF" w:rsidRPr="00F70BA1" w:rsidRDefault="00A41FAF" w:rsidP="00A41FAF">
            <w:pPr>
              <w:spacing w:line="240" w:lineRule="auto"/>
              <w:ind w:left="252" w:hanging="25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</w:rPr>
              <w:t>อัตรามรณะ</w:t>
            </w:r>
          </w:p>
        </w:tc>
        <w:tc>
          <w:tcPr>
            <w:tcW w:w="1559" w:type="dxa"/>
            <w:shd w:val="clear" w:color="auto" w:fill="auto"/>
          </w:tcPr>
          <w:p w14:paraId="6821CF0B" w14:textId="04951A3E" w:rsidR="00A41FAF" w:rsidRPr="00F70BA1" w:rsidRDefault="00A41FAF" w:rsidP="00A41FAF">
            <w:pPr>
              <w:spacing w:line="240" w:lineRule="auto"/>
              <w:ind w:left="-30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100 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ของตารางมรณะไทยปี </w:t>
            </w: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559" w:type="dxa"/>
          </w:tcPr>
          <w:p w14:paraId="7410D3F3" w14:textId="0823BAA6" w:rsidR="00A41FAF" w:rsidRPr="00F70BA1" w:rsidRDefault="00A41FAF" w:rsidP="00A41FA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100 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ของตารางมรณะไทยปี </w:t>
            </w: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560" w:type="dxa"/>
            <w:shd w:val="clear" w:color="auto" w:fill="auto"/>
          </w:tcPr>
          <w:p w14:paraId="3B885F23" w14:textId="77777777" w:rsidR="00A41FAF" w:rsidRPr="00F70BA1" w:rsidRDefault="00A41FAF" w:rsidP="00A41FA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100 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ของตารางมรณะ</w:t>
            </w:r>
          </w:p>
          <w:p w14:paraId="4C35C892" w14:textId="79B693AF" w:rsidR="00A41FAF" w:rsidRPr="00F70BA1" w:rsidRDefault="00A41FAF" w:rsidP="00A41FAF">
            <w:pP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ไทยปี  </w:t>
            </w: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563" w:type="dxa"/>
            <w:shd w:val="clear" w:color="auto" w:fill="auto"/>
          </w:tcPr>
          <w:p w14:paraId="0EDCC9F4" w14:textId="77777777" w:rsidR="00A41FAF" w:rsidRPr="00F70BA1" w:rsidRDefault="00A41FAF" w:rsidP="00A41FA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100 </w:t>
            </w: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ของตารางมรณะ</w:t>
            </w:r>
          </w:p>
          <w:p w14:paraId="465C6367" w14:textId="473C5DA6" w:rsidR="00A41FAF" w:rsidRPr="00F70BA1" w:rsidRDefault="00A41FAF" w:rsidP="00A41FA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ไทยปี  </w:t>
            </w:r>
            <w:r w:rsidRPr="00F70BA1">
              <w:rPr>
                <w:rFonts w:ascii="BrowalliaUPC" w:hAnsi="BrowalliaUPC" w:cs="BrowalliaUPC"/>
                <w:sz w:val="22"/>
                <w:szCs w:val="22"/>
                <w:lang w:val="en-GB"/>
              </w:rPr>
              <w:t>2560</w:t>
            </w:r>
          </w:p>
        </w:tc>
      </w:tr>
    </w:tbl>
    <w:p w14:paraId="6DD992C1" w14:textId="4B31EF26" w:rsidR="00344698" w:rsidRPr="00F70BA1" w:rsidRDefault="00344698" w:rsidP="00AE6BB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19848BA7" w14:textId="7BA90C32" w:rsidR="00D52B9E" w:rsidRPr="00F70BA1" w:rsidRDefault="00893A1E" w:rsidP="00AB1A06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มูลค่าปัจจุบันของโครงการผลประโยชน์พนักงาน ถูกวัดโดยใช้วิธีคิดลดแต่ละหน่วยที่ประมาณการระยะเวลา</w:t>
      </w:r>
      <w:r w:rsidR="00DE4EEF" w:rsidRPr="00F70BA1">
        <w:rPr>
          <w:rFonts w:ascii="BrowalliaUPC" w:hAnsi="BrowalliaUPC" w:cs="BrowalliaUPC"/>
          <w:sz w:val="28"/>
          <w:szCs w:val="28"/>
          <w:lang w:val="en-GB"/>
        </w:rPr>
        <w:t xml:space="preserve">         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ถัวเฉลี่ยถ่วงน้ำหนักของภาระผูกพันผลประโยชน์ที่กำหนดไว้ </w:t>
      </w:r>
      <w:r w:rsidR="00DA4DB3" w:rsidRPr="00F70BA1">
        <w:rPr>
          <w:rFonts w:ascii="BrowalliaUPC" w:hAnsi="BrowalliaUPC" w:cs="BrowalliaUPC"/>
          <w:sz w:val="28"/>
          <w:szCs w:val="28"/>
          <w:lang w:val="en-GB"/>
        </w:rPr>
        <w:t>5</w:t>
      </w:r>
      <w:r w:rsidR="0015754A" w:rsidRPr="00F70BA1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E2605F" w:rsidRPr="00F70BA1">
        <w:rPr>
          <w:rFonts w:ascii="BrowalliaUPC" w:hAnsi="BrowalliaUPC" w:cs="BrowalliaUPC"/>
          <w:sz w:val="28"/>
          <w:szCs w:val="28"/>
          <w:lang w:val="en-GB"/>
        </w:rPr>
        <w:t>-</w:t>
      </w:r>
      <w:r w:rsidR="0015754A" w:rsidRPr="00F70BA1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DA4DB3" w:rsidRPr="00F70BA1">
        <w:rPr>
          <w:rFonts w:ascii="BrowalliaUPC" w:hAnsi="BrowalliaUPC" w:cs="BrowalliaUPC"/>
          <w:sz w:val="28"/>
          <w:szCs w:val="28"/>
          <w:lang w:val="en-GB"/>
        </w:rPr>
        <w:t>24</w:t>
      </w:r>
      <w:r w:rsidR="0015754A" w:rsidRPr="00F70BA1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ปี</w:t>
      </w:r>
    </w:p>
    <w:p w14:paraId="11EE2FD3" w14:textId="42745DF6" w:rsidR="00055851" w:rsidRPr="00F70BA1" w:rsidRDefault="00055851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05458681" w14:textId="5745B810" w:rsidR="00CE15AE" w:rsidRPr="00F70BA1" w:rsidRDefault="00CE15AE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28B3164E" w14:textId="796B75AA" w:rsidR="00CE15AE" w:rsidRPr="00F70BA1" w:rsidRDefault="00CE15AE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2A8DF7F7" w14:textId="236E864A" w:rsidR="00CE15AE" w:rsidRPr="00F70BA1" w:rsidRDefault="00CE15AE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62228A44" w14:textId="621F342F" w:rsidR="00CE15AE" w:rsidRPr="00F70BA1" w:rsidRDefault="00CE15AE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6221D4FA" w14:textId="46F455DC" w:rsidR="00CE15AE" w:rsidRPr="00F70BA1" w:rsidRDefault="00CE15AE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268EA700" w14:textId="49A968D1" w:rsidR="00CE15AE" w:rsidRPr="00F70BA1" w:rsidRDefault="00CE15AE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0326EE26" w14:textId="078AE194" w:rsidR="00CE15AE" w:rsidRPr="00F70BA1" w:rsidRDefault="00CE15AE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75FC9FF7" w14:textId="7791B636" w:rsidR="00CE15AE" w:rsidRPr="00F70BA1" w:rsidRDefault="00CE15AE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2C08317A" w14:textId="515ED289" w:rsidR="00CE15AE" w:rsidRPr="00F70BA1" w:rsidRDefault="00CE15AE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3DBFBAF8" w14:textId="3432FC90" w:rsidR="00CE15AE" w:rsidRPr="00F70BA1" w:rsidRDefault="00CE15AE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230FF6A2" w14:textId="77777777" w:rsidR="00447E9C" w:rsidRPr="00F70BA1" w:rsidRDefault="00447E9C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36CB41F2" w14:textId="2EADAF5E" w:rsidR="00CE15AE" w:rsidRPr="00F70BA1" w:rsidRDefault="00CE15AE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582D6371" w14:textId="604CCC07" w:rsidR="00CE15AE" w:rsidRPr="00F70BA1" w:rsidRDefault="00CE15AE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7D3C0A8C" w14:textId="77777777" w:rsidR="00CE15AE" w:rsidRPr="00F70BA1" w:rsidRDefault="00CE15AE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1029726E" w14:textId="0C3778F9" w:rsidR="00AD0F44" w:rsidRPr="00F70BA1" w:rsidRDefault="00AD0F44" w:rsidP="00365D1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ค่าใช้จ่ายในโครงการผลประโยชน์ของพนักงาน</w:t>
      </w:r>
    </w:p>
    <w:p w14:paraId="47289125" w14:textId="77777777" w:rsidR="00947438" w:rsidRPr="00F70BA1" w:rsidRDefault="00947438" w:rsidP="00947438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E494558" w14:textId="2117905F" w:rsidR="00AD0F44" w:rsidRPr="00F70BA1" w:rsidRDefault="00AD0F44" w:rsidP="00AD0F44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ผลกำไรหรือขาดทุนที่เกี่ยวข้องกับผลประโยชน์ของพนักงานมีดังนี้</w:t>
      </w:r>
    </w:p>
    <w:p w14:paraId="200A5F03" w14:textId="77777777" w:rsidR="00AD0F44" w:rsidRPr="005F49C4" w:rsidRDefault="00AD0F44" w:rsidP="00AD0F44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tbl>
      <w:tblPr>
        <w:tblW w:w="8519" w:type="dxa"/>
        <w:tblInd w:w="852" w:type="dxa"/>
        <w:tblLayout w:type="fixed"/>
        <w:tblLook w:val="04A0" w:firstRow="1" w:lastRow="0" w:firstColumn="1" w:lastColumn="0" w:noHBand="0" w:noVBand="1"/>
      </w:tblPr>
      <w:tblGrid>
        <w:gridCol w:w="3514"/>
        <w:gridCol w:w="1079"/>
        <w:gridCol w:w="236"/>
        <w:gridCol w:w="1081"/>
        <w:gridCol w:w="236"/>
        <w:gridCol w:w="1069"/>
        <w:gridCol w:w="236"/>
        <w:gridCol w:w="1068"/>
      </w:tblGrid>
      <w:tr w:rsidR="00893A1E" w:rsidRPr="00F70BA1" w14:paraId="38ACE7D5" w14:textId="77777777" w:rsidTr="00365D17">
        <w:tc>
          <w:tcPr>
            <w:tcW w:w="3514" w:type="dxa"/>
          </w:tcPr>
          <w:p w14:paraId="1E464000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005" w:type="dxa"/>
            <w:gridSpan w:val="7"/>
            <w:hideMark/>
          </w:tcPr>
          <w:p w14:paraId="08121499" w14:textId="3589297C" w:rsidR="00893A1E" w:rsidRPr="00F70BA1" w:rsidRDefault="00893A1E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: </w:t>
            </w:r>
            <w:r w:rsidR="000832D7"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93A1E" w:rsidRPr="00F70BA1" w14:paraId="439CB36E" w14:textId="77777777" w:rsidTr="00365D17">
        <w:tc>
          <w:tcPr>
            <w:tcW w:w="3514" w:type="dxa"/>
          </w:tcPr>
          <w:p w14:paraId="5C469D56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0EC69C" w14:textId="77777777" w:rsidR="00893A1E" w:rsidRPr="00F70BA1" w:rsidRDefault="00893A1E" w:rsidP="00E551C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85" w:right="-151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E60464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37998" w14:textId="77777777" w:rsidR="00893A1E" w:rsidRPr="00F70BA1" w:rsidRDefault="00893A1E" w:rsidP="00E551C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61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E15AE" w:rsidRPr="00F70BA1" w14:paraId="78623E9D" w14:textId="77777777" w:rsidTr="00365D17">
        <w:tc>
          <w:tcPr>
            <w:tcW w:w="3514" w:type="dxa"/>
          </w:tcPr>
          <w:p w14:paraId="6D9C5C7F" w14:textId="77777777" w:rsidR="00CE15AE" w:rsidRPr="00F70BA1" w:rsidRDefault="00CE15AE" w:rsidP="00CE15AE">
            <w:pPr>
              <w:pStyle w:val="a7"/>
              <w:tabs>
                <w:tab w:val="clear" w:pos="360"/>
                <w:tab w:val="left" w:pos="540"/>
              </w:tabs>
              <w:ind w:left="252" w:hanging="252"/>
              <w:rPr>
                <w:rFonts w:ascii="BrowalliaUPC" w:hAnsi="BrowalliaUPC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9576AA" w14:textId="1CCDDBFB" w:rsidR="00CE15AE" w:rsidRPr="00F70BA1" w:rsidRDefault="00CE15AE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61B6B" w14:textId="77777777" w:rsidR="00CE15AE" w:rsidRPr="00F70BA1" w:rsidRDefault="00CE15AE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86B289" w14:textId="7149CBD0" w:rsidR="00CE15AE" w:rsidRPr="00F70BA1" w:rsidRDefault="00CE15AE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007C035F" w14:textId="77777777" w:rsidR="00CE15AE" w:rsidRPr="00F70BA1" w:rsidRDefault="00CE15AE" w:rsidP="00CE15A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99FF92" w14:textId="79AF6761" w:rsidR="00CE15AE" w:rsidRPr="00F70BA1" w:rsidRDefault="00CE15AE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E5664" w14:textId="77777777" w:rsidR="00CE15AE" w:rsidRPr="00F70BA1" w:rsidRDefault="00CE15AE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74EAD8" w14:textId="6C7F6D12" w:rsidR="00CE15AE" w:rsidRPr="00F70BA1" w:rsidRDefault="00CE15AE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893A1E" w:rsidRPr="00F70BA1" w14:paraId="0799AF7D" w14:textId="77777777" w:rsidTr="00DB0F7E">
        <w:trPr>
          <w:trHeight w:val="239"/>
        </w:trPr>
        <w:tc>
          <w:tcPr>
            <w:tcW w:w="3514" w:type="dxa"/>
          </w:tcPr>
          <w:p w14:paraId="6C0902F8" w14:textId="77777777" w:rsidR="00893A1E" w:rsidRPr="00F70BA1" w:rsidRDefault="00893A1E" w:rsidP="00AE6BB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30C3E0B3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00F90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2" w:space="0" w:color="auto"/>
              <w:left w:val="nil"/>
              <w:right w:val="nil"/>
            </w:tcBorders>
          </w:tcPr>
          <w:p w14:paraId="62B1EDAA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F7713E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</w:tcPr>
          <w:p w14:paraId="55C0333C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A6B39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</w:tcPr>
          <w:p w14:paraId="78704F28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30B40" w:rsidRPr="00F70BA1" w14:paraId="5660AD02" w14:textId="77777777" w:rsidTr="00365D17">
        <w:tc>
          <w:tcPr>
            <w:tcW w:w="3514" w:type="dxa"/>
            <w:hideMark/>
          </w:tcPr>
          <w:p w14:paraId="2DEE0EED" w14:textId="77777777" w:rsidR="00E30B40" w:rsidRPr="00F70BA1" w:rsidRDefault="00E30B40" w:rsidP="00E30B40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ต้นทุนการบริการปีปัจจุบัน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0BF5CA3" w14:textId="1A5A88DC" w:rsidR="00E30B40" w:rsidRPr="00F70BA1" w:rsidRDefault="002C23E7" w:rsidP="00E30B40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4,511</w:t>
            </w:r>
          </w:p>
        </w:tc>
        <w:tc>
          <w:tcPr>
            <w:tcW w:w="236" w:type="dxa"/>
          </w:tcPr>
          <w:p w14:paraId="68519814" w14:textId="77777777" w:rsidR="00E30B40" w:rsidRPr="00F70BA1" w:rsidRDefault="00E30B40" w:rsidP="00E30B4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D442051" w14:textId="316E0F15" w:rsidR="00E30B40" w:rsidRPr="00F70BA1" w:rsidRDefault="00E30B40" w:rsidP="00E30B40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3,893</w:t>
            </w:r>
          </w:p>
        </w:tc>
        <w:tc>
          <w:tcPr>
            <w:tcW w:w="236" w:type="dxa"/>
          </w:tcPr>
          <w:p w14:paraId="5998903A" w14:textId="77777777" w:rsidR="00E30B40" w:rsidRPr="00F70BA1" w:rsidRDefault="00E30B40" w:rsidP="00E30B40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9" w:type="dxa"/>
          </w:tcPr>
          <w:p w14:paraId="4CE1E1E1" w14:textId="212B3860" w:rsidR="00E30B40" w:rsidRPr="00F70BA1" w:rsidRDefault="00E30B40" w:rsidP="00E30B40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4,333</w:t>
            </w:r>
          </w:p>
        </w:tc>
        <w:tc>
          <w:tcPr>
            <w:tcW w:w="236" w:type="dxa"/>
          </w:tcPr>
          <w:p w14:paraId="10A3424B" w14:textId="77777777" w:rsidR="00E30B40" w:rsidRPr="00F70BA1" w:rsidRDefault="00E30B40" w:rsidP="00E30B40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8" w:type="dxa"/>
          </w:tcPr>
          <w:p w14:paraId="6232EAA5" w14:textId="2647936C" w:rsidR="00E30B40" w:rsidRPr="00F70BA1" w:rsidRDefault="00E30B40" w:rsidP="00E30B40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2,967</w:t>
            </w:r>
          </w:p>
        </w:tc>
      </w:tr>
      <w:tr w:rsidR="00E30B40" w:rsidRPr="00F70BA1" w14:paraId="6DF7D2B5" w14:textId="77777777" w:rsidTr="00365D17">
        <w:tc>
          <w:tcPr>
            <w:tcW w:w="3514" w:type="dxa"/>
          </w:tcPr>
          <w:p w14:paraId="55DA033C" w14:textId="77777777" w:rsidR="00E30B40" w:rsidRPr="00F70BA1" w:rsidRDefault="00E30B40" w:rsidP="00E30B40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ดอกเบี้ยจ่ายสุทธิ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7BB0903" w14:textId="2DAC48AD" w:rsidR="00E30B40" w:rsidRPr="00F70BA1" w:rsidRDefault="00DA2847" w:rsidP="00E30B40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357</w:t>
            </w:r>
          </w:p>
        </w:tc>
        <w:tc>
          <w:tcPr>
            <w:tcW w:w="236" w:type="dxa"/>
          </w:tcPr>
          <w:p w14:paraId="4D55875D" w14:textId="77777777" w:rsidR="00E30B40" w:rsidRPr="00F70BA1" w:rsidRDefault="00E30B40" w:rsidP="00E30B4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536DB5E" w14:textId="6645723E" w:rsidR="00E30B40" w:rsidRPr="00F70BA1" w:rsidRDefault="00E30B40" w:rsidP="00E30B40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519</w:t>
            </w:r>
          </w:p>
        </w:tc>
        <w:tc>
          <w:tcPr>
            <w:tcW w:w="236" w:type="dxa"/>
          </w:tcPr>
          <w:p w14:paraId="048A8429" w14:textId="77777777" w:rsidR="00E30B40" w:rsidRPr="00F70BA1" w:rsidRDefault="00E30B40" w:rsidP="00E30B40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0FCD8A8" w14:textId="121E6D15" w:rsidR="00E30B40" w:rsidRPr="00F70BA1" w:rsidRDefault="00E30B40" w:rsidP="00E30B40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342</w:t>
            </w:r>
          </w:p>
        </w:tc>
        <w:tc>
          <w:tcPr>
            <w:tcW w:w="236" w:type="dxa"/>
          </w:tcPr>
          <w:p w14:paraId="0F1094FA" w14:textId="77777777" w:rsidR="00E30B40" w:rsidRPr="00F70BA1" w:rsidRDefault="00E30B40" w:rsidP="00E30B40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8" w:type="dxa"/>
          </w:tcPr>
          <w:p w14:paraId="0A2FFC89" w14:textId="22EF6835" w:rsidR="00E30B40" w:rsidRPr="00F70BA1" w:rsidRDefault="00E30B40" w:rsidP="00E30B40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434</w:t>
            </w:r>
          </w:p>
        </w:tc>
      </w:tr>
      <w:tr w:rsidR="00E30B40" w:rsidRPr="00F70BA1" w14:paraId="3C2E1CA1" w14:textId="77777777" w:rsidTr="00365D17">
        <w:trPr>
          <w:trHeight w:val="36"/>
        </w:trPr>
        <w:tc>
          <w:tcPr>
            <w:tcW w:w="3514" w:type="dxa"/>
            <w:hideMark/>
          </w:tcPr>
          <w:p w14:paraId="05D9E86B" w14:textId="77777777" w:rsidR="00E30B40" w:rsidRPr="00F70BA1" w:rsidRDefault="00E30B40" w:rsidP="00E30B40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3B6027A" w14:textId="7DD04929" w:rsidR="00E30B40" w:rsidRPr="00F70BA1" w:rsidRDefault="00DA2847" w:rsidP="00E30B40">
            <w:pPr>
              <w:tabs>
                <w:tab w:val="clear" w:pos="907"/>
                <w:tab w:val="left" w:pos="96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4,868</w:t>
            </w:r>
          </w:p>
        </w:tc>
        <w:tc>
          <w:tcPr>
            <w:tcW w:w="236" w:type="dxa"/>
            <w:vAlign w:val="bottom"/>
          </w:tcPr>
          <w:p w14:paraId="4889BF3D" w14:textId="77777777" w:rsidR="00E30B40" w:rsidRPr="00F70BA1" w:rsidRDefault="00E30B40" w:rsidP="00E30B40">
            <w:pPr>
              <w:tabs>
                <w:tab w:val="left" w:pos="967"/>
              </w:tabs>
              <w:spacing w:line="240" w:lineRule="auto"/>
              <w:ind w:right="-8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7A547C" w14:textId="113C97A8" w:rsidR="00E30B40" w:rsidRPr="00F70BA1" w:rsidRDefault="00E30B40" w:rsidP="00E30B40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4,412</w:t>
            </w:r>
          </w:p>
        </w:tc>
        <w:tc>
          <w:tcPr>
            <w:tcW w:w="236" w:type="dxa"/>
          </w:tcPr>
          <w:p w14:paraId="5B080445" w14:textId="77777777" w:rsidR="00E30B40" w:rsidRPr="00F70BA1" w:rsidRDefault="00E30B40" w:rsidP="00E3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D98A222" w14:textId="344B6691" w:rsidR="00E30B40" w:rsidRPr="00F70BA1" w:rsidRDefault="00E30B40" w:rsidP="00E30B40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4,675</w:t>
            </w:r>
          </w:p>
        </w:tc>
        <w:tc>
          <w:tcPr>
            <w:tcW w:w="236" w:type="dxa"/>
          </w:tcPr>
          <w:p w14:paraId="4390CEBD" w14:textId="77777777" w:rsidR="00E30B40" w:rsidRPr="00F70BA1" w:rsidRDefault="00E30B40" w:rsidP="00E3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5580114" w14:textId="557D8827" w:rsidR="00E30B40" w:rsidRPr="00F70BA1" w:rsidRDefault="00E30B40" w:rsidP="00E30B40">
            <w:pPr>
              <w:tabs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3,401</w:t>
            </w:r>
          </w:p>
        </w:tc>
      </w:tr>
    </w:tbl>
    <w:p w14:paraId="7A60E7AB" w14:textId="77777777" w:rsidR="00B37CD1" w:rsidRPr="00F70BA1" w:rsidRDefault="00B37CD1" w:rsidP="00CA778C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3AF5440" w14:textId="313C8902" w:rsidR="00893A1E" w:rsidRPr="00F70BA1" w:rsidRDefault="00893A1E" w:rsidP="00CA778C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ต้นทุนการให้บริการในปัจจุบันจะรวมอยู่ในค่าใช้จ่ายผลประโยชน์ของพนักงาน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0B95A0D1" w14:textId="21807296" w:rsidR="00DA7FD0" w:rsidRPr="00F70BA1" w:rsidRDefault="00DA7FD0" w:rsidP="00AE6BB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5154E48" w14:textId="77777777" w:rsidR="00893A1E" w:rsidRPr="00F70BA1" w:rsidRDefault="00893A1E" w:rsidP="00190F4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ผลประโยชน์ในกำไรขาดทุนเบ็ดเสร็จอื่นที่เกี่ยวข้องกับผลประโยชน์ของพนักงานมีดังนี้</w:t>
      </w:r>
    </w:p>
    <w:p w14:paraId="7D6903CF" w14:textId="77777777" w:rsidR="00893A1E" w:rsidRPr="00F70BA1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77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425"/>
        <w:gridCol w:w="3119"/>
        <w:gridCol w:w="992"/>
        <w:gridCol w:w="283"/>
        <w:gridCol w:w="993"/>
        <w:gridCol w:w="283"/>
        <w:gridCol w:w="992"/>
        <w:gridCol w:w="284"/>
        <w:gridCol w:w="1106"/>
      </w:tblGrid>
      <w:tr w:rsidR="00893A1E" w:rsidRPr="00F70BA1" w14:paraId="7DC64003" w14:textId="77777777" w:rsidTr="00CE15AE">
        <w:tc>
          <w:tcPr>
            <w:tcW w:w="3544" w:type="dxa"/>
            <w:gridSpan w:val="2"/>
            <w:shd w:val="clear" w:color="auto" w:fill="auto"/>
          </w:tcPr>
          <w:p w14:paraId="40C40C5E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shd w:val="clear" w:color="auto" w:fill="auto"/>
            <w:hideMark/>
          </w:tcPr>
          <w:p w14:paraId="3C1B48D7" w14:textId="77777777" w:rsidR="00893A1E" w:rsidRPr="00F70BA1" w:rsidRDefault="00893A1E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: </w:t>
            </w:r>
            <w:r w:rsidR="00A03135"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93A1E" w:rsidRPr="00F70BA1" w14:paraId="2090CDAC" w14:textId="77777777" w:rsidTr="00CE15AE">
        <w:tc>
          <w:tcPr>
            <w:tcW w:w="3544" w:type="dxa"/>
            <w:gridSpan w:val="2"/>
            <w:shd w:val="clear" w:color="auto" w:fill="auto"/>
          </w:tcPr>
          <w:p w14:paraId="3992A01C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15371A" w14:textId="77777777" w:rsidR="00893A1E" w:rsidRPr="00F70BA1" w:rsidRDefault="00893A1E" w:rsidP="00E551C7">
            <w:pPr>
              <w:tabs>
                <w:tab w:val="clear" w:pos="227"/>
                <w:tab w:val="clear" w:pos="454"/>
                <w:tab w:val="clear" w:pos="1871"/>
                <w:tab w:val="left" w:pos="540"/>
              </w:tabs>
              <w:spacing w:line="240" w:lineRule="auto"/>
              <w:ind w:right="-10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4DEFAD9F" w14:textId="77777777" w:rsidR="00893A1E" w:rsidRPr="00F70BA1" w:rsidRDefault="00893A1E" w:rsidP="00CF4E1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E48A0B" w14:textId="77777777" w:rsidR="00893A1E" w:rsidRPr="00F70BA1" w:rsidRDefault="00893A1E" w:rsidP="00E551C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E15AE" w:rsidRPr="00F70BA1" w14:paraId="6437DB54" w14:textId="77777777" w:rsidTr="00CE15AE">
        <w:tc>
          <w:tcPr>
            <w:tcW w:w="3544" w:type="dxa"/>
            <w:gridSpan w:val="2"/>
            <w:shd w:val="clear" w:color="auto" w:fill="auto"/>
          </w:tcPr>
          <w:p w14:paraId="6E2EF4C2" w14:textId="77777777" w:rsidR="00CE15AE" w:rsidRPr="00F70BA1" w:rsidRDefault="00CE15AE" w:rsidP="00CE15AE">
            <w:pPr>
              <w:pStyle w:val="a7"/>
              <w:tabs>
                <w:tab w:val="clear" w:pos="360"/>
                <w:tab w:val="left" w:pos="540"/>
              </w:tabs>
              <w:ind w:left="252" w:hanging="252"/>
              <w:rPr>
                <w:rFonts w:ascii="BrowalliaUPC" w:hAnsi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7095F0" w14:textId="7E878843" w:rsidR="00CE15AE" w:rsidRPr="00F70BA1" w:rsidRDefault="00CE15AE" w:rsidP="00CE15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34DB8C" w14:textId="77777777" w:rsidR="00CE15AE" w:rsidRPr="00F70BA1" w:rsidRDefault="00CE15AE" w:rsidP="00CE15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D76F03" w14:textId="3D9D3284" w:rsidR="00CE15AE" w:rsidRPr="00F70BA1" w:rsidRDefault="00CE15AE" w:rsidP="00CE15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5DCAA852" w14:textId="77777777" w:rsidR="00CE15AE" w:rsidRPr="00F70BA1" w:rsidRDefault="00CE15AE" w:rsidP="00CE15AE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A830A6" w14:textId="376E25AB" w:rsidR="00CE15AE" w:rsidRPr="00F70BA1" w:rsidRDefault="00CE15AE" w:rsidP="00CE15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F287F" w14:textId="77777777" w:rsidR="00CE15AE" w:rsidRPr="00F70BA1" w:rsidRDefault="00CE15AE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A161F5" w14:textId="1C307C1B" w:rsidR="00CE15AE" w:rsidRPr="00F70BA1" w:rsidRDefault="00CE15AE" w:rsidP="00CE15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CF4E11" w:rsidRPr="00F70BA1" w14:paraId="5257044A" w14:textId="77777777" w:rsidTr="00CE15AE">
        <w:tc>
          <w:tcPr>
            <w:tcW w:w="3544" w:type="dxa"/>
            <w:gridSpan w:val="2"/>
            <w:shd w:val="clear" w:color="auto" w:fill="auto"/>
          </w:tcPr>
          <w:p w14:paraId="4DE611DD" w14:textId="77777777" w:rsidR="00893A1E" w:rsidRPr="00F70BA1" w:rsidRDefault="00893A1E" w:rsidP="00AE6BB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4817CA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EC56550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right w:val="nil"/>
            </w:tcBorders>
            <w:shd w:val="clear" w:color="auto" w:fill="auto"/>
          </w:tcPr>
          <w:p w14:paraId="75CCB275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8E73135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579E16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458980C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CDC6F8" w14:textId="77777777" w:rsidR="00893A1E" w:rsidRPr="00F70BA1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F4E11" w:rsidRPr="00F70BA1" w14:paraId="431DEB37" w14:textId="77777777" w:rsidTr="00CE15AE">
        <w:trPr>
          <w:trHeight w:val="587"/>
        </w:trPr>
        <w:tc>
          <w:tcPr>
            <w:tcW w:w="3544" w:type="dxa"/>
            <w:gridSpan w:val="2"/>
            <w:shd w:val="clear" w:color="auto" w:fill="auto"/>
            <w:hideMark/>
          </w:tcPr>
          <w:p w14:paraId="6F4C6FCF" w14:textId="4B243C9C" w:rsidR="002D4E58" w:rsidRPr="00F70BA1" w:rsidRDefault="002D4E58" w:rsidP="002D4E5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ผลขาดทุ</w:t>
            </w:r>
            <w:r w:rsidR="00124CA6" w:rsidRPr="00F70BA1">
              <w:rPr>
                <w:rFonts w:ascii="BrowalliaUPC" w:hAnsi="BrowalliaUPC" w:cs="BrowalliaUPC"/>
                <w:sz w:val="28"/>
                <w:szCs w:val="28"/>
                <w:cs/>
              </w:rPr>
              <w:t>น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ตามหลักคณิตศาสตร์ประกันภัย</w:t>
            </w:r>
            <w:r w:rsidR="00CF5846"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จากการเปลี่ยนแปลงของ</w:t>
            </w:r>
          </w:p>
        </w:tc>
        <w:tc>
          <w:tcPr>
            <w:tcW w:w="992" w:type="dxa"/>
            <w:shd w:val="clear" w:color="auto" w:fill="auto"/>
          </w:tcPr>
          <w:p w14:paraId="278A13D8" w14:textId="77777777" w:rsidR="002D4E58" w:rsidRPr="00F70BA1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26A4BBD" w14:textId="2B792B5C" w:rsidR="002D4E58" w:rsidRPr="00F70BA1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2E86F19" w14:textId="77777777" w:rsidR="002D4E58" w:rsidRPr="00F70BA1" w:rsidRDefault="002D4E58" w:rsidP="00CF584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E575414" w14:textId="77777777" w:rsidR="002D4E58" w:rsidRPr="00F70BA1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9FAD8F7" w14:textId="612E6B20" w:rsidR="002D4E58" w:rsidRPr="00F70BA1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7624F20" w14:textId="77777777" w:rsidR="002D4E58" w:rsidRPr="00F70BA1" w:rsidRDefault="002D4E58" w:rsidP="00CF584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45B6C9D" w14:textId="77777777" w:rsidR="002D4E58" w:rsidRPr="00F70BA1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1825ED5" w14:textId="09DDE078" w:rsidR="002D4E58" w:rsidRPr="00F70BA1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17CF3EA" w14:textId="77777777" w:rsidR="002D4E58" w:rsidRPr="00F70BA1" w:rsidRDefault="002D4E58" w:rsidP="00CF584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47D51292" w14:textId="77777777" w:rsidR="002D4E58" w:rsidRPr="00F70BA1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</w:p>
          <w:p w14:paraId="59418F29" w14:textId="36A15430" w:rsidR="002D4E58" w:rsidRPr="00F70BA1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E15AE" w:rsidRPr="00F70BA1" w14:paraId="07A57CEE" w14:textId="77777777" w:rsidTr="00CE15AE">
        <w:trPr>
          <w:trHeight w:val="310"/>
        </w:trPr>
        <w:tc>
          <w:tcPr>
            <w:tcW w:w="425" w:type="dxa"/>
            <w:shd w:val="clear" w:color="auto" w:fill="auto"/>
          </w:tcPr>
          <w:p w14:paraId="42FBCA6F" w14:textId="31324827" w:rsidR="00CE15AE" w:rsidRPr="00F70BA1" w:rsidRDefault="00CE15AE" w:rsidP="00CE15AE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119" w:type="dxa"/>
            <w:shd w:val="clear" w:color="auto" w:fill="auto"/>
          </w:tcPr>
          <w:p w14:paraId="4720C52B" w14:textId="2164C04F" w:rsidR="00CE15AE" w:rsidRPr="00F70BA1" w:rsidRDefault="00CE15AE" w:rsidP="00CE15AE">
            <w:pPr>
              <w:spacing w:line="240" w:lineRule="auto"/>
              <w:ind w:hanging="10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การปรับปรุงประสบการณ์</w:t>
            </w:r>
          </w:p>
        </w:tc>
        <w:tc>
          <w:tcPr>
            <w:tcW w:w="992" w:type="dxa"/>
            <w:shd w:val="clear" w:color="auto" w:fill="auto"/>
          </w:tcPr>
          <w:p w14:paraId="5091E20F" w14:textId="2BD576CB" w:rsidR="00CE15AE" w:rsidRPr="00F70BA1" w:rsidRDefault="00F75C51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79A3C35" w14:textId="77777777" w:rsidR="00CE15AE" w:rsidRPr="00F70BA1" w:rsidRDefault="00CE15AE" w:rsidP="00CE15AE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304802A" w14:textId="27E767D8" w:rsidR="00CE15AE" w:rsidRPr="00F70BA1" w:rsidRDefault="00CE15AE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3,197</w:t>
            </w:r>
          </w:p>
        </w:tc>
        <w:tc>
          <w:tcPr>
            <w:tcW w:w="283" w:type="dxa"/>
            <w:shd w:val="clear" w:color="auto" w:fill="auto"/>
          </w:tcPr>
          <w:p w14:paraId="1EB5ACF7" w14:textId="77777777" w:rsidR="00CE15AE" w:rsidRPr="00F70BA1" w:rsidRDefault="00CE15AE" w:rsidP="00CE15AE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AB9542D" w14:textId="4706F5DE" w:rsidR="00CE15AE" w:rsidRPr="00F70BA1" w:rsidRDefault="00F75C51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2DF1105" w14:textId="77777777" w:rsidR="00CE15AE" w:rsidRPr="00F70BA1" w:rsidRDefault="00CE15AE" w:rsidP="00CE15AE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29CE260" w14:textId="44482C54" w:rsidR="00CE15AE" w:rsidRPr="00F70BA1" w:rsidRDefault="00CE15AE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1,950</w:t>
            </w:r>
          </w:p>
        </w:tc>
      </w:tr>
      <w:tr w:rsidR="00CE15AE" w:rsidRPr="00F70BA1" w14:paraId="22FA8713" w14:textId="77777777" w:rsidTr="00CE15AE">
        <w:tc>
          <w:tcPr>
            <w:tcW w:w="425" w:type="dxa"/>
            <w:shd w:val="clear" w:color="auto" w:fill="auto"/>
            <w:hideMark/>
          </w:tcPr>
          <w:p w14:paraId="6DD581AE" w14:textId="43433439" w:rsidR="00CE15AE" w:rsidRPr="00F70BA1" w:rsidRDefault="00CE15AE" w:rsidP="00CE15AE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proofErr w:type="spellStart"/>
            <w:r w:rsidRPr="00F70BA1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>ปร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14:paraId="329B6BB2" w14:textId="043746AD" w:rsidR="00CE15AE" w:rsidRPr="00F70BA1" w:rsidRDefault="00CE15AE" w:rsidP="00CE15AE">
            <w:pPr>
              <w:spacing w:line="240" w:lineRule="auto"/>
              <w:ind w:left="252" w:hanging="361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สมมติฐานด้านประชากรศาสตร์</w:t>
            </w:r>
          </w:p>
        </w:tc>
        <w:tc>
          <w:tcPr>
            <w:tcW w:w="992" w:type="dxa"/>
            <w:shd w:val="clear" w:color="auto" w:fill="auto"/>
          </w:tcPr>
          <w:p w14:paraId="32DCF536" w14:textId="373B1E57" w:rsidR="00CE15AE" w:rsidRPr="00F70BA1" w:rsidRDefault="00F75C51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1B7DBFA" w14:textId="77777777" w:rsidR="00CE15AE" w:rsidRPr="00F70BA1" w:rsidRDefault="00CE15AE" w:rsidP="00CE15AE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57EEAF9" w14:textId="73878EED" w:rsidR="00CE15AE" w:rsidRPr="00F70BA1" w:rsidRDefault="00CE15AE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1,986</w:t>
            </w:r>
          </w:p>
        </w:tc>
        <w:tc>
          <w:tcPr>
            <w:tcW w:w="283" w:type="dxa"/>
            <w:shd w:val="clear" w:color="auto" w:fill="auto"/>
          </w:tcPr>
          <w:p w14:paraId="5109348A" w14:textId="77777777" w:rsidR="00CE15AE" w:rsidRPr="00F70BA1" w:rsidRDefault="00CE15AE" w:rsidP="00CE15AE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931630E" w14:textId="711321A8" w:rsidR="00CE15AE" w:rsidRPr="00F70BA1" w:rsidRDefault="00F75C51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B1F085" w14:textId="77777777" w:rsidR="00CE15AE" w:rsidRPr="00F70BA1" w:rsidRDefault="00CE15AE" w:rsidP="00CE15AE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22409756" w14:textId="1FD97BF1" w:rsidR="00CE15AE" w:rsidRPr="00F70BA1" w:rsidRDefault="00CE15AE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1,994</w:t>
            </w:r>
          </w:p>
        </w:tc>
      </w:tr>
      <w:tr w:rsidR="00CE15AE" w:rsidRPr="00F70BA1" w14:paraId="533A040D" w14:textId="77777777" w:rsidTr="00CE15AE">
        <w:tc>
          <w:tcPr>
            <w:tcW w:w="425" w:type="dxa"/>
            <w:shd w:val="clear" w:color="auto" w:fill="auto"/>
            <w:hideMark/>
          </w:tcPr>
          <w:p w14:paraId="001CACA9" w14:textId="24DF3144" w:rsidR="00CE15AE" w:rsidRPr="00F70BA1" w:rsidRDefault="00CE15AE" w:rsidP="00CE15AE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>ผล</w:t>
            </w:r>
          </w:p>
        </w:tc>
        <w:tc>
          <w:tcPr>
            <w:tcW w:w="3119" w:type="dxa"/>
            <w:shd w:val="clear" w:color="auto" w:fill="auto"/>
          </w:tcPr>
          <w:p w14:paraId="3EECF4E7" w14:textId="3BE01A0E" w:rsidR="00CE15AE" w:rsidRPr="00F70BA1" w:rsidRDefault="00CE15AE" w:rsidP="00CE15AE">
            <w:pPr>
              <w:spacing w:line="240" w:lineRule="auto"/>
              <w:ind w:left="252" w:hanging="361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992" w:type="dxa"/>
            <w:shd w:val="clear" w:color="auto" w:fill="auto"/>
          </w:tcPr>
          <w:p w14:paraId="6718912E" w14:textId="7207CC37" w:rsidR="00CE15AE" w:rsidRPr="00F70BA1" w:rsidRDefault="00F75C51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4867DFC" w14:textId="77777777" w:rsidR="00CE15AE" w:rsidRPr="00F70BA1" w:rsidRDefault="00CE15AE" w:rsidP="00CE15AE">
            <w:pPr>
              <w:tabs>
                <w:tab w:val="clear" w:pos="227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69C0078" w14:textId="3283028D" w:rsidR="00CE15AE" w:rsidRPr="00F70BA1" w:rsidRDefault="00CE15AE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751</w:t>
            </w:r>
          </w:p>
        </w:tc>
        <w:tc>
          <w:tcPr>
            <w:tcW w:w="283" w:type="dxa"/>
            <w:shd w:val="clear" w:color="auto" w:fill="auto"/>
          </w:tcPr>
          <w:p w14:paraId="49CABFDA" w14:textId="77777777" w:rsidR="00CE15AE" w:rsidRPr="00F70BA1" w:rsidRDefault="00CE15AE" w:rsidP="00CE15AE">
            <w:pPr>
              <w:tabs>
                <w:tab w:val="clear" w:pos="227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22EFA3F" w14:textId="05FF2C56" w:rsidR="00CE15AE" w:rsidRPr="00F70BA1" w:rsidRDefault="00F75C51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F42F383" w14:textId="77777777" w:rsidR="00CE15AE" w:rsidRPr="00F70BA1" w:rsidRDefault="00CE15AE" w:rsidP="00CE15AE">
            <w:pPr>
              <w:tabs>
                <w:tab w:val="clear" w:pos="227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2684E460" w14:textId="757495D4" w:rsidR="00CE15AE" w:rsidRPr="00F70BA1" w:rsidRDefault="00CE15AE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685</w:t>
            </w:r>
          </w:p>
        </w:tc>
      </w:tr>
      <w:tr w:rsidR="00CE15AE" w:rsidRPr="00F70BA1" w14:paraId="59ABB0BF" w14:textId="14A4D895" w:rsidTr="00CE15AE">
        <w:trPr>
          <w:trHeight w:val="36"/>
        </w:trPr>
        <w:tc>
          <w:tcPr>
            <w:tcW w:w="3544" w:type="dxa"/>
            <w:gridSpan w:val="2"/>
            <w:shd w:val="clear" w:color="auto" w:fill="auto"/>
            <w:hideMark/>
          </w:tcPr>
          <w:p w14:paraId="73BA4401" w14:textId="77777777" w:rsidR="00CE15AE" w:rsidRPr="00F70BA1" w:rsidRDefault="00CE15AE" w:rsidP="00CE15AE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รวมรับรู้ในกำไรขาดทุนเบ็ดเสร็จอื่น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BCFE009" w14:textId="3032474D" w:rsidR="00CE15AE" w:rsidRPr="00F70BA1" w:rsidRDefault="00F75C51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D294E9" w14:textId="77777777" w:rsidR="00CE15AE" w:rsidRPr="00F70BA1" w:rsidRDefault="00CE15AE" w:rsidP="00CE15AE">
            <w:pPr>
              <w:tabs>
                <w:tab w:val="clear" w:pos="680"/>
                <w:tab w:val="clear" w:pos="907"/>
                <w:tab w:val="left" w:pos="72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9A767BE" w14:textId="5D4327CE" w:rsidR="00CE15AE" w:rsidRPr="00F70BA1" w:rsidRDefault="00CE15AE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5,934</w:t>
            </w:r>
          </w:p>
        </w:tc>
        <w:tc>
          <w:tcPr>
            <w:tcW w:w="283" w:type="dxa"/>
            <w:shd w:val="clear" w:color="auto" w:fill="auto"/>
          </w:tcPr>
          <w:p w14:paraId="1643A73D" w14:textId="32238422" w:rsidR="00CE15AE" w:rsidRPr="00F70BA1" w:rsidRDefault="00CE15AE" w:rsidP="00CE15AE">
            <w:pPr>
              <w:tabs>
                <w:tab w:val="clear" w:pos="680"/>
                <w:tab w:val="clear" w:pos="907"/>
                <w:tab w:val="left" w:pos="72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C738B84" w14:textId="29548DED" w:rsidR="00CE15AE" w:rsidRPr="00F70BA1" w:rsidRDefault="00F75C51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7BC1990" w14:textId="77777777" w:rsidR="00CE15AE" w:rsidRPr="00F70BA1" w:rsidRDefault="00CE15AE" w:rsidP="00CE15AE">
            <w:pPr>
              <w:tabs>
                <w:tab w:val="clear" w:pos="680"/>
                <w:tab w:val="clear" w:pos="907"/>
                <w:tab w:val="left" w:pos="72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62D79EF" w14:textId="3AFFFC98" w:rsidR="00CE15AE" w:rsidRPr="00F70BA1" w:rsidRDefault="00CE15AE" w:rsidP="00CE15A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4,629</w:t>
            </w:r>
          </w:p>
        </w:tc>
      </w:tr>
    </w:tbl>
    <w:p w14:paraId="0D266CC6" w14:textId="77777777" w:rsidR="007A514C" w:rsidRPr="00F70BA1" w:rsidRDefault="007A514C" w:rsidP="008F6EBC">
      <w:pPr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101AB3E" w14:textId="2BD3305C" w:rsidR="00B4033D" w:rsidRPr="00F70BA1" w:rsidRDefault="003A6FDF" w:rsidP="002D3B21">
      <w:pPr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รายการ</w:t>
      </w:r>
      <w:r w:rsidR="00893A1E" w:rsidRPr="00F70BA1">
        <w:rPr>
          <w:rFonts w:ascii="BrowalliaUPC" w:hAnsi="BrowalliaUPC" w:cs="BrowalliaUPC"/>
          <w:sz w:val="28"/>
          <w:szCs w:val="28"/>
          <w:cs/>
          <w:lang w:val="en-GB"/>
        </w:rPr>
        <w:t>ทั้งหมดข้างต้นจะถูกรวมอยู่ในรายการที่ไม่ต้องจัดประเภทใหม่เข้าไปไว้ในงบกำไรหรือขาดทุนใน ภายหลัง</w:t>
      </w:r>
    </w:p>
    <w:p w14:paraId="656C5964" w14:textId="77777777" w:rsidR="00CE15AE" w:rsidRPr="00F70BA1" w:rsidRDefault="00CE15AE" w:rsidP="00E566B0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42EDE9F" w14:textId="77777777" w:rsidR="00893A1E" w:rsidRPr="00F70BA1" w:rsidRDefault="00893A1E" w:rsidP="00365D1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การวิเคราะห์ความอ่อนไหว</w:t>
      </w:r>
    </w:p>
    <w:p w14:paraId="151F340F" w14:textId="77777777" w:rsidR="00893A1E" w:rsidRPr="00F70BA1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5F5989A" w14:textId="3275BC99" w:rsidR="00DD5860" w:rsidRPr="00F70BA1" w:rsidRDefault="00893A1E" w:rsidP="00193597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5CA9A6D" w14:textId="77777777" w:rsidR="001B1880" w:rsidRPr="00F70BA1" w:rsidRDefault="001B1880" w:rsidP="001B188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10"/>
          <w:szCs w:val="10"/>
          <w:lang w:val="en-GB"/>
        </w:rPr>
      </w:pP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4111"/>
        <w:gridCol w:w="1185"/>
        <w:gridCol w:w="1083"/>
        <w:gridCol w:w="1134"/>
        <w:gridCol w:w="992"/>
      </w:tblGrid>
      <w:tr w:rsidR="00081923" w:rsidRPr="00F70BA1" w14:paraId="37D7942B" w14:textId="77777777" w:rsidTr="00FD16EA">
        <w:trPr>
          <w:tblHeader/>
        </w:trPr>
        <w:tc>
          <w:tcPr>
            <w:tcW w:w="4111" w:type="dxa"/>
            <w:shd w:val="clear" w:color="auto" w:fill="auto"/>
            <w:vAlign w:val="bottom"/>
          </w:tcPr>
          <w:p w14:paraId="0C2871FD" w14:textId="77777777" w:rsidR="00081923" w:rsidRPr="00F70BA1" w:rsidRDefault="00081923" w:rsidP="00193597">
            <w:pPr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  <w:hideMark/>
          </w:tcPr>
          <w:p w14:paraId="06A9B6D4" w14:textId="77777777" w:rsidR="00081923" w:rsidRPr="00F70BA1" w:rsidRDefault="00081923" w:rsidP="00804F76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bidi="ar-SA"/>
              </w:rPr>
              <w:t xml:space="preserve">: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081923" w:rsidRPr="00F70BA1" w14:paraId="0628C921" w14:textId="77777777" w:rsidTr="00FD16EA">
        <w:trPr>
          <w:tblHeader/>
        </w:trPr>
        <w:tc>
          <w:tcPr>
            <w:tcW w:w="4111" w:type="dxa"/>
            <w:shd w:val="clear" w:color="auto" w:fill="auto"/>
            <w:vAlign w:val="bottom"/>
          </w:tcPr>
          <w:p w14:paraId="645C1574" w14:textId="77777777" w:rsidR="00081923" w:rsidRPr="00F70BA1" w:rsidRDefault="00081923" w:rsidP="00804F76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3BAFE932" w14:textId="77777777" w:rsidR="00081923" w:rsidRPr="00F70BA1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  <w:hideMark/>
          </w:tcPr>
          <w:p w14:paraId="6691E5C6" w14:textId="77777777" w:rsidR="00081923" w:rsidRPr="00F70BA1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081923" w:rsidRPr="00F70BA1" w14:paraId="1428E603" w14:textId="77777777" w:rsidTr="00FD16EA">
        <w:trPr>
          <w:tblHeader/>
        </w:trPr>
        <w:tc>
          <w:tcPr>
            <w:tcW w:w="4111" w:type="dxa"/>
            <w:shd w:val="clear" w:color="auto" w:fill="auto"/>
            <w:vAlign w:val="bottom"/>
          </w:tcPr>
          <w:p w14:paraId="65B8B58D" w14:textId="77777777" w:rsidR="00081923" w:rsidRPr="00F70BA1" w:rsidRDefault="00081923" w:rsidP="00804F76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A19D5C2" w14:textId="3DD41D13" w:rsidR="00081923" w:rsidRPr="00F70BA1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CE15AE" w:rsidRPr="00F70BA1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4C2A7720" w14:textId="0A906CF8" w:rsidR="00081923" w:rsidRPr="00F70BA1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CE15AE" w:rsidRPr="00F70BA1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</w:tr>
      <w:tr w:rsidR="00081923" w:rsidRPr="00F70BA1" w14:paraId="2F659DF8" w14:textId="77777777" w:rsidTr="00FD16EA">
        <w:trPr>
          <w:tblHeader/>
        </w:trPr>
        <w:tc>
          <w:tcPr>
            <w:tcW w:w="4111" w:type="dxa"/>
            <w:shd w:val="clear" w:color="auto" w:fill="auto"/>
            <w:vAlign w:val="bottom"/>
            <w:hideMark/>
          </w:tcPr>
          <w:p w14:paraId="000CBD56" w14:textId="77777777" w:rsidR="00081923" w:rsidRPr="00F70BA1" w:rsidRDefault="00081923" w:rsidP="00804F76">
            <w:pPr>
              <w:rPr>
                <w:rFonts w:ascii="BrowalliaUPC" w:hAnsi="BrowalliaUPC" w:cs="BrowalliaUPC"/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03C84138" w14:textId="77777777" w:rsidR="00081923" w:rsidRPr="00F70BA1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</w:p>
          <w:p w14:paraId="347AC4EE" w14:textId="77777777" w:rsidR="00081923" w:rsidRPr="00F70BA1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F70BA1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083" w:type="dxa"/>
            <w:shd w:val="clear" w:color="auto" w:fill="auto"/>
            <w:vAlign w:val="bottom"/>
            <w:hideMark/>
          </w:tcPr>
          <w:p w14:paraId="64E1BFCF" w14:textId="77777777" w:rsidR="00081923" w:rsidRPr="00F70BA1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</w:t>
            </w:r>
          </w:p>
          <w:p w14:paraId="43885EA9" w14:textId="77777777" w:rsidR="00081923" w:rsidRPr="00F70BA1" w:rsidRDefault="00081923" w:rsidP="00FD16EA">
            <w:pPr>
              <w:pBdr>
                <w:bottom w:val="single" w:sz="4" w:space="1" w:color="auto"/>
              </w:pBdr>
              <w:tabs>
                <w:tab w:val="clear" w:pos="907"/>
                <w:tab w:val="left" w:pos="876"/>
              </w:tabs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F70BA1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1A459E7" w14:textId="752868C2" w:rsidR="00081923" w:rsidRPr="00F70BA1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919CAF5" w14:textId="77777777" w:rsidR="00081923" w:rsidRPr="00F70BA1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 </w:t>
            </w:r>
          </w:p>
          <w:p w14:paraId="6D8C0340" w14:textId="77777777" w:rsidR="00081923" w:rsidRPr="00F70BA1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</w:tr>
      <w:tr w:rsidR="00081923" w:rsidRPr="00F70BA1" w14:paraId="7F547292" w14:textId="77777777" w:rsidTr="00FD16EA">
        <w:trPr>
          <w:tblHeader/>
        </w:trPr>
        <w:tc>
          <w:tcPr>
            <w:tcW w:w="4111" w:type="dxa"/>
            <w:shd w:val="clear" w:color="auto" w:fill="auto"/>
            <w:hideMark/>
          </w:tcPr>
          <w:p w14:paraId="686A0656" w14:textId="709D351B" w:rsidR="00081923" w:rsidRPr="00F70BA1" w:rsidRDefault="00081923" w:rsidP="00804F76">
            <w:pPr>
              <w:ind w:left="162" w:hanging="162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468209E0" w14:textId="77777777" w:rsidR="00081923" w:rsidRPr="00F70BA1" w:rsidRDefault="00081923" w:rsidP="00804F76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05C1C127" w14:textId="77777777" w:rsidR="00081923" w:rsidRPr="00F70BA1" w:rsidRDefault="00081923" w:rsidP="00804F76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751BA26C" w14:textId="77777777" w:rsidR="00081923" w:rsidRPr="00F70BA1" w:rsidRDefault="00081923" w:rsidP="00804F76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032FE59" w14:textId="77777777" w:rsidR="00081923" w:rsidRPr="00F70BA1" w:rsidRDefault="00081923" w:rsidP="00804F76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</w:tr>
      <w:tr w:rsidR="00710FAB" w:rsidRPr="00F70BA1" w14:paraId="13561767" w14:textId="77777777" w:rsidTr="00FD16EA">
        <w:tc>
          <w:tcPr>
            <w:tcW w:w="4111" w:type="dxa"/>
            <w:shd w:val="clear" w:color="auto" w:fill="auto"/>
          </w:tcPr>
          <w:p w14:paraId="35F70F81" w14:textId="7DD76283" w:rsidR="00710FAB" w:rsidRPr="00F70BA1" w:rsidRDefault="00710FAB" w:rsidP="00804F76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621A9543" w14:textId="77777777" w:rsidR="00710FAB" w:rsidRPr="00F70BA1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30DD1D88" w14:textId="77777777" w:rsidR="00710FAB" w:rsidRPr="00F70BA1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2DC2BD5A" w14:textId="77777777" w:rsidR="00710FAB" w:rsidRPr="00F70BA1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22E70275" w14:textId="77777777" w:rsidR="00710FAB" w:rsidRPr="00F70BA1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</w:tr>
      <w:tr w:rsidR="00BC46E0" w:rsidRPr="00F70BA1" w14:paraId="294FF9DE" w14:textId="77777777" w:rsidTr="00FD16EA">
        <w:tc>
          <w:tcPr>
            <w:tcW w:w="4111" w:type="dxa"/>
            <w:shd w:val="clear" w:color="auto" w:fill="auto"/>
            <w:hideMark/>
          </w:tcPr>
          <w:p w14:paraId="65BC4DDD" w14:textId="77777777" w:rsidR="00BC46E0" w:rsidRPr="00F70BA1" w:rsidRDefault="00BC46E0" w:rsidP="00BC46E0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403F6D3" w14:textId="114F8CBA" w:rsidR="00BC46E0" w:rsidRPr="00F70BA1" w:rsidRDefault="00C7556A" w:rsidP="00BC46E0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(1,015)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720A078" w14:textId="145CD170" w:rsidR="00BC46E0" w:rsidRPr="00F70BA1" w:rsidRDefault="00C7556A" w:rsidP="00BC46E0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1,106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8EEB1" w14:textId="191C1015" w:rsidR="00BC46E0" w:rsidRPr="00F70BA1" w:rsidRDefault="00BC46E0" w:rsidP="00BC46E0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(986)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A9C0A3" w14:textId="64A1A44F" w:rsidR="00BC46E0" w:rsidRPr="00F70BA1" w:rsidRDefault="00BC46E0" w:rsidP="00BC46E0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1,075</w:t>
            </w:r>
          </w:p>
        </w:tc>
      </w:tr>
      <w:tr w:rsidR="00BC46E0" w:rsidRPr="00F70BA1" w14:paraId="71AD4DA1" w14:textId="77777777" w:rsidTr="00FD16EA">
        <w:trPr>
          <w:trHeight w:val="229"/>
        </w:trPr>
        <w:tc>
          <w:tcPr>
            <w:tcW w:w="4111" w:type="dxa"/>
            <w:shd w:val="clear" w:color="auto" w:fill="auto"/>
          </w:tcPr>
          <w:p w14:paraId="7C318C84" w14:textId="6004749C" w:rsidR="00BC46E0" w:rsidRPr="00F70BA1" w:rsidRDefault="00BC46E0" w:rsidP="00BC46E0">
            <w:pPr>
              <w:rPr>
                <w:rFonts w:ascii="BrowalliaUPC" w:hAnsi="BrowalliaUPC" w:cs="BrowalliaUPC"/>
                <w:sz w:val="12"/>
                <w:szCs w:val="12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13E8A01D" w14:textId="77777777" w:rsidR="00BC46E0" w:rsidRPr="00F70BA1" w:rsidRDefault="00BC46E0" w:rsidP="00BC46E0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5E532B43" w14:textId="77777777" w:rsidR="00BC46E0" w:rsidRPr="00F70BA1" w:rsidRDefault="00BC46E0" w:rsidP="00BC46E0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37AF820E" w14:textId="77777777" w:rsidR="00BC46E0" w:rsidRPr="00F70BA1" w:rsidRDefault="00BC46E0" w:rsidP="00BC46E0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631D2F52" w14:textId="77777777" w:rsidR="00BC46E0" w:rsidRPr="00F70BA1" w:rsidRDefault="00BC46E0" w:rsidP="00BC46E0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BC46E0" w:rsidRPr="00F70BA1" w14:paraId="504874C1" w14:textId="77777777" w:rsidTr="00FD16EA">
        <w:tc>
          <w:tcPr>
            <w:tcW w:w="4111" w:type="dxa"/>
            <w:shd w:val="clear" w:color="auto" w:fill="auto"/>
            <w:vAlign w:val="bottom"/>
            <w:hideMark/>
          </w:tcPr>
          <w:p w14:paraId="20880876" w14:textId="77777777" w:rsidR="00BC46E0" w:rsidRPr="00F70BA1" w:rsidRDefault="00BC46E0" w:rsidP="00BC46E0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B94ACB" w14:textId="77777777" w:rsidR="00BC46E0" w:rsidRPr="00F70BA1" w:rsidRDefault="00BC46E0" w:rsidP="00BC46E0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87722DD" w14:textId="77777777" w:rsidR="00BC46E0" w:rsidRPr="00F70BA1" w:rsidRDefault="00BC46E0" w:rsidP="00BC46E0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815F50" w14:textId="77777777" w:rsidR="00BC46E0" w:rsidRPr="00F70BA1" w:rsidRDefault="00BC46E0" w:rsidP="00BC46E0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32508A" w14:textId="77777777" w:rsidR="00BC46E0" w:rsidRPr="00F70BA1" w:rsidRDefault="00BC46E0" w:rsidP="00BC46E0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BC46E0" w:rsidRPr="00F70BA1" w14:paraId="66AB46D6" w14:textId="77777777" w:rsidTr="00FD16EA">
        <w:tc>
          <w:tcPr>
            <w:tcW w:w="4111" w:type="dxa"/>
            <w:shd w:val="clear" w:color="auto" w:fill="auto"/>
            <w:hideMark/>
          </w:tcPr>
          <w:p w14:paraId="06B3F9EA" w14:textId="77777777" w:rsidR="00BC46E0" w:rsidRPr="00F70BA1" w:rsidRDefault="00BC46E0" w:rsidP="00BC46E0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1874BC4" w14:textId="7269A9EB" w:rsidR="00BC46E0" w:rsidRPr="00F70BA1" w:rsidRDefault="0044206A" w:rsidP="00BC46E0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1,073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E727C29" w14:textId="6A7C188C" w:rsidR="00BC46E0" w:rsidRPr="00F70BA1" w:rsidRDefault="0044206A" w:rsidP="00BC46E0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(994)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12288F" w14:textId="28294AC2" w:rsidR="00BC46E0" w:rsidRPr="00F70BA1" w:rsidRDefault="00BC46E0" w:rsidP="00BC46E0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1,042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AAAC93" w14:textId="5325C912" w:rsidR="00BC46E0" w:rsidRPr="00F70BA1" w:rsidRDefault="00BC46E0" w:rsidP="00BC46E0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(964)</w:t>
            </w:r>
          </w:p>
        </w:tc>
      </w:tr>
      <w:tr w:rsidR="00BC46E0" w:rsidRPr="00F70BA1" w14:paraId="48089AD6" w14:textId="77777777" w:rsidTr="00FD16EA">
        <w:tc>
          <w:tcPr>
            <w:tcW w:w="4111" w:type="dxa"/>
            <w:shd w:val="clear" w:color="auto" w:fill="auto"/>
            <w:vAlign w:val="bottom"/>
          </w:tcPr>
          <w:p w14:paraId="0CC24DB1" w14:textId="44D0DFF5" w:rsidR="00BC46E0" w:rsidRPr="00F70BA1" w:rsidRDefault="00BC46E0" w:rsidP="00BC46E0">
            <w:pPr>
              <w:ind w:left="162" w:hanging="162"/>
              <w:rPr>
                <w:rFonts w:ascii="BrowalliaUPC" w:hAnsi="BrowalliaUPC" w:cs="BrowalliaUPC"/>
                <w:sz w:val="12"/>
                <w:szCs w:val="12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52B2A63" w14:textId="77777777" w:rsidR="00BC46E0" w:rsidRPr="00F70BA1" w:rsidRDefault="00BC46E0" w:rsidP="00BC46E0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405DC73" w14:textId="77777777" w:rsidR="00BC46E0" w:rsidRPr="00F70BA1" w:rsidRDefault="00BC46E0" w:rsidP="00BC46E0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E7025D" w14:textId="77777777" w:rsidR="00BC46E0" w:rsidRPr="00F70BA1" w:rsidRDefault="00BC46E0" w:rsidP="00BC46E0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529AC7" w14:textId="77777777" w:rsidR="00BC46E0" w:rsidRPr="00F70BA1" w:rsidRDefault="00BC46E0" w:rsidP="00BC46E0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BC46E0" w:rsidRPr="00F70BA1" w14:paraId="0A6D7CDF" w14:textId="77777777" w:rsidTr="00FD16EA">
        <w:tc>
          <w:tcPr>
            <w:tcW w:w="4111" w:type="dxa"/>
            <w:shd w:val="clear" w:color="auto" w:fill="auto"/>
            <w:vAlign w:val="bottom"/>
          </w:tcPr>
          <w:p w14:paraId="10DF5FE5" w14:textId="624726DF" w:rsidR="00BC46E0" w:rsidRPr="00F70BA1" w:rsidRDefault="00BC46E0" w:rsidP="00BC46E0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46E9680" w14:textId="77777777" w:rsidR="00BC46E0" w:rsidRPr="00F70BA1" w:rsidRDefault="00BC46E0" w:rsidP="00BC46E0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190A331" w14:textId="77777777" w:rsidR="00BC46E0" w:rsidRPr="00F70BA1" w:rsidRDefault="00BC46E0" w:rsidP="00BC46E0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D1377D" w14:textId="77777777" w:rsidR="00BC46E0" w:rsidRPr="00F70BA1" w:rsidRDefault="00BC46E0" w:rsidP="00BC46E0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4A8218" w14:textId="77777777" w:rsidR="00BC46E0" w:rsidRPr="00F70BA1" w:rsidRDefault="00BC46E0" w:rsidP="00BC46E0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BC46E0" w:rsidRPr="00F70BA1" w14:paraId="4D3F12C5" w14:textId="77777777" w:rsidTr="00FD16EA">
        <w:tc>
          <w:tcPr>
            <w:tcW w:w="4111" w:type="dxa"/>
            <w:shd w:val="clear" w:color="auto" w:fill="auto"/>
          </w:tcPr>
          <w:p w14:paraId="0D28D5B8" w14:textId="77777777" w:rsidR="00BC46E0" w:rsidRPr="00F70BA1" w:rsidRDefault="00BC46E0" w:rsidP="00BC46E0">
            <w:pPr>
              <w:ind w:left="162" w:hanging="162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29B9C61" w14:textId="06FA71A9" w:rsidR="00BC46E0" w:rsidRPr="00663984" w:rsidRDefault="0044206A" w:rsidP="00BC46E0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  <w:r w:rsidRPr="00663984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(1,206)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6CB1957" w14:textId="7F198152" w:rsidR="00BC46E0" w:rsidRPr="00663984" w:rsidRDefault="0044206A" w:rsidP="00BC46E0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663984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1,313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981238" w14:textId="6B9F9426" w:rsidR="00BC46E0" w:rsidRPr="00F70BA1" w:rsidRDefault="00BC46E0" w:rsidP="00BC46E0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(1,167)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FFD29A" w14:textId="64036320" w:rsidR="00BC46E0" w:rsidRPr="00F70BA1" w:rsidRDefault="00BC46E0" w:rsidP="00BC46E0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1,272</w:t>
            </w:r>
          </w:p>
        </w:tc>
      </w:tr>
    </w:tbl>
    <w:p w14:paraId="1C8EE795" w14:textId="77777777" w:rsidR="00A23AAD" w:rsidRDefault="00A23AAD" w:rsidP="00CA778C">
      <w:pPr>
        <w:tabs>
          <w:tab w:val="clear" w:pos="454"/>
          <w:tab w:val="left" w:pos="720"/>
        </w:tabs>
        <w:jc w:val="thaiDistribute"/>
        <w:rPr>
          <w:rFonts w:ascii="BrowalliaUPC" w:hAnsi="BrowalliaUPC" w:cs="BrowalliaUPC"/>
          <w:sz w:val="20"/>
          <w:szCs w:val="20"/>
        </w:rPr>
      </w:pPr>
    </w:p>
    <w:p w14:paraId="5EEF8764" w14:textId="77777777" w:rsidR="005F49C4" w:rsidRPr="00F70BA1" w:rsidRDefault="005F49C4" w:rsidP="00CA778C">
      <w:pPr>
        <w:tabs>
          <w:tab w:val="clear" w:pos="454"/>
          <w:tab w:val="left" w:pos="720"/>
        </w:tabs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4111"/>
        <w:gridCol w:w="1185"/>
        <w:gridCol w:w="1083"/>
        <w:gridCol w:w="1134"/>
        <w:gridCol w:w="992"/>
      </w:tblGrid>
      <w:tr w:rsidR="00CE15AE" w:rsidRPr="00F70BA1" w14:paraId="031C6E5C" w14:textId="77777777" w:rsidTr="00FD16EA">
        <w:trPr>
          <w:tblHeader/>
        </w:trPr>
        <w:tc>
          <w:tcPr>
            <w:tcW w:w="4111" w:type="dxa"/>
            <w:shd w:val="clear" w:color="auto" w:fill="auto"/>
            <w:vAlign w:val="bottom"/>
          </w:tcPr>
          <w:p w14:paraId="39C705B9" w14:textId="77777777" w:rsidR="00CE15AE" w:rsidRPr="00F70BA1" w:rsidRDefault="00CE15AE" w:rsidP="001C6BFE">
            <w:pPr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  <w:hideMark/>
          </w:tcPr>
          <w:p w14:paraId="233353A4" w14:textId="77777777" w:rsidR="00CE15AE" w:rsidRPr="00F70BA1" w:rsidRDefault="00CE15AE" w:rsidP="001C6BFE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bidi="ar-SA"/>
              </w:rPr>
              <w:t xml:space="preserve">: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CE15AE" w:rsidRPr="00F70BA1" w14:paraId="51879FE6" w14:textId="77777777" w:rsidTr="00FD16EA">
        <w:trPr>
          <w:tblHeader/>
        </w:trPr>
        <w:tc>
          <w:tcPr>
            <w:tcW w:w="4111" w:type="dxa"/>
            <w:shd w:val="clear" w:color="auto" w:fill="auto"/>
            <w:vAlign w:val="bottom"/>
          </w:tcPr>
          <w:p w14:paraId="74C2603D" w14:textId="77777777" w:rsidR="00CE15AE" w:rsidRPr="00F70BA1" w:rsidRDefault="00CE15AE" w:rsidP="001C6BFE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5FF2F36E" w14:textId="77777777" w:rsidR="00CE15AE" w:rsidRPr="00F70BA1" w:rsidRDefault="00CE15AE" w:rsidP="001C6BF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  <w:hideMark/>
          </w:tcPr>
          <w:p w14:paraId="0671A9B1" w14:textId="77777777" w:rsidR="00CE15AE" w:rsidRPr="00F70BA1" w:rsidRDefault="00CE15AE" w:rsidP="001C6BF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CE15AE" w:rsidRPr="00F70BA1" w14:paraId="08BB9EB4" w14:textId="77777777" w:rsidTr="00FD16EA">
        <w:trPr>
          <w:tblHeader/>
        </w:trPr>
        <w:tc>
          <w:tcPr>
            <w:tcW w:w="4111" w:type="dxa"/>
            <w:shd w:val="clear" w:color="auto" w:fill="auto"/>
            <w:vAlign w:val="bottom"/>
          </w:tcPr>
          <w:p w14:paraId="5B0E2806" w14:textId="77777777" w:rsidR="00CE15AE" w:rsidRPr="00F70BA1" w:rsidRDefault="00CE15AE" w:rsidP="001C6BFE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922567B" w14:textId="77777777" w:rsidR="00CE15AE" w:rsidRPr="00F70BA1" w:rsidRDefault="00CE15AE" w:rsidP="001C6BF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455C8087" w14:textId="77777777" w:rsidR="00CE15AE" w:rsidRPr="00F70BA1" w:rsidRDefault="00CE15AE" w:rsidP="001C6BF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CE15AE" w:rsidRPr="00F70BA1" w14:paraId="0CCBD950" w14:textId="77777777" w:rsidTr="00FD16EA">
        <w:trPr>
          <w:tblHeader/>
        </w:trPr>
        <w:tc>
          <w:tcPr>
            <w:tcW w:w="4111" w:type="dxa"/>
            <w:shd w:val="clear" w:color="auto" w:fill="auto"/>
            <w:vAlign w:val="bottom"/>
            <w:hideMark/>
          </w:tcPr>
          <w:p w14:paraId="20C402D5" w14:textId="77777777" w:rsidR="00CE15AE" w:rsidRPr="00F70BA1" w:rsidRDefault="00CE15AE" w:rsidP="001C6BFE">
            <w:pPr>
              <w:rPr>
                <w:rFonts w:ascii="BrowalliaUPC" w:hAnsi="BrowalliaUPC" w:cs="BrowalliaUPC"/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1AAD7C00" w14:textId="77777777" w:rsidR="00CE15AE" w:rsidRPr="00F70BA1" w:rsidRDefault="00CE15AE" w:rsidP="001C6BF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</w:p>
          <w:p w14:paraId="0C7ABE94" w14:textId="77777777" w:rsidR="00CE15AE" w:rsidRPr="00F70BA1" w:rsidRDefault="00CE15AE" w:rsidP="001C6BF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F70BA1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083" w:type="dxa"/>
            <w:shd w:val="clear" w:color="auto" w:fill="auto"/>
            <w:vAlign w:val="bottom"/>
            <w:hideMark/>
          </w:tcPr>
          <w:p w14:paraId="5BEDFE8B" w14:textId="77777777" w:rsidR="00CE15AE" w:rsidRPr="00F70BA1" w:rsidRDefault="00CE15AE" w:rsidP="001C6BF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</w:t>
            </w:r>
          </w:p>
          <w:p w14:paraId="544AFEF9" w14:textId="77777777" w:rsidR="00CE15AE" w:rsidRPr="00F70BA1" w:rsidRDefault="00CE15AE" w:rsidP="001C6BF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F70BA1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C24868C" w14:textId="77777777" w:rsidR="00CE15AE" w:rsidRPr="00F70BA1" w:rsidRDefault="00CE15AE" w:rsidP="001C6BF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04A9EE0" w14:textId="77777777" w:rsidR="00CE15AE" w:rsidRPr="00F70BA1" w:rsidRDefault="00CE15AE" w:rsidP="001C6BF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 </w:t>
            </w:r>
          </w:p>
          <w:p w14:paraId="49BDAE13" w14:textId="77777777" w:rsidR="00CE15AE" w:rsidRPr="00F70BA1" w:rsidRDefault="00CE15AE" w:rsidP="001C6BF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</w:tr>
      <w:tr w:rsidR="00CE15AE" w:rsidRPr="00F70BA1" w14:paraId="2D8CB105" w14:textId="77777777" w:rsidTr="00FD16EA">
        <w:trPr>
          <w:tblHeader/>
        </w:trPr>
        <w:tc>
          <w:tcPr>
            <w:tcW w:w="4111" w:type="dxa"/>
            <w:shd w:val="clear" w:color="auto" w:fill="auto"/>
            <w:hideMark/>
          </w:tcPr>
          <w:p w14:paraId="035C7BBA" w14:textId="77777777" w:rsidR="00CE15AE" w:rsidRPr="00F70BA1" w:rsidRDefault="00CE15AE" w:rsidP="001C6BFE">
            <w:pPr>
              <w:ind w:left="162" w:hanging="162"/>
              <w:rPr>
                <w:rFonts w:ascii="BrowalliaUPC" w:hAnsi="BrowalliaUPC" w:cs="BrowalliaUPC"/>
                <w:sz w:val="12"/>
                <w:szCs w:val="12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0E0341C0" w14:textId="77777777" w:rsidR="00CE15AE" w:rsidRPr="00F70BA1" w:rsidRDefault="00CE15AE" w:rsidP="001C6BFE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2DFE188D" w14:textId="77777777" w:rsidR="00CE15AE" w:rsidRPr="00F70BA1" w:rsidRDefault="00CE15AE" w:rsidP="001C6BFE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08009CBD" w14:textId="77777777" w:rsidR="00CE15AE" w:rsidRPr="00F70BA1" w:rsidRDefault="00CE15AE" w:rsidP="001C6BFE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1A89A507" w14:textId="77777777" w:rsidR="00CE15AE" w:rsidRPr="00F70BA1" w:rsidRDefault="00CE15AE" w:rsidP="001C6BFE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</w:tr>
      <w:tr w:rsidR="00CE15AE" w:rsidRPr="00F70BA1" w14:paraId="61FD61BB" w14:textId="77777777" w:rsidTr="00FD16EA">
        <w:tc>
          <w:tcPr>
            <w:tcW w:w="4111" w:type="dxa"/>
            <w:shd w:val="clear" w:color="auto" w:fill="auto"/>
          </w:tcPr>
          <w:p w14:paraId="096FDE7E" w14:textId="77777777" w:rsidR="00CE15AE" w:rsidRPr="00F70BA1" w:rsidRDefault="00CE15AE" w:rsidP="001C6BFE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23B73ACD" w14:textId="77777777" w:rsidR="00CE15AE" w:rsidRPr="00F70BA1" w:rsidRDefault="00CE15AE" w:rsidP="001C6BFE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475798B3" w14:textId="77777777" w:rsidR="00CE15AE" w:rsidRPr="00F70BA1" w:rsidRDefault="00CE15AE" w:rsidP="001C6BFE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0689D6C9" w14:textId="77777777" w:rsidR="00CE15AE" w:rsidRPr="00F70BA1" w:rsidRDefault="00CE15AE" w:rsidP="001C6BFE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710182A2" w14:textId="77777777" w:rsidR="00CE15AE" w:rsidRPr="00F70BA1" w:rsidRDefault="00CE15AE" w:rsidP="001C6BFE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</w:tr>
      <w:tr w:rsidR="00CE15AE" w:rsidRPr="00F70BA1" w14:paraId="2980EED9" w14:textId="77777777" w:rsidTr="00FD16EA">
        <w:tc>
          <w:tcPr>
            <w:tcW w:w="4111" w:type="dxa"/>
            <w:shd w:val="clear" w:color="auto" w:fill="auto"/>
            <w:hideMark/>
          </w:tcPr>
          <w:p w14:paraId="509B3DE4" w14:textId="77777777" w:rsidR="00CE15AE" w:rsidRPr="00F70BA1" w:rsidRDefault="00CE15AE" w:rsidP="001C6BFE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EA23070" w14:textId="77777777" w:rsidR="00CE15AE" w:rsidRPr="00F70BA1" w:rsidRDefault="00CE15AE" w:rsidP="001C6BFE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(901)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F292602" w14:textId="77777777" w:rsidR="00CE15AE" w:rsidRPr="00F70BA1" w:rsidRDefault="00CE15AE" w:rsidP="001C6BFE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981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A3F52A" w14:textId="77777777" w:rsidR="00CE15AE" w:rsidRPr="00F70BA1" w:rsidRDefault="00CE15AE" w:rsidP="001C6BFE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(872)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012F50" w14:textId="77777777" w:rsidR="00CE15AE" w:rsidRPr="00F70BA1" w:rsidRDefault="00CE15AE" w:rsidP="001C6BFE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951</w:t>
            </w:r>
          </w:p>
        </w:tc>
      </w:tr>
      <w:tr w:rsidR="00CE15AE" w:rsidRPr="00F70BA1" w14:paraId="4BD219FF" w14:textId="77777777" w:rsidTr="00FD16EA">
        <w:trPr>
          <w:trHeight w:val="229"/>
        </w:trPr>
        <w:tc>
          <w:tcPr>
            <w:tcW w:w="4111" w:type="dxa"/>
            <w:shd w:val="clear" w:color="auto" w:fill="auto"/>
          </w:tcPr>
          <w:p w14:paraId="5257CC0E" w14:textId="77777777" w:rsidR="00CE15AE" w:rsidRPr="00F70BA1" w:rsidRDefault="00CE15AE" w:rsidP="001C6BFE">
            <w:pPr>
              <w:rPr>
                <w:rFonts w:ascii="BrowalliaUPC" w:hAnsi="BrowalliaUPC" w:cs="BrowalliaUPC"/>
                <w:sz w:val="10"/>
                <w:szCs w:val="1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0D3C0B08" w14:textId="77777777" w:rsidR="00CE15AE" w:rsidRPr="00F70BA1" w:rsidRDefault="00CE15AE" w:rsidP="001C6BFE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537FF27E" w14:textId="77777777" w:rsidR="00CE15AE" w:rsidRPr="00F70BA1" w:rsidRDefault="00CE15AE" w:rsidP="001C6BFE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6E86BBA4" w14:textId="77777777" w:rsidR="00CE15AE" w:rsidRPr="00F70BA1" w:rsidRDefault="00CE15AE" w:rsidP="001C6BFE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1D963AF" w14:textId="77777777" w:rsidR="00CE15AE" w:rsidRPr="00F70BA1" w:rsidRDefault="00CE15AE" w:rsidP="001C6BFE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</w:tr>
      <w:tr w:rsidR="00CE15AE" w:rsidRPr="00F70BA1" w14:paraId="1DBA4CBA" w14:textId="77777777" w:rsidTr="00FD16EA">
        <w:tc>
          <w:tcPr>
            <w:tcW w:w="4111" w:type="dxa"/>
            <w:shd w:val="clear" w:color="auto" w:fill="auto"/>
            <w:vAlign w:val="bottom"/>
            <w:hideMark/>
          </w:tcPr>
          <w:p w14:paraId="563C3B47" w14:textId="77777777" w:rsidR="00CE15AE" w:rsidRPr="00F70BA1" w:rsidRDefault="00CE15AE" w:rsidP="001C6BFE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FBB055B" w14:textId="77777777" w:rsidR="00CE15AE" w:rsidRPr="00F70BA1" w:rsidRDefault="00CE15AE" w:rsidP="001C6BFE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4C969D9" w14:textId="77777777" w:rsidR="00CE15AE" w:rsidRPr="00F70BA1" w:rsidRDefault="00CE15AE" w:rsidP="001C6BFE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EE71FD" w14:textId="77777777" w:rsidR="00CE15AE" w:rsidRPr="00F70BA1" w:rsidRDefault="00CE15AE" w:rsidP="001C6BFE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97CDAE" w14:textId="77777777" w:rsidR="00CE15AE" w:rsidRPr="00F70BA1" w:rsidRDefault="00CE15AE" w:rsidP="001C6BFE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</w:tr>
      <w:tr w:rsidR="00CE15AE" w:rsidRPr="00F70BA1" w14:paraId="654CDB4F" w14:textId="77777777" w:rsidTr="00FD16EA">
        <w:tc>
          <w:tcPr>
            <w:tcW w:w="4111" w:type="dxa"/>
            <w:shd w:val="clear" w:color="auto" w:fill="auto"/>
            <w:hideMark/>
          </w:tcPr>
          <w:p w14:paraId="0F1E3E1C" w14:textId="77777777" w:rsidR="00CE15AE" w:rsidRPr="00F70BA1" w:rsidRDefault="00CE15AE" w:rsidP="001C6BFE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641770A" w14:textId="77777777" w:rsidR="00CE15AE" w:rsidRPr="00F70BA1" w:rsidRDefault="00CE15AE" w:rsidP="001C6BFE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868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8807D51" w14:textId="77777777" w:rsidR="00CE15AE" w:rsidRPr="00F70BA1" w:rsidRDefault="00CE15AE" w:rsidP="001C6BFE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(804)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547F98" w14:textId="77777777" w:rsidR="00CE15AE" w:rsidRPr="00F70BA1" w:rsidRDefault="00CE15AE" w:rsidP="001C6BFE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841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AFA4A9" w14:textId="77777777" w:rsidR="00CE15AE" w:rsidRPr="00F70BA1" w:rsidRDefault="00CE15AE" w:rsidP="001C6BFE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(779)</w:t>
            </w:r>
          </w:p>
        </w:tc>
      </w:tr>
      <w:tr w:rsidR="00CE15AE" w:rsidRPr="00F70BA1" w14:paraId="71B3DCDA" w14:textId="77777777" w:rsidTr="00FD16EA">
        <w:trPr>
          <w:trHeight w:val="127"/>
        </w:trPr>
        <w:tc>
          <w:tcPr>
            <w:tcW w:w="4111" w:type="dxa"/>
            <w:shd w:val="clear" w:color="auto" w:fill="auto"/>
            <w:vAlign w:val="bottom"/>
          </w:tcPr>
          <w:p w14:paraId="50863F76" w14:textId="77777777" w:rsidR="00CE15AE" w:rsidRPr="00F70BA1" w:rsidRDefault="00CE15AE" w:rsidP="001C6BFE">
            <w:pPr>
              <w:ind w:left="162" w:hanging="162"/>
              <w:rPr>
                <w:rFonts w:ascii="BrowalliaUPC" w:hAnsi="BrowalliaUPC" w:cs="BrowalliaUPC"/>
                <w:sz w:val="10"/>
                <w:szCs w:val="1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93D82EF" w14:textId="77777777" w:rsidR="00CE15AE" w:rsidRPr="00F70BA1" w:rsidRDefault="00CE15AE" w:rsidP="001C6BFE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7D4E855" w14:textId="77777777" w:rsidR="00CE15AE" w:rsidRPr="00F70BA1" w:rsidRDefault="00CE15AE" w:rsidP="001C6BFE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E1F918" w14:textId="77777777" w:rsidR="00CE15AE" w:rsidRPr="00F70BA1" w:rsidRDefault="00CE15AE" w:rsidP="001C6BFE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1DDCFF" w14:textId="77777777" w:rsidR="00CE15AE" w:rsidRPr="00F70BA1" w:rsidRDefault="00CE15AE" w:rsidP="001C6BFE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</w:tr>
      <w:tr w:rsidR="00CE15AE" w:rsidRPr="00F70BA1" w14:paraId="7F789DCD" w14:textId="77777777" w:rsidTr="00FD16EA">
        <w:tc>
          <w:tcPr>
            <w:tcW w:w="4111" w:type="dxa"/>
            <w:shd w:val="clear" w:color="auto" w:fill="auto"/>
            <w:vAlign w:val="bottom"/>
          </w:tcPr>
          <w:p w14:paraId="1C2C9C92" w14:textId="77777777" w:rsidR="00CE15AE" w:rsidRPr="00F70BA1" w:rsidRDefault="00CE15AE" w:rsidP="001C6BFE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67F5857" w14:textId="77777777" w:rsidR="00CE15AE" w:rsidRPr="00F70BA1" w:rsidRDefault="00CE15AE" w:rsidP="001C6BFE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E6CF081" w14:textId="77777777" w:rsidR="00CE15AE" w:rsidRPr="00F70BA1" w:rsidRDefault="00CE15AE" w:rsidP="001C6BFE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5331C0" w14:textId="77777777" w:rsidR="00CE15AE" w:rsidRPr="00F70BA1" w:rsidRDefault="00CE15AE" w:rsidP="001C6BFE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A83EA9" w14:textId="77777777" w:rsidR="00CE15AE" w:rsidRPr="00F70BA1" w:rsidRDefault="00CE15AE" w:rsidP="001C6BFE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</w:tr>
      <w:tr w:rsidR="00CE15AE" w:rsidRPr="00F70BA1" w14:paraId="1D3D7CE1" w14:textId="77777777" w:rsidTr="00FD16EA">
        <w:tc>
          <w:tcPr>
            <w:tcW w:w="4111" w:type="dxa"/>
            <w:shd w:val="clear" w:color="auto" w:fill="auto"/>
          </w:tcPr>
          <w:p w14:paraId="514ABB75" w14:textId="77777777" w:rsidR="00CE15AE" w:rsidRPr="00F70BA1" w:rsidRDefault="00CE15AE" w:rsidP="001C6BFE">
            <w:pPr>
              <w:ind w:left="162" w:hanging="162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B064641" w14:textId="77777777" w:rsidR="00CE15AE" w:rsidRPr="00F70BA1" w:rsidRDefault="00CE15AE" w:rsidP="001C6BFE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  <w:lang w:eastAsia="en-GB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eastAsia="en-GB"/>
              </w:rPr>
              <w:t>(977)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AC201C7" w14:textId="77777777" w:rsidR="00CE15AE" w:rsidRPr="00F70BA1" w:rsidRDefault="00CE15AE" w:rsidP="001C6BFE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2"/>
                <w:szCs w:val="22"/>
                <w:lang w:val="en-GB" w:eastAsia="en-GB" w:bidi="ar-SA"/>
              </w:rPr>
              <w:t>1,061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CB2B25" w14:textId="77777777" w:rsidR="00CE15AE" w:rsidRPr="00F70BA1" w:rsidRDefault="00CE15AE" w:rsidP="001C6BFE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(943)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433463" w14:textId="77777777" w:rsidR="00CE15AE" w:rsidRPr="00F70BA1" w:rsidRDefault="00CE15AE" w:rsidP="001C6BFE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1,026</w:t>
            </w:r>
          </w:p>
        </w:tc>
      </w:tr>
    </w:tbl>
    <w:p w14:paraId="748C9986" w14:textId="1D7DE1F6" w:rsidR="008B5D1F" w:rsidRPr="005F49C4" w:rsidRDefault="008B5D1F" w:rsidP="0005458C">
      <w:pPr>
        <w:tabs>
          <w:tab w:val="clear" w:pos="454"/>
          <w:tab w:val="left" w:pos="72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60C52314" w14:textId="6047D3D1" w:rsidR="00F30FDE" w:rsidRPr="005F49C4" w:rsidRDefault="00B22A6E" w:rsidP="003A2BD9">
      <w:pPr>
        <w:tabs>
          <w:tab w:val="clear" w:pos="454"/>
          <w:tab w:val="left" w:pos="720"/>
        </w:tabs>
        <w:ind w:left="900" w:hanging="54"/>
        <w:jc w:val="thaiDistribute"/>
        <w:rPr>
          <w:rFonts w:ascii="BrowalliaUPC" w:hAnsi="BrowalliaUPC" w:cs="BrowalliaUPC"/>
          <w:sz w:val="28"/>
          <w:szCs w:val="28"/>
        </w:rPr>
      </w:pPr>
      <w:r w:rsidRPr="005F49C4">
        <w:rPr>
          <w:rFonts w:ascii="BrowalliaUPC" w:hAnsi="BrowalliaUPC" w:cs="BrowalliaUPC"/>
          <w:sz w:val="28"/>
          <w:szCs w:val="28"/>
          <w:cs/>
        </w:rPr>
        <w:t xml:space="preserve">ณ </w:t>
      </w:r>
      <w:r w:rsidR="00F30FDE" w:rsidRPr="005F49C4">
        <w:rPr>
          <w:rFonts w:ascii="BrowalliaUPC" w:hAnsi="BrowalliaUPC" w:cs="BrowalliaUPC"/>
          <w:sz w:val="28"/>
          <w:szCs w:val="28"/>
          <w:cs/>
        </w:rPr>
        <w:t xml:space="preserve">วันที่ </w:t>
      </w:r>
      <w:r w:rsidR="00F30FDE" w:rsidRPr="005F49C4">
        <w:rPr>
          <w:rFonts w:ascii="BrowalliaUPC" w:hAnsi="BrowalliaUPC" w:cs="BrowalliaUPC"/>
          <w:sz w:val="28"/>
          <w:szCs w:val="28"/>
        </w:rPr>
        <w:t xml:space="preserve">31 </w:t>
      </w:r>
      <w:r w:rsidR="00F30FDE" w:rsidRPr="005F49C4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F30FDE" w:rsidRPr="005F49C4">
        <w:rPr>
          <w:rFonts w:ascii="BrowalliaUPC" w:hAnsi="BrowalliaUPC" w:cs="BrowalliaUPC"/>
          <w:sz w:val="28"/>
          <w:szCs w:val="28"/>
        </w:rPr>
        <w:t>25</w:t>
      </w:r>
      <w:r w:rsidR="00722716" w:rsidRPr="005F49C4">
        <w:rPr>
          <w:rFonts w:ascii="BrowalliaUPC" w:hAnsi="BrowalliaUPC" w:cs="BrowalliaUPC"/>
          <w:sz w:val="28"/>
          <w:szCs w:val="28"/>
        </w:rPr>
        <w:t>6</w:t>
      </w:r>
      <w:r w:rsidR="006B7BDB" w:rsidRPr="005F49C4">
        <w:rPr>
          <w:rFonts w:ascii="BrowalliaUPC" w:hAnsi="BrowalliaUPC" w:cs="BrowalliaUPC"/>
          <w:sz w:val="28"/>
          <w:szCs w:val="28"/>
        </w:rPr>
        <w:t>4</w:t>
      </w:r>
      <w:r w:rsidR="00F30FDE" w:rsidRPr="005F49C4">
        <w:rPr>
          <w:rFonts w:ascii="BrowalliaUPC" w:hAnsi="BrowalliaUPC" w:cs="BrowalliaUPC"/>
          <w:sz w:val="28"/>
          <w:szCs w:val="28"/>
        </w:rPr>
        <w:t xml:space="preserve"> </w:t>
      </w:r>
      <w:r w:rsidR="00F30FDE" w:rsidRPr="005F49C4">
        <w:rPr>
          <w:rFonts w:ascii="BrowalliaUPC" w:hAnsi="BrowalliaUPC" w:cs="BrowalliaUPC"/>
          <w:sz w:val="28"/>
          <w:szCs w:val="28"/>
          <w:cs/>
        </w:rPr>
        <w:t>ผลประโยชน์พนักงานที่คาดว่าจะจ่ายก่อนคิดลด มีดังนี้</w:t>
      </w:r>
    </w:p>
    <w:p w14:paraId="05DF8E03" w14:textId="77777777" w:rsidR="00F30FDE" w:rsidRPr="005F49C4" w:rsidRDefault="00F30FDE" w:rsidP="00F30FDE">
      <w:pPr>
        <w:tabs>
          <w:tab w:val="left" w:pos="720"/>
        </w:tabs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87"/>
        <w:gridCol w:w="2244"/>
        <w:gridCol w:w="297"/>
        <w:gridCol w:w="2444"/>
      </w:tblGrid>
      <w:tr w:rsidR="009B0928" w:rsidRPr="00F70BA1" w14:paraId="3E1F235B" w14:textId="77777777" w:rsidTr="003A2BD9">
        <w:trPr>
          <w:trHeight w:val="325"/>
        </w:trPr>
        <w:tc>
          <w:tcPr>
            <w:tcW w:w="3587" w:type="dxa"/>
          </w:tcPr>
          <w:p w14:paraId="6C57B119" w14:textId="77777777" w:rsidR="009B0928" w:rsidRPr="00F70BA1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4985" w:type="dxa"/>
            <w:gridSpan w:val="3"/>
            <w:vAlign w:val="bottom"/>
            <w:hideMark/>
          </w:tcPr>
          <w:p w14:paraId="4A085E86" w14:textId="77777777" w:rsidR="009B0928" w:rsidRPr="00F70BA1" w:rsidRDefault="009B0928">
            <w:pPr>
              <w:ind w:left="-18" w:right="-7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: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พันบาท</w:t>
            </w:r>
            <w:r w:rsidRPr="00F70BA1">
              <w:rPr>
                <w:rFonts w:ascii="BrowalliaUPC" w:hAnsi="BrowalliaUPC" w:cs="BrowalliaUPC"/>
                <w:sz w:val="28"/>
                <w:szCs w:val="28"/>
                <w:lang w:bidi="ar-SA"/>
              </w:rPr>
              <w:t>)</w:t>
            </w:r>
          </w:p>
        </w:tc>
      </w:tr>
      <w:tr w:rsidR="009B0928" w:rsidRPr="00F70BA1" w14:paraId="54ADB7D1" w14:textId="77777777" w:rsidTr="003A2BD9">
        <w:trPr>
          <w:trHeight w:val="325"/>
        </w:trPr>
        <w:tc>
          <w:tcPr>
            <w:tcW w:w="3587" w:type="dxa"/>
          </w:tcPr>
          <w:p w14:paraId="4B9C2A62" w14:textId="77777777" w:rsidR="009B0928" w:rsidRPr="00F70BA1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59259" w14:textId="77777777" w:rsidR="009B0928" w:rsidRPr="00F70BA1" w:rsidRDefault="009B0928">
            <w:pPr>
              <w:ind w:left="-122" w:right="-1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" w:type="dxa"/>
            <w:vAlign w:val="bottom"/>
          </w:tcPr>
          <w:p w14:paraId="447C2557" w14:textId="77777777" w:rsidR="009B0928" w:rsidRPr="00F70BA1" w:rsidRDefault="009B0928">
            <w:pP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15F9B" w14:textId="77777777" w:rsidR="009B0928" w:rsidRPr="00F70BA1" w:rsidRDefault="009B0928">
            <w:pPr>
              <w:ind w:left="-18" w:right="-7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B0928" w:rsidRPr="00F70BA1" w14:paraId="69AAEE73" w14:textId="77777777" w:rsidTr="005F49C4">
        <w:trPr>
          <w:trHeight w:hRule="exact" w:val="361"/>
        </w:trPr>
        <w:tc>
          <w:tcPr>
            <w:tcW w:w="3587" w:type="dxa"/>
          </w:tcPr>
          <w:p w14:paraId="2771A618" w14:textId="77777777" w:rsidR="009B0928" w:rsidRPr="00F70BA1" w:rsidRDefault="009B0928" w:rsidP="00FC536B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4" w:type="dxa"/>
            <w:shd w:val="clear" w:color="auto" w:fill="auto"/>
            <w:vAlign w:val="bottom"/>
          </w:tcPr>
          <w:p w14:paraId="15F177C0" w14:textId="77777777" w:rsidR="009B0928" w:rsidRPr="00F70BA1" w:rsidRDefault="009B0928" w:rsidP="00FC536B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97" w:type="dxa"/>
          </w:tcPr>
          <w:p w14:paraId="6B8BCB9A" w14:textId="77777777" w:rsidR="009B0928" w:rsidRPr="00F70BA1" w:rsidRDefault="009B0928" w:rsidP="00FC536B">
            <w:pPr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444" w:type="dxa"/>
            <w:vAlign w:val="bottom"/>
          </w:tcPr>
          <w:p w14:paraId="6D0EBE64" w14:textId="77777777" w:rsidR="009B0928" w:rsidRPr="00F70BA1" w:rsidRDefault="009B0928" w:rsidP="00FC536B">
            <w:pPr>
              <w:jc w:val="right"/>
              <w:rPr>
                <w:rFonts w:ascii="BrowalliaUPC" w:hAnsi="BrowalliaUPC" w:cs="BrowalliaUPC"/>
                <w:sz w:val="28"/>
                <w:szCs w:val="28"/>
                <w:lang w:eastAsia="en-GB" w:bidi="ar-SA"/>
              </w:rPr>
            </w:pPr>
          </w:p>
        </w:tc>
      </w:tr>
      <w:tr w:rsidR="004E51E5" w:rsidRPr="00F70BA1" w14:paraId="0EE9E10B" w14:textId="77777777" w:rsidTr="003A2BD9">
        <w:trPr>
          <w:trHeight w:val="282"/>
        </w:trPr>
        <w:tc>
          <w:tcPr>
            <w:tcW w:w="3587" w:type="dxa"/>
            <w:hideMark/>
          </w:tcPr>
          <w:p w14:paraId="5D8A8FD0" w14:textId="77777777" w:rsidR="004E51E5" w:rsidRPr="00F70BA1" w:rsidRDefault="004E51E5" w:rsidP="004E51E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ภายใน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1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70F8FBCE" w14:textId="187F1497" w:rsidR="004E51E5" w:rsidRPr="00F70BA1" w:rsidRDefault="004E51E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4E51E5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 xml:space="preserve"> 4,941 </w:t>
            </w:r>
          </w:p>
        </w:tc>
        <w:tc>
          <w:tcPr>
            <w:tcW w:w="297" w:type="dxa"/>
          </w:tcPr>
          <w:p w14:paraId="1AE0F10B" w14:textId="77777777" w:rsidR="004E51E5" w:rsidRPr="00F70BA1" w:rsidRDefault="004E51E5" w:rsidP="004E51E5">
            <w:pPr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14:paraId="428BF95B" w14:textId="4440039A" w:rsidR="004E51E5" w:rsidRPr="00F70BA1" w:rsidRDefault="004E51E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4,810</w:t>
            </w:r>
          </w:p>
        </w:tc>
      </w:tr>
      <w:tr w:rsidR="004E51E5" w:rsidRPr="00F70BA1" w14:paraId="7C77A4F3" w14:textId="77777777" w:rsidTr="003A2BD9">
        <w:trPr>
          <w:trHeight w:val="282"/>
        </w:trPr>
        <w:tc>
          <w:tcPr>
            <w:tcW w:w="3587" w:type="dxa"/>
            <w:hideMark/>
          </w:tcPr>
          <w:p w14:paraId="3D6B1353" w14:textId="77777777" w:rsidR="004E51E5" w:rsidRPr="00F70BA1" w:rsidRDefault="004E51E5" w:rsidP="004E51E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ระหว่าง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2 - 5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283A2779" w14:textId="5E459ABA" w:rsidR="004E51E5" w:rsidRPr="00F70BA1" w:rsidRDefault="004E51E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4E51E5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 xml:space="preserve"> 7,059 </w:t>
            </w:r>
          </w:p>
        </w:tc>
        <w:tc>
          <w:tcPr>
            <w:tcW w:w="297" w:type="dxa"/>
          </w:tcPr>
          <w:p w14:paraId="5A090B72" w14:textId="77777777" w:rsidR="004E51E5" w:rsidRPr="00F70BA1" w:rsidRDefault="004E51E5" w:rsidP="004E51E5">
            <w:pPr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14:paraId="280900FD" w14:textId="66D70861" w:rsidR="004E51E5" w:rsidRPr="00F70BA1" w:rsidRDefault="004E51E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6,762</w:t>
            </w:r>
          </w:p>
        </w:tc>
      </w:tr>
      <w:tr w:rsidR="004E51E5" w:rsidRPr="00F70BA1" w14:paraId="41A17DE2" w14:textId="77777777" w:rsidTr="003A2BD9">
        <w:trPr>
          <w:trHeight w:val="349"/>
        </w:trPr>
        <w:tc>
          <w:tcPr>
            <w:tcW w:w="3587" w:type="dxa"/>
            <w:hideMark/>
          </w:tcPr>
          <w:p w14:paraId="15000394" w14:textId="77777777" w:rsidR="004E51E5" w:rsidRPr="00F70BA1" w:rsidRDefault="004E51E5" w:rsidP="004E51E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ระหว่าง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6 - 10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61302AE2" w14:textId="2F4DC26A" w:rsidR="004E51E5" w:rsidRPr="004E51E5" w:rsidRDefault="004E51E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4E51E5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 xml:space="preserve"> 10,628 </w:t>
            </w:r>
          </w:p>
        </w:tc>
        <w:tc>
          <w:tcPr>
            <w:tcW w:w="297" w:type="dxa"/>
          </w:tcPr>
          <w:p w14:paraId="0FEA03AF" w14:textId="77777777" w:rsidR="004E51E5" w:rsidRPr="00F70BA1" w:rsidRDefault="004E51E5" w:rsidP="004E51E5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14:paraId="1F9C136A" w14:textId="62695E7B" w:rsidR="004E51E5" w:rsidRPr="00F70BA1" w:rsidRDefault="004E51E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10,285</w:t>
            </w:r>
          </w:p>
        </w:tc>
      </w:tr>
      <w:tr w:rsidR="004E51E5" w:rsidRPr="00F70BA1" w14:paraId="1E4E171F" w14:textId="77777777" w:rsidTr="0040388C">
        <w:trPr>
          <w:trHeight w:val="349"/>
        </w:trPr>
        <w:tc>
          <w:tcPr>
            <w:tcW w:w="3587" w:type="dxa"/>
          </w:tcPr>
          <w:p w14:paraId="2884D2F6" w14:textId="0495C4DA" w:rsidR="004E51E5" w:rsidRPr="00F70BA1" w:rsidRDefault="004E51E5" w:rsidP="004E51E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ระหว่าง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11 - 15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687938C1" w14:textId="5528251D" w:rsidR="004E51E5" w:rsidRPr="00F70BA1" w:rsidRDefault="004E51E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4E51E5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 xml:space="preserve"> 11,969 </w:t>
            </w:r>
          </w:p>
        </w:tc>
        <w:tc>
          <w:tcPr>
            <w:tcW w:w="297" w:type="dxa"/>
          </w:tcPr>
          <w:p w14:paraId="0D83357C" w14:textId="77777777" w:rsidR="004E51E5" w:rsidRPr="00F70BA1" w:rsidRDefault="004E51E5" w:rsidP="004E51E5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444" w:type="dxa"/>
            <w:shd w:val="clear" w:color="auto" w:fill="auto"/>
          </w:tcPr>
          <w:p w14:paraId="7DA782B3" w14:textId="7F5A8E70" w:rsidR="004E51E5" w:rsidRPr="00F70BA1" w:rsidRDefault="004E51E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11,366</w:t>
            </w:r>
          </w:p>
        </w:tc>
      </w:tr>
      <w:tr w:rsidR="007B556F" w:rsidRPr="00F70BA1" w14:paraId="08D85861" w14:textId="77777777" w:rsidTr="00FD16EA">
        <w:trPr>
          <w:trHeight w:val="338"/>
        </w:trPr>
        <w:tc>
          <w:tcPr>
            <w:tcW w:w="3587" w:type="dxa"/>
            <w:hideMark/>
          </w:tcPr>
          <w:p w14:paraId="7A6A74CC" w14:textId="77777777" w:rsidR="007B556F" w:rsidRPr="00F70BA1" w:rsidRDefault="007B556F" w:rsidP="007B556F">
            <w:pPr>
              <w:tabs>
                <w:tab w:val="clear" w:pos="907"/>
                <w:tab w:val="left" w:pos="900"/>
              </w:tabs>
              <w:ind w:left="252"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0FE88" w14:textId="17137622" w:rsidR="007B556F" w:rsidRPr="00F70BA1" w:rsidRDefault="00C86076" w:rsidP="007B556F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34,597</w:t>
            </w:r>
          </w:p>
        </w:tc>
        <w:tc>
          <w:tcPr>
            <w:tcW w:w="297" w:type="dxa"/>
          </w:tcPr>
          <w:p w14:paraId="0B016B4B" w14:textId="77777777" w:rsidR="007B556F" w:rsidRPr="00F70BA1" w:rsidRDefault="007B556F" w:rsidP="007B556F">
            <w:pPr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E573" w14:textId="50176542" w:rsidR="007B556F" w:rsidRPr="00F70BA1" w:rsidRDefault="007B556F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33,223</w:t>
            </w:r>
          </w:p>
        </w:tc>
      </w:tr>
    </w:tbl>
    <w:p w14:paraId="734A1C34" w14:textId="7D28D90B" w:rsidR="00FD16EA" w:rsidRPr="00F70BA1" w:rsidRDefault="00FD16EA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231B7967" w14:textId="700D2860" w:rsidR="00FD16EA" w:rsidRPr="00F70BA1" w:rsidRDefault="00FD16EA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5336D2C3" w14:textId="07B2D961" w:rsidR="00917FE4" w:rsidRPr="00F70BA1" w:rsidRDefault="00DC29A3" w:rsidP="002978A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ภาษีเงินได้รอ</w:t>
      </w:r>
      <w:r w:rsidR="00610E15" w:rsidRPr="00F70BA1">
        <w:rPr>
          <w:rFonts w:ascii="BrowalliaUPC" w:hAnsi="BrowalliaUPC" w:cs="BrowalliaUPC"/>
          <w:b/>
          <w:bCs/>
          <w:sz w:val="28"/>
          <w:szCs w:val="28"/>
          <w:cs/>
        </w:rPr>
        <w:t>การ</w:t>
      </w: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ตัดบัญชีและ</w:t>
      </w:r>
      <w:r w:rsidR="00CD3509" w:rsidRPr="00F70BA1">
        <w:rPr>
          <w:rFonts w:ascii="BrowalliaUPC" w:hAnsi="BrowalliaUPC" w:cs="BrowalliaUPC"/>
          <w:b/>
          <w:bCs/>
          <w:sz w:val="28"/>
          <w:szCs w:val="28"/>
          <w:cs/>
        </w:rPr>
        <w:t>ภาษีเงินได้</w:t>
      </w:r>
    </w:p>
    <w:p w14:paraId="456178E4" w14:textId="4767AA9B" w:rsidR="007101B8" w:rsidRPr="00653540" w:rsidRDefault="007101B8" w:rsidP="007101B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51574EB" w14:textId="2B5E66C3" w:rsidR="007101B8" w:rsidRPr="00F70BA1" w:rsidRDefault="007101B8" w:rsidP="009F7E54">
      <w:pPr>
        <w:pStyle w:val="CordiaNew"/>
        <w:tabs>
          <w:tab w:val="clear" w:pos="4153"/>
          <w:tab w:val="left" w:pos="426"/>
          <w:tab w:val="left" w:pos="993"/>
        </w:tabs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F70BA1">
        <w:rPr>
          <w:rFonts w:ascii="BrowalliaUPC" w:hAnsi="BrowalliaUPC" w:cs="BrowalliaUPC"/>
          <w:sz w:val="28"/>
          <w:szCs w:val="28"/>
        </w:rPr>
        <w:t>2</w:t>
      </w:r>
      <w:r w:rsidR="004C1A4B" w:rsidRPr="00F70BA1">
        <w:rPr>
          <w:rFonts w:ascii="BrowalliaUPC" w:hAnsi="BrowalliaUPC" w:cs="BrowalliaUPC"/>
          <w:sz w:val="28"/>
          <w:szCs w:val="28"/>
        </w:rPr>
        <w:t>7</w:t>
      </w:r>
      <w:r w:rsidRPr="00F70BA1">
        <w:rPr>
          <w:rFonts w:ascii="BrowalliaUPC" w:hAnsi="BrowalliaUPC" w:cs="BrowalliaUPC"/>
          <w:sz w:val="28"/>
          <w:szCs w:val="28"/>
        </w:rPr>
        <w:t xml:space="preserve">.1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 </w:t>
      </w:r>
      <w:r w:rsidRPr="00F70BA1">
        <w:rPr>
          <w:rFonts w:ascii="BrowalliaUPC" w:eastAsia="Times New Roman" w:hAnsi="BrowalliaUPC" w:cs="BrowalliaUPC"/>
          <w:color w:val="auto"/>
          <w:sz w:val="28"/>
          <w:szCs w:val="28"/>
          <w:cs/>
          <w:lang w:val="en-GB" w:eastAsia="en-US"/>
        </w:rPr>
        <w:t>ภาษีเงินได้</w:t>
      </w:r>
    </w:p>
    <w:p w14:paraId="79405FBF" w14:textId="77777777" w:rsidR="00DC29A3" w:rsidRPr="00653540" w:rsidRDefault="00DC29A3" w:rsidP="00C13DD2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5A62B95" w14:textId="77777777" w:rsidR="00876E2E" w:rsidRPr="00F70BA1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2E2BD15" w14:textId="77777777" w:rsidR="00876E2E" w:rsidRPr="00F70BA1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F7CB330" w14:textId="77777777" w:rsidR="00876E2E" w:rsidRPr="00F70BA1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DF2E2C6" w14:textId="77777777" w:rsidR="00876E2E" w:rsidRPr="00F70BA1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9F29176" w14:textId="77777777" w:rsidR="00876E2E" w:rsidRPr="00F70BA1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6329222" w14:textId="77777777" w:rsidR="00392200" w:rsidRPr="00F70BA1" w:rsidRDefault="00392200" w:rsidP="00A833AC">
      <w:pPr>
        <w:pStyle w:val="ListParagraph"/>
        <w:numPr>
          <w:ilvl w:val="0"/>
          <w:numId w:val="31"/>
        </w:num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7DCFA0C7" w14:textId="77777777" w:rsidR="00392200" w:rsidRPr="00F70BA1" w:rsidRDefault="00392200" w:rsidP="00A833AC">
      <w:pPr>
        <w:pStyle w:val="ListParagraph"/>
        <w:numPr>
          <w:ilvl w:val="0"/>
          <w:numId w:val="31"/>
        </w:num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495E218" w14:textId="64019569" w:rsidR="000738BC" w:rsidRPr="00F70BA1" w:rsidRDefault="000738BC" w:rsidP="0039220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</w:t>
      </w:r>
      <w:r w:rsidR="00E03E55" w:rsidRPr="00F70BA1">
        <w:rPr>
          <w:rFonts w:ascii="BrowalliaUPC" w:hAnsi="BrowalliaUPC" w:cs="BrowalliaUPC"/>
          <w:sz w:val="28"/>
          <w:szCs w:val="28"/>
          <w:cs/>
          <w:lang w:val="en-GB"/>
        </w:rPr>
        <w:t>ที่</w:t>
      </w:r>
      <w:r w:rsidR="001B0BCB">
        <w:rPr>
          <w:rFonts w:ascii="BrowalliaUPC" w:hAnsi="BrowalliaUPC" w:cs="BrowalliaUPC" w:hint="cs"/>
          <w:sz w:val="28"/>
          <w:szCs w:val="28"/>
          <w:cs/>
          <w:lang w:val="en-GB"/>
        </w:rPr>
        <w:t>ถูก</w:t>
      </w:r>
      <w:r w:rsidR="00E03E55" w:rsidRPr="00F70BA1">
        <w:rPr>
          <w:rFonts w:ascii="BrowalliaUPC" w:hAnsi="BrowalliaUPC" w:cs="BrowalliaUPC"/>
          <w:sz w:val="28"/>
          <w:szCs w:val="28"/>
          <w:cs/>
          <w:lang w:val="en-GB"/>
        </w:rPr>
        <w:t>รับรู้ในกำไรขาดทุน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สำหรับปีสิ้นสุดวันที่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25</w:t>
      </w:r>
      <w:r w:rsidR="00722716" w:rsidRPr="00F70BA1">
        <w:rPr>
          <w:rFonts w:ascii="BrowalliaUPC" w:hAnsi="BrowalliaUPC" w:cs="BrowalliaUPC"/>
          <w:sz w:val="28"/>
          <w:szCs w:val="28"/>
          <w:lang w:val="en-GB"/>
        </w:rPr>
        <w:t>6</w:t>
      </w:r>
      <w:r w:rsidR="006B7BDB" w:rsidRPr="00F70BA1">
        <w:rPr>
          <w:rFonts w:ascii="BrowalliaUPC" w:hAnsi="BrowalliaUPC" w:cs="BrowalliaUPC"/>
          <w:sz w:val="28"/>
          <w:szCs w:val="28"/>
          <w:lang w:val="en-GB"/>
        </w:rPr>
        <w:t>4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25</w:t>
      </w:r>
      <w:r w:rsidR="00320017" w:rsidRPr="00F70BA1">
        <w:rPr>
          <w:rFonts w:ascii="BrowalliaUPC" w:hAnsi="BrowalliaUPC" w:cs="BrowalliaUPC"/>
          <w:sz w:val="28"/>
          <w:szCs w:val="28"/>
        </w:rPr>
        <w:t>6</w:t>
      </w:r>
      <w:r w:rsidR="006B7BDB" w:rsidRPr="00F70BA1">
        <w:rPr>
          <w:rFonts w:ascii="BrowalliaUPC" w:hAnsi="BrowalliaUPC" w:cs="BrowalliaUPC"/>
          <w:sz w:val="28"/>
          <w:szCs w:val="28"/>
        </w:rPr>
        <w:t>3</w:t>
      </w:r>
      <w:r w:rsidR="00722716" w:rsidRPr="00F70BA1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ประกอบด้วย</w:t>
      </w:r>
    </w:p>
    <w:p w14:paraId="150F8E49" w14:textId="77777777" w:rsidR="000738BC" w:rsidRPr="00653540" w:rsidRDefault="000738BC" w:rsidP="000738BC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397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141"/>
        <w:gridCol w:w="1119"/>
        <w:gridCol w:w="142"/>
        <w:gridCol w:w="1118"/>
        <w:gridCol w:w="142"/>
        <w:gridCol w:w="1145"/>
      </w:tblGrid>
      <w:tr w:rsidR="00027A1A" w:rsidRPr="00027A1A" w14:paraId="215EFC1D" w14:textId="77777777" w:rsidTr="00E5537A">
        <w:trPr>
          <w:cantSplit/>
        </w:trPr>
        <w:tc>
          <w:tcPr>
            <w:tcW w:w="3420" w:type="dxa"/>
          </w:tcPr>
          <w:p w14:paraId="10D238A6" w14:textId="77777777" w:rsidR="000738BC" w:rsidRPr="00F202EA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30" w:type="dxa"/>
            <w:gridSpan w:val="3"/>
          </w:tcPr>
          <w:p w14:paraId="6BD3FFA2" w14:textId="77777777" w:rsidR="000738BC" w:rsidRPr="00F202EA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3F02E70F" w14:textId="77777777" w:rsidR="000738BC" w:rsidRPr="00F202EA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5" w:type="dxa"/>
            <w:gridSpan w:val="3"/>
          </w:tcPr>
          <w:p w14:paraId="6D66F201" w14:textId="77777777" w:rsidR="000738BC" w:rsidRPr="00F202EA" w:rsidRDefault="000738BC" w:rsidP="0009128E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202E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027A1A" w:rsidRPr="00027A1A" w14:paraId="7E4B1C85" w14:textId="77777777" w:rsidTr="00E5537A">
        <w:trPr>
          <w:cantSplit/>
        </w:trPr>
        <w:tc>
          <w:tcPr>
            <w:tcW w:w="3420" w:type="dxa"/>
          </w:tcPr>
          <w:p w14:paraId="53FA9FCD" w14:textId="77777777" w:rsidR="000738BC" w:rsidRPr="00F202EA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0D16F50" w14:textId="77777777" w:rsidR="000738BC" w:rsidRPr="00F202EA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DA822DD" w14:textId="77777777" w:rsidR="000738BC" w:rsidRPr="00F202EA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E20C0" w14:textId="77777777" w:rsidR="000738BC" w:rsidRPr="00F202EA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27A1A" w:rsidRPr="00027A1A" w14:paraId="1AA894C3" w14:textId="77777777" w:rsidTr="00E5537A">
        <w:trPr>
          <w:cantSplit/>
        </w:trPr>
        <w:tc>
          <w:tcPr>
            <w:tcW w:w="3420" w:type="dxa"/>
          </w:tcPr>
          <w:p w14:paraId="2292120E" w14:textId="77777777" w:rsidR="006B7BDB" w:rsidRPr="00F202EA" w:rsidRDefault="006B7BDB" w:rsidP="006B7BD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CB60C0" w14:textId="3F97FF1B" w:rsidR="006B7BDB" w:rsidRPr="00F202EA" w:rsidRDefault="006B7BDB" w:rsidP="006B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D4B9266" w14:textId="77777777" w:rsidR="006B7BDB" w:rsidRPr="00F202EA" w:rsidRDefault="006B7BDB" w:rsidP="006B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273C1511" w14:textId="57ECC4F8" w:rsidR="006B7BDB" w:rsidRPr="00F202EA" w:rsidRDefault="006B7BDB" w:rsidP="006B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470107FD" w14:textId="77777777" w:rsidR="006B7BDB" w:rsidRPr="00F202EA" w:rsidRDefault="006B7BDB" w:rsidP="006B7BD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0D9C5472" w14:textId="5DAAA815" w:rsidR="006B7BDB" w:rsidRPr="00F202EA" w:rsidRDefault="006B7BDB" w:rsidP="006B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1606398" w14:textId="77777777" w:rsidR="006B7BDB" w:rsidRPr="00F202EA" w:rsidRDefault="006B7BDB" w:rsidP="006B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29D99151" w14:textId="34C22ABE" w:rsidR="006B7BDB" w:rsidRPr="00F202EA" w:rsidRDefault="006B7BDB" w:rsidP="006B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027A1A" w:rsidRPr="00027A1A" w14:paraId="1ABFFE25" w14:textId="77777777" w:rsidTr="00C876FC">
        <w:trPr>
          <w:cantSplit/>
        </w:trPr>
        <w:tc>
          <w:tcPr>
            <w:tcW w:w="3420" w:type="dxa"/>
          </w:tcPr>
          <w:p w14:paraId="15882DBB" w14:textId="2164F484" w:rsidR="006071F3" w:rsidRPr="00F202EA" w:rsidRDefault="006071F3" w:rsidP="006071F3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4F0B38" w14:textId="7ADA3D0C" w:rsidR="006071F3" w:rsidRPr="00F202EA" w:rsidRDefault="006071F3" w:rsidP="0060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" w:type="dxa"/>
          </w:tcPr>
          <w:p w14:paraId="076E243C" w14:textId="77777777" w:rsidR="006071F3" w:rsidRPr="00F202EA" w:rsidRDefault="006071F3" w:rsidP="006071F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770D0D0" w14:textId="3F3BF95D" w:rsidR="006071F3" w:rsidRPr="00F202EA" w:rsidRDefault="006071F3" w:rsidP="0060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2E078C30" w14:textId="77777777" w:rsidR="006071F3" w:rsidRPr="00F202EA" w:rsidRDefault="006071F3" w:rsidP="006071F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299D1FE" w14:textId="0C80AB65" w:rsidR="006071F3" w:rsidRPr="00F202EA" w:rsidRDefault="006071F3" w:rsidP="0060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121A0532" w14:textId="77777777" w:rsidR="006071F3" w:rsidRPr="00F202EA" w:rsidRDefault="006071F3" w:rsidP="006071F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0B4615D3" w14:textId="1DB38EF9" w:rsidR="006071F3" w:rsidRPr="00F202EA" w:rsidRDefault="006071F3" w:rsidP="0060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027A1A" w:rsidRPr="00027A1A" w14:paraId="62B6FD3F" w14:textId="77777777" w:rsidTr="00C876FC">
        <w:trPr>
          <w:cantSplit/>
        </w:trPr>
        <w:tc>
          <w:tcPr>
            <w:tcW w:w="3420" w:type="dxa"/>
          </w:tcPr>
          <w:p w14:paraId="00219F00" w14:textId="7178E98E" w:rsidR="006E0B84" w:rsidRPr="00F202EA" w:rsidRDefault="006E0B84" w:rsidP="006E0B84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b/>
                <w:bCs/>
                <w:spacing w:val="-6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b/>
                <w:bCs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D79C6" w14:textId="46A4DD5A" w:rsidR="006E0B84" w:rsidRPr="00F202EA" w:rsidRDefault="006E0B84" w:rsidP="006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7,387</w:t>
            </w:r>
          </w:p>
        </w:tc>
        <w:tc>
          <w:tcPr>
            <w:tcW w:w="141" w:type="dxa"/>
          </w:tcPr>
          <w:p w14:paraId="5F95724D" w14:textId="77777777" w:rsidR="006E0B84" w:rsidRPr="00F202EA" w:rsidRDefault="006E0B84" w:rsidP="006E0B8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034EE63E" w14:textId="3DCCADC5" w:rsidR="006E0B84" w:rsidRPr="00F202EA" w:rsidRDefault="006E0B84" w:rsidP="006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41,036</w:t>
            </w:r>
          </w:p>
        </w:tc>
        <w:tc>
          <w:tcPr>
            <w:tcW w:w="142" w:type="dxa"/>
          </w:tcPr>
          <w:p w14:paraId="04E38C14" w14:textId="77777777" w:rsidR="006E0B84" w:rsidRPr="00F202EA" w:rsidRDefault="006E0B84" w:rsidP="006E0B8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18D8C" w14:textId="703343DE" w:rsidR="006E0B84" w:rsidRPr="00F202EA" w:rsidRDefault="006E0B84" w:rsidP="006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2" w:type="dxa"/>
          </w:tcPr>
          <w:p w14:paraId="0D1FF9C3" w14:textId="77777777" w:rsidR="006E0B84" w:rsidRPr="00F202EA" w:rsidRDefault="006E0B84" w:rsidP="006E0B8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1EBD6421" w14:textId="79BF8BAA" w:rsidR="006E0B84" w:rsidRPr="00F202EA" w:rsidRDefault="006E0B84" w:rsidP="006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37,622</w:t>
            </w:r>
          </w:p>
        </w:tc>
      </w:tr>
      <w:tr w:rsidR="00027A1A" w:rsidRPr="00027A1A" w14:paraId="18B86499" w14:textId="77777777" w:rsidTr="00C876FC">
        <w:trPr>
          <w:cantSplit/>
        </w:trPr>
        <w:tc>
          <w:tcPr>
            <w:tcW w:w="3420" w:type="dxa"/>
          </w:tcPr>
          <w:p w14:paraId="55CCD83A" w14:textId="04401E82" w:rsidR="006E0B84" w:rsidRPr="00F202EA" w:rsidRDefault="006E0B84" w:rsidP="006E0B84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FFB0B" w14:textId="716D2C0F" w:rsidR="006E0B84" w:rsidRPr="00F202EA" w:rsidRDefault="006E0B84" w:rsidP="006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" w:type="dxa"/>
          </w:tcPr>
          <w:p w14:paraId="649EA3E5" w14:textId="77777777" w:rsidR="006E0B84" w:rsidRPr="00F202EA" w:rsidRDefault="006E0B84" w:rsidP="006E0B8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35026C4C" w14:textId="1A63602C" w:rsidR="006E0B84" w:rsidRPr="00F202EA" w:rsidRDefault="006E0B84" w:rsidP="006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</w:tcPr>
          <w:p w14:paraId="39016CDC" w14:textId="77777777" w:rsidR="006E0B84" w:rsidRPr="00F202EA" w:rsidRDefault="006E0B84" w:rsidP="006E0B8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A182E" w14:textId="6DC42F9C" w:rsidR="006E0B84" w:rsidRPr="00F202EA" w:rsidRDefault="006E0B84" w:rsidP="006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2C3E5189" w14:textId="77777777" w:rsidR="006E0B84" w:rsidRPr="00F202EA" w:rsidRDefault="006E0B84" w:rsidP="006E0B8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6DCAD0C7" w14:textId="5C4C14BB" w:rsidR="006E0B84" w:rsidRPr="00F202EA" w:rsidRDefault="006E0B84" w:rsidP="006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027A1A" w:rsidRPr="00027A1A" w14:paraId="627C7973" w14:textId="77777777" w:rsidTr="00DD2E78">
        <w:trPr>
          <w:cantSplit/>
        </w:trPr>
        <w:tc>
          <w:tcPr>
            <w:tcW w:w="3420" w:type="dxa"/>
          </w:tcPr>
          <w:p w14:paraId="295E2B59" w14:textId="7244D2C4" w:rsidR="00C876FC" w:rsidRPr="00F202EA" w:rsidRDefault="00C876FC" w:rsidP="006E0B84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b/>
                <w:bCs/>
                <w:spacing w:val="-6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b/>
                <w:bCs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B1C5A8" w14:textId="77777777" w:rsidR="00C876FC" w:rsidRPr="00F202EA" w:rsidRDefault="00C876FC" w:rsidP="006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" w:type="dxa"/>
          </w:tcPr>
          <w:p w14:paraId="6AF88D14" w14:textId="77777777" w:rsidR="00C876FC" w:rsidRPr="00F202EA" w:rsidRDefault="00C876FC" w:rsidP="006E0B8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5C492A4E" w14:textId="77777777" w:rsidR="00C876FC" w:rsidRPr="00F202EA" w:rsidRDefault="00C876FC" w:rsidP="006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</w:tcPr>
          <w:p w14:paraId="7DE8DDDB" w14:textId="77777777" w:rsidR="00C876FC" w:rsidRPr="00F202EA" w:rsidRDefault="00C876FC" w:rsidP="006E0B8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9940D7F" w14:textId="77777777" w:rsidR="00C876FC" w:rsidRPr="00F202EA" w:rsidRDefault="00C876FC" w:rsidP="006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6FD6B38D" w14:textId="77777777" w:rsidR="00C876FC" w:rsidRPr="00F202EA" w:rsidRDefault="00C876FC" w:rsidP="006E0B8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1AB31013" w14:textId="77777777" w:rsidR="00C876FC" w:rsidRPr="00F202EA" w:rsidRDefault="00C876FC" w:rsidP="006E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027A1A" w:rsidRPr="00027A1A" w14:paraId="71950DAC" w14:textId="77777777" w:rsidTr="00DD2E78">
        <w:trPr>
          <w:cantSplit/>
          <w:trHeight w:val="74"/>
        </w:trPr>
        <w:tc>
          <w:tcPr>
            <w:tcW w:w="3420" w:type="dxa"/>
          </w:tcPr>
          <w:p w14:paraId="528597A6" w14:textId="0FD800F2" w:rsidR="006071F3" w:rsidRPr="00F202EA" w:rsidRDefault="00DE6AA1" w:rsidP="006071F3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pacing w:val="-6"/>
                <w:sz w:val="28"/>
                <w:szCs w:val="28"/>
              </w:rPr>
              <w:t xml:space="preserve">    </w:t>
            </w:r>
            <w:r w:rsidR="00C876FC" w:rsidRPr="00F202EA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179CB6" w14:textId="7457D75F" w:rsidR="006071F3" w:rsidRPr="00F202EA" w:rsidRDefault="00D60A11" w:rsidP="0060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(7,135)</w:t>
            </w:r>
          </w:p>
        </w:tc>
        <w:tc>
          <w:tcPr>
            <w:tcW w:w="141" w:type="dxa"/>
          </w:tcPr>
          <w:p w14:paraId="26E3D10E" w14:textId="77777777" w:rsidR="006071F3" w:rsidRPr="00F202EA" w:rsidRDefault="006071F3" w:rsidP="006071F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CD7BEE3" w14:textId="71C77227" w:rsidR="006071F3" w:rsidRPr="00F202EA" w:rsidRDefault="006071F3" w:rsidP="0060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(144,658)</w:t>
            </w:r>
          </w:p>
        </w:tc>
        <w:tc>
          <w:tcPr>
            <w:tcW w:w="142" w:type="dxa"/>
          </w:tcPr>
          <w:p w14:paraId="4BC2B1CD" w14:textId="77777777" w:rsidR="006071F3" w:rsidRPr="00F202EA" w:rsidRDefault="006071F3" w:rsidP="006071F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BED2D" w14:textId="26995950" w:rsidR="006071F3" w:rsidRPr="00F202EA" w:rsidRDefault="006071F3" w:rsidP="0060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(3,710)</w:t>
            </w:r>
          </w:p>
        </w:tc>
        <w:tc>
          <w:tcPr>
            <w:tcW w:w="142" w:type="dxa"/>
          </w:tcPr>
          <w:p w14:paraId="3B3699CF" w14:textId="77777777" w:rsidR="006071F3" w:rsidRPr="00F202EA" w:rsidRDefault="006071F3" w:rsidP="006071F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38B77876" w14:textId="39C733A1" w:rsidR="006071F3" w:rsidRPr="00F202EA" w:rsidRDefault="006071F3" w:rsidP="0060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(5,084)</w:t>
            </w:r>
          </w:p>
        </w:tc>
      </w:tr>
      <w:tr w:rsidR="00027A1A" w:rsidRPr="00027A1A" w14:paraId="52E1A474" w14:textId="77777777" w:rsidTr="00DD2E78">
        <w:trPr>
          <w:cantSplit/>
        </w:trPr>
        <w:tc>
          <w:tcPr>
            <w:tcW w:w="3420" w:type="dxa"/>
          </w:tcPr>
          <w:p w14:paraId="7E3A7245" w14:textId="6BA22E50" w:rsidR="006071F3" w:rsidRPr="00F202EA" w:rsidRDefault="006071F3" w:rsidP="000F0F01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รวม</w:t>
            </w:r>
            <w:r w:rsidR="00A04123" w:rsidRPr="00F202EA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33ECBC3" w14:textId="28784766" w:rsidR="006071F3" w:rsidRPr="00F202EA" w:rsidRDefault="0010518F" w:rsidP="0060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252</w:t>
            </w:r>
          </w:p>
        </w:tc>
        <w:tc>
          <w:tcPr>
            <w:tcW w:w="141" w:type="dxa"/>
          </w:tcPr>
          <w:p w14:paraId="3B1BB3B5" w14:textId="77777777" w:rsidR="006071F3" w:rsidRPr="00F202EA" w:rsidRDefault="006071F3" w:rsidP="006071F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0CA059D" w14:textId="0B732560" w:rsidR="006071F3" w:rsidRPr="00F202EA" w:rsidRDefault="006071F3" w:rsidP="0060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(103,622)</w:t>
            </w:r>
          </w:p>
        </w:tc>
        <w:tc>
          <w:tcPr>
            <w:tcW w:w="142" w:type="dxa"/>
          </w:tcPr>
          <w:p w14:paraId="5146303A" w14:textId="77777777" w:rsidR="006071F3" w:rsidRPr="00F202EA" w:rsidRDefault="006071F3" w:rsidP="006071F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CB4F2E5" w14:textId="640412B9" w:rsidR="006071F3" w:rsidRPr="00F202EA" w:rsidRDefault="006071F3" w:rsidP="0060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(3,710)</w:t>
            </w:r>
          </w:p>
        </w:tc>
        <w:tc>
          <w:tcPr>
            <w:tcW w:w="142" w:type="dxa"/>
          </w:tcPr>
          <w:p w14:paraId="14D6FC28" w14:textId="77777777" w:rsidR="006071F3" w:rsidRPr="00F202EA" w:rsidRDefault="006071F3" w:rsidP="006071F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6945084" w14:textId="2A148B5F" w:rsidR="006071F3" w:rsidRPr="00F202EA" w:rsidRDefault="006071F3" w:rsidP="0060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lang w:val="en-GB"/>
              </w:rPr>
              <w:t>32,538</w:t>
            </w:r>
          </w:p>
        </w:tc>
      </w:tr>
    </w:tbl>
    <w:p w14:paraId="1BD1BBD8" w14:textId="420C4515" w:rsidR="00BB47D4" w:rsidRPr="00653540" w:rsidRDefault="00BB47D4" w:rsidP="000738B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6CD8796" w14:textId="266E8793" w:rsidR="00E26662" w:rsidRPr="00B81870" w:rsidRDefault="00E26662" w:rsidP="00E26662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B81870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ภาษีเงินได้ที่รับรู้ในกำไรขาดทุนเบ็</w:t>
      </w:r>
      <w:r w:rsidR="0021184C" w:rsidRPr="00B81870">
        <w:rPr>
          <w:rFonts w:ascii="BrowalliaUPC" w:hAnsi="BrowalliaUPC" w:cs="BrowalliaUPC" w:hint="cs"/>
          <w:sz w:val="28"/>
          <w:szCs w:val="28"/>
          <w:cs/>
          <w:lang w:val="en-GB"/>
        </w:rPr>
        <w:t>ด</w:t>
      </w:r>
      <w:r w:rsidRPr="00B81870">
        <w:rPr>
          <w:rFonts w:ascii="BrowalliaUPC" w:hAnsi="BrowalliaUPC" w:cs="BrowalliaUPC"/>
          <w:sz w:val="28"/>
          <w:szCs w:val="28"/>
          <w:cs/>
          <w:lang w:val="en-GB"/>
        </w:rPr>
        <w:t xml:space="preserve">เสร็จอื่นสำหรับปีสิ้นสุดวันที่ </w:t>
      </w:r>
      <w:r w:rsidRPr="00B81870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B81870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B81870">
        <w:rPr>
          <w:rFonts w:ascii="BrowalliaUPC" w:hAnsi="BrowalliaUPC" w:cs="BrowalliaUPC"/>
          <w:sz w:val="28"/>
          <w:szCs w:val="28"/>
          <w:lang w:val="en-GB"/>
        </w:rPr>
        <w:t xml:space="preserve">2564 </w:t>
      </w:r>
      <w:r w:rsidRPr="00B81870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B81870">
        <w:rPr>
          <w:rFonts w:ascii="BrowalliaUPC" w:hAnsi="BrowalliaUPC" w:cs="BrowalliaUPC"/>
          <w:sz w:val="28"/>
          <w:szCs w:val="28"/>
          <w:lang w:val="en-GB"/>
        </w:rPr>
        <w:t>25</w:t>
      </w:r>
      <w:r w:rsidRPr="00B81870">
        <w:rPr>
          <w:rFonts w:ascii="BrowalliaUPC" w:hAnsi="BrowalliaUPC" w:cs="BrowalliaUPC"/>
          <w:sz w:val="28"/>
          <w:szCs w:val="28"/>
        </w:rPr>
        <w:t>63</w:t>
      </w:r>
      <w:r w:rsidRPr="00B8187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B81870">
        <w:rPr>
          <w:rFonts w:ascii="BrowalliaUPC" w:hAnsi="BrowalliaUPC" w:cs="BrowalliaUPC"/>
          <w:sz w:val="28"/>
          <w:szCs w:val="28"/>
          <w:cs/>
          <w:lang w:val="en-GB"/>
        </w:rPr>
        <w:t>ประกอบด้วย</w:t>
      </w:r>
    </w:p>
    <w:p w14:paraId="15D734DA" w14:textId="77777777" w:rsidR="00E26662" w:rsidRPr="00B81870" w:rsidRDefault="00E26662" w:rsidP="00E26662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363" w:type="dxa"/>
        <w:tblInd w:w="99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4"/>
        <w:gridCol w:w="926"/>
        <w:gridCol w:w="180"/>
        <w:gridCol w:w="992"/>
        <w:gridCol w:w="181"/>
        <w:gridCol w:w="949"/>
        <w:gridCol w:w="6"/>
        <w:gridCol w:w="190"/>
        <w:gridCol w:w="6"/>
        <w:gridCol w:w="921"/>
        <w:gridCol w:w="180"/>
        <w:gridCol w:w="931"/>
        <w:gridCol w:w="180"/>
        <w:gridCol w:w="927"/>
      </w:tblGrid>
      <w:tr w:rsidR="00B81870" w:rsidRPr="00B81870" w14:paraId="46E5DD71" w14:textId="77777777" w:rsidTr="00E26662">
        <w:trPr>
          <w:cantSplit/>
        </w:trPr>
        <w:tc>
          <w:tcPr>
            <w:tcW w:w="1794" w:type="dxa"/>
          </w:tcPr>
          <w:p w14:paraId="7C133AE0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569" w:type="dxa"/>
            <w:gridSpan w:val="13"/>
          </w:tcPr>
          <w:p w14:paraId="08C69F9C" w14:textId="18A2541C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B81870">
              <w:rPr>
                <w:rFonts w:ascii="BrowalliaUPC" w:hAnsi="BrowalliaUPC" w:cs="BrowalliaUPC"/>
                <w:b/>
                <w:sz w:val="24"/>
                <w:szCs w:val="24"/>
                <w:cs/>
                <w:lang w:val="en-GB"/>
              </w:rPr>
              <w:t xml:space="preserve">(หน่วย </w:t>
            </w:r>
            <w:r w:rsidRPr="00B81870">
              <w:rPr>
                <w:rFonts w:ascii="BrowalliaUPC" w:hAnsi="BrowalliaUPC" w:cs="BrowalliaUPC"/>
                <w:b/>
                <w:sz w:val="24"/>
                <w:szCs w:val="24"/>
                <w:lang w:val="en-GB"/>
              </w:rPr>
              <w:t xml:space="preserve">: </w:t>
            </w:r>
            <w:r w:rsidR="00663984" w:rsidRPr="00B81870">
              <w:rPr>
                <w:rFonts w:ascii="BrowalliaUPC" w:hAnsi="BrowalliaUPC" w:cs="BrowalliaUPC" w:hint="cs"/>
                <w:b/>
                <w:sz w:val="24"/>
                <w:szCs w:val="24"/>
                <w:cs/>
                <w:lang w:val="en-GB"/>
              </w:rPr>
              <w:t>พัน</w:t>
            </w:r>
            <w:r w:rsidRPr="00B81870">
              <w:rPr>
                <w:rFonts w:ascii="BrowalliaUPC" w:hAnsi="BrowalliaUPC" w:cs="BrowalliaUPC"/>
                <w:b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B81870" w:rsidRPr="00B81870" w14:paraId="7A1C7072" w14:textId="77777777" w:rsidTr="00E26662">
        <w:trPr>
          <w:cantSplit/>
        </w:trPr>
        <w:tc>
          <w:tcPr>
            <w:tcW w:w="1794" w:type="dxa"/>
          </w:tcPr>
          <w:p w14:paraId="7B6D139C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569" w:type="dxa"/>
            <w:gridSpan w:val="13"/>
            <w:tcBorders>
              <w:bottom w:val="single" w:sz="4" w:space="0" w:color="auto"/>
            </w:tcBorders>
          </w:tcPr>
          <w:p w14:paraId="22964687" w14:textId="4E60F9F8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</w:t>
            </w:r>
            <w:r w:rsidRPr="00B8187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B81870" w:rsidRPr="00B81870" w14:paraId="1F36CD40" w14:textId="77777777" w:rsidTr="00E26662">
        <w:trPr>
          <w:cantSplit/>
        </w:trPr>
        <w:tc>
          <w:tcPr>
            <w:tcW w:w="1794" w:type="dxa"/>
          </w:tcPr>
          <w:p w14:paraId="3012C997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2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BCC6937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lang w:bidi="ar-SA"/>
              </w:rPr>
              <w:t>2564</w:t>
            </w:r>
          </w:p>
        </w:tc>
        <w:tc>
          <w:tcPr>
            <w:tcW w:w="196" w:type="dxa"/>
            <w:gridSpan w:val="2"/>
            <w:tcBorders>
              <w:top w:val="single" w:sz="4" w:space="0" w:color="auto"/>
            </w:tcBorders>
          </w:tcPr>
          <w:p w14:paraId="4BED4822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31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8F5226E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lang w:bidi="ar-SA"/>
              </w:rPr>
              <w:t>2563</w:t>
            </w:r>
          </w:p>
        </w:tc>
      </w:tr>
      <w:tr w:rsidR="00B81870" w:rsidRPr="00B81870" w14:paraId="303E648A" w14:textId="77777777" w:rsidTr="00E26662">
        <w:trPr>
          <w:cantSplit/>
        </w:trPr>
        <w:tc>
          <w:tcPr>
            <w:tcW w:w="1794" w:type="dxa"/>
          </w:tcPr>
          <w:p w14:paraId="146CCA53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A7CDD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ก่อน</w:t>
            </w:r>
          </w:p>
          <w:p w14:paraId="3DB4F24B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1BFF013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9F806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4B5CBFF7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D5301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สุทธิจาก</w:t>
            </w:r>
          </w:p>
          <w:p w14:paraId="0BA612E6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96" w:type="dxa"/>
            <w:gridSpan w:val="2"/>
            <w:vAlign w:val="bottom"/>
          </w:tcPr>
          <w:p w14:paraId="7D2FCA9B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CA055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ก่อน</w:t>
            </w:r>
          </w:p>
          <w:p w14:paraId="211FB8D1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901FEE5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C7048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88C52DF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41140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สุทธิจาก</w:t>
            </w:r>
          </w:p>
          <w:p w14:paraId="26268EBB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  <w:tr w:rsidR="00B81870" w:rsidRPr="00B81870" w14:paraId="5E0B3AD6" w14:textId="77777777" w:rsidTr="00E26662">
        <w:trPr>
          <w:cantSplit/>
          <w:trHeight w:hRule="exact" w:val="216"/>
        </w:trPr>
        <w:tc>
          <w:tcPr>
            <w:tcW w:w="1794" w:type="dxa"/>
          </w:tcPr>
          <w:p w14:paraId="64A3DC58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7D49107B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70A29D4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BF3A0A0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2C6608A5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bottom"/>
          </w:tcPr>
          <w:p w14:paraId="616678B5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33319EA2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119F6F64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C810E32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6E0A56D9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DB2B600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6BFCD884" w14:textId="77777777" w:rsidR="00E26662" w:rsidRPr="00B81870" w:rsidRDefault="00E26662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</w:tr>
      <w:tr w:rsidR="001A3BFE" w:rsidRPr="00B81870" w14:paraId="0070BB0B" w14:textId="77777777" w:rsidTr="00E26662">
        <w:trPr>
          <w:cantSplit/>
        </w:trPr>
        <w:tc>
          <w:tcPr>
            <w:tcW w:w="1794" w:type="dxa"/>
          </w:tcPr>
          <w:p w14:paraId="6FDCF962" w14:textId="0CCADA8E" w:rsidR="0039296A" w:rsidRPr="00B81870" w:rsidRDefault="0039296A" w:rsidP="0039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8" w:hanging="180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 xml:space="preserve"> </w:t>
            </w:r>
            <w:r w:rsidR="00B55043">
              <w:rPr>
                <w:rFonts w:ascii="BrowalliaUPC" w:hAnsi="BrowalliaUPC" w:cs="BrowalliaUPC" w:hint="cs"/>
                <w:sz w:val="24"/>
                <w:szCs w:val="24"/>
                <w:cs/>
                <w:lang w:val="th-TH"/>
              </w:rPr>
              <w:t>ภาษีสำหรับ</w:t>
            </w: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ขาดทุนจากการประมาณการตามหลั</w:t>
            </w:r>
            <w:r w:rsidRPr="00B81870">
              <w:rPr>
                <w:rFonts w:ascii="BrowalliaUPC" w:hAnsi="BrowalliaUPC" w:cs="BrowalliaUPC" w:hint="cs"/>
                <w:sz w:val="24"/>
                <w:szCs w:val="24"/>
                <w:cs/>
                <w:lang w:val="th-TH"/>
              </w:rPr>
              <w:t>ก</w:t>
            </w: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คณิตศาสตร์ประกันภัย</w:t>
            </w:r>
          </w:p>
        </w:tc>
        <w:tc>
          <w:tcPr>
            <w:tcW w:w="926" w:type="dxa"/>
            <w:tcBorders>
              <w:bottom w:val="single" w:sz="12" w:space="0" w:color="auto"/>
            </w:tcBorders>
            <w:vAlign w:val="bottom"/>
          </w:tcPr>
          <w:p w14:paraId="0B58160C" w14:textId="1CD2BAEE" w:rsidR="0039296A" w:rsidRPr="00B81870" w:rsidRDefault="00E7252F" w:rsidP="0039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527E22" w14:textId="77777777" w:rsidR="0039296A" w:rsidRPr="00B81870" w:rsidRDefault="0039296A" w:rsidP="0039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70BDCBE5" w14:textId="25F4893D" w:rsidR="0039296A" w:rsidRPr="00B81870" w:rsidRDefault="00E7252F" w:rsidP="0039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3C43FF76" w14:textId="77777777" w:rsidR="0039296A" w:rsidRPr="00B81870" w:rsidRDefault="0039296A" w:rsidP="0039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bottom"/>
          </w:tcPr>
          <w:p w14:paraId="17AC21AB" w14:textId="401F887C" w:rsidR="0039296A" w:rsidRPr="00B81870" w:rsidRDefault="00E7252F" w:rsidP="0039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96" w:type="dxa"/>
            <w:gridSpan w:val="2"/>
            <w:vAlign w:val="bottom"/>
          </w:tcPr>
          <w:p w14:paraId="419461C1" w14:textId="77777777" w:rsidR="0039296A" w:rsidRPr="00B81870" w:rsidRDefault="0039296A" w:rsidP="0039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bottom"/>
          </w:tcPr>
          <w:p w14:paraId="747711A3" w14:textId="7048BC08" w:rsidR="0039296A" w:rsidRPr="00B81870" w:rsidRDefault="0039296A" w:rsidP="0039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21184C" w:rsidRPr="00B81870">
              <w:rPr>
                <w:rFonts w:ascii="BrowalliaUPC" w:hAnsi="BrowalliaUPC" w:cs="BrowalliaUPC"/>
                <w:sz w:val="24"/>
                <w:szCs w:val="24"/>
              </w:rPr>
              <w:t>5,934</w:t>
            </w:r>
            <w:r w:rsidRPr="00B81870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6EC82F8" w14:textId="77777777" w:rsidR="0039296A" w:rsidRPr="00B81870" w:rsidRDefault="0039296A" w:rsidP="0039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12" w:space="0" w:color="auto"/>
            </w:tcBorders>
            <w:vAlign w:val="bottom"/>
          </w:tcPr>
          <w:p w14:paraId="0A69152D" w14:textId="2B760C99" w:rsidR="0039296A" w:rsidRPr="00B81870" w:rsidRDefault="0039296A" w:rsidP="0039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224F59" w:rsidRPr="00B81870">
              <w:rPr>
                <w:rFonts w:ascii="BrowalliaUPC" w:hAnsi="BrowalliaUPC" w:cs="BrowalliaUPC"/>
                <w:sz w:val="24"/>
                <w:szCs w:val="24"/>
              </w:rPr>
              <w:t>1,187</w:t>
            </w:r>
            <w:r w:rsidRPr="00B81870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C5E11D9" w14:textId="77777777" w:rsidR="0039296A" w:rsidRPr="00B81870" w:rsidRDefault="0039296A" w:rsidP="0039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12" w:space="0" w:color="auto"/>
            </w:tcBorders>
            <w:vAlign w:val="bottom"/>
          </w:tcPr>
          <w:p w14:paraId="3FDF9C01" w14:textId="0DCAB2B0" w:rsidR="0039296A" w:rsidRPr="00B81870" w:rsidRDefault="0039296A" w:rsidP="0039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224F59" w:rsidRPr="00B81870">
              <w:rPr>
                <w:rFonts w:ascii="BrowalliaUPC" w:hAnsi="BrowalliaUPC" w:cs="BrowalliaUPC"/>
                <w:sz w:val="24"/>
                <w:szCs w:val="24"/>
              </w:rPr>
              <w:t>4,748</w:t>
            </w:r>
            <w:r w:rsidRPr="00B81870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</w:tbl>
    <w:p w14:paraId="2E3A1F3F" w14:textId="56290C48" w:rsidR="00E26662" w:rsidRPr="00B81870" w:rsidRDefault="00E26662" w:rsidP="00E26662">
      <w:p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highlight w:val="cyan"/>
          <w:lang w:val="en-GB"/>
        </w:rPr>
      </w:pPr>
    </w:p>
    <w:tbl>
      <w:tblPr>
        <w:tblW w:w="8363" w:type="dxa"/>
        <w:tblInd w:w="99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4"/>
        <w:gridCol w:w="926"/>
        <w:gridCol w:w="180"/>
        <w:gridCol w:w="992"/>
        <w:gridCol w:w="181"/>
        <w:gridCol w:w="949"/>
        <w:gridCol w:w="6"/>
        <w:gridCol w:w="190"/>
        <w:gridCol w:w="6"/>
        <w:gridCol w:w="921"/>
        <w:gridCol w:w="180"/>
        <w:gridCol w:w="931"/>
        <w:gridCol w:w="180"/>
        <w:gridCol w:w="927"/>
      </w:tblGrid>
      <w:tr w:rsidR="00B81870" w:rsidRPr="00B81870" w14:paraId="1ED0A06A" w14:textId="77777777" w:rsidTr="00150F1B">
        <w:trPr>
          <w:cantSplit/>
        </w:trPr>
        <w:tc>
          <w:tcPr>
            <w:tcW w:w="1794" w:type="dxa"/>
          </w:tcPr>
          <w:p w14:paraId="5CE68D3F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569" w:type="dxa"/>
            <w:gridSpan w:val="13"/>
          </w:tcPr>
          <w:p w14:paraId="13C59ACF" w14:textId="5417DA38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B81870">
              <w:rPr>
                <w:rFonts w:ascii="BrowalliaUPC" w:hAnsi="BrowalliaUPC" w:cs="BrowalliaUPC"/>
                <w:b/>
                <w:sz w:val="24"/>
                <w:szCs w:val="24"/>
                <w:cs/>
                <w:lang w:val="en-GB"/>
              </w:rPr>
              <w:t xml:space="preserve">(หน่วย </w:t>
            </w:r>
            <w:r w:rsidRPr="00B81870">
              <w:rPr>
                <w:rFonts w:ascii="BrowalliaUPC" w:hAnsi="BrowalliaUPC" w:cs="BrowalliaUPC"/>
                <w:b/>
                <w:sz w:val="24"/>
                <w:szCs w:val="24"/>
                <w:lang w:val="en-GB"/>
              </w:rPr>
              <w:t xml:space="preserve">: </w:t>
            </w:r>
            <w:r w:rsidR="0021184C" w:rsidRPr="00B81870">
              <w:rPr>
                <w:rFonts w:ascii="BrowalliaUPC" w:hAnsi="BrowalliaUPC" w:cs="BrowalliaUPC" w:hint="cs"/>
                <w:b/>
                <w:sz w:val="24"/>
                <w:szCs w:val="24"/>
                <w:cs/>
                <w:lang w:val="en-GB"/>
              </w:rPr>
              <w:t>พัน</w:t>
            </w:r>
            <w:r w:rsidRPr="00B81870">
              <w:rPr>
                <w:rFonts w:ascii="BrowalliaUPC" w:hAnsi="BrowalliaUPC" w:cs="BrowalliaUPC"/>
                <w:b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B81870" w:rsidRPr="00B81870" w14:paraId="7A57CD32" w14:textId="77777777" w:rsidTr="00150F1B">
        <w:trPr>
          <w:cantSplit/>
        </w:trPr>
        <w:tc>
          <w:tcPr>
            <w:tcW w:w="1794" w:type="dxa"/>
          </w:tcPr>
          <w:p w14:paraId="44A6B23D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569" w:type="dxa"/>
            <w:gridSpan w:val="13"/>
            <w:tcBorders>
              <w:bottom w:val="single" w:sz="4" w:space="0" w:color="auto"/>
            </w:tcBorders>
          </w:tcPr>
          <w:p w14:paraId="4A109CAF" w14:textId="79628C09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B81870" w:rsidRPr="00B81870" w14:paraId="254EB954" w14:textId="77777777" w:rsidTr="00150F1B">
        <w:trPr>
          <w:cantSplit/>
        </w:trPr>
        <w:tc>
          <w:tcPr>
            <w:tcW w:w="1794" w:type="dxa"/>
          </w:tcPr>
          <w:p w14:paraId="1567FF63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2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1BD3522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lang w:bidi="ar-SA"/>
              </w:rPr>
              <w:t>2564</w:t>
            </w:r>
          </w:p>
        </w:tc>
        <w:tc>
          <w:tcPr>
            <w:tcW w:w="196" w:type="dxa"/>
            <w:gridSpan w:val="2"/>
            <w:tcBorders>
              <w:top w:val="single" w:sz="4" w:space="0" w:color="auto"/>
            </w:tcBorders>
          </w:tcPr>
          <w:p w14:paraId="62AC2DB8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31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262D9EB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lang w:bidi="ar-SA"/>
              </w:rPr>
              <w:t>2563</w:t>
            </w:r>
          </w:p>
        </w:tc>
      </w:tr>
      <w:tr w:rsidR="00B81870" w:rsidRPr="00B81870" w14:paraId="56E011EE" w14:textId="77777777" w:rsidTr="00150F1B">
        <w:trPr>
          <w:cantSplit/>
        </w:trPr>
        <w:tc>
          <w:tcPr>
            <w:tcW w:w="1794" w:type="dxa"/>
          </w:tcPr>
          <w:p w14:paraId="5828A4C2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57DC5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ก่อน</w:t>
            </w:r>
          </w:p>
          <w:p w14:paraId="46F6B97F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2370931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85E4B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02F60D4A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8702E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สุทธิจาก</w:t>
            </w:r>
          </w:p>
          <w:p w14:paraId="25A45335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96" w:type="dxa"/>
            <w:gridSpan w:val="2"/>
            <w:vAlign w:val="bottom"/>
          </w:tcPr>
          <w:p w14:paraId="2C18CF1A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DF0C9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ก่อน</w:t>
            </w:r>
          </w:p>
          <w:p w14:paraId="4D9B2EC7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55E6760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0BAF9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401A7EB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3A476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สุทธิจาก</w:t>
            </w:r>
          </w:p>
          <w:p w14:paraId="2118FE4A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  <w:tr w:rsidR="00B81870" w:rsidRPr="00B81870" w14:paraId="5153DCFB" w14:textId="77777777" w:rsidTr="00150F1B">
        <w:trPr>
          <w:cantSplit/>
          <w:trHeight w:hRule="exact" w:val="216"/>
        </w:trPr>
        <w:tc>
          <w:tcPr>
            <w:tcW w:w="1794" w:type="dxa"/>
          </w:tcPr>
          <w:p w14:paraId="6D1CC860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044000D1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66C01CF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88E184D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1E46FAFF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bottom"/>
          </w:tcPr>
          <w:p w14:paraId="2417C4E2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3EE8C714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032A0DDB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F6237E3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7606FB8C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4ED12FD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15FE2165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</w:tr>
      <w:tr w:rsidR="00B81870" w:rsidRPr="00B81870" w14:paraId="2EE2D062" w14:textId="77777777" w:rsidTr="00150F1B">
        <w:trPr>
          <w:cantSplit/>
        </w:trPr>
        <w:tc>
          <w:tcPr>
            <w:tcW w:w="1794" w:type="dxa"/>
          </w:tcPr>
          <w:p w14:paraId="1951795B" w14:textId="60596756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8" w:hanging="180"/>
              <w:rPr>
                <w:rFonts w:ascii="BrowalliaUPC" w:hAnsi="BrowalliaUPC" w:cs="BrowalliaUPC"/>
                <w:sz w:val="24"/>
                <w:szCs w:val="24"/>
                <w:lang w:val="th-TH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 xml:space="preserve"> </w:t>
            </w:r>
            <w:r w:rsidR="00F17055">
              <w:rPr>
                <w:rFonts w:ascii="BrowalliaUPC" w:hAnsi="BrowalliaUPC" w:cs="BrowalliaUPC" w:hint="cs"/>
                <w:sz w:val="24"/>
                <w:szCs w:val="24"/>
                <w:cs/>
                <w:lang w:val="th-TH"/>
              </w:rPr>
              <w:t>ภาษีสำหรับ</w:t>
            </w: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ขาดทุนจากการประมาณการตามหลั</w:t>
            </w:r>
            <w:r w:rsidRPr="00B81870">
              <w:rPr>
                <w:rFonts w:ascii="BrowalliaUPC" w:hAnsi="BrowalliaUPC" w:cs="BrowalliaUPC" w:hint="cs"/>
                <w:sz w:val="24"/>
                <w:szCs w:val="24"/>
                <w:cs/>
                <w:lang w:val="th-TH"/>
              </w:rPr>
              <w:t>ก</w:t>
            </w:r>
            <w:r w:rsidRPr="00B81870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คณิตศาสตร์ประกันภัย</w:t>
            </w:r>
          </w:p>
        </w:tc>
        <w:tc>
          <w:tcPr>
            <w:tcW w:w="926" w:type="dxa"/>
            <w:tcBorders>
              <w:bottom w:val="single" w:sz="12" w:space="0" w:color="auto"/>
            </w:tcBorders>
            <w:vAlign w:val="bottom"/>
          </w:tcPr>
          <w:p w14:paraId="65A9484F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47FE01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26E83725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3598448F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bottom"/>
          </w:tcPr>
          <w:p w14:paraId="2D8AEBAE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96" w:type="dxa"/>
            <w:gridSpan w:val="2"/>
            <w:vAlign w:val="bottom"/>
          </w:tcPr>
          <w:p w14:paraId="458041DC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bottom"/>
          </w:tcPr>
          <w:p w14:paraId="646B71FB" w14:textId="6595415B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30619C" w:rsidRPr="00B81870">
              <w:rPr>
                <w:rFonts w:ascii="BrowalliaUPC" w:hAnsi="BrowalliaUPC" w:cs="BrowalliaUPC"/>
                <w:sz w:val="24"/>
                <w:szCs w:val="24"/>
              </w:rPr>
              <w:t>4,629</w:t>
            </w:r>
            <w:r w:rsidRPr="00B81870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9009AF4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12" w:space="0" w:color="auto"/>
            </w:tcBorders>
            <w:vAlign w:val="bottom"/>
          </w:tcPr>
          <w:p w14:paraId="77454446" w14:textId="750404F8" w:rsidR="005579A6" w:rsidRPr="00B81870" w:rsidRDefault="0030619C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</w:rPr>
              <w:t>(926)</w:t>
            </w:r>
          </w:p>
        </w:tc>
        <w:tc>
          <w:tcPr>
            <w:tcW w:w="180" w:type="dxa"/>
            <w:vAlign w:val="bottom"/>
          </w:tcPr>
          <w:p w14:paraId="37593621" w14:textId="77777777" w:rsidR="005579A6" w:rsidRPr="00B81870" w:rsidRDefault="005579A6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12" w:space="0" w:color="auto"/>
            </w:tcBorders>
            <w:vAlign w:val="bottom"/>
          </w:tcPr>
          <w:p w14:paraId="747E5DD6" w14:textId="783FB52C" w:rsidR="005579A6" w:rsidRPr="00B81870" w:rsidRDefault="0030619C" w:rsidP="0015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81870">
              <w:rPr>
                <w:rFonts w:ascii="BrowalliaUPC" w:hAnsi="BrowalliaUPC" w:cs="BrowalliaUPC"/>
                <w:sz w:val="24"/>
                <w:szCs w:val="24"/>
              </w:rPr>
              <w:t>(3,704)</w:t>
            </w:r>
          </w:p>
        </w:tc>
      </w:tr>
    </w:tbl>
    <w:p w14:paraId="0D725228" w14:textId="143E336F" w:rsidR="0086517A" w:rsidRDefault="0086517A" w:rsidP="00E26662">
      <w:p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highlight w:val="cyan"/>
          <w:lang w:val="en-GB"/>
        </w:rPr>
      </w:pPr>
    </w:p>
    <w:p w14:paraId="3147E98A" w14:textId="2ED72029" w:rsidR="00172C0B" w:rsidRDefault="00172C0B" w:rsidP="00E26662">
      <w:p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highlight w:val="cyan"/>
          <w:lang w:val="en-GB"/>
        </w:rPr>
      </w:pPr>
    </w:p>
    <w:p w14:paraId="0DF9943F" w14:textId="3AB8F613" w:rsidR="00172C0B" w:rsidRDefault="00172C0B" w:rsidP="00E26662">
      <w:p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highlight w:val="cyan"/>
          <w:lang w:val="en-GB"/>
        </w:rPr>
      </w:pPr>
    </w:p>
    <w:p w14:paraId="6BC309B9" w14:textId="7AF14BEF" w:rsidR="00C03EC6" w:rsidRPr="00896EB6" w:rsidRDefault="003B27D6" w:rsidP="003B27D6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896EB6">
        <w:rPr>
          <w:rFonts w:ascii="BrowalliaUPC" w:hAnsi="BrowalliaUPC" w:cs="BrowalliaUPC" w:hint="cs"/>
          <w:sz w:val="28"/>
          <w:szCs w:val="28"/>
          <w:cs/>
          <w:lang w:val="en-GB"/>
        </w:rPr>
        <w:t>รายละเอียดของการกระทบภาษีเงินได้ มีดังนี้</w:t>
      </w:r>
    </w:p>
    <w:p w14:paraId="51EBD8EF" w14:textId="77777777" w:rsidR="00C03EC6" w:rsidRPr="005133FD" w:rsidRDefault="00C03EC6" w:rsidP="000738B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379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61"/>
        <w:gridCol w:w="90"/>
        <w:gridCol w:w="1134"/>
        <w:gridCol w:w="142"/>
        <w:gridCol w:w="1154"/>
        <w:gridCol w:w="142"/>
        <w:gridCol w:w="1136"/>
      </w:tblGrid>
      <w:tr w:rsidR="000738BC" w:rsidRPr="00F70BA1" w14:paraId="78D405FC" w14:textId="77777777" w:rsidTr="00E5537A">
        <w:trPr>
          <w:cantSplit/>
        </w:trPr>
        <w:tc>
          <w:tcPr>
            <w:tcW w:w="3420" w:type="dxa"/>
          </w:tcPr>
          <w:p w14:paraId="62C3DC55" w14:textId="77777777" w:rsidR="000738BC" w:rsidRPr="00F70BA1" w:rsidRDefault="000738BC" w:rsidP="0009128E">
            <w:pPr>
              <w:spacing w:line="240" w:lineRule="auto"/>
              <w:ind w:left="9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385" w:type="dxa"/>
            <w:gridSpan w:val="3"/>
          </w:tcPr>
          <w:p w14:paraId="0EE88D5C" w14:textId="77777777" w:rsidR="000738BC" w:rsidRPr="00F70BA1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A83CC28" w14:textId="77777777" w:rsidR="000738BC" w:rsidRPr="00F70BA1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2" w:type="dxa"/>
            <w:gridSpan w:val="3"/>
          </w:tcPr>
          <w:p w14:paraId="7D3BC3D0" w14:textId="77777777" w:rsidR="000738BC" w:rsidRPr="00F70BA1" w:rsidRDefault="000738BC" w:rsidP="0009128E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0738BC" w:rsidRPr="00F70BA1" w14:paraId="38E41A44" w14:textId="77777777" w:rsidTr="00E5537A">
        <w:trPr>
          <w:cantSplit/>
        </w:trPr>
        <w:tc>
          <w:tcPr>
            <w:tcW w:w="3420" w:type="dxa"/>
          </w:tcPr>
          <w:p w14:paraId="78F68576" w14:textId="77777777" w:rsidR="000738BC" w:rsidRPr="00F70BA1" w:rsidRDefault="000738BC" w:rsidP="0009128E">
            <w:pPr>
              <w:spacing w:line="240" w:lineRule="auto"/>
              <w:ind w:left="9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tcBorders>
              <w:bottom w:val="single" w:sz="4" w:space="0" w:color="auto"/>
            </w:tcBorders>
          </w:tcPr>
          <w:p w14:paraId="246AF5E2" w14:textId="77777777" w:rsidR="000738BC" w:rsidRPr="00F70BA1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66795E0" w14:textId="77777777" w:rsidR="000738BC" w:rsidRPr="00F70BA1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</w:tcPr>
          <w:p w14:paraId="3EED83BF" w14:textId="77777777" w:rsidR="000738BC" w:rsidRPr="00F70BA1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B7BDB" w:rsidRPr="00F70BA1" w14:paraId="72C89011" w14:textId="77777777" w:rsidTr="00E5537A">
        <w:trPr>
          <w:cantSplit/>
        </w:trPr>
        <w:tc>
          <w:tcPr>
            <w:tcW w:w="3420" w:type="dxa"/>
          </w:tcPr>
          <w:p w14:paraId="21D0816A" w14:textId="77777777" w:rsidR="006B7BDB" w:rsidRPr="00F70BA1" w:rsidRDefault="006B7BDB" w:rsidP="006B7BDB">
            <w:pPr>
              <w:spacing w:line="240" w:lineRule="auto"/>
              <w:ind w:lef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70189C3" w14:textId="33A7A2C9" w:rsidR="006B7BDB" w:rsidRPr="00F70BA1" w:rsidRDefault="006B7BDB" w:rsidP="006B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0ED7E7" w14:textId="77777777" w:rsidR="006B7BDB" w:rsidRPr="00F70BA1" w:rsidRDefault="006B7BDB" w:rsidP="006B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7D9F7E" w14:textId="057F6563" w:rsidR="006B7BDB" w:rsidRPr="00F70BA1" w:rsidRDefault="006B7BDB" w:rsidP="006B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2B5C983D" w14:textId="77777777" w:rsidR="006B7BDB" w:rsidRPr="00F70BA1" w:rsidRDefault="006B7BDB" w:rsidP="006B7BD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A49327B" w14:textId="4B9C2CB7" w:rsidR="006B7BDB" w:rsidRPr="00F70BA1" w:rsidRDefault="006B7BDB" w:rsidP="006B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052255C1" w14:textId="77777777" w:rsidR="006B7BDB" w:rsidRPr="00F70BA1" w:rsidRDefault="006B7BDB" w:rsidP="006B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1408204" w14:textId="72052C47" w:rsidR="006B7BDB" w:rsidRPr="00F70BA1" w:rsidRDefault="006B7BDB" w:rsidP="006B7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0738BC" w:rsidRPr="00F70BA1" w14:paraId="5D9EF8E3" w14:textId="77777777" w:rsidTr="00EE5FF1">
        <w:trPr>
          <w:cantSplit/>
          <w:trHeight w:hRule="exact" w:val="216"/>
        </w:trPr>
        <w:tc>
          <w:tcPr>
            <w:tcW w:w="3420" w:type="dxa"/>
          </w:tcPr>
          <w:p w14:paraId="134BDA5C" w14:textId="77777777" w:rsidR="000738BC" w:rsidRPr="00F70BA1" w:rsidRDefault="000738BC" w:rsidP="0009128E">
            <w:pPr>
              <w:spacing w:line="240" w:lineRule="auto"/>
              <w:ind w:left="9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004AA66" w14:textId="77777777" w:rsidR="000738BC" w:rsidRPr="00F70BA1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0" w:type="dxa"/>
          </w:tcPr>
          <w:p w14:paraId="2E0A06FD" w14:textId="77777777" w:rsidR="000738BC" w:rsidRPr="00F70BA1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BADC05" w14:textId="77777777" w:rsidR="000738BC" w:rsidRPr="00F70BA1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</w:tcPr>
          <w:p w14:paraId="089789EE" w14:textId="77777777" w:rsidR="000738BC" w:rsidRPr="00F70BA1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38932855" w14:textId="77777777" w:rsidR="000738BC" w:rsidRPr="00F70BA1" w:rsidRDefault="000738BC" w:rsidP="0009128E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07F198D" w14:textId="77777777" w:rsidR="000738BC" w:rsidRPr="00F70BA1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2703F371" w14:textId="77777777" w:rsidR="000738BC" w:rsidRPr="00F70BA1" w:rsidRDefault="000738BC" w:rsidP="0009128E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B80910" w:rsidRPr="00F70BA1" w14:paraId="1136B544" w14:textId="77777777" w:rsidTr="00E5537A">
        <w:trPr>
          <w:cantSplit/>
        </w:trPr>
        <w:tc>
          <w:tcPr>
            <w:tcW w:w="3420" w:type="dxa"/>
          </w:tcPr>
          <w:p w14:paraId="36BF02B5" w14:textId="7CB583BE" w:rsidR="00B80910" w:rsidRPr="00F70BA1" w:rsidRDefault="003A10D3" w:rsidP="00B80910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กำไร (</w:t>
            </w:r>
            <w:r w:rsidR="00B80910" w:rsidRPr="00F70BA1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ขาดทุน</w:t>
            </w:r>
            <w:r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 xml:space="preserve">) </w:t>
            </w:r>
            <w:r w:rsidR="00B80910" w:rsidRPr="00F70BA1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ทางบัญชีก่อนภาษี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79AA4" w14:textId="5111443A" w:rsidR="00B80910" w:rsidRPr="00F70BA1" w:rsidRDefault="00401E52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777,937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546AF4" w14:textId="77777777" w:rsidR="00B80910" w:rsidRPr="00F70BA1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9809A0" w14:textId="05F25324" w:rsidR="00B80910" w:rsidRPr="00F70BA1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(737,143)</w:t>
            </w:r>
          </w:p>
        </w:tc>
        <w:tc>
          <w:tcPr>
            <w:tcW w:w="142" w:type="dxa"/>
            <w:vAlign w:val="bottom"/>
          </w:tcPr>
          <w:p w14:paraId="72B62A0B" w14:textId="77777777" w:rsidR="00B80910" w:rsidRPr="00F70BA1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7EFEA" w14:textId="27BEEE42" w:rsidR="00B80910" w:rsidRPr="00F70BA1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06816">
              <w:rPr>
                <w:rFonts w:ascii="BrowalliaUPC" w:hAnsi="BrowalliaUPC" w:cs="BrowalliaUPC"/>
                <w:sz w:val="28"/>
                <w:szCs w:val="28"/>
              </w:rPr>
              <w:t xml:space="preserve"> 222,332 </w:t>
            </w:r>
          </w:p>
        </w:tc>
        <w:tc>
          <w:tcPr>
            <w:tcW w:w="142" w:type="dxa"/>
            <w:vAlign w:val="bottom"/>
          </w:tcPr>
          <w:p w14:paraId="013BD108" w14:textId="77777777" w:rsidR="00B80910" w:rsidRPr="00F70BA1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6ECEDE65" w14:textId="2745ECE6" w:rsidR="00B80910" w:rsidRPr="00F70BA1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(200,517)</w:t>
            </w:r>
          </w:p>
        </w:tc>
      </w:tr>
      <w:tr w:rsidR="00B80910" w:rsidRPr="00F70BA1" w14:paraId="70384F41" w14:textId="77777777" w:rsidTr="00E5537A">
        <w:trPr>
          <w:cantSplit/>
        </w:trPr>
        <w:tc>
          <w:tcPr>
            <w:tcW w:w="3420" w:type="dxa"/>
          </w:tcPr>
          <w:p w14:paraId="7AD4B85B" w14:textId="528E2CEA" w:rsidR="00B80910" w:rsidRPr="00F70BA1" w:rsidRDefault="00B80910" w:rsidP="00B80910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8646" w14:textId="48B10641" w:rsidR="00B80910" w:rsidRPr="00F70BA1" w:rsidRDefault="00401E52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791827" w14:textId="77777777" w:rsidR="00B80910" w:rsidRPr="00F70BA1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A05925" w14:textId="3C6C38A9" w:rsidR="00B80910" w:rsidRPr="00F70BA1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  <w:tc>
          <w:tcPr>
            <w:tcW w:w="142" w:type="dxa"/>
            <w:vAlign w:val="bottom"/>
          </w:tcPr>
          <w:p w14:paraId="0088DD80" w14:textId="77777777" w:rsidR="00B80910" w:rsidRPr="00F70BA1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6311F" w14:textId="57F8237D" w:rsidR="00B80910" w:rsidRPr="00F70BA1" w:rsidRDefault="00506816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  <w:tc>
          <w:tcPr>
            <w:tcW w:w="142" w:type="dxa"/>
            <w:vAlign w:val="bottom"/>
          </w:tcPr>
          <w:p w14:paraId="0BB73FE4" w14:textId="77777777" w:rsidR="00B80910" w:rsidRPr="00F70BA1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01AD3B4" w14:textId="409E000F" w:rsidR="00B80910" w:rsidRPr="00F70BA1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</w:tr>
      <w:tr w:rsidR="00B80910" w:rsidRPr="00F70BA1" w14:paraId="2DBEFC39" w14:textId="77777777" w:rsidTr="00E5537A">
        <w:trPr>
          <w:cantSplit/>
        </w:trPr>
        <w:tc>
          <w:tcPr>
            <w:tcW w:w="3420" w:type="dxa"/>
          </w:tcPr>
          <w:p w14:paraId="3B457546" w14:textId="77777777" w:rsidR="00B80910" w:rsidRPr="00F202EA" w:rsidRDefault="00B80910" w:rsidP="00B80910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ภาษีคำนวณจากอัตราภาษี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2B0DC03" w14:textId="0E5F76E8" w:rsidR="00B80910" w:rsidRPr="00F202EA" w:rsidRDefault="00401E52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155,587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F55A47" w14:textId="77777777" w:rsidR="00B80910" w:rsidRPr="00F202EA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94FA96" w14:textId="1EC68828" w:rsidR="00B80910" w:rsidRPr="00F202EA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(147,428)</w:t>
            </w:r>
          </w:p>
        </w:tc>
        <w:tc>
          <w:tcPr>
            <w:tcW w:w="142" w:type="dxa"/>
            <w:vAlign w:val="bottom"/>
          </w:tcPr>
          <w:p w14:paraId="5E5E0716" w14:textId="77777777" w:rsidR="00B80910" w:rsidRPr="00F202EA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842B27A" w14:textId="0C2A97FC" w:rsidR="00B80910" w:rsidRPr="00F202EA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 xml:space="preserve"> 44,466 </w:t>
            </w:r>
          </w:p>
        </w:tc>
        <w:tc>
          <w:tcPr>
            <w:tcW w:w="142" w:type="dxa"/>
            <w:vAlign w:val="bottom"/>
          </w:tcPr>
          <w:p w14:paraId="11C5EA35" w14:textId="77777777" w:rsidR="00B80910" w:rsidRPr="00F202EA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0B6BEB4" w14:textId="08750463" w:rsidR="00B80910" w:rsidRPr="00F202EA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(40,103)</w:t>
            </w:r>
          </w:p>
        </w:tc>
      </w:tr>
      <w:tr w:rsidR="00B80910" w:rsidRPr="00F70BA1" w14:paraId="54C23C19" w14:textId="77777777" w:rsidTr="00E5537A">
        <w:trPr>
          <w:cantSplit/>
        </w:trPr>
        <w:tc>
          <w:tcPr>
            <w:tcW w:w="3420" w:type="dxa"/>
          </w:tcPr>
          <w:p w14:paraId="12DEE1DD" w14:textId="35EEE3D8" w:rsidR="00B80910" w:rsidRPr="00F202EA" w:rsidRDefault="00427F5E" w:rsidP="00B80910">
            <w:pPr>
              <w:tabs>
                <w:tab w:val="left" w:pos="294"/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รายการปรับ</w:t>
            </w:r>
            <w:r w:rsidR="00B80910" w:rsidRPr="00F202EA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กระทบ</w:t>
            </w:r>
            <w:r w:rsidRPr="00F202EA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ยอดภาษี</w:t>
            </w:r>
            <w:r w:rsidR="00B80910" w:rsidRPr="00F202EA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 xml:space="preserve"> </w:t>
            </w:r>
            <w:r w:rsidR="00B80910" w:rsidRPr="00F202EA">
              <w:rPr>
                <w:rFonts w:ascii="BrowalliaUPC" w:hAnsi="BrowalliaUPC" w:cs="BrowalliaUPC"/>
                <w:spacing w:val="-6"/>
                <w:sz w:val="28"/>
                <w:szCs w:val="28"/>
              </w:rPr>
              <w:t>: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B8B95E2" w14:textId="77777777" w:rsidR="00B80910" w:rsidRPr="00F202EA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01B43B" w14:textId="77777777" w:rsidR="00B80910" w:rsidRPr="00F202EA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6BE698" w14:textId="77777777" w:rsidR="00B80910" w:rsidRPr="00F202EA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F7A20AD" w14:textId="77777777" w:rsidR="00B80910" w:rsidRPr="00F202EA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B443CF4" w14:textId="77777777" w:rsidR="00B80910" w:rsidRPr="00F202EA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E327A4" w14:textId="77777777" w:rsidR="00B80910" w:rsidRPr="00F202EA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C74B7F6" w14:textId="77777777" w:rsidR="00B80910" w:rsidRPr="00F202EA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A1B02" w:rsidRPr="003A1B02" w14:paraId="3881FB75" w14:textId="77777777" w:rsidTr="00FB09E9">
        <w:trPr>
          <w:cantSplit/>
        </w:trPr>
        <w:tc>
          <w:tcPr>
            <w:tcW w:w="3420" w:type="dxa"/>
          </w:tcPr>
          <w:p w14:paraId="192DF731" w14:textId="77777777" w:rsidR="004D4378" w:rsidRPr="00F202EA" w:rsidRDefault="004D4378" w:rsidP="00FB09E9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ส่วนต่างจากการถอดงบการเงินของบริษัทย่อยออกจากงบการเงินรวม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370E3A7" w14:textId="77777777" w:rsidR="004D4378" w:rsidRPr="00F202EA" w:rsidRDefault="004D4378" w:rsidP="00FB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(107,257)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DA30C4" w14:textId="77777777" w:rsidR="004D4378" w:rsidRPr="00F202EA" w:rsidRDefault="004D4378" w:rsidP="00FB09E9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8DCAC3" w14:textId="77777777" w:rsidR="004D4378" w:rsidRPr="00F202EA" w:rsidRDefault="004D4378" w:rsidP="00FB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FA8628C" w14:textId="77777777" w:rsidR="004D4378" w:rsidRPr="00F202EA" w:rsidRDefault="004D4378" w:rsidP="00FB09E9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9D9682F" w14:textId="77777777" w:rsidR="004D4378" w:rsidRPr="00F202EA" w:rsidRDefault="004D4378" w:rsidP="00FB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47E85F3" w14:textId="77777777" w:rsidR="004D4378" w:rsidRPr="00F202EA" w:rsidRDefault="004D4378" w:rsidP="00FB09E9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4E5A1EE" w14:textId="77777777" w:rsidR="004D4378" w:rsidRPr="00F202EA" w:rsidRDefault="004D4378" w:rsidP="00FB0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B80910" w:rsidRPr="00F70BA1" w14:paraId="637CF4F6" w14:textId="77777777" w:rsidTr="00E5537A">
        <w:trPr>
          <w:cantSplit/>
        </w:trPr>
        <w:tc>
          <w:tcPr>
            <w:tcW w:w="3420" w:type="dxa"/>
          </w:tcPr>
          <w:p w14:paraId="6A5CD43F" w14:textId="775E0BD7" w:rsidR="00B80910" w:rsidRPr="00F202EA" w:rsidRDefault="00427F5E" w:rsidP="00B80910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ภาษีสำหรับ</w:t>
            </w:r>
            <w:r w:rsidR="00B80910" w:rsidRPr="00F202EA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ราย</w:t>
            </w:r>
            <w:r w:rsidR="00E02473" w:rsidRPr="00F202EA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การที่</w:t>
            </w:r>
            <w:r w:rsidR="00B80910" w:rsidRPr="00F202EA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ให้ถือเป็นรายได้ตามประมวลรัษฎากร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6476343" w14:textId="7B2276BA" w:rsidR="00B80910" w:rsidRPr="00F202EA" w:rsidRDefault="006019D7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8,496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B7A3CE" w14:textId="77777777" w:rsidR="00B80910" w:rsidRPr="00F202EA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1404F4" w14:textId="41623B6D" w:rsidR="00B80910" w:rsidRPr="00F202EA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E0EECDE" w14:textId="77777777" w:rsidR="00B80910" w:rsidRPr="00F202EA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DA1CD87" w14:textId="52C111E0" w:rsidR="00B80910" w:rsidRPr="00F202EA" w:rsidRDefault="006019D7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8,496</w:t>
            </w:r>
          </w:p>
        </w:tc>
        <w:tc>
          <w:tcPr>
            <w:tcW w:w="142" w:type="dxa"/>
            <w:vAlign w:val="bottom"/>
          </w:tcPr>
          <w:p w14:paraId="33567575" w14:textId="77777777" w:rsidR="00B80910" w:rsidRPr="00F202EA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6E4D2F0" w14:textId="0C3601A4" w:rsidR="00B80910" w:rsidRPr="00F202EA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9,592</w:t>
            </w:r>
          </w:p>
        </w:tc>
      </w:tr>
      <w:tr w:rsidR="00B80910" w:rsidRPr="00F70BA1" w14:paraId="1179A51D" w14:textId="77777777" w:rsidTr="00E5537A">
        <w:trPr>
          <w:cantSplit/>
        </w:trPr>
        <w:tc>
          <w:tcPr>
            <w:tcW w:w="3420" w:type="dxa"/>
          </w:tcPr>
          <w:p w14:paraId="3A885BEE" w14:textId="1E0D2A81" w:rsidR="00B80910" w:rsidRPr="00F202EA" w:rsidRDefault="00E02473" w:rsidP="00B80910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ภาษีสำหรับ</w:t>
            </w:r>
            <w:r w:rsidR="00B80910" w:rsidRPr="00F202EA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 xml:space="preserve">ค่าใช้จ่ายที่ไม่สามารถหักภาษี 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C3B92EE" w14:textId="2D0F4ED4" w:rsidR="00B80910" w:rsidRPr="00F202EA" w:rsidRDefault="006019D7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5,95</w:t>
            </w:r>
            <w:r w:rsidR="0059722A" w:rsidRPr="00F202EA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80634B" w14:textId="77777777" w:rsidR="00B80910" w:rsidRPr="00F202EA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C6DFBE1" w14:textId="708E96B7" w:rsidR="00B80910" w:rsidRPr="00F202EA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24,234</w:t>
            </w:r>
          </w:p>
        </w:tc>
        <w:tc>
          <w:tcPr>
            <w:tcW w:w="142" w:type="dxa"/>
            <w:vAlign w:val="bottom"/>
          </w:tcPr>
          <w:p w14:paraId="6264B317" w14:textId="77777777" w:rsidR="00B80910" w:rsidRPr="00F202EA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C3756B7" w14:textId="5D5E488B" w:rsidR="00B80910" w:rsidRPr="00F202EA" w:rsidRDefault="006019D7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5,8</w:t>
            </w:r>
            <w:r w:rsidR="0059722A" w:rsidRPr="00F202EA">
              <w:rPr>
                <w:rFonts w:ascii="BrowalliaUPC" w:hAnsi="BrowalliaUPC" w:cs="BrowalliaUPC"/>
                <w:sz w:val="28"/>
                <w:szCs w:val="28"/>
              </w:rPr>
              <w:t>61</w:t>
            </w:r>
          </w:p>
        </w:tc>
        <w:tc>
          <w:tcPr>
            <w:tcW w:w="142" w:type="dxa"/>
            <w:vAlign w:val="bottom"/>
          </w:tcPr>
          <w:p w14:paraId="020690C3" w14:textId="77777777" w:rsidR="00B80910" w:rsidRPr="00F202EA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0EC39FE" w14:textId="0EE9A27C" w:rsidR="00B80910" w:rsidRPr="00F202EA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2,140</w:t>
            </w:r>
          </w:p>
        </w:tc>
      </w:tr>
      <w:tr w:rsidR="00B80910" w:rsidRPr="00F70BA1" w14:paraId="5356AB65" w14:textId="77777777" w:rsidTr="00E5537A">
        <w:trPr>
          <w:cantSplit/>
        </w:trPr>
        <w:tc>
          <w:tcPr>
            <w:tcW w:w="3420" w:type="dxa"/>
          </w:tcPr>
          <w:p w14:paraId="02BFF9DE" w14:textId="0A908054" w:rsidR="00B80910" w:rsidRPr="00F202EA" w:rsidRDefault="00E02473" w:rsidP="00DC445F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ภา</w:t>
            </w:r>
            <w:r w:rsidR="00DC445F" w:rsidRPr="00F202EA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ษีสำหรับ</w:t>
            </w:r>
            <w:r w:rsidR="00B80910" w:rsidRPr="00F202EA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รายได้ที่ไม่ต้องเสียภาษีและค่าใช้จ่าย</w:t>
            </w:r>
            <w:r w:rsidR="00DC445F" w:rsidRPr="00F202EA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ที่</w:t>
            </w:r>
            <w:r w:rsidR="00B80910" w:rsidRPr="00F202EA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หักเพิ่มได้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9E17332" w14:textId="001DF076" w:rsidR="00B80910" w:rsidRPr="00F202EA" w:rsidRDefault="00AA5C9C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FE5ECD" w:rsidRPr="00F202EA">
              <w:rPr>
                <w:rFonts w:ascii="BrowalliaUPC" w:hAnsi="BrowalliaUPC" w:cs="BrowalliaUPC"/>
                <w:sz w:val="28"/>
                <w:szCs w:val="28"/>
              </w:rPr>
              <w:t>2,138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0D0BD2" w14:textId="77777777" w:rsidR="00B80910" w:rsidRPr="00F202EA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8B7326" w14:textId="2938EDAE" w:rsidR="00B80910" w:rsidRPr="00F202EA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(3,189)</w:t>
            </w:r>
          </w:p>
        </w:tc>
        <w:tc>
          <w:tcPr>
            <w:tcW w:w="142" w:type="dxa"/>
            <w:vAlign w:val="bottom"/>
          </w:tcPr>
          <w:p w14:paraId="74CD3605" w14:textId="77777777" w:rsidR="00B80910" w:rsidRPr="00F202EA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F9E4703" w14:textId="5F43C109" w:rsidR="00B80910" w:rsidRPr="00F202EA" w:rsidRDefault="009D285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(2,141)</w:t>
            </w:r>
          </w:p>
        </w:tc>
        <w:tc>
          <w:tcPr>
            <w:tcW w:w="142" w:type="dxa"/>
            <w:vAlign w:val="bottom"/>
          </w:tcPr>
          <w:p w14:paraId="76173F30" w14:textId="77777777" w:rsidR="00B80910" w:rsidRPr="00F202EA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4E01370" w14:textId="340B217A" w:rsidR="00B80910" w:rsidRPr="00F202EA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(3,183)</w:t>
            </w:r>
          </w:p>
        </w:tc>
      </w:tr>
      <w:tr w:rsidR="003A1B02" w:rsidRPr="003A1B02" w14:paraId="7A5307E8" w14:textId="77777777" w:rsidTr="00E5537A">
        <w:trPr>
          <w:cantSplit/>
        </w:trPr>
        <w:tc>
          <w:tcPr>
            <w:tcW w:w="3420" w:type="dxa"/>
          </w:tcPr>
          <w:p w14:paraId="6AACB83D" w14:textId="057FD558" w:rsidR="00453D8E" w:rsidRPr="00F202EA" w:rsidRDefault="00DC3E5B" w:rsidP="00B80910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ภาษี</w:t>
            </w:r>
            <w:r w:rsidR="006F7E83" w:rsidRPr="00F202EA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สำหรับ</w:t>
            </w:r>
            <w:r w:rsidR="00610580" w:rsidRPr="00F202EA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ผลแตกต่างที่ไม่ได้รับรู้เป็นสินทรัพย์ภาษีเงินได้รอตัดบัญชี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F24F790" w14:textId="18B18EE8" w:rsidR="00453D8E" w:rsidRPr="00F202EA" w:rsidRDefault="00AA5C9C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(59,95</w:t>
            </w:r>
            <w:r w:rsidR="0059722A" w:rsidRPr="00F202EA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3A55BC" w14:textId="77777777" w:rsidR="00453D8E" w:rsidRPr="00F202EA" w:rsidRDefault="00453D8E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F7E20C" w14:textId="38B48DFB" w:rsidR="00453D8E" w:rsidRPr="00F202EA" w:rsidRDefault="00F926FB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22,797</w:t>
            </w:r>
          </w:p>
        </w:tc>
        <w:tc>
          <w:tcPr>
            <w:tcW w:w="142" w:type="dxa"/>
            <w:vAlign w:val="bottom"/>
          </w:tcPr>
          <w:p w14:paraId="40A7842E" w14:textId="77777777" w:rsidR="00453D8E" w:rsidRPr="00F202EA" w:rsidRDefault="00453D8E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586BDCA" w14:textId="76195190" w:rsidR="00453D8E" w:rsidRPr="00F202EA" w:rsidRDefault="009D285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(59,95</w:t>
            </w:r>
            <w:r w:rsidR="0059722A" w:rsidRPr="00F202EA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4D2BD4F6" w14:textId="77777777" w:rsidR="00453D8E" w:rsidRPr="00F202EA" w:rsidRDefault="00453D8E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595AE78" w14:textId="3C787A4B" w:rsidR="00453D8E" w:rsidRPr="00F202EA" w:rsidRDefault="00F926FB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64,128</w:t>
            </w:r>
          </w:p>
        </w:tc>
      </w:tr>
      <w:tr w:rsidR="00B80910" w:rsidRPr="00F70BA1" w14:paraId="014D3FA0" w14:textId="77777777" w:rsidTr="00E5537A">
        <w:trPr>
          <w:cantSplit/>
          <w:trHeight w:val="280"/>
        </w:trPr>
        <w:tc>
          <w:tcPr>
            <w:tcW w:w="3420" w:type="dxa"/>
          </w:tcPr>
          <w:p w14:paraId="297A82EB" w14:textId="77777777" w:rsidR="00B80910" w:rsidRPr="00F70BA1" w:rsidRDefault="00B80910" w:rsidP="00B80910">
            <w:pPr>
              <w:tabs>
                <w:tab w:val="left" w:pos="294"/>
              </w:tabs>
              <w:spacing w:line="240" w:lineRule="auto"/>
              <w:ind w:left="90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D31F5" w14:textId="759B788E" w:rsidR="00B80910" w:rsidRPr="00F70BA1" w:rsidRDefault="00AA5C9C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7273E0" w14:textId="77777777" w:rsidR="00B80910" w:rsidRPr="00F70BA1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4131F" w14:textId="775C6EC5" w:rsidR="00B80910" w:rsidRPr="00F70BA1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(103,586)</w:t>
            </w:r>
          </w:p>
        </w:tc>
        <w:tc>
          <w:tcPr>
            <w:tcW w:w="142" w:type="dxa"/>
            <w:vAlign w:val="bottom"/>
          </w:tcPr>
          <w:p w14:paraId="32EE4F53" w14:textId="77777777" w:rsidR="00B80910" w:rsidRPr="00F70BA1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5EC6E" w14:textId="306253CA" w:rsidR="00B80910" w:rsidRPr="00F70BA1" w:rsidRDefault="009D285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(3,274)</w:t>
            </w:r>
          </w:p>
        </w:tc>
        <w:tc>
          <w:tcPr>
            <w:tcW w:w="142" w:type="dxa"/>
            <w:vAlign w:val="bottom"/>
          </w:tcPr>
          <w:p w14:paraId="102C2A88" w14:textId="77777777" w:rsidR="00B80910" w:rsidRPr="00F70BA1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84C8C" w14:textId="432FCB9E" w:rsidR="00B80910" w:rsidRPr="00F70BA1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32,574</w:t>
            </w:r>
          </w:p>
        </w:tc>
      </w:tr>
      <w:tr w:rsidR="00B80910" w:rsidRPr="00F70BA1" w14:paraId="7EF414C0" w14:textId="77777777" w:rsidTr="00E5537A">
        <w:trPr>
          <w:cantSplit/>
          <w:trHeight w:val="280"/>
        </w:trPr>
        <w:tc>
          <w:tcPr>
            <w:tcW w:w="3420" w:type="dxa"/>
          </w:tcPr>
          <w:p w14:paraId="0B8E8969" w14:textId="77777777" w:rsidR="00B80910" w:rsidRPr="00F70BA1" w:rsidRDefault="00B80910" w:rsidP="00B80910">
            <w:pPr>
              <w:tabs>
                <w:tab w:val="left" w:pos="294"/>
              </w:tabs>
              <w:spacing w:line="240" w:lineRule="auto"/>
              <w:ind w:left="90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ปรับปรุงภาษีเงินได้งวดบัญชีก่อน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A4208" w14:textId="0E84AEA2" w:rsidR="00B80910" w:rsidRPr="00F70BA1" w:rsidRDefault="00CC7E7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(436)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041DC9" w14:textId="77777777" w:rsidR="00B80910" w:rsidRPr="00F70BA1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78768" w14:textId="30127B05" w:rsidR="00B80910" w:rsidRPr="00F70BA1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(36)</w:t>
            </w:r>
          </w:p>
        </w:tc>
        <w:tc>
          <w:tcPr>
            <w:tcW w:w="142" w:type="dxa"/>
            <w:vAlign w:val="bottom"/>
          </w:tcPr>
          <w:p w14:paraId="5F125D06" w14:textId="77777777" w:rsidR="00B80910" w:rsidRPr="00F70BA1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78A84" w14:textId="69E89485" w:rsidR="00B80910" w:rsidRPr="00F70BA1" w:rsidRDefault="009D285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(436)</w:t>
            </w:r>
          </w:p>
        </w:tc>
        <w:tc>
          <w:tcPr>
            <w:tcW w:w="142" w:type="dxa"/>
            <w:vAlign w:val="bottom"/>
          </w:tcPr>
          <w:p w14:paraId="10D9D3E8" w14:textId="77777777" w:rsidR="00B80910" w:rsidRPr="00F70BA1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3189E" w14:textId="1BA33562" w:rsidR="00B80910" w:rsidRPr="00F70BA1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(36)</w:t>
            </w:r>
          </w:p>
        </w:tc>
      </w:tr>
      <w:tr w:rsidR="00B80910" w:rsidRPr="00F70BA1" w14:paraId="0E053BE4" w14:textId="77777777" w:rsidTr="00E5537A">
        <w:trPr>
          <w:cantSplit/>
          <w:trHeight w:val="280"/>
        </w:trPr>
        <w:tc>
          <w:tcPr>
            <w:tcW w:w="3420" w:type="dxa"/>
          </w:tcPr>
          <w:p w14:paraId="74CD0228" w14:textId="7543005B" w:rsidR="00B80910" w:rsidRPr="00F70BA1" w:rsidRDefault="00B80910" w:rsidP="00B80910">
            <w:pPr>
              <w:tabs>
                <w:tab w:val="left" w:pos="294"/>
              </w:tabs>
              <w:spacing w:line="240" w:lineRule="auto"/>
              <w:ind w:left="90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ค่าใช้จ่าย (รายได้) ภาษีเงินได้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7D8B4D6" w14:textId="46FE8767" w:rsidR="00B80910" w:rsidRPr="00F70BA1" w:rsidRDefault="00CC7E7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9E5CC5" w14:textId="77777777" w:rsidR="00B80910" w:rsidRPr="00F70BA1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959C21E" w14:textId="5006479B" w:rsidR="00B80910" w:rsidRPr="00F70BA1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(103,622)</w:t>
            </w:r>
          </w:p>
        </w:tc>
        <w:tc>
          <w:tcPr>
            <w:tcW w:w="142" w:type="dxa"/>
            <w:vAlign w:val="bottom"/>
          </w:tcPr>
          <w:p w14:paraId="5378B67D" w14:textId="77777777" w:rsidR="00B80910" w:rsidRPr="00F70BA1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8FDBF16" w14:textId="3F10F8B7" w:rsidR="00B80910" w:rsidRPr="00F70BA1" w:rsidRDefault="009D285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(3,710)</w:t>
            </w:r>
          </w:p>
        </w:tc>
        <w:tc>
          <w:tcPr>
            <w:tcW w:w="142" w:type="dxa"/>
            <w:vAlign w:val="bottom"/>
          </w:tcPr>
          <w:p w14:paraId="19989B7E" w14:textId="77777777" w:rsidR="00B80910" w:rsidRPr="00F70BA1" w:rsidRDefault="00B80910" w:rsidP="00B8091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E91E4DA" w14:textId="5F43A0EE" w:rsidR="00B80910" w:rsidRPr="00F70BA1" w:rsidRDefault="00B80910" w:rsidP="00B8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32,538</w:t>
            </w:r>
          </w:p>
        </w:tc>
      </w:tr>
    </w:tbl>
    <w:p w14:paraId="3425D585" w14:textId="2CD9813B" w:rsidR="000E0B97" w:rsidRPr="005F49C4" w:rsidRDefault="000E0B97" w:rsidP="000865ED">
      <w:p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7DFFC3B" w14:textId="2921AA92" w:rsidR="000738BC" w:rsidRPr="00EB6A02" w:rsidRDefault="00A37F85" w:rsidP="00EB6A02">
      <w:pPr>
        <w:tabs>
          <w:tab w:val="clear" w:pos="227"/>
          <w:tab w:val="clear" w:pos="907"/>
          <w:tab w:val="left" w:pos="99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F70BA1">
        <w:rPr>
          <w:rFonts w:ascii="BrowalliaUPC" w:hAnsi="BrowalliaUPC" w:cs="BrowalliaUPC"/>
          <w:sz w:val="28"/>
          <w:szCs w:val="28"/>
        </w:rPr>
        <w:t>2</w:t>
      </w:r>
      <w:r w:rsidR="004C1A4B" w:rsidRPr="00F70BA1">
        <w:rPr>
          <w:rFonts w:ascii="BrowalliaUPC" w:hAnsi="BrowalliaUPC" w:cs="BrowalliaUPC"/>
          <w:sz w:val="28"/>
          <w:szCs w:val="28"/>
        </w:rPr>
        <w:t>7</w:t>
      </w:r>
      <w:r w:rsidRPr="00F70BA1">
        <w:rPr>
          <w:rFonts w:ascii="BrowalliaUPC" w:hAnsi="BrowalliaUPC" w:cs="BrowalliaUPC"/>
          <w:sz w:val="28"/>
          <w:szCs w:val="28"/>
        </w:rPr>
        <w:t>.2</w:t>
      </w:r>
      <w:r w:rsidR="007101B8" w:rsidRPr="00F70BA1">
        <w:rPr>
          <w:rFonts w:ascii="BrowalliaUPC" w:hAnsi="BrowalliaUPC" w:cs="BrowalliaUPC"/>
          <w:sz w:val="28"/>
          <w:szCs w:val="28"/>
        </w:rPr>
        <w:t xml:space="preserve">  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="000738BC" w:rsidRPr="00F70BA1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ภาษีเงินได้รอการตัดบัญชี</w:t>
      </w:r>
    </w:p>
    <w:p w14:paraId="66DC60A3" w14:textId="77777777" w:rsidR="000738BC" w:rsidRPr="005F49C4" w:rsidRDefault="000738BC" w:rsidP="000738BC">
      <w:pPr>
        <w:spacing w:line="240" w:lineRule="auto"/>
        <w:ind w:left="540" w:hanging="90"/>
        <w:rPr>
          <w:rFonts w:ascii="BrowalliaUPC" w:hAnsi="BrowalliaUPC" w:cs="BrowalliaUPC"/>
          <w:spacing w:val="-4"/>
          <w:sz w:val="28"/>
          <w:szCs w:val="28"/>
        </w:rPr>
      </w:pPr>
    </w:p>
    <w:p w14:paraId="2F743B23" w14:textId="77777777" w:rsidR="000738BC" w:rsidRPr="00F70BA1" w:rsidRDefault="000738BC" w:rsidP="000738BC">
      <w:pPr>
        <w:tabs>
          <w:tab w:val="clear" w:pos="454"/>
        </w:tabs>
        <w:spacing w:line="240" w:lineRule="auto"/>
        <w:ind w:left="990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90D731A" w14:textId="77777777" w:rsidR="000738BC" w:rsidRPr="005F49C4" w:rsidRDefault="000738BC" w:rsidP="000738BC">
      <w:pPr>
        <w:spacing w:line="240" w:lineRule="auto"/>
        <w:ind w:left="540" w:hanging="90"/>
        <w:rPr>
          <w:rFonts w:ascii="BrowalliaUPC" w:hAnsi="BrowalliaUPC" w:cs="BrowalliaUPC"/>
          <w:spacing w:val="-4"/>
          <w:sz w:val="28"/>
          <w:szCs w:val="28"/>
        </w:rPr>
      </w:pPr>
    </w:p>
    <w:tbl>
      <w:tblPr>
        <w:tblW w:w="8439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28"/>
        <w:gridCol w:w="1202"/>
        <w:gridCol w:w="1202"/>
        <w:gridCol w:w="1202"/>
        <w:gridCol w:w="1205"/>
      </w:tblGrid>
      <w:tr w:rsidR="003A6215" w:rsidRPr="00F70BA1" w14:paraId="79E56201" w14:textId="77777777" w:rsidTr="000F24E9">
        <w:trPr>
          <w:trHeight w:val="348"/>
        </w:trPr>
        <w:tc>
          <w:tcPr>
            <w:tcW w:w="3628" w:type="dxa"/>
          </w:tcPr>
          <w:p w14:paraId="34056791" w14:textId="77777777" w:rsidR="003A6215" w:rsidRPr="00F70BA1" w:rsidRDefault="003A6215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4811" w:type="dxa"/>
            <w:gridSpan w:val="4"/>
          </w:tcPr>
          <w:p w14:paraId="7D246FE3" w14:textId="77777777" w:rsidR="003A6215" w:rsidRPr="00F70BA1" w:rsidRDefault="003A6215" w:rsidP="00EE5FF1">
            <w:pPr>
              <w:spacing w:line="240" w:lineRule="auto"/>
              <w:ind w:right="-72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 xml:space="preserve">: </w:t>
            </w: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738BC" w:rsidRPr="00F70BA1" w14:paraId="42006130" w14:textId="77777777" w:rsidTr="003A6215">
        <w:trPr>
          <w:trHeight w:val="384"/>
        </w:trPr>
        <w:tc>
          <w:tcPr>
            <w:tcW w:w="3628" w:type="dxa"/>
          </w:tcPr>
          <w:p w14:paraId="6FEDBB05" w14:textId="77777777" w:rsidR="000738BC" w:rsidRPr="00F70BA1" w:rsidRDefault="000738BC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2404" w:type="dxa"/>
            <w:gridSpan w:val="2"/>
            <w:hideMark/>
          </w:tcPr>
          <w:p w14:paraId="0E2C95FF" w14:textId="77777777" w:rsidR="000738BC" w:rsidRPr="00F70BA1" w:rsidRDefault="000738BC" w:rsidP="00EE5F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</w:pP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07" w:type="dxa"/>
            <w:gridSpan w:val="2"/>
            <w:hideMark/>
          </w:tcPr>
          <w:p w14:paraId="5F830FC2" w14:textId="77777777" w:rsidR="000738BC" w:rsidRPr="00F70BA1" w:rsidRDefault="000738BC" w:rsidP="00EE5FF1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B7BDB" w:rsidRPr="00F70BA1" w14:paraId="0169EB19" w14:textId="77777777" w:rsidTr="003A6215">
        <w:trPr>
          <w:trHeight w:val="372"/>
        </w:trPr>
        <w:tc>
          <w:tcPr>
            <w:tcW w:w="3628" w:type="dxa"/>
          </w:tcPr>
          <w:p w14:paraId="239D54DE" w14:textId="77777777" w:rsidR="006B7BDB" w:rsidRPr="00F70BA1" w:rsidRDefault="006B7BDB" w:rsidP="006B7BDB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  <w:hideMark/>
          </w:tcPr>
          <w:p w14:paraId="65CD87BC" w14:textId="409CDF2B" w:rsidR="006B7BDB" w:rsidRPr="00F70BA1" w:rsidRDefault="006B7BDB" w:rsidP="006B7BD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2" w:type="dxa"/>
            <w:vAlign w:val="bottom"/>
            <w:hideMark/>
          </w:tcPr>
          <w:p w14:paraId="18DD3541" w14:textId="387BB449" w:rsidR="006B7BDB" w:rsidRPr="00F70BA1" w:rsidRDefault="006B7BDB" w:rsidP="006B7BD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</w:t>
            </w: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</w:rPr>
              <w:t>63</w:t>
            </w:r>
          </w:p>
        </w:tc>
        <w:tc>
          <w:tcPr>
            <w:tcW w:w="1202" w:type="dxa"/>
            <w:vAlign w:val="bottom"/>
            <w:hideMark/>
          </w:tcPr>
          <w:p w14:paraId="7950BF0C" w14:textId="36F7A60B" w:rsidR="006B7BDB" w:rsidRPr="00F70BA1" w:rsidRDefault="006B7BDB" w:rsidP="006B7BD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5" w:type="dxa"/>
            <w:vAlign w:val="bottom"/>
            <w:hideMark/>
          </w:tcPr>
          <w:p w14:paraId="29BE37A8" w14:textId="6E4A5C69" w:rsidR="006B7BDB" w:rsidRPr="00F70BA1" w:rsidRDefault="006B7BDB" w:rsidP="006B7BDB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</w:t>
            </w: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</w:rPr>
              <w:t>63</w:t>
            </w:r>
          </w:p>
        </w:tc>
      </w:tr>
      <w:tr w:rsidR="000F24E9" w:rsidRPr="00F70BA1" w14:paraId="685EF6A2" w14:textId="77777777" w:rsidTr="003A6215">
        <w:trPr>
          <w:trHeight w:val="372"/>
        </w:trPr>
        <w:tc>
          <w:tcPr>
            <w:tcW w:w="3628" w:type="dxa"/>
          </w:tcPr>
          <w:p w14:paraId="0B8C7EDF" w14:textId="77777777" w:rsidR="000F24E9" w:rsidRPr="00F70BA1" w:rsidRDefault="000F24E9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27EBDC8C" w14:textId="77777777" w:rsidR="000F24E9" w:rsidRPr="00F70BA1" w:rsidRDefault="000F24E9" w:rsidP="000F24E9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1E78AECB" w14:textId="77777777" w:rsidR="000F24E9" w:rsidRPr="00F70BA1" w:rsidRDefault="000F24E9" w:rsidP="000F24E9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16D6639C" w14:textId="77777777" w:rsidR="000F24E9" w:rsidRPr="00F70BA1" w:rsidRDefault="000F24E9" w:rsidP="000F24E9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9B8248D" w14:textId="77777777" w:rsidR="000F24E9" w:rsidRPr="00F70BA1" w:rsidRDefault="000F24E9" w:rsidP="000F24E9">
            <w:pP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</w:tr>
      <w:tr w:rsidR="006B7BDB" w:rsidRPr="00F70BA1" w14:paraId="5EFAEB08" w14:textId="77777777" w:rsidTr="003A6215">
        <w:trPr>
          <w:trHeight w:val="348"/>
        </w:trPr>
        <w:tc>
          <w:tcPr>
            <w:tcW w:w="3628" w:type="dxa"/>
            <w:hideMark/>
          </w:tcPr>
          <w:p w14:paraId="66AA80F7" w14:textId="77777777" w:rsidR="006B7BDB" w:rsidRPr="00F20E2F" w:rsidRDefault="006B7BDB" w:rsidP="006B7BDB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F20E2F">
              <w:rPr>
                <w:rFonts w:ascii="BrowalliaUPC" w:hAnsi="BrowalliaUPC" w:cs="BrowalliaUPC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6226211" w14:textId="3638E7FB" w:rsidR="006B7BDB" w:rsidRPr="00F20E2F" w:rsidRDefault="00F20E2F" w:rsidP="006B7B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E2F">
              <w:rPr>
                <w:rFonts w:ascii="BrowalliaUPC" w:hAnsi="BrowalliaUPC" w:cs="BrowalliaUPC"/>
                <w:sz w:val="28"/>
                <w:szCs w:val="28"/>
              </w:rPr>
              <w:t>22,585</w:t>
            </w:r>
          </w:p>
        </w:tc>
        <w:tc>
          <w:tcPr>
            <w:tcW w:w="1202" w:type="dxa"/>
            <w:vAlign w:val="bottom"/>
          </w:tcPr>
          <w:p w14:paraId="6018F3F3" w14:textId="1A6A5DFA" w:rsidR="006B7BDB" w:rsidRPr="00F20E2F" w:rsidRDefault="006B7BDB" w:rsidP="006B7B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E2F">
              <w:rPr>
                <w:rFonts w:ascii="BrowalliaUPC" w:hAnsi="BrowalliaUPC" w:cs="BrowalliaUPC"/>
                <w:sz w:val="28"/>
                <w:szCs w:val="28"/>
              </w:rPr>
              <w:t>15,450</w:t>
            </w:r>
          </w:p>
        </w:tc>
        <w:tc>
          <w:tcPr>
            <w:tcW w:w="1202" w:type="dxa"/>
            <w:shd w:val="clear" w:color="auto" w:fill="auto"/>
          </w:tcPr>
          <w:p w14:paraId="38539FF2" w14:textId="4B0839D6" w:rsidR="006B7BDB" w:rsidRPr="004D2935" w:rsidRDefault="004D2935" w:rsidP="006B7B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2935">
              <w:rPr>
                <w:rFonts w:ascii="BrowalliaUPC" w:hAnsi="BrowalliaUPC" w:cs="BrowalliaUPC"/>
                <w:sz w:val="28"/>
                <w:szCs w:val="28"/>
              </w:rPr>
              <w:t>19,879</w:t>
            </w:r>
          </w:p>
        </w:tc>
        <w:tc>
          <w:tcPr>
            <w:tcW w:w="1205" w:type="dxa"/>
          </w:tcPr>
          <w:p w14:paraId="7B2BEB9D" w14:textId="3FE91D3E" w:rsidR="006B7BDB" w:rsidRPr="004D2935" w:rsidRDefault="006B7BDB" w:rsidP="006B7B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2935">
              <w:rPr>
                <w:rFonts w:ascii="BrowalliaUPC" w:hAnsi="BrowalliaUPC" w:cs="BrowalliaUPC"/>
                <w:sz w:val="28"/>
                <w:szCs w:val="28"/>
              </w:rPr>
              <w:t>16,169</w:t>
            </w:r>
          </w:p>
        </w:tc>
      </w:tr>
      <w:tr w:rsidR="006B7BDB" w:rsidRPr="00F70BA1" w14:paraId="14AC60FF" w14:textId="77777777" w:rsidTr="003A6215">
        <w:trPr>
          <w:trHeight w:val="225"/>
        </w:trPr>
        <w:tc>
          <w:tcPr>
            <w:tcW w:w="3628" w:type="dxa"/>
            <w:hideMark/>
          </w:tcPr>
          <w:p w14:paraId="5B177BA1" w14:textId="77777777" w:rsidR="006B7BDB" w:rsidRPr="00F20E2F" w:rsidRDefault="006B7BDB" w:rsidP="006B7BDB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F20E2F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F20E2F">
              <w:rPr>
                <w:rFonts w:ascii="BrowalliaUPC" w:hAnsi="BrowalliaUPC" w:cs="BrowalliaUPC"/>
                <w:sz w:val="28"/>
                <w:szCs w:val="28"/>
                <w:cs/>
              </w:rPr>
              <w:tab/>
            </w:r>
          </w:p>
        </w:tc>
        <w:tc>
          <w:tcPr>
            <w:tcW w:w="1202" w:type="dxa"/>
            <w:shd w:val="clear" w:color="auto" w:fill="auto"/>
          </w:tcPr>
          <w:p w14:paraId="2EEEB4A5" w14:textId="402863AC" w:rsidR="006B7BDB" w:rsidRPr="00F20E2F" w:rsidRDefault="00F20E2F" w:rsidP="006B7BD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E2F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02" w:type="dxa"/>
          </w:tcPr>
          <w:p w14:paraId="1694D9AA" w14:textId="7DA407F9" w:rsidR="006B7BDB" w:rsidRPr="00F20E2F" w:rsidRDefault="006B7BDB" w:rsidP="006B7BD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E2F">
              <w:rPr>
                <w:rFonts w:ascii="BrowalliaUPC" w:hAnsi="BrowalliaUPC" w:cs="BrowalliaUPC"/>
                <w:sz w:val="28"/>
                <w:szCs w:val="28"/>
              </w:rPr>
              <w:t>(16,560)</w:t>
            </w:r>
          </w:p>
        </w:tc>
        <w:tc>
          <w:tcPr>
            <w:tcW w:w="1202" w:type="dxa"/>
            <w:shd w:val="clear" w:color="auto" w:fill="auto"/>
          </w:tcPr>
          <w:p w14:paraId="676EF951" w14:textId="11605E20" w:rsidR="006B7BDB" w:rsidRPr="004D2935" w:rsidRDefault="004D2935" w:rsidP="006B7BD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2935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05" w:type="dxa"/>
          </w:tcPr>
          <w:p w14:paraId="275F78DC" w14:textId="6D13A917" w:rsidR="006B7BDB" w:rsidRPr="004D2935" w:rsidRDefault="006B7BDB" w:rsidP="006B7BD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2935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6B7BDB" w:rsidRPr="00F70BA1" w14:paraId="5C6AFA37" w14:textId="77777777" w:rsidTr="003A6215">
        <w:trPr>
          <w:trHeight w:val="396"/>
        </w:trPr>
        <w:tc>
          <w:tcPr>
            <w:tcW w:w="3628" w:type="dxa"/>
            <w:hideMark/>
          </w:tcPr>
          <w:p w14:paraId="3411DEA5" w14:textId="77777777" w:rsidR="006B7BDB" w:rsidRPr="00F20E2F" w:rsidRDefault="006B7BDB" w:rsidP="006B7BDB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F20E2F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F20E2F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C9728C6" w14:textId="0852DE1B" w:rsidR="006B7BDB" w:rsidRPr="00F20E2F" w:rsidRDefault="00F20E2F" w:rsidP="006B7BDB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E2F">
              <w:rPr>
                <w:rFonts w:ascii="BrowalliaUPC" w:hAnsi="BrowalliaUPC" w:cs="BrowalliaUPC"/>
                <w:sz w:val="28"/>
                <w:szCs w:val="28"/>
              </w:rPr>
              <w:t>22,585</w:t>
            </w:r>
          </w:p>
        </w:tc>
        <w:tc>
          <w:tcPr>
            <w:tcW w:w="1202" w:type="dxa"/>
            <w:vAlign w:val="bottom"/>
          </w:tcPr>
          <w:p w14:paraId="3E03FCAF" w14:textId="18D2D897" w:rsidR="006B7BDB" w:rsidRPr="00F20E2F" w:rsidRDefault="006B7BDB" w:rsidP="006B7BDB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E2F">
              <w:rPr>
                <w:rFonts w:ascii="BrowalliaUPC" w:hAnsi="BrowalliaUPC" w:cs="BrowalliaUPC"/>
                <w:sz w:val="28"/>
                <w:szCs w:val="28"/>
              </w:rPr>
              <w:t>(1,110)</w:t>
            </w:r>
          </w:p>
        </w:tc>
        <w:tc>
          <w:tcPr>
            <w:tcW w:w="1202" w:type="dxa"/>
            <w:shd w:val="clear" w:color="auto" w:fill="auto"/>
          </w:tcPr>
          <w:p w14:paraId="3A01ADBA" w14:textId="1973FA91" w:rsidR="006B7BDB" w:rsidRPr="004D2935" w:rsidRDefault="004D2935" w:rsidP="006B7BDB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2935">
              <w:rPr>
                <w:rFonts w:ascii="BrowalliaUPC" w:hAnsi="BrowalliaUPC" w:cs="BrowalliaUPC"/>
                <w:sz w:val="28"/>
                <w:szCs w:val="28"/>
              </w:rPr>
              <w:t>19,879</w:t>
            </w:r>
          </w:p>
        </w:tc>
        <w:tc>
          <w:tcPr>
            <w:tcW w:w="1205" w:type="dxa"/>
          </w:tcPr>
          <w:p w14:paraId="6D727E7A" w14:textId="264AC1D5" w:rsidR="006B7BDB" w:rsidRPr="004D2935" w:rsidRDefault="006B7BDB" w:rsidP="006B7BDB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2935">
              <w:rPr>
                <w:rFonts w:ascii="BrowalliaUPC" w:hAnsi="BrowalliaUPC" w:cs="BrowalliaUPC"/>
                <w:sz w:val="28"/>
                <w:szCs w:val="28"/>
              </w:rPr>
              <w:t>16,169</w:t>
            </w:r>
          </w:p>
        </w:tc>
      </w:tr>
    </w:tbl>
    <w:p w14:paraId="7A0526E1" w14:textId="19222361" w:rsidR="00D10BD7" w:rsidRDefault="00D10BD7" w:rsidP="00FC6997">
      <w:pPr>
        <w:spacing w:line="240" w:lineRule="auto"/>
        <w:ind w:left="990" w:right="-18"/>
        <w:outlineLvl w:val="0"/>
        <w:rPr>
          <w:rFonts w:ascii="BrowalliaUPC" w:hAnsi="BrowalliaUPC" w:cs="BrowalliaUPC"/>
        </w:rPr>
      </w:pPr>
    </w:p>
    <w:p w14:paraId="4DB40A58" w14:textId="4D1F5A57" w:rsidR="00165423" w:rsidRDefault="00165423" w:rsidP="00FC6997">
      <w:pPr>
        <w:spacing w:line="240" w:lineRule="auto"/>
        <w:ind w:left="990" w:right="-18"/>
        <w:outlineLvl w:val="0"/>
        <w:rPr>
          <w:rFonts w:ascii="BrowalliaUPC" w:hAnsi="BrowalliaUPC" w:cs="BrowalliaUPC"/>
        </w:rPr>
      </w:pPr>
    </w:p>
    <w:p w14:paraId="46D9936C" w14:textId="23F96B94" w:rsidR="00CE486C" w:rsidRDefault="00CE486C" w:rsidP="00FC6997">
      <w:pPr>
        <w:spacing w:line="240" w:lineRule="auto"/>
        <w:ind w:left="990" w:right="-18"/>
        <w:outlineLvl w:val="0"/>
        <w:rPr>
          <w:rFonts w:ascii="BrowalliaUPC" w:hAnsi="BrowalliaUPC" w:cs="BrowalliaUPC"/>
        </w:rPr>
      </w:pPr>
    </w:p>
    <w:p w14:paraId="32A0E256" w14:textId="6117C15A" w:rsidR="00CE486C" w:rsidRDefault="00CE486C" w:rsidP="00FC6997">
      <w:pPr>
        <w:spacing w:line="240" w:lineRule="auto"/>
        <w:ind w:left="990" w:right="-18"/>
        <w:outlineLvl w:val="0"/>
        <w:rPr>
          <w:rFonts w:ascii="BrowalliaUPC" w:hAnsi="BrowalliaUPC" w:cs="BrowalliaUPC"/>
        </w:rPr>
      </w:pPr>
    </w:p>
    <w:p w14:paraId="676177CE" w14:textId="213DF912" w:rsidR="00CE486C" w:rsidRDefault="00CE486C" w:rsidP="00FC6997">
      <w:pPr>
        <w:spacing w:line="240" w:lineRule="auto"/>
        <w:ind w:left="990" w:right="-18"/>
        <w:outlineLvl w:val="0"/>
        <w:rPr>
          <w:rFonts w:ascii="BrowalliaUPC" w:hAnsi="BrowalliaUPC" w:cs="BrowalliaUPC"/>
        </w:rPr>
      </w:pPr>
    </w:p>
    <w:p w14:paraId="6188FC35" w14:textId="5F4060D5" w:rsidR="00CE486C" w:rsidRDefault="00CE486C" w:rsidP="00FC6997">
      <w:pPr>
        <w:spacing w:line="240" w:lineRule="auto"/>
        <w:ind w:left="990" w:right="-18"/>
        <w:outlineLvl w:val="0"/>
        <w:rPr>
          <w:rFonts w:ascii="BrowalliaUPC" w:hAnsi="BrowalliaUPC" w:cs="BrowalliaUPC"/>
        </w:rPr>
      </w:pPr>
    </w:p>
    <w:p w14:paraId="43CFB494" w14:textId="124F6C82" w:rsidR="00CE486C" w:rsidRDefault="00CE486C" w:rsidP="00FC6997">
      <w:pPr>
        <w:spacing w:line="240" w:lineRule="auto"/>
        <w:ind w:left="990" w:right="-18"/>
        <w:outlineLvl w:val="0"/>
        <w:rPr>
          <w:rFonts w:ascii="BrowalliaUPC" w:hAnsi="BrowalliaUPC" w:cs="BrowalliaUPC"/>
        </w:rPr>
      </w:pPr>
    </w:p>
    <w:p w14:paraId="0C02696F" w14:textId="77777777" w:rsidR="00CE486C" w:rsidRDefault="00CE486C" w:rsidP="00FC6997">
      <w:pPr>
        <w:spacing w:line="240" w:lineRule="auto"/>
        <w:ind w:left="990" w:right="-18"/>
        <w:outlineLvl w:val="0"/>
        <w:rPr>
          <w:rFonts w:ascii="BrowalliaUPC" w:hAnsi="BrowalliaUPC" w:cs="BrowalliaUPC"/>
        </w:rPr>
      </w:pPr>
    </w:p>
    <w:p w14:paraId="7047855A" w14:textId="1515A26F" w:rsidR="009F5828" w:rsidRPr="00F70BA1" w:rsidRDefault="000738BC" w:rsidP="00FC6997">
      <w:pPr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0167989D" w14:textId="77777777" w:rsidR="00A5542F" w:rsidRPr="00BE3A25" w:rsidRDefault="00A5542F" w:rsidP="00FC6997">
      <w:pPr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</w:p>
    <w:tbl>
      <w:tblPr>
        <w:tblW w:w="8441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8"/>
        <w:gridCol w:w="1202"/>
        <w:gridCol w:w="1202"/>
        <w:gridCol w:w="1202"/>
        <w:gridCol w:w="1207"/>
      </w:tblGrid>
      <w:tr w:rsidR="00512897" w:rsidRPr="00F70BA1" w14:paraId="3B9BAA3D" w14:textId="77777777" w:rsidTr="00512897">
        <w:tc>
          <w:tcPr>
            <w:tcW w:w="3628" w:type="dxa"/>
            <w:shd w:val="clear" w:color="auto" w:fill="auto"/>
            <w:vAlign w:val="bottom"/>
          </w:tcPr>
          <w:p w14:paraId="460F1719" w14:textId="77777777" w:rsidR="00512897" w:rsidRPr="00F70BA1" w:rsidRDefault="00512897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36BAE979" w14:textId="77777777" w:rsidR="00512897" w:rsidRPr="00F70BA1" w:rsidRDefault="00512897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color w:val="000000"/>
                <w:sz w:val="24"/>
                <w:szCs w:val="24"/>
              </w:rPr>
              <w:t xml:space="preserve">: </w:t>
            </w:r>
            <w:r w:rsidRPr="00F70BA1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0738BC" w:rsidRPr="00F70BA1" w14:paraId="4D8A3922" w14:textId="77777777" w:rsidTr="00512897">
        <w:tc>
          <w:tcPr>
            <w:tcW w:w="3628" w:type="dxa"/>
            <w:shd w:val="clear" w:color="auto" w:fill="auto"/>
            <w:vAlign w:val="bottom"/>
          </w:tcPr>
          <w:p w14:paraId="5DDEB37C" w14:textId="77777777" w:rsidR="000738BC" w:rsidRPr="00F70BA1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3988745" w14:textId="77777777" w:rsidR="000738BC" w:rsidRPr="00F70BA1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0738BC" w:rsidRPr="00F70BA1" w14:paraId="533C1F3F" w14:textId="77777777" w:rsidTr="00512897">
        <w:tc>
          <w:tcPr>
            <w:tcW w:w="3628" w:type="dxa"/>
            <w:shd w:val="clear" w:color="auto" w:fill="auto"/>
            <w:vAlign w:val="bottom"/>
          </w:tcPr>
          <w:p w14:paraId="4ABEA9BD" w14:textId="77777777" w:rsidR="000738BC" w:rsidRPr="00F70BA1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F829014" w14:textId="77777777" w:rsidR="000738BC" w:rsidRPr="00F70BA1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bottom"/>
            <w:hideMark/>
          </w:tcPr>
          <w:p w14:paraId="1EDE0FA2" w14:textId="6D4281CA" w:rsidR="000738BC" w:rsidRPr="00F70BA1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บันทึก</w:t>
            </w:r>
            <w:r w:rsidR="00924104" w:rsidRPr="00F70BA1">
              <w:rPr>
                <w:rFonts w:ascii="BrowalliaUPC" w:hAnsi="BrowalliaUPC" w:cs="BrowalliaUPC"/>
                <w:sz w:val="24"/>
                <w:szCs w:val="24"/>
                <w:cs/>
              </w:rPr>
              <w:t>ใน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80A6E73" w14:textId="77777777" w:rsidR="000738BC" w:rsidRPr="00F70BA1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0738BC" w:rsidRPr="00F70BA1" w14:paraId="247DDD39" w14:textId="77777777" w:rsidTr="00512897">
        <w:tc>
          <w:tcPr>
            <w:tcW w:w="3628" w:type="dxa"/>
            <w:shd w:val="clear" w:color="auto" w:fill="auto"/>
            <w:vAlign w:val="bottom"/>
          </w:tcPr>
          <w:p w14:paraId="44879C30" w14:textId="77777777" w:rsidR="000738BC" w:rsidRPr="00F70BA1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17FB149" w14:textId="364284CD" w:rsidR="000738BC" w:rsidRPr="00F70BA1" w:rsidRDefault="000738BC" w:rsidP="006E343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FF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มกราคม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="00032A15"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="006B7BDB"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3AC0FAD0" w14:textId="77777777" w:rsidR="000738BC" w:rsidRPr="00F70BA1" w:rsidRDefault="000738BC" w:rsidP="0009128E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1862C75F" w14:textId="77777777" w:rsidR="000738BC" w:rsidRPr="00F70BA1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ส่วนของ</w:t>
            </w:r>
          </w:p>
          <w:p w14:paraId="208737C5" w14:textId="77777777" w:rsidR="000738BC" w:rsidRPr="00F70BA1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7" w:type="dxa"/>
            <w:shd w:val="clear" w:color="auto" w:fill="auto"/>
            <w:vAlign w:val="bottom"/>
            <w:hideMark/>
          </w:tcPr>
          <w:p w14:paraId="7E733324" w14:textId="3599053A" w:rsidR="000738BC" w:rsidRPr="00F70BA1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</w:t>
            </w:r>
            <w:r w:rsidR="00032A15" w:rsidRPr="00F70BA1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="003865E5" w:rsidRPr="00F70BA1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</w:tr>
      <w:tr w:rsidR="000738BC" w:rsidRPr="00F70BA1" w14:paraId="1B03420C" w14:textId="77777777" w:rsidTr="00512897">
        <w:tc>
          <w:tcPr>
            <w:tcW w:w="3628" w:type="dxa"/>
            <w:shd w:val="clear" w:color="auto" w:fill="auto"/>
            <w:vAlign w:val="bottom"/>
            <w:hideMark/>
          </w:tcPr>
          <w:p w14:paraId="0B9C91FA" w14:textId="77777777" w:rsidR="000738BC" w:rsidRPr="00F70BA1" w:rsidRDefault="000738BC" w:rsidP="0009128E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098D520" w14:textId="77777777" w:rsidR="000738BC" w:rsidRPr="00F70BA1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234F408" w14:textId="77777777" w:rsidR="000738BC" w:rsidRPr="00F70BA1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482B4B7" w14:textId="77777777" w:rsidR="000738BC" w:rsidRPr="00F70BA1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55BBA35" w14:textId="77777777" w:rsidR="000738BC" w:rsidRPr="00F70BA1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B7BDB" w:rsidRPr="00F70BA1" w14:paraId="664611B8" w14:textId="77777777" w:rsidTr="00512897">
        <w:tc>
          <w:tcPr>
            <w:tcW w:w="3628" w:type="dxa"/>
            <w:shd w:val="clear" w:color="auto" w:fill="auto"/>
            <w:vAlign w:val="bottom"/>
            <w:hideMark/>
          </w:tcPr>
          <w:p w14:paraId="67098213" w14:textId="6292B9A6" w:rsidR="006B7BDB" w:rsidRPr="005B5014" w:rsidRDefault="006B7BDB" w:rsidP="006B7BD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ค่าเผื่อผลขาดทุนการด้อยค่าของลูกหนี้การค้า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2D00A2F" w14:textId="584189D6" w:rsidR="006B7BDB" w:rsidRPr="005B5014" w:rsidRDefault="006B7BDB" w:rsidP="00F33C9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lang w:val="en-GB"/>
              </w:rPr>
              <w:t>578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223B3DF" w14:textId="34A9D957" w:rsidR="006B7BDB" w:rsidRPr="00527451" w:rsidRDefault="00EB0A54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27451">
              <w:rPr>
                <w:rFonts w:ascii="BrowalliaUPC" w:hAnsi="BrowalliaUPC" w:cs="BrowalliaUPC"/>
                <w:sz w:val="24"/>
                <w:szCs w:val="24"/>
                <w:lang w:val="en-GB"/>
              </w:rPr>
              <w:t>(497)</w:t>
            </w:r>
          </w:p>
        </w:tc>
        <w:tc>
          <w:tcPr>
            <w:tcW w:w="1202" w:type="dxa"/>
            <w:shd w:val="clear" w:color="auto" w:fill="auto"/>
          </w:tcPr>
          <w:p w14:paraId="1EB84329" w14:textId="5BB65B96" w:rsidR="006B7BDB" w:rsidRPr="00527451" w:rsidRDefault="007D053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2745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DF54ADF" w14:textId="57DA4321" w:rsidR="006B7BDB" w:rsidRPr="00527451" w:rsidRDefault="007D053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27451">
              <w:rPr>
                <w:rFonts w:ascii="BrowalliaUPC" w:hAnsi="BrowalliaUPC" w:cs="BrowalliaUPC"/>
                <w:sz w:val="24"/>
                <w:szCs w:val="24"/>
                <w:lang w:val="en-GB"/>
              </w:rPr>
              <w:t>81</w:t>
            </w:r>
          </w:p>
        </w:tc>
      </w:tr>
      <w:tr w:rsidR="006B7BDB" w:rsidRPr="00F70BA1" w14:paraId="7AA447F9" w14:textId="77777777" w:rsidTr="00512897">
        <w:tc>
          <w:tcPr>
            <w:tcW w:w="3628" w:type="dxa"/>
            <w:shd w:val="clear" w:color="auto" w:fill="auto"/>
            <w:vAlign w:val="bottom"/>
          </w:tcPr>
          <w:p w14:paraId="2922AF57" w14:textId="23BE0B6C" w:rsidR="006B7BDB" w:rsidRPr="005B5014" w:rsidRDefault="006B7BDB" w:rsidP="006B7BD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2AD5ADF" w14:textId="6551C376" w:rsidR="006B7BDB" w:rsidRPr="005B5014" w:rsidRDefault="006B7BD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lang w:val="en-GB"/>
              </w:rPr>
              <w:t>7,239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F83F4AE" w14:textId="0E991FB3" w:rsidR="006B7BDB" w:rsidRPr="00527451" w:rsidRDefault="00241F8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27451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="00527451" w:rsidRPr="00527451">
              <w:rPr>
                <w:rFonts w:ascii="BrowalliaUPC" w:hAnsi="BrowalliaUPC" w:cs="BrowalliaUPC"/>
                <w:sz w:val="24"/>
                <w:szCs w:val="24"/>
                <w:lang w:val="en-GB"/>
              </w:rPr>
              <w:t>26</w:t>
            </w:r>
          </w:p>
        </w:tc>
        <w:tc>
          <w:tcPr>
            <w:tcW w:w="1202" w:type="dxa"/>
            <w:shd w:val="clear" w:color="auto" w:fill="auto"/>
          </w:tcPr>
          <w:p w14:paraId="444E7E9E" w14:textId="7DE47F5A" w:rsidR="006B7BDB" w:rsidRPr="00527451" w:rsidRDefault="007D053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2745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25C5136" w14:textId="6DAC6491" w:rsidR="006B7BDB" w:rsidRPr="00527451" w:rsidRDefault="00DE5755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27451">
              <w:rPr>
                <w:rFonts w:ascii="BrowalliaUPC" w:hAnsi="BrowalliaUPC" w:cs="BrowalliaUPC"/>
                <w:sz w:val="24"/>
                <w:szCs w:val="24"/>
                <w:lang w:val="en-GB"/>
              </w:rPr>
              <w:t>7,</w:t>
            </w:r>
            <w:r w:rsidR="00527451" w:rsidRPr="00527451">
              <w:rPr>
                <w:rFonts w:ascii="BrowalliaUPC" w:hAnsi="BrowalliaUPC" w:cs="BrowalliaUPC"/>
                <w:sz w:val="24"/>
                <w:szCs w:val="24"/>
                <w:lang w:val="en-GB"/>
              </w:rPr>
              <w:t>665</w:t>
            </w:r>
          </w:p>
        </w:tc>
      </w:tr>
      <w:tr w:rsidR="006B7BDB" w:rsidRPr="00F70BA1" w14:paraId="4ED8F87F" w14:textId="77777777" w:rsidTr="00512897">
        <w:trPr>
          <w:trHeight w:val="306"/>
        </w:trPr>
        <w:tc>
          <w:tcPr>
            <w:tcW w:w="3628" w:type="dxa"/>
            <w:shd w:val="clear" w:color="auto" w:fill="auto"/>
          </w:tcPr>
          <w:p w14:paraId="241B5714" w14:textId="15A2BF12" w:rsidR="006B7BDB" w:rsidRPr="005B5014" w:rsidRDefault="006B7BDB" w:rsidP="006B7BD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7E85B14" w14:textId="69893B85" w:rsidR="006B7BDB" w:rsidRPr="005B5014" w:rsidRDefault="006B7BD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7FAECAD" w14:textId="6BBD5A86" w:rsidR="006B7BDB" w:rsidRPr="004179DE" w:rsidRDefault="004179DE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179DE">
              <w:rPr>
                <w:rFonts w:ascii="BrowalliaUPC" w:hAnsi="BrowalliaUPC" w:cs="BrowalliaUPC"/>
                <w:sz w:val="24"/>
                <w:szCs w:val="24"/>
                <w:lang w:val="en-GB"/>
              </w:rPr>
              <w:t>(90)</w:t>
            </w:r>
          </w:p>
        </w:tc>
        <w:tc>
          <w:tcPr>
            <w:tcW w:w="1202" w:type="dxa"/>
            <w:shd w:val="clear" w:color="auto" w:fill="auto"/>
          </w:tcPr>
          <w:p w14:paraId="30567D98" w14:textId="2BC5FEB9" w:rsidR="006B7BDB" w:rsidRPr="004179DE" w:rsidRDefault="007D053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179D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11CF468" w14:textId="13302CE2" w:rsidR="006B7BDB" w:rsidRPr="004179DE" w:rsidRDefault="004179DE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179DE">
              <w:rPr>
                <w:rFonts w:ascii="BrowalliaUPC" w:hAnsi="BrowalliaUPC" w:cs="BrowalliaUPC"/>
                <w:sz w:val="24"/>
                <w:szCs w:val="24"/>
                <w:lang w:val="en-GB"/>
              </w:rPr>
              <w:t>239</w:t>
            </w:r>
          </w:p>
        </w:tc>
      </w:tr>
      <w:tr w:rsidR="006B7BDB" w:rsidRPr="00F70BA1" w14:paraId="0CEAA674" w14:textId="77777777" w:rsidTr="00512897">
        <w:tc>
          <w:tcPr>
            <w:tcW w:w="3628" w:type="dxa"/>
            <w:shd w:val="clear" w:color="auto" w:fill="auto"/>
          </w:tcPr>
          <w:p w14:paraId="72F3C530" w14:textId="4A92859B" w:rsidR="006B7BDB" w:rsidRPr="005B5014" w:rsidRDefault="006B7BDB" w:rsidP="006B7BD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CE0B11C" w14:textId="50BD52E1" w:rsidR="006B7BDB" w:rsidRPr="005B5014" w:rsidRDefault="006B7BD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lang w:val="en-GB"/>
              </w:rPr>
              <w:t>59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2F73D97" w14:textId="6F0B09B2" w:rsidR="006B7BDB" w:rsidRPr="004179DE" w:rsidRDefault="00241F8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179DE">
              <w:rPr>
                <w:rFonts w:ascii="BrowalliaUPC" w:hAnsi="BrowalliaUPC" w:cs="BrowalliaUPC"/>
                <w:sz w:val="24"/>
                <w:szCs w:val="24"/>
                <w:lang w:val="en-GB"/>
              </w:rPr>
              <w:t>365</w:t>
            </w:r>
          </w:p>
        </w:tc>
        <w:tc>
          <w:tcPr>
            <w:tcW w:w="1202" w:type="dxa"/>
            <w:shd w:val="clear" w:color="auto" w:fill="auto"/>
          </w:tcPr>
          <w:p w14:paraId="02028919" w14:textId="65C9C018" w:rsidR="006B7BDB" w:rsidRPr="004179DE" w:rsidRDefault="007D053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179D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652433F" w14:textId="38810E8B" w:rsidR="006B7BDB" w:rsidRPr="004179DE" w:rsidRDefault="00DE5755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179DE">
              <w:rPr>
                <w:rFonts w:ascii="BrowalliaUPC" w:hAnsi="BrowalliaUPC" w:cs="BrowalliaUPC"/>
                <w:sz w:val="24"/>
                <w:szCs w:val="24"/>
                <w:lang w:val="en-GB"/>
              </w:rPr>
              <w:t>424</w:t>
            </w:r>
          </w:p>
        </w:tc>
      </w:tr>
      <w:tr w:rsidR="008D5EAE" w:rsidRPr="00F70BA1" w14:paraId="6073FC05" w14:textId="77777777" w:rsidTr="00512897">
        <w:tc>
          <w:tcPr>
            <w:tcW w:w="3628" w:type="dxa"/>
            <w:shd w:val="clear" w:color="auto" w:fill="auto"/>
          </w:tcPr>
          <w:p w14:paraId="1198093B" w14:textId="4872C726" w:rsidR="008D5EAE" w:rsidRPr="005B5014" w:rsidRDefault="008D5EAE" w:rsidP="008D5EA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0A6D66E" w14:textId="5E55AF36" w:rsidR="008D5EAE" w:rsidRPr="005B5014" w:rsidRDefault="009E2294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B7D0410" w14:textId="7895BED2" w:rsidR="008D5EAE" w:rsidRPr="00527451" w:rsidRDefault="009E2294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27451">
              <w:rPr>
                <w:rFonts w:ascii="BrowalliaUPC" w:hAnsi="BrowalliaUPC" w:cs="BrowalliaUPC"/>
                <w:sz w:val="24"/>
                <w:szCs w:val="24"/>
                <w:lang w:val="en-GB"/>
              </w:rPr>
              <w:t>4,876</w:t>
            </w:r>
          </w:p>
        </w:tc>
        <w:tc>
          <w:tcPr>
            <w:tcW w:w="1202" w:type="dxa"/>
            <w:shd w:val="clear" w:color="auto" w:fill="auto"/>
          </w:tcPr>
          <w:p w14:paraId="3611CC4E" w14:textId="6F574FD6" w:rsidR="008D5EAE" w:rsidRPr="00527451" w:rsidRDefault="00033329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2745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3D794CA" w14:textId="07D44511" w:rsidR="008D5EAE" w:rsidRPr="00527451" w:rsidRDefault="00527451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4,876</w:t>
            </w:r>
          </w:p>
        </w:tc>
      </w:tr>
      <w:tr w:rsidR="008D5EAE" w:rsidRPr="00F70BA1" w14:paraId="791C3F20" w14:textId="77777777" w:rsidTr="00512897">
        <w:tc>
          <w:tcPr>
            <w:tcW w:w="3628" w:type="dxa"/>
            <w:shd w:val="clear" w:color="auto" w:fill="auto"/>
            <w:vAlign w:val="bottom"/>
          </w:tcPr>
          <w:p w14:paraId="26006153" w14:textId="7852C2AF" w:rsidR="008D5EAE" w:rsidRPr="005B5014" w:rsidRDefault="008D5EAE" w:rsidP="008D5EA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7A26D70" w14:textId="0A215B5B" w:rsidR="008D5EAE" w:rsidRPr="005B5014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lang w:val="en-GB"/>
              </w:rPr>
              <w:t>3,583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D4D5C0C" w14:textId="3A8B0E8D" w:rsidR="008D5EAE" w:rsidRPr="007C56CE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C56CE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="004179DE" w:rsidRPr="007C56CE">
              <w:rPr>
                <w:rFonts w:ascii="BrowalliaUPC" w:hAnsi="BrowalliaUPC" w:cs="BrowalliaUPC"/>
                <w:sz w:val="24"/>
                <w:szCs w:val="24"/>
                <w:lang w:val="en-GB"/>
              </w:rPr>
              <w:t>67</w:t>
            </w:r>
          </w:p>
        </w:tc>
        <w:tc>
          <w:tcPr>
            <w:tcW w:w="1202" w:type="dxa"/>
            <w:shd w:val="clear" w:color="auto" w:fill="auto"/>
          </w:tcPr>
          <w:p w14:paraId="0BD103AA" w14:textId="07DB3E1A" w:rsidR="008D5EAE" w:rsidRPr="007C56CE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C56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C865949" w14:textId="60474D5D" w:rsidR="008D5EAE" w:rsidRPr="007C56CE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C56CE">
              <w:rPr>
                <w:rFonts w:ascii="BrowalliaUPC" w:hAnsi="BrowalliaUPC" w:cs="BrowalliaUPC"/>
                <w:sz w:val="24"/>
                <w:szCs w:val="24"/>
                <w:lang w:val="en-GB"/>
              </w:rPr>
              <w:t>4,1</w:t>
            </w:r>
            <w:r w:rsidR="007C56CE" w:rsidRPr="007C56CE">
              <w:rPr>
                <w:rFonts w:ascii="BrowalliaUPC" w:hAnsi="BrowalliaUPC" w:cs="BrowalliaUPC"/>
                <w:sz w:val="24"/>
                <w:szCs w:val="24"/>
                <w:lang w:val="en-GB"/>
              </w:rPr>
              <w:t>50</w:t>
            </w:r>
          </w:p>
        </w:tc>
      </w:tr>
      <w:tr w:rsidR="008D5EAE" w:rsidRPr="00F70BA1" w14:paraId="4BFBA2E6" w14:textId="77777777" w:rsidTr="00512897">
        <w:tc>
          <w:tcPr>
            <w:tcW w:w="3628" w:type="dxa"/>
            <w:shd w:val="clear" w:color="auto" w:fill="auto"/>
            <w:vAlign w:val="bottom"/>
          </w:tcPr>
          <w:p w14:paraId="7EF87335" w14:textId="1451A0C9" w:rsidR="008D5EAE" w:rsidRPr="005B5014" w:rsidRDefault="008D5EAE" w:rsidP="008D5EAE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C68BFE0" w14:textId="3CBA6ED3" w:rsidR="008D5EAE" w:rsidRPr="005B5014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lang w:val="en-GB"/>
              </w:rPr>
              <w:t>2,806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95C585" w14:textId="05DEFBA0" w:rsidR="008D5EAE" w:rsidRPr="007C56CE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C56CE">
              <w:rPr>
                <w:rFonts w:ascii="BrowalliaUPC" w:hAnsi="BrowalliaUPC" w:cs="BrowalliaUPC"/>
                <w:sz w:val="24"/>
                <w:szCs w:val="24"/>
                <w:lang w:val="en-GB"/>
              </w:rPr>
              <w:t>1,276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1C774A9" w14:textId="00EA15B6" w:rsidR="008D5EAE" w:rsidRPr="007C56CE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C56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BD315E4" w14:textId="3BC64F34" w:rsidR="008D5EAE" w:rsidRPr="007C56CE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C56CE">
              <w:rPr>
                <w:rFonts w:ascii="BrowalliaUPC" w:hAnsi="BrowalliaUPC" w:cs="BrowalliaUPC"/>
                <w:sz w:val="24"/>
                <w:szCs w:val="24"/>
                <w:lang w:val="en-GB"/>
              </w:rPr>
              <w:t>4,082</w:t>
            </w:r>
          </w:p>
        </w:tc>
      </w:tr>
      <w:tr w:rsidR="008D5EAE" w:rsidRPr="00F70BA1" w14:paraId="3205FBCD" w14:textId="77777777" w:rsidTr="00512897">
        <w:tc>
          <w:tcPr>
            <w:tcW w:w="3628" w:type="dxa"/>
            <w:shd w:val="clear" w:color="auto" w:fill="auto"/>
            <w:vAlign w:val="bottom"/>
          </w:tcPr>
          <w:p w14:paraId="738BA70F" w14:textId="6E7C8572" w:rsidR="008D5EAE" w:rsidRPr="005B5014" w:rsidRDefault="008D5EAE" w:rsidP="008D5EAE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F94DA51" w14:textId="573A7A67" w:rsidR="008D5EAE" w:rsidRPr="005B5014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lang w:val="en-GB"/>
              </w:rPr>
              <w:t>652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C88369C" w14:textId="60A316B8" w:rsidR="008D5EAE" w:rsidRPr="007C56CE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C56CE">
              <w:rPr>
                <w:rFonts w:ascii="BrowalliaUPC" w:hAnsi="BrowalliaUPC" w:cs="BrowalliaUPC"/>
                <w:sz w:val="24"/>
                <w:szCs w:val="24"/>
                <w:lang w:val="en-GB"/>
              </w:rPr>
              <w:t>425</w:t>
            </w:r>
          </w:p>
        </w:tc>
        <w:tc>
          <w:tcPr>
            <w:tcW w:w="1202" w:type="dxa"/>
            <w:shd w:val="clear" w:color="auto" w:fill="auto"/>
          </w:tcPr>
          <w:p w14:paraId="30A3C8B4" w14:textId="2F4F8551" w:rsidR="008D5EAE" w:rsidRPr="007C56CE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C56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657668D" w14:textId="2FE12761" w:rsidR="008D5EAE" w:rsidRPr="007C56CE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C56CE">
              <w:rPr>
                <w:rFonts w:ascii="BrowalliaUPC" w:hAnsi="BrowalliaUPC" w:cs="BrowalliaUPC"/>
                <w:sz w:val="24"/>
                <w:szCs w:val="24"/>
                <w:lang w:val="en-GB"/>
              </w:rPr>
              <w:t>1,077</w:t>
            </w:r>
          </w:p>
        </w:tc>
      </w:tr>
      <w:tr w:rsidR="008D5EAE" w:rsidRPr="00F70BA1" w14:paraId="1D27B159" w14:textId="77777777" w:rsidTr="00512897">
        <w:tc>
          <w:tcPr>
            <w:tcW w:w="3628" w:type="dxa"/>
            <w:shd w:val="clear" w:color="auto" w:fill="auto"/>
            <w:vAlign w:val="bottom"/>
          </w:tcPr>
          <w:p w14:paraId="7C664C6C" w14:textId="3E071FC9" w:rsidR="008D5EAE" w:rsidRPr="005B5014" w:rsidRDefault="008D5EAE" w:rsidP="008D5EA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B8ECD15" w14:textId="7976B4E1" w:rsidR="008D5EAE" w:rsidRPr="005B5014" w:rsidRDefault="008D5EAE" w:rsidP="008D52D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014">
              <w:rPr>
                <w:rFonts w:ascii="BrowalliaUPC" w:hAnsi="BrowalliaUPC" w:cs="BrowalliaUPC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05E9697" w14:textId="10AFA99F" w:rsidR="008D5EAE" w:rsidRPr="007C56CE" w:rsidRDefault="008D5EAE" w:rsidP="008D52D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C56CE">
              <w:rPr>
                <w:rFonts w:ascii="BrowalliaUPC" w:hAnsi="BrowalliaUPC" w:cs="BrowalliaUPC"/>
                <w:sz w:val="24"/>
                <w:szCs w:val="24"/>
                <w:lang w:val="en-GB"/>
              </w:rPr>
              <w:t>(213)</w:t>
            </w:r>
          </w:p>
        </w:tc>
        <w:tc>
          <w:tcPr>
            <w:tcW w:w="1202" w:type="dxa"/>
            <w:shd w:val="clear" w:color="auto" w:fill="auto"/>
          </w:tcPr>
          <w:p w14:paraId="37C3F15A" w14:textId="18BA2F9F" w:rsidR="008D5EAE" w:rsidRPr="007C56CE" w:rsidRDefault="008D5EAE" w:rsidP="008D52D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C56C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30EE302" w14:textId="3EF13FE3" w:rsidR="008D5EAE" w:rsidRPr="007C56CE" w:rsidRDefault="008D5EAE" w:rsidP="008D52D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C56CE">
              <w:rPr>
                <w:rFonts w:ascii="BrowalliaUPC" w:hAnsi="BrowalliaUPC" w:cs="BrowalliaUPC"/>
                <w:sz w:val="24"/>
                <w:szCs w:val="24"/>
                <w:lang w:val="en-GB"/>
              </w:rPr>
              <w:t>(9)</w:t>
            </w:r>
          </w:p>
        </w:tc>
      </w:tr>
      <w:tr w:rsidR="008D5EAE" w:rsidRPr="00F70BA1" w14:paraId="61A49FDA" w14:textId="77777777" w:rsidTr="00512897">
        <w:tc>
          <w:tcPr>
            <w:tcW w:w="3628" w:type="dxa"/>
            <w:shd w:val="clear" w:color="auto" w:fill="auto"/>
            <w:vAlign w:val="bottom"/>
          </w:tcPr>
          <w:p w14:paraId="4409AB97" w14:textId="46972315" w:rsidR="008D5EAE" w:rsidRPr="002F3A8F" w:rsidRDefault="008D5EAE" w:rsidP="008D5EA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20898A5" w14:textId="5DC7F3FD" w:rsidR="008D5EAE" w:rsidRPr="00EC6BEA" w:rsidRDefault="008D5EAE" w:rsidP="008D52D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C6BEA">
              <w:rPr>
                <w:rFonts w:ascii="BrowalliaUPC" w:hAnsi="BrowalliaUPC" w:cs="BrowalliaUPC"/>
                <w:sz w:val="24"/>
                <w:szCs w:val="24"/>
                <w:lang w:val="en-GB"/>
              </w:rPr>
              <w:t>15,450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ED4D525" w14:textId="558749D8" w:rsidR="008D5EAE" w:rsidRPr="00EC6BEA" w:rsidRDefault="008D5EAE" w:rsidP="008D52D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C6BEA">
              <w:rPr>
                <w:rFonts w:ascii="BrowalliaUPC" w:hAnsi="BrowalliaUPC" w:cs="BrowalliaUPC"/>
                <w:sz w:val="24"/>
                <w:szCs w:val="24"/>
                <w:lang w:val="en-GB"/>
              </w:rPr>
              <w:t>7,135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01D92A" w14:textId="105440A9" w:rsidR="008D5EAE" w:rsidRPr="00EC6BEA" w:rsidRDefault="008D5EAE" w:rsidP="008D52D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C6BE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FF4E93D" w14:textId="73188934" w:rsidR="008D5EAE" w:rsidRPr="00EC6BEA" w:rsidRDefault="008D5EAE" w:rsidP="008D52D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C6BEA">
              <w:rPr>
                <w:rFonts w:ascii="BrowalliaUPC" w:hAnsi="BrowalliaUPC" w:cs="BrowalliaUPC"/>
                <w:sz w:val="24"/>
                <w:szCs w:val="24"/>
                <w:lang w:val="en-GB"/>
              </w:rPr>
              <w:t>22,585</w:t>
            </w:r>
          </w:p>
        </w:tc>
      </w:tr>
      <w:tr w:rsidR="008D5EAE" w:rsidRPr="00F70BA1" w14:paraId="3D09F0A5" w14:textId="77777777" w:rsidTr="00512897">
        <w:tc>
          <w:tcPr>
            <w:tcW w:w="3628" w:type="dxa"/>
            <w:shd w:val="clear" w:color="auto" w:fill="auto"/>
            <w:vAlign w:val="bottom"/>
          </w:tcPr>
          <w:p w14:paraId="26CABB9F" w14:textId="779FD720" w:rsidR="00EB6A02" w:rsidRPr="00CA7B5B" w:rsidRDefault="00EB6A02" w:rsidP="00EB6A02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A8C867F" w14:textId="77777777" w:rsidR="008D5EAE" w:rsidRPr="00CA7B5B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C1097C6" w14:textId="77777777" w:rsidR="008D5EAE" w:rsidRPr="00CA7B5B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39B2E0A" w14:textId="77777777" w:rsidR="008D5EAE" w:rsidRPr="00CA7B5B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3422ECB" w14:textId="77777777" w:rsidR="008D5EAE" w:rsidRPr="00CA7B5B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</w:tr>
      <w:tr w:rsidR="008D5EAE" w:rsidRPr="00F70BA1" w14:paraId="3C14B4BE" w14:textId="77777777" w:rsidTr="00512897">
        <w:tc>
          <w:tcPr>
            <w:tcW w:w="3628" w:type="dxa"/>
            <w:shd w:val="clear" w:color="auto" w:fill="auto"/>
            <w:vAlign w:val="bottom"/>
            <w:hideMark/>
          </w:tcPr>
          <w:p w14:paraId="5A2C2DA2" w14:textId="77777777" w:rsidR="008D5EAE" w:rsidRPr="00F70BA1" w:rsidRDefault="008D5EAE" w:rsidP="008D5EAE">
            <w:pPr>
              <w:tabs>
                <w:tab w:val="clear" w:pos="227"/>
              </w:tabs>
              <w:spacing w:line="240" w:lineRule="auto"/>
              <w:ind w:hanging="108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</w:t>
            </w: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BDF9410" w14:textId="77777777" w:rsidR="008D5EAE" w:rsidRPr="00F70BA1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B401F72" w14:textId="77777777" w:rsidR="008D5EAE" w:rsidRPr="00F70BA1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6035F82" w14:textId="77777777" w:rsidR="008D5EAE" w:rsidRPr="00F70BA1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A73EB40" w14:textId="77777777" w:rsidR="008D5EAE" w:rsidRPr="00F70BA1" w:rsidRDefault="008D5EAE" w:rsidP="008D5E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8D5EAE" w:rsidRPr="00F70BA1" w14:paraId="378DFB54" w14:textId="77777777" w:rsidTr="00512897">
        <w:tc>
          <w:tcPr>
            <w:tcW w:w="3628" w:type="dxa"/>
            <w:shd w:val="clear" w:color="auto" w:fill="auto"/>
            <w:vAlign w:val="bottom"/>
          </w:tcPr>
          <w:p w14:paraId="25895B35" w14:textId="62F6732B" w:rsidR="008D5EAE" w:rsidRPr="00F70BA1" w:rsidRDefault="008D5EAE" w:rsidP="008D5EA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17CCA0F" w14:textId="36E3A44D" w:rsidR="008D5EAE" w:rsidRPr="00F70BA1" w:rsidRDefault="008D5EAE" w:rsidP="00BE57A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16,560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B607811" w14:textId="2AB36EC6" w:rsidR="008D5EAE" w:rsidRPr="00F70BA1" w:rsidRDefault="008D5EAE" w:rsidP="00BE57A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(16,560)</w:t>
            </w:r>
          </w:p>
        </w:tc>
        <w:tc>
          <w:tcPr>
            <w:tcW w:w="1202" w:type="dxa"/>
            <w:shd w:val="clear" w:color="auto" w:fill="auto"/>
          </w:tcPr>
          <w:p w14:paraId="4EEAFD1D" w14:textId="40AD5A80" w:rsidR="008D5EAE" w:rsidRPr="00F70BA1" w:rsidRDefault="008D5EAE" w:rsidP="00BE57A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7FD32AE" w14:textId="5575BFA8" w:rsidR="008D5EAE" w:rsidRPr="00F70BA1" w:rsidRDefault="008D5EAE" w:rsidP="00BE57A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BE57A5" w:rsidRPr="00F70BA1" w14:paraId="20460607" w14:textId="77777777" w:rsidTr="001C6BFE">
        <w:tc>
          <w:tcPr>
            <w:tcW w:w="3628" w:type="dxa"/>
            <w:shd w:val="clear" w:color="auto" w:fill="auto"/>
            <w:vAlign w:val="bottom"/>
          </w:tcPr>
          <w:p w14:paraId="5BACAD90" w14:textId="77777777" w:rsidR="00BE57A5" w:rsidRPr="00F70BA1" w:rsidRDefault="00BE57A5" w:rsidP="001C6BF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0A8B6247" w14:textId="77777777" w:rsidR="00BE57A5" w:rsidRPr="00F70BA1" w:rsidRDefault="00BE57A5" w:rsidP="001C6BFE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</w:pPr>
          </w:p>
        </w:tc>
      </w:tr>
      <w:tr w:rsidR="006B7BDB" w:rsidRPr="00F70BA1" w14:paraId="20BC096E" w14:textId="77777777" w:rsidTr="001C6BFE">
        <w:tc>
          <w:tcPr>
            <w:tcW w:w="3628" w:type="dxa"/>
            <w:shd w:val="clear" w:color="auto" w:fill="auto"/>
            <w:vAlign w:val="bottom"/>
          </w:tcPr>
          <w:p w14:paraId="198757DC" w14:textId="77777777" w:rsidR="006B7BDB" w:rsidRPr="00F70BA1" w:rsidRDefault="006B7BDB" w:rsidP="001C6BF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784240C7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color w:val="000000"/>
                <w:sz w:val="24"/>
                <w:szCs w:val="24"/>
              </w:rPr>
              <w:t xml:space="preserve">: </w:t>
            </w:r>
            <w:r w:rsidRPr="00F70BA1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6B7BDB" w:rsidRPr="00F70BA1" w14:paraId="6874BB53" w14:textId="77777777" w:rsidTr="001C6BFE">
        <w:tc>
          <w:tcPr>
            <w:tcW w:w="3628" w:type="dxa"/>
            <w:shd w:val="clear" w:color="auto" w:fill="auto"/>
            <w:vAlign w:val="bottom"/>
          </w:tcPr>
          <w:p w14:paraId="68C2939B" w14:textId="77777777" w:rsidR="006B7BDB" w:rsidRPr="00F70BA1" w:rsidRDefault="006B7BDB" w:rsidP="001C6BF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0BA58890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6B7BDB" w:rsidRPr="00F70BA1" w14:paraId="15510A59" w14:textId="77777777" w:rsidTr="001C6BFE">
        <w:tc>
          <w:tcPr>
            <w:tcW w:w="3628" w:type="dxa"/>
            <w:shd w:val="clear" w:color="auto" w:fill="auto"/>
            <w:vAlign w:val="bottom"/>
          </w:tcPr>
          <w:p w14:paraId="61435623" w14:textId="77777777" w:rsidR="006B7BDB" w:rsidRPr="00F70BA1" w:rsidRDefault="006B7BDB" w:rsidP="001C6BF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F4C67A3" w14:textId="77777777" w:rsidR="006B7BDB" w:rsidRPr="00F70BA1" w:rsidRDefault="006B7BDB" w:rsidP="001C6BF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bottom"/>
            <w:hideMark/>
          </w:tcPr>
          <w:p w14:paraId="6130B9C5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553A797" w14:textId="77777777" w:rsidR="006B7BDB" w:rsidRPr="00F70BA1" w:rsidRDefault="006B7BDB" w:rsidP="001C6BFE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B7BDB" w:rsidRPr="00F70BA1" w14:paraId="79E385F1" w14:textId="77777777" w:rsidTr="001C6BFE">
        <w:tc>
          <w:tcPr>
            <w:tcW w:w="3628" w:type="dxa"/>
            <w:shd w:val="clear" w:color="auto" w:fill="auto"/>
            <w:vAlign w:val="bottom"/>
          </w:tcPr>
          <w:p w14:paraId="6106BE8A" w14:textId="77777777" w:rsidR="006B7BDB" w:rsidRPr="00F70BA1" w:rsidRDefault="006B7BDB" w:rsidP="001C6BF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5AC8958A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FF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มกราคม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5C1DAE11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79ABA155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ส่วนของ</w:t>
            </w:r>
          </w:p>
          <w:p w14:paraId="48592DF1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7" w:type="dxa"/>
            <w:shd w:val="clear" w:color="auto" w:fill="auto"/>
            <w:vAlign w:val="bottom"/>
            <w:hideMark/>
          </w:tcPr>
          <w:p w14:paraId="20445E54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6B7BDB" w:rsidRPr="00F70BA1" w14:paraId="5A5E1CAD" w14:textId="77777777" w:rsidTr="001C6BFE">
        <w:tc>
          <w:tcPr>
            <w:tcW w:w="3628" w:type="dxa"/>
            <w:shd w:val="clear" w:color="auto" w:fill="auto"/>
            <w:vAlign w:val="bottom"/>
            <w:hideMark/>
          </w:tcPr>
          <w:p w14:paraId="28966F0E" w14:textId="77777777" w:rsidR="006B7BDB" w:rsidRPr="00F70BA1" w:rsidRDefault="006B7BDB" w:rsidP="001C6BFE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E2F3358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3D186D7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82ED811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8240EF2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B7BDB" w:rsidRPr="00F70BA1" w14:paraId="23639665" w14:textId="77777777" w:rsidTr="001C6BFE">
        <w:tc>
          <w:tcPr>
            <w:tcW w:w="3628" w:type="dxa"/>
            <w:shd w:val="clear" w:color="auto" w:fill="auto"/>
            <w:vAlign w:val="bottom"/>
            <w:hideMark/>
          </w:tcPr>
          <w:p w14:paraId="677EEC9E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ค่าเผื่อผลขาดทุนการด้อยค่าของลูกหนี้การค้า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B484617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85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EB587EA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02" w:type="dxa"/>
            <w:shd w:val="clear" w:color="auto" w:fill="auto"/>
          </w:tcPr>
          <w:p w14:paraId="452C189D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7B91B92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578</w:t>
            </w:r>
          </w:p>
        </w:tc>
      </w:tr>
      <w:tr w:rsidR="006B7BDB" w:rsidRPr="00F70BA1" w14:paraId="3900A903" w14:textId="77777777" w:rsidTr="001C6BFE">
        <w:tc>
          <w:tcPr>
            <w:tcW w:w="3628" w:type="dxa"/>
            <w:shd w:val="clear" w:color="auto" w:fill="auto"/>
            <w:vAlign w:val="bottom"/>
          </w:tcPr>
          <w:p w14:paraId="3E8D58D0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F94FF46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5,499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21206DC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1,740</w:t>
            </w:r>
          </w:p>
        </w:tc>
        <w:tc>
          <w:tcPr>
            <w:tcW w:w="1202" w:type="dxa"/>
            <w:shd w:val="clear" w:color="auto" w:fill="auto"/>
          </w:tcPr>
          <w:p w14:paraId="289DE503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C677BAE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7,239</w:t>
            </w:r>
          </w:p>
        </w:tc>
      </w:tr>
      <w:tr w:rsidR="006B7BDB" w:rsidRPr="00F70BA1" w14:paraId="5773B03C" w14:textId="77777777" w:rsidTr="001C6BFE">
        <w:trPr>
          <w:trHeight w:val="306"/>
        </w:trPr>
        <w:tc>
          <w:tcPr>
            <w:tcW w:w="3628" w:type="dxa"/>
            <w:shd w:val="clear" w:color="auto" w:fill="auto"/>
          </w:tcPr>
          <w:p w14:paraId="6960BA05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ECD3B2A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383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263A2EE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(383)</w:t>
            </w:r>
          </w:p>
        </w:tc>
        <w:tc>
          <w:tcPr>
            <w:tcW w:w="1202" w:type="dxa"/>
            <w:shd w:val="clear" w:color="auto" w:fill="auto"/>
          </w:tcPr>
          <w:p w14:paraId="236E7B26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0772FDA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6B7BDB" w:rsidRPr="00F70BA1" w14:paraId="157FA304" w14:textId="77777777" w:rsidTr="001C6BFE">
        <w:trPr>
          <w:trHeight w:val="306"/>
        </w:trPr>
        <w:tc>
          <w:tcPr>
            <w:tcW w:w="3628" w:type="dxa"/>
            <w:shd w:val="clear" w:color="auto" w:fill="auto"/>
          </w:tcPr>
          <w:p w14:paraId="0C3CD92C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5642BA1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EEA6D45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02" w:type="dxa"/>
            <w:shd w:val="clear" w:color="auto" w:fill="auto"/>
          </w:tcPr>
          <w:p w14:paraId="426EC93B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F2ABC1E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329</w:t>
            </w:r>
          </w:p>
        </w:tc>
      </w:tr>
      <w:tr w:rsidR="006B7BDB" w:rsidRPr="00F70BA1" w14:paraId="1E776B27" w14:textId="77777777" w:rsidTr="001C6BFE">
        <w:tc>
          <w:tcPr>
            <w:tcW w:w="3628" w:type="dxa"/>
            <w:shd w:val="clear" w:color="auto" w:fill="auto"/>
          </w:tcPr>
          <w:p w14:paraId="5C9D9B4E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55BEAC9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24AE6A1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(131)</w:t>
            </w:r>
          </w:p>
        </w:tc>
        <w:tc>
          <w:tcPr>
            <w:tcW w:w="1202" w:type="dxa"/>
            <w:shd w:val="clear" w:color="auto" w:fill="auto"/>
          </w:tcPr>
          <w:p w14:paraId="1E7E7E84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5C84120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59</w:t>
            </w:r>
          </w:p>
        </w:tc>
      </w:tr>
      <w:tr w:rsidR="006B7BDB" w:rsidRPr="00F70BA1" w14:paraId="091C4F8E" w14:textId="77777777" w:rsidTr="001C6BFE">
        <w:tc>
          <w:tcPr>
            <w:tcW w:w="3628" w:type="dxa"/>
            <w:shd w:val="clear" w:color="auto" w:fill="auto"/>
            <w:vAlign w:val="bottom"/>
          </w:tcPr>
          <w:p w14:paraId="66567AD4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EB2F1AE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2,823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1EE71CF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(427)</w:t>
            </w:r>
          </w:p>
        </w:tc>
        <w:tc>
          <w:tcPr>
            <w:tcW w:w="1202" w:type="dxa"/>
            <w:shd w:val="clear" w:color="auto" w:fill="auto"/>
          </w:tcPr>
          <w:p w14:paraId="4390E49F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1,187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89F7A1C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3,583</w:t>
            </w:r>
          </w:p>
        </w:tc>
      </w:tr>
      <w:tr w:rsidR="006B7BDB" w:rsidRPr="00F70BA1" w14:paraId="7B2B329E" w14:textId="77777777" w:rsidTr="001C6BFE">
        <w:tc>
          <w:tcPr>
            <w:tcW w:w="3628" w:type="dxa"/>
            <w:shd w:val="clear" w:color="auto" w:fill="auto"/>
            <w:vAlign w:val="bottom"/>
          </w:tcPr>
          <w:p w14:paraId="1E24A3B9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EA9BF54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2,848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11DF286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(42)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4EDE602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59DA0B6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2,806</w:t>
            </w:r>
          </w:p>
        </w:tc>
      </w:tr>
      <w:tr w:rsidR="006B7BDB" w:rsidRPr="00F70BA1" w14:paraId="38E19B8D" w14:textId="77777777" w:rsidTr="001C6BFE">
        <w:tc>
          <w:tcPr>
            <w:tcW w:w="3628" w:type="dxa"/>
            <w:shd w:val="clear" w:color="auto" w:fill="auto"/>
            <w:vAlign w:val="bottom"/>
          </w:tcPr>
          <w:p w14:paraId="4341C2B2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CD704B3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365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FDC1F4A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02" w:type="dxa"/>
            <w:shd w:val="clear" w:color="auto" w:fill="auto"/>
          </w:tcPr>
          <w:p w14:paraId="6AA95909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DC9918C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652</w:t>
            </w:r>
          </w:p>
        </w:tc>
      </w:tr>
      <w:tr w:rsidR="006B7BDB" w:rsidRPr="00F70BA1" w14:paraId="58301803" w14:textId="77777777" w:rsidTr="001C6BFE">
        <w:tc>
          <w:tcPr>
            <w:tcW w:w="3628" w:type="dxa"/>
            <w:shd w:val="clear" w:color="auto" w:fill="auto"/>
            <w:vAlign w:val="bottom"/>
          </w:tcPr>
          <w:p w14:paraId="42193515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5C163DB2" w14:textId="77777777" w:rsidR="006B7BDB" w:rsidRPr="00F70BA1" w:rsidRDefault="006B7BDB" w:rsidP="008D52D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83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C49B20D" w14:textId="77777777" w:rsidR="006B7BDB" w:rsidRPr="00F70BA1" w:rsidRDefault="006B7BDB" w:rsidP="008D52D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02" w:type="dxa"/>
            <w:shd w:val="clear" w:color="auto" w:fill="auto"/>
          </w:tcPr>
          <w:p w14:paraId="12407524" w14:textId="77777777" w:rsidR="006B7BDB" w:rsidRPr="00F70BA1" w:rsidRDefault="006B7BDB" w:rsidP="008D52D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DDAA671" w14:textId="77777777" w:rsidR="006B7BDB" w:rsidRPr="00F70BA1" w:rsidRDefault="006B7BDB" w:rsidP="008D52D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204</w:t>
            </w:r>
          </w:p>
        </w:tc>
      </w:tr>
      <w:tr w:rsidR="006B7BDB" w:rsidRPr="00F70BA1" w14:paraId="25C9C6D4" w14:textId="77777777" w:rsidTr="001C6BFE">
        <w:tc>
          <w:tcPr>
            <w:tcW w:w="3628" w:type="dxa"/>
            <w:shd w:val="clear" w:color="auto" w:fill="auto"/>
            <w:vAlign w:val="bottom"/>
          </w:tcPr>
          <w:p w14:paraId="4816188F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2B90E41" w14:textId="77777777" w:rsidR="006B7BDB" w:rsidRPr="00F70BA1" w:rsidRDefault="006B7BDB" w:rsidP="008D52D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12,276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0648118" w14:textId="77777777" w:rsidR="006B7BDB" w:rsidRPr="00F70BA1" w:rsidRDefault="006B7BDB" w:rsidP="008D52D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1,987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AB95961" w14:textId="77777777" w:rsidR="006B7BDB" w:rsidRPr="00F70BA1" w:rsidRDefault="006B7BDB" w:rsidP="008D52D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1,187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3A681AF" w14:textId="77777777" w:rsidR="006B7BDB" w:rsidRPr="00F70BA1" w:rsidRDefault="006B7BDB" w:rsidP="008D52D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15,450</w:t>
            </w:r>
          </w:p>
        </w:tc>
      </w:tr>
      <w:tr w:rsidR="006B7BDB" w:rsidRPr="00F70BA1" w14:paraId="673D76C3" w14:textId="77777777" w:rsidTr="001C6BFE">
        <w:tc>
          <w:tcPr>
            <w:tcW w:w="3628" w:type="dxa"/>
            <w:shd w:val="clear" w:color="auto" w:fill="auto"/>
            <w:vAlign w:val="bottom"/>
          </w:tcPr>
          <w:p w14:paraId="48DD8BF5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64F00C8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FDDDD22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D795186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23931F0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6B7BDB" w:rsidRPr="00F70BA1" w14:paraId="03491C48" w14:textId="77777777" w:rsidTr="001C6BFE">
        <w:tc>
          <w:tcPr>
            <w:tcW w:w="3628" w:type="dxa"/>
            <w:shd w:val="clear" w:color="auto" w:fill="auto"/>
            <w:vAlign w:val="bottom"/>
            <w:hideMark/>
          </w:tcPr>
          <w:p w14:paraId="3C0207FC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hanging="108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</w:t>
            </w: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4F923AB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4DA17C9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DCF4A7E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469A0C3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B7BDB" w:rsidRPr="00F70BA1" w14:paraId="26D41B4E" w14:textId="77777777" w:rsidTr="001C6BFE">
        <w:tc>
          <w:tcPr>
            <w:tcW w:w="3628" w:type="dxa"/>
            <w:shd w:val="clear" w:color="auto" w:fill="auto"/>
            <w:vAlign w:val="bottom"/>
          </w:tcPr>
          <w:p w14:paraId="26CE958E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5E4C202F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16,560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97B9360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04D19DB9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89C7F7F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16,560</w:t>
            </w:r>
          </w:p>
        </w:tc>
      </w:tr>
      <w:tr w:rsidR="006B7BDB" w:rsidRPr="00F70BA1" w14:paraId="17029599" w14:textId="77777777" w:rsidTr="001C6BFE">
        <w:tc>
          <w:tcPr>
            <w:tcW w:w="3628" w:type="dxa"/>
            <w:shd w:val="clear" w:color="auto" w:fill="auto"/>
            <w:vAlign w:val="bottom"/>
          </w:tcPr>
          <w:p w14:paraId="32285607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ผลแตกต่างชั่วคราวจากการรวมธุรกิจ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50792A73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142,670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35E6ACC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(142,670)</w:t>
            </w:r>
          </w:p>
        </w:tc>
        <w:tc>
          <w:tcPr>
            <w:tcW w:w="1202" w:type="dxa"/>
            <w:shd w:val="clear" w:color="auto" w:fill="auto"/>
          </w:tcPr>
          <w:p w14:paraId="6833F8F6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CE2E1F1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6B7BDB" w:rsidRPr="00F70BA1" w14:paraId="6B4B669A" w14:textId="77777777" w:rsidTr="001C6BFE">
        <w:tc>
          <w:tcPr>
            <w:tcW w:w="3628" w:type="dxa"/>
            <w:shd w:val="clear" w:color="auto" w:fill="auto"/>
            <w:vAlign w:val="bottom"/>
          </w:tcPr>
          <w:p w14:paraId="5931C727" w14:textId="77777777" w:rsidR="006B7BDB" w:rsidRPr="00F70BA1" w:rsidRDefault="006B7BDB" w:rsidP="001C6BFE">
            <w:pPr>
              <w:spacing w:line="240" w:lineRule="auto"/>
              <w:ind w:left="151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5B20253" w14:textId="77777777" w:rsidR="006B7BDB" w:rsidRPr="00F70BA1" w:rsidRDefault="006B7BDB" w:rsidP="001C6BF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159,230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101E37" w14:textId="77777777" w:rsidR="006B7BDB" w:rsidRPr="00F70BA1" w:rsidRDefault="006B7BDB" w:rsidP="001C6BF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(142,670)</w:t>
            </w:r>
          </w:p>
        </w:tc>
        <w:tc>
          <w:tcPr>
            <w:tcW w:w="1202" w:type="dxa"/>
            <w:shd w:val="clear" w:color="auto" w:fill="auto"/>
          </w:tcPr>
          <w:p w14:paraId="7A640BAE" w14:textId="77777777" w:rsidR="006B7BDB" w:rsidRPr="00F70BA1" w:rsidRDefault="006B7BDB" w:rsidP="001C6BF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B20FB09" w14:textId="77777777" w:rsidR="006B7BDB" w:rsidRPr="00F70BA1" w:rsidRDefault="006B7BDB" w:rsidP="001C6BF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16,560</w:t>
            </w:r>
          </w:p>
        </w:tc>
      </w:tr>
    </w:tbl>
    <w:p w14:paraId="014F588D" w14:textId="5C04D2EB" w:rsidR="00855650" w:rsidRPr="00F70BA1" w:rsidRDefault="00855650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0"/>
          <w:szCs w:val="20"/>
        </w:rPr>
      </w:pPr>
    </w:p>
    <w:tbl>
      <w:tblPr>
        <w:tblW w:w="8438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5"/>
        <w:gridCol w:w="1202"/>
        <w:gridCol w:w="1201"/>
        <w:gridCol w:w="1203"/>
        <w:gridCol w:w="1207"/>
      </w:tblGrid>
      <w:tr w:rsidR="00334E16" w:rsidRPr="00F70BA1" w14:paraId="0A6D310C" w14:textId="77777777" w:rsidTr="00610EFD">
        <w:trPr>
          <w:tblHeader/>
        </w:trPr>
        <w:tc>
          <w:tcPr>
            <w:tcW w:w="3625" w:type="dxa"/>
            <w:vAlign w:val="bottom"/>
          </w:tcPr>
          <w:p w14:paraId="1D5A3170" w14:textId="77777777" w:rsidR="00334E16" w:rsidRPr="00F70BA1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2827657D" w14:textId="67A83AA5" w:rsidR="00334E16" w:rsidRPr="00F70BA1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color w:val="000000"/>
                <w:sz w:val="24"/>
                <w:szCs w:val="24"/>
              </w:rPr>
              <w:t xml:space="preserve">: </w:t>
            </w:r>
            <w:r w:rsidRPr="00F70BA1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334E16" w:rsidRPr="00F70BA1" w14:paraId="2A94F178" w14:textId="77777777" w:rsidTr="00610EFD">
        <w:trPr>
          <w:tblHeader/>
        </w:trPr>
        <w:tc>
          <w:tcPr>
            <w:tcW w:w="3625" w:type="dxa"/>
            <w:vAlign w:val="bottom"/>
          </w:tcPr>
          <w:p w14:paraId="19FF5B86" w14:textId="77777777" w:rsidR="00334E16" w:rsidRPr="00F70BA1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7466E610" w14:textId="77777777" w:rsidR="00334E16" w:rsidRPr="00F70BA1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334E16" w:rsidRPr="00F70BA1" w14:paraId="7438C141" w14:textId="77777777" w:rsidTr="00C03616">
        <w:trPr>
          <w:tblHeader/>
        </w:trPr>
        <w:tc>
          <w:tcPr>
            <w:tcW w:w="3625" w:type="dxa"/>
            <w:vAlign w:val="bottom"/>
          </w:tcPr>
          <w:p w14:paraId="2F005399" w14:textId="77777777" w:rsidR="00334E16" w:rsidRPr="00F70BA1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A93E79A" w14:textId="77777777" w:rsidR="00334E16" w:rsidRPr="00F70BA1" w:rsidRDefault="00334E16" w:rsidP="00C76308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5728E2AC" w14:textId="77777777" w:rsidR="00334E16" w:rsidRPr="00F70BA1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207" w:type="dxa"/>
            <w:vAlign w:val="bottom"/>
          </w:tcPr>
          <w:p w14:paraId="568CD79F" w14:textId="77777777" w:rsidR="00334E16" w:rsidRPr="00F70BA1" w:rsidRDefault="00334E16" w:rsidP="00C76308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34E16" w:rsidRPr="00F70BA1" w14:paraId="2A1895FB" w14:textId="77777777" w:rsidTr="00C03616">
        <w:trPr>
          <w:tblHeader/>
        </w:trPr>
        <w:tc>
          <w:tcPr>
            <w:tcW w:w="3625" w:type="dxa"/>
            <w:vAlign w:val="bottom"/>
          </w:tcPr>
          <w:p w14:paraId="405ADA4B" w14:textId="77777777" w:rsidR="00334E16" w:rsidRPr="00F70BA1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  <w:hideMark/>
          </w:tcPr>
          <w:p w14:paraId="78753680" w14:textId="101CD52F" w:rsidR="00334E16" w:rsidRPr="00F70BA1" w:rsidRDefault="00DA527B" w:rsidP="00F806C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FF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6B7BDB" w:rsidRPr="00F70BA1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  <w:tc>
          <w:tcPr>
            <w:tcW w:w="1201" w:type="dxa"/>
            <w:vAlign w:val="bottom"/>
            <w:hideMark/>
          </w:tcPr>
          <w:p w14:paraId="43B8C2BD" w14:textId="77777777" w:rsidR="00334E16" w:rsidRPr="00F70BA1" w:rsidRDefault="00334E16" w:rsidP="00C76308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3" w:type="dxa"/>
            <w:vAlign w:val="bottom"/>
            <w:hideMark/>
          </w:tcPr>
          <w:p w14:paraId="2213986A" w14:textId="77777777" w:rsidR="00334E16" w:rsidRPr="00F70BA1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ส่วนของ</w:t>
            </w:r>
          </w:p>
          <w:p w14:paraId="64CAE67C" w14:textId="77777777" w:rsidR="00334E16" w:rsidRPr="00F70BA1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7" w:type="dxa"/>
            <w:vAlign w:val="bottom"/>
            <w:hideMark/>
          </w:tcPr>
          <w:p w14:paraId="56F903EE" w14:textId="3CA23C29" w:rsidR="00334E16" w:rsidRPr="00F70BA1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6B7BDB" w:rsidRPr="00F70BA1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</w:tr>
      <w:tr w:rsidR="00334E16" w:rsidRPr="00F70BA1" w14:paraId="2EA877CD" w14:textId="77777777" w:rsidTr="00C03616">
        <w:tc>
          <w:tcPr>
            <w:tcW w:w="3625" w:type="dxa"/>
            <w:vAlign w:val="bottom"/>
            <w:hideMark/>
          </w:tcPr>
          <w:p w14:paraId="0C3E93D5" w14:textId="25D1956E" w:rsidR="00334E16" w:rsidRPr="00F70BA1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57B9F718" w14:textId="77777777" w:rsidR="00334E16" w:rsidRPr="00F70BA1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14492DB6" w14:textId="77777777" w:rsidR="00334E16" w:rsidRPr="00F70BA1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566B585D" w14:textId="77777777" w:rsidR="00334E16" w:rsidRPr="00F70BA1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6F29B8EE" w14:textId="77777777" w:rsidR="00334E16" w:rsidRPr="00F70BA1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0C1CED" w:rsidRPr="00F70BA1" w14:paraId="15166508" w14:textId="77777777" w:rsidTr="00C03616">
        <w:tc>
          <w:tcPr>
            <w:tcW w:w="3625" w:type="dxa"/>
            <w:vAlign w:val="bottom"/>
          </w:tcPr>
          <w:p w14:paraId="6E3D0B65" w14:textId="71CB7843" w:rsidR="000C1CED" w:rsidRPr="00F70BA1" w:rsidRDefault="000C1CED" w:rsidP="00C76308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vAlign w:val="bottom"/>
          </w:tcPr>
          <w:p w14:paraId="36EB0486" w14:textId="77777777" w:rsidR="000C1CED" w:rsidRPr="00F70BA1" w:rsidRDefault="000C1CED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711952A2" w14:textId="77777777" w:rsidR="000C1CED" w:rsidRPr="00F70BA1" w:rsidRDefault="000C1CED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7383F567" w14:textId="77777777" w:rsidR="000C1CED" w:rsidRPr="00F70BA1" w:rsidRDefault="000C1CED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286A67A1" w14:textId="77777777" w:rsidR="000C1CED" w:rsidRPr="00F70BA1" w:rsidRDefault="000C1CED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B7BDB" w:rsidRPr="00F70BA1" w14:paraId="58CF9A43" w14:textId="77777777" w:rsidTr="00C03616">
        <w:tc>
          <w:tcPr>
            <w:tcW w:w="3625" w:type="dxa"/>
            <w:shd w:val="clear" w:color="auto" w:fill="auto"/>
            <w:vAlign w:val="bottom"/>
          </w:tcPr>
          <w:p w14:paraId="1008B856" w14:textId="2470EE15" w:rsidR="006B7BDB" w:rsidRPr="00F70BA1" w:rsidRDefault="006B7BDB" w:rsidP="006B7BD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highlight w:val="cyan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ค่าเผื่อผลขาดทุนการด้อยค่าสำหรับลูกหนี้การค้า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9946BF2" w14:textId="3F7C74F9" w:rsidR="006B7BDB" w:rsidRPr="00F70BA1" w:rsidRDefault="006B7BD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cyan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DFDFF4E" w14:textId="1646F99C" w:rsidR="006B7BDB" w:rsidRPr="00DD4DFC" w:rsidRDefault="00DD4DF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80</w:t>
            </w:r>
          </w:p>
        </w:tc>
        <w:tc>
          <w:tcPr>
            <w:tcW w:w="1203" w:type="dxa"/>
            <w:shd w:val="clear" w:color="auto" w:fill="auto"/>
          </w:tcPr>
          <w:p w14:paraId="64380563" w14:textId="400CA1D6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4338DB1" w14:textId="3E035E80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80</w:t>
            </w:r>
          </w:p>
        </w:tc>
      </w:tr>
      <w:tr w:rsidR="006B7BDB" w:rsidRPr="00F70BA1" w14:paraId="7A717F13" w14:textId="77777777" w:rsidTr="00C03616">
        <w:tc>
          <w:tcPr>
            <w:tcW w:w="3625" w:type="dxa"/>
            <w:shd w:val="clear" w:color="auto" w:fill="auto"/>
            <w:vAlign w:val="bottom"/>
          </w:tcPr>
          <w:p w14:paraId="2F5DE9D0" w14:textId="5AE82337" w:rsidR="006B7BDB" w:rsidRPr="00F70BA1" w:rsidRDefault="006B7BDB" w:rsidP="006B7BD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0DF9280" w14:textId="24A04A54" w:rsidR="006B7BDB" w:rsidRPr="00F70BA1" w:rsidRDefault="006B7BD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3,873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C040C58" w14:textId="5375A1F1" w:rsidR="006B7BDB" w:rsidRPr="00F70BA1" w:rsidRDefault="00DD4DF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1,237</w:t>
            </w:r>
          </w:p>
        </w:tc>
        <w:tc>
          <w:tcPr>
            <w:tcW w:w="1203" w:type="dxa"/>
            <w:shd w:val="clear" w:color="auto" w:fill="auto"/>
          </w:tcPr>
          <w:p w14:paraId="225A6FA0" w14:textId="3FA95CE5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27916EF" w14:textId="0D948A6E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5,110</w:t>
            </w:r>
          </w:p>
        </w:tc>
      </w:tr>
      <w:tr w:rsidR="006B7BDB" w:rsidRPr="00F70BA1" w14:paraId="20C10B80" w14:textId="77777777" w:rsidTr="00C03616">
        <w:tc>
          <w:tcPr>
            <w:tcW w:w="3625" w:type="dxa"/>
            <w:shd w:val="clear" w:color="auto" w:fill="auto"/>
          </w:tcPr>
          <w:p w14:paraId="6F24FB35" w14:textId="7193C8E2" w:rsidR="006B7BDB" w:rsidRPr="00F70BA1" w:rsidRDefault="006B7BDB" w:rsidP="006B7BD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8C60208" w14:textId="34503223" w:rsidR="006B7BDB" w:rsidRPr="00F70BA1" w:rsidRDefault="006B7BD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F48EEC1" w14:textId="12DA5994" w:rsidR="006B7BDB" w:rsidRPr="00F70BA1" w:rsidRDefault="008B7016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(4</w:t>
            </w:r>
            <w:r w:rsidR="00D85A88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0BFC5A14" w14:textId="5F5D81F9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B185D52" w14:textId="16D86A51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239</w:t>
            </w:r>
          </w:p>
        </w:tc>
      </w:tr>
      <w:tr w:rsidR="006B7BDB" w:rsidRPr="00F70BA1" w14:paraId="385D7683" w14:textId="77777777" w:rsidTr="00C03616">
        <w:tc>
          <w:tcPr>
            <w:tcW w:w="3625" w:type="dxa"/>
            <w:shd w:val="clear" w:color="auto" w:fill="auto"/>
          </w:tcPr>
          <w:p w14:paraId="28E2F8F4" w14:textId="6C50B7B5" w:rsidR="006B7BDB" w:rsidRPr="00F70BA1" w:rsidRDefault="006B7BDB" w:rsidP="006B7BD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757F1C" w14:textId="03A03658" w:rsidR="006B7BDB" w:rsidRPr="00F70BA1" w:rsidRDefault="006B7BD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59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49A202E" w14:textId="550F7EE7" w:rsidR="006B7BDB" w:rsidRPr="00F70BA1" w:rsidRDefault="00401FB7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36</w:t>
            </w:r>
            <w:r w:rsidR="00D85A88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</w:p>
        </w:tc>
        <w:tc>
          <w:tcPr>
            <w:tcW w:w="1203" w:type="dxa"/>
            <w:shd w:val="clear" w:color="auto" w:fill="auto"/>
          </w:tcPr>
          <w:p w14:paraId="27D1315F" w14:textId="215023EC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F5FC6E1" w14:textId="56C0F6B2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425</w:t>
            </w:r>
          </w:p>
        </w:tc>
      </w:tr>
      <w:tr w:rsidR="006B7BDB" w:rsidRPr="00F70BA1" w14:paraId="50E97B1C" w14:textId="77777777" w:rsidTr="00C03616">
        <w:tc>
          <w:tcPr>
            <w:tcW w:w="3625" w:type="dxa"/>
            <w:shd w:val="clear" w:color="auto" w:fill="auto"/>
          </w:tcPr>
          <w:p w14:paraId="33C604F3" w14:textId="5EEC1D4D" w:rsidR="006B7BDB" w:rsidRPr="00F70BA1" w:rsidRDefault="006B7BDB" w:rsidP="006B7BD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EB8A024" w14:textId="34518857" w:rsidR="006B7BDB" w:rsidRPr="00F70BA1" w:rsidRDefault="006B7BD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4,876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BE451F5" w14:textId="065A321B" w:rsidR="006B7BDB" w:rsidRPr="00F70BA1" w:rsidRDefault="00401FB7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2128E56B" w14:textId="1A7ECEE2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8F6034D" w14:textId="05E8B095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4,876</w:t>
            </w:r>
          </w:p>
        </w:tc>
      </w:tr>
      <w:tr w:rsidR="006B7BDB" w:rsidRPr="00F70BA1" w14:paraId="07E880F6" w14:textId="77777777" w:rsidTr="00C03616">
        <w:tc>
          <w:tcPr>
            <w:tcW w:w="3625" w:type="dxa"/>
            <w:shd w:val="clear" w:color="auto" w:fill="auto"/>
            <w:vAlign w:val="bottom"/>
          </w:tcPr>
          <w:p w14:paraId="055E4EA1" w14:textId="23645D06" w:rsidR="006B7BDB" w:rsidRPr="00F70BA1" w:rsidRDefault="006B7BDB" w:rsidP="006B7BDB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DFB2A1E" w14:textId="36E83830" w:rsidR="006B7BDB" w:rsidRPr="00F70BA1" w:rsidRDefault="006B7BD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3,412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78B7A24" w14:textId="43F139C0" w:rsidR="006B7BDB" w:rsidRPr="00F70BA1" w:rsidRDefault="00401FB7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58</w:t>
            </w:r>
            <w:r w:rsidR="00D85A88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</w:p>
        </w:tc>
        <w:tc>
          <w:tcPr>
            <w:tcW w:w="1203" w:type="dxa"/>
            <w:shd w:val="clear" w:color="auto" w:fill="auto"/>
          </w:tcPr>
          <w:p w14:paraId="3CD9AE97" w14:textId="0DD365C8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60BA5E9" w14:textId="5D00F660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3,998</w:t>
            </w:r>
          </w:p>
        </w:tc>
      </w:tr>
      <w:tr w:rsidR="006B7BDB" w:rsidRPr="00F70BA1" w14:paraId="36BCB53E" w14:textId="77777777" w:rsidTr="00C13DD2">
        <w:tc>
          <w:tcPr>
            <w:tcW w:w="3625" w:type="dxa"/>
            <w:shd w:val="clear" w:color="auto" w:fill="auto"/>
            <w:vAlign w:val="bottom"/>
          </w:tcPr>
          <w:p w14:paraId="1DCE029D" w14:textId="1A91F293" w:rsidR="006B7BDB" w:rsidRPr="00F70BA1" w:rsidRDefault="006B7BDB" w:rsidP="006B7BDB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346F258" w14:textId="05C06754" w:rsidR="006B7BDB" w:rsidRPr="00F70BA1" w:rsidRDefault="006B7BD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2,806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3CBBB03" w14:textId="5BA1BA9E" w:rsidR="006B7BDB" w:rsidRPr="00F70BA1" w:rsidRDefault="00401FB7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1,276</w:t>
            </w:r>
          </w:p>
        </w:tc>
        <w:tc>
          <w:tcPr>
            <w:tcW w:w="1203" w:type="dxa"/>
            <w:shd w:val="clear" w:color="auto" w:fill="auto"/>
          </w:tcPr>
          <w:p w14:paraId="49D23FE7" w14:textId="01F46D8C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1EA5B49" w14:textId="3CC947E5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4,082</w:t>
            </w:r>
          </w:p>
        </w:tc>
      </w:tr>
      <w:tr w:rsidR="006B7BDB" w:rsidRPr="00F70BA1" w14:paraId="2A3A09E4" w14:textId="77777777" w:rsidTr="00C03616">
        <w:tc>
          <w:tcPr>
            <w:tcW w:w="3625" w:type="dxa"/>
            <w:shd w:val="clear" w:color="auto" w:fill="auto"/>
            <w:vAlign w:val="bottom"/>
          </w:tcPr>
          <w:p w14:paraId="40B8AD20" w14:textId="3673806F" w:rsidR="006B7BDB" w:rsidRPr="00F70BA1" w:rsidRDefault="006B7BDB" w:rsidP="006B7BDB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หนี้สินหมุนเวียนอื่น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7D68A75" w14:textId="4148A57B" w:rsidR="006B7BDB" w:rsidRPr="00F70BA1" w:rsidRDefault="006B7BDB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652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C8A5836" w14:textId="1C9EFECF" w:rsidR="006B7BDB" w:rsidRPr="00F70BA1" w:rsidRDefault="00401FB7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42</w:t>
            </w:r>
            <w:r w:rsidR="00D85A88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</w:p>
        </w:tc>
        <w:tc>
          <w:tcPr>
            <w:tcW w:w="1203" w:type="dxa"/>
            <w:shd w:val="clear" w:color="auto" w:fill="auto"/>
          </w:tcPr>
          <w:p w14:paraId="7266E1D0" w14:textId="191B36B4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FF1CC5D" w14:textId="088766BA" w:rsidR="006B7BDB" w:rsidRPr="00F70BA1" w:rsidRDefault="00B0641C" w:rsidP="006B7BD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1,078</w:t>
            </w:r>
          </w:p>
        </w:tc>
      </w:tr>
      <w:tr w:rsidR="006B7BDB" w:rsidRPr="00F70BA1" w14:paraId="18366929" w14:textId="77777777" w:rsidTr="00C03616">
        <w:tc>
          <w:tcPr>
            <w:tcW w:w="3625" w:type="dxa"/>
            <w:shd w:val="clear" w:color="auto" w:fill="auto"/>
            <w:vAlign w:val="bottom"/>
            <w:hideMark/>
          </w:tcPr>
          <w:p w14:paraId="579194DA" w14:textId="47232D69" w:rsidR="006B7BDB" w:rsidRPr="00F70BA1" w:rsidRDefault="006B7BDB" w:rsidP="006B7BDB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สินทรัพย์หมุนเวียนอื่น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70842F8" w14:textId="1B0140B8" w:rsidR="006B7BDB" w:rsidRPr="00F70BA1" w:rsidRDefault="006B7BDB" w:rsidP="006B7BD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2FDDA6A" w14:textId="5C353444" w:rsidR="006B7BDB" w:rsidRPr="00F70BA1" w:rsidRDefault="00401FB7" w:rsidP="006B7BD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(213)</w:t>
            </w:r>
          </w:p>
        </w:tc>
        <w:tc>
          <w:tcPr>
            <w:tcW w:w="1203" w:type="dxa"/>
            <w:shd w:val="clear" w:color="auto" w:fill="auto"/>
          </w:tcPr>
          <w:p w14:paraId="3FB108CC" w14:textId="440E5CA0" w:rsidR="006B7BDB" w:rsidRPr="00F70BA1" w:rsidRDefault="00B0641C" w:rsidP="006B7BD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5AB505B" w14:textId="28B2E237" w:rsidR="006B7BDB" w:rsidRPr="00F70BA1" w:rsidRDefault="00B0641C" w:rsidP="006B7BD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(9)</w:t>
            </w:r>
          </w:p>
        </w:tc>
      </w:tr>
      <w:tr w:rsidR="006B7BDB" w:rsidRPr="00F70BA1" w14:paraId="108FA7B0" w14:textId="77777777" w:rsidTr="00C03616">
        <w:tc>
          <w:tcPr>
            <w:tcW w:w="3625" w:type="dxa"/>
            <w:shd w:val="clear" w:color="auto" w:fill="auto"/>
            <w:vAlign w:val="bottom"/>
          </w:tcPr>
          <w:p w14:paraId="18AF81F5" w14:textId="77777777" w:rsidR="006B7BDB" w:rsidRPr="00F70BA1" w:rsidRDefault="006B7BDB" w:rsidP="006B7BDB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0194383" w14:textId="1A1C8EF0" w:rsidR="006B7BDB" w:rsidRPr="00F70BA1" w:rsidRDefault="006B7BDB" w:rsidP="006B7BD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16,169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43FBDB7" w14:textId="37DD4E2B" w:rsidR="006B7BDB" w:rsidRPr="00F70BA1" w:rsidRDefault="00B0641C" w:rsidP="006B7BD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3,710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C5DCB65" w14:textId="760450AC" w:rsidR="006B7BDB" w:rsidRPr="00F70BA1" w:rsidRDefault="00B0641C" w:rsidP="006B7BD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5509C79" w14:textId="164D4366" w:rsidR="006B7BDB" w:rsidRPr="00F70BA1" w:rsidRDefault="00B0641C" w:rsidP="006B7BD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19,879</w:t>
            </w:r>
          </w:p>
        </w:tc>
      </w:tr>
      <w:tr w:rsidR="006B7BDB" w:rsidRPr="00F70BA1" w14:paraId="53ECA393" w14:textId="77777777" w:rsidTr="00C03616">
        <w:trPr>
          <w:trHeight w:val="269"/>
        </w:trPr>
        <w:tc>
          <w:tcPr>
            <w:tcW w:w="3625" w:type="dxa"/>
            <w:vAlign w:val="bottom"/>
            <w:hideMark/>
          </w:tcPr>
          <w:p w14:paraId="7220BEEF" w14:textId="7F9D316E" w:rsidR="006B7BDB" w:rsidRPr="00F70BA1" w:rsidRDefault="006B7BDB" w:rsidP="006B7BDB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D49D946" w14:textId="77777777" w:rsidR="006B7BDB" w:rsidRPr="00F70BA1" w:rsidRDefault="006B7BDB" w:rsidP="006B7BDB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45213569" w14:textId="77777777" w:rsidR="006B7BDB" w:rsidRPr="00F70BA1" w:rsidRDefault="006B7BDB" w:rsidP="006B7BDB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260AD50A" w14:textId="77777777" w:rsidR="006B7BDB" w:rsidRPr="00F70BA1" w:rsidRDefault="006B7BDB" w:rsidP="006B7BDB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089B9696" w14:textId="77777777" w:rsidR="006B7BDB" w:rsidRPr="00F70BA1" w:rsidRDefault="006B7BDB" w:rsidP="006B7BDB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6B7BDB" w:rsidRPr="00F70BA1" w14:paraId="55ED8A55" w14:textId="77777777" w:rsidTr="001C6BFE">
        <w:trPr>
          <w:tblHeader/>
        </w:trPr>
        <w:tc>
          <w:tcPr>
            <w:tcW w:w="3625" w:type="dxa"/>
            <w:vAlign w:val="bottom"/>
          </w:tcPr>
          <w:p w14:paraId="25585224" w14:textId="77777777" w:rsidR="006B7BDB" w:rsidRPr="00F70BA1" w:rsidRDefault="006B7BDB" w:rsidP="001C6BF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4853E7B9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color w:val="000000"/>
                <w:sz w:val="24"/>
                <w:szCs w:val="24"/>
              </w:rPr>
              <w:t xml:space="preserve">: </w:t>
            </w:r>
            <w:r w:rsidRPr="00F70BA1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6B7BDB" w:rsidRPr="00F70BA1" w14:paraId="1F117317" w14:textId="77777777" w:rsidTr="001C6BFE">
        <w:trPr>
          <w:tblHeader/>
        </w:trPr>
        <w:tc>
          <w:tcPr>
            <w:tcW w:w="3625" w:type="dxa"/>
            <w:vAlign w:val="bottom"/>
          </w:tcPr>
          <w:p w14:paraId="14E0CED3" w14:textId="77777777" w:rsidR="006B7BDB" w:rsidRPr="00F70BA1" w:rsidRDefault="006B7BDB" w:rsidP="001C6BF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0F6B365E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6B7BDB" w:rsidRPr="00F70BA1" w14:paraId="1900148B" w14:textId="77777777" w:rsidTr="001C6BFE">
        <w:trPr>
          <w:tblHeader/>
        </w:trPr>
        <w:tc>
          <w:tcPr>
            <w:tcW w:w="3625" w:type="dxa"/>
            <w:vAlign w:val="bottom"/>
          </w:tcPr>
          <w:p w14:paraId="7B790302" w14:textId="77777777" w:rsidR="006B7BDB" w:rsidRPr="00F70BA1" w:rsidRDefault="006B7BDB" w:rsidP="001C6BF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C7552C5" w14:textId="77777777" w:rsidR="006B7BDB" w:rsidRPr="00F70BA1" w:rsidRDefault="006B7BDB" w:rsidP="001C6BFE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6BF530E5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207" w:type="dxa"/>
            <w:vAlign w:val="bottom"/>
          </w:tcPr>
          <w:p w14:paraId="3861BF99" w14:textId="77777777" w:rsidR="006B7BDB" w:rsidRPr="00F70BA1" w:rsidRDefault="006B7BDB" w:rsidP="001C6BFE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B7BDB" w:rsidRPr="00F70BA1" w14:paraId="5829BEB8" w14:textId="77777777" w:rsidTr="001C6BFE">
        <w:trPr>
          <w:tblHeader/>
        </w:trPr>
        <w:tc>
          <w:tcPr>
            <w:tcW w:w="3625" w:type="dxa"/>
            <w:vAlign w:val="bottom"/>
          </w:tcPr>
          <w:p w14:paraId="3320E8AC" w14:textId="77777777" w:rsidR="006B7BDB" w:rsidRPr="00F70BA1" w:rsidRDefault="006B7BDB" w:rsidP="001C6BF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  <w:hideMark/>
          </w:tcPr>
          <w:p w14:paraId="108ACF9A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FF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201" w:type="dxa"/>
            <w:vAlign w:val="bottom"/>
            <w:hideMark/>
          </w:tcPr>
          <w:p w14:paraId="384AF481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3" w:type="dxa"/>
            <w:vAlign w:val="bottom"/>
            <w:hideMark/>
          </w:tcPr>
          <w:p w14:paraId="2E92BD20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ส่วนของ</w:t>
            </w:r>
          </w:p>
          <w:p w14:paraId="4E6E3A4F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7" w:type="dxa"/>
            <w:vAlign w:val="bottom"/>
            <w:hideMark/>
          </w:tcPr>
          <w:p w14:paraId="75BFBFB0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6B7BDB" w:rsidRPr="00F70BA1" w14:paraId="6A600DA5" w14:textId="77777777" w:rsidTr="001C6BFE">
        <w:tc>
          <w:tcPr>
            <w:tcW w:w="3625" w:type="dxa"/>
            <w:vAlign w:val="bottom"/>
            <w:hideMark/>
          </w:tcPr>
          <w:p w14:paraId="54867561" w14:textId="77777777" w:rsidR="006B7BDB" w:rsidRPr="00F70BA1" w:rsidRDefault="006B7BDB" w:rsidP="001C6BFE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202" w:type="dxa"/>
            <w:vAlign w:val="bottom"/>
          </w:tcPr>
          <w:p w14:paraId="4551F097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7387AF56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375E7852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3E3AA1DA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B7BDB" w:rsidRPr="00F70BA1" w14:paraId="0F88DF81" w14:textId="77777777" w:rsidTr="001C6BFE">
        <w:tc>
          <w:tcPr>
            <w:tcW w:w="3625" w:type="dxa"/>
            <w:shd w:val="clear" w:color="auto" w:fill="auto"/>
            <w:vAlign w:val="bottom"/>
          </w:tcPr>
          <w:p w14:paraId="01F870E6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highlight w:val="cyan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ค่าเผื่อผลขาดทุนการด้อยค่าสำหรับลูกหนี้การค้า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30FE7FE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cyan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49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443DD36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(49)</w:t>
            </w:r>
          </w:p>
        </w:tc>
        <w:tc>
          <w:tcPr>
            <w:tcW w:w="1203" w:type="dxa"/>
            <w:shd w:val="clear" w:color="auto" w:fill="auto"/>
          </w:tcPr>
          <w:p w14:paraId="3A8A143E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E376E21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6B7BDB" w:rsidRPr="00F70BA1" w14:paraId="54E7731D" w14:textId="77777777" w:rsidTr="001C6BFE">
        <w:tc>
          <w:tcPr>
            <w:tcW w:w="3625" w:type="dxa"/>
            <w:shd w:val="clear" w:color="auto" w:fill="auto"/>
            <w:vAlign w:val="bottom"/>
          </w:tcPr>
          <w:p w14:paraId="10F3007A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5660D07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4,041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70EB509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(168)</w:t>
            </w:r>
          </w:p>
        </w:tc>
        <w:tc>
          <w:tcPr>
            <w:tcW w:w="1203" w:type="dxa"/>
            <w:shd w:val="clear" w:color="auto" w:fill="auto"/>
          </w:tcPr>
          <w:p w14:paraId="1A43FEE7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D969539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3,873</w:t>
            </w:r>
          </w:p>
        </w:tc>
      </w:tr>
      <w:tr w:rsidR="006B7BDB" w:rsidRPr="00F70BA1" w14:paraId="3EBC2CEC" w14:textId="77777777" w:rsidTr="001C6BFE">
        <w:tc>
          <w:tcPr>
            <w:tcW w:w="3625" w:type="dxa"/>
            <w:shd w:val="clear" w:color="auto" w:fill="auto"/>
          </w:tcPr>
          <w:p w14:paraId="4E37FD58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4FF02B1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384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6172574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(97)</w:t>
            </w:r>
          </w:p>
        </w:tc>
        <w:tc>
          <w:tcPr>
            <w:tcW w:w="1203" w:type="dxa"/>
            <w:shd w:val="clear" w:color="auto" w:fill="auto"/>
          </w:tcPr>
          <w:p w14:paraId="5104B539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CA91CA1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287</w:t>
            </w:r>
          </w:p>
        </w:tc>
      </w:tr>
      <w:tr w:rsidR="006B7BDB" w:rsidRPr="00F70BA1" w14:paraId="541D140A" w14:textId="77777777" w:rsidTr="001C6BFE">
        <w:tc>
          <w:tcPr>
            <w:tcW w:w="3625" w:type="dxa"/>
            <w:shd w:val="clear" w:color="auto" w:fill="auto"/>
          </w:tcPr>
          <w:p w14:paraId="54142ACE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4BB0F35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7432D16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(132)</w:t>
            </w:r>
          </w:p>
        </w:tc>
        <w:tc>
          <w:tcPr>
            <w:tcW w:w="1203" w:type="dxa"/>
            <w:shd w:val="clear" w:color="auto" w:fill="auto"/>
          </w:tcPr>
          <w:p w14:paraId="27256DC0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1F02089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59</w:t>
            </w:r>
          </w:p>
        </w:tc>
      </w:tr>
      <w:tr w:rsidR="006B7BDB" w:rsidRPr="00F70BA1" w14:paraId="66B53EEB" w14:textId="77777777" w:rsidTr="001C6BFE">
        <w:tc>
          <w:tcPr>
            <w:tcW w:w="3625" w:type="dxa"/>
            <w:shd w:val="clear" w:color="auto" w:fill="auto"/>
          </w:tcPr>
          <w:p w14:paraId="7A96AF87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1D8BD77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2E9359A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4,876</w:t>
            </w:r>
          </w:p>
        </w:tc>
        <w:tc>
          <w:tcPr>
            <w:tcW w:w="1203" w:type="dxa"/>
            <w:shd w:val="clear" w:color="auto" w:fill="auto"/>
          </w:tcPr>
          <w:p w14:paraId="77BA37B3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DF7CE61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4,876</w:t>
            </w:r>
          </w:p>
        </w:tc>
      </w:tr>
      <w:tr w:rsidR="006B7BDB" w:rsidRPr="00F70BA1" w14:paraId="099C6740" w14:textId="77777777" w:rsidTr="001C6BFE">
        <w:tc>
          <w:tcPr>
            <w:tcW w:w="3625" w:type="dxa"/>
            <w:shd w:val="clear" w:color="auto" w:fill="auto"/>
            <w:vAlign w:val="bottom"/>
          </w:tcPr>
          <w:p w14:paraId="523BBBD9" w14:textId="77777777" w:rsidR="006B7BDB" w:rsidRPr="00F70BA1" w:rsidRDefault="006B7BDB" w:rsidP="001C6BFE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8A2650C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2,198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90B68CE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288</w:t>
            </w:r>
          </w:p>
        </w:tc>
        <w:tc>
          <w:tcPr>
            <w:tcW w:w="1203" w:type="dxa"/>
            <w:shd w:val="clear" w:color="auto" w:fill="auto"/>
          </w:tcPr>
          <w:p w14:paraId="75C092CE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926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7CCDF38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3,412</w:t>
            </w:r>
          </w:p>
        </w:tc>
      </w:tr>
      <w:tr w:rsidR="006B7BDB" w:rsidRPr="00F70BA1" w14:paraId="680A32B5" w14:textId="77777777" w:rsidTr="001C6BFE">
        <w:tc>
          <w:tcPr>
            <w:tcW w:w="3625" w:type="dxa"/>
            <w:shd w:val="clear" w:color="auto" w:fill="auto"/>
            <w:vAlign w:val="bottom"/>
          </w:tcPr>
          <w:p w14:paraId="5031B81F" w14:textId="77777777" w:rsidR="006B7BDB" w:rsidRPr="00F70BA1" w:rsidRDefault="006B7BDB" w:rsidP="001C6BFE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E716E1B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2,848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099CA6B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(42)</w:t>
            </w:r>
          </w:p>
        </w:tc>
        <w:tc>
          <w:tcPr>
            <w:tcW w:w="1203" w:type="dxa"/>
            <w:shd w:val="clear" w:color="auto" w:fill="auto"/>
          </w:tcPr>
          <w:p w14:paraId="26F71EB9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1626D5B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2,806</w:t>
            </w:r>
          </w:p>
        </w:tc>
      </w:tr>
      <w:tr w:rsidR="006B7BDB" w:rsidRPr="00F70BA1" w14:paraId="1E3F1250" w14:textId="77777777" w:rsidTr="001C6BFE">
        <w:tc>
          <w:tcPr>
            <w:tcW w:w="3625" w:type="dxa"/>
            <w:shd w:val="clear" w:color="auto" w:fill="auto"/>
            <w:vAlign w:val="bottom"/>
          </w:tcPr>
          <w:p w14:paraId="6A482889" w14:textId="77777777" w:rsidR="006B7BDB" w:rsidRPr="00F70BA1" w:rsidRDefault="006B7BDB" w:rsidP="001C6BFE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หนี้สินหมุนเวียนอื่น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D48075A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365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F4F03FF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03" w:type="dxa"/>
            <w:shd w:val="clear" w:color="auto" w:fill="auto"/>
          </w:tcPr>
          <w:p w14:paraId="15595B08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005EC18" w14:textId="77777777" w:rsidR="006B7BDB" w:rsidRPr="00F70BA1" w:rsidRDefault="006B7BDB" w:rsidP="001C6BF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652</w:t>
            </w:r>
          </w:p>
        </w:tc>
      </w:tr>
      <w:tr w:rsidR="006B7BDB" w:rsidRPr="00F70BA1" w14:paraId="588EE0FB" w14:textId="77777777" w:rsidTr="001C6BFE">
        <w:tc>
          <w:tcPr>
            <w:tcW w:w="3625" w:type="dxa"/>
            <w:shd w:val="clear" w:color="auto" w:fill="auto"/>
            <w:vAlign w:val="bottom"/>
            <w:hideMark/>
          </w:tcPr>
          <w:p w14:paraId="74AE4660" w14:textId="77777777" w:rsidR="006B7BDB" w:rsidRPr="00F70BA1" w:rsidRDefault="006B7BDB" w:rsidP="001C6BFE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สินทรัพย์หมุนเวียนอื่น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CCEBD5F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83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243BFF4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03" w:type="dxa"/>
            <w:shd w:val="clear" w:color="auto" w:fill="auto"/>
          </w:tcPr>
          <w:p w14:paraId="7C27B054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9A48BAB" w14:textId="77777777" w:rsidR="006B7BDB" w:rsidRPr="00F70BA1" w:rsidRDefault="006B7BDB" w:rsidP="001C6BF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204</w:t>
            </w:r>
          </w:p>
        </w:tc>
      </w:tr>
      <w:tr w:rsidR="006B7BDB" w:rsidRPr="00F70BA1" w14:paraId="053B570D" w14:textId="77777777" w:rsidTr="001C6BFE">
        <w:tc>
          <w:tcPr>
            <w:tcW w:w="3625" w:type="dxa"/>
            <w:shd w:val="clear" w:color="auto" w:fill="auto"/>
            <w:vAlign w:val="bottom"/>
          </w:tcPr>
          <w:p w14:paraId="7C59F06C" w14:textId="77777777" w:rsidR="006B7BDB" w:rsidRPr="00F70BA1" w:rsidRDefault="006B7BDB" w:rsidP="001C6BFE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1694703" w14:textId="77777777" w:rsidR="006B7BDB" w:rsidRPr="00F70BA1" w:rsidRDefault="006B7BDB" w:rsidP="001C6BF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10,159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ED60798" w14:textId="77777777" w:rsidR="006B7BDB" w:rsidRPr="00F70BA1" w:rsidRDefault="006B7BDB" w:rsidP="001C6BF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5,084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3EE3353" w14:textId="77777777" w:rsidR="006B7BDB" w:rsidRPr="00F70BA1" w:rsidRDefault="006B7BDB" w:rsidP="001C6BF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926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433E093" w14:textId="77777777" w:rsidR="006B7BDB" w:rsidRPr="00F70BA1" w:rsidRDefault="006B7BDB" w:rsidP="001C6BF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16,169</w:t>
            </w:r>
          </w:p>
        </w:tc>
      </w:tr>
    </w:tbl>
    <w:p w14:paraId="44BB2C37" w14:textId="64B916E7" w:rsidR="001C6DBB" w:rsidRDefault="001C6DBB" w:rsidP="001C6DBB">
      <w:pPr>
        <w:spacing w:line="240" w:lineRule="auto"/>
        <w:ind w:right="-18"/>
        <w:jc w:val="thaiDistribute"/>
        <w:outlineLvl w:val="0"/>
        <w:rPr>
          <w:rFonts w:ascii="BrowalliaUPC" w:hAnsi="BrowalliaUPC" w:cs="BrowalliaUPC"/>
          <w:color w:val="0000FF"/>
          <w:sz w:val="28"/>
          <w:szCs w:val="28"/>
        </w:rPr>
      </w:pPr>
    </w:p>
    <w:p w14:paraId="2BB077EF" w14:textId="2BF5D867" w:rsidR="006B2429" w:rsidRDefault="006B2429" w:rsidP="001C6DBB">
      <w:pPr>
        <w:spacing w:line="240" w:lineRule="auto"/>
        <w:ind w:right="-18"/>
        <w:jc w:val="thaiDistribute"/>
        <w:outlineLvl w:val="0"/>
        <w:rPr>
          <w:rFonts w:ascii="BrowalliaUPC" w:hAnsi="BrowalliaUPC" w:cs="BrowalliaUPC"/>
          <w:color w:val="0000FF"/>
          <w:sz w:val="28"/>
          <w:szCs w:val="28"/>
        </w:rPr>
      </w:pPr>
    </w:p>
    <w:p w14:paraId="117BB353" w14:textId="519B2AB4" w:rsidR="006B2429" w:rsidRDefault="006B2429" w:rsidP="001C6DBB">
      <w:pPr>
        <w:spacing w:line="240" w:lineRule="auto"/>
        <w:ind w:right="-18"/>
        <w:jc w:val="thaiDistribute"/>
        <w:outlineLvl w:val="0"/>
        <w:rPr>
          <w:rFonts w:ascii="BrowalliaUPC" w:hAnsi="BrowalliaUPC" w:cs="BrowalliaUPC"/>
          <w:color w:val="0000FF"/>
          <w:sz w:val="28"/>
          <w:szCs w:val="28"/>
        </w:rPr>
      </w:pPr>
    </w:p>
    <w:p w14:paraId="48C21408" w14:textId="58874C2C" w:rsidR="006B2429" w:rsidRDefault="006B2429" w:rsidP="001C6DBB">
      <w:pPr>
        <w:spacing w:line="240" w:lineRule="auto"/>
        <w:ind w:right="-18"/>
        <w:jc w:val="thaiDistribute"/>
        <w:outlineLvl w:val="0"/>
        <w:rPr>
          <w:rFonts w:ascii="BrowalliaUPC" w:hAnsi="BrowalliaUPC" w:cs="BrowalliaUPC"/>
          <w:color w:val="0000FF"/>
          <w:sz w:val="28"/>
          <w:szCs w:val="28"/>
        </w:rPr>
      </w:pPr>
    </w:p>
    <w:p w14:paraId="598228F2" w14:textId="7169BA81" w:rsidR="006B2429" w:rsidRDefault="006B2429" w:rsidP="001C6DBB">
      <w:pPr>
        <w:spacing w:line="240" w:lineRule="auto"/>
        <w:ind w:right="-18"/>
        <w:jc w:val="thaiDistribute"/>
        <w:outlineLvl w:val="0"/>
        <w:rPr>
          <w:rFonts w:ascii="BrowalliaUPC" w:hAnsi="BrowalliaUPC" w:cs="BrowalliaUPC"/>
          <w:color w:val="0000FF"/>
          <w:sz w:val="28"/>
          <w:szCs w:val="28"/>
        </w:rPr>
      </w:pPr>
    </w:p>
    <w:p w14:paraId="0024EAF7" w14:textId="2356C233" w:rsidR="006B2429" w:rsidRDefault="006B2429" w:rsidP="001C6DBB">
      <w:pPr>
        <w:spacing w:line="240" w:lineRule="auto"/>
        <w:ind w:right="-18"/>
        <w:jc w:val="thaiDistribute"/>
        <w:outlineLvl w:val="0"/>
        <w:rPr>
          <w:rFonts w:ascii="BrowalliaUPC" w:hAnsi="BrowalliaUPC" w:cs="BrowalliaUPC"/>
          <w:color w:val="0000FF"/>
          <w:sz w:val="28"/>
          <w:szCs w:val="28"/>
        </w:rPr>
      </w:pPr>
    </w:p>
    <w:p w14:paraId="5264E868" w14:textId="0434C9C2" w:rsidR="006B2429" w:rsidRDefault="006B2429" w:rsidP="001C6DBB">
      <w:pPr>
        <w:spacing w:line="240" w:lineRule="auto"/>
        <w:ind w:right="-18"/>
        <w:jc w:val="thaiDistribute"/>
        <w:outlineLvl w:val="0"/>
        <w:rPr>
          <w:rFonts w:ascii="BrowalliaUPC" w:hAnsi="BrowalliaUPC" w:cs="BrowalliaUPC"/>
          <w:color w:val="0000FF"/>
          <w:sz w:val="28"/>
          <w:szCs w:val="28"/>
        </w:rPr>
      </w:pPr>
    </w:p>
    <w:p w14:paraId="782CC122" w14:textId="67FA3541" w:rsidR="006B2429" w:rsidRDefault="006B2429" w:rsidP="001C6DBB">
      <w:pPr>
        <w:spacing w:line="240" w:lineRule="auto"/>
        <w:ind w:right="-18"/>
        <w:jc w:val="thaiDistribute"/>
        <w:outlineLvl w:val="0"/>
        <w:rPr>
          <w:rFonts w:ascii="BrowalliaUPC" w:hAnsi="BrowalliaUPC" w:cs="BrowalliaUPC"/>
          <w:color w:val="0000FF"/>
          <w:sz w:val="28"/>
          <w:szCs w:val="28"/>
        </w:rPr>
      </w:pPr>
    </w:p>
    <w:p w14:paraId="04D9DADB" w14:textId="77777777" w:rsidR="006B2429" w:rsidRPr="00F70BA1" w:rsidRDefault="006B2429" w:rsidP="001C6DBB">
      <w:pPr>
        <w:spacing w:line="240" w:lineRule="auto"/>
        <w:ind w:right="-18"/>
        <w:jc w:val="thaiDistribute"/>
        <w:outlineLvl w:val="0"/>
        <w:rPr>
          <w:rFonts w:ascii="BrowalliaUPC" w:hAnsi="BrowalliaUPC" w:cs="BrowalliaUPC"/>
          <w:color w:val="0000FF"/>
          <w:sz w:val="28"/>
          <w:szCs w:val="28"/>
        </w:rPr>
      </w:pPr>
    </w:p>
    <w:p w14:paraId="090C09D4" w14:textId="6B51CE07" w:rsidR="00BF35B5" w:rsidRPr="00F202EA" w:rsidRDefault="00A60D95" w:rsidP="00E65D92">
      <w:pPr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  <w:r w:rsidRPr="00F202EA">
        <w:rPr>
          <w:rFonts w:ascii="BrowalliaUPC" w:hAnsi="BrowalliaUPC" w:cs="BrowalliaUPC" w:hint="cs"/>
          <w:sz w:val="28"/>
          <w:szCs w:val="28"/>
          <w:cs/>
        </w:rPr>
        <w:t>ภาษีเงินได้รอตัดบัญชีจาก</w:t>
      </w:r>
      <w:r w:rsidR="00BF35B5" w:rsidRPr="00F202EA">
        <w:rPr>
          <w:rFonts w:ascii="BrowalliaUPC" w:hAnsi="BrowalliaUPC" w:cs="BrowalliaUPC"/>
          <w:sz w:val="28"/>
          <w:szCs w:val="28"/>
          <w:cs/>
        </w:rPr>
        <w:t>ผลแตกต่างชั่วคราวที่ไม่ได้รับรู้เป็นสินทรัพย์ภาษีเงินได้รอการตัดบัญชีในงบการเงิน</w:t>
      </w:r>
      <w:r w:rsidR="009D76A0" w:rsidRPr="00F202EA">
        <w:rPr>
          <w:rFonts w:ascii="BrowalliaUPC" w:hAnsi="BrowalliaUPC" w:cs="BrowalliaUPC"/>
          <w:sz w:val="28"/>
          <w:szCs w:val="28"/>
        </w:rPr>
        <w:t xml:space="preserve"> </w:t>
      </w:r>
      <w:r w:rsidR="00BF35B5" w:rsidRPr="00F202EA">
        <w:rPr>
          <w:rFonts w:ascii="BrowalliaUPC" w:hAnsi="BrowalliaUPC" w:cs="BrowalliaUPC"/>
          <w:sz w:val="28"/>
          <w:szCs w:val="28"/>
          <w:cs/>
        </w:rPr>
        <w:t>มีรายละเอียดดังนี้</w:t>
      </w:r>
    </w:p>
    <w:p w14:paraId="2DE1B6C0" w14:textId="4E107015" w:rsidR="00BF35B5" w:rsidRPr="00F202EA" w:rsidRDefault="00BF35B5" w:rsidP="00BF35B5">
      <w:pPr>
        <w:pStyle w:val="BodyText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439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28"/>
        <w:gridCol w:w="1202"/>
        <w:gridCol w:w="1202"/>
        <w:gridCol w:w="1202"/>
        <w:gridCol w:w="1205"/>
      </w:tblGrid>
      <w:tr w:rsidR="00F202EA" w:rsidRPr="00F202EA" w14:paraId="17210A3A" w14:textId="77777777" w:rsidTr="008F326C">
        <w:trPr>
          <w:trHeight w:val="348"/>
        </w:trPr>
        <w:tc>
          <w:tcPr>
            <w:tcW w:w="3628" w:type="dxa"/>
          </w:tcPr>
          <w:p w14:paraId="2EF72C19" w14:textId="77777777" w:rsidR="00A743C2" w:rsidRPr="00F202EA" w:rsidRDefault="00A743C2" w:rsidP="008F326C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4811" w:type="dxa"/>
            <w:gridSpan w:val="4"/>
          </w:tcPr>
          <w:p w14:paraId="5B639A3D" w14:textId="77777777" w:rsidR="00A743C2" w:rsidRPr="00F202EA" w:rsidRDefault="00A743C2" w:rsidP="008F326C">
            <w:pPr>
              <w:spacing w:line="240" w:lineRule="auto"/>
              <w:ind w:right="-72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</w:rPr>
              <w:t xml:space="preserve">(หน่วย </w:t>
            </w: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 xml:space="preserve">: </w:t>
            </w: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F202EA" w:rsidRPr="00F202EA" w14:paraId="52AEB1D8" w14:textId="77777777" w:rsidTr="008F326C">
        <w:trPr>
          <w:trHeight w:val="384"/>
        </w:trPr>
        <w:tc>
          <w:tcPr>
            <w:tcW w:w="3628" w:type="dxa"/>
          </w:tcPr>
          <w:p w14:paraId="69921468" w14:textId="77777777" w:rsidR="00A743C2" w:rsidRPr="00F202EA" w:rsidRDefault="00A743C2" w:rsidP="008F326C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2404" w:type="dxa"/>
            <w:gridSpan w:val="2"/>
            <w:hideMark/>
          </w:tcPr>
          <w:p w14:paraId="2425C29C" w14:textId="77777777" w:rsidR="00A743C2" w:rsidRPr="00F202EA" w:rsidRDefault="00A743C2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07" w:type="dxa"/>
            <w:gridSpan w:val="2"/>
            <w:hideMark/>
          </w:tcPr>
          <w:p w14:paraId="57A79291" w14:textId="77777777" w:rsidR="00A743C2" w:rsidRPr="00F202EA" w:rsidRDefault="00A743C2" w:rsidP="008F326C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202EA" w:rsidRPr="00F202EA" w14:paraId="35296AFD" w14:textId="77777777" w:rsidTr="008F326C">
        <w:trPr>
          <w:trHeight w:val="372"/>
        </w:trPr>
        <w:tc>
          <w:tcPr>
            <w:tcW w:w="3628" w:type="dxa"/>
          </w:tcPr>
          <w:p w14:paraId="12E99E43" w14:textId="77777777" w:rsidR="00A743C2" w:rsidRPr="00F202EA" w:rsidRDefault="00A743C2" w:rsidP="008F326C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  <w:hideMark/>
          </w:tcPr>
          <w:p w14:paraId="27692E4F" w14:textId="77777777" w:rsidR="00A743C2" w:rsidRPr="00F202EA" w:rsidRDefault="00A743C2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2" w:type="dxa"/>
            <w:vAlign w:val="bottom"/>
            <w:hideMark/>
          </w:tcPr>
          <w:p w14:paraId="0922487F" w14:textId="77777777" w:rsidR="00A743C2" w:rsidRPr="00F202EA" w:rsidRDefault="00A743C2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</w:t>
            </w: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</w:rPr>
              <w:t>63</w:t>
            </w:r>
          </w:p>
        </w:tc>
        <w:tc>
          <w:tcPr>
            <w:tcW w:w="1202" w:type="dxa"/>
            <w:vAlign w:val="bottom"/>
            <w:hideMark/>
          </w:tcPr>
          <w:p w14:paraId="0343E1AB" w14:textId="77777777" w:rsidR="00A743C2" w:rsidRPr="00F202EA" w:rsidRDefault="00A743C2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5" w:type="dxa"/>
            <w:vAlign w:val="bottom"/>
            <w:hideMark/>
          </w:tcPr>
          <w:p w14:paraId="5E351311" w14:textId="77777777" w:rsidR="00A743C2" w:rsidRPr="00F202EA" w:rsidRDefault="00A743C2" w:rsidP="008F326C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</w:t>
            </w:r>
            <w:r w:rsidRPr="00F202EA">
              <w:rPr>
                <w:rFonts w:ascii="BrowalliaUPC" w:hAnsi="BrowalliaUPC" w:cs="BrowalliaUPC"/>
                <w:snapToGrid w:val="0"/>
                <w:sz w:val="28"/>
                <w:szCs w:val="28"/>
              </w:rPr>
              <w:t>63</w:t>
            </w:r>
          </w:p>
        </w:tc>
      </w:tr>
      <w:tr w:rsidR="00F202EA" w:rsidRPr="00F202EA" w14:paraId="50D85F5C" w14:textId="77777777" w:rsidTr="008F326C">
        <w:trPr>
          <w:trHeight w:val="372"/>
        </w:trPr>
        <w:tc>
          <w:tcPr>
            <w:tcW w:w="3628" w:type="dxa"/>
          </w:tcPr>
          <w:p w14:paraId="4EF2E528" w14:textId="32F5B2FA" w:rsidR="00A743C2" w:rsidRPr="00F202EA" w:rsidRDefault="00A743C2" w:rsidP="00A743C2">
            <w:pPr>
              <w:spacing w:line="240" w:lineRule="auto"/>
              <w:ind w:left="-10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ผลแตกต่างชั่วคราวจาก</w:t>
            </w:r>
            <w:r w:rsidRPr="00F202EA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02" w:type="dxa"/>
            <w:vAlign w:val="bottom"/>
          </w:tcPr>
          <w:p w14:paraId="574E0FE3" w14:textId="77777777" w:rsidR="00A743C2" w:rsidRPr="00F202EA" w:rsidRDefault="00A743C2" w:rsidP="008F326C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68C467EE" w14:textId="77777777" w:rsidR="00A743C2" w:rsidRPr="00F202EA" w:rsidRDefault="00A743C2" w:rsidP="008F326C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51D407F3" w14:textId="77777777" w:rsidR="00A743C2" w:rsidRPr="00F202EA" w:rsidRDefault="00A743C2" w:rsidP="008F326C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E41E419" w14:textId="77777777" w:rsidR="00A743C2" w:rsidRPr="00F202EA" w:rsidRDefault="00A743C2" w:rsidP="008F326C">
            <w:pP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</w:tr>
      <w:tr w:rsidR="00F202EA" w:rsidRPr="00F202EA" w14:paraId="727CFC46" w14:textId="77777777" w:rsidTr="00C8154B">
        <w:trPr>
          <w:trHeight w:val="348"/>
        </w:trPr>
        <w:tc>
          <w:tcPr>
            <w:tcW w:w="3628" w:type="dxa"/>
            <w:vAlign w:val="bottom"/>
          </w:tcPr>
          <w:p w14:paraId="19471272" w14:textId="77777777" w:rsidR="00E226E9" w:rsidRPr="00F202EA" w:rsidRDefault="00C8154B" w:rsidP="00C8154B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ค่าเผื่อการด้อยค่าของลูกหนี้อื่น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  <w:p w14:paraId="79DDD69E" w14:textId="086F5C70" w:rsidR="00C8154B" w:rsidRPr="00F202EA" w:rsidRDefault="00E226E9" w:rsidP="00E226E9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="009252E5" w:rsidRPr="00F202EA">
              <w:rPr>
                <w:rFonts w:ascii="BrowalliaUPC" w:hAnsi="BrowalliaUPC" w:cs="BrowalliaUPC"/>
                <w:sz w:val="28"/>
                <w:szCs w:val="28"/>
              </w:rPr>
              <w:t>–</w:t>
            </w:r>
            <w:r w:rsidR="00C8154B" w:rsidRPr="00F202E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C8154B" w:rsidRPr="00F202EA">
              <w:rPr>
                <w:rFonts w:ascii="BrowalliaUPC" w:hAnsi="BrowalliaUPC" w:cs="BrowalliaUPC"/>
                <w:sz w:val="28"/>
                <w:szCs w:val="28"/>
                <w:cs/>
              </w:rPr>
              <w:t>บริษัทอื่น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9252E5" w:rsidRPr="00F202EA">
              <w:rPr>
                <w:rFonts w:ascii="BrowalliaUPC" w:hAnsi="BrowalliaUPC" w:cs="BrowalliaUPC"/>
                <w:sz w:val="28"/>
                <w:szCs w:val="28"/>
              </w:rPr>
              <w:t xml:space="preserve">(2563 : </w:t>
            </w:r>
            <w:r w:rsidR="009252E5" w:rsidRPr="00F202EA">
              <w:rPr>
                <w:rFonts w:ascii="BrowalliaUPC" w:hAnsi="BrowalliaUPC" w:cs="BrowalliaUPC" w:hint="cs"/>
                <w:sz w:val="28"/>
                <w:szCs w:val="28"/>
                <w:cs/>
              </w:rPr>
              <w:t>บริษัทย่อย)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E7F5F63" w14:textId="36C5A501" w:rsidR="00C8154B" w:rsidRPr="00F202EA" w:rsidRDefault="00C8154B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64,880</w:t>
            </w:r>
          </w:p>
        </w:tc>
        <w:tc>
          <w:tcPr>
            <w:tcW w:w="1202" w:type="dxa"/>
            <w:vAlign w:val="bottom"/>
          </w:tcPr>
          <w:p w14:paraId="077B39B3" w14:textId="45D5CD2F" w:rsidR="00C8154B" w:rsidRPr="00F202EA" w:rsidRDefault="009252E5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62,388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D614E9D" w14:textId="13A78B21" w:rsidR="00C8154B" w:rsidRPr="00F202EA" w:rsidRDefault="00C8154B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64,880</w:t>
            </w:r>
          </w:p>
        </w:tc>
        <w:tc>
          <w:tcPr>
            <w:tcW w:w="1205" w:type="dxa"/>
            <w:vAlign w:val="bottom"/>
          </w:tcPr>
          <w:p w14:paraId="3911948F" w14:textId="06B4D5DB" w:rsidR="00C8154B" w:rsidRPr="00F202EA" w:rsidRDefault="009252E5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62,388</w:t>
            </w:r>
          </w:p>
        </w:tc>
      </w:tr>
      <w:tr w:rsidR="00F202EA" w:rsidRPr="00F202EA" w14:paraId="0265288F" w14:textId="77777777" w:rsidTr="00C8154B">
        <w:trPr>
          <w:trHeight w:val="348"/>
        </w:trPr>
        <w:tc>
          <w:tcPr>
            <w:tcW w:w="3628" w:type="dxa"/>
            <w:vAlign w:val="bottom"/>
          </w:tcPr>
          <w:p w14:paraId="55A66E5F" w14:textId="77777777" w:rsidR="00E226E9" w:rsidRPr="00F202EA" w:rsidRDefault="00C8154B" w:rsidP="00C8154B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ค่าเผื่อการด้อยค่าของเงินให้กู้ยืม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  <w:p w14:paraId="2CE9781E" w14:textId="67D7229D" w:rsidR="00E226E9" w:rsidRPr="00F202EA" w:rsidRDefault="00E226E9" w:rsidP="00E226E9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 xml:space="preserve">   –</w:t>
            </w:r>
            <w:r w:rsidR="00C8154B" w:rsidRPr="00F202E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C8154B" w:rsidRPr="00F202EA">
              <w:rPr>
                <w:rFonts w:ascii="BrowalliaUPC" w:hAnsi="BrowalliaUPC" w:cs="BrowalliaUPC"/>
                <w:sz w:val="28"/>
                <w:szCs w:val="28"/>
                <w:cs/>
              </w:rPr>
              <w:t>บริษัทอื่น</w:t>
            </w:r>
            <w:r w:rsidRPr="00F202EA">
              <w:rPr>
                <w:rFonts w:ascii="BrowalliaUPC" w:hAnsi="BrowalliaUPC" w:cs="BrowalliaUPC"/>
                <w:sz w:val="28"/>
                <w:szCs w:val="28"/>
              </w:rPr>
              <w:t xml:space="preserve"> (2563 : </w:t>
            </w:r>
            <w:r w:rsidRPr="00F202EA">
              <w:rPr>
                <w:rFonts w:ascii="BrowalliaUPC" w:hAnsi="BrowalliaUPC" w:cs="BrowalliaUPC" w:hint="cs"/>
                <w:sz w:val="28"/>
                <w:szCs w:val="28"/>
                <w:cs/>
              </w:rPr>
              <w:t>บริษัทย่อย)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3B1E6B3" w14:textId="18A0A816" w:rsidR="00C8154B" w:rsidRPr="00F202EA" w:rsidRDefault="00C8154B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142,990</w:t>
            </w:r>
          </w:p>
        </w:tc>
        <w:tc>
          <w:tcPr>
            <w:tcW w:w="1202" w:type="dxa"/>
            <w:vAlign w:val="bottom"/>
          </w:tcPr>
          <w:p w14:paraId="2AEC25AA" w14:textId="58D4FA53" w:rsidR="00C8154B" w:rsidRPr="00F202EA" w:rsidRDefault="00E226E9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142,990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06DACEB" w14:textId="4D9CC8AB" w:rsidR="00C8154B" w:rsidRPr="00F202EA" w:rsidRDefault="00C8154B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142,990</w:t>
            </w:r>
          </w:p>
        </w:tc>
        <w:tc>
          <w:tcPr>
            <w:tcW w:w="1205" w:type="dxa"/>
            <w:vAlign w:val="bottom"/>
          </w:tcPr>
          <w:p w14:paraId="4A8F9C1F" w14:textId="1E695100" w:rsidR="00C8154B" w:rsidRPr="00F202EA" w:rsidRDefault="00E226E9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142,990</w:t>
            </w:r>
          </w:p>
        </w:tc>
      </w:tr>
      <w:tr w:rsidR="00F202EA" w:rsidRPr="00F202EA" w14:paraId="41E4BE5A" w14:textId="77777777" w:rsidTr="00C8154B">
        <w:trPr>
          <w:trHeight w:val="348"/>
        </w:trPr>
        <w:tc>
          <w:tcPr>
            <w:tcW w:w="3628" w:type="dxa"/>
            <w:vAlign w:val="bottom"/>
            <w:hideMark/>
          </w:tcPr>
          <w:p w14:paraId="00CA6B58" w14:textId="51797BE4" w:rsidR="00C8154B" w:rsidRPr="00F202EA" w:rsidRDefault="00C8154B" w:rsidP="00C8154B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084AD9D" w14:textId="3709DA41" w:rsidR="00C8154B" w:rsidRPr="00F202EA" w:rsidRDefault="00C8154B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02" w:type="dxa"/>
            <w:vAlign w:val="bottom"/>
          </w:tcPr>
          <w:p w14:paraId="2D05450B" w14:textId="6D96C4E5" w:rsidR="00C8154B" w:rsidRPr="00F202EA" w:rsidRDefault="00C8154B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444,441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E367051" w14:textId="1327B654" w:rsidR="00C8154B" w:rsidRPr="00F202EA" w:rsidRDefault="00C8154B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05" w:type="dxa"/>
            <w:vAlign w:val="bottom"/>
          </w:tcPr>
          <w:p w14:paraId="497FAB8B" w14:textId="5879BBD1" w:rsidR="00C8154B" w:rsidRPr="00F202EA" w:rsidRDefault="00C8154B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444,441</w:t>
            </w:r>
          </w:p>
        </w:tc>
      </w:tr>
      <w:tr w:rsidR="00F202EA" w:rsidRPr="00F202EA" w14:paraId="76FFBA11" w14:textId="77777777" w:rsidTr="00C8154B">
        <w:trPr>
          <w:trHeight w:val="348"/>
        </w:trPr>
        <w:tc>
          <w:tcPr>
            <w:tcW w:w="3628" w:type="dxa"/>
            <w:vAlign w:val="bottom"/>
          </w:tcPr>
          <w:p w14:paraId="414470AC" w14:textId="3C92BAB6" w:rsidR="00C8154B" w:rsidRPr="00F202EA" w:rsidRDefault="00C8154B" w:rsidP="00C8154B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ค่าเผื่อการด้อยค่าของเงินลงทุนในบริษัทอื่น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A35BA2" w14:textId="66348C1D" w:rsidR="00C8154B" w:rsidRPr="00F202EA" w:rsidRDefault="00C8154B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8,800</w:t>
            </w:r>
          </w:p>
        </w:tc>
        <w:tc>
          <w:tcPr>
            <w:tcW w:w="1202" w:type="dxa"/>
            <w:vAlign w:val="bottom"/>
          </w:tcPr>
          <w:p w14:paraId="0AFF5E4D" w14:textId="7CDD051D" w:rsidR="00C8154B" w:rsidRPr="00F202EA" w:rsidRDefault="00C8154B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8,800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1D15A9C" w14:textId="71BDAC10" w:rsidR="00C8154B" w:rsidRPr="00F202EA" w:rsidRDefault="00C8154B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8,800</w:t>
            </w:r>
          </w:p>
        </w:tc>
        <w:tc>
          <w:tcPr>
            <w:tcW w:w="1205" w:type="dxa"/>
            <w:vAlign w:val="bottom"/>
          </w:tcPr>
          <w:p w14:paraId="578DD3B5" w14:textId="627527FD" w:rsidR="00C8154B" w:rsidRPr="00F202EA" w:rsidRDefault="00C8154B" w:rsidP="00C81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8,800</w:t>
            </w:r>
          </w:p>
        </w:tc>
      </w:tr>
      <w:tr w:rsidR="00F202EA" w:rsidRPr="00F202EA" w14:paraId="12C526F5" w14:textId="77777777" w:rsidTr="00C8154B">
        <w:trPr>
          <w:trHeight w:val="225"/>
        </w:trPr>
        <w:tc>
          <w:tcPr>
            <w:tcW w:w="3628" w:type="dxa"/>
            <w:hideMark/>
          </w:tcPr>
          <w:p w14:paraId="7F6747C7" w14:textId="016CA1DD" w:rsidR="00566C2F" w:rsidRPr="00F202EA" w:rsidRDefault="00566C2F" w:rsidP="00566C2F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8398944" w14:textId="51A1BF45" w:rsidR="00566C2F" w:rsidRPr="00F202EA" w:rsidRDefault="00566C2F" w:rsidP="00566C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387,730</w:t>
            </w:r>
          </w:p>
        </w:tc>
        <w:tc>
          <w:tcPr>
            <w:tcW w:w="1202" w:type="dxa"/>
            <w:vAlign w:val="bottom"/>
          </w:tcPr>
          <w:p w14:paraId="1253C5CE" w14:textId="0B50E4AD" w:rsidR="00566C2F" w:rsidRPr="00F202EA" w:rsidRDefault="00566C2F" w:rsidP="00566C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1,710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2D829FB" w14:textId="4FA4F701" w:rsidR="00566C2F" w:rsidRPr="00F202EA" w:rsidRDefault="00566C2F" w:rsidP="00566C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387,730</w:t>
            </w:r>
          </w:p>
        </w:tc>
        <w:tc>
          <w:tcPr>
            <w:tcW w:w="1205" w:type="dxa"/>
            <w:vAlign w:val="bottom"/>
          </w:tcPr>
          <w:p w14:paraId="29CF5A3A" w14:textId="088450CC" w:rsidR="00566C2F" w:rsidRPr="00F202EA" w:rsidRDefault="00566C2F" w:rsidP="00566C2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566C2F" w:rsidRPr="00F202EA" w14:paraId="2326C7A3" w14:textId="77777777" w:rsidTr="00C8154B">
        <w:trPr>
          <w:trHeight w:val="396"/>
        </w:trPr>
        <w:tc>
          <w:tcPr>
            <w:tcW w:w="3628" w:type="dxa"/>
            <w:hideMark/>
          </w:tcPr>
          <w:p w14:paraId="30744E36" w14:textId="7B79D48A" w:rsidR="00566C2F" w:rsidRPr="00F202EA" w:rsidRDefault="00566C2F" w:rsidP="00566C2F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F202EA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8E932D9" w14:textId="67F18F1D" w:rsidR="00566C2F" w:rsidRPr="00F202EA" w:rsidRDefault="00566C2F" w:rsidP="00566C2F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604,400</w:t>
            </w:r>
          </w:p>
        </w:tc>
        <w:tc>
          <w:tcPr>
            <w:tcW w:w="1202" w:type="dxa"/>
            <w:vAlign w:val="bottom"/>
          </w:tcPr>
          <w:p w14:paraId="2550A8BE" w14:textId="44645469" w:rsidR="00566C2F" w:rsidRPr="00F202EA" w:rsidRDefault="00566C2F" w:rsidP="00566C2F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660,329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26648E2" w14:textId="782D3161" w:rsidR="00566C2F" w:rsidRPr="00F202EA" w:rsidRDefault="00566C2F" w:rsidP="00566C2F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604,400</w:t>
            </w:r>
          </w:p>
        </w:tc>
        <w:tc>
          <w:tcPr>
            <w:tcW w:w="1205" w:type="dxa"/>
            <w:vAlign w:val="bottom"/>
          </w:tcPr>
          <w:p w14:paraId="4906C0FF" w14:textId="6323163D" w:rsidR="00566C2F" w:rsidRPr="00F202EA" w:rsidRDefault="00566C2F" w:rsidP="00566C2F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202EA">
              <w:rPr>
                <w:rFonts w:ascii="BrowalliaUPC" w:hAnsi="BrowalliaUPC" w:cs="BrowalliaUPC"/>
                <w:sz w:val="28"/>
                <w:szCs w:val="28"/>
              </w:rPr>
              <w:t>658,619</w:t>
            </w:r>
          </w:p>
        </w:tc>
      </w:tr>
    </w:tbl>
    <w:p w14:paraId="213E8BFB" w14:textId="77777777" w:rsidR="0029360F" w:rsidRPr="00F202EA" w:rsidRDefault="0029360F" w:rsidP="00E65D92">
      <w:pPr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</w:p>
    <w:p w14:paraId="1DA15655" w14:textId="1AC20B77" w:rsidR="00BF35B5" w:rsidRPr="00F202EA" w:rsidRDefault="00BF35B5" w:rsidP="00E65D92">
      <w:pPr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  <w:r w:rsidRPr="00F202EA">
        <w:rPr>
          <w:rFonts w:ascii="BrowalliaUPC" w:hAnsi="BrowalliaUPC" w:cs="BrowalliaUPC"/>
          <w:sz w:val="28"/>
          <w:szCs w:val="28"/>
          <w:cs/>
        </w:rPr>
        <w:t>ขาดทุนทางภาษี</w:t>
      </w:r>
      <w:r w:rsidR="00934E8C" w:rsidRPr="00F202EA">
        <w:rPr>
          <w:rFonts w:ascii="BrowalliaUPC" w:hAnsi="BrowalliaUPC" w:cs="BrowalliaUPC"/>
          <w:sz w:val="28"/>
          <w:szCs w:val="28"/>
          <w:cs/>
        </w:rPr>
        <w:t>ที่ยังไม่ได้ใช้</w:t>
      </w:r>
      <w:r w:rsidRPr="00F202EA">
        <w:rPr>
          <w:rFonts w:ascii="BrowalliaUPC" w:hAnsi="BrowalliaUPC" w:cs="BrowalliaUPC"/>
          <w:sz w:val="28"/>
          <w:szCs w:val="28"/>
          <w:cs/>
        </w:rPr>
        <w:t xml:space="preserve"> จะสิ้นอายุในปี </w:t>
      </w:r>
      <w:r w:rsidR="00934E8C" w:rsidRPr="00F202EA">
        <w:rPr>
          <w:rFonts w:ascii="BrowalliaUPC" w:hAnsi="BrowalliaUPC" w:cs="BrowalliaUPC"/>
          <w:sz w:val="28"/>
          <w:szCs w:val="28"/>
        </w:rPr>
        <w:t>2569</w:t>
      </w:r>
    </w:p>
    <w:p w14:paraId="34A46FBA" w14:textId="235EFDE1" w:rsidR="00BF35B5" w:rsidRPr="00F70BA1" w:rsidRDefault="00BF35B5" w:rsidP="001C6DBB">
      <w:pPr>
        <w:spacing w:line="240" w:lineRule="auto"/>
        <w:ind w:right="-18"/>
        <w:jc w:val="thaiDistribute"/>
        <w:outlineLvl w:val="0"/>
        <w:rPr>
          <w:rFonts w:ascii="BrowalliaUPC" w:hAnsi="BrowalliaUPC" w:cs="BrowalliaUPC"/>
          <w:color w:val="0000FF"/>
          <w:sz w:val="28"/>
          <w:szCs w:val="28"/>
        </w:rPr>
      </w:pPr>
    </w:p>
    <w:p w14:paraId="163767E3" w14:textId="638DBA61" w:rsidR="009D6197" w:rsidRPr="00F70BA1" w:rsidRDefault="006A723C" w:rsidP="008D52DB">
      <w:pPr>
        <w:pStyle w:val="CordiaNew"/>
        <w:numPr>
          <w:ilvl w:val="0"/>
          <w:numId w:val="16"/>
        </w:numPr>
        <w:tabs>
          <w:tab w:val="clear" w:pos="4153"/>
          <w:tab w:val="left" w:pos="1710"/>
        </w:tabs>
        <w:ind w:left="432" w:hanging="432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ทุนเรือนหุ้น</w:t>
      </w:r>
      <w:r w:rsidR="00184F2B" w:rsidRPr="00F70BA1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 xml:space="preserve"> </w:t>
      </w:r>
    </w:p>
    <w:p w14:paraId="148CBF68" w14:textId="6DD5EDD2" w:rsidR="009758ED" w:rsidRPr="00F70BA1" w:rsidRDefault="009758ED" w:rsidP="009758E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9A2F7E8" w14:textId="62FD6E8B" w:rsidR="00A04012" w:rsidRPr="00F70BA1" w:rsidRDefault="00A04012" w:rsidP="00A04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รายการเคลื่อนไหวของทุนจดทะเบียนและทุนที่ชำระแล้วสำหรับปีสิ้นสุดวันที่ </w:t>
      </w:r>
      <w:r w:rsidRPr="00F70BA1">
        <w:rPr>
          <w:rFonts w:ascii="BrowalliaUPC" w:hAnsi="BrowalliaUPC" w:cs="BrowalliaUPC"/>
          <w:sz w:val="28"/>
          <w:szCs w:val="28"/>
        </w:rPr>
        <w:t xml:space="preserve">31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F70BA1">
        <w:rPr>
          <w:rFonts w:ascii="BrowalliaUPC" w:hAnsi="BrowalliaUPC" w:cs="BrowalliaUPC"/>
          <w:sz w:val="28"/>
          <w:szCs w:val="28"/>
        </w:rPr>
        <w:t>256</w:t>
      </w:r>
      <w:r w:rsidR="00B11B74" w:rsidRPr="00F70BA1">
        <w:rPr>
          <w:rFonts w:ascii="BrowalliaUPC" w:hAnsi="BrowalliaUPC" w:cs="BrowalliaUPC"/>
          <w:sz w:val="28"/>
          <w:szCs w:val="28"/>
        </w:rPr>
        <w:t>4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F70BA1">
        <w:rPr>
          <w:rFonts w:ascii="BrowalliaUPC" w:hAnsi="BrowalliaUPC" w:cs="BrowalliaUPC"/>
          <w:sz w:val="28"/>
          <w:szCs w:val="28"/>
        </w:rPr>
        <w:t>256</w:t>
      </w:r>
      <w:r w:rsidR="00B11B74" w:rsidRPr="00F70BA1">
        <w:rPr>
          <w:rFonts w:ascii="BrowalliaUPC" w:hAnsi="BrowalliaUPC" w:cs="BrowalliaUPC"/>
          <w:sz w:val="28"/>
          <w:szCs w:val="28"/>
        </w:rPr>
        <w:t>3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3C0D5A3F" w14:textId="77777777" w:rsidR="00A04012" w:rsidRPr="00F70BA1" w:rsidRDefault="00A04012" w:rsidP="00A04012">
      <w:pPr>
        <w:pStyle w:val="ListParagraph"/>
        <w:tabs>
          <w:tab w:val="clear" w:pos="227"/>
        </w:tabs>
        <w:spacing w:line="240" w:lineRule="auto"/>
        <w:ind w:left="1665"/>
        <w:jc w:val="thaiDistribute"/>
        <w:rPr>
          <w:rFonts w:ascii="BrowalliaUPC" w:hAnsi="BrowalliaUPC" w:cs="BrowalliaUPC"/>
          <w:sz w:val="28"/>
          <w:szCs w:val="28"/>
          <w:cs/>
        </w:rPr>
      </w:pPr>
      <w:bookmarkStart w:id="3" w:name="_Hlk490506733"/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803"/>
        <w:gridCol w:w="1843"/>
        <w:gridCol w:w="1842"/>
        <w:gridCol w:w="1494"/>
      </w:tblGrid>
      <w:tr w:rsidR="00A04012" w:rsidRPr="00F70BA1" w14:paraId="733A264C" w14:textId="77777777" w:rsidTr="002D227F">
        <w:trPr>
          <w:trHeight w:val="204"/>
        </w:trPr>
        <w:tc>
          <w:tcPr>
            <w:tcW w:w="3803" w:type="dxa"/>
            <w:noWrap/>
            <w:vAlign w:val="bottom"/>
            <w:hideMark/>
          </w:tcPr>
          <w:bookmarkEnd w:id="3"/>
          <w:p w14:paraId="674BE9FE" w14:textId="77777777" w:rsidR="00A04012" w:rsidRPr="00F70BA1" w:rsidRDefault="00A04012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ทุนจดทะเบียน</w:t>
            </w:r>
          </w:p>
        </w:tc>
        <w:tc>
          <w:tcPr>
            <w:tcW w:w="1843" w:type="dxa"/>
            <w:noWrap/>
            <w:vAlign w:val="bottom"/>
            <w:hideMark/>
          </w:tcPr>
          <w:p w14:paraId="665C9D92" w14:textId="77777777" w:rsidR="00A04012" w:rsidRPr="00F70BA1" w:rsidRDefault="00A04012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42" w:type="dxa"/>
            <w:noWrap/>
            <w:vAlign w:val="bottom"/>
            <w:hideMark/>
          </w:tcPr>
          <w:p w14:paraId="0A15E440" w14:textId="77777777" w:rsidR="00A04012" w:rsidRPr="00F70BA1" w:rsidRDefault="00A04012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494" w:type="dxa"/>
            <w:noWrap/>
            <w:vAlign w:val="bottom"/>
            <w:hideMark/>
          </w:tcPr>
          <w:p w14:paraId="04E2288C" w14:textId="77777777" w:rsidR="00A04012" w:rsidRPr="00F70BA1" w:rsidRDefault="00A04012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พันบาท </w:t>
            </w:r>
          </w:p>
        </w:tc>
      </w:tr>
      <w:tr w:rsidR="00A04012" w:rsidRPr="00F70BA1" w14:paraId="091F7CA6" w14:textId="77777777" w:rsidTr="002D227F">
        <w:trPr>
          <w:trHeight w:val="204"/>
        </w:trPr>
        <w:tc>
          <w:tcPr>
            <w:tcW w:w="3803" w:type="dxa"/>
            <w:noWrap/>
            <w:vAlign w:val="bottom"/>
          </w:tcPr>
          <w:p w14:paraId="18DC2E98" w14:textId="77777777" w:rsidR="00A04012" w:rsidRPr="00F70BA1" w:rsidRDefault="00A04012" w:rsidP="008F326C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1F42FCB" w14:textId="77777777" w:rsidR="00A04012" w:rsidRPr="00F70BA1" w:rsidRDefault="00A04012" w:rsidP="008F326C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42" w:type="dxa"/>
            <w:noWrap/>
            <w:vAlign w:val="bottom"/>
          </w:tcPr>
          <w:p w14:paraId="1FDA6FE4" w14:textId="77777777" w:rsidR="00A04012" w:rsidRPr="00F70BA1" w:rsidRDefault="00A04012" w:rsidP="008F326C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noWrap/>
            <w:vAlign w:val="bottom"/>
          </w:tcPr>
          <w:p w14:paraId="1A033BF2" w14:textId="77777777" w:rsidR="00A04012" w:rsidRPr="00F70BA1" w:rsidRDefault="00A04012" w:rsidP="008F326C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</w:tr>
      <w:tr w:rsidR="00A04012" w:rsidRPr="00F70BA1" w14:paraId="593DAEBD" w14:textId="77777777" w:rsidTr="002D227F">
        <w:trPr>
          <w:trHeight w:val="204"/>
        </w:trPr>
        <w:tc>
          <w:tcPr>
            <w:tcW w:w="3803" w:type="dxa"/>
            <w:noWrap/>
            <w:vAlign w:val="bottom"/>
          </w:tcPr>
          <w:p w14:paraId="17FD9598" w14:textId="02A76CB8" w:rsidR="00A04012" w:rsidRPr="00F70BA1" w:rsidRDefault="00A04012" w:rsidP="008F326C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9D1819"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31 </w:t>
            </w:r>
            <w:r w:rsidR="009D1819"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9D1819"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843" w:type="dxa"/>
            <w:noWrap/>
            <w:vAlign w:val="bottom"/>
          </w:tcPr>
          <w:p w14:paraId="76609EEA" w14:textId="2813A311" w:rsidR="00A04012" w:rsidRPr="00F70BA1" w:rsidRDefault="00473E97" w:rsidP="008F326C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42,420,731</w:t>
            </w:r>
          </w:p>
        </w:tc>
        <w:tc>
          <w:tcPr>
            <w:tcW w:w="1842" w:type="dxa"/>
            <w:noWrap/>
            <w:vAlign w:val="bottom"/>
          </w:tcPr>
          <w:p w14:paraId="73BD67C6" w14:textId="77777777" w:rsidR="00A04012" w:rsidRPr="00F70BA1" w:rsidRDefault="00A04012" w:rsidP="008F326C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4442FF01" w14:textId="6629B9E5" w:rsidR="00A04012" w:rsidRPr="00F70BA1" w:rsidRDefault="00473E97" w:rsidP="008F326C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3,181,555</w:t>
            </w:r>
          </w:p>
        </w:tc>
      </w:tr>
      <w:tr w:rsidR="005279D2" w:rsidRPr="00F70BA1" w14:paraId="5A76E28E" w14:textId="77777777" w:rsidTr="002D227F">
        <w:trPr>
          <w:trHeight w:val="204"/>
        </w:trPr>
        <w:tc>
          <w:tcPr>
            <w:tcW w:w="3803" w:type="dxa"/>
            <w:noWrap/>
            <w:vAlign w:val="bottom"/>
          </w:tcPr>
          <w:p w14:paraId="1F95C104" w14:textId="489B7BAC" w:rsidR="005279D2" w:rsidRPr="00F70BA1" w:rsidRDefault="005279D2" w:rsidP="005279D2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ลดทุน</w:t>
            </w:r>
          </w:p>
        </w:tc>
        <w:tc>
          <w:tcPr>
            <w:tcW w:w="1843" w:type="dxa"/>
            <w:noWrap/>
            <w:vAlign w:val="bottom"/>
          </w:tcPr>
          <w:p w14:paraId="4F1A77B7" w14:textId="1FBA3C13" w:rsidR="005279D2" w:rsidRPr="00F70BA1" w:rsidRDefault="005279D2" w:rsidP="005279D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(10,200,702)</w:t>
            </w:r>
          </w:p>
        </w:tc>
        <w:tc>
          <w:tcPr>
            <w:tcW w:w="1842" w:type="dxa"/>
            <w:noWrap/>
            <w:vAlign w:val="bottom"/>
          </w:tcPr>
          <w:p w14:paraId="456F8956" w14:textId="69DA953C" w:rsidR="005279D2" w:rsidRPr="00F70BA1" w:rsidRDefault="005279D2" w:rsidP="005279D2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62F48A9F" w14:textId="5CEB19D8" w:rsidR="005279D2" w:rsidRPr="00F70BA1" w:rsidRDefault="005279D2" w:rsidP="005279D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(765,053)</w:t>
            </w:r>
          </w:p>
        </w:tc>
      </w:tr>
      <w:tr w:rsidR="005279D2" w:rsidRPr="00F70BA1" w14:paraId="6E227BBC" w14:textId="77777777" w:rsidTr="002D227F">
        <w:trPr>
          <w:trHeight w:val="204"/>
        </w:trPr>
        <w:tc>
          <w:tcPr>
            <w:tcW w:w="3803" w:type="dxa"/>
            <w:noWrap/>
            <w:vAlign w:val="bottom"/>
          </w:tcPr>
          <w:p w14:paraId="2E657FA6" w14:textId="77777777" w:rsidR="005279D2" w:rsidRPr="00F70BA1" w:rsidRDefault="005279D2" w:rsidP="005279D2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43" w:type="dxa"/>
            <w:noWrap/>
            <w:vAlign w:val="bottom"/>
          </w:tcPr>
          <w:p w14:paraId="06DEC7DE" w14:textId="424B5840" w:rsidR="005279D2" w:rsidRPr="00F70BA1" w:rsidRDefault="005279D2" w:rsidP="005279D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7,758,621</w:t>
            </w:r>
          </w:p>
        </w:tc>
        <w:tc>
          <w:tcPr>
            <w:tcW w:w="1842" w:type="dxa"/>
            <w:noWrap/>
          </w:tcPr>
          <w:p w14:paraId="2BA64AD8" w14:textId="19D8C327" w:rsidR="005279D2" w:rsidRPr="00F70BA1" w:rsidRDefault="005279D2" w:rsidP="005279D2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259206FA" w14:textId="2BC37D05" w:rsidR="005279D2" w:rsidRPr="00F70BA1" w:rsidRDefault="005279D2" w:rsidP="005279D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581,897</w:t>
            </w:r>
          </w:p>
        </w:tc>
      </w:tr>
      <w:tr w:rsidR="005279D2" w:rsidRPr="00F70BA1" w14:paraId="23E57251" w14:textId="77777777" w:rsidTr="002D227F">
        <w:trPr>
          <w:trHeight w:val="204"/>
        </w:trPr>
        <w:tc>
          <w:tcPr>
            <w:tcW w:w="3803" w:type="dxa"/>
            <w:noWrap/>
            <w:vAlign w:val="bottom"/>
            <w:hideMark/>
          </w:tcPr>
          <w:p w14:paraId="3BF1D01C" w14:textId="4CB1BBC4" w:rsidR="005279D2" w:rsidRPr="00F70BA1" w:rsidRDefault="005279D2" w:rsidP="005279D2">
            <w:pPr>
              <w:spacing w:line="240" w:lineRule="auto"/>
              <w:ind w:left="145" w:hanging="283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 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843" w:type="dxa"/>
            <w:noWrap/>
            <w:vAlign w:val="bottom"/>
          </w:tcPr>
          <w:p w14:paraId="46C9A2E7" w14:textId="059FF818" w:rsidR="005279D2" w:rsidRPr="00F70BA1" w:rsidRDefault="005279D2" w:rsidP="005279D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39,978,650</w:t>
            </w:r>
          </w:p>
        </w:tc>
        <w:tc>
          <w:tcPr>
            <w:tcW w:w="1842" w:type="dxa"/>
            <w:noWrap/>
          </w:tcPr>
          <w:p w14:paraId="407B64DD" w14:textId="77777777" w:rsidR="005279D2" w:rsidRPr="00F70BA1" w:rsidRDefault="005279D2" w:rsidP="005279D2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noWrap/>
            <w:vAlign w:val="bottom"/>
          </w:tcPr>
          <w:p w14:paraId="58D9502B" w14:textId="64FD6AF0" w:rsidR="005279D2" w:rsidRPr="00F70BA1" w:rsidRDefault="005279D2" w:rsidP="005279D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2,998,399</w:t>
            </w:r>
          </w:p>
        </w:tc>
      </w:tr>
    </w:tbl>
    <w:p w14:paraId="190C7BB1" w14:textId="77777777" w:rsidR="0080475D" w:rsidRPr="00F70BA1" w:rsidRDefault="0080475D">
      <w:pPr>
        <w:rPr>
          <w:rFonts w:ascii="BrowalliaUPC" w:hAnsi="BrowalliaUPC" w:cs="BrowalliaUPC"/>
          <w:sz w:val="28"/>
          <w:szCs w:val="28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357"/>
        <w:gridCol w:w="1260"/>
        <w:gridCol w:w="1195"/>
        <w:gridCol w:w="1262"/>
        <w:gridCol w:w="1926"/>
      </w:tblGrid>
      <w:tr w:rsidR="00A04012" w:rsidRPr="00F70BA1" w14:paraId="68DAAA4B" w14:textId="77777777" w:rsidTr="001B45D1">
        <w:trPr>
          <w:trHeight w:val="408"/>
        </w:trPr>
        <w:tc>
          <w:tcPr>
            <w:tcW w:w="3357" w:type="dxa"/>
            <w:noWrap/>
            <w:vAlign w:val="bottom"/>
            <w:hideMark/>
          </w:tcPr>
          <w:p w14:paraId="465DA32D" w14:textId="77777777" w:rsidR="00A04012" w:rsidRPr="00F70BA1" w:rsidRDefault="00A04012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  <w:p w14:paraId="1149C2C0" w14:textId="77777777" w:rsidR="00A04012" w:rsidRPr="00F70BA1" w:rsidRDefault="00A04012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ทุนชำระแล้ว</w:t>
            </w:r>
          </w:p>
        </w:tc>
        <w:tc>
          <w:tcPr>
            <w:tcW w:w="1260" w:type="dxa"/>
            <w:noWrap/>
            <w:vAlign w:val="bottom"/>
            <w:hideMark/>
          </w:tcPr>
          <w:p w14:paraId="55C10B94" w14:textId="77777777" w:rsidR="00A04012" w:rsidRPr="00F70BA1" w:rsidRDefault="00A04012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195" w:type="dxa"/>
            <w:noWrap/>
            <w:vAlign w:val="bottom"/>
            <w:hideMark/>
          </w:tcPr>
          <w:p w14:paraId="69E5FFB6" w14:textId="77777777" w:rsidR="00A04012" w:rsidRPr="00F70BA1" w:rsidRDefault="00A04012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262" w:type="dxa"/>
            <w:noWrap/>
            <w:vAlign w:val="bottom"/>
            <w:hideMark/>
          </w:tcPr>
          <w:p w14:paraId="378FC5E1" w14:textId="77777777" w:rsidR="00A04012" w:rsidRPr="00F70BA1" w:rsidRDefault="00A04012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926" w:type="dxa"/>
            <w:vAlign w:val="bottom"/>
            <w:hideMark/>
          </w:tcPr>
          <w:p w14:paraId="21A71DA2" w14:textId="77777777" w:rsidR="00A04012" w:rsidRPr="00F70BA1" w:rsidRDefault="00A04012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ส่วนเกิน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val="en-GB" w:eastAsia="en-GB"/>
              </w:rPr>
              <w:t>(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val="en-GB" w:eastAsia="en-GB"/>
              </w:rPr>
              <w:t>ต่ำ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val="en-GB" w:eastAsia="en-GB"/>
              </w:rPr>
              <w:t xml:space="preserve">) </w:t>
            </w:r>
          </w:p>
          <w:p w14:paraId="2328A1FA" w14:textId="77777777" w:rsidR="00A04012" w:rsidRPr="00F70BA1" w:rsidRDefault="00A04012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val="en-GB" w:eastAsia="en-GB"/>
              </w:rPr>
              <w:t>มูลค่าหุ้น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(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A04012" w:rsidRPr="00F70BA1" w14:paraId="46D524FF" w14:textId="77777777" w:rsidTr="001B45D1">
        <w:trPr>
          <w:trHeight w:val="333"/>
        </w:trPr>
        <w:tc>
          <w:tcPr>
            <w:tcW w:w="3357" w:type="dxa"/>
            <w:noWrap/>
            <w:vAlign w:val="bottom"/>
          </w:tcPr>
          <w:p w14:paraId="27C3DB1C" w14:textId="77777777" w:rsidR="00A04012" w:rsidRPr="00F70BA1" w:rsidRDefault="00A04012" w:rsidP="008F326C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1FB98F2D" w14:textId="77777777" w:rsidR="00A04012" w:rsidRPr="00F70BA1" w:rsidRDefault="00A04012" w:rsidP="008F326C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195" w:type="dxa"/>
            <w:noWrap/>
            <w:vAlign w:val="bottom"/>
          </w:tcPr>
          <w:p w14:paraId="2CB66832" w14:textId="77777777" w:rsidR="00A04012" w:rsidRPr="00F70BA1" w:rsidRDefault="00A04012" w:rsidP="008F326C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6CC81E81" w14:textId="77777777" w:rsidR="00A04012" w:rsidRPr="00F70BA1" w:rsidRDefault="00A04012" w:rsidP="008F326C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926" w:type="dxa"/>
            <w:noWrap/>
            <w:vAlign w:val="bottom"/>
          </w:tcPr>
          <w:p w14:paraId="54471A9F" w14:textId="77777777" w:rsidR="00A04012" w:rsidRPr="00F70BA1" w:rsidRDefault="00A04012" w:rsidP="008F326C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</w:tr>
      <w:tr w:rsidR="00A04012" w:rsidRPr="00F70BA1" w14:paraId="0474999D" w14:textId="77777777" w:rsidTr="001B45D1">
        <w:trPr>
          <w:trHeight w:val="333"/>
        </w:trPr>
        <w:tc>
          <w:tcPr>
            <w:tcW w:w="3357" w:type="dxa"/>
            <w:noWrap/>
            <w:vAlign w:val="bottom"/>
          </w:tcPr>
          <w:p w14:paraId="79F91F4D" w14:textId="55CC4714" w:rsidR="00A04012" w:rsidRPr="00F70BA1" w:rsidRDefault="00A04012" w:rsidP="008F326C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C10284"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1 </w:t>
            </w:r>
            <w:r w:rsidR="00C10284"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 w:rsidR="00C10284"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260" w:type="dxa"/>
            <w:noWrap/>
            <w:vAlign w:val="bottom"/>
          </w:tcPr>
          <w:p w14:paraId="6532D6EA" w14:textId="77777777" w:rsidR="00A04012" w:rsidRPr="00F70BA1" w:rsidRDefault="00A04012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32,216,852</w:t>
            </w:r>
          </w:p>
        </w:tc>
        <w:tc>
          <w:tcPr>
            <w:tcW w:w="1195" w:type="dxa"/>
            <w:noWrap/>
          </w:tcPr>
          <w:p w14:paraId="6A6BB848" w14:textId="77777777" w:rsidR="00A04012" w:rsidRPr="00F70BA1" w:rsidRDefault="00A04012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262" w:type="dxa"/>
            <w:noWrap/>
            <w:vAlign w:val="bottom"/>
          </w:tcPr>
          <w:p w14:paraId="418983DD" w14:textId="77777777" w:rsidR="00A04012" w:rsidRPr="00F70BA1" w:rsidRDefault="00A04012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2,416,264</w:t>
            </w:r>
          </w:p>
        </w:tc>
        <w:tc>
          <w:tcPr>
            <w:tcW w:w="1926" w:type="dxa"/>
            <w:noWrap/>
            <w:vAlign w:val="bottom"/>
          </w:tcPr>
          <w:p w14:paraId="539489BA" w14:textId="77777777" w:rsidR="00A04012" w:rsidRPr="00F70BA1" w:rsidRDefault="00A04012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(299,078)</w:t>
            </w:r>
          </w:p>
        </w:tc>
      </w:tr>
      <w:tr w:rsidR="00A04012" w:rsidRPr="00F70BA1" w14:paraId="20E22892" w14:textId="77777777" w:rsidTr="001B45D1">
        <w:trPr>
          <w:trHeight w:val="204"/>
        </w:trPr>
        <w:tc>
          <w:tcPr>
            <w:tcW w:w="3357" w:type="dxa"/>
            <w:noWrap/>
            <w:vAlign w:val="bottom"/>
            <w:hideMark/>
          </w:tcPr>
          <w:p w14:paraId="0835C4E0" w14:textId="77777777" w:rsidR="00A04012" w:rsidRPr="00F70BA1" w:rsidRDefault="00A04012" w:rsidP="008F326C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เพิ่มทุน</w:t>
            </w:r>
          </w:p>
        </w:tc>
        <w:tc>
          <w:tcPr>
            <w:tcW w:w="1260" w:type="dxa"/>
            <w:noWrap/>
            <w:vAlign w:val="bottom"/>
          </w:tcPr>
          <w:p w14:paraId="11CE78A1" w14:textId="77777777" w:rsidR="00A04012" w:rsidRPr="00F70BA1" w:rsidRDefault="00A04012" w:rsidP="008F326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3,177</w:t>
            </w:r>
          </w:p>
        </w:tc>
        <w:tc>
          <w:tcPr>
            <w:tcW w:w="1195" w:type="dxa"/>
            <w:noWrap/>
          </w:tcPr>
          <w:p w14:paraId="38F67542" w14:textId="77777777" w:rsidR="00A04012" w:rsidRPr="00F70BA1" w:rsidRDefault="00A04012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262" w:type="dxa"/>
            <w:noWrap/>
            <w:vAlign w:val="bottom"/>
          </w:tcPr>
          <w:p w14:paraId="61FD245D" w14:textId="77777777" w:rsidR="00A04012" w:rsidRPr="00F70BA1" w:rsidRDefault="00A04012" w:rsidP="008F326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238</w:t>
            </w:r>
          </w:p>
        </w:tc>
        <w:tc>
          <w:tcPr>
            <w:tcW w:w="1926" w:type="dxa"/>
            <w:noWrap/>
            <w:vAlign w:val="bottom"/>
          </w:tcPr>
          <w:p w14:paraId="4768F740" w14:textId="77777777" w:rsidR="00A04012" w:rsidRPr="00F70BA1" w:rsidRDefault="00A04012" w:rsidP="008F326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(77)</w:t>
            </w:r>
          </w:p>
        </w:tc>
      </w:tr>
      <w:tr w:rsidR="00A04012" w:rsidRPr="00F70BA1" w14:paraId="48DFBF4F" w14:textId="77777777" w:rsidTr="001B45D1">
        <w:trPr>
          <w:trHeight w:val="204"/>
        </w:trPr>
        <w:tc>
          <w:tcPr>
            <w:tcW w:w="3357" w:type="dxa"/>
            <w:noWrap/>
            <w:vAlign w:val="bottom"/>
            <w:hideMark/>
          </w:tcPr>
          <w:p w14:paraId="1F3B261C" w14:textId="77777777" w:rsidR="00A04012" w:rsidRPr="00F70BA1" w:rsidRDefault="00A04012" w:rsidP="008F326C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F70BA1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2563 </w:t>
            </w:r>
          </w:p>
        </w:tc>
        <w:tc>
          <w:tcPr>
            <w:tcW w:w="1260" w:type="dxa"/>
            <w:noWrap/>
            <w:vAlign w:val="bottom"/>
          </w:tcPr>
          <w:p w14:paraId="3B31B512" w14:textId="77777777" w:rsidR="00A04012" w:rsidRPr="00F70BA1" w:rsidRDefault="00A04012" w:rsidP="009D181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32,220,029</w:t>
            </w:r>
          </w:p>
        </w:tc>
        <w:tc>
          <w:tcPr>
            <w:tcW w:w="1195" w:type="dxa"/>
            <w:noWrap/>
          </w:tcPr>
          <w:p w14:paraId="7CFC5684" w14:textId="77777777" w:rsidR="00A04012" w:rsidRPr="00F70BA1" w:rsidRDefault="00A04012" w:rsidP="009D181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77900421" w14:textId="77777777" w:rsidR="00A04012" w:rsidRPr="00F70BA1" w:rsidRDefault="00A04012" w:rsidP="009D181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2,416,502</w:t>
            </w:r>
          </w:p>
        </w:tc>
        <w:tc>
          <w:tcPr>
            <w:tcW w:w="1926" w:type="dxa"/>
            <w:noWrap/>
            <w:vAlign w:val="bottom"/>
          </w:tcPr>
          <w:p w14:paraId="6AFB61B1" w14:textId="77777777" w:rsidR="00A04012" w:rsidRPr="00F70BA1" w:rsidRDefault="00A04012" w:rsidP="009D181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(299,155)</w:t>
            </w:r>
          </w:p>
        </w:tc>
      </w:tr>
      <w:tr w:rsidR="00205EF3" w:rsidRPr="00F70BA1" w14:paraId="60289A26" w14:textId="77777777" w:rsidTr="001B45D1">
        <w:trPr>
          <w:trHeight w:val="204"/>
        </w:trPr>
        <w:tc>
          <w:tcPr>
            <w:tcW w:w="3357" w:type="dxa"/>
            <w:noWrap/>
            <w:vAlign w:val="bottom"/>
            <w:hideMark/>
          </w:tcPr>
          <w:p w14:paraId="35A56FFB" w14:textId="32019301" w:rsidR="00205EF3" w:rsidRPr="00F70BA1" w:rsidRDefault="00205EF3" w:rsidP="00205EF3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เพิ่มทุน</w:t>
            </w:r>
          </w:p>
        </w:tc>
        <w:tc>
          <w:tcPr>
            <w:tcW w:w="1260" w:type="dxa"/>
            <w:noWrap/>
            <w:vAlign w:val="bottom"/>
          </w:tcPr>
          <w:p w14:paraId="26C5B1F9" w14:textId="017168DB" w:rsidR="00205EF3" w:rsidRPr="00F70BA1" w:rsidRDefault="00205EF3" w:rsidP="000F708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7,758,621</w:t>
            </w:r>
          </w:p>
        </w:tc>
        <w:tc>
          <w:tcPr>
            <w:tcW w:w="1195" w:type="dxa"/>
            <w:noWrap/>
          </w:tcPr>
          <w:p w14:paraId="0949635E" w14:textId="76D044B7" w:rsidR="00205EF3" w:rsidRPr="00F70BA1" w:rsidRDefault="00205EF3" w:rsidP="00205EF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262" w:type="dxa"/>
            <w:noWrap/>
            <w:vAlign w:val="bottom"/>
          </w:tcPr>
          <w:p w14:paraId="5F75D2AE" w14:textId="2EE9124D" w:rsidR="00205EF3" w:rsidRPr="00F70BA1" w:rsidRDefault="00205EF3" w:rsidP="000F708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581,897</w:t>
            </w:r>
          </w:p>
        </w:tc>
        <w:tc>
          <w:tcPr>
            <w:tcW w:w="1926" w:type="dxa"/>
            <w:noWrap/>
          </w:tcPr>
          <w:p w14:paraId="46204CA1" w14:textId="3E6FCFB1" w:rsidR="00205EF3" w:rsidRPr="00F70BA1" w:rsidRDefault="00205EF3" w:rsidP="000F708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(225,060)</w:t>
            </w:r>
          </w:p>
        </w:tc>
      </w:tr>
      <w:tr w:rsidR="00205EF3" w:rsidRPr="00F70BA1" w14:paraId="18B9FE12" w14:textId="77777777" w:rsidTr="001B45D1">
        <w:trPr>
          <w:trHeight w:val="204"/>
        </w:trPr>
        <w:tc>
          <w:tcPr>
            <w:tcW w:w="3357" w:type="dxa"/>
            <w:noWrap/>
            <w:vAlign w:val="bottom"/>
            <w:hideMark/>
          </w:tcPr>
          <w:p w14:paraId="10AE7F98" w14:textId="627F8A39" w:rsidR="00205EF3" w:rsidRPr="00F70BA1" w:rsidRDefault="00205EF3" w:rsidP="00205EF3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ธันวาคม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1260" w:type="dxa"/>
            <w:noWrap/>
            <w:vAlign w:val="bottom"/>
          </w:tcPr>
          <w:p w14:paraId="1161B141" w14:textId="51E68D24" w:rsidR="00205EF3" w:rsidRPr="00F70BA1" w:rsidRDefault="00205EF3" w:rsidP="000F708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39,978,650</w:t>
            </w:r>
          </w:p>
        </w:tc>
        <w:tc>
          <w:tcPr>
            <w:tcW w:w="1195" w:type="dxa"/>
            <w:noWrap/>
          </w:tcPr>
          <w:p w14:paraId="6BD9C594" w14:textId="77777777" w:rsidR="00205EF3" w:rsidRPr="00F70BA1" w:rsidRDefault="00205EF3" w:rsidP="000F708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1C7DBD19" w14:textId="14C16F27" w:rsidR="00205EF3" w:rsidRPr="00F70BA1" w:rsidRDefault="00205EF3" w:rsidP="000F708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2,998,399</w:t>
            </w:r>
          </w:p>
        </w:tc>
        <w:tc>
          <w:tcPr>
            <w:tcW w:w="1926" w:type="dxa"/>
            <w:noWrap/>
          </w:tcPr>
          <w:p w14:paraId="1ECC2527" w14:textId="5BD1F32C" w:rsidR="00205EF3" w:rsidRPr="00F70BA1" w:rsidRDefault="00205EF3" w:rsidP="000F708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(524,215)</w:t>
            </w:r>
          </w:p>
        </w:tc>
      </w:tr>
    </w:tbl>
    <w:p w14:paraId="37387752" w14:textId="692A1AA4" w:rsidR="00A63B0C" w:rsidRPr="00F70BA1" w:rsidRDefault="00A63B0C" w:rsidP="00C87B3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52D1AE1" w14:textId="77777777" w:rsidR="006921D7" w:rsidRPr="005C68ED" w:rsidRDefault="006921D7" w:rsidP="00692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  <w:bookmarkStart w:id="4" w:name="_Hlk2181332"/>
      <w:r w:rsidRPr="00F70BA1">
        <w:rPr>
          <w:rFonts w:ascii="BrowalliaUPC" w:hAnsi="BrowalliaUPC" w:cs="BrowalliaUPC"/>
          <w:sz w:val="28"/>
          <w:szCs w:val="28"/>
          <w:cs/>
        </w:rPr>
        <w:t xml:space="preserve">ในระหว่างปี </w:t>
      </w:r>
      <w:r w:rsidRPr="00F70BA1">
        <w:rPr>
          <w:rFonts w:ascii="BrowalliaUPC" w:hAnsi="BrowalliaUPC" w:cs="BrowalliaUPC"/>
          <w:sz w:val="28"/>
          <w:szCs w:val="28"/>
        </w:rPr>
        <w:t xml:space="preserve">2563 </w:t>
      </w:r>
      <w:r w:rsidRPr="00F70BA1">
        <w:rPr>
          <w:rFonts w:ascii="BrowalliaUPC" w:hAnsi="BrowalliaUPC" w:cs="BrowalliaUPC"/>
          <w:sz w:val="28"/>
          <w:szCs w:val="28"/>
          <w:cs/>
        </w:rPr>
        <w:t>บริษัทได้รับชำระเงินค่าหุ้นสามัญเพิ่มทุนที่เสนอขายแก่ผู้ถือหุ้นเดิมจำนวน</w:t>
      </w:r>
      <w:r w:rsidRPr="00F70BA1">
        <w:rPr>
          <w:rFonts w:ascii="BrowalliaUPC" w:hAnsi="BrowalliaUPC" w:cs="BrowalliaUPC"/>
          <w:sz w:val="28"/>
          <w:szCs w:val="28"/>
        </w:rPr>
        <w:t xml:space="preserve"> 14 </w:t>
      </w:r>
      <w:r w:rsidRPr="00F70BA1">
        <w:rPr>
          <w:rFonts w:ascii="BrowalliaUPC" w:hAnsi="BrowalliaUPC" w:cs="BrowalliaUPC"/>
          <w:sz w:val="28"/>
          <w:szCs w:val="28"/>
          <w:cs/>
        </w:rPr>
        <w:t>ราย รวมเป็นเงิน</w:t>
      </w:r>
      <w:r w:rsidRPr="005C68ED">
        <w:rPr>
          <w:rFonts w:ascii="BrowalliaUPC" w:hAnsi="BrowalliaUPC" w:cs="BrowalliaUPC"/>
          <w:sz w:val="28"/>
          <w:szCs w:val="28"/>
          <w:cs/>
        </w:rPr>
        <w:t>ทั้งสิ้น</w:t>
      </w:r>
      <w:proofErr w:type="spellStart"/>
      <w:r w:rsidRPr="005C68ED">
        <w:rPr>
          <w:rFonts w:ascii="BrowalliaUPC" w:hAnsi="BrowalliaUPC" w:cs="BrowalliaUPC"/>
          <w:sz w:val="28"/>
          <w:szCs w:val="28"/>
          <w:cs/>
        </w:rPr>
        <w:t>จํานวน</w:t>
      </w:r>
      <w:proofErr w:type="spellEnd"/>
      <w:r w:rsidRPr="005C68ED">
        <w:rPr>
          <w:rFonts w:ascii="BrowalliaUPC" w:hAnsi="BrowalliaUPC" w:cs="BrowalliaUPC"/>
          <w:sz w:val="28"/>
          <w:szCs w:val="28"/>
        </w:rPr>
        <w:t xml:space="preserve"> 0.04 </w:t>
      </w:r>
      <w:r w:rsidRPr="005C68ED">
        <w:rPr>
          <w:rFonts w:ascii="BrowalliaUPC" w:hAnsi="BrowalliaUPC" w:cs="BrowalliaUPC"/>
          <w:sz w:val="28"/>
          <w:szCs w:val="28"/>
          <w:cs/>
        </w:rPr>
        <w:t>ล้านบาท คิดเป็นจำนวนหุ้นสามัญรวม</w:t>
      </w:r>
      <w:r w:rsidRPr="005C68ED">
        <w:rPr>
          <w:rFonts w:ascii="BrowalliaUPC" w:hAnsi="BrowalliaUPC" w:cs="BrowalliaUPC"/>
          <w:sz w:val="28"/>
          <w:szCs w:val="28"/>
        </w:rPr>
        <w:t xml:space="preserve"> 0.70 </w:t>
      </w:r>
      <w:r w:rsidRPr="005C68ED">
        <w:rPr>
          <w:rFonts w:ascii="BrowalliaUPC" w:hAnsi="BrowalliaUPC" w:cs="BrowalliaUPC"/>
          <w:sz w:val="28"/>
          <w:szCs w:val="28"/>
          <w:cs/>
        </w:rPr>
        <w:t>ล้านหุ้น</w:t>
      </w:r>
    </w:p>
    <w:bookmarkEnd w:id="4"/>
    <w:p w14:paraId="15B37068" w14:textId="77777777" w:rsidR="0033175F" w:rsidRPr="005C68ED" w:rsidRDefault="0033175F" w:rsidP="00842BFF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364000E" w14:textId="64290BB8" w:rsidR="00842BFF" w:rsidRPr="005C68ED" w:rsidRDefault="00842BFF" w:rsidP="00842BFF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C68ED">
        <w:rPr>
          <w:rFonts w:ascii="BrowalliaUPC" w:hAnsi="BrowalliaUPC" w:cs="BrowalliaUPC"/>
          <w:sz w:val="28"/>
          <w:szCs w:val="28"/>
          <w:cs/>
          <w:lang w:val="en-GB"/>
        </w:rPr>
        <w:t xml:space="preserve">ในการประชุมวิสามัญผู้ถือหุ้น ครั้งที่ </w:t>
      </w:r>
      <w:r w:rsidRPr="005C68ED">
        <w:rPr>
          <w:rFonts w:ascii="BrowalliaUPC" w:hAnsi="BrowalliaUPC" w:cs="BrowalliaUPC"/>
          <w:sz w:val="28"/>
          <w:szCs w:val="28"/>
          <w:lang w:val="en-GB"/>
        </w:rPr>
        <w:t>1/2564</w:t>
      </w:r>
      <w:r w:rsidRPr="005C68ED">
        <w:rPr>
          <w:rFonts w:ascii="BrowalliaUPC" w:hAnsi="BrowalliaUPC" w:cs="BrowalliaUPC"/>
          <w:sz w:val="28"/>
          <w:szCs w:val="28"/>
          <w:cs/>
          <w:lang w:val="en-GB"/>
        </w:rPr>
        <w:t xml:space="preserve"> เมื่อวันที่ วันที่ </w:t>
      </w:r>
      <w:r w:rsidRPr="005C68ED">
        <w:rPr>
          <w:rFonts w:ascii="BrowalliaUPC" w:hAnsi="BrowalliaUPC" w:cs="BrowalliaUPC"/>
          <w:sz w:val="28"/>
          <w:szCs w:val="28"/>
          <w:lang w:val="en-GB"/>
        </w:rPr>
        <w:t>9</w:t>
      </w:r>
      <w:r w:rsidRPr="005C68ED">
        <w:rPr>
          <w:rFonts w:ascii="BrowalliaUPC" w:hAnsi="BrowalliaUPC" w:cs="BrowalliaUPC"/>
          <w:sz w:val="28"/>
          <w:szCs w:val="28"/>
          <w:cs/>
          <w:lang w:val="en-GB"/>
        </w:rPr>
        <w:t xml:space="preserve"> กุมภาพันธ์ </w:t>
      </w:r>
      <w:r w:rsidRPr="005C68ED">
        <w:rPr>
          <w:rFonts w:ascii="BrowalliaUPC" w:hAnsi="BrowalliaUPC" w:cs="BrowalliaUPC"/>
          <w:sz w:val="28"/>
          <w:szCs w:val="28"/>
          <w:lang w:val="en-GB"/>
        </w:rPr>
        <w:t>2564</w:t>
      </w:r>
      <w:r w:rsidRPr="005C68ED">
        <w:rPr>
          <w:rFonts w:ascii="BrowalliaUPC" w:hAnsi="BrowalliaUPC" w:cs="BrowalliaUPC"/>
          <w:sz w:val="28"/>
          <w:szCs w:val="28"/>
          <w:cs/>
          <w:lang w:val="en-GB"/>
        </w:rPr>
        <w:t xml:space="preserve"> ที่ประชุมมีมติอนุมัติดังนี้</w:t>
      </w:r>
    </w:p>
    <w:p w14:paraId="7E62C5AA" w14:textId="77777777" w:rsidR="00842BFF" w:rsidRPr="005C68ED" w:rsidRDefault="00842BFF" w:rsidP="00842B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</w:p>
    <w:p w14:paraId="2E460DE2" w14:textId="2D7FFE5B" w:rsidR="00842BFF" w:rsidRPr="005C68ED" w:rsidRDefault="00842BFF" w:rsidP="00D957A2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BrowalliaUPC" w:hAnsi="BrowalliaUPC" w:cs="BrowalliaUPC"/>
          <w:sz w:val="28"/>
          <w:szCs w:val="28"/>
        </w:rPr>
      </w:pPr>
      <w:r w:rsidRPr="005C68ED">
        <w:rPr>
          <w:rFonts w:ascii="BrowalliaUPC" w:hAnsi="BrowalliaUPC" w:cs="BrowalliaUPC"/>
          <w:spacing w:val="-6"/>
          <w:sz w:val="28"/>
          <w:szCs w:val="28"/>
          <w:cs/>
        </w:rPr>
        <w:t xml:space="preserve">ลดทุนจดทะเบียนของบริษัทจำนวน </w:t>
      </w:r>
      <w:r w:rsidRPr="005C68ED">
        <w:rPr>
          <w:rFonts w:ascii="BrowalliaUPC" w:hAnsi="BrowalliaUPC" w:cs="BrowalliaUPC"/>
          <w:spacing w:val="-6"/>
          <w:sz w:val="28"/>
          <w:szCs w:val="28"/>
        </w:rPr>
        <w:t>765,052,653.075</w:t>
      </w:r>
      <w:r w:rsidRPr="005C68ED">
        <w:rPr>
          <w:rFonts w:ascii="BrowalliaUPC" w:hAnsi="BrowalliaUPC" w:cs="BrowalliaUPC"/>
          <w:spacing w:val="-6"/>
          <w:sz w:val="28"/>
          <w:szCs w:val="28"/>
          <w:cs/>
        </w:rPr>
        <w:t xml:space="preserve"> บาท</w:t>
      </w:r>
      <w:r w:rsidRPr="005C68ED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Pr="005C68ED">
        <w:rPr>
          <w:rFonts w:ascii="BrowalliaUPC" w:hAnsi="BrowalliaUPC" w:cs="BrowalliaUPC"/>
          <w:spacing w:val="-6"/>
          <w:sz w:val="28"/>
          <w:szCs w:val="28"/>
          <w:cs/>
        </w:rPr>
        <w:t xml:space="preserve">จากเดิม </w:t>
      </w:r>
      <w:r w:rsidRPr="005C68ED">
        <w:rPr>
          <w:rFonts w:ascii="BrowalliaUPC" w:hAnsi="BrowalliaUPC" w:cs="BrowalliaUPC"/>
          <w:spacing w:val="-6"/>
          <w:sz w:val="28"/>
          <w:szCs w:val="28"/>
        </w:rPr>
        <w:t>3,181,554,810.300</w:t>
      </w:r>
      <w:r w:rsidRPr="005C68ED">
        <w:rPr>
          <w:rFonts w:ascii="BrowalliaUPC" w:hAnsi="BrowalliaUPC" w:cs="BrowalliaUPC"/>
          <w:spacing w:val="-6"/>
          <w:sz w:val="28"/>
          <w:szCs w:val="28"/>
          <w:cs/>
        </w:rPr>
        <w:t xml:space="preserve"> บาท</w:t>
      </w:r>
      <w:r w:rsidRPr="005C68ED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="00F33C96">
        <w:rPr>
          <w:rFonts w:ascii="BrowalliaUPC" w:hAnsi="BrowalliaUPC" w:cs="BrowalliaUPC"/>
          <w:spacing w:val="-6"/>
          <w:sz w:val="28"/>
          <w:szCs w:val="28"/>
        </w:rPr>
        <w:br/>
      </w:r>
      <w:r w:rsidRPr="005C68ED">
        <w:rPr>
          <w:rFonts w:ascii="BrowalliaUPC" w:hAnsi="BrowalliaUPC" w:cs="BrowalliaUPC"/>
          <w:spacing w:val="-6"/>
          <w:sz w:val="28"/>
          <w:szCs w:val="28"/>
          <w:cs/>
        </w:rPr>
        <w:t>เป็น</w:t>
      </w:r>
      <w:r w:rsidRPr="005C68ED">
        <w:rPr>
          <w:rFonts w:ascii="BrowalliaUPC" w:hAnsi="BrowalliaUPC" w:cs="BrowalliaUPC"/>
          <w:spacing w:val="-6"/>
          <w:sz w:val="28"/>
          <w:szCs w:val="28"/>
        </w:rPr>
        <w:t xml:space="preserve"> 2,416,502,157.225</w:t>
      </w:r>
      <w:r w:rsidRPr="005C68ED">
        <w:rPr>
          <w:rFonts w:ascii="BrowalliaUPC" w:hAnsi="BrowalliaUPC" w:cs="BrowalliaUPC"/>
          <w:sz w:val="28"/>
          <w:szCs w:val="28"/>
          <w:cs/>
        </w:rPr>
        <w:t xml:space="preserve"> บาท โดยตัดหุ้นสามัญที่ยังไม่ได้จำหน่ายจำนวน </w:t>
      </w:r>
      <w:r w:rsidRPr="005C68ED">
        <w:rPr>
          <w:rFonts w:ascii="BrowalliaUPC" w:hAnsi="BrowalliaUPC" w:cs="BrowalliaUPC"/>
          <w:sz w:val="28"/>
          <w:szCs w:val="28"/>
        </w:rPr>
        <w:t>10,200,702,041</w:t>
      </w:r>
      <w:r w:rsidRPr="005C68ED">
        <w:rPr>
          <w:rFonts w:ascii="BrowalliaUPC" w:hAnsi="BrowalliaUPC" w:cs="BrowalliaUPC"/>
          <w:sz w:val="28"/>
          <w:szCs w:val="28"/>
          <w:cs/>
        </w:rPr>
        <w:t xml:space="preserve"> หุ้น มูลค่าที่ตราไว้</w:t>
      </w:r>
      <w:r w:rsidR="00F33C96">
        <w:rPr>
          <w:rFonts w:ascii="BrowalliaUPC" w:hAnsi="BrowalliaUPC" w:cs="BrowalliaUPC"/>
          <w:sz w:val="28"/>
          <w:szCs w:val="28"/>
        </w:rPr>
        <w:br/>
      </w:r>
      <w:r w:rsidRPr="005C68ED">
        <w:rPr>
          <w:rFonts w:ascii="BrowalliaUPC" w:hAnsi="BrowalliaUPC" w:cs="BrowalliaUPC"/>
          <w:sz w:val="28"/>
          <w:szCs w:val="28"/>
          <w:cs/>
        </w:rPr>
        <w:t xml:space="preserve">หุ้นละ </w:t>
      </w:r>
      <w:r w:rsidRPr="005C68ED">
        <w:rPr>
          <w:rFonts w:ascii="BrowalliaUPC" w:hAnsi="BrowalliaUPC" w:cs="BrowalliaUPC"/>
          <w:sz w:val="28"/>
          <w:szCs w:val="28"/>
        </w:rPr>
        <w:t>0.075</w:t>
      </w:r>
      <w:r w:rsidRPr="005C68ED">
        <w:rPr>
          <w:rFonts w:ascii="BrowalliaUPC" w:hAnsi="BrowalliaUPC" w:cs="BrowalliaUPC"/>
          <w:sz w:val="28"/>
          <w:szCs w:val="28"/>
          <w:cs/>
        </w:rPr>
        <w:t xml:space="preserve"> บาท</w:t>
      </w:r>
    </w:p>
    <w:p w14:paraId="1BA8720D" w14:textId="77777777" w:rsidR="00610F65" w:rsidRPr="005C68ED" w:rsidRDefault="00610F65" w:rsidP="0015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934A780" w14:textId="77777777" w:rsidR="00842BFF" w:rsidRPr="005C68ED" w:rsidRDefault="00842BFF" w:rsidP="00D957A2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BrowalliaUPC" w:hAnsi="BrowalliaUPC" w:cs="BrowalliaUPC"/>
          <w:sz w:val="28"/>
          <w:szCs w:val="28"/>
        </w:rPr>
      </w:pPr>
      <w:r w:rsidRPr="005C68ED">
        <w:rPr>
          <w:rFonts w:ascii="BrowalliaUPC" w:hAnsi="BrowalliaUPC" w:cs="BrowalliaUPC"/>
          <w:sz w:val="28"/>
          <w:szCs w:val="28"/>
          <w:cs/>
        </w:rPr>
        <w:t xml:space="preserve">เพิ่มทุนจดทะเบียนของบริษัทจำนวน </w:t>
      </w:r>
      <w:r w:rsidRPr="005C68ED">
        <w:rPr>
          <w:rFonts w:ascii="BrowalliaUPC" w:hAnsi="BrowalliaUPC" w:cs="BrowalliaUPC"/>
          <w:sz w:val="28"/>
          <w:szCs w:val="28"/>
        </w:rPr>
        <w:t>581,896,551.750</w:t>
      </w:r>
      <w:r w:rsidRPr="005C68ED">
        <w:rPr>
          <w:rFonts w:ascii="BrowalliaUPC" w:hAnsi="BrowalliaUPC" w:cs="BrowalliaUPC"/>
          <w:sz w:val="28"/>
          <w:szCs w:val="28"/>
          <w:cs/>
        </w:rPr>
        <w:t xml:space="preserve"> บาท จากจำนวน </w:t>
      </w:r>
      <w:r w:rsidRPr="005C68ED">
        <w:rPr>
          <w:rFonts w:ascii="BrowalliaUPC" w:hAnsi="BrowalliaUPC" w:cs="BrowalliaUPC"/>
          <w:sz w:val="28"/>
          <w:szCs w:val="28"/>
        </w:rPr>
        <w:t>2,416,502,157.225</w:t>
      </w:r>
      <w:r w:rsidRPr="005C68ED">
        <w:rPr>
          <w:rFonts w:ascii="BrowalliaUPC" w:hAnsi="BrowalliaUPC" w:cs="BrowalliaUPC"/>
          <w:sz w:val="28"/>
          <w:szCs w:val="28"/>
          <w:cs/>
        </w:rPr>
        <w:t xml:space="preserve"> บาท เป็นจำนวน </w:t>
      </w:r>
      <w:r w:rsidRPr="005C68ED">
        <w:rPr>
          <w:rFonts w:ascii="BrowalliaUPC" w:hAnsi="BrowalliaUPC" w:cs="BrowalliaUPC"/>
          <w:sz w:val="28"/>
          <w:szCs w:val="28"/>
        </w:rPr>
        <w:t>2,998,398,708.975</w:t>
      </w:r>
      <w:r w:rsidRPr="005C68ED">
        <w:rPr>
          <w:rFonts w:ascii="BrowalliaUPC" w:hAnsi="BrowalliaUPC" w:cs="BrowalliaUPC"/>
          <w:sz w:val="28"/>
          <w:szCs w:val="28"/>
          <w:cs/>
        </w:rPr>
        <w:t xml:space="preserve"> บาท โดยการออกหุ้นสามัญจำนวน </w:t>
      </w:r>
      <w:r w:rsidRPr="005C68ED">
        <w:rPr>
          <w:rFonts w:ascii="BrowalliaUPC" w:hAnsi="BrowalliaUPC" w:cs="BrowalliaUPC"/>
          <w:sz w:val="28"/>
          <w:szCs w:val="28"/>
        </w:rPr>
        <w:t>7,758,620,690</w:t>
      </w:r>
      <w:r w:rsidRPr="005C68ED">
        <w:rPr>
          <w:rFonts w:ascii="BrowalliaUPC" w:hAnsi="BrowalliaUPC" w:cs="BrowalliaUPC"/>
          <w:sz w:val="28"/>
          <w:szCs w:val="28"/>
          <w:cs/>
        </w:rPr>
        <w:t xml:space="preserve"> หุ้น มูลค่าที่ตราไว้หุ้นละ </w:t>
      </w:r>
      <w:r w:rsidRPr="005C68ED">
        <w:rPr>
          <w:rFonts w:ascii="BrowalliaUPC" w:hAnsi="BrowalliaUPC" w:cs="BrowalliaUPC"/>
          <w:sz w:val="28"/>
          <w:szCs w:val="28"/>
        </w:rPr>
        <w:t>0.075</w:t>
      </w:r>
      <w:r w:rsidRPr="005C68ED">
        <w:rPr>
          <w:rFonts w:ascii="BrowalliaUPC" w:hAnsi="BrowalliaUPC" w:cs="BrowalliaUPC"/>
          <w:sz w:val="28"/>
          <w:szCs w:val="28"/>
          <w:cs/>
        </w:rPr>
        <w:t xml:space="preserve"> บาท เพื่อเสนอขายแก่บุคคลในวงจำกัด (</w:t>
      </w:r>
      <w:r w:rsidRPr="005C68ED">
        <w:rPr>
          <w:rFonts w:ascii="BrowalliaUPC" w:hAnsi="BrowalliaUPC" w:cs="BrowalliaUPC"/>
          <w:sz w:val="28"/>
          <w:szCs w:val="28"/>
        </w:rPr>
        <w:t xml:space="preserve">Private Placement) </w:t>
      </w:r>
      <w:r w:rsidRPr="005C68ED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Pr="005C68ED">
        <w:rPr>
          <w:rFonts w:ascii="BrowalliaUPC" w:hAnsi="BrowalliaUPC" w:cs="BrowalliaUPC"/>
          <w:sz w:val="28"/>
          <w:szCs w:val="28"/>
        </w:rPr>
        <w:t>3</w:t>
      </w:r>
      <w:r w:rsidRPr="005C68ED">
        <w:rPr>
          <w:rFonts w:ascii="BrowalliaUPC" w:hAnsi="BrowalliaUPC" w:cs="BrowalliaUPC"/>
          <w:sz w:val="28"/>
          <w:szCs w:val="28"/>
          <w:cs/>
        </w:rPr>
        <w:t xml:space="preserve"> ราย ในราคาหุ้นละ </w:t>
      </w:r>
      <w:r w:rsidRPr="005C68ED">
        <w:rPr>
          <w:rFonts w:ascii="BrowalliaUPC" w:hAnsi="BrowalliaUPC" w:cs="BrowalliaUPC"/>
          <w:sz w:val="28"/>
          <w:szCs w:val="28"/>
        </w:rPr>
        <w:t>0.0348</w:t>
      </w:r>
      <w:r w:rsidRPr="005C68ED">
        <w:rPr>
          <w:rFonts w:ascii="BrowalliaUPC" w:hAnsi="BrowalliaUPC" w:cs="BrowalliaUPC"/>
          <w:sz w:val="28"/>
          <w:szCs w:val="28"/>
          <w:cs/>
        </w:rPr>
        <w:t xml:space="preserve"> บาท มูลค่ารวม </w:t>
      </w:r>
      <w:r w:rsidRPr="005C68ED">
        <w:rPr>
          <w:rFonts w:ascii="BrowalliaUPC" w:hAnsi="BrowalliaUPC" w:cs="BrowalliaUPC"/>
          <w:sz w:val="28"/>
          <w:szCs w:val="28"/>
        </w:rPr>
        <w:t>270,000,000</w:t>
      </w:r>
      <w:r w:rsidRPr="005C68ED">
        <w:rPr>
          <w:rFonts w:ascii="BrowalliaUPC" w:hAnsi="BrowalliaUPC" w:cs="BrowalliaUPC"/>
          <w:sz w:val="28"/>
          <w:szCs w:val="28"/>
          <w:cs/>
        </w:rPr>
        <w:t xml:space="preserve"> บาท</w:t>
      </w:r>
    </w:p>
    <w:p w14:paraId="640AAE18" w14:textId="77777777" w:rsidR="00842BFF" w:rsidRPr="005C68ED" w:rsidRDefault="00842BFF" w:rsidP="00842BFF">
      <w:pPr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08C5AB55" w14:textId="17C85900" w:rsidR="00842BFF" w:rsidRPr="005C68ED" w:rsidRDefault="00842BFF" w:rsidP="00842BFF">
      <w:pPr>
        <w:tabs>
          <w:tab w:val="clear" w:pos="454"/>
          <w:tab w:val="left" w:pos="720"/>
        </w:tabs>
        <w:spacing w:line="240" w:lineRule="auto"/>
        <w:ind w:left="441"/>
        <w:jc w:val="thaiDistribute"/>
        <w:rPr>
          <w:rFonts w:ascii="BrowalliaUPC" w:hAnsi="BrowalliaUPC" w:cs="BrowalliaUPC"/>
          <w:cs/>
        </w:rPr>
      </w:pPr>
      <w:r w:rsidRPr="005C68ED">
        <w:rPr>
          <w:rFonts w:ascii="BrowalliaUPC" w:hAnsi="BrowalliaUPC" w:cs="BrowalliaUPC"/>
          <w:sz w:val="28"/>
          <w:szCs w:val="28"/>
          <w:cs/>
        </w:rPr>
        <w:t>ในระหว่าง</w:t>
      </w:r>
      <w:r w:rsidR="00770500" w:rsidRPr="005C68ED">
        <w:rPr>
          <w:rFonts w:ascii="BrowalliaUPC" w:hAnsi="BrowalliaUPC" w:cs="BrowalliaUPC"/>
          <w:sz w:val="28"/>
          <w:szCs w:val="28"/>
          <w:cs/>
        </w:rPr>
        <w:t>ปี</w:t>
      </w:r>
      <w:r w:rsidRPr="005C68ED">
        <w:rPr>
          <w:rFonts w:ascii="BrowalliaUPC" w:hAnsi="BrowalliaUPC" w:cs="BrowalliaUPC"/>
          <w:sz w:val="28"/>
          <w:szCs w:val="28"/>
        </w:rPr>
        <w:t xml:space="preserve"> </w:t>
      </w:r>
      <w:r w:rsidRPr="005C68ED">
        <w:rPr>
          <w:rFonts w:ascii="BrowalliaUPC" w:hAnsi="BrowalliaUPC" w:cs="BrowalliaUPC"/>
          <w:sz w:val="28"/>
          <w:szCs w:val="28"/>
          <w:cs/>
        </w:rPr>
        <w:t>บริษัทได้รับชำระเงินค่าหุ้นสามัญเพิ่มทุนที่เสนอขายแก่บุคคลในวงจำกัดจำนวน</w:t>
      </w:r>
      <w:r w:rsidRPr="005C68ED">
        <w:rPr>
          <w:rFonts w:ascii="BrowalliaUPC" w:hAnsi="BrowalliaUPC" w:cs="BrowalliaUPC"/>
          <w:sz w:val="28"/>
          <w:szCs w:val="28"/>
        </w:rPr>
        <w:t xml:space="preserve"> 3 </w:t>
      </w:r>
      <w:r w:rsidRPr="005C68ED">
        <w:rPr>
          <w:rFonts w:ascii="BrowalliaUPC" w:hAnsi="BrowalliaUPC" w:cs="BrowalliaUPC"/>
          <w:sz w:val="28"/>
          <w:szCs w:val="28"/>
          <w:cs/>
        </w:rPr>
        <w:t>ราย จำนวน</w:t>
      </w:r>
      <w:r w:rsidRPr="005C68ED">
        <w:rPr>
          <w:rFonts w:ascii="BrowalliaUPC" w:hAnsi="BrowalliaUPC" w:cs="BrowalliaUPC"/>
          <w:sz w:val="28"/>
          <w:szCs w:val="28"/>
        </w:rPr>
        <w:br/>
      </w:r>
      <w:r w:rsidRPr="005C68ED">
        <w:rPr>
          <w:rFonts w:ascii="BrowalliaUPC" w:hAnsi="BrowalliaUPC" w:cs="BrowalliaUPC"/>
          <w:sz w:val="28"/>
          <w:szCs w:val="28"/>
          <w:cs/>
        </w:rPr>
        <w:t>หุ้นสามัญรวม</w:t>
      </w:r>
      <w:r w:rsidRPr="005C68ED">
        <w:rPr>
          <w:rFonts w:ascii="BrowalliaUPC" w:hAnsi="BrowalliaUPC" w:cs="BrowalliaUPC"/>
          <w:sz w:val="28"/>
          <w:szCs w:val="28"/>
        </w:rPr>
        <w:t xml:space="preserve"> 7,758,620,690 </w:t>
      </w:r>
      <w:r w:rsidRPr="005C68ED">
        <w:rPr>
          <w:rFonts w:ascii="BrowalliaUPC" w:hAnsi="BrowalliaUPC" w:cs="BrowalliaUPC"/>
          <w:sz w:val="28"/>
          <w:szCs w:val="28"/>
          <w:cs/>
        </w:rPr>
        <w:t xml:space="preserve">หุ้น เป็นเงิน </w:t>
      </w:r>
      <w:r w:rsidRPr="005C68ED">
        <w:rPr>
          <w:rFonts w:ascii="BrowalliaUPC" w:hAnsi="BrowalliaUPC" w:cs="BrowalliaUPC"/>
          <w:sz w:val="28"/>
          <w:szCs w:val="28"/>
        </w:rPr>
        <w:t xml:space="preserve">356.84 </w:t>
      </w:r>
      <w:r w:rsidRPr="005C68ED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67D5B4A2" w14:textId="77777777" w:rsidR="00205EF3" w:rsidRPr="00DB169C" w:rsidRDefault="00205EF3">
      <w:pPr>
        <w:rPr>
          <w:rFonts w:ascii="BrowalliaUPC" w:hAnsi="BrowalliaUPC" w:cs="BrowalliaUPC"/>
          <w:sz w:val="28"/>
          <w:szCs w:val="28"/>
        </w:rPr>
      </w:pPr>
    </w:p>
    <w:p w14:paraId="79007871" w14:textId="4ED4866A" w:rsidR="00B07CCF" w:rsidRPr="00F70BA1" w:rsidRDefault="00B07CCF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สำรองตามกฎหมาย</w:t>
      </w:r>
    </w:p>
    <w:p w14:paraId="22197114" w14:textId="77777777" w:rsidR="00E330E1" w:rsidRPr="00F70BA1" w:rsidRDefault="00E330E1" w:rsidP="00E330E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4513C0A4" w14:textId="0DAC1B57" w:rsidR="00B07CCF" w:rsidRPr="00F70BA1" w:rsidRDefault="00B07CCF" w:rsidP="0064676B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F70BA1">
        <w:rPr>
          <w:rFonts w:ascii="BrowalliaUPC" w:hAnsi="BrowalliaUPC" w:cs="BrowalliaUPC"/>
          <w:sz w:val="28"/>
          <w:szCs w:val="28"/>
        </w:rPr>
        <w:t>2535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มาตรา </w:t>
      </w:r>
      <w:r w:rsidRPr="00F70BA1">
        <w:rPr>
          <w:rFonts w:ascii="BrowalliaUPC" w:hAnsi="BrowalliaUPC" w:cs="BrowalliaUPC"/>
          <w:sz w:val="28"/>
          <w:szCs w:val="28"/>
        </w:rPr>
        <w:t>116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บริษัทจะต้องจัดสรรทุนสำรอง (</w:t>
      </w:r>
      <w:r w:rsidRPr="00F70BA1">
        <w:rPr>
          <w:rFonts w:ascii="BrowalliaUPC" w:hAnsi="BrowalliaUPC" w:cs="BrowalliaUPC"/>
          <w:sz w:val="28"/>
          <w:szCs w:val="28"/>
        </w:rPr>
        <w:t>“</w:t>
      </w:r>
      <w:r w:rsidRPr="00F70BA1">
        <w:rPr>
          <w:rFonts w:ascii="BrowalliaUPC" w:hAnsi="BrowalliaUPC" w:cs="BrowalliaUPC"/>
          <w:sz w:val="28"/>
          <w:szCs w:val="28"/>
          <w:cs/>
        </w:rPr>
        <w:t>สำรองตามกฎหมาย</w:t>
      </w:r>
      <w:r w:rsidRPr="00F70BA1">
        <w:rPr>
          <w:rFonts w:ascii="BrowalliaUPC" w:hAnsi="BrowalliaUPC" w:cs="BrowalliaUPC"/>
          <w:sz w:val="28"/>
          <w:szCs w:val="28"/>
        </w:rPr>
        <w:t>”)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อย่างน้อยร้อยละ </w:t>
      </w:r>
      <w:r w:rsidRPr="00F70BA1">
        <w:rPr>
          <w:rFonts w:ascii="BrowalliaUPC" w:hAnsi="BrowalliaUPC" w:cs="BrowalliaUPC"/>
          <w:sz w:val="28"/>
          <w:szCs w:val="28"/>
        </w:rPr>
        <w:t xml:space="preserve">5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70BA1">
        <w:rPr>
          <w:rFonts w:ascii="BrowalliaUPC" w:hAnsi="BrowalliaUPC" w:cs="BrowalliaUPC"/>
          <w:sz w:val="28"/>
          <w:szCs w:val="28"/>
        </w:rPr>
        <w:t>10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4F8F2D6" w14:textId="77777777" w:rsidR="006E6C6C" w:rsidRPr="00F70BA1" w:rsidRDefault="006E6C6C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6FD5D5BB" w14:textId="77777777" w:rsidR="005C7D3A" w:rsidRPr="00F70BA1" w:rsidRDefault="005C7D3A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กำไรต่อหุ้น</w:t>
      </w:r>
    </w:p>
    <w:p w14:paraId="79756975" w14:textId="77777777" w:rsidR="005C7D3A" w:rsidRPr="00F70BA1" w:rsidRDefault="005C7D3A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UPC" w:eastAsia="Calibri" w:hAnsi="BrowalliaUPC" w:cs="BrowalliaUPC"/>
          <w:b/>
          <w:bCs/>
          <w:sz w:val="28"/>
          <w:szCs w:val="28"/>
          <w:lang w:val="en-GB"/>
        </w:rPr>
      </w:pPr>
    </w:p>
    <w:p w14:paraId="285B9787" w14:textId="6247272E" w:rsidR="005C7D3A" w:rsidRPr="00F70BA1" w:rsidRDefault="005C7D3A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eastAsia="Calibri" w:hAnsi="BrowalliaUPC" w:cs="BrowalliaUPC"/>
          <w:sz w:val="28"/>
          <w:szCs w:val="28"/>
          <w:cs/>
        </w:rPr>
      </w:pPr>
      <w:r w:rsidRPr="00F70BA1">
        <w:rPr>
          <w:rFonts w:ascii="BrowalliaUPC" w:eastAsia="Calibri" w:hAnsi="BrowalliaUPC" w:cs="BrowalliaUPC"/>
          <w:sz w:val="28"/>
          <w:szCs w:val="28"/>
          <w:cs/>
          <w:lang w:val="en-GB"/>
        </w:rPr>
        <w:t>กำไรต่อหุ้นขั้นพื้นฐาน คำนวณโดยการหารกำไร</w:t>
      </w:r>
      <w:r w:rsidRPr="00F70BA1">
        <w:rPr>
          <w:rFonts w:ascii="BrowalliaUPC" w:eastAsia="Calibri" w:hAnsi="BrowalliaUPC" w:cs="BrowalliaUPC"/>
          <w:sz w:val="28"/>
          <w:szCs w:val="28"/>
        </w:rPr>
        <w:t xml:space="preserve"> (</w:t>
      </w:r>
      <w:r w:rsidRPr="00F70BA1">
        <w:rPr>
          <w:rFonts w:ascii="BrowalliaUPC" w:eastAsia="Calibri" w:hAnsi="BrowalliaUPC" w:cs="BrowalliaUPC"/>
          <w:sz w:val="28"/>
          <w:szCs w:val="28"/>
          <w:cs/>
          <w:lang w:val="en-GB"/>
        </w:rPr>
        <w:t>ขาดทุน</w:t>
      </w:r>
      <w:r w:rsidRPr="00F70BA1">
        <w:rPr>
          <w:rFonts w:ascii="BrowalliaUPC" w:eastAsia="Calibri" w:hAnsi="BrowalliaUPC" w:cs="BrowalliaUPC"/>
          <w:sz w:val="28"/>
          <w:szCs w:val="28"/>
        </w:rPr>
        <w:t xml:space="preserve">) </w:t>
      </w:r>
      <w:r w:rsidRPr="00F70BA1">
        <w:rPr>
          <w:rFonts w:ascii="BrowalliaUPC" w:eastAsia="Calibri" w:hAnsi="BrowalliaUPC" w:cs="BrowalliaUPC"/>
          <w:sz w:val="28"/>
          <w:szCs w:val="28"/>
          <w:cs/>
          <w:lang w:val="en-GB"/>
        </w:rPr>
        <w:t>ด้วยจำนวนหุ้นสามัญถัวเฉลี่ยถ่วงน้ำหนักที่ออกจำหน่ายและชำระแล้วในระหว่า</w:t>
      </w:r>
      <w:r w:rsidR="003F35A5" w:rsidRPr="00F70BA1">
        <w:rPr>
          <w:rFonts w:ascii="BrowalliaUPC" w:eastAsia="Calibri" w:hAnsi="BrowalliaUPC" w:cs="BrowalliaUPC"/>
          <w:sz w:val="28"/>
          <w:szCs w:val="28"/>
          <w:cs/>
          <w:lang w:val="en-GB"/>
        </w:rPr>
        <w:t>งปี</w:t>
      </w:r>
    </w:p>
    <w:p w14:paraId="751CBC5C" w14:textId="77777777" w:rsidR="00410E15" w:rsidRPr="00F70BA1" w:rsidRDefault="00410E15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UPC" w:eastAsia="Calibri" w:hAnsi="BrowalliaUPC" w:cs="BrowalliaUPC"/>
          <w:sz w:val="28"/>
          <w:szCs w:val="28"/>
          <w:lang w:val="en-GB"/>
        </w:rPr>
      </w:pPr>
    </w:p>
    <w:p w14:paraId="56B20138" w14:textId="731BE721" w:rsidR="005C7D3A" w:rsidRPr="00F70BA1" w:rsidRDefault="00C42237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8"/>
        <w:jc w:val="thaiDistribute"/>
        <w:rPr>
          <w:rFonts w:ascii="BrowalliaUPC" w:eastAsia="Calibri" w:hAnsi="BrowalliaUPC" w:cs="BrowalliaUPC"/>
          <w:sz w:val="28"/>
          <w:szCs w:val="28"/>
        </w:rPr>
      </w:pPr>
      <w:bookmarkStart w:id="5" w:name="_Hlk489968843"/>
      <w:r w:rsidRPr="00F70BA1">
        <w:rPr>
          <w:rFonts w:ascii="BrowalliaUPC" w:hAnsi="BrowalliaUPC" w:cs="BrowalliaUPC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  <w:r w:rsidRPr="00F70BA1">
        <w:rPr>
          <w:rFonts w:ascii="BrowalliaUPC" w:hAnsi="BrowalliaUPC" w:cs="BrowalliaUPC"/>
          <w:sz w:val="28"/>
          <w:szCs w:val="28"/>
        </w:rPr>
        <w:t xml:space="preserve">              </w:t>
      </w:r>
      <w:r w:rsidRPr="00F70BA1">
        <w:rPr>
          <w:rFonts w:ascii="BrowalliaUPC" w:hAnsi="BrowalliaUPC" w:cs="BrowalliaUPC"/>
          <w:sz w:val="28"/>
          <w:szCs w:val="28"/>
          <w:cs/>
        </w:rPr>
        <w:t>บริษัทจึงไม่ได้รวมกำไร (ขาดทุน) ปรับลด ในงบกำไรขาดทุน</w:t>
      </w:r>
      <w:bookmarkEnd w:id="5"/>
    </w:p>
    <w:p w14:paraId="6A78F43B" w14:textId="1A214FB8" w:rsidR="0064676B" w:rsidRDefault="0064676B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413A23CE" w14:textId="77777777" w:rsidR="00B07CCF" w:rsidRPr="00F70BA1" w:rsidRDefault="00B07CCF" w:rsidP="007F7C10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เงินกองทุนสำรองเลี้ยงชีพ</w:t>
      </w:r>
    </w:p>
    <w:p w14:paraId="6E7C64CF" w14:textId="77777777" w:rsidR="00B07CCF" w:rsidRPr="00F70BA1" w:rsidRDefault="00B07CCF" w:rsidP="00AE6BB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35344446" w14:textId="24ABDCED" w:rsidR="00B07CCF" w:rsidRPr="00F70BA1" w:rsidRDefault="00B07CC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0"/>
          <w:szCs w:val="20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บริษัทได้จดทะเบียนจัดตั้งกองทุนสำรองเลี้ยงชีพพนักงานตามพระราชบัญญัติกองทุนสำรองเลี้ยงชีพ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พ.ศ. </w:t>
      </w:r>
      <w:r w:rsidRPr="00F70BA1">
        <w:rPr>
          <w:rFonts w:ascii="BrowalliaUPC" w:hAnsi="BrowalliaUPC" w:cs="BrowalliaUPC"/>
          <w:sz w:val="28"/>
          <w:szCs w:val="28"/>
        </w:rPr>
        <w:t>2530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ตามระเบียบกองทุนบริษัทจ่ายสมทบเข้ากองทุนนี้เท่ากับส่วนที่พนักงานจ่ายในอัตราร้อยละ </w:t>
      </w:r>
      <w:r w:rsidRPr="00F70BA1">
        <w:rPr>
          <w:rFonts w:ascii="BrowalliaUPC" w:hAnsi="BrowalliaUPC" w:cs="BrowalliaUPC"/>
          <w:sz w:val="28"/>
          <w:szCs w:val="28"/>
        </w:rPr>
        <w:t>2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ของเงินเดือนพนักงาน บริษัทได้แต่งตั้ง </w:t>
      </w:r>
      <w:r w:rsidR="00C07D28" w:rsidRPr="00F70BA1">
        <w:rPr>
          <w:rFonts w:ascii="BrowalliaUPC" w:hAnsi="BrowalliaUPC" w:cs="BrowalliaUPC"/>
          <w:sz w:val="28"/>
          <w:szCs w:val="28"/>
          <w:cs/>
        </w:rPr>
        <w:t>กองทุนสำรองเลี้ยงชีพ</w:t>
      </w:r>
      <w:r w:rsidR="00631DB5" w:rsidRPr="00F70BA1">
        <w:rPr>
          <w:rFonts w:ascii="BrowalliaUPC" w:hAnsi="BrowalliaUPC" w:cs="BrowalliaUPC"/>
          <w:sz w:val="28"/>
          <w:szCs w:val="28"/>
          <w:cs/>
        </w:rPr>
        <w:t xml:space="preserve"> เค มาสเตอร์ พูล ฟันด์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เป็นผู้จัดการกองทุน </w:t>
      </w:r>
    </w:p>
    <w:p w14:paraId="312BFAA3" w14:textId="77777777" w:rsidR="00B07CCF" w:rsidRPr="00F70BA1" w:rsidRDefault="00B07CC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7CAF5227" w14:textId="0AA61CFA" w:rsidR="00291A06" w:rsidRPr="00F70BA1" w:rsidRDefault="00B07CC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บริษัทจ่ายเงินสมทบเข้ากองทุนสำหรับปีสิ้นสุดวันที่ </w:t>
      </w:r>
      <w:r w:rsidRPr="00F70BA1">
        <w:rPr>
          <w:rFonts w:ascii="BrowalliaUPC" w:hAnsi="BrowalliaUPC" w:cs="BrowalliaUPC"/>
          <w:sz w:val="28"/>
          <w:szCs w:val="28"/>
        </w:rPr>
        <w:t>31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F70BA1">
        <w:rPr>
          <w:rFonts w:ascii="BrowalliaUPC" w:hAnsi="BrowalliaUPC" w:cs="BrowalliaUPC"/>
          <w:sz w:val="28"/>
          <w:szCs w:val="28"/>
        </w:rPr>
        <w:t>25</w:t>
      </w:r>
      <w:r w:rsidR="00032A15" w:rsidRPr="00F70BA1">
        <w:rPr>
          <w:rFonts w:ascii="BrowalliaUPC" w:hAnsi="BrowalliaUPC" w:cs="BrowalliaUPC"/>
          <w:sz w:val="28"/>
          <w:szCs w:val="28"/>
        </w:rPr>
        <w:t>6</w:t>
      </w:r>
      <w:r w:rsidR="002926A8" w:rsidRPr="00F70BA1">
        <w:rPr>
          <w:rFonts w:ascii="BrowalliaUPC" w:hAnsi="BrowalliaUPC" w:cs="BrowalliaUPC"/>
          <w:sz w:val="28"/>
          <w:szCs w:val="28"/>
        </w:rPr>
        <w:t>4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F70BA1">
        <w:rPr>
          <w:rFonts w:ascii="BrowalliaUPC" w:hAnsi="BrowalliaUPC" w:cs="BrowalliaUPC"/>
          <w:sz w:val="28"/>
          <w:szCs w:val="28"/>
        </w:rPr>
        <w:t>25</w:t>
      </w:r>
      <w:r w:rsidR="00334E16" w:rsidRPr="00F70BA1">
        <w:rPr>
          <w:rFonts w:ascii="BrowalliaUPC" w:hAnsi="BrowalliaUPC" w:cs="BrowalliaUPC"/>
          <w:sz w:val="28"/>
          <w:szCs w:val="28"/>
        </w:rPr>
        <w:t>6</w:t>
      </w:r>
      <w:r w:rsidR="002926A8" w:rsidRPr="00F70BA1">
        <w:rPr>
          <w:rFonts w:ascii="BrowalliaUPC" w:hAnsi="BrowalliaUPC" w:cs="BrowalliaUPC"/>
          <w:sz w:val="28"/>
          <w:szCs w:val="28"/>
        </w:rPr>
        <w:t>3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เป็นจำนวนเงิน</w:t>
      </w:r>
      <w:r w:rsidR="0055007B" w:rsidRPr="00F70BA1">
        <w:rPr>
          <w:rFonts w:ascii="BrowalliaUPC" w:hAnsi="BrowalliaUPC" w:cs="BrowalliaUPC"/>
          <w:sz w:val="28"/>
          <w:szCs w:val="28"/>
        </w:rPr>
        <w:t xml:space="preserve"> </w:t>
      </w:r>
      <w:r w:rsidR="001F0F23" w:rsidRPr="00F70BA1">
        <w:rPr>
          <w:rFonts w:ascii="BrowalliaUPC" w:hAnsi="BrowalliaUPC" w:cs="BrowalliaUPC"/>
          <w:sz w:val="28"/>
          <w:szCs w:val="28"/>
        </w:rPr>
        <w:t>2.09</w:t>
      </w:r>
      <w:r w:rsidR="00C76699"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ล้านบาท และ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="002926A8" w:rsidRPr="00F70BA1">
        <w:rPr>
          <w:rFonts w:ascii="BrowalliaUPC" w:hAnsi="BrowalliaUPC" w:cs="BrowalliaUPC"/>
          <w:sz w:val="28"/>
          <w:szCs w:val="28"/>
        </w:rPr>
        <w:t xml:space="preserve">1.85 </w:t>
      </w:r>
      <w:r w:rsidRPr="00F70BA1">
        <w:rPr>
          <w:rFonts w:ascii="BrowalliaUPC" w:hAnsi="BrowalliaUPC" w:cs="BrowalliaUPC"/>
          <w:sz w:val="28"/>
          <w:szCs w:val="28"/>
          <w:cs/>
        </w:rPr>
        <w:t>ล้านบาท ตามลำดับ</w:t>
      </w:r>
    </w:p>
    <w:p w14:paraId="3D24F397" w14:textId="77777777" w:rsidR="009E5A1E" w:rsidRPr="00F70BA1" w:rsidRDefault="009E5A1E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521C73D8" w14:textId="3B2C40AE" w:rsidR="001C5189" w:rsidRPr="00F70BA1" w:rsidRDefault="001C5189" w:rsidP="001C5189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รายได้อื่น</w:t>
      </w:r>
    </w:p>
    <w:p w14:paraId="2BBA1CDE" w14:textId="1DF23955" w:rsidR="00EF5132" w:rsidRPr="00F70BA1" w:rsidRDefault="00EF5132" w:rsidP="00EF5132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4807" w:type="pct"/>
        <w:tblInd w:w="360" w:type="dxa"/>
        <w:tblLook w:val="01E0" w:firstRow="1" w:lastRow="1" w:firstColumn="1" w:lastColumn="1" w:noHBand="0" w:noVBand="0"/>
      </w:tblPr>
      <w:tblGrid>
        <w:gridCol w:w="4036"/>
        <w:gridCol w:w="1031"/>
        <w:gridCol w:w="279"/>
        <w:gridCol w:w="1031"/>
        <w:gridCol w:w="272"/>
        <w:gridCol w:w="1035"/>
        <w:gridCol w:w="279"/>
        <w:gridCol w:w="1035"/>
      </w:tblGrid>
      <w:tr w:rsidR="00EF5132" w:rsidRPr="00F70BA1" w14:paraId="037940E6" w14:textId="77777777" w:rsidTr="00F33C96">
        <w:trPr>
          <w:cantSplit/>
          <w:tblHeader/>
        </w:trPr>
        <w:tc>
          <w:tcPr>
            <w:tcW w:w="2243" w:type="pct"/>
          </w:tcPr>
          <w:p w14:paraId="6B16446B" w14:textId="77777777" w:rsidR="00EF5132" w:rsidRPr="00F70BA1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55" w:type="pct"/>
            <w:gridSpan w:val="7"/>
          </w:tcPr>
          <w:p w14:paraId="504BB55B" w14:textId="77777777" w:rsidR="00EF5132" w:rsidRPr="00F70BA1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EF5132" w:rsidRPr="00F70BA1" w14:paraId="665D9F44" w14:textId="77777777" w:rsidTr="00F33C96">
        <w:trPr>
          <w:cantSplit/>
          <w:trHeight w:val="351"/>
          <w:tblHeader/>
        </w:trPr>
        <w:tc>
          <w:tcPr>
            <w:tcW w:w="2243" w:type="pct"/>
          </w:tcPr>
          <w:p w14:paraId="5DBB6D0D" w14:textId="77777777" w:rsidR="00EF5132" w:rsidRPr="00F70BA1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9" w:type="pct"/>
            <w:gridSpan w:val="3"/>
            <w:tcBorders>
              <w:bottom w:val="single" w:sz="4" w:space="0" w:color="auto"/>
            </w:tcBorders>
          </w:tcPr>
          <w:p w14:paraId="7A538015" w14:textId="77777777" w:rsidR="00EF5132" w:rsidRPr="00F70BA1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7065A933" w14:textId="77777777" w:rsidR="00EF5132" w:rsidRPr="00F70BA1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0719083C" w14:textId="77777777" w:rsidR="00EF5132" w:rsidRPr="00F70BA1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F5132" w:rsidRPr="00F70BA1" w14:paraId="1A4AFA31" w14:textId="77777777" w:rsidTr="00F33C96">
        <w:trPr>
          <w:cantSplit/>
          <w:trHeight w:val="351"/>
          <w:tblHeader/>
        </w:trPr>
        <w:tc>
          <w:tcPr>
            <w:tcW w:w="2243" w:type="pct"/>
          </w:tcPr>
          <w:p w14:paraId="30B3D9C2" w14:textId="77777777" w:rsidR="00EF5132" w:rsidRPr="00F70BA1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55" w:type="pct"/>
            <w:gridSpan w:val="7"/>
            <w:tcBorders>
              <w:bottom w:val="single" w:sz="4" w:space="0" w:color="auto"/>
            </w:tcBorders>
          </w:tcPr>
          <w:p w14:paraId="7EB5AA16" w14:textId="77777777" w:rsidR="00EF5132" w:rsidRPr="00F70BA1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สำหรับปีสิ้นสุดวันที่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31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926A8" w:rsidRPr="00F70BA1" w14:paraId="5B00016F" w14:textId="77777777" w:rsidTr="00F33C96">
        <w:trPr>
          <w:cantSplit/>
          <w:trHeight w:val="351"/>
          <w:tblHeader/>
        </w:trPr>
        <w:tc>
          <w:tcPr>
            <w:tcW w:w="2243" w:type="pct"/>
          </w:tcPr>
          <w:p w14:paraId="496CE85E" w14:textId="77777777" w:rsidR="002926A8" w:rsidRPr="00F70BA1" w:rsidRDefault="002926A8" w:rsidP="002926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21B2B52" w14:textId="6F8190E7" w:rsidR="002926A8" w:rsidRPr="00F70BA1" w:rsidRDefault="002926A8" w:rsidP="0029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55" w:type="pct"/>
          </w:tcPr>
          <w:p w14:paraId="1759EC71" w14:textId="77777777" w:rsidR="002926A8" w:rsidRPr="00F70BA1" w:rsidRDefault="002926A8" w:rsidP="0029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FD06412" w14:textId="2E83281D" w:rsidR="002926A8" w:rsidRPr="00F70BA1" w:rsidRDefault="002926A8" w:rsidP="0029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51" w:type="pct"/>
          </w:tcPr>
          <w:p w14:paraId="289BE925" w14:textId="77777777" w:rsidR="002926A8" w:rsidRPr="00F70BA1" w:rsidRDefault="002926A8" w:rsidP="002926A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04C0BC9" w14:textId="3A78BF4F" w:rsidR="002926A8" w:rsidRPr="00F70BA1" w:rsidRDefault="002926A8" w:rsidP="0029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55" w:type="pct"/>
          </w:tcPr>
          <w:p w14:paraId="006CBB3F" w14:textId="77777777" w:rsidR="002926A8" w:rsidRPr="00F70BA1" w:rsidRDefault="002926A8" w:rsidP="0029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6580D38" w14:textId="2A63D9D1" w:rsidR="002926A8" w:rsidRPr="00F70BA1" w:rsidRDefault="002926A8" w:rsidP="0029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EF5132" w:rsidRPr="00F70BA1" w14:paraId="1D382106" w14:textId="77777777" w:rsidTr="00F33C96">
        <w:trPr>
          <w:trHeight w:val="338"/>
        </w:trPr>
        <w:tc>
          <w:tcPr>
            <w:tcW w:w="2243" w:type="pct"/>
          </w:tcPr>
          <w:p w14:paraId="2A43E78D" w14:textId="77777777" w:rsidR="00EF5132" w:rsidRPr="00F70BA1" w:rsidRDefault="00EF5132" w:rsidP="00876DA8">
            <w:pPr>
              <w:pStyle w:val="1"/>
              <w:widowControl/>
              <w:ind w:left="252" w:right="-241" w:hanging="252"/>
              <w:rPr>
                <w:rFonts w:ascii="BrowalliaUPC" w:hAnsi="BrowalliaUPC" w:cs="BrowalliaUPC"/>
                <w:color w:val="auto"/>
                <w:cs/>
              </w:rPr>
            </w:pPr>
          </w:p>
        </w:tc>
        <w:tc>
          <w:tcPr>
            <w:tcW w:w="573" w:type="pct"/>
          </w:tcPr>
          <w:p w14:paraId="0A16D91A" w14:textId="77777777" w:rsidR="00EF5132" w:rsidRPr="00F70BA1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29937BDC" w14:textId="77777777" w:rsidR="00EF5132" w:rsidRPr="00F70BA1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1A03705B" w14:textId="77777777" w:rsidR="00EF5132" w:rsidRPr="00F70BA1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10FA06D6" w14:textId="77777777" w:rsidR="00EF5132" w:rsidRPr="00F70BA1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62E506EC" w14:textId="77777777" w:rsidR="00EF5132" w:rsidRPr="00F70BA1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07477B02" w14:textId="77777777" w:rsidR="00EF5132" w:rsidRPr="00F70BA1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5C46A516" w14:textId="77777777" w:rsidR="00EF5132" w:rsidRPr="00F70BA1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027C9D" w:rsidRPr="00F70BA1" w14:paraId="54BB9369" w14:textId="77777777" w:rsidTr="00F33C96">
        <w:trPr>
          <w:trHeight w:val="113"/>
        </w:trPr>
        <w:tc>
          <w:tcPr>
            <w:tcW w:w="2243" w:type="pct"/>
          </w:tcPr>
          <w:p w14:paraId="0D57A977" w14:textId="4ED822F6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รายได้ดอกเบี้ยรับ</w:t>
            </w:r>
          </w:p>
        </w:tc>
        <w:tc>
          <w:tcPr>
            <w:tcW w:w="573" w:type="pct"/>
            <w:shd w:val="clear" w:color="auto" w:fill="auto"/>
          </w:tcPr>
          <w:p w14:paraId="770CFC3D" w14:textId="31A5D8D8" w:rsidR="00027C9D" w:rsidRPr="00F70BA1" w:rsidRDefault="00D32359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649</w:t>
            </w:r>
          </w:p>
        </w:tc>
        <w:tc>
          <w:tcPr>
            <w:tcW w:w="155" w:type="pct"/>
            <w:vAlign w:val="bottom"/>
          </w:tcPr>
          <w:p w14:paraId="4835B156" w14:textId="77777777" w:rsidR="00027C9D" w:rsidRPr="00F70BA1" w:rsidRDefault="00027C9D" w:rsidP="00027C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4EE10FC6" w14:textId="3795DCC7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680</w:t>
            </w:r>
          </w:p>
        </w:tc>
        <w:tc>
          <w:tcPr>
            <w:tcW w:w="151" w:type="pct"/>
            <w:vAlign w:val="bottom"/>
          </w:tcPr>
          <w:p w14:paraId="2B270F79" w14:textId="77777777" w:rsidR="00027C9D" w:rsidRPr="00F70BA1" w:rsidRDefault="00027C9D" w:rsidP="00027C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1489680E" w14:textId="63502757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478</w:t>
            </w:r>
          </w:p>
        </w:tc>
        <w:tc>
          <w:tcPr>
            <w:tcW w:w="155" w:type="pct"/>
            <w:vAlign w:val="bottom"/>
          </w:tcPr>
          <w:p w14:paraId="7669A56B" w14:textId="77777777" w:rsidR="00027C9D" w:rsidRPr="00F70BA1" w:rsidRDefault="00027C9D" w:rsidP="00027C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4DFBECE3" w14:textId="0F4B9DDE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675</w:t>
            </w:r>
          </w:p>
        </w:tc>
      </w:tr>
      <w:tr w:rsidR="00027C9D" w:rsidRPr="00F70BA1" w14:paraId="7AFCD552" w14:textId="77777777" w:rsidTr="00F33C96">
        <w:trPr>
          <w:trHeight w:val="113"/>
        </w:trPr>
        <w:tc>
          <w:tcPr>
            <w:tcW w:w="2243" w:type="pct"/>
          </w:tcPr>
          <w:p w14:paraId="7AE9A243" w14:textId="21F37B71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กำไรจากการขายทรัพย์สิน</w:t>
            </w:r>
          </w:p>
        </w:tc>
        <w:tc>
          <w:tcPr>
            <w:tcW w:w="573" w:type="pct"/>
            <w:shd w:val="clear" w:color="auto" w:fill="auto"/>
          </w:tcPr>
          <w:p w14:paraId="7002D16F" w14:textId="1B99EA57" w:rsidR="00027C9D" w:rsidRPr="00F70BA1" w:rsidRDefault="00EA7FA9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325</w:t>
            </w:r>
          </w:p>
        </w:tc>
        <w:tc>
          <w:tcPr>
            <w:tcW w:w="155" w:type="pct"/>
            <w:vAlign w:val="bottom"/>
          </w:tcPr>
          <w:p w14:paraId="37297B26" w14:textId="77777777" w:rsidR="00027C9D" w:rsidRPr="00F70BA1" w:rsidRDefault="00027C9D" w:rsidP="00027C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4D6622F7" w14:textId="3C4CB538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5,153</w:t>
            </w:r>
          </w:p>
        </w:tc>
        <w:tc>
          <w:tcPr>
            <w:tcW w:w="151" w:type="pct"/>
            <w:vAlign w:val="bottom"/>
          </w:tcPr>
          <w:p w14:paraId="6258467A" w14:textId="77777777" w:rsidR="00027C9D" w:rsidRPr="00F70BA1" w:rsidRDefault="00027C9D" w:rsidP="00027C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6F94B3F9" w14:textId="0F9CC74A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325</w:t>
            </w:r>
          </w:p>
        </w:tc>
        <w:tc>
          <w:tcPr>
            <w:tcW w:w="155" w:type="pct"/>
            <w:vAlign w:val="bottom"/>
          </w:tcPr>
          <w:p w14:paraId="36C948C0" w14:textId="77777777" w:rsidR="00027C9D" w:rsidRPr="00F70BA1" w:rsidRDefault="00027C9D" w:rsidP="00027C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62F8B9CD" w14:textId="483D5EE1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2,601</w:t>
            </w:r>
          </w:p>
        </w:tc>
      </w:tr>
      <w:tr w:rsidR="00027C9D" w:rsidRPr="00F70BA1" w14:paraId="0EFC6EE0" w14:textId="77777777" w:rsidTr="00F33C96">
        <w:trPr>
          <w:trHeight w:val="113"/>
        </w:trPr>
        <w:tc>
          <w:tcPr>
            <w:tcW w:w="2243" w:type="pct"/>
          </w:tcPr>
          <w:p w14:paraId="5D20B859" w14:textId="65198B6E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กลับรายการประมาณการรื้อถอนฟาร์ม</w:t>
            </w:r>
          </w:p>
        </w:tc>
        <w:tc>
          <w:tcPr>
            <w:tcW w:w="573" w:type="pct"/>
            <w:shd w:val="clear" w:color="auto" w:fill="auto"/>
          </w:tcPr>
          <w:p w14:paraId="4B4D2492" w14:textId="3C2BDDA2" w:rsidR="00027C9D" w:rsidRPr="00F70BA1" w:rsidRDefault="00E50782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55" w:type="pct"/>
            <w:vAlign w:val="bottom"/>
          </w:tcPr>
          <w:p w14:paraId="6980C0A4" w14:textId="77777777" w:rsidR="00027C9D" w:rsidRPr="00F70BA1" w:rsidRDefault="00027C9D" w:rsidP="00027C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0B6B37FC" w14:textId="1FE2C857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2,285</w:t>
            </w:r>
          </w:p>
        </w:tc>
        <w:tc>
          <w:tcPr>
            <w:tcW w:w="151" w:type="pct"/>
            <w:vAlign w:val="bottom"/>
          </w:tcPr>
          <w:p w14:paraId="2B4F814F" w14:textId="77777777" w:rsidR="00027C9D" w:rsidRPr="00F70BA1" w:rsidRDefault="00027C9D" w:rsidP="00027C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24208779" w14:textId="74880C55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55" w:type="pct"/>
            <w:vAlign w:val="bottom"/>
          </w:tcPr>
          <w:p w14:paraId="0EF9E349" w14:textId="77777777" w:rsidR="00027C9D" w:rsidRPr="00F70BA1" w:rsidRDefault="00027C9D" w:rsidP="00027C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23910F15" w14:textId="0E64AC37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027C9D" w:rsidRPr="00F70BA1" w14:paraId="2AF13091" w14:textId="77777777" w:rsidTr="00F33C96">
        <w:trPr>
          <w:trHeight w:val="113"/>
        </w:trPr>
        <w:tc>
          <w:tcPr>
            <w:tcW w:w="2243" w:type="pct"/>
          </w:tcPr>
          <w:p w14:paraId="5090A18D" w14:textId="65596B51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อื่น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ๆ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57927450" w14:textId="135C96C0" w:rsidR="00027C9D" w:rsidRPr="00F70BA1" w:rsidRDefault="00D32359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12,330</w:t>
            </w:r>
          </w:p>
        </w:tc>
        <w:tc>
          <w:tcPr>
            <w:tcW w:w="155" w:type="pct"/>
            <w:vAlign w:val="bottom"/>
          </w:tcPr>
          <w:p w14:paraId="288515F4" w14:textId="77777777" w:rsidR="00027C9D" w:rsidRPr="00F70BA1" w:rsidRDefault="00027C9D" w:rsidP="00027C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4A7F2E8" w14:textId="5A2C79FC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5,335</w:t>
            </w:r>
          </w:p>
        </w:tc>
        <w:tc>
          <w:tcPr>
            <w:tcW w:w="151" w:type="pct"/>
            <w:vAlign w:val="bottom"/>
          </w:tcPr>
          <w:p w14:paraId="0A1E69C7" w14:textId="77777777" w:rsidR="00027C9D" w:rsidRPr="00F70BA1" w:rsidRDefault="00027C9D" w:rsidP="00027C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BCCB34F" w14:textId="0C9620E7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6,543</w:t>
            </w:r>
          </w:p>
        </w:tc>
        <w:tc>
          <w:tcPr>
            <w:tcW w:w="155" w:type="pct"/>
            <w:vAlign w:val="bottom"/>
          </w:tcPr>
          <w:p w14:paraId="0707CA80" w14:textId="77777777" w:rsidR="00027C9D" w:rsidRPr="00F70BA1" w:rsidRDefault="00027C9D" w:rsidP="00027C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0F03A16" w14:textId="472F740D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1,523</w:t>
            </w:r>
          </w:p>
        </w:tc>
      </w:tr>
      <w:tr w:rsidR="00027C9D" w:rsidRPr="00F70BA1" w14:paraId="1284C45B" w14:textId="77777777" w:rsidTr="00F33C96">
        <w:trPr>
          <w:trHeight w:val="113"/>
        </w:trPr>
        <w:tc>
          <w:tcPr>
            <w:tcW w:w="2243" w:type="pct"/>
          </w:tcPr>
          <w:p w14:paraId="1A781606" w14:textId="75F3E271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52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BF1B3C2" w14:textId="53C2D8C3" w:rsidR="00027C9D" w:rsidRPr="00F70BA1" w:rsidRDefault="007707FC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13,304</w:t>
            </w:r>
          </w:p>
        </w:tc>
        <w:tc>
          <w:tcPr>
            <w:tcW w:w="155" w:type="pct"/>
            <w:vAlign w:val="bottom"/>
          </w:tcPr>
          <w:p w14:paraId="5289C935" w14:textId="77777777" w:rsidR="00027C9D" w:rsidRPr="00F70BA1" w:rsidRDefault="00027C9D" w:rsidP="00027C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AF8C4C8" w14:textId="7750A437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13,453</w:t>
            </w:r>
          </w:p>
        </w:tc>
        <w:tc>
          <w:tcPr>
            <w:tcW w:w="151" w:type="pct"/>
            <w:vAlign w:val="bottom"/>
          </w:tcPr>
          <w:p w14:paraId="04A1EDEC" w14:textId="77777777" w:rsidR="00027C9D" w:rsidRPr="00F70BA1" w:rsidRDefault="00027C9D" w:rsidP="00027C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331323A" w14:textId="371EC819" w:rsidR="00027C9D" w:rsidRPr="00F70BA1" w:rsidRDefault="00027C9D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7,346</w:t>
            </w:r>
          </w:p>
        </w:tc>
        <w:tc>
          <w:tcPr>
            <w:tcW w:w="155" w:type="pct"/>
            <w:vAlign w:val="bottom"/>
          </w:tcPr>
          <w:p w14:paraId="2160BD74" w14:textId="77777777" w:rsidR="00027C9D" w:rsidRPr="00F70BA1" w:rsidRDefault="00027C9D" w:rsidP="00027C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750D193" w14:textId="176DCA12" w:rsidR="00027C9D" w:rsidRPr="00F70BA1" w:rsidRDefault="00EB400B" w:rsidP="0002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027C9D" w:rsidRPr="00F70BA1">
              <w:rPr>
                <w:rFonts w:ascii="BrowalliaUPC" w:hAnsi="BrowalliaUPC" w:cs="BrowalliaUPC"/>
                <w:sz w:val="28"/>
                <w:szCs w:val="28"/>
              </w:rPr>
              <w:t>,799</w:t>
            </w:r>
          </w:p>
        </w:tc>
      </w:tr>
    </w:tbl>
    <w:p w14:paraId="7B247FE7" w14:textId="72A0DC86" w:rsidR="002926A8" w:rsidRDefault="002926A8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B6A6EA3" w14:textId="11A89B69" w:rsidR="005753E0" w:rsidRPr="00F70BA1" w:rsidRDefault="005753E0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ค่าใช้จ่ายตามลักษณะ</w:t>
      </w:r>
    </w:p>
    <w:p w14:paraId="26D58C95" w14:textId="77777777" w:rsidR="00691D21" w:rsidRPr="00F70BA1" w:rsidRDefault="00691D21" w:rsidP="00AE6BB0">
      <w:pPr>
        <w:spacing w:line="240" w:lineRule="auto"/>
        <w:rPr>
          <w:rFonts w:ascii="BrowalliaUPC" w:hAnsi="BrowalliaUPC" w:cs="BrowalliaUPC"/>
          <w:sz w:val="28"/>
          <w:szCs w:val="28"/>
        </w:rPr>
      </w:pPr>
    </w:p>
    <w:tbl>
      <w:tblPr>
        <w:tblW w:w="4807" w:type="pct"/>
        <w:tblInd w:w="360" w:type="dxa"/>
        <w:tblLook w:val="01E0" w:firstRow="1" w:lastRow="1" w:firstColumn="1" w:lastColumn="1" w:noHBand="0" w:noVBand="0"/>
      </w:tblPr>
      <w:tblGrid>
        <w:gridCol w:w="4036"/>
        <w:gridCol w:w="1031"/>
        <w:gridCol w:w="279"/>
        <w:gridCol w:w="1031"/>
        <w:gridCol w:w="272"/>
        <w:gridCol w:w="1035"/>
        <w:gridCol w:w="279"/>
        <w:gridCol w:w="1035"/>
      </w:tblGrid>
      <w:tr w:rsidR="00DD2775" w:rsidRPr="00F70BA1" w14:paraId="2B7903C5" w14:textId="77777777" w:rsidTr="00572CEB">
        <w:trPr>
          <w:cantSplit/>
          <w:tblHeader/>
        </w:trPr>
        <w:tc>
          <w:tcPr>
            <w:tcW w:w="2243" w:type="pct"/>
          </w:tcPr>
          <w:p w14:paraId="1C9932DE" w14:textId="77777777" w:rsidR="00DD2775" w:rsidRPr="00F70BA1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57" w:type="pct"/>
            <w:gridSpan w:val="7"/>
          </w:tcPr>
          <w:p w14:paraId="3C412D70" w14:textId="77777777" w:rsidR="00DD2775" w:rsidRPr="00F70BA1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DD2775" w:rsidRPr="00F70BA1" w14:paraId="4DCC746F" w14:textId="77777777" w:rsidTr="00572CEB">
        <w:trPr>
          <w:cantSplit/>
          <w:trHeight w:val="351"/>
          <w:tblHeader/>
        </w:trPr>
        <w:tc>
          <w:tcPr>
            <w:tcW w:w="2243" w:type="pct"/>
          </w:tcPr>
          <w:p w14:paraId="5C926D7D" w14:textId="77777777" w:rsidR="00DD2775" w:rsidRPr="00F70BA1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</w:tcPr>
          <w:p w14:paraId="787F34D7" w14:textId="77777777" w:rsidR="00DD2775" w:rsidRPr="00F70BA1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431B138B" w14:textId="77777777" w:rsidR="00DD2775" w:rsidRPr="00F70BA1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00C983A8" w14:textId="77777777" w:rsidR="00DD2775" w:rsidRPr="00F70BA1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D2775" w:rsidRPr="00F70BA1" w14:paraId="2B2E150A" w14:textId="77777777" w:rsidTr="00572CEB">
        <w:trPr>
          <w:cantSplit/>
          <w:trHeight w:val="351"/>
          <w:tblHeader/>
        </w:trPr>
        <w:tc>
          <w:tcPr>
            <w:tcW w:w="2243" w:type="pct"/>
          </w:tcPr>
          <w:p w14:paraId="379BAD34" w14:textId="77777777" w:rsidR="00DD2775" w:rsidRPr="00F70BA1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57" w:type="pct"/>
            <w:gridSpan w:val="7"/>
            <w:tcBorders>
              <w:bottom w:val="single" w:sz="4" w:space="0" w:color="auto"/>
            </w:tcBorders>
          </w:tcPr>
          <w:p w14:paraId="6A5071E4" w14:textId="77777777" w:rsidR="00DD2775" w:rsidRPr="00F70BA1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สำหรับปีสิ้นสุดวันที่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31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926A8" w:rsidRPr="00F70BA1" w14:paraId="01566E92" w14:textId="77777777" w:rsidTr="00572CEB">
        <w:trPr>
          <w:cantSplit/>
          <w:trHeight w:val="351"/>
          <w:tblHeader/>
        </w:trPr>
        <w:tc>
          <w:tcPr>
            <w:tcW w:w="2243" w:type="pct"/>
          </w:tcPr>
          <w:p w14:paraId="21E9F8FA" w14:textId="77777777" w:rsidR="002926A8" w:rsidRPr="00F70BA1" w:rsidRDefault="002926A8" w:rsidP="002926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8014838" w14:textId="4FB9BAB2" w:rsidR="002926A8" w:rsidRPr="00F70BA1" w:rsidRDefault="002926A8" w:rsidP="0029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55" w:type="pct"/>
          </w:tcPr>
          <w:p w14:paraId="543C4510" w14:textId="77777777" w:rsidR="002926A8" w:rsidRPr="00F70BA1" w:rsidRDefault="002926A8" w:rsidP="0029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73263E9" w14:textId="51C472B6" w:rsidR="002926A8" w:rsidRPr="00F70BA1" w:rsidRDefault="002926A8" w:rsidP="0029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51" w:type="pct"/>
          </w:tcPr>
          <w:p w14:paraId="532FA71A" w14:textId="77777777" w:rsidR="002926A8" w:rsidRPr="00F70BA1" w:rsidRDefault="002926A8" w:rsidP="002926A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62A78E5" w14:textId="7A2DA7CF" w:rsidR="002926A8" w:rsidRPr="00F70BA1" w:rsidRDefault="002926A8" w:rsidP="0029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55" w:type="pct"/>
          </w:tcPr>
          <w:p w14:paraId="066CCAFA" w14:textId="77777777" w:rsidR="002926A8" w:rsidRPr="00F70BA1" w:rsidRDefault="002926A8" w:rsidP="0029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6B38DDF" w14:textId="3E7C8B45" w:rsidR="002926A8" w:rsidRPr="00F70BA1" w:rsidRDefault="002926A8" w:rsidP="0029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DD2775" w:rsidRPr="00F70BA1" w14:paraId="785A9F13" w14:textId="77777777" w:rsidTr="00572CEB">
        <w:trPr>
          <w:trHeight w:val="338"/>
        </w:trPr>
        <w:tc>
          <w:tcPr>
            <w:tcW w:w="2243" w:type="pct"/>
          </w:tcPr>
          <w:p w14:paraId="6BDC803F" w14:textId="77777777" w:rsidR="00DD2775" w:rsidRPr="00A0055C" w:rsidRDefault="00DD2775" w:rsidP="00A355E8">
            <w:pPr>
              <w:pStyle w:val="1"/>
              <w:widowControl/>
              <w:ind w:left="252" w:right="-241" w:hanging="252"/>
              <w:rPr>
                <w:rFonts w:ascii="BrowalliaUPC" w:hAnsi="BrowalliaUPC" w:cs="BrowalliaUPC"/>
                <w:color w:val="auto"/>
                <w:cs/>
              </w:rPr>
            </w:pPr>
          </w:p>
        </w:tc>
        <w:tc>
          <w:tcPr>
            <w:tcW w:w="573" w:type="pct"/>
          </w:tcPr>
          <w:p w14:paraId="0530ED59" w14:textId="77777777" w:rsidR="00DD2775" w:rsidRPr="00A0055C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410E231C" w14:textId="77777777" w:rsidR="00DD2775" w:rsidRPr="00A0055C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5665B05A" w14:textId="77777777" w:rsidR="00DD2775" w:rsidRPr="00A0055C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162B5BF7" w14:textId="77777777" w:rsidR="00DD2775" w:rsidRPr="00A0055C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1873E275" w14:textId="77777777" w:rsidR="00DD2775" w:rsidRPr="00A0055C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30C3602C" w14:textId="77777777" w:rsidR="00DD2775" w:rsidRPr="00A0055C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524D3E44" w14:textId="77777777" w:rsidR="00DD2775" w:rsidRPr="00A0055C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B8017A" w:rsidRPr="00F70BA1" w14:paraId="75F364C6" w14:textId="77777777" w:rsidTr="00B8017A">
        <w:trPr>
          <w:trHeight w:val="113"/>
        </w:trPr>
        <w:tc>
          <w:tcPr>
            <w:tcW w:w="2243" w:type="pct"/>
          </w:tcPr>
          <w:p w14:paraId="47959D14" w14:textId="77777777" w:rsidR="00B8017A" w:rsidRPr="00A0055C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0055C">
              <w:rPr>
                <w:rFonts w:ascii="BrowalliaUPC" w:hAnsi="BrowalliaUPC" w:cs="BrowalliaUPC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1B7E7CC" w14:textId="48C7268E" w:rsidR="00B8017A" w:rsidRPr="00A0055C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0055C">
              <w:rPr>
                <w:rFonts w:ascii="BrowalliaUPC" w:hAnsi="BrowalliaUPC" w:cs="BrowalliaUPC"/>
                <w:sz w:val="28"/>
                <w:szCs w:val="28"/>
              </w:rPr>
              <w:t>1,471,785</w:t>
            </w:r>
          </w:p>
        </w:tc>
        <w:tc>
          <w:tcPr>
            <w:tcW w:w="155" w:type="pct"/>
            <w:vAlign w:val="bottom"/>
          </w:tcPr>
          <w:p w14:paraId="17446DA8" w14:textId="77777777" w:rsidR="00B8017A" w:rsidRPr="00A0055C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372F72C4" w14:textId="13D79E85" w:rsidR="00B8017A" w:rsidRPr="00A0055C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0055C">
              <w:rPr>
                <w:rFonts w:ascii="BrowalliaUPC" w:hAnsi="BrowalliaUPC" w:cs="BrowalliaUPC"/>
                <w:sz w:val="28"/>
                <w:szCs w:val="28"/>
              </w:rPr>
              <w:t>841,061</w:t>
            </w:r>
          </w:p>
        </w:tc>
        <w:tc>
          <w:tcPr>
            <w:tcW w:w="151" w:type="pct"/>
            <w:vAlign w:val="bottom"/>
          </w:tcPr>
          <w:p w14:paraId="32528D8A" w14:textId="77777777" w:rsidR="00B8017A" w:rsidRPr="00A0055C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240CB3C9" w14:textId="52B6D05C" w:rsidR="00B8017A" w:rsidRPr="00A0055C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0055C">
              <w:rPr>
                <w:rFonts w:ascii="BrowalliaUPC" w:hAnsi="BrowalliaUPC" w:cs="BrowalliaUPC"/>
                <w:sz w:val="28"/>
                <w:szCs w:val="28"/>
              </w:rPr>
              <w:t>1,323,469</w:t>
            </w:r>
          </w:p>
        </w:tc>
        <w:tc>
          <w:tcPr>
            <w:tcW w:w="155" w:type="pct"/>
            <w:vAlign w:val="bottom"/>
          </w:tcPr>
          <w:p w14:paraId="1659F8E5" w14:textId="77777777" w:rsidR="00B8017A" w:rsidRPr="00A0055C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14AE18A0" w14:textId="3DEABAB4" w:rsidR="00B8017A" w:rsidRPr="00A0055C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0055C">
              <w:rPr>
                <w:rFonts w:ascii="BrowalliaUPC" w:hAnsi="BrowalliaUPC" w:cs="BrowalliaUPC"/>
                <w:sz w:val="28"/>
                <w:szCs w:val="28"/>
              </w:rPr>
              <w:t>730,685</w:t>
            </w:r>
          </w:p>
        </w:tc>
      </w:tr>
      <w:tr w:rsidR="00B8017A" w:rsidRPr="00F70BA1" w14:paraId="66064490" w14:textId="77777777" w:rsidTr="00B8017A">
        <w:trPr>
          <w:trHeight w:val="113"/>
        </w:trPr>
        <w:tc>
          <w:tcPr>
            <w:tcW w:w="2243" w:type="pct"/>
          </w:tcPr>
          <w:p w14:paraId="156DF80B" w14:textId="77777777" w:rsidR="00B8017A" w:rsidRPr="00A0055C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0055C">
              <w:rPr>
                <w:rFonts w:ascii="BrowalliaUPC" w:hAnsi="BrowalliaUPC" w:cs="BrowalliaUPC"/>
                <w:sz w:val="28"/>
                <w:szCs w:val="28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36D17811" w14:textId="0D63B3CE" w:rsidR="00B8017A" w:rsidRPr="00A0055C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0055C">
              <w:rPr>
                <w:rFonts w:ascii="BrowalliaUPC" w:hAnsi="BrowalliaUPC" w:cs="BrowalliaUPC"/>
                <w:sz w:val="28"/>
                <w:szCs w:val="28"/>
              </w:rPr>
              <w:t>227,314</w:t>
            </w:r>
          </w:p>
        </w:tc>
        <w:tc>
          <w:tcPr>
            <w:tcW w:w="155" w:type="pct"/>
            <w:vAlign w:val="bottom"/>
          </w:tcPr>
          <w:p w14:paraId="1CF7F540" w14:textId="77777777" w:rsidR="00B8017A" w:rsidRPr="00A0055C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6F886041" w14:textId="51E9016C" w:rsidR="00B8017A" w:rsidRPr="00A0055C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0055C">
              <w:rPr>
                <w:rFonts w:ascii="BrowalliaUPC" w:hAnsi="BrowalliaUPC" w:cs="BrowalliaUPC"/>
                <w:sz w:val="28"/>
                <w:szCs w:val="28"/>
              </w:rPr>
              <w:t>222,551</w:t>
            </w:r>
          </w:p>
        </w:tc>
        <w:tc>
          <w:tcPr>
            <w:tcW w:w="151" w:type="pct"/>
            <w:vAlign w:val="bottom"/>
          </w:tcPr>
          <w:p w14:paraId="5DE18CCE" w14:textId="77777777" w:rsidR="00B8017A" w:rsidRPr="00A0055C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30E3A9F5" w14:textId="4A6443E5" w:rsidR="00B8017A" w:rsidRPr="00A0055C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0055C">
              <w:rPr>
                <w:rFonts w:ascii="BrowalliaUPC" w:hAnsi="BrowalliaUPC" w:cs="BrowalliaUPC"/>
                <w:sz w:val="28"/>
                <w:szCs w:val="28"/>
              </w:rPr>
              <w:t>197,355</w:t>
            </w:r>
          </w:p>
        </w:tc>
        <w:tc>
          <w:tcPr>
            <w:tcW w:w="155" w:type="pct"/>
            <w:vAlign w:val="bottom"/>
          </w:tcPr>
          <w:p w14:paraId="28FBDDCB" w14:textId="77777777" w:rsidR="00B8017A" w:rsidRPr="00A0055C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61787AA7" w14:textId="71095DE2" w:rsidR="00B8017A" w:rsidRPr="00A0055C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0055C">
              <w:rPr>
                <w:rFonts w:ascii="BrowalliaUPC" w:hAnsi="BrowalliaUPC" w:cs="BrowalliaUPC"/>
                <w:sz w:val="28"/>
                <w:szCs w:val="28"/>
              </w:rPr>
              <w:t>181,842</w:t>
            </w:r>
          </w:p>
        </w:tc>
      </w:tr>
      <w:tr w:rsidR="00B8017A" w:rsidRPr="00F70BA1" w14:paraId="6E23ACB9" w14:textId="77777777" w:rsidTr="00B8017A">
        <w:trPr>
          <w:trHeight w:val="113"/>
        </w:trPr>
        <w:tc>
          <w:tcPr>
            <w:tcW w:w="2243" w:type="pct"/>
          </w:tcPr>
          <w:p w14:paraId="198137BC" w14:textId="77777777" w:rsidR="00B8017A" w:rsidRPr="00A0055C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A0055C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D43DE99" w14:textId="23D67500" w:rsidR="00B8017A" w:rsidRPr="00A0055C" w:rsidRDefault="00483114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60,349</w:t>
            </w:r>
          </w:p>
        </w:tc>
        <w:tc>
          <w:tcPr>
            <w:tcW w:w="155" w:type="pct"/>
            <w:vAlign w:val="bottom"/>
          </w:tcPr>
          <w:p w14:paraId="7FBF4901" w14:textId="77777777" w:rsidR="00B8017A" w:rsidRPr="00A0055C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686098C2" w14:textId="72E87368" w:rsidR="00B8017A" w:rsidRPr="00A0055C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0055C">
              <w:rPr>
                <w:rFonts w:ascii="BrowalliaUPC" w:hAnsi="BrowalliaUPC" w:cs="BrowalliaUPC"/>
                <w:sz w:val="28"/>
                <w:szCs w:val="28"/>
                <w:lang w:val="en-GB"/>
              </w:rPr>
              <w:t>92,463</w:t>
            </w:r>
          </w:p>
        </w:tc>
        <w:tc>
          <w:tcPr>
            <w:tcW w:w="151" w:type="pct"/>
            <w:vAlign w:val="bottom"/>
          </w:tcPr>
          <w:p w14:paraId="5CD12BCF" w14:textId="77777777" w:rsidR="00B8017A" w:rsidRPr="00A0055C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5F8A7C2A" w14:textId="3A72A277" w:rsidR="00B8017A" w:rsidRPr="00A0055C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0055C">
              <w:rPr>
                <w:rFonts w:ascii="BrowalliaUPC" w:hAnsi="BrowalliaUPC" w:cs="BrowalliaUPC"/>
                <w:sz w:val="28"/>
                <w:szCs w:val="28"/>
              </w:rPr>
              <w:t>54,259</w:t>
            </w:r>
          </w:p>
        </w:tc>
        <w:tc>
          <w:tcPr>
            <w:tcW w:w="155" w:type="pct"/>
            <w:vAlign w:val="bottom"/>
          </w:tcPr>
          <w:p w14:paraId="5ECA3A89" w14:textId="77777777" w:rsidR="00B8017A" w:rsidRPr="00A0055C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0F348D76" w14:textId="0F63A6C8" w:rsidR="00B8017A" w:rsidRPr="00A0055C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0055C">
              <w:rPr>
                <w:rFonts w:ascii="BrowalliaUPC" w:hAnsi="BrowalliaUPC" w:cs="BrowalliaUPC"/>
                <w:sz w:val="28"/>
                <w:szCs w:val="28"/>
              </w:rPr>
              <w:t>72,712</w:t>
            </w:r>
          </w:p>
        </w:tc>
      </w:tr>
      <w:tr w:rsidR="00B8017A" w:rsidRPr="00F70BA1" w14:paraId="3291B9CC" w14:textId="77777777" w:rsidTr="00B8017A">
        <w:trPr>
          <w:trHeight w:val="113"/>
        </w:trPr>
        <w:tc>
          <w:tcPr>
            <w:tcW w:w="2243" w:type="pct"/>
          </w:tcPr>
          <w:p w14:paraId="4D21CDAD" w14:textId="750F5AC2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4DC495B" w14:textId="3DE2BA3D" w:rsidR="00B8017A" w:rsidRPr="00B8017A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8017A">
              <w:rPr>
                <w:rFonts w:ascii="BrowalliaUPC" w:hAnsi="BrowalliaUPC" w:cs="BrowalliaUPC"/>
                <w:sz w:val="28"/>
                <w:szCs w:val="28"/>
              </w:rPr>
              <w:t>2,457</w:t>
            </w:r>
          </w:p>
        </w:tc>
        <w:tc>
          <w:tcPr>
            <w:tcW w:w="155" w:type="pct"/>
            <w:vAlign w:val="bottom"/>
          </w:tcPr>
          <w:p w14:paraId="31F6E3ED" w14:textId="77777777" w:rsidR="00B8017A" w:rsidRPr="00F70BA1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6792D9F4" w14:textId="5AA0618E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2,376</w:t>
            </w:r>
          </w:p>
        </w:tc>
        <w:tc>
          <w:tcPr>
            <w:tcW w:w="151" w:type="pct"/>
            <w:vAlign w:val="bottom"/>
          </w:tcPr>
          <w:p w14:paraId="07C06433" w14:textId="77777777" w:rsidR="00B8017A" w:rsidRPr="00F70BA1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7AD0A3FC" w14:textId="0C083155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412</w:t>
            </w:r>
          </w:p>
        </w:tc>
        <w:tc>
          <w:tcPr>
            <w:tcW w:w="155" w:type="pct"/>
            <w:vAlign w:val="bottom"/>
          </w:tcPr>
          <w:p w14:paraId="312FE1E0" w14:textId="77777777" w:rsidR="00B8017A" w:rsidRPr="00F70BA1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14F91470" w14:textId="7D020DE9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486</w:t>
            </w:r>
          </w:p>
        </w:tc>
      </w:tr>
      <w:tr w:rsidR="00B8017A" w:rsidRPr="00F70BA1" w14:paraId="09555477" w14:textId="77777777" w:rsidTr="00B8017A">
        <w:trPr>
          <w:trHeight w:val="113"/>
        </w:trPr>
        <w:tc>
          <w:tcPr>
            <w:tcW w:w="2243" w:type="pct"/>
          </w:tcPr>
          <w:p w14:paraId="799B41EE" w14:textId="77777777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43D39BA" w14:textId="73EC3A80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8017A">
              <w:rPr>
                <w:rFonts w:ascii="BrowalliaUPC" w:hAnsi="BrowalliaUPC" w:cs="BrowalliaUPC"/>
                <w:sz w:val="28"/>
                <w:szCs w:val="28"/>
              </w:rPr>
              <w:t>81,893</w:t>
            </w:r>
          </w:p>
        </w:tc>
        <w:tc>
          <w:tcPr>
            <w:tcW w:w="155" w:type="pct"/>
            <w:vAlign w:val="bottom"/>
          </w:tcPr>
          <w:p w14:paraId="4BDC6E8F" w14:textId="77777777" w:rsidR="00B8017A" w:rsidRPr="00F70BA1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628A438E" w14:textId="55CB5954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64,585</w:t>
            </w:r>
          </w:p>
        </w:tc>
        <w:tc>
          <w:tcPr>
            <w:tcW w:w="151" w:type="pct"/>
            <w:vAlign w:val="bottom"/>
          </w:tcPr>
          <w:p w14:paraId="6D4E9618" w14:textId="77777777" w:rsidR="00B8017A" w:rsidRPr="00F70BA1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7AE10C0E" w14:textId="529520EC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76,802</w:t>
            </w:r>
          </w:p>
        </w:tc>
        <w:tc>
          <w:tcPr>
            <w:tcW w:w="155" w:type="pct"/>
            <w:vAlign w:val="bottom"/>
          </w:tcPr>
          <w:p w14:paraId="2698604F" w14:textId="77777777" w:rsidR="00B8017A" w:rsidRPr="00F70BA1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3EB38DD7" w14:textId="52DC99E1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58,761</w:t>
            </w:r>
          </w:p>
        </w:tc>
      </w:tr>
      <w:tr w:rsidR="00B8017A" w:rsidRPr="00F70BA1" w14:paraId="31E0BA04" w14:textId="77777777" w:rsidTr="00B8017A">
        <w:trPr>
          <w:trHeight w:val="113"/>
        </w:trPr>
        <w:tc>
          <w:tcPr>
            <w:tcW w:w="2243" w:type="pct"/>
          </w:tcPr>
          <w:p w14:paraId="2996072A" w14:textId="77777777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B9D96FE" w14:textId="6BBEE4BE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8017A">
              <w:rPr>
                <w:rFonts w:ascii="BrowalliaUPC" w:hAnsi="BrowalliaUPC" w:cs="BrowalliaUPC"/>
                <w:sz w:val="28"/>
                <w:szCs w:val="28"/>
              </w:rPr>
              <w:t>36,498</w:t>
            </w:r>
          </w:p>
        </w:tc>
        <w:tc>
          <w:tcPr>
            <w:tcW w:w="155" w:type="pct"/>
            <w:vAlign w:val="bottom"/>
          </w:tcPr>
          <w:p w14:paraId="67B68C13" w14:textId="77777777" w:rsidR="00B8017A" w:rsidRPr="00F70BA1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6128B434" w14:textId="752ED610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42,136</w:t>
            </w:r>
          </w:p>
        </w:tc>
        <w:tc>
          <w:tcPr>
            <w:tcW w:w="151" w:type="pct"/>
            <w:vAlign w:val="bottom"/>
          </w:tcPr>
          <w:p w14:paraId="71962008" w14:textId="77777777" w:rsidR="00B8017A" w:rsidRPr="00F70BA1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2757B763" w14:textId="3E1CE151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34,771</w:t>
            </w:r>
          </w:p>
        </w:tc>
        <w:tc>
          <w:tcPr>
            <w:tcW w:w="155" w:type="pct"/>
            <w:vAlign w:val="bottom"/>
          </w:tcPr>
          <w:p w14:paraId="6B231AC4" w14:textId="77777777" w:rsidR="00B8017A" w:rsidRPr="00F70BA1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3CC6CE2F" w14:textId="74083EDA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38,572</w:t>
            </w:r>
          </w:p>
        </w:tc>
      </w:tr>
      <w:tr w:rsidR="00B8017A" w:rsidRPr="00F70BA1" w14:paraId="1B14F33B" w14:textId="77777777" w:rsidTr="00B8017A">
        <w:trPr>
          <w:trHeight w:val="113"/>
        </w:trPr>
        <w:tc>
          <w:tcPr>
            <w:tcW w:w="2243" w:type="pct"/>
          </w:tcPr>
          <w:p w14:paraId="7EBF2B84" w14:textId="77777777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</w:p>
          <w:p w14:paraId="154CF63C" w14:textId="5BF91F5E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48F19EA" w14:textId="411880DC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8017A">
              <w:rPr>
                <w:rFonts w:ascii="BrowalliaUPC" w:hAnsi="BrowalliaUPC" w:cs="BrowalliaUPC"/>
                <w:sz w:val="28"/>
                <w:szCs w:val="28"/>
              </w:rPr>
              <w:t>133,394</w:t>
            </w:r>
          </w:p>
        </w:tc>
        <w:tc>
          <w:tcPr>
            <w:tcW w:w="155" w:type="pct"/>
            <w:vAlign w:val="bottom"/>
          </w:tcPr>
          <w:p w14:paraId="40E1EFBD" w14:textId="77777777" w:rsidR="00B8017A" w:rsidRPr="00F70BA1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36B6F54F" w14:textId="20D708E5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(183,303)</w:t>
            </w:r>
          </w:p>
        </w:tc>
        <w:tc>
          <w:tcPr>
            <w:tcW w:w="151" w:type="pct"/>
            <w:vAlign w:val="bottom"/>
          </w:tcPr>
          <w:p w14:paraId="23EDB4C3" w14:textId="77777777" w:rsidR="00B8017A" w:rsidRPr="00F70BA1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713C673E" w14:textId="74FCA342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133,308</w:t>
            </w:r>
          </w:p>
        </w:tc>
        <w:tc>
          <w:tcPr>
            <w:tcW w:w="155" w:type="pct"/>
            <w:vAlign w:val="bottom"/>
          </w:tcPr>
          <w:p w14:paraId="35519D86" w14:textId="77777777" w:rsidR="00B8017A" w:rsidRPr="00F70BA1" w:rsidRDefault="00B8017A" w:rsidP="00B80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1714FC04" w14:textId="7B602388" w:rsidR="00B8017A" w:rsidRPr="00F70BA1" w:rsidRDefault="00B8017A" w:rsidP="00B80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(115,616)</w:t>
            </w:r>
          </w:p>
        </w:tc>
      </w:tr>
    </w:tbl>
    <w:p w14:paraId="522B2F7B" w14:textId="788041C4" w:rsidR="00CC7A3C" w:rsidRDefault="00CC7A3C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B67E434" w14:textId="0BAA7D3B" w:rsidR="00076938" w:rsidRDefault="0007693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692E7EC" w14:textId="6CD81802" w:rsidR="00076938" w:rsidRDefault="0007693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91DE54F" w14:textId="4AF2E6C8" w:rsidR="00076938" w:rsidRDefault="0007693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38C73C0" w14:textId="1E417893" w:rsidR="00076938" w:rsidRDefault="0007693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0BB617D" w14:textId="3F97DA31" w:rsidR="00076938" w:rsidRDefault="0007693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F9A6537" w14:textId="2129B989" w:rsidR="00076938" w:rsidRDefault="0007693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8BF8C58" w14:textId="4777E210" w:rsidR="00076938" w:rsidRDefault="0007693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D284E56" w14:textId="6E5220DE" w:rsidR="00076938" w:rsidRDefault="0007693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FC3C681" w14:textId="74A32564" w:rsidR="00076938" w:rsidRDefault="0007693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1DE6810" w14:textId="77777777" w:rsidR="00076938" w:rsidRPr="00F70BA1" w:rsidRDefault="00076938" w:rsidP="00DE71A2">
      <w:pPr>
        <w:pStyle w:val="CordiaNew"/>
        <w:tabs>
          <w:tab w:val="clear" w:pos="4153"/>
          <w:tab w:val="left" w:pos="441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39BE15E" w14:textId="192C00A1" w:rsidR="00B9427B" w:rsidRPr="00F70BA1" w:rsidRDefault="00B9427B" w:rsidP="00572CEB">
      <w:pPr>
        <w:pStyle w:val="CordiaNew"/>
        <w:numPr>
          <w:ilvl w:val="0"/>
          <w:numId w:val="16"/>
        </w:numPr>
        <w:tabs>
          <w:tab w:val="clear" w:pos="4153"/>
          <w:tab w:val="left" w:pos="441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ส่วนงานดำเนินงาน</w:t>
      </w:r>
    </w:p>
    <w:p w14:paraId="7E218F3D" w14:textId="77777777" w:rsidR="00691D21" w:rsidRPr="00F70BA1" w:rsidRDefault="00691D21" w:rsidP="00AE6BB0">
      <w:pPr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4ED9F50A" w14:textId="5062356B" w:rsidR="00EF4E7C" w:rsidRPr="00F70BA1" w:rsidRDefault="004C0417" w:rsidP="007F7C10">
      <w:pPr>
        <w:tabs>
          <w:tab w:val="clear" w:pos="454"/>
          <w:tab w:val="left" w:pos="851"/>
          <w:tab w:val="left" w:pos="1418"/>
        </w:tabs>
        <w:spacing w:line="240" w:lineRule="auto"/>
        <w:ind w:left="414" w:firstLine="18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B9427B" w:rsidRPr="00F70BA1">
        <w:rPr>
          <w:rFonts w:ascii="BrowalliaUPC" w:hAnsi="BrowalliaUPC" w:cs="BrowalliaUPC"/>
          <w:sz w:val="28"/>
          <w:szCs w:val="28"/>
          <w:cs/>
        </w:rPr>
        <w:t xml:space="preserve">มีส่วนงานที่รายงานทั้งสิ้น </w:t>
      </w:r>
      <w:r w:rsidR="00B9427B" w:rsidRPr="00F70BA1">
        <w:rPr>
          <w:rFonts w:ascii="BrowalliaUPC" w:hAnsi="BrowalliaUPC" w:cs="BrowalliaUPC"/>
          <w:sz w:val="28"/>
          <w:szCs w:val="28"/>
          <w:lang w:val="en-GB"/>
        </w:rPr>
        <w:t>2</w:t>
      </w:r>
      <w:r w:rsidR="00B9427B" w:rsidRPr="00F70BA1">
        <w:rPr>
          <w:rFonts w:ascii="BrowalliaUPC" w:hAnsi="BrowalliaUPC" w:cs="BrowalliaUPC"/>
          <w:sz w:val="28"/>
          <w:szCs w:val="28"/>
          <w:cs/>
        </w:rPr>
        <w:t xml:space="preserve"> ส่วนงานหลักคือ </w:t>
      </w:r>
      <w:r w:rsidR="00B9427B" w:rsidRPr="00F70BA1">
        <w:rPr>
          <w:rFonts w:ascii="BrowalliaUPC" w:hAnsi="BrowalliaUPC" w:cs="BrowalliaUPC"/>
          <w:sz w:val="28"/>
          <w:szCs w:val="28"/>
        </w:rPr>
        <w:t>(1)</w:t>
      </w:r>
      <w:r w:rsidR="00B9427B" w:rsidRPr="00F70BA1">
        <w:rPr>
          <w:rFonts w:ascii="BrowalliaUPC" w:hAnsi="BrowalliaUPC" w:cs="BrowalliaUPC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="00B9427B" w:rsidRPr="00F70BA1">
        <w:rPr>
          <w:rFonts w:ascii="BrowalliaUPC" w:hAnsi="BrowalliaUPC" w:cs="BrowalliaUPC"/>
          <w:sz w:val="28"/>
          <w:szCs w:val="28"/>
        </w:rPr>
        <w:t>2</w:t>
      </w:r>
      <w:r w:rsidR="00B9427B" w:rsidRPr="00F70BA1">
        <w:rPr>
          <w:rFonts w:ascii="BrowalliaUPC" w:hAnsi="BrowalliaUPC" w:cs="BrowalliaUPC"/>
          <w:sz w:val="28"/>
          <w:szCs w:val="28"/>
          <w:cs/>
        </w:rPr>
        <w:t>) ธุรกิจบริการความงาม</w:t>
      </w:r>
      <w:r w:rsidR="00B9427B" w:rsidRPr="00F70BA1">
        <w:rPr>
          <w:rFonts w:ascii="BrowalliaUPC" w:hAnsi="BrowalliaUPC" w:cs="BrowalliaUPC"/>
          <w:sz w:val="28"/>
          <w:szCs w:val="28"/>
        </w:rPr>
        <w:t xml:space="preserve"> </w:t>
      </w:r>
      <w:r w:rsidR="00B9427B" w:rsidRPr="00F70BA1">
        <w:rPr>
          <w:rFonts w:ascii="BrowalliaUPC" w:hAnsi="BrowalliaUPC" w:cs="BrowalliaUPC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งบการเงิน ข้อมูลรายได้และกำไรขั้นต้นตามส่วนงานของ</w:t>
      </w:r>
      <w:r w:rsidRPr="00F70BA1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B9427B" w:rsidRPr="00F70BA1">
        <w:rPr>
          <w:rFonts w:ascii="BrowalliaUPC" w:hAnsi="BrowalliaUPC" w:cs="BrowalliaUPC"/>
          <w:sz w:val="28"/>
          <w:szCs w:val="28"/>
          <w:cs/>
        </w:rPr>
        <w:t>สำหรับปีสิ้นสุดวันที่</w:t>
      </w:r>
      <w:r w:rsidR="00B9427B" w:rsidRPr="00F70BA1">
        <w:rPr>
          <w:rFonts w:ascii="BrowalliaUPC" w:hAnsi="BrowalliaUPC" w:cs="BrowalliaUPC"/>
          <w:sz w:val="28"/>
          <w:szCs w:val="28"/>
        </w:rPr>
        <w:t xml:space="preserve"> 31</w:t>
      </w:r>
      <w:r w:rsidR="00B9427B" w:rsidRPr="00F70BA1">
        <w:rPr>
          <w:rFonts w:ascii="BrowalliaUPC" w:hAnsi="BrowalliaUPC" w:cs="BrowalliaUPC"/>
          <w:sz w:val="28"/>
          <w:szCs w:val="28"/>
          <w:cs/>
        </w:rPr>
        <w:t xml:space="preserve"> ธันวาคม</w:t>
      </w:r>
      <w:r w:rsidR="00B9427B" w:rsidRPr="00F70BA1">
        <w:rPr>
          <w:rFonts w:ascii="BrowalliaUPC" w:hAnsi="BrowalliaUPC" w:cs="BrowalliaUPC"/>
          <w:sz w:val="28"/>
          <w:szCs w:val="28"/>
        </w:rPr>
        <w:t xml:space="preserve"> 25</w:t>
      </w:r>
      <w:r w:rsidR="00B11C16" w:rsidRPr="00F70BA1">
        <w:rPr>
          <w:rFonts w:ascii="BrowalliaUPC" w:hAnsi="BrowalliaUPC" w:cs="BrowalliaUPC"/>
          <w:sz w:val="28"/>
          <w:szCs w:val="28"/>
        </w:rPr>
        <w:t>6</w:t>
      </w:r>
      <w:r w:rsidR="002926A8" w:rsidRPr="00F70BA1">
        <w:rPr>
          <w:rFonts w:ascii="BrowalliaUPC" w:hAnsi="BrowalliaUPC" w:cs="BrowalliaUPC"/>
          <w:sz w:val="28"/>
          <w:szCs w:val="28"/>
        </w:rPr>
        <w:t>4</w:t>
      </w:r>
      <w:r w:rsidR="00B9427B" w:rsidRPr="00F70BA1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="00B9427B" w:rsidRPr="00F70BA1">
        <w:rPr>
          <w:rFonts w:ascii="BrowalliaUPC" w:hAnsi="BrowalliaUPC" w:cs="BrowalliaUPC"/>
          <w:sz w:val="28"/>
          <w:szCs w:val="28"/>
        </w:rPr>
        <w:t>25</w:t>
      </w:r>
      <w:r w:rsidR="00C76308" w:rsidRPr="00F70BA1">
        <w:rPr>
          <w:rFonts w:ascii="BrowalliaUPC" w:hAnsi="BrowalliaUPC" w:cs="BrowalliaUPC"/>
          <w:sz w:val="28"/>
          <w:szCs w:val="28"/>
        </w:rPr>
        <w:t>6</w:t>
      </w:r>
      <w:r w:rsidR="00E917EC">
        <w:rPr>
          <w:rFonts w:ascii="BrowalliaUPC" w:hAnsi="BrowalliaUPC" w:cs="BrowalliaUPC"/>
          <w:sz w:val="28"/>
          <w:szCs w:val="28"/>
        </w:rPr>
        <w:t>3</w:t>
      </w:r>
      <w:r w:rsidR="00B9427B" w:rsidRPr="00F70BA1">
        <w:rPr>
          <w:rFonts w:ascii="BrowalliaUPC" w:hAnsi="BrowalliaUPC" w:cs="BrowalliaUPC"/>
          <w:sz w:val="28"/>
          <w:szCs w:val="28"/>
          <w:cs/>
        </w:rPr>
        <w:t xml:space="preserve"> มีดังต่อไปนี้</w:t>
      </w:r>
    </w:p>
    <w:p w14:paraId="3BD7CBC6" w14:textId="77777777" w:rsidR="006C5DCC" w:rsidRPr="00F70BA1" w:rsidRDefault="006C5DCC" w:rsidP="007F7C10">
      <w:pPr>
        <w:tabs>
          <w:tab w:val="clear" w:pos="454"/>
          <w:tab w:val="left" w:pos="851"/>
          <w:tab w:val="left" w:pos="1418"/>
        </w:tabs>
        <w:spacing w:line="240" w:lineRule="auto"/>
        <w:ind w:left="414" w:firstLine="18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12" w:type="dxa"/>
        <w:tblInd w:w="32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0"/>
        <w:gridCol w:w="752"/>
        <w:gridCol w:w="850"/>
        <w:gridCol w:w="825"/>
        <w:gridCol w:w="743"/>
        <w:gridCol w:w="900"/>
        <w:gridCol w:w="846"/>
        <w:gridCol w:w="875"/>
        <w:gridCol w:w="843"/>
        <w:gridCol w:w="8"/>
      </w:tblGrid>
      <w:tr w:rsidR="007F3D44" w:rsidRPr="00F70BA1" w14:paraId="28FF3F7A" w14:textId="77777777" w:rsidTr="00F33C96">
        <w:trPr>
          <w:gridAfter w:val="1"/>
          <w:wAfter w:w="8" w:type="dxa"/>
          <w:trHeight w:val="233"/>
        </w:trPr>
        <w:tc>
          <w:tcPr>
            <w:tcW w:w="2370" w:type="dxa"/>
            <w:tcBorders>
              <w:right w:val="nil"/>
            </w:tcBorders>
          </w:tcPr>
          <w:p w14:paraId="5DBF8C79" w14:textId="77777777" w:rsidR="007F3D44" w:rsidRPr="00F70BA1" w:rsidRDefault="007F3D44" w:rsidP="0077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6634" w:type="dxa"/>
            <w:gridSpan w:val="8"/>
          </w:tcPr>
          <w:p w14:paraId="6C80EC89" w14:textId="77777777" w:rsidR="007F3D44" w:rsidRPr="00F70BA1" w:rsidRDefault="007F3D44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(หน่วย : พันบาท)</w:t>
            </w:r>
          </w:p>
        </w:tc>
      </w:tr>
      <w:tr w:rsidR="007F3D44" w:rsidRPr="00F70BA1" w14:paraId="164DD20D" w14:textId="77777777" w:rsidTr="00F33C96">
        <w:trPr>
          <w:gridAfter w:val="1"/>
          <w:wAfter w:w="8" w:type="dxa"/>
          <w:trHeight w:val="257"/>
        </w:trPr>
        <w:tc>
          <w:tcPr>
            <w:tcW w:w="2370" w:type="dxa"/>
            <w:tcBorders>
              <w:right w:val="nil"/>
            </w:tcBorders>
          </w:tcPr>
          <w:p w14:paraId="633300F6" w14:textId="77777777" w:rsidR="007F3D44" w:rsidRPr="00F70BA1" w:rsidRDefault="007F3D44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6634" w:type="dxa"/>
            <w:gridSpan w:val="8"/>
          </w:tcPr>
          <w:p w14:paraId="6AE2B530" w14:textId="77777777" w:rsidR="007F3D44" w:rsidRPr="00F70BA1" w:rsidRDefault="007F3D44" w:rsidP="001C6BF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งบการเงินรวม</w:t>
            </w:r>
          </w:p>
        </w:tc>
      </w:tr>
      <w:tr w:rsidR="007F3D44" w:rsidRPr="00F70BA1" w14:paraId="75C96D13" w14:textId="77777777" w:rsidTr="00F33C96">
        <w:trPr>
          <w:gridAfter w:val="1"/>
          <w:wAfter w:w="8" w:type="dxa"/>
          <w:trHeight w:val="269"/>
        </w:trPr>
        <w:tc>
          <w:tcPr>
            <w:tcW w:w="2370" w:type="dxa"/>
            <w:tcBorders>
              <w:right w:val="nil"/>
            </w:tcBorders>
          </w:tcPr>
          <w:p w14:paraId="427FE782" w14:textId="77777777" w:rsidR="007F3D44" w:rsidRPr="00F70BA1" w:rsidRDefault="007F3D44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6634" w:type="dxa"/>
            <w:gridSpan w:val="8"/>
          </w:tcPr>
          <w:p w14:paraId="3DC2D09A" w14:textId="77777777" w:rsidR="007F3D44" w:rsidRPr="00F70BA1" w:rsidRDefault="007F3D44" w:rsidP="001E2025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31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31 </w:t>
            </w:r>
            <w:r w:rsidRPr="00F70BA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7F3D44" w:rsidRPr="00F70BA1" w14:paraId="3FA80AB5" w14:textId="77777777" w:rsidTr="00F33C96">
        <w:trPr>
          <w:trHeight w:val="491"/>
        </w:trPr>
        <w:tc>
          <w:tcPr>
            <w:tcW w:w="2370" w:type="dxa"/>
            <w:tcBorders>
              <w:right w:val="nil"/>
            </w:tcBorders>
          </w:tcPr>
          <w:p w14:paraId="4B6A5688" w14:textId="77777777" w:rsidR="007F3D44" w:rsidRPr="00F70BA1" w:rsidRDefault="007F3D44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602" w:type="dxa"/>
            <w:gridSpan w:val="2"/>
            <w:tcBorders>
              <w:left w:val="nil"/>
              <w:bottom w:val="nil"/>
            </w:tcBorders>
            <w:vAlign w:val="bottom"/>
          </w:tcPr>
          <w:p w14:paraId="4695BB2E" w14:textId="77777777" w:rsidR="007F3D44" w:rsidRPr="00F70BA1" w:rsidRDefault="007F3D44" w:rsidP="001C6BF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568" w:type="dxa"/>
            <w:gridSpan w:val="2"/>
            <w:tcBorders>
              <w:bottom w:val="nil"/>
            </w:tcBorders>
            <w:vAlign w:val="bottom"/>
          </w:tcPr>
          <w:p w14:paraId="793AAD66" w14:textId="77777777" w:rsidR="007F3D44" w:rsidRPr="00F70BA1" w:rsidRDefault="007F3D44" w:rsidP="001C6BF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บริการด้าน</w:t>
            </w:r>
          </w:p>
          <w:p w14:paraId="5B1B0C27" w14:textId="77777777" w:rsidR="007F3D44" w:rsidRPr="00F70BA1" w:rsidRDefault="007F3D44" w:rsidP="001C6BF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46" w:type="dxa"/>
            <w:gridSpan w:val="2"/>
            <w:tcBorders>
              <w:top w:val="nil"/>
              <w:bottom w:val="nil"/>
            </w:tcBorders>
            <w:vAlign w:val="bottom"/>
          </w:tcPr>
          <w:p w14:paraId="37AE15CD" w14:textId="77777777" w:rsidR="007F3D44" w:rsidRPr="00F70BA1" w:rsidRDefault="007F3D44" w:rsidP="001C6BF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ตัดรายการ</w:t>
            </w:r>
          </w:p>
          <w:p w14:paraId="2C8726F3" w14:textId="77777777" w:rsidR="007F3D44" w:rsidRPr="00F70BA1" w:rsidRDefault="007F3D44" w:rsidP="001C6BF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726" w:type="dxa"/>
            <w:gridSpan w:val="3"/>
            <w:tcBorders>
              <w:top w:val="nil"/>
              <w:bottom w:val="nil"/>
            </w:tcBorders>
            <w:vAlign w:val="bottom"/>
          </w:tcPr>
          <w:p w14:paraId="57EE0B12" w14:textId="77777777" w:rsidR="007F3D44" w:rsidRPr="00F70BA1" w:rsidRDefault="007F3D44" w:rsidP="001C6BF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622BA6BA" w14:textId="77777777" w:rsidR="007F3D44" w:rsidRPr="00F70BA1" w:rsidRDefault="007F3D44" w:rsidP="001C6BF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F3D44" w:rsidRPr="00F70BA1" w14:paraId="1905DACB" w14:textId="77777777" w:rsidTr="00F33C96">
        <w:trPr>
          <w:trHeight w:val="257"/>
        </w:trPr>
        <w:tc>
          <w:tcPr>
            <w:tcW w:w="2370" w:type="dxa"/>
            <w:tcBorders>
              <w:right w:val="nil"/>
            </w:tcBorders>
          </w:tcPr>
          <w:p w14:paraId="2CAF9321" w14:textId="77777777" w:rsidR="007F3D44" w:rsidRPr="00F70BA1" w:rsidRDefault="007F3D44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</w:tcPr>
          <w:p w14:paraId="72E83192" w14:textId="77777777" w:rsidR="007F3D44" w:rsidRPr="00F70BA1" w:rsidRDefault="007F3D44" w:rsidP="001C6BF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50" w:type="dxa"/>
            <w:tcBorders>
              <w:left w:val="nil"/>
              <w:bottom w:val="nil"/>
            </w:tcBorders>
          </w:tcPr>
          <w:p w14:paraId="50C29EA8" w14:textId="77777777" w:rsidR="007F3D44" w:rsidRPr="00F70BA1" w:rsidRDefault="007F3D44" w:rsidP="001C6BF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25" w:type="dxa"/>
            <w:tcBorders>
              <w:top w:val="nil"/>
              <w:bottom w:val="nil"/>
            </w:tcBorders>
          </w:tcPr>
          <w:p w14:paraId="554D6D2B" w14:textId="77777777" w:rsidR="007F3D44" w:rsidRPr="00F70BA1" w:rsidRDefault="007F3D44" w:rsidP="001C6BF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43" w:type="dxa"/>
            <w:tcBorders>
              <w:top w:val="nil"/>
              <w:bottom w:val="nil"/>
            </w:tcBorders>
          </w:tcPr>
          <w:p w14:paraId="1661F82B" w14:textId="77777777" w:rsidR="007F3D44" w:rsidRPr="00F70BA1" w:rsidRDefault="007F3D44" w:rsidP="001C6BF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77A5287" w14:textId="77777777" w:rsidR="007F3D44" w:rsidRPr="00F70BA1" w:rsidRDefault="007F3D44" w:rsidP="001C6B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ind w:left="-108" w:right="-5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3ABCD4C4" w14:textId="77777777" w:rsidR="007F3D44" w:rsidRPr="00F70BA1" w:rsidRDefault="007F3D44" w:rsidP="001C6BF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793B473B" w14:textId="77777777" w:rsidR="007F3D44" w:rsidRPr="00F70BA1" w:rsidRDefault="007F3D44" w:rsidP="007F3D4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72288F14" w14:textId="77777777" w:rsidR="007F3D44" w:rsidRPr="00F70BA1" w:rsidRDefault="007F3D44" w:rsidP="007F3D4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2563</w:t>
            </w:r>
          </w:p>
        </w:tc>
      </w:tr>
      <w:tr w:rsidR="007F3D44" w:rsidRPr="00F70BA1" w14:paraId="3EE83B6B" w14:textId="77777777" w:rsidTr="00F33C96">
        <w:trPr>
          <w:trHeight w:val="113"/>
        </w:trPr>
        <w:tc>
          <w:tcPr>
            <w:tcW w:w="2370" w:type="dxa"/>
            <w:tcBorders>
              <w:right w:val="nil"/>
            </w:tcBorders>
          </w:tcPr>
          <w:p w14:paraId="5F8D6ABE" w14:textId="77777777" w:rsidR="007F3D44" w:rsidRPr="00F70BA1" w:rsidRDefault="007F3D44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12"/>
                <w:szCs w:val="12"/>
                <w:cs/>
                <w:lang w:val="en-GB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</w:tcPr>
          <w:p w14:paraId="1F5EEBAF" w14:textId="77777777" w:rsidR="007F3D44" w:rsidRPr="00F70BA1" w:rsidRDefault="007F3D44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14:paraId="17845066" w14:textId="77777777" w:rsidR="007F3D44" w:rsidRPr="00F70BA1" w:rsidRDefault="007F3D44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825" w:type="dxa"/>
            <w:tcBorders>
              <w:bottom w:val="nil"/>
            </w:tcBorders>
          </w:tcPr>
          <w:p w14:paraId="4A0D18E5" w14:textId="77777777" w:rsidR="007F3D44" w:rsidRPr="00F70BA1" w:rsidRDefault="007F3D44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743" w:type="dxa"/>
            <w:tcBorders>
              <w:bottom w:val="nil"/>
            </w:tcBorders>
          </w:tcPr>
          <w:p w14:paraId="7380D9BD" w14:textId="77777777" w:rsidR="007F3D44" w:rsidRPr="00F70BA1" w:rsidRDefault="007F3D44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12E0B9E" w14:textId="77777777" w:rsidR="007F3D44" w:rsidRPr="00F70BA1" w:rsidRDefault="007F3D44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4E806BDD" w14:textId="77777777" w:rsidR="007F3D44" w:rsidRPr="00F70BA1" w:rsidRDefault="007F3D44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FB6D15B" w14:textId="77777777" w:rsidR="007F3D44" w:rsidRPr="00F70BA1" w:rsidRDefault="007F3D44" w:rsidP="008F326C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138A6242" w14:textId="77777777" w:rsidR="007F3D44" w:rsidRPr="00F70BA1" w:rsidRDefault="007F3D44" w:rsidP="008F326C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</w:tr>
      <w:tr w:rsidR="00B66056" w:rsidRPr="00F70BA1" w14:paraId="0E94D132" w14:textId="77777777" w:rsidTr="00F33C96">
        <w:trPr>
          <w:trHeight w:val="409"/>
        </w:trPr>
        <w:tc>
          <w:tcPr>
            <w:tcW w:w="2370" w:type="dxa"/>
            <w:tcBorders>
              <w:right w:val="nil"/>
            </w:tcBorders>
          </w:tcPr>
          <w:p w14:paraId="661A7447" w14:textId="77777777" w:rsidR="00B66056" w:rsidRPr="00F70BA1" w:rsidRDefault="00B66056" w:rsidP="00B6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รายได้จากการขายและบริการจาก</w:t>
            </w:r>
            <w:r w:rsidRPr="00F70BA1">
              <w:rPr>
                <w:rFonts w:ascii="BrowalliaUPC" w:hAnsi="BrowalliaUPC" w:cs="BrowalliaUPC"/>
                <w:sz w:val="20"/>
                <w:szCs w:val="20"/>
              </w:rPr>
              <w:t xml:space="preserve">         </w:t>
            </w: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bottom"/>
          </w:tcPr>
          <w:p w14:paraId="2F4E0262" w14:textId="5D751BE9" w:rsidR="00B66056" w:rsidRPr="001267CC" w:rsidRDefault="00B66056" w:rsidP="00B660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1267CC">
              <w:rPr>
                <w:rFonts w:ascii="BrowalliaUPC" w:hAnsi="BrowalliaUPC" w:cs="BrowalliaUPC"/>
                <w:sz w:val="20"/>
                <w:szCs w:val="20"/>
              </w:rPr>
              <w:t xml:space="preserve">2,161,216 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5EBE46E3" w14:textId="77777777" w:rsidR="00B66056" w:rsidRPr="00F70BA1" w:rsidRDefault="00B66056" w:rsidP="00B660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44B251C6" w14:textId="77777777" w:rsidR="00B66056" w:rsidRPr="00F70BA1" w:rsidRDefault="00B66056" w:rsidP="00B660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</w:rPr>
              <w:t>1,632,876</w:t>
            </w:r>
          </w:p>
        </w:tc>
        <w:tc>
          <w:tcPr>
            <w:tcW w:w="825" w:type="dxa"/>
            <w:tcBorders>
              <w:bottom w:val="nil"/>
            </w:tcBorders>
            <w:shd w:val="clear" w:color="auto" w:fill="auto"/>
            <w:vAlign w:val="bottom"/>
          </w:tcPr>
          <w:p w14:paraId="07F7F492" w14:textId="4B6C3826" w:rsidR="00B66056" w:rsidRPr="00B66056" w:rsidRDefault="00B66056" w:rsidP="00B660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4,113 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4E6E3E22" w14:textId="77777777" w:rsidR="00B66056" w:rsidRPr="00F70BA1" w:rsidRDefault="00B66056" w:rsidP="00B6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34,033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287EC" w14:textId="4D15809A" w:rsidR="00B66056" w:rsidRPr="00F70BA1" w:rsidRDefault="00B66056" w:rsidP="00B660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356650" w14:textId="77777777" w:rsidR="00B66056" w:rsidRPr="00F70BA1" w:rsidRDefault="00B66056" w:rsidP="00B660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8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A2F563" w14:textId="3F5ACEEB" w:rsidR="00B66056" w:rsidRPr="00F70BA1" w:rsidRDefault="00B66056" w:rsidP="00B66056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2,165,329 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CA724" w14:textId="77777777" w:rsidR="00B66056" w:rsidRPr="00F70BA1" w:rsidRDefault="00B66056" w:rsidP="00B66056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1,666,909</w:t>
            </w:r>
          </w:p>
        </w:tc>
      </w:tr>
      <w:tr w:rsidR="00B66056" w:rsidRPr="00F70BA1" w14:paraId="1E1DADB8" w14:textId="77777777" w:rsidTr="00F33C96">
        <w:trPr>
          <w:trHeight w:val="331"/>
        </w:trPr>
        <w:tc>
          <w:tcPr>
            <w:tcW w:w="2370" w:type="dxa"/>
            <w:tcBorders>
              <w:right w:val="nil"/>
            </w:tcBorders>
          </w:tcPr>
          <w:p w14:paraId="7E2A18B8" w14:textId="77777777" w:rsidR="00B66056" w:rsidRPr="00F70BA1" w:rsidRDefault="00B66056" w:rsidP="00B6605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</w:t>
            </w:r>
            <w:r w:rsidRPr="00F70BA1">
              <w:rPr>
                <w:rFonts w:ascii="BrowalliaUPC" w:hAnsi="BrowalliaUPC" w:cs="BrowalliaUPC"/>
                <w:sz w:val="20"/>
                <w:szCs w:val="20"/>
              </w:rPr>
              <w:t xml:space="preserve">       </w:t>
            </w: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bottom"/>
          </w:tcPr>
          <w:p w14:paraId="219214A8" w14:textId="70BCA2FE" w:rsidR="00B66056" w:rsidRPr="001267CC" w:rsidRDefault="00B66056" w:rsidP="00B660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1267CC">
              <w:rPr>
                <w:rFonts w:ascii="BrowalliaUPC" w:hAnsi="BrowalliaUPC" w:cs="BrowalliaUPC"/>
                <w:sz w:val="20"/>
                <w:szCs w:val="20"/>
              </w:rPr>
              <w:t xml:space="preserve">10,434 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7C2F4253" w14:textId="77777777" w:rsidR="00B66056" w:rsidRPr="00F70BA1" w:rsidRDefault="00B66056" w:rsidP="00B660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3C106D6D" w14:textId="77777777" w:rsidR="00B66056" w:rsidRPr="00F70BA1" w:rsidRDefault="00B66056" w:rsidP="00B660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5,214</w:t>
            </w:r>
          </w:p>
        </w:tc>
        <w:tc>
          <w:tcPr>
            <w:tcW w:w="825" w:type="dxa"/>
            <w:tcBorders>
              <w:bottom w:val="nil"/>
            </w:tcBorders>
            <w:shd w:val="clear" w:color="auto" w:fill="auto"/>
            <w:vAlign w:val="bottom"/>
          </w:tcPr>
          <w:p w14:paraId="5D42D16D" w14:textId="11B2EED0" w:rsidR="00B66056" w:rsidRPr="00B66056" w:rsidRDefault="00B66056" w:rsidP="00B66056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21 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676932D7" w14:textId="77777777" w:rsidR="00B66056" w:rsidRPr="00F70BA1" w:rsidRDefault="00B66056" w:rsidP="00B660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5,009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D03FB1" w14:textId="1FB7996A" w:rsidR="00B66056" w:rsidRPr="00F70BA1" w:rsidRDefault="00B66056" w:rsidP="00B66056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>(10,455)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83E1E" w14:textId="77777777" w:rsidR="00B66056" w:rsidRPr="00F70BA1" w:rsidRDefault="00B66056" w:rsidP="00B66056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(10,223)</w:t>
            </w:r>
          </w:p>
        </w:tc>
        <w:tc>
          <w:tcPr>
            <w:tcW w:w="8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E3F66B" w14:textId="7FCE2F0D" w:rsidR="00B66056" w:rsidRPr="00F70BA1" w:rsidRDefault="00B66056" w:rsidP="00B66056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12177" w14:textId="77777777" w:rsidR="00B66056" w:rsidRPr="00F70BA1" w:rsidRDefault="00B66056" w:rsidP="00B660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</w:tr>
      <w:tr w:rsidR="00B66056" w:rsidRPr="00F70BA1" w14:paraId="5F1A8DA3" w14:textId="77777777" w:rsidTr="00F33C96">
        <w:trPr>
          <w:trHeight w:val="257"/>
        </w:trPr>
        <w:tc>
          <w:tcPr>
            <w:tcW w:w="2370" w:type="dxa"/>
            <w:tcBorders>
              <w:right w:val="nil"/>
            </w:tcBorders>
          </w:tcPr>
          <w:p w14:paraId="739E3D5D" w14:textId="77777777" w:rsidR="00B66056" w:rsidRPr="00F70BA1" w:rsidRDefault="00B66056" w:rsidP="00B6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bottom"/>
          </w:tcPr>
          <w:p w14:paraId="0E948C7E" w14:textId="3CAD9169" w:rsidR="00B66056" w:rsidRPr="001267CC" w:rsidRDefault="00B66056" w:rsidP="00B660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1267CC">
              <w:rPr>
                <w:rFonts w:ascii="BrowalliaUPC" w:hAnsi="BrowalliaUPC" w:cs="BrowalliaUPC"/>
                <w:sz w:val="20"/>
                <w:szCs w:val="20"/>
              </w:rPr>
              <w:t>2,171,65</w:t>
            </w:r>
            <w:r w:rsidR="001D39E3">
              <w:rPr>
                <w:rFonts w:ascii="BrowalliaUPC" w:hAnsi="BrowalliaUPC" w:cs="BrowalliaUPC"/>
                <w:sz w:val="20"/>
                <w:szCs w:val="20"/>
              </w:rPr>
              <w:t>0</w:t>
            </w:r>
            <w:r w:rsidRPr="001267CC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73DE6961" w14:textId="77777777" w:rsidR="00B66056" w:rsidRPr="00F70BA1" w:rsidRDefault="00B66056" w:rsidP="00B660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1,638,090</w:t>
            </w:r>
          </w:p>
        </w:tc>
        <w:tc>
          <w:tcPr>
            <w:tcW w:w="825" w:type="dxa"/>
            <w:tcBorders>
              <w:bottom w:val="nil"/>
            </w:tcBorders>
            <w:shd w:val="clear" w:color="auto" w:fill="auto"/>
            <w:vAlign w:val="bottom"/>
          </w:tcPr>
          <w:p w14:paraId="367DA381" w14:textId="18804F59" w:rsidR="00B66056" w:rsidRPr="00F70BA1" w:rsidRDefault="00B66056" w:rsidP="00B66056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4,134 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0CF649AF" w14:textId="77777777" w:rsidR="00B66056" w:rsidRPr="00F70BA1" w:rsidRDefault="00B66056" w:rsidP="00B6605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39,042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756C6E" w14:textId="618539E4" w:rsidR="00B66056" w:rsidRPr="00F70BA1" w:rsidRDefault="00B66056" w:rsidP="00B66056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>(10,455)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D9818" w14:textId="77777777" w:rsidR="00B66056" w:rsidRPr="00F70BA1" w:rsidRDefault="00B66056" w:rsidP="00B66056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(10,223)</w:t>
            </w:r>
          </w:p>
        </w:tc>
        <w:tc>
          <w:tcPr>
            <w:tcW w:w="8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50AC49" w14:textId="16AF8899" w:rsidR="00B66056" w:rsidRPr="00F70BA1" w:rsidRDefault="00B66056" w:rsidP="00B66056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2,165,329 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EE1EA6" w14:textId="77777777" w:rsidR="00B66056" w:rsidRPr="00F70BA1" w:rsidRDefault="00B66056" w:rsidP="00B66056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1,666,909</w:t>
            </w:r>
          </w:p>
        </w:tc>
      </w:tr>
      <w:tr w:rsidR="00B66056" w:rsidRPr="00F70BA1" w14:paraId="4C15E98D" w14:textId="77777777" w:rsidTr="00F33C96">
        <w:trPr>
          <w:trHeight w:val="102"/>
        </w:trPr>
        <w:tc>
          <w:tcPr>
            <w:tcW w:w="2370" w:type="dxa"/>
            <w:tcBorders>
              <w:right w:val="nil"/>
            </w:tcBorders>
          </w:tcPr>
          <w:p w14:paraId="18B87D0F" w14:textId="77777777" w:rsidR="00B66056" w:rsidRPr="00F70BA1" w:rsidRDefault="00B66056" w:rsidP="00B6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bottom"/>
          </w:tcPr>
          <w:p w14:paraId="0AACE23E" w14:textId="77777777" w:rsidR="00B66056" w:rsidRPr="001267CC" w:rsidRDefault="00B66056" w:rsidP="00B660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257023D7" w14:textId="77777777" w:rsidR="00B66056" w:rsidRPr="00F70BA1" w:rsidRDefault="00B66056" w:rsidP="00B660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  <w:tcBorders>
              <w:bottom w:val="nil"/>
            </w:tcBorders>
            <w:shd w:val="clear" w:color="auto" w:fill="auto"/>
            <w:vAlign w:val="bottom"/>
          </w:tcPr>
          <w:p w14:paraId="5A1BB53D" w14:textId="77777777" w:rsidR="00B66056" w:rsidRPr="00B66056" w:rsidRDefault="00B66056" w:rsidP="00B660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7404BF99" w14:textId="77777777" w:rsidR="00B66056" w:rsidRPr="00F70BA1" w:rsidRDefault="00B66056" w:rsidP="00B66056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733A2" w14:textId="77777777" w:rsidR="00B66056" w:rsidRPr="00B66056" w:rsidRDefault="00B66056" w:rsidP="00B660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C4D326" w14:textId="77777777" w:rsidR="00B66056" w:rsidRPr="00F70BA1" w:rsidRDefault="00B66056" w:rsidP="00B66056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E5380A" w14:textId="77777777" w:rsidR="00B66056" w:rsidRPr="00B66056" w:rsidRDefault="00B66056" w:rsidP="00B66056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3AC4E" w14:textId="77777777" w:rsidR="00B66056" w:rsidRPr="00F70BA1" w:rsidRDefault="00B66056" w:rsidP="00B66056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</w:tr>
      <w:tr w:rsidR="00B66056" w:rsidRPr="00F70BA1" w14:paraId="7FC44D74" w14:textId="77777777" w:rsidTr="00F33C96">
        <w:trPr>
          <w:trHeight w:val="257"/>
        </w:trPr>
        <w:tc>
          <w:tcPr>
            <w:tcW w:w="2370" w:type="dxa"/>
            <w:tcBorders>
              <w:right w:val="nil"/>
            </w:tcBorders>
          </w:tcPr>
          <w:p w14:paraId="7FADAF6B" w14:textId="77777777" w:rsidR="00B66056" w:rsidRPr="00F70BA1" w:rsidRDefault="00B66056" w:rsidP="00B6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ประเภทของการรับรู้รายได้</w:t>
            </w:r>
            <w:r w:rsidRPr="00F70BA1">
              <w:rPr>
                <w:rFonts w:ascii="BrowalliaUPC" w:hAnsi="BrowalliaUPC" w:cs="BrowalliaUPC"/>
                <w:sz w:val="20"/>
                <w:szCs w:val="20"/>
              </w:rPr>
              <w:t>: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bottom"/>
          </w:tcPr>
          <w:p w14:paraId="4EA5D519" w14:textId="77777777" w:rsidR="00B66056" w:rsidRPr="001267CC" w:rsidRDefault="00B66056" w:rsidP="00B660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4AECF55A" w14:textId="77777777" w:rsidR="00B66056" w:rsidRPr="00F70BA1" w:rsidRDefault="00B66056" w:rsidP="00B660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tcBorders>
              <w:bottom w:val="nil"/>
            </w:tcBorders>
            <w:shd w:val="clear" w:color="auto" w:fill="auto"/>
            <w:vAlign w:val="bottom"/>
          </w:tcPr>
          <w:p w14:paraId="7F8D4C4B" w14:textId="77777777" w:rsidR="00B66056" w:rsidRPr="00B66056" w:rsidRDefault="00B66056" w:rsidP="00B660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6AB4C7D7" w14:textId="77777777" w:rsidR="00B66056" w:rsidRPr="00F70BA1" w:rsidRDefault="00B66056" w:rsidP="00B66056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360D7" w14:textId="77777777" w:rsidR="00B66056" w:rsidRPr="00B66056" w:rsidRDefault="00B66056" w:rsidP="00B660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6FADC" w14:textId="77777777" w:rsidR="00B66056" w:rsidRPr="00F70BA1" w:rsidRDefault="00B66056" w:rsidP="00B66056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52B332" w14:textId="77777777" w:rsidR="00B66056" w:rsidRPr="00B66056" w:rsidRDefault="00B66056" w:rsidP="00B66056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166E0" w14:textId="77777777" w:rsidR="00B66056" w:rsidRPr="00F70BA1" w:rsidRDefault="00B66056" w:rsidP="00B66056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B66056" w:rsidRPr="00F70BA1" w14:paraId="64CE14F7" w14:textId="77777777" w:rsidTr="00F33C96">
        <w:trPr>
          <w:trHeight w:val="257"/>
        </w:trPr>
        <w:tc>
          <w:tcPr>
            <w:tcW w:w="2370" w:type="dxa"/>
            <w:tcBorders>
              <w:right w:val="nil"/>
            </w:tcBorders>
          </w:tcPr>
          <w:p w14:paraId="28DC502E" w14:textId="77777777" w:rsidR="00B66056" w:rsidRPr="00F70BA1" w:rsidRDefault="00B66056" w:rsidP="00B6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bottom"/>
          </w:tcPr>
          <w:p w14:paraId="49FA5B00" w14:textId="333A84AD" w:rsidR="00B66056" w:rsidRPr="001267CC" w:rsidRDefault="00B66056" w:rsidP="00B660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1267CC">
              <w:rPr>
                <w:rFonts w:ascii="BrowalliaUPC" w:hAnsi="BrowalliaUPC" w:cs="BrowalliaUPC"/>
                <w:sz w:val="20"/>
                <w:szCs w:val="20"/>
              </w:rPr>
              <w:t xml:space="preserve">2,135,893 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2481E9E4" w14:textId="77777777" w:rsidR="00B66056" w:rsidRPr="00F70BA1" w:rsidRDefault="00B66056" w:rsidP="00B66056">
            <w:pP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1,591,185</w:t>
            </w:r>
          </w:p>
        </w:tc>
        <w:tc>
          <w:tcPr>
            <w:tcW w:w="825" w:type="dxa"/>
            <w:tcBorders>
              <w:bottom w:val="nil"/>
            </w:tcBorders>
            <w:shd w:val="clear" w:color="auto" w:fill="auto"/>
            <w:vAlign w:val="bottom"/>
          </w:tcPr>
          <w:p w14:paraId="26F68FF8" w14:textId="0D70BC23" w:rsidR="00B66056" w:rsidRPr="00F70BA1" w:rsidRDefault="00B66056" w:rsidP="00B660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2,989 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5BFDE326" w14:textId="77777777" w:rsidR="00B66056" w:rsidRPr="00F70BA1" w:rsidRDefault="00B66056" w:rsidP="00B66056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18,490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022A4" w14:textId="4F0ADD7B" w:rsidR="00B66056" w:rsidRPr="00F70BA1" w:rsidRDefault="00B66056" w:rsidP="00B660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>(10,455)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DAE64" w14:textId="77777777" w:rsidR="00B66056" w:rsidRPr="00F70BA1" w:rsidRDefault="00B66056" w:rsidP="00B66056">
            <w:pPr>
              <w:tabs>
                <w:tab w:val="clear" w:pos="680"/>
                <w:tab w:val="left" w:pos="0"/>
              </w:tabs>
              <w:ind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(10,223)</w:t>
            </w:r>
          </w:p>
        </w:tc>
        <w:tc>
          <w:tcPr>
            <w:tcW w:w="8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810BC" w14:textId="67180370" w:rsidR="00B66056" w:rsidRPr="00F70BA1" w:rsidRDefault="00B66056" w:rsidP="00B66056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2,128,427 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6F767" w14:textId="77777777" w:rsidR="00B66056" w:rsidRPr="00F70BA1" w:rsidRDefault="00B66056" w:rsidP="00B66056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1,599,452</w:t>
            </w:r>
          </w:p>
        </w:tc>
      </w:tr>
      <w:tr w:rsidR="00B66056" w:rsidRPr="00F70BA1" w14:paraId="6A9A0F8B" w14:textId="77777777" w:rsidTr="00F33C96">
        <w:trPr>
          <w:trHeight w:val="257"/>
        </w:trPr>
        <w:tc>
          <w:tcPr>
            <w:tcW w:w="2370" w:type="dxa"/>
            <w:tcBorders>
              <w:right w:val="nil"/>
            </w:tcBorders>
          </w:tcPr>
          <w:p w14:paraId="51072CCF" w14:textId="77777777" w:rsidR="00B66056" w:rsidRPr="00F70BA1" w:rsidRDefault="00B66056" w:rsidP="00B6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bottom"/>
          </w:tcPr>
          <w:p w14:paraId="3B66BE1B" w14:textId="6700B6DD" w:rsidR="00B66056" w:rsidRPr="001267CC" w:rsidRDefault="00B66056" w:rsidP="00B660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1267CC">
              <w:rPr>
                <w:rFonts w:ascii="BrowalliaUPC" w:hAnsi="BrowalliaUPC" w:cs="BrowalliaUPC"/>
                <w:sz w:val="20"/>
                <w:szCs w:val="20"/>
              </w:rPr>
              <w:t xml:space="preserve">35,757 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6F97F1DD" w14:textId="77777777" w:rsidR="00B66056" w:rsidRPr="00F70BA1" w:rsidRDefault="00B66056" w:rsidP="00B660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46,905</w:t>
            </w:r>
          </w:p>
        </w:tc>
        <w:tc>
          <w:tcPr>
            <w:tcW w:w="825" w:type="dxa"/>
            <w:tcBorders>
              <w:bottom w:val="nil"/>
            </w:tcBorders>
            <w:shd w:val="clear" w:color="auto" w:fill="auto"/>
            <w:vAlign w:val="bottom"/>
          </w:tcPr>
          <w:p w14:paraId="3326A63E" w14:textId="38EE4409" w:rsidR="00B66056" w:rsidRPr="00F70BA1" w:rsidRDefault="00B66056" w:rsidP="00B660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1,145 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</w:tcPr>
          <w:p w14:paraId="6CC47535" w14:textId="77777777" w:rsidR="00B66056" w:rsidRPr="00F70BA1" w:rsidRDefault="00B66056" w:rsidP="00B66056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20,552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1668B" w14:textId="32712210" w:rsidR="00B66056" w:rsidRPr="00F70BA1" w:rsidRDefault="00B66056" w:rsidP="00B660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</w:tcPr>
          <w:p w14:paraId="4757B8BD" w14:textId="77777777" w:rsidR="00B66056" w:rsidRPr="00F70BA1" w:rsidRDefault="00B66056" w:rsidP="00B66056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8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570720" w14:textId="1F48BFD3" w:rsidR="00B66056" w:rsidRPr="00F70BA1" w:rsidRDefault="00B66056" w:rsidP="00B66056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36,902 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90FA6" w14:textId="77777777" w:rsidR="00B66056" w:rsidRPr="00F70BA1" w:rsidRDefault="00B66056" w:rsidP="00B66056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67,457</w:t>
            </w:r>
          </w:p>
        </w:tc>
      </w:tr>
      <w:tr w:rsidR="00B66056" w:rsidRPr="00F70BA1" w14:paraId="57CF317E" w14:textId="77777777" w:rsidTr="00F33C96">
        <w:trPr>
          <w:trHeight w:val="113"/>
        </w:trPr>
        <w:tc>
          <w:tcPr>
            <w:tcW w:w="2370" w:type="dxa"/>
            <w:tcBorders>
              <w:right w:val="nil"/>
            </w:tcBorders>
          </w:tcPr>
          <w:p w14:paraId="49F4073E" w14:textId="77777777" w:rsidR="00B66056" w:rsidRPr="007F3D44" w:rsidRDefault="00B66056" w:rsidP="00B6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bottom"/>
          </w:tcPr>
          <w:p w14:paraId="2F256A3E" w14:textId="77777777" w:rsidR="00B66056" w:rsidRPr="001267CC" w:rsidRDefault="00B66056" w:rsidP="00B660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14:paraId="49699341" w14:textId="77777777" w:rsidR="00B66056" w:rsidRPr="00F70BA1" w:rsidRDefault="00B66056" w:rsidP="00B6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825" w:type="dxa"/>
            <w:tcBorders>
              <w:bottom w:val="nil"/>
            </w:tcBorders>
            <w:vAlign w:val="bottom"/>
          </w:tcPr>
          <w:p w14:paraId="7243106F" w14:textId="77777777" w:rsidR="00B66056" w:rsidRPr="00B66056" w:rsidRDefault="00B66056" w:rsidP="00B6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</w:tcPr>
          <w:p w14:paraId="11DA5AC7" w14:textId="77777777" w:rsidR="00B66056" w:rsidRPr="00F70BA1" w:rsidRDefault="00B66056" w:rsidP="00B660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0D93FDD" w14:textId="77777777" w:rsidR="00B66056" w:rsidRPr="00B66056" w:rsidRDefault="00B66056" w:rsidP="00B6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2973C446" w14:textId="77777777" w:rsidR="00B66056" w:rsidRPr="00F70BA1" w:rsidRDefault="00B66056" w:rsidP="00B6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593D73BE" w14:textId="77777777" w:rsidR="00B66056" w:rsidRPr="00B66056" w:rsidRDefault="00B66056" w:rsidP="00B66056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258E1BDA" w14:textId="77777777" w:rsidR="00B66056" w:rsidRPr="00F70BA1" w:rsidRDefault="00B66056" w:rsidP="00B66056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</w:tr>
      <w:tr w:rsidR="00B66056" w:rsidRPr="00F70BA1" w14:paraId="3D24A438" w14:textId="77777777" w:rsidTr="00F33C96">
        <w:trPr>
          <w:trHeight w:val="257"/>
        </w:trPr>
        <w:tc>
          <w:tcPr>
            <w:tcW w:w="2370" w:type="dxa"/>
            <w:tcBorders>
              <w:bottom w:val="nil"/>
              <w:right w:val="nil"/>
            </w:tcBorders>
            <w:vAlign w:val="bottom"/>
          </w:tcPr>
          <w:p w14:paraId="5226634F" w14:textId="77777777" w:rsidR="00B66056" w:rsidRPr="00F70BA1" w:rsidRDefault="00B66056" w:rsidP="00B66056">
            <w:pPr>
              <w:spacing w:line="240" w:lineRule="auto"/>
              <w:ind w:left="155" w:right="-144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กำไร</w:t>
            </w:r>
            <w:r w:rsidRPr="00F70BA1">
              <w:rPr>
                <w:rFonts w:ascii="BrowalliaUPC" w:hAnsi="BrowalliaUPC" w:cs="BrowalliaUPC"/>
                <w:sz w:val="20"/>
                <w:szCs w:val="20"/>
              </w:rPr>
              <w:t xml:space="preserve"> (</w:t>
            </w: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bottom"/>
          </w:tcPr>
          <w:p w14:paraId="514BEC9D" w14:textId="21742A35" w:rsidR="00B66056" w:rsidRPr="001267CC" w:rsidRDefault="00B66056" w:rsidP="00B660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1267CC">
              <w:rPr>
                <w:rFonts w:ascii="BrowalliaUPC" w:hAnsi="BrowalliaUPC" w:cs="BrowalliaUPC"/>
                <w:sz w:val="20"/>
                <w:szCs w:val="20"/>
              </w:rPr>
              <w:t xml:space="preserve">725,789 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68C12FC1" w14:textId="77777777" w:rsidR="00B66056" w:rsidRPr="00F70BA1" w:rsidRDefault="00B66056" w:rsidP="00B660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</w:rPr>
              <w:t>591,518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651EE75" w14:textId="27B4E563" w:rsidR="00B66056" w:rsidRPr="00F70BA1" w:rsidRDefault="00B66056" w:rsidP="00B660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1,407 </w:t>
            </w:r>
          </w:p>
        </w:tc>
        <w:tc>
          <w:tcPr>
            <w:tcW w:w="743" w:type="dxa"/>
            <w:shd w:val="clear" w:color="auto" w:fill="auto"/>
            <w:vAlign w:val="bottom"/>
          </w:tcPr>
          <w:p w14:paraId="2035D533" w14:textId="77777777" w:rsidR="00B66056" w:rsidRPr="00F70BA1" w:rsidRDefault="00B66056" w:rsidP="00B66056">
            <w:pP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(52,916)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40BF12" w14:textId="15624AE0" w:rsidR="00B66056" w:rsidRPr="00F70BA1" w:rsidRDefault="00B66056" w:rsidP="00B6605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>(72)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AEF028F" w14:textId="77777777" w:rsidR="00B66056" w:rsidRPr="00F70BA1" w:rsidRDefault="00B66056" w:rsidP="00B66056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(480)</w:t>
            </w:r>
          </w:p>
        </w:tc>
        <w:tc>
          <w:tcPr>
            <w:tcW w:w="875" w:type="dxa"/>
            <w:tcBorders>
              <w:top w:val="nil"/>
            </w:tcBorders>
            <w:shd w:val="clear" w:color="auto" w:fill="auto"/>
            <w:vAlign w:val="bottom"/>
          </w:tcPr>
          <w:p w14:paraId="6E420CCD" w14:textId="44F3B6DA" w:rsidR="00B66056" w:rsidRPr="00F70BA1" w:rsidRDefault="00B66056" w:rsidP="00B66056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66056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727,124 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6F20131" w14:textId="77777777" w:rsidR="00B66056" w:rsidRPr="00F70BA1" w:rsidRDefault="00B66056" w:rsidP="00B66056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538,122</w:t>
            </w:r>
          </w:p>
        </w:tc>
      </w:tr>
      <w:tr w:rsidR="007F3D44" w:rsidRPr="00F70BA1" w14:paraId="5AEEABF6" w14:textId="77777777" w:rsidTr="00F33C96">
        <w:trPr>
          <w:trHeight w:val="113"/>
        </w:trPr>
        <w:tc>
          <w:tcPr>
            <w:tcW w:w="2370" w:type="dxa"/>
            <w:tcBorders>
              <w:right w:val="nil"/>
            </w:tcBorders>
          </w:tcPr>
          <w:p w14:paraId="42B3CD09" w14:textId="77777777" w:rsidR="007F3D44" w:rsidRPr="00607523" w:rsidRDefault="007F3D44" w:rsidP="0052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</w:tcPr>
          <w:p w14:paraId="5476957B" w14:textId="77777777" w:rsidR="007F3D44" w:rsidRPr="00F70BA1" w:rsidRDefault="007F3D44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14:paraId="1AA6E77A" w14:textId="55EBDC7D" w:rsidR="007F3D44" w:rsidRPr="00F70BA1" w:rsidRDefault="007F3D44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825" w:type="dxa"/>
            <w:tcBorders>
              <w:bottom w:val="nil"/>
            </w:tcBorders>
          </w:tcPr>
          <w:p w14:paraId="100AF350" w14:textId="77777777" w:rsidR="007F3D44" w:rsidRPr="00F70BA1" w:rsidRDefault="007F3D44" w:rsidP="00FC536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743" w:type="dxa"/>
            <w:tcBorders>
              <w:bottom w:val="nil"/>
            </w:tcBorders>
          </w:tcPr>
          <w:p w14:paraId="0F24FC30" w14:textId="77777777" w:rsidR="007F3D44" w:rsidRPr="00F70BA1" w:rsidRDefault="007F3D44" w:rsidP="00FC536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EB72CA" w14:textId="77777777" w:rsidR="007F3D44" w:rsidRPr="00F70BA1" w:rsidRDefault="007F3D44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1B9F6F73" w14:textId="77777777" w:rsidR="007F3D44" w:rsidRPr="00F70BA1" w:rsidRDefault="007F3D44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4E834DDE" w14:textId="77777777" w:rsidR="007F3D44" w:rsidRPr="00F70BA1" w:rsidRDefault="007F3D44" w:rsidP="00FC536B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1E4F153E" w14:textId="77777777" w:rsidR="007F3D44" w:rsidRPr="00F70BA1" w:rsidRDefault="007F3D44" w:rsidP="00FC536B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</w:tr>
      <w:tr w:rsidR="00DA79F8" w:rsidRPr="00F70BA1" w14:paraId="229832B9" w14:textId="77777777" w:rsidTr="00F33C96">
        <w:trPr>
          <w:trHeight w:val="233"/>
        </w:trPr>
        <w:tc>
          <w:tcPr>
            <w:tcW w:w="2370" w:type="dxa"/>
            <w:tcBorders>
              <w:right w:val="nil"/>
            </w:tcBorders>
          </w:tcPr>
          <w:p w14:paraId="6900ABE4" w14:textId="37D827DB" w:rsidR="00DA79F8" w:rsidRPr="00F70BA1" w:rsidRDefault="00DA79F8" w:rsidP="00DA79F8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</w:tcPr>
          <w:p w14:paraId="7C10B7D9" w14:textId="77777777" w:rsidR="00DA79F8" w:rsidRPr="00F70BA1" w:rsidRDefault="00DA79F8" w:rsidP="00DA79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2869FCD0" w14:textId="77777777" w:rsidR="00DA79F8" w:rsidRPr="00F70BA1" w:rsidRDefault="00DA79F8" w:rsidP="00DA79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25" w:type="dxa"/>
            <w:tcBorders>
              <w:bottom w:val="nil"/>
            </w:tcBorders>
            <w:shd w:val="clear" w:color="auto" w:fill="auto"/>
            <w:vAlign w:val="bottom"/>
          </w:tcPr>
          <w:p w14:paraId="05149082" w14:textId="77777777" w:rsidR="00DA79F8" w:rsidRPr="00F70BA1" w:rsidRDefault="00DA79F8" w:rsidP="00DA79F8">
            <w:pP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00F86FA5" w14:textId="77777777" w:rsidR="00DA79F8" w:rsidRPr="00F70BA1" w:rsidRDefault="00DA79F8" w:rsidP="00DA79F8">
            <w:pP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5DFCB0E" w14:textId="77777777" w:rsidR="00DA79F8" w:rsidRPr="00F70BA1" w:rsidRDefault="00DA79F8" w:rsidP="00DA79F8">
            <w:pPr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057DC82F" w14:textId="77777777" w:rsidR="00DA79F8" w:rsidRPr="00F70BA1" w:rsidRDefault="00DA79F8" w:rsidP="00DA79F8">
            <w:pPr>
              <w:tabs>
                <w:tab w:val="clear" w:pos="68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57567D3" w14:textId="0829125D" w:rsidR="00DA79F8" w:rsidRPr="00F70BA1" w:rsidRDefault="00DA79F8" w:rsidP="00DA79F8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DA79F8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649 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41CDEB2" w14:textId="10800B81" w:rsidR="00DA79F8" w:rsidRPr="00F70BA1" w:rsidRDefault="00DA79F8" w:rsidP="00DA79F8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680</w:t>
            </w:r>
          </w:p>
        </w:tc>
      </w:tr>
      <w:tr w:rsidR="00DA79F8" w:rsidRPr="00F70BA1" w14:paraId="73AC6B1E" w14:textId="77777777" w:rsidTr="00F33C96">
        <w:trPr>
          <w:trHeight w:val="233"/>
        </w:trPr>
        <w:tc>
          <w:tcPr>
            <w:tcW w:w="2370" w:type="dxa"/>
            <w:tcBorders>
              <w:right w:val="nil"/>
            </w:tcBorders>
          </w:tcPr>
          <w:p w14:paraId="327704EE" w14:textId="77777777" w:rsidR="00DA79F8" w:rsidRPr="00F70BA1" w:rsidRDefault="00DA79F8" w:rsidP="00DA79F8">
            <w:pPr>
              <w:spacing w:line="240" w:lineRule="auto"/>
              <w:ind w:left="155" w:right="-114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</w:tcPr>
          <w:p w14:paraId="275B431E" w14:textId="77777777" w:rsidR="00DA79F8" w:rsidRPr="00F70BA1" w:rsidRDefault="00DA79F8" w:rsidP="00DA79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25411B7B" w14:textId="684E8543" w:rsidR="00DA79F8" w:rsidRPr="00F70BA1" w:rsidRDefault="00DA79F8" w:rsidP="00DA79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25" w:type="dxa"/>
            <w:tcBorders>
              <w:bottom w:val="nil"/>
            </w:tcBorders>
            <w:shd w:val="clear" w:color="auto" w:fill="auto"/>
            <w:vAlign w:val="bottom"/>
          </w:tcPr>
          <w:p w14:paraId="4DC7F402" w14:textId="77777777" w:rsidR="00DA79F8" w:rsidRPr="00F70BA1" w:rsidRDefault="00DA79F8" w:rsidP="00DA79F8">
            <w:pP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0AE8BEA8" w14:textId="77777777" w:rsidR="00DA79F8" w:rsidRPr="00F70BA1" w:rsidRDefault="00DA79F8" w:rsidP="00DA79F8">
            <w:pP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1DE6E2EA" w14:textId="77777777" w:rsidR="00DA79F8" w:rsidRPr="00F70BA1" w:rsidRDefault="00DA79F8" w:rsidP="00DA79F8">
            <w:pPr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3D9BE11B" w14:textId="77777777" w:rsidR="00DA79F8" w:rsidRPr="00F70BA1" w:rsidRDefault="00DA79F8" w:rsidP="00DA79F8">
            <w:pPr>
              <w:tabs>
                <w:tab w:val="clear" w:pos="68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017A832" w14:textId="2AB22AA4" w:rsidR="00DA79F8" w:rsidRPr="00F70BA1" w:rsidRDefault="00DA79F8" w:rsidP="00DA79F8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DA79F8">
              <w:rPr>
                <w:rFonts w:ascii="BrowalliaUPC" w:hAnsi="BrowalliaUPC" w:cs="BrowalliaUPC"/>
                <w:sz w:val="20"/>
                <w:szCs w:val="20"/>
                <w:lang w:val="en-GB"/>
              </w:rPr>
              <w:t>(48,903)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69C4268" w14:textId="1B46023F" w:rsidR="00DA79F8" w:rsidRPr="00F70BA1" w:rsidRDefault="00DA79F8" w:rsidP="00DA79F8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(72,815)</w:t>
            </w:r>
          </w:p>
        </w:tc>
      </w:tr>
      <w:tr w:rsidR="00DA79F8" w:rsidRPr="00F70BA1" w14:paraId="0CEACA15" w14:textId="77777777" w:rsidTr="00F33C96">
        <w:trPr>
          <w:trHeight w:val="257"/>
        </w:trPr>
        <w:tc>
          <w:tcPr>
            <w:tcW w:w="2370" w:type="dxa"/>
            <w:tcBorders>
              <w:right w:val="nil"/>
            </w:tcBorders>
          </w:tcPr>
          <w:p w14:paraId="389647D9" w14:textId="5B08A508" w:rsidR="00DA79F8" w:rsidRPr="00F70BA1" w:rsidRDefault="00DA79F8" w:rsidP="00DA79F8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</w:tcPr>
          <w:p w14:paraId="452F33A8" w14:textId="77777777" w:rsidR="00DA79F8" w:rsidRPr="00F70BA1" w:rsidRDefault="00DA79F8" w:rsidP="00DA79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0F188781" w14:textId="732A9F53" w:rsidR="00DA79F8" w:rsidRPr="00F70BA1" w:rsidRDefault="00DA79F8" w:rsidP="00DA79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tcBorders>
              <w:bottom w:val="nil"/>
            </w:tcBorders>
            <w:shd w:val="clear" w:color="auto" w:fill="auto"/>
            <w:vAlign w:val="bottom"/>
          </w:tcPr>
          <w:p w14:paraId="3B1329D1" w14:textId="77777777" w:rsidR="00DA79F8" w:rsidRPr="00F70BA1" w:rsidRDefault="00DA79F8" w:rsidP="00DA79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69381B7A" w14:textId="77777777" w:rsidR="00DA79F8" w:rsidRPr="00F70BA1" w:rsidRDefault="00DA79F8" w:rsidP="00DA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8830E62" w14:textId="77777777" w:rsidR="00DA79F8" w:rsidRPr="00F70BA1" w:rsidRDefault="00DA79F8" w:rsidP="00DA79F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46CB9121" w14:textId="77777777" w:rsidR="00DA79F8" w:rsidRPr="00F70BA1" w:rsidRDefault="00DA79F8" w:rsidP="00DA79F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75" w:type="dxa"/>
            <w:tcBorders>
              <w:bottom w:val="nil"/>
            </w:tcBorders>
            <w:shd w:val="clear" w:color="auto" w:fill="auto"/>
            <w:vAlign w:val="bottom"/>
          </w:tcPr>
          <w:p w14:paraId="0A8B7C6D" w14:textId="24954D63" w:rsidR="00DA79F8" w:rsidRPr="00721691" w:rsidRDefault="00DA79F8" w:rsidP="00DA79F8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721691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="00251ED7">
              <w:rPr>
                <w:rFonts w:ascii="BrowalliaUPC" w:hAnsi="BrowalliaUPC" w:cs="BrowalliaUPC"/>
                <w:sz w:val="20"/>
                <w:szCs w:val="20"/>
                <w:lang w:val="en-GB"/>
              </w:rPr>
              <w:t>60,349</w:t>
            </w:r>
            <w:r w:rsidRPr="00721691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431287B" w14:textId="67D0EF12" w:rsidR="00DA79F8" w:rsidRPr="00721691" w:rsidRDefault="00DA79F8" w:rsidP="00DA79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721691">
              <w:rPr>
                <w:rFonts w:ascii="BrowalliaUPC" w:hAnsi="BrowalliaUPC" w:cs="BrowalliaUPC"/>
                <w:sz w:val="20"/>
                <w:szCs w:val="20"/>
                <w:lang w:val="en-GB"/>
              </w:rPr>
              <w:t>(92,463)</w:t>
            </w:r>
          </w:p>
        </w:tc>
      </w:tr>
      <w:tr w:rsidR="007F3D44" w:rsidRPr="00F70BA1" w14:paraId="2B2428F3" w14:textId="77777777" w:rsidTr="00F33C96">
        <w:trPr>
          <w:trHeight w:val="64"/>
        </w:trPr>
        <w:tc>
          <w:tcPr>
            <w:tcW w:w="2370" w:type="dxa"/>
            <w:tcBorders>
              <w:bottom w:val="nil"/>
              <w:right w:val="nil"/>
            </w:tcBorders>
          </w:tcPr>
          <w:p w14:paraId="62B91147" w14:textId="1B6E07F4" w:rsidR="007F3D44" w:rsidRPr="00F70BA1" w:rsidRDefault="007F3D44" w:rsidP="002926A8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 xml:space="preserve">กำไร </w:t>
            </w: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Pr="00F70BA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ขาดทุน</w:t>
            </w: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) </w:t>
            </w: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</w:tcPr>
          <w:p w14:paraId="583686AB" w14:textId="73897F2D" w:rsidR="007F3D44" w:rsidRPr="00EF3955" w:rsidRDefault="00D541EC" w:rsidP="00EF395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F3955">
              <w:rPr>
                <w:rFonts w:ascii="BrowalliaUPC" w:hAnsi="BrowalliaUPC" w:cs="BrowalliaUPC"/>
                <w:sz w:val="20"/>
                <w:szCs w:val="20"/>
                <w:lang w:val="en-GB"/>
              </w:rPr>
              <w:t>241,654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4583BE97" w14:textId="671B0631" w:rsidR="007F3D44" w:rsidRPr="00F70BA1" w:rsidRDefault="007F3D44" w:rsidP="00EF395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(193,416)</w:t>
            </w:r>
          </w:p>
        </w:tc>
        <w:tc>
          <w:tcPr>
            <w:tcW w:w="825" w:type="dxa"/>
            <w:tcBorders>
              <w:bottom w:val="nil"/>
            </w:tcBorders>
            <w:shd w:val="clear" w:color="auto" w:fill="auto"/>
            <w:vAlign w:val="bottom"/>
          </w:tcPr>
          <w:p w14:paraId="6A33789A" w14:textId="6DFD8305" w:rsidR="007F3D44" w:rsidRPr="00F70BA1" w:rsidRDefault="00A15889" w:rsidP="00EF3955">
            <w:pPr>
              <w:tabs>
                <w:tab w:val="clear" w:pos="680"/>
                <w:tab w:val="left" w:pos="0"/>
                <w:tab w:val="left" w:pos="90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(38,533)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53A68C4D" w14:textId="0FE552DF" w:rsidR="007F3D44" w:rsidRPr="00F70BA1" w:rsidRDefault="007F3D44" w:rsidP="00EF395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(844,664)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615671" w14:textId="55672F21" w:rsidR="007F3D44" w:rsidRPr="00F70BA1" w:rsidRDefault="00A15889" w:rsidP="00EF395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0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574,816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DF92E" w14:textId="108556FD" w:rsidR="007F3D44" w:rsidRPr="00F70BA1" w:rsidRDefault="007F3D44" w:rsidP="00EF395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0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300,937</w:t>
            </w:r>
          </w:p>
        </w:tc>
        <w:tc>
          <w:tcPr>
            <w:tcW w:w="8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8D222A" w14:textId="772A68FD" w:rsidR="007F3D44" w:rsidRPr="00F70BA1" w:rsidRDefault="00EF3955" w:rsidP="001871EF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777,937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497E6" w14:textId="55706A9E" w:rsidR="007F3D44" w:rsidRPr="00F70BA1" w:rsidRDefault="007F3D44" w:rsidP="001871EF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(737,143)</w:t>
            </w:r>
          </w:p>
        </w:tc>
      </w:tr>
      <w:tr w:rsidR="007F3D44" w:rsidRPr="00F70BA1" w14:paraId="5A575334" w14:textId="77777777" w:rsidTr="00F33C96">
        <w:trPr>
          <w:trHeight w:val="113"/>
        </w:trPr>
        <w:tc>
          <w:tcPr>
            <w:tcW w:w="2370" w:type="dxa"/>
            <w:tcBorders>
              <w:right w:val="nil"/>
            </w:tcBorders>
          </w:tcPr>
          <w:p w14:paraId="310C8E7D" w14:textId="77777777" w:rsidR="007F3D44" w:rsidRPr="00607523" w:rsidRDefault="007F3D44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</w:tcPr>
          <w:p w14:paraId="5D95FC7C" w14:textId="77777777" w:rsidR="007F3D44" w:rsidRPr="00F70BA1" w:rsidRDefault="007F3D44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14:paraId="5E03FD82" w14:textId="77777777" w:rsidR="007F3D44" w:rsidRPr="00F70BA1" w:rsidRDefault="007F3D44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825" w:type="dxa"/>
            <w:tcBorders>
              <w:bottom w:val="nil"/>
            </w:tcBorders>
          </w:tcPr>
          <w:p w14:paraId="5A21439C" w14:textId="77777777" w:rsidR="007F3D44" w:rsidRPr="00F70BA1" w:rsidRDefault="007F3D44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743" w:type="dxa"/>
            <w:tcBorders>
              <w:bottom w:val="nil"/>
            </w:tcBorders>
          </w:tcPr>
          <w:p w14:paraId="492B9A47" w14:textId="77777777" w:rsidR="007F3D44" w:rsidRPr="00F70BA1" w:rsidRDefault="007F3D44" w:rsidP="008F32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8CA7122" w14:textId="77777777" w:rsidR="007F3D44" w:rsidRPr="00F70BA1" w:rsidRDefault="007F3D44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7962E8EF" w14:textId="77777777" w:rsidR="007F3D44" w:rsidRPr="00F70BA1" w:rsidRDefault="007F3D44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628F12E1" w14:textId="77777777" w:rsidR="007F3D44" w:rsidRPr="00F70BA1" w:rsidRDefault="007F3D44" w:rsidP="008F326C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25D43DE5" w14:textId="77777777" w:rsidR="007F3D44" w:rsidRPr="00F70BA1" w:rsidRDefault="007F3D44" w:rsidP="008F326C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</w:tr>
      <w:tr w:rsidR="00486774" w:rsidRPr="00F70BA1" w14:paraId="07DEB459" w14:textId="77777777" w:rsidTr="00F33C96">
        <w:trPr>
          <w:trHeight w:val="269"/>
        </w:trPr>
        <w:tc>
          <w:tcPr>
            <w:tcW w:w="2370" w:type="dxa"/>
            <w:tcBorders>
              <w:top w:val="nil"/>
              <w:right w:val="nil"/>
            </w:tcBorders>
          </w:tcPr>
          <w:p w14:paraId="02EABA40" w14:textId="77777777" w:rsidR="00486774" w:rsidRPr="00F70BA1" w:rsidRDefault="00486774" w:rsidP="00486774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vAlign w:val="bottom"/>
          </w:tcPr>
          <w:p w14:paraId="50351CC5" w14:textId="1C89E963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486774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1,737,868 </w:t>
            </w:r>
          </w:p>
        </w:tc>
        <w:tc>
          <w:tcPr>
            <w:tcW w:w="850" w:type="dxa"/>
            <w:tcBorders>
              <w:top w:val="nil"/>
              <w:left w:val="nil"/>
            </w:tcBorders>
            <w:shd w:val="clear" w:color="auto" w:fill="auto"/>
          </w:tcPr>
          <w:p w14:paraId="1ABC55B1" w14:textId="12C961AA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1,448,810</w:t>
            </w:r>
          </w:p>
        </w:tc>
        <w:tc>
          <w:tcPr>
            <w:tcW w:w="825" w:type="dxa"/>
            <w:tcBorders>
              <w:top w:val="nil"/>
            </w:tcBorders>
            <w:shd w:val="clear" w:color="auto" w:fill="auto"/>
            <w:vAlign w:val="bottom"/>
          </w:tcPr>
          <w:p w14:paraId="46301693" w14:textId="5E2F9C3D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743" w:type="dxa"/>
            <w:tcBorders>
              <w:top w:val="nil"/>
            </w:tcBorders>
            <w:shd w:val="clear" w:color="auto" w:fill="auto"/>
            <w:vAlign w:val="bottom"/>
          </w:tcPr>
          <w:p w14:paraId="3DDEEF34" w14:textId="6BA8EE7B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226,904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B63A6" w14:textId="68CE4723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486774">
              <w:rPr>
                <w:rFonts w:ascii="BrowalliaUPC" w:hAnsi="BrowalliaUPC" w:cs="BrowalliaUPC"/>
                <w:sz w:val="20"/>
                <w:szCs w:val="20"/>
                <w:lang w:val="en-GB"/>
              </w:rPr>
              <w:t>(60,680)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AB543" w14:textId="15336572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(1</w:t>
            </w:r>
            <w:r w:rsidR="007F4487">
              <w:rPr>
                <w:rFonts w:ascii="BrowalliaUPC" w:hAnsi="BrowalliaUPC" w:cs="BrowalliaUPC"/>
                <w:sz w:val="20"/>
                <w:szCs w:val="20"/>
                <w:lang w:val="en-GB"/>
              </w:rPr>
              <w:t>19,096</w:t>
            </w: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8C300" w14:textId="1B95BB79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486774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1,677,188 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DB3FD" w14:textId="29B5BBAE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1,5</w:t>
            </w:r>
            <w:r w:rsidR="007F4487">
              <w:rPr>
                <w:rFonts w:ascii="BrowalliaUPC" w:hAnsi="BrowalliaUPC" w:cs="BrowalliaUPC"/>
                <w:sz w:val="20"/>
                <w:szCs w:val="20"/>
                <w:lang w:val="en-GB"/>
              </w:rPr>
              <w:t>56,618</w:t>
            </w:r>
          </w:p>
        </w:tc>
      </w:tr>
      <w:tr w:rsidR="00486774" w:rsidRPr="00F70BA1" w14:paraId="6A7FBEBF" w14:textId="77777777" w:rsidTr="00F33C96">
        <w:trPr>
          <w:trHeight w:val="269"/>
        </w:trPr>
        <w:tc>
          <w:tcPr>
            <w:tcW w:w="2370" w:type="dxa"/>
            <w:tcBorders>
              <w:bottom w:val="nil"/>
              <w:right w:val="nil"/>
            </w:tcBorders>
          </w:tcPr>
          <w:p w14:paraId="05B98018" w14:textId="77777777" w:rsidR="00486774" w:rsidRPr="00F70BA1" w:rsidRDefault="00486774" w:rsidP="00486774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vAlign w:val="bottom"/>
          </w:tcPr>
          <w:p w14:paraId="566FECA9" w14:textId="71CB2B97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486774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1,285,589 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4E0B84B9" w14:textId="52B484C2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1,674,044</w:t>
            </w:r>
          </w:p>
        </w:tc>
        <w:tc>
          <w:tcPr>
            <w:tcW w:w="825" w:type="dxa"/>
            <w:tcBorders>
              <w:bottom w:val="nil"/>
            </w:tcBorders>
            <w:shd w:val="clear" w:color="auto" w:fill="auto"/>
            <w:vAlign w:val="bottom"/>
          </w:tcPr>
          <w:p w14:paraId="2AEF8A1F" w14:textId="6389AB6C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429283BB" w14:textId="4AD1CABC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1,922,242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466D1" w14:textId="4C8BF47D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486774">
              <w:rPr>
                <w:rFonts w:ascii="BrowalliaUPC" w:hAnsi="BrowalliaUPC" w:cs="BrowalliaUPC"/>
                <w:sz w:val="20"/>
                <w:szCs w:val="20"/>
                <w:lang w:val="en-GB"/>
              </w:rPr>
              <w:t>(1,287)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91726" w14:textId="66B07551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(1,</w:t>
            </w:r>
            <w:r w:rsidR="007F4487">
              <w:rPr>
                <w:rFonts w:ascii="BrowalliaUPC" w:hAnsi="BrowalliaUPC" w:cs="BrowalliaUPC"/>
                <w:sz w:val="20"/>
                <w:szCs w:val="20"/>
                <w:lang w:val="en-GB"/>
              </w:rPr>
              <w:t>298,032</w:t>
            </w: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9E1A0" w14:textId="5A45D2E5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486774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1,284,302 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18246" w14:textId="3507EE06" w:rsidR="00486774" w:rsidRPr="00F70BA1" w:rsidRDefault="00486774" w:rsidP="00486774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F70BA1">
              <w:rPr>
                <w:rFonts w:ascii="BrowalliaUPC" w:hAnsi="BrowalliaUPC" w:cs="BrowalliaUPC"/>
                <w:sz w:val="20"/>
                <w:szCs w:val="20"/>
                <w:lang w:val="en-GB"/>
              </w:rPr>
              <w:t>2,2</w:t>
            </w:r>
            <w:r w:rsidR="007F4487">
              <w:rPr>
                <w:rFonts w:ascii="BrowalliaUPC" w:hAnsi="BrowalliaUPC" w:cs="BrowalliaUPC"/>
                <w:sz w:val="20"/>
                <w:szCs w:val="20"/>
                <w:lang w:val="en-GB"/>
              </w:rPr>
              <w:t>98,254</w:t>
            </w:r>
          </w:p>
        </w:tc>
      </w:tr>
    </w:tbl>
    <w:p w14:paraId="148D1901" w14:textId="77777777" w:rsidR="00313F59" w:rsidRPr="00F70BA1" w:rsidRDefault="00313F59" w:rsidP="00B62F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12"/>
          <w:szCs w:val="12"/>
        </w:rPr>
      </w:pPr>
      <w:r w:rsidRPr="00F70BA1">
        <w:rPr>
          <w:rFonts w:ascii="BrowalliaUPC" w:hAnsi="BrowalliaUPC" w:cs="BrowalliaUPC"/>
          <w:sz w:val="28"/>
          <w:szCs w:val="28"/>
        </w:rPr>
        <w:t> </w:t>
      </w:r>
    </w:p>
    <w:p w14:paraId="7559D6CA" w14:textId="77777777" w:rsidR="005F3399" w:rsidRPr="00F70BA1" w:rsidRDefault="00313F59" w:rsidP="005F339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F70BA1">
        <w:rPr>
          <w:rFonts w:ascii="BrowalliaUPC" w:hAnsi="BrowalliaUPC" w:cs="BrowalliaUPC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0404FE47" w14:textId="1362D124" w:rsidR="00313F59" w:rsidRPr="00F70BA1" w:rsidRDefault="00313F59" w:rsidP="005F339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9F8BB7" w14:textId="77777777" w:rsidR="00FF089E" w:rsidRPr="00DB169C" w:rsidRDefault="00FF089E" w:rsidP="000F44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7A59B738" w14:textId="45436165" w:rsidR="00645126" w:rsidRPr="00F70BA1" w:rsidRDefault="00645126" w:rsidP="00F83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F70BA1">
        <w:rPr>
          <w:rFonts w:ascii="BrowalliaUPC" w:hAnsi="BrowalliaUPC" w:cs="BrowalliaUPC"/>
          <w:sz w:val="28"/>
          <w:szCs w:val="28"/>
          <w:u w:val="single"/>
          <w:cs/>
        </w:rPr>
        <w:t>ลูกค้ารายใหญ่</w:t>
      </w:r>
    </w:p>
    <w:p w14:paraId="7495BD82" w14:textId="14D622E0" w:rsidR="00DB3A54" w:rsidRPr="00F70BA1" w:rsidRDefault="00645126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สำหรับปีสิ้นสุดวันที่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25</w:t>
      </w:r>
      <w:r w:rsidR="00860507" w:rsidRPr="00F70BA1">
        <w:rPr>
          <w:rFonts w:ascii="BrowalliaUPC" w:hAnsi="BrowalliaUPC" w:cs="BrowalliaUPC"/>
          <w:sz w:val="28"/>
          <w:szCs w:val="28"/>
          <w:lang w:val="en-GB"/>
        </w:rPr>
        <w:t>6</w:t>
      </w:r>
      <w:r w:rsidR="002926A8" w:rsidRPr="00F70BA1">
        <w:rPr>
          <w:rFonts w:ascii="BrowalliaUPC" w:hAnsi="BrowalliaUPC" w:cs="BrowalliaUPC"/>
          <w:sz w:val="28"/>
          <w:szCs w:val="28"/>
          <w:lang w:val="en-GB"/>
        </w:rPr>
        <w:t>4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>25</w:t>
      </w:r>
      <w:r w:rsidR="00C76308" w:rsidRPr="00F70BA1">
        <w:rPr>
          <w:rFonts w:ascii="BrowalliaUPC" w:hAnsi="BrowalliaUPC" w:cs="BrowalliaUPC"/>
          <w:sz w:val="28"/>
          <w:szCs w:val="28"/>
          <w:lang w:val="en-GB"/>
        </w:rPr>
        <w:t>6</w:t>
      </w:r>
      <w:r w:rsidR="002926A8" w:rsidRPr="00F70BA1">
        <w:rPr>
          <w:rFonts w:ascii="BrowalliaUPC" w:hAnsi="BrowalliaUPC" w:cs="BrowalliaUPC"/>
          <w:sz w:val="28"/>
          <w:szCs w:val="28"/>
          <w:lang w:val="en-GB"/>
        </w:rPr>
        <w:t>3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บริษัท</w:t>
      </w:r>
      <w:r w:rsidRPr="00F70BA1">
        <w:rPr>
          <w:rFonts w:ascii="BrowalliaUPC" w:hAnsi="BrowalliaUPC" w:cs="BrowalliaUPC"/>
          <w:sz w:val="28"/>
          <w:szCs w:val="28"/>
          <w:cs/>
        </w:rPr>
        <w:t>มีรายได้จากการจำหน่ายเครื่องมือและอุปกรณ์เครื่องมือการแพทย์จากลูกค้ารายใหญ่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Pr="005D124D">
        <w:rPr>
          <w:rFonts w:ascii="BrowalliaUPC" w:hAnsi="BrowalliaUPC" w:cs="BrowalliaUPC"/>
          <w:sz w:val="28"/>
          <w:szCs w:val="28"/>
          <w:cs/>
          <w:lang w:val="en-GB"/>
        </w:rPr>
        <w:t>จำนวน</w:t>
      </w:r>
      <w:r w:rsidRPr="005D124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F83157" w:rsidRPr="005D124D">
        <w:rPr>
          <w:rFonts w:ascii="BrowalliaUPC" w:hAnsi="BrowalliaUPC" w:cs="BrowalliaUPC"/>
          <w:sz w:val="28"/>
          <w:szCs w:val="28"/>
        </w:rPr>
        <w:t>1,</w:t>
      </w:r>
      <w:r w:rsidR="005D124D" w:rsidRPr="005D124D">
        <w:rPr>
          <w:rFonts w:ascii="BrowalliaUPC" w:hAnsi="BrowalliaUPC" w:cs="BrowalliaUPC"/>
          <w:sz w:val="28"/>
          <w:szCs w:val="28"/>
        </w:rPr>
        <w:t>263</w:t>
      </w:r>
      <w:r w:rsidRPr="005D124D">
        <w:rPr>
          <w:rFonts w:ascii="BrowalliaUPC" w:hAnsi="BrowalliaUPC" w:cs="BrowalliaUPC"/>
          <w:sz w:val="28"/>
          <w:szCs w:val="28"/>
        </w:rPr>
        <w:t xml:space="preserve"> </w:t>
      </w:r>
      <w:r w:rsidRPr="005D124D">
        <w:rPr>
          <w:rFonts w:ascii="BrowalliaUPC" w:hAnsi="BrowalliaUPC" w:cs="BrowalliaUPC"/>
          <w:sz w:val="28"/>
          <w:szCs w:val="28"/>
          <w:cs/>
          <w:lang w:val="en-GB"/>
        </w:rPr>
        <w:t>ล้าน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บาท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="002926A8" w:rsidRPr="00F70BA1">
        <w:rPr>
          <w:rFonts w:ascii="BrowalliaUPC" w:hAnsi="BrowalliaUPC" w:cs="BrowalliaUPC"/>
          <w:sz w:val="28"/>
          <w:szCs w:val="28"/>
        </w:rPr>
        <w:t xml:space="preserve">1,028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ล้านบาท</w:t>
      </w:r>
      <w:r w:rsidRPr="00F70BA1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ตามลำดับ</w:t>
      </w:r>
    </w:p>
    <w:p w14:paraId="0C5EED71" w14:textId="1128C0BF" w:rsidR="00764324" w:rsidRDefault="00764324" w:rsidP="007643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  <w:lang w:val="en-GB"/>
        </w:rPr>
      </w:pPr>
    </w:p>
    <w:p w14:paraId="63770A18" w14:textId="68CB2916" w:rsidR="006E7E4B" w:rsidRDefault="006E7E4B" w:rsidP="007643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  <w:lang w:val="en-GB"/>
        </w:rPr>
      </w:pPr>
    </w:p>
    <w:p w14:paraId="54F4202F" w14:textId="34839A32" w:rsidR="006E7E4B" w:rsidRDefault="006E7E4B" w:rsidP="007643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  <w:lang w:val="en-GB"/>
        </w:rPr>
      </w:pPr>
    </w:p>
    <w:p w14:paraId="6A678E56" w14:textId="77777777" w:rsidR="00985281" w:rsidRDefault="00985281" w:rsidP="007643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  <w:lang w:val="en-GB"/>
        </w:rPr>
      </w:pPr>
    </w:p>
    <w:p w14:paraId="23381312" w14:textId="39404EF7" w:rsidR="006E7E4B" w:rsidRDefault="006E7E4B" w:rsidP="007643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  <w:lang w:val="en-GB"/>
        </w:rPr>
      </w:pPr>
    </w:p>
    <w:p w14:paraId="732220C2" w14:textId="7F4FBA2B" w:rsidR="006E7E4B" w:rsidRDefault="006E7E4B" w:rsidP="007643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  <w:lang w:val="en-GB"/>
        </w:rPr>
      </w:pPr>
    </w:p>
    <w:p w14:paraId="30A60207" w14:textId="6BA88A80" w:rsidR="006E7E4B" w:rsidRDefault="006E7E4B" w:rsidP="007643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  <w:lang w:val="en-GB"/>
        </w:rPr>
      </w:pPr>
    </w:p>
    <w:p w14:paraId="16B4791D" w14:textId="77777777" w:rsidR="008961C8" w:rsidRPr="00F70BA1" w:rsidRDefault="00645126" w:rsidP="008961C8">
      <w:pPr>
        <w:pStyle w:val="CordiaNew"/>
        <w:numPr>
          <w:ilvl w:val="0"/>
          <w:numId w:val="16"/>
        </w:numPr>
        <w:tabs>
          <w:tab w:val="clear" w:pos="4153"/>
          <w:tab w:val="left" w:pos="720"/>
        </w:tabs>
        <w:ind w:left="450" w:hanging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เครื่องมือทางการเงิน</w:t>
      </w:r>
      <w:r w:rsidR="00C362C8" w:rsidRPr="00F70BA1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</w:t>
      </w:r>
    </w:p>
    <w:p w14:paraId="280C923F" w14:textId="77777777" w:rsidR="008961C8" w:rsidRPr="00F70BA1" w:rsidRDefault="008961C8" w:rsidP="008961C8">
      <w:pPr>
        <w:pStyle w:val="CordiaNew"/>
        <w:tabs>
          <w:tab w:val="clear" w:pos="4153"/>
          <w:tab w:val="left" w:pos="720"/>
        </w:tabs>
        <w:ind w:left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B6F4C86" w14:textId="6E95E359" w:rsidR="00BA6764" w:rsidRPr="00AE5E2C" w:rsidRDefault="00BA6764" w:rsidP="00DB169C">
      <w:pPr>
        <w:pStyle w:val="CordiaNew"/>
        <w:numPr>
          <w:ilvl w:val="1"/>
          <w:numId w:val="48"/>
        </w:numPr>
        <w:tabs>
          <w:tab w:val="clear" w:pos="4153"/>
          <w:tab w:val="left" w:pos="720"/>
        </w:tabs>
        <w:ind w:left="993" w:hanging="543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AE5E2C">
        <w:rPr>
          <w:rFonts w:ascii="BrowalliaUPC" w:hAnsi="BrowalliaUPC" w:cs="BrowalliaUPC"/>
          <w:color w:val="auto"/>
          <w:sz w:val="28"/>
          <w:szCs w:val="28"/>
          <w:cs/>
        </w:rPr>
        <w:t xml:space="preserve">มูลค่าตามบัญชีของสินทรัพย์ทางการเงินและหนี้สินทางการเงิน ณ วันที่ </w:t>
      </w:r>
      <w:r w:rsidRPr="00AE5E2C">
        <w:rPr>
          <w:rFonts w:ascii="BrowalliaUPC" w:hAnsi="BrowalliaUPC" w:cs="BrowalliaUPC"/>
          <w:color w:val="auto"/>
          <w:sz w:val="28"/>
          <w:szCs w:val="28"/>
        </w:rPr>
        <w:t xml:space="preserve">31 </w:t>
      </w:r>
      <w:r w:rsidRPr="00AE5E2C">
        <w:rPr>
          <w:rFonts w:ascii="BrowalliaUPC" w:hAnsi="BrowalliaUPC" w:cs="BrowalliaUPC"/>
          <w:color w:val="auto"/>
          <w:sz w:val="28"/>
          <w:szCs w:val="28"/>
          <w:cs/>
        </w:rPr>
        <w:t xml:space="preserve">ธันวาคม </w:t>
      </w:r>
      <w:r w:rsidRPr="00AE5E2C">
        <w:rPr>
          <w:rFonts w:ascii="BrowalliaUPC" w:hAnsi="BrowalliaUPC" w:cs="BrowalliaUPC"/>
          <w:color w:val="auto"/>
          <w:sz w:val="28"/>
          <w:szCs w:val="28"/>
        </w:rPr>
        <w:t xml:space="preserve">2564 </w:t>
      </w:r>
      <w:r w:rsidRPr="00AE5E2C">
        <w:rPr>
          <w:rFonts w:ascii="BrowalliaUPC" w:hAnsi="BrowalliaUPC" w:cs="BrowalliaUPC"/>
          <w:color w:val="auto"/>
          <w:sz w:val="28"/>
          <w:szCs w:val="28"/>
          <w:cs/>
        </w:rPr>
        <w:t xml:space="preserve">และ </w:t>
      </w:r>
      <w:r w:rsidRPr="00AE5E2C">
        <w:rPr>
          <w:rFonts w:ascii="BrowalliaUPC" w:hAnsi="BrowalliaUPC" w:cs="BrowalliaUPC"/>
          <w:color w:val="auto"/>
          <w:sz w:val="28"/>
          <w:szCs w:val="28"/>
        </w:rPr>
        <w:t xml:space="preserve">2563 </w:t>
      </w:r>
      <w:r w:rsidRPr="00AE5E2C">
        <w:rPr>
          <w:rFonts w:ascii="BrowalliaUPC" w:hAnsi="BrowalliaUPC" w:cs="BrowalliaUPC"/>
          <w:color w:val="auto"/>
          <w:sz w:val="28"/>
          <w:szCs w:val="28"/>
          <w:cs/>
        </w:rPr>
        <w:br/>
        <w:t>มีดังต่อไปนี้</w:t>
      </w:r>
    </w:p>
    <w:p w14:paraId="2B50BED4" w14:textId="77777777" w:rsidR="0056016E" w:rsidRPr="00AE5E2C" w:rsidRDefault="0056016E" w:rsidP="00A559B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W w:w="8559" w:type="dxa"/>
        <w:tblInd w:w="909" w:type="dxa"/>
        <w:tblLayout w:type="fixed"/>
        <w:tblLook w:val="0000" w:firstRow="0" w:lastRow="0" w:firstColumn="0" w:lastColumn="0" w:noHBand="0" w:noVBand="0"/>
      </w:tblPr>
      <w:tblGrid>
        <w:gridCol w:w="3798"/>
        <w:gridCol w:w="1188"/>
        <w:gridCol w:w="1179"/>
        <w:gridCol w:w="1197"/>
        <w:gridCol w:w="1197"/>
      </w:tblGrid>
      <w:tr w:rsidR="00AE5E2C" w:rsidRPr="00AE5E2C" w14:paraId="4B1C782E" w14:textId="77777777" w:rsidTr="008F326C">
        <w:trPr>
          <w:tblHeader/>
        </w:trPr>
        <w:tc>
          <w:tcPr>
            <w:tcW w:w="3798" w:type="dxa"/>
          </w:tcPr>
          <w:p w14:paraId="7BDAF3CB" w14:textId="77777777" w:rsidR="00833EB4" w:rsidRPr="00AE5E2C" w:rsidRDefault="00833EB4" w:rsidP="008F326C">
            <w:pPr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367" w:type="dxa"/>
            <w:gridSpan w:val="2"/>
            <w:vAlign w:val="bottom"/>
          </w:tcPr>
          <w:p w14:paraId="19C7AC6F" w14:textId="77777777" w:rsidR="00833EB4" w:rsidRPr="00AE5E2C" w:rsidRDefault="00833EB4" w:rsidP="008F326C">
            <w:pPr>
              <w:ind w:right="-2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94" w:type="dxa"/>
            <w:gridSpan w:val="2"/>
            <w:vAlign w:val="bottom"/>
          </w:tcPr>
          <w:p w14:paraId="1C2ED134" w14:textId="4F36C1B6" w:rsidR="00833EB4" w:rsidRPr="00AE5E2C" w:rsidRDefault="00833EB4" w:rsidP="008F326C">
            <w:pPr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(หน่วย : </w:t>
            </w:r>
            <w:r w:rsidR="009A4054" w:rsidRPr="00AE5E2C">
              <w:rPr>
                <w:rFonts w:ascii="BrowalliaUPC" w:hAnsi="BrowalliaUPC" w:cs="BrowalliaUPC"/>
                <w:sz w:val="28"/>
                <w:szCs w:val="28"/>
                <w:cs/>
              </w:rPr>
              <w:t>พัน</w:t>
            </w: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AE5E2C" w:rsidRPr="00AE5E2C" w14:paraId="39EAA48A" w14:textId="77777777" w:rsidTr="006C4163">
        <w:trPr>
          <w:tblHeader/>
        </w:trPr>
        <w:tc>
          <w:tcPr>
            <w:tcW w:w="3798" w:type="dxa"/>
          </w:tcPr>
          <w:p w14:paraId="1E3B50B5" w14:textId="77777777" w:rsidR="00833EB4" w:rsidRPr="00AE5E2C" w:rsidRDefault="00833EB4" w:rsidP="008F326C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7" w:type="dxa"/>
            <w:gridSpan w:val="2"/>
            <w:vAlign w:val="bottom"/>
          </w:tcPr>
          <w:p w14:paraId="6493FAFB" w14:textId="77777777" w:rsidR="00833EB4" w:rsidRPr="00AE5E2C" w:rsidRDefault="00833EB4" w:rsidP="008F326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4" w:type="dxa"/>
            <w:gridSpan w:val="2"/>
            <w:vAlign w:val="bottom"/>
          </w:tcPr>
          <w:p w14:paraId="1C10571D" w14:textId="77777777" w:rsidR="00833EB4" w:rsidRPr="00AE5E2C" w:rsidRDefault="00833EB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E5E2C" w:rsidRPr="00AE5E2C" w14:paraId="34986C55" w14:textId="77777777" w:rsidTr="008F326C">
        <w:trPr>
          <w:trHeight w:val="345"/>
          <w:tblHeader/>
        </w:trPr>
        <w:tc>
          <w:tcPr>
            <w:tcW w:w="3798" w:type="dxa"/>
            <w:vAlign w:val="bottom"/>
          </w:tcPr>
          <w:p w14:paraId="79B71407" w14:textId="23F01E11" w:rsidR="00833EB4" w:rsidRPr="00AE5E2C" w:rsidRDefault="00833EB4" w:rsidP="006C4163">
            <w:pPr>
              <w:ind w:right="3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7F883ED5" w14:textId="77777777" w:rsidR="00833EB4" w:rsidRPr="00AE5E2C" w:rsidRDefault="00833EB4" w:rsidP="008F326C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179" w:type="dxa"/>
            <w:vAlign w:val="bottom"/>
          </w:tcPr>
          <w:p w14:paraId="28DF7FF8" w14:textId="77777777" w:rsidR="00833EB4" w:rsidRPr="00AE5E2C" w:rsidRDefault="00833EB4" w:rsidP="008F326C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197" w:type="dxa"/>
            <w:vAlign w:val="bottom"/>
          </w:tcPr>
          <w:p w14:paraId="213D1A0C" w14:textId="77777777" w:rsidR="00833EB4" w:rsidRPr="00AE5E2C" w:rsidRDefault="00833EB4" w:rsidP="008F326C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197" w:type="dxa"/>
            <w:vAlign w:val="bottom"/>
          </w:tcPr>
          <w:p w14:paraId="401D06BE" w14:textId="77777777" w:rsidR="00833EB4" w:rsidRPr="00AE5E2C" w:rsidRDefault="00833EB4" w:rsidP="008F326C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AE5E2C" w:rsidRPr="00AE5E2C" w14:paraId="73FAC0DF" w14:textId="77777777" w:rsidTr="008F326C">
        <w:tc>
          <w:tcPr>
            <w:tcW w:w="3798" w:type="dxa"/>
          </w:tcPr>
          <w:p w14:paraId="58C348CE" w14:textId="77777777" w:rsidR="00134CF3" w:rsidRPr="00AE5E2C" w:rsidRDefault="00134CF3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6CCE625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0DA5F515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32B7DFBA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30EA5C8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AE5E2C" w14:paraId="4B86739B" w14:textId="77777777" w:rsidTr="008F326C">
        <w:tc>
          <w:tcPr>
            <w:tcW w:w="3798" w:type="dxa"/>
          </w:tcPr>
          <w:p w14:paraId="00A76F1C" w14:textId="30747D45" w:rsidR="00134CF3" w:rsidRPr="00AE5E2C" w:rsidRDefault="00134CF3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88" w:type="dxa"/>
            <w:shd w:val="clear" w:color="auto" w:fill="auto"/>
          </w:tcPr>
          <w:p w14:paraId="325E4743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65E090C2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731E4963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6BF25A7E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AE5E2C" w14:paraId="3AA43772" w14:textId="77777777" w:rsidTr="008F326C">
        <w:tc>
          <w:tcPr>
            <w:tcW w:w="3798" w:type="dxa"/>
          </w:tcPr>
          <w:p w14:paraId="31E31D53" w14:textId="77777777" w:rsidR="00134CF3" w:rsidRPr="00AE5E2C" w:rsidRDefault="00134CF3" w:rsidP="00134CF3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 w:eastAsia="en-GB"/>
              </w:rPr>
              <w:t>สินทรัพย์ทางการเงินที่วัดด้วยราคาทุน</w:t>
            </w:r>
          </w:p>
          <w:p w14:paraId="3E6BE8B2" w14:textId="70E8B46B" w:rsidR="00134CF3" w:rsidRPr="00AE5E2C" w:rsidRDefault="00134CF3" w:rsidP="00134CF3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 w:eastAsia="en-GB"/>
              </w:rPr>
              <w:t xml:space="preserve">    ตัดจำหน่าย</w:t>
            </w:r>
          </w:p>
        </w:tc>
        <w:tc>
          <w:tcPr>
            <w:tcW w:w="1188" w:type="dxa"/>
            <w:shd w:val="clear" w:color="auto" w:fill="auto"/>
          </w:tcPr>
          <w:p w14:paraId="4CCADD6A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1D9D02CD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2B813D67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181D6479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AE5E2C" w14:paraId="55D85072" w14:textId="77777777" w:rsidTr="004C37D4">
        <w:tc>
          <w:tcPr>
            <w:tcW w:w="3798" w:type="dxa"/>
          </w:tcPr>
          <w:p w14:paraId="6B014BDB" w14:textId="794CF638" w:rsidR="001031A6" w:rsidRPr="00AE5E2C" w:rsidRDefault="001031A6" w:rsidP="001031A6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BC7FFFB" w14:textId="58F4264C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134,348 </w:t>
            </w:r>
          </w:p>
        </w:tc>
        <w:tc>
          <w:tcPr>
            <w:tcW w:w="1179" w:type="dxa"/>
            <w:shd w:val="clear" w:color="auto" w:fill="auto"/>
          </w:tcPr>
          <w:p w14:paraId="32B3F78F" w14:textId="1DCC6335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15,444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D2CE558" w14:textId="5A2F04A3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131,853 </w:t>
            </w:r>
          </w:p>
        </w:tc>
        <w:tc>
          <w:tcPr>
            <w:tcW w:w="1197" w:type="dxa"/>
            <w:shd w:val="clear" w:color="auto" w:fill="auto"/>
          </w:tcPr>
          <w:p w14:paraId="7E6723E0" w14:textId="6E063451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11,869</w:t>
            </w:r>
          </w:p>
        </w:tc>
      </w:tr>
      <w:tr w:rsidR="00AE5E2C" w:rsidRPr="00AE5E2C" w14:paraId="4E989BE7" w14:textId="77777777" w:rsidTr="004C37D4">
        <w:tc>
          <w:tcPr>
            <w:tcW w:w="3798" w:type="dxa"/>
          </w:tcPr>
          <w:p w14:paraId="6A81BA78" w14:textId="75336FD1" w:rsidR="001031A6" w:rsidRPr="00AE5E2C" w:rsidRDefault="001031A6" w:rsidP="001031A6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ลูกหนี้การค้า </w:t>
            </w: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ลูกค้าทั่วไป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DB8A47" w14:textId="089212D8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451,876 </w:t>
            </w:r>
          </w:p>
        </w:tc>
        <w:tc>
          <w:tcPr>
            <w:tcW w:w="1179" w:type="dxa"/>
            <w:shd w:val="clear" w:color="auto" w:fill="auto"/>
          </w:tcPr>
          <w:p w14:paraId="3A5482DC" w14:textId="029E86C6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497,372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72D0D2F" w14:textId="03239DD0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430,481 </w:t>
            </w:r>
          </w:p>
        </w:tc>
        <w:tc>
          <w:tcPr>
            <w:tcW w:w="1197" w:type="dxa"/>
            <w:shd w:val="clear" w:color="auto" w:fill="auto"/>
          </w:tcPr>
          <w:p w14:paraId="765FA70D" w14:textId="7F11F2CB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469,909</w:t>
            </w:r>
          </w:p>
        </w:tc>
      </w:tr>
      <w:tr w:rsidR="00AE5E2C" w:rsidRPr="00AE5E2C" w14:paraId="45FBC04B" w14:textId="77777777" w:rsidTr="004C37D4">
        <w:tc>
          <w:tcPr>
            <w:tcW w:w="3798" w:type="dxa"/>
          </w:tcPr>
          <w:p w14:paraId="4FA1C243" w14:textId="5CC99EE0" w:rsidR="001031A6" w:rsidRPr="00AE5E2C" w:rsidRDefault="001031A6" w:rsidP="001031A6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ลูกหนี้การค้า </w:t>
            </w: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BA659E9" w14:textId="59254643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      463 </w:t>
            </w:r>
          </w:p>
        </w:tc>
        <w:tc>
          <w:tcPr>
            <w:tcW w:w="1179" w:type="dxa"/>
            <w:shd w:val="clear" w:color="auto" w:fill="auto"/>
          </w:tcPr>
          <w:p w14:paraId="07D403C2" w14:textId="53B86F33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BA0E139" w14:textId="4F882EC2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       480 </w:t>
            </w:r>
          </w:p>
        </w:tc>
        <w:tc>
          <w:tcPr>
            <w:tcW w:w="1197" w:type="dxa"/>
            <w:shd w:val="clear" w:color="auto" w:fill="auto"/>
          </w:tcPr>
          <w:p w14:paraId="15ED26F2" w14:textId="3D36D6E0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484</w:t>
            </w:r>
          </w:p>
        </w:tc>
      </w:tr>
      <w:tr w:rsidR="00AE5E2C" w:rsidRPr="00AE5E2C" w14:paraId="1D3B8483" w14:textId="77777777" w:rsidTr="004C37D4">
        <w:tc>
          <w:tcPr>
            <w:tcW w:w="3798" w:type="dxa"/>
          </w:tcPr>
          <w:p w14:paraId="660CE7CB" w14:textId="2288D0FB" w:rsidR="001031A6" w:rsidRPr="00AE5E2C" w:rsidRDefault="001031A6" w:rsidP="001031A6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ลูกหนี้อื่น </w:t>
            </w: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ลูกค้าทั่วไป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8253BD4" w14:textId="2E61A8A8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6774E8C3" w14:textId="658ECAFF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91,340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B127C40" w14:textId="7DD0D344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           -   </w:t>
            </w:r>
          </w:p>
        </w:tc>
        <w:tc>
          <w:tcPr>
            <w:tcW w:w="1197" w:type="dxa"/>
            <w:shd w:val="clear" w:color="auto" w:fill="auto"/>
          </w:tcPr>
          <w:p w14:paraId="5F355CF1" w14:textId="704D0956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-</w:t>
            </w:r>
          </w:p>
        </w:tc>
      </w:tr>
      <w:tr w:rsidR="00AE5E2C" w:rsidRPr="00AE5E2C" w14:paraId="77AE9B10" w14:textId="77777777" w:rsidTr="004C37D4">
        <w:tc>
          <w:tcPr>
            <w:tcW w:w="3798" w:type="dxa"/>
          </w:tcPr>
          <w:p w14:paraId="0616D390" w14:textId="79945367" w:rsidR="001031A6" w:rsidRPr="00AE5E2C" w:rsidRDefault="00E31D98" w:rsidP="001031A6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ลูกหนี้อื่น </w:t>
            </w:r>
            <w:r w:rsidR="001031A6" w:rsidRPr="00AE5E2C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="001031A6" w:rsidRPr="00AE5E2C">
              <w:rPr>
                <w:rFonts w:ascii="BrowalliaUPC" w:hAnsi="BrowalliaUPC" w:cs="BrowalliaUPC"/>
                <w:sz w:val="28"/>
                <w:szCs w:val="28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4BEDE3B" w14:textId="284930C3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196049A3" w14:textId="1AE06A7B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DF5C1A4" w14:textId="6ACE0F48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       40 </w:t>
            </w:r>
          </w:p>
        </w:tc>
        <w:tc>
          <w:tcPr>
            <w:tcW w:w="1197" w:type="dxa"/>
            <w:shd w:val="clear" w:color="auto" w:fill="auto"/>
          </w:tcPr>
          <w:p w14:paraId="781278BB" w14:textId="03588F47" w:rsidR="001031A6" w:rsidRPr="00AE5E2C" w:rsidRDefault="00F951A0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44</w:t>
            </w:r>
          </w:p>
        </w:tc>
      </w:tr>
      <w:tr w:rsidR="00AE5E2C" w:rsidRPr="00AE5E2C" w14:paraId="5AADF623" w14:textId="77777777" w:rsidTr="004C37D4">
        <w:tc>
          <w:tcPr>
            <w:tcW w:w="3798" w:type="dxa"/>
          </w:tcPr>
          <w:p w14:paraId="49E2EDA5" w14:textId="77817D39" w:rsidR="001031A6" w:rsidRPr="00AE5E2C" w:rsidRDefault="001031A6" w:rsidP="001031A6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เงินให้กู้ยืม </w:t>
            </w: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1C3A61D" w14:textId="739002CE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69C871D6" w14:textId="320E7FD0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100,000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9C40DA3" w14:textId="49EB7F99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           -   </w:t>
            </w:r>
          </w:p>
        </w:tc>
        <w:tc>
          <w:tcPr>
            <w:tcW w:w="1197" w:type="dxa"/>
            <w:shd w:val="clear" w:color="auto" w:fill="auto"/>
          </w:tcPr>
          <w:p w14:paraId="014BF977" w14:textId="1CCDA849" w:rsidR="001031A6" w:rsidRPr="00AE5E2C" w:rsidRDefault="00F951A0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E5E2C" w:rsidRPr="00AE5E2C" w14:paraId="6EA91A8A" w14:textId="77777777" w:rsidTr="004C37D4">
        <w:tc>
          <w:tcPr>
            <w:tcW w:w="3798" w:type="dxa"/>
          </w:tcPr>
          <w:p w14:paraId="352B023C" w14:textId="3DADEF7D" w:rsidR="001031A6" w:rsidRPr="00AE5E2C" w:rsidRDefault="001031A6" w:rsidP="001031A6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E01880B" w14:textId="66573925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 17,277 </w:t>
            </w:r>
          </w:p>
        </w:tc>
        <w:tc>
          <w:tcPr>
            <w:tcW w:w="1179" w:type="dxa"/>
            <w:shd w:val="clear" w:color="auto" w:fill="auto"/>
          </w:tcPr>
          <w:p w14:paraId="2BCCFC71" w14:textId="714A2CF8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6,345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1FD4AD9" w14:textId="28D60595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  10,108 </w:t>
            </w:r>
          </w:p>
        </w:tc>
        <w:tc>
          <w:tcPr>
            <w:tcW w:w="1197" w:type="dxa"/>
            <w:shd w:val="clear" w:color="auto" w:fill="auto"/>
          </w:tcPr>
          <w:p w14:paraId="1D2D51D5" w14:textId="4CC2B71C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6,345</w:t>
            </w:r>
          </w:p>
        </w:tc>
      </w:tr>
      <w:tr w:rsidR="00AE5E2C" w:rsidRPr="00AE5E2C" w14:paraId="2742B3EB" w14:textId="77777777" w:rsidTr="004C37D4">
        <w:tc>
          <w:tcPr>
            <w:tcW w:w="3798" w:type="dxa"/>
          </w:tcPr>
          <w:p w14:paraId="0506EDF6" w14:textId="54C96AF2" w:rsidR="001031A6" w:rsidRPr="00AE5E2C" w:rsidRDefault="001031A6" w:rsidP="001031A6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5E3B4C8" w14:textId="37B5DDA1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 </w:t>
            </w:r>
            <w:r w:rsidR="002B4FCD" w:rsidRPr="00AE5E2C">
              <w:rPr>
                <w:rFonts w:ascii="BrowalliaUPC" w:hAnsi="BrowalliaUPC" w:cs="BrowalliaUPC"/>
                <w:sz w:val="28"/>
                <w:szCs w:val="28"/>
              </w:rPr>
              <w:t>28,033</w:t>
            </w:r>
          </w:p>
        </w:tc>
        <w:tc>
          <w:tcPr>
            <w:tcW w:w="1179" w:type="dxa"/>
            <w:shd w:val="clear" w:color="auto" w:fill="auto"/>
          </w:tcPr>
          <w:p w14:paraId="3B9B4242" w14:textId="1779AC17" w:rsidR="001031A6" w:rsidRPr="00AE5E2C" w:rsidRDefault="00AD3B0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6,650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E49C381" w14:textId="308F5B9D" w:rsidR="001031A6" w:rsidRPr="00AE5E2C" w:rsidRDefault="00AD3B0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23,477</w:t>
            </w:r>
          </w:p>
        </w:tc>
        <w:tc>
          <w:tcPr>
            <w:tcW w:w="1197" w:type="dxa"/>
            <w:shd w:val="clear" w:color="auto" w:fill="auto"/>
          </w:tcPr>
          <w:p w14:paraId="7EDE0A6B" w14:textId="02D2D930" w:rsidR="001031A6" w:rsidRPr="00AE5E2C" w:rsidRDefault="00AD3B0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5,437</w:t>
            </w:r>
          </w:p>
        </w:tc>
      </w:tr>
      <w:tr w:rsidR="00AE5E2C" w:rsidRPr="00AE5E2C" w14:paraId="24356F8E" w14:textId="77777777" w:rsidTr="004C37D4">
        <w:tc>
          <w:tcPr>
            <w:tcW w:w="3798" w:type="dxa"/>
          </w:tcPr>
          <w:p w14:paraId="0DB2D556" w14:textId="4E18AC44" w:rsidR="001031A6" w:rsidRPr="00AE5E2C" w:rsidRDefault="001031A6" w:rsidP="001031A6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0AEF46C" w14:textId="773FB006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 82,021 </w:t>
            </w:r>
          </w:p>
        </w:tc>
        <w:tc>
          <w:tcPr>
            <w:tcW w:w="1179" w:type="dxa"/>
            <w:shd w:val="clear" w:color="auto" w:fill="auto"/>
          </w:tcPr>
          <w:p w14:paraId="72E3A534" w14:textId="042CA4DD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22,496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2245B128" w14:textId="1326E934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   72,021 </w:t>
            </w:r>
          </w:p>
        </w:tc>
        <w:tc>
          <w:tcPr>
            <w:tcW w:w="1197" w:type="dxa"/>
            <w:shd w:val="clear" w:color="auto" w:fill="auto"/>
          </w:tcPr>
          <w:p w14:paraId="66AA0958" w14:textId="73DD3757" w:rsidR="001031A6" w:rsidRPr="00AE5E2C" w:rsidRDefault="00F951A0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21,263</w:t>
            </w:r>
          </w:p>
        </w:tc>
      </w:tr>
      <w:tr w:rsidR="00AE5E2C" w:rsidRPr="00AE5E2C" w14:paraId="3BDFADEA" w14:textId="77777777" w:rsidTr="004C37D4">
        <w:tc>
          <w:tcPr>
            <w:tcW w:w="3798" w:type="dxa"/>
          </w:tcPr>
          <w:p w14:paraId="0060BEB0" w14:textId="23958B31" w:rsidR="001031A6" w:rsidRPr="00AE5E2C" w:rsidRDefault="001031A6" w:rsidP="001031A6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เงินประกันสัญญาเช่า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A800DE0" w14:textId="3FBD7306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-                       </w:t>
            </w:r>
          </w:p>
        </w:tc>
        <w:tc>
          <w:tcPr>
            <w:tcW w:w="1179" w:type="dxa"/>
            <w:shd w:val="clear" w:color="auto" w:fill="auto"/>
          </w:tcPr>
          <w:p w14:paraId="3DA11D19" w14:textId="664779D9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10,106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8E61E4E" w14:textId="4316467A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           -   </w:t>
            </w:r>
          </w:p>
        </w:tc>
        <w:tc>
          <w:tcPr>
            <w:tcW w:w="1197" w:type="dxa"/>
            <w:shd w:val="clear" w:color="auto" w:fill="auto"/>
          </w:tcPr>
          <w:p w14:paraId="5F257AAA" w14:textId="3AEB397A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-</w:t>
            </w:r>
          </w:p>
        </w:tc>
      </w:tr>
      <w:tr w:rsidR="00AE5E2C" w:rsidRPr="00AE5E2C" w14:paraId="6F652E08" w14:textId="77777777" w:rsidTr="004C37D4">
        <w:tc>
          <w:tcPr>
            <w:tcW w:w="3798" w:type="dxa"/>
          </w:tcPr>
          <w:p w14:paraId="29D861E8" w14:textId="3B098C26" w:rsidR="001031A6" w:rsidRPr="00AE5E2C" w:rsidRDefault="001031A6" w:rsidP="001031A6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D30D1D4" w14:textId="76206151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    1,257 </w:t>
            </w:r>
          </w:p>
        </w:tc>
        <w:tc>
          <w:tcPr>
            <w:tcW w:w="1179" w:type="dxa"/>
            <w:shd w:val="clear" w:color="auto" w:fill="auto"/>
          </w:tcPr>
          <w:p w14:paraId="04EE95F9" w14:textId="5F1A7756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1,810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FFC30EC" w14:textId="7D9F7411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   1,058 </w:t>
            </w:r>
          </w:p>
        </w:tc>
        <w:tc>
          <w:tcPr>
            <w:tcW w:w="1197" w:type="dxa"/>
            <w:shd w:val="clear" w:color="auto" w:fill="auto"/>
          </w:tcPr>
          <w:p w14:paraId="18EDA1CE" w14:textId="109CB3A2" w:rsidR="001031A6" w:rsidRPr="00AE5E2C" w:rsidRDefault="001031A6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1,238</w:t>
            </w:r>
          </w:p>
        </w:tc>
      </w:tr>
      <w:tr w:rsidR="00AE5E2C" w:rsidRPr="00AE5E2C" w14:paraId="5E7953AB" w14:textId="77777777" w:rsidTr="004C37D4">
        <w:tc>
          <w:tcPr>
            <w:tcW w:w="3798" w:type="dxa"/>
          </w:tcPr>
          <w:p w14:paraId="32FC12E8" w14:textId="77777777" w:rsidR="007F2BB2" w:rsidRPr="00AE5E2C" w:rsidRDefault="007F2BB2" w:rsidP="001031A6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B6E1E4F" w14:textId="77777777" w:rsidR="007F2BB2" w:rsidRPr="00AE5E2C" w:rsidRDefault="007F2BB2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1A8D6FE1" w14:textId="77777777" w:rsidR="007F2BB2" w:rsidRPr="00AE5E2C" w:rsidRDefault="007F2BB2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F09C08A" w14:textId="77777777" w:rsidR="007F2BB2" w:rsidRPr="00AE5E2C" w:rsidRDefault="007F2BB2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42C31A4" w14:textId="77777777" w:rsidR="007F2BB2" w:rsidRPr="00AE5E2C" w:rsidRDefault="007F2BB2" w:rsidP="001031A6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E5E2C" w:rsidRPr="00AE5E2C" w14:paraId="1C28C149" w14:textId="77777777" w:rsidTr="008F326C">
        <w:tc>
          <w:tcPr>
            <w:tcW w:w="3798" w:type="dxa"/>
            <w:vAlign w:val="bottom"/>
          </w:tcPr>
          <w:p w14:paraId="0B45766B" w14:textId="77777777" w:rsidR="001463C1" w:rsidRPr="00AE5E2C" w:rsidRDefault="00050117" w:rsidP="00050117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="001463C1" w:rsidRPr="00AE5E2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 w:eastAsia="en-GB"/>
              </w:rPr>
              <w:t xml:space="preserve">    </w:t>
            </w:r>
          </w:p>
          <w:p w14:paraId="0F574BD7" w14:textId="400B3295" w:rsidR="00050117" w:rsidRPr="00AE5E2C" w:rsidRDefault="001463C1" w:rsidP="00050117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 w:eastAsia="en-GB"/>
              </w:rPr>
              <w:t xml:space="preserve">    </w:t>
            </w:r>
            <w:r w:rsidR="00050117" w:rsidRPr="00AE5E2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 w:eastAsia="en-GB"/>
              </w:rPr>
              <w:t>ยุติธรรมผ่านกำไรหรือขาดทุน</w:t>
            </w:r>
            <w:r w:rsidR="00050117" w:rsidRPr="00AE5E2C">
              <w:rPr>
                <w:rFonts w:ascii="BrowalliaUPC" w:hAnsi="BrowalliaUPC" w:cs="BrowalliaUPC"/>
                <w:i/>
                <w:iCs/>
                <w:sz w:val="28"/>
                <w:szCs w:val="28"/>
                <w:lang w:val="en-GB" w:eastAsia="en-GB"/>
              </w:rPr>
              <w:t xml:space="preserve"> (FVPL)</w:t>
            </w:r>
          </w:p>
        </w:tc>
        <w:tc>
          <w:tcPr>
            <w:tcW w:w="1188" w:type="dxa"/>
            <w:shd w:val="clear" w:color="auto" w:fill="auto"/>
          </w:tcPr>
          <w:p w14:paraId="23053E11" w14:textId="7E3D3515" w:rsidR="00F951A0" w:rsidRPr="00AE5E2C" w:rsidRDefault="00F951A0" w:rsidP="00050117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1B2AC62E" w14:textId="7359C32C" w:rsidR="00F951A0" w:rsidRPr="00AE5E2C" w:rsidRDefault="00F951A0" w:rsidP="00050117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301886F" w14:textId="408B4512" w:rsidR="00F951A0" w:rsidRPr="00AE5E2C" w:rsidRDefault="00F951A0" w:rsidP="00050117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7CDBED3A" w14:textId="0BB5CA65" w:rsidR="00F951A0" w:rsidRPr="00AE5E2C" w:rsidRDefault="00F951A0" w:rsidP="00050117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AE5E2C" w:rsidRPr="00AE5E2C" w14:paraId="6EBFC7B8" w14:textId="77777777" w:rsidTr="00204E3B">
        <w:tc>
          <w:tcPr>
            <w:tcW w:w="3798" w:type="dxa"/>
          </w:tcPr>
          <w:p w14:paraId="1AC22555" w14:textId="777B1D73" w:rsidR="00204E3B" w:rsidRPr="00AE5E2C" w:rsidRDefault="00624BF9" w:rsidP="00204E3B">
            <w:pPr>
              <w:ind w:right="-43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 xml:space="preserve">   </w:t>
            </w:r>
            <w:r w:rsidR="00204E3B" w:rsidRPr="00AE5E2C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เงินลงทุนชั่วคราว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51EF630" w14:textId="0F29C077" w:rsidR="00204E3B" w:rsidRPr="00AE5E2C" w:rsidRDefault="00204E3B" w:rsidP="00204E3B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FD74DC7" w14:textId="76F18531" w:rsidR="00204E3B" w:rsidRPr="00AE5E2C" w:rsidRDefault="00204E3B" w:rsidP="00204E3B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148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1CFA9ED" w14:textId="62F78CD5" w:rsidR="00204E3B" w:rsidRPr="00AE5E2C" w:rsidRDefault="00204E3B" w:rsidP="00204E3B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6B6D2BF" w14:textId="0C523BDF" w:rsidR="00204E3B" w:rsidRPr="00AE5E2C" w:rsidRDefault="00204E3B" w:rsidP="00204E3B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-</w:t>
            </w:r>
          </w:p>
        </w:tc>
      </w:tr>
      <w:tr w:rsidR="00AE5E2C" w:rsidRPr="00AE5E2C" w14:paraId="0531D975" w14:textId="77777777" w:rsidTr="008F326C">
        <w:tc>
          <w:tcPr>
            <w:tcW w:w="3798" w:type="dxa"/>
            <w:vAlign w:val="bottom"/>
          </w:tcPr>
          <w:p w14:paraId="628BC0B2" w14:textId="2E6F1653" w:rsidR="0055261C" w:rsidRPr="00AE5E2C" w:rsidRDefault="00624BF9" w:rsidP="0055261C">
            <w:pPr>
              <w:ind w:right="-43"/>
              <w:jc w:val="both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</w:t>
            </w:r>
            <w:r w:rsidR="002913B7" w:rsidRPr="00AE5E2C">
              <w:rPr>
                <w:rFonts w:ascii="BrowalliaUPC" w:hAnsi="BrowalliaUPC" w:cs="BrowalliaUPC"/>
                <w:sz w:val="28"/>
                <w:szCs w:val="28"/>
                <w:cs/>
              </w:rPr>
              <w:t>สินทรัพย์</w:t>
            </w:r>
            <w:r w:rsidR="0055261C" w:rsidRPr="00AE5E2C">
              <w:rPr>
                <w:rFonts w:ascii="BrowalliaUPC" w:hAnsi="BrowalliaUPC" w:cs="BrowalliaUPC"/>
                <w:sz w:val="28"/>
                <w:szCs w:val="28"/>
                <w:cs/>
              </w:rPr>
              <w:t>หมุนเวียนอื่น</w:t>
            </w:r>
            <w:r w:rsidR="0055261C" w:rsidRPr="00AE5E2C">
              <w:rPr>
                <w:rFonts w:ascii="BrowalliaUPC" w:hAnsi="BrowalliaUPC" w:cs="BrowalliaUPC"/>
                <w:sz w:val="28"/>
                <w:szCs w:val="28"/>
              </w:rPr>
              <w:br/>
              <w:t xml:space="preserve">    </w:t>
            </w: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</w:t>
            </w:r>
            <w:r w:rsidR="002B1D20" w:rsidRPr="00AE5E2C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55261C" w:rsidRPr="00AE5E2C">
              <w:rPr>
                <w:rFonts w:ascii="BrowalliaUPC" w:hAnsi="BrowalliaUPC" w:cs="BrowalliaUPC"/>
                <w:sz w:val="28"/>
                <w:szCs w:val="28"/>
                <w:cs/>
              </w:rPr>
              <w:t>สัญญาซื้อขายเงินตราต่างประเทศ</w:t>
            </w:r>
            <w:r w:rsidR="002B1D20" w:rsidRPr="00AE5E2C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64FFA695" w14:textId="77777777" w:rsidR="0055261C" w:rsidRPr="00AE5E2C" w:rsidRDefault="0055261C" w:rsidP="0055261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  <w:p w14:paraId="266C48D4" w14:textId="2C2F1FEB" w:rsidR="0055261C" w:rsidRPr="00AE5E2C" w:rsidRDefault="0055261C" w:rsidP="0055261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1179" w:type="dxa"/>
            <w:shd w:val="clear" w:color="auto" w:fill="auto"/>
          </w:tcPr>
          <w:p w14:paraId="1E30BF18" w14:textId="77777777" w:rsidR="0055261C" w:rsidRPr="00AE5E2C" w:rsidRDefault="0055261C" w:rsidP="0055261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  <w:p w14:paraId="2332B087" w14:textId="3E38A578" w:rsidR="0055261C" w:rsidRPr="00AE5E2C" w:rsidRDefault="0055261C" w:rsidP="0055261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0D7CC3BF" w14:textId="77777777" w:rsidR="0055261C" w:rsidRPr="00AE5E2C" w:rsidRDefault="0055261C" w:rsidP="0055261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  <w:p w14:paraId="6AAAF7C4" w14:textId="2D8A09F3" w:rsidR="0055261C" w:rsidRPr="00AE5E2C" w:rsidRDefault="0055261C" w:rsidP="0055261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14:paraId="49CA8628" w14:textId="77777777" w:rsidR="0055261C" w:rsidRPr="00AE5E2C" w:rsidRDefault="0055261C" w:rsidP="0055261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  <w:p w14:paraId="3BF01A68" w14:textId="066E1FE7" w:rsidR="0055261C" w:rsidRPr="00AE5E2C" w:rsidRDefault="0055261C" w:rsidP="0055261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lang w:eastAsia="en-GB"/>
              </w:rPr>
              <w:t>-</w:t>
            </w:r>
          </w:p>
        </w:tc>
      </w:tr>
      <w:tr w:rsidR="00AE5E2C" w:rsidRPr="00AE5E2C" w14:paraId="38CE2FAE" w14:textId="77777777" w:rsidTr="001A5F14">
        <w:tc>
          <w:tcPr>
            <w:tcW w:w="3798" w:type="dxa"/>
          </w:tcPr>
          <w:p w14:paraId="64701087" w14:textId="77777777" w:rsidR="00F713D3" w:rsidRPr="00AE5E2C" w:rsidRDefault="00F713D3" w:rsidP="00F713D3">
            <w:pPr>
              <w:ind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A36FFA2" w14:textId="56FAE6AA" w:rsidR="00F713D3" w:rsidRPr="00AE5E2C" w:rsidRDefault="00A9101C" w:rsidP="00F713D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715,280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AF9B59A" w14:textId="7F8E177B" w:rsidR="00F713D3" w:rsidRPr="00AE5E2C" w:rsidRDefault="00A9101C" w:rsidP="00F713D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752,104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8B8C74A" w14:textId="3696D13D" w:rsidR="00F713D3" w:rsidRPr="00AE5E2C" w:rsidRDefault="00A9101C" w:rsidP="00F713D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669,523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3C21C8E" w14:textId="7CB6474D" w:rsidR="00F713D3" w:rsidRPr="00AE5E2C" w:rsidRDefault="00A9101C" w:rsidP="00F713D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516,589</w:t>
            </w:r>
          </w:p>
        </w:tc>
      </w:tr>
      <w:tr w:rsidR="00AE5E2C" w:rsidRPr="00AE5E2C" w14:paraId="0D59EA51" w14:textId="77777777" w:rsidTr="008F326C">
        <w:tc>
          <w:tcPr>
            <w:tcW w:w="3798" w:type="dxa"/>
          </w:tcPr>
          <w:p w14:paraId="5907F39C" w14:textId="77777777" w:rsidR="00833EB4" w:rsidRPr="00AE5E2C" w:rsidRDefault="00833EB4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11999DD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6E30863A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69A6232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7BB5ED34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AE5E2C" w14:paraId="1BECA13A" w14:textId="77777777" w:rsidTr="008F326C">
        <w:tc>
          <w:tcPr>
            <w:tcW w:w="3798" w:type="dxa"/>
          </w:tcPr>
          <w:p w14:paraId="4D7ED3CE" w14:textId="77777777" w:rsidR="00833EB4" w:rsidRPr="00AE5E2C" w:rsidRDefault="00833EB4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5907063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613444AE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2D3BA253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63CF1F32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AE5E2C" w14:paraId="11A4B7FA" w14:textId="77777777" w:rsidTr="008F326C">
        <w:tc>
          <w:tcPr>
            <w:tcW w:w="3798" w:type="dxa"/>
          </w:tcPr>
          <w:p w14:paraId="22BAE733" w14:textId="77777777" w:rsidR="002E44D3" w:rsidRPr="00AE5E2C" w:rsidRDefault="002E44D3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77445668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13B3CD8B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73E1076A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1AE65702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AE5E2C" w14:paraId="4A6C396F" w14:textId="77777777" w:rsidTr="008F326C">
        <w:tc>
          <w:tcPr>
            <w:tcW w:w="3798" w:type="dxa"/>
          </w:tcPr>
          <w:p w14:paraId="0C046AC0" w14:textId="77777777" w:rsidR="002E44D3" w:rsidRPr="00AE5E2C" w:rsidRDefault="002E44D3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0800472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6A3741D5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64E57FF6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36AFCAC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AE5E2C" w14:paraId="44C637EC" w14:textId="77777777" w:rsidTr="008F326C">
        <w:tc>
          <w:tcPr>
            <w:tcW w:w="3798" w:type="dxa"/>
          </w:tcPr>
          <w:p w14:paraId="31573415" w14:textId="77777777" w:rsidR="002E44D3" w:rsidRPr="00AE5E2C" w:rsidRDefault="002E44D3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7975E9D5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3B989946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683CE6DF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0371EE0E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AE5E2C" w14:paraId="7EA2BF0A" w14:textId="77777777" w:rsidTr="008F326C">
        <w:tc>
          <w:tcPr>
            <w:tcW w:w="3798" w:type="dxa"/>
          </w:tcPr>
          <w:p w14:paraId="6206B10C" w14:textId="77777777" w:rsidR="002E44D3" w:rsidRPr="00AE5E2C" w:rsidRDefault="002E44D3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35C30B1A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168DB3F2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53D1A0A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241CC448" w14:textId="77777777" w:rsidR="002E44D3" w:rsidRPr="00AE5E2C" w:rsidRDefault="002E44D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AE5E2C" w14:paraId="5F1E4829" w14:textId="77777777" w:rsidTr="008F326C">
        <w:tc>
          <w:tcPr>
            <w:tcW w:w="3798" w:type="dxa"/>
          </w:tcPr>
          <w:p w14:paraId="5FF1DC4D" w14:textId="77777777" w:rsidR="00833EB4" w:rsidRPr="00AE5E2C" w:rsidRDefault="00833EB4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C9D5295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1A760B74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3DA21524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0E11E22B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AE5E2C" w14:paraId="69D75460" w14:textId="77777777" w:rsidTr="008F326C">
        <w:tc>
          <w:tcPr>
            <w:tcW w:w="3798" w:type="dxa"/>
          </w:tcPr>
          <w:p w14:paraId="27C3441B" w14:textId="77777777" w:rsidR="00833EB4" w:rsidRPr="00AE5E2C" w:rsidRDefault="00833EB4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9189947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0FBCE7A0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D0EACC1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17065AD5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AE5E2C" w14:paraId="122224F8" w14:textId="77777777" w:rsidTr="008F326C">
        <w:tc>
          <w:tcPr>
            <w:tcW w:w="3798" w:type="dxa"/>
          </w:tcPr>
          <w:p w14:paraId="04CCCD28" w14:textId="77777777" w:rsidR="00833EB4" w:rsidRPr="00AE5E2C" w:rsidRDefault="00833EB4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3FE728AF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2210A169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730CF8D5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3B2EC5A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AE5E2C" w14:paraId="3353CD9F" w14:textId="77777777" w:rsidTr="008F326C">
        <w:tc>
          <w:tcPr>
            <w:tcW w:w="3798" w:type="dxa"/>
          </w:tcPr>
          <w:p w14:paraId="42F103A1" w14:textId="77777777" w:rsidR="00833EB4" w:rsidRPr="00AE5E2C" w:rsidRDefault="00833EB4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3325008B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2D92B228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6FC98451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20E604D3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AE5E2C" w14:paraId="3DDAC70B" w14:textId="77777777" w:rsidTr="008F326C">
        <w:tc>
          <w:tcPr>
            <w:tcW w:w="3798" w:type="dxa"/>
          </w:tcPr>
          <w:p w14:paraId="72740FB2" w14:textId="2405108A" w:rsidR="00134CF3" w:rsidRPr="00AE5E2C" w:rsidRDefault="00134CF3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88" w:type="dxa"/>
            <w:shd w:val="clear" w:color="auto" w:fill="auto"/>
          </w:tcPr>
          <w:p w14:paraId="698B050A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154D47B2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0C44331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14528C3D" w14:textId="77777777" w:rsidR="00134CF3" w:rsidRPr="00AE5E2C" w:rsidRDefault="00134CF3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</w:p>
        </w:tc>
      </w:tr>
      <w:tr w:rsidR="00AE5E2C" w:rsidRPr="00AE5E2C" w14:paraId="49C3D784" w14:textId="77777777" w:rsidTr="008F326C">
        <w:tc>
          <w:tcPr>
            <w:tcW w:w="3798" w:type="dxa"/>
          </w:tcPr>
          <w:p w14:paraId="5B1EFE15" w14:textId="77777777" w:rsidR="00833EB4" w:rsidRPr="00AE5E2C" w:rsidRDefault="00833EB4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 w:eastAsia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188" w:type="dxa"/>
            <w:shd w:val="clear" w:color="auto" w:fill="auto"/>
          </w:tcPr>
          <w:p w14:paraId="4F063F8C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DC0C87C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7D802BB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4ED96ED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AE5E2C" w:rsidRPr="00AE5E2C" w14:paraId="2F26D9FA" w14:textId="77777777" w:rsidTr="00B80285">
        <w:tc>
          <w:tcPr>
            <w:tcW w:w="3798" w:type="dxa"/>
          </w:tcPr>
          <w:p w14:paraId="792FBF7D" w14:textId="289B1C0D" w:rsidR="00B80285" w:rsidRPr="00AE5E2C" w:rsidRDefault="00B80285" w:rsidP="00B80285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ab/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7D204C3" w14:textId="10715208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100,432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F0D8B7A" w14:textId="413F60B8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516,277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5AC8A9C" w14:textId="1EDF5778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63,225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74E3A7F" w14:textId="11D8ABC2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330,910</w:t>
            </w:r>
          </w:p>
        </w:tc>
      </w:tr>
      <w:tr w:rsidR="00AE5E2C" w:rsidRPr="00AE5E2C" w14:paraId="2FD60452" w14:textId="77777777" w:rsidTr="00B80285">
        <w:tc>
          <w:tcPr>
            <w:tcW w:w="3798" w:type="dxa"/>
          </w:tcPr>
          <w:p w14:paraId="00851C5F" w14:textId="67DE44E9" w:rsidR="00B80285" w:rsidRPr="00AE5E2C" w:rsidRDefault="00B80285" w:rsidP="00B80285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เจ้าหนี้การค้า </w:t>
            </w: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ผู้ค้าทั่วไป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9E261B" w14:textId="3D7D1958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249,595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7289921" w14:textId="1A3781CA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529,659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B873243" w14:textId="29D2BCF1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236,120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C9FF710" w14:textId="6F278CA1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333,418</w:t>
            </w:r>
          </w:p>
        </w:tc>
      </w:tr>
      <w:tr w:rsidR="00AE5E2C" w:rsidRPr="00AE5E2C" w14:paraId="6B1BDFFC" w14:textId="77777777" w:rsidTr="00B80285">
        <w:tc>
          <w:tcPr>
            <w:tcW w:w="3798" w:type="dxa"/>
          </w:tcPr>
          <w:p w14:paraId="210CEA1F" w14:textId="550684D9" w:rsidR="00B80285" w:rsidRPr="00AE5E2C" w:rsidRDefault="00B80285" w:rsidP="00B80285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เจ้าหนี้การค้า </w:t>
            </w: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77E5D5D" w14:textId="62ED30BD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61,608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5D071CF" w14:textId="30A630E3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74,281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8AACE70" w14:textId="201964E3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62,793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BBEA063" w14:textId="7A9DDCA2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79,980</w:t>
            </w:r>
          </w:p>
        </w:tc>
      </w:tr>
      <w:tr w:rsidR="00AE5E2C" w:rsidRPr="00AE5E2C" w14:paraId="5DD44E74" w14:textId="77777777" w:rsidTr="00B80285">
        <w:tc>
          <w:tcPr>
            <w:tcW w:w="3798" w:type="dxa"/>
          </w:tcPr>
          <w:p w14:paraId="535A3E28" w14:textId="76234961" w:rsidR="00B80285" w:rsidRPr="00AE5E2C" w:rsidRDefault="00B80285" w:rsidP="00B80285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เจ้าหนี้ค่าซื้อสินทรัพย์ </w:t>
            </w: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ผู้ค้าทั่วไป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80F63B1" w14:textId="71EF5AF5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1704B01" w14:textId="29D3F449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4,665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BFA26B4" w14:textId="58553C16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6AB89DA" w14:textId="626FA229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E5E2C" w:rsidRPr="00AE5E2C" w14:paraId="7ED6663F" w14:textId="77777777" w:rsidTr="00B80285">
        <w:tc>
          <w:tcPr>
            <w:tcW w:w="3798" w:type="dxa"/>
          </w:tcPr>
          <w:p w14:paraId="7B92E027" w14:textId="42C2F231" w:rsidR="00B80285" w:rsidRPr="00AE5E2C" w:rsidRDefault="00B80285" w:rsidP="00B80285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เจ้าหนี้อื่น</w:t>
            </w: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- </w:t>
            </w: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CAE329A" w14:textId="57847921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54,370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1D8104A" w14:textId="6051145C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132,927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8F5D89F" w14:textId="4FB34364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54,328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A8441A0" w14:textId="7F0DDD95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125,880</w:t>
            </w:r>
          </w:p>
        </w:tc>
      </w:tr>
      <w:tr w:rsidR="00AE5E2C" w:rsidRPr="00AE5E2C" w14:paraId="1232D2AD" w14:textId="77777777" w:rsidTr="00B80285">
        <w:tc>
          <w:tcPr>
            <w:tcW w:w="3798" w:type="dxa"/>
          </w:tcPr>
          <w:p w14:paraId="43FBBF93" w14:textId="4BD227A1" w:rsidR="00B80285" w:rsidRPr="00AE5E2C" w:rsidRDefault="00B80285" w:rsidP="00B80285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BF142E5" w14:textId="6020BAAE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1A01285" w14:textId="77777777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54F37585" w14:textId="39E34D7E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AF05D2A" w14:textId="77777777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E5E2C" w:rsidRPr="00AE5E2C" w14:paraId="223734F7" w14:textId="77777777" w:rsidTr="00B80285">
        <w:tc>
          <w:tcPr>
            <w:tcW w:w="3798" w:type="dxa"/>
          </w:tcPr>
          <w:p w14:paraId="7E604305" w14:textId="58471F8F" w:rsidR="00B80285" w:rsidRPr="00AE5E2C" w:rsidRDefault="00B80285" w:rsidP="00B80285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 - </w:t>
            </w: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บุคคลและบริษัทอื่นๆ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DF81332" w14:textId="66193D12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41055316" w14:textId="0E96AE13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15,691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4513861" w14:textId="4627F410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AEC9C5B" w14:textId="77777777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E5E2C" w:rsidRPr="00AE5E2C" w14:paraId="5726F1BB" w14:textId="77777777" w:rsidTr="00B80285">
        <w:tc>
          <w:tcPr>
            <w:tcW w:w="3798" w:type="dxa"/>
          </w:tcPr>
          <w:p w14:paraId="34ECC50B" w14:textId="3B928325" w:rsidR="00B80285" w:rsidRPr="00AE5E2C" w:rsidRDefault="00B80285" w:rsidP="00B80285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 xml:space="preserve">     - </w:t>
            </w: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A4FF75B" w14:textId="51D762FF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31,767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8D15F62" w14:textId="7653870A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54,602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3452039" w14:textId="5F29A0E8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31,767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DF1FA94" w14:textId="5F50008E" w:rsidR="00B80285" w:rsidRPr="00AE5E2C" w:rsidRDefault="00B80285" w:rsidP="00B80285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51,809</w:t>
            </w:r>
          </w:p>
        </w:tc>
      </w:tr>
      <w:tr w:rsidR="00AE5E2C" w:rsidRPr="00AE5E2C" w14:paraId="4902D0C2" w14:textId="77777777" w:rsidTr="00E17239">
        <w:tc>
          <w:tcPr>
            <w:tcW w:w="3798" w:type="dxa"/>
          </w:tcPr>
          <w:p w14:paraId="73744A90" w14:textId="32E5CC2C" w:rsidR="00E17239" w:rsidRPr="00AE5E2C" w:rsidRDefault="00E17239" w:rsidP="00E17239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F5D5D57" w14:textId="481CB828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41,106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4BD2A327" w14:textId="593C891A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63,873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AC9F31F" w14:textId="67F3F681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41,106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080D1F0" w14:textId="05B0B1B6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54,470</w:t>
            </w:r>
          </w:p>
        </w:tc>
      </w:tr>
      <w:tr w:rsidR="00AE5E2C" w:rsidRPr="00AE5E2C" w14:paraId="19C32291" w14:textId="77777777" w:rsidTr="00D22002">
        <w:tc>
          <w:tcPr>
            <w:tcW w:w="3798" w:type="dxa"/>
          </w:tcPr>
          <w:p w14:paraId="1B0CBBA0" w14:textId="45E63F8F" w:rsidR="00E17239" w:rsidRPr="00AE5E2C" w:rsidRDefault="00E17239" w:rsidP="00E17239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286B6FA" w14:textId="607D0D19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80,759</w:t>
            </w:r>
          </w:p>
        </w:tc>
        <w:tc>
          <w:tcPr>
            <w:tcW w:w="1179" w:type="dxa"/>
            <w:shd w:val="clear" w:color="auto" w:fill="auto"/>
          </w:tcPr>
          <w:p w14:paraId="15266F99" w14:textId="27410C2E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E940969" w14:textId="36CAB715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80,759</w:t>
            </w:r>
          </w:p>
        </w:tc>
        <w:tc>
          <w:tcPr>
            <w:tcW w:w="1197" w:type="dxa"/>
            <w:shd w:val="clear" w:color="auto" w:fill="auto"/>
          </w:tcPr>
          <w:p w14:paraId="1039F044" w14:textId="32EF0B8C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E5E2C" w:rsidRPr="00AE5E2C" w14:paraId="099E67E7" w14:textId="77777777" w:rsidTr="00D22002">
        <w:tc>
          <w:tcPr>
            <w:tcW w:w="3798" w:type="dxa"/>
          </w:tcPr>
          <w:p w14:paraId="0390CDA1" w14:textId="355446CB" w:rsidR="00E17239" w:rsidRPr="00AE5E2C" w:rsidRDefault="00E17239" w:rsidP="00E17239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52D410D" w14:textId="2DC47391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242,286</w:t>
            </w:r>
          </w:p>
        </w:tc>
        <w:tc>
          <w:tcPr>
            <w:tcW w:w="1179" w:type="dxa"/>
            <w:shd w:val="clear" w:color="auto" w:fill="auto"/>
          </w:tcPr>
          <w:p w14:paraId="14257457" w14:textId="057CFFE1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BECEE6A" w14:textId="692FD6E2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242,286</w:t>
            </w:r>
          </w:p>
        </w:tc>
        <w:tc>
          <w:tcPr>
            <w:tcW w:w="1197" w:type="dxa"/>
            <w:shd w:val="clear" w:color="auto" w:fill="auto"/>
          </w:tcPr>
          <w:p w14:paraId="4B835D48" w14:textId="179ABD26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E5E2C" w:rsidRPr="00AE5E2C" w14:paraId="1FF3A3C8" w14:textId="77777777" w:rsidTr="000E4368">
        <w:tc>
          <w:tcPr>
            <w:tcW w:w="3798" w:type="dxa"/>
          </w:tcPr>
          <w:p w14:paraId="76180CBA" w14:textId="77777777" w:rsidR="0038795A" w:rsidRPr="00AE5E2C" w:rsidRDefault="00E17239" w:rsidP="00E17239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หนี้สินจากภาระค้ำประกันเงินกู้ยืมของ</w:t>
            </w:r>
          </w:p>
          <w:p w14:paraId="26A20515" w14:textId="5B20E53F" w:rsidR="00E17239" w:rsidRPr="00AE5E2C" w:rsidRDefault="00E17239" w:rsidP="0038795A">
            <w:pPr>
              <w:ind w:left="149" w:right="-43" w:firstLine="249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2BD2E5F" w14:textId="77777777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0A9CA66" w14:textId="465D4216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049A7A03" w14:textId="77777777" w:rsidR="003D599E" w:rsidRPr="00AE5E2C" w:rsidRDefault="003D599E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CC687BD" w14:textId="503B0E25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71A0AE8" w14:textId="77777777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75251F2" w14:textId="2EA8A6F7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AFFAC79" w14:textId="77777777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C1EAD85" w14:textId="5D212119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165,661</w:t>
            </w:r>
          </w:p>
        </w:tc>
      </w:tr>
      <w:tr w:rsidR="00AE5E2C" w:rsidRPr="00AE5E2C" w14:paraId="53418208" w14:textId="77777777" w:rsidTr="000E4368">
        <w:tc>
          <w:tcPr>
            <w:tcW w:w="3798" w:type="dxa"/>
          </w:tcPr>
          <w:p w14:paraId="5AF81D81" w14:textId="77777777" w:rsidR="0038795A" w:rsidRPr="00AE5E2C" w:rsidRDefault="00AC3E1C" w:rsidP="00E17239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หนี้สินจากภาระค้ำประกันเงินกู้ยืมของ</w:t>
            </w:r>
          </w:p>
          <w:p w14:paraId="0FFB05AB" w14:textId="3750A4F9" w:rsidR="00E17239" w:rsidRPr="00AE5E2C" w:rsidRDefault="00AC3E1C" w:rsidP="0038795A">
            <w:pPr>
              <w:ind w:left="149" w:right="-43" w:firstLine="249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02E7844" w14:textId="77777777" w:rsidR="003D599E" w:rsidRPr="00AE5E2C" w:rsidRDefault="003D599E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C152BCB" w14:textId="35476D07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123,800</w:t>
            </w:r>
          </w:p>
        </w:tc>
        <w:tc>
          <w:tcPr>
            <w:tcW w:w="1179" w:type="dxa"/>
            <w:shd w:val="clear" w:color="auto" w:fill="auto"/>
          </w:tcPr>
          <w:p w14:paraId="665E9F34" w14:textId="77777777" w:rsidR="003D599E" w:rsidRPr="00AE5E2C" w:rsidRDefault="003D599E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33DC6D7" w14:textId="61C8908F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31ACFA6" w14:textId="77777777" w:rsidR="003D599E" w:rsidRPr="00AE5E2C" w:rsidRDefault="003D599E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401F382" w14:textId="570E8540" w:rsidR="00E17239" w:rsidRPr="00AE5E2C" w:rsidRDefault="00E17239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123,800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699D65D" w14:textId="77777777" w:rsidR="003D599E" w:rsidRPr="00AE5E2C" w:rsidRDefault="003D599E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9E78E0E" w14:textId="735C4A43" w:rsidR="00E17239" w:rsidRPr="00AE5E2C" w:rsidRDefault="003D599E" w:rsidP="00E17239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E5E2C" w:rsidRPr="00AE5E2C" w14:paraId="3E2248EF" w14:textId="77777777" w:rsidTr="00E17239">
        <w:tc>
          <w:tcPr>
            <w:tcW w:w="3798" w:type="dxa"/>
          </w:tcPr>
          <w:p w14:paraId="57B88C7A" w14:textId="5995C7DF" w:rsidR="00AC3E1C" w:rsidRPr="00AE5E2C" w:rsidRDefault="00AC3E1C" w:rsidP="00AC3E1C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DF1FADC" w14:textId="56E2B7AA" w:rsidR="00AC3E1C" w:rsidRPr="00AE5E2C" w:rsidRDefault="00AC3E1C" w:rsidP="00AC3E1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162,873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731C242" w14:textId="4AC0B247" w:rsidR="00AC3E1C" w:rsidRPr="00AE5E2C" w:rsidRDefault="00AC3E1C" w:rsidP="00AC3E1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385,858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AF62CE0" w14:textId="34EB0141" w:rsidR="00AC3E1C" w:rsidRPr="00AE5E2C" w:rsidRDefault="00AC3E1C" w:rsidP="00AC3E1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162,873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124717B" w14:textId="153D9780" w:rsidR="00AC3E1C" w:rsidRPr="00AE5E2C" w:rsidRDefault="00AC3E1C" w:rsidP="00AC3E1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220,197</w:t>
            </w:r>
          </w:p>
        </w:tc>
      </w:tr>
      <w:tr w:rsidR="00AE5E2C" w:rsidRPr="00AE5E2C" w14:paraId="6E01F76A" w14:textId="77777777" w:rsidTr="00E17239">
        <w:tc>
          <w:tcPr>
            <w:tcW w:w="3798" w:type="dxa"/>
          </w:tcPr>
          <w:p w14:paraId="2A9C72FD" w14:textId="62218F53" w:rsidR="00AC3E1C" w:rsidRPr="00AE5E2C" w:rsidRDefault="00AC3E1C" w:rsidP="00AC3E1C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EF4152C" w14:textId="5129E398" w:rsidR="00AC3E1C" w:rsidRPr="00AE5E2C" w:rsidRDefault="00AB1A1A" w:rsidP="00AC3E1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64,764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4DD1AD8" w14:textId="3C3FEFE8" w:rsidR="00AC3E1C" w:rsidRPr="00AE5E2C" w:rsidRDefault="00AB1A1A" w:rsidP="00AC3E1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80,005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15B8C7D" w14:textId="0F64043B" w:rsidR="00AC3E1C" w:rsidRPr="00AE5E2C" w:rsidRDefault="00AB1A1A" w:rsidP="00AC3E1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57,498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20295DD8" w14:textId="65388129" w:rsidR="00AC3E1C" w:rsidRPr="00AE5E2C" w:rsidRDefault="0069728B" w:rsidP="00AC3E1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72,402</w:t>
            </w:r>
          </w:p>
        </w:tc>
      </w:tr>
      <w:tr w:rsidR="00AE5E2C" w:rsidRPr="00AE5E2C" w14:paraId="20B1E563" w14:textId="77777777" w:rsidTr="00AA42FC">
        <w:tc>
          <w:tcPr>
            <w:tcW w:w="3798" w:type="dxa"/>
          </w:tcPr>
          <w:p w14:paraId="67BBD751" w14:textId="42FBF3D8" w:rsidR="00AA42FC" w:rsidRPr="00AE5E2C" w:rsidRDefault="00AA42FC" w:rsidP="00AA42FC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403557" w14:textId="39EBEC97" w:rsidR="00AA42FC" w:rsidRPr="00AE5E2C" w:rsidRDefault="00AA42FC" w:rsidP="00AA42F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568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64B0833" w14:textId="439B2A5D" w:rsidR="00AA42FC" w:rsidRPr="00AE5E2C" w:rsidRDefault="0069728B" w:rsidP="00AA42F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666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7864BD7" w14:textId="26508B41" w:rsidR="00AA42FC" w:rsidRPr="00AE5E2C" w:rsidRDefault="00AA42FC" w:rsidP="00AA42F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613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6186399" w14:textId="0A7FD583" w:rsidR="00AA42FC" w:rsidRPr="00AE5E2C" w:rsidRDefault="00AA42FC" w:rsidP="00AA42F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666</w:t>
            </w:r>
          </w:p>
        </w:tc>
      </w:tr>
      <w:tr w:rsidR="00AE5E2C" w:rsidRPr="00AE5E2C" w14:paraId="0598068F" w14:textId="77777777" w:rsidTr="008F326C">
        <w:tc>
          <w:tcPr>
            <w:tcW w:w="3798" w:type="dxa"/>
          </w:tcPr>
          <w:p w14:paraId="407079A8" w14:textId="77777777" w:rsidR="00833EB4" w:rsidRPr="00AE5E2C" w:rsidRDefault="00833EB4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35F800E4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06470306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D4BA8A3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0A915C8B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AE5E2C" w:rsidRPr="00AE5E2C" w14:paraId="165B51DF" w14:textId="77777777" w:rsidTr="008F326C">
        <w:tc>
          <w:tcPr>
            <w:tcW w:w="3798" w:type="dxa"/>
            <w:vAlign w:val="bottom"/>
          </w:tcPr>
          <w:p w14:paraId="04BBC8F4" w14:textId="77777777" w:rsidR="00964ABB" w:rsidRPr="00AE5E2C" w:rsidRDefault="00833EB4" w:rsidP="008F326C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8"/>
                <w:szCs w:val="28"/>
                <w:lang w:val="en-GB" w:eastAsia="en-GB"/>
              </w:rPr>
            </w:pPr>
            <w:r w:rsidRPr="00AE5E2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 w:eastAsia="en-GB"/>
              </w:rPr>
              <w:t>หนี้สินทางการเงินที่วัดมูลค่าด้วยมูลค่า</w:t>
            </w:r>
          </w:p>
          <w:p w14:paraId="3440490F" w14:textId="00DC725E" w:rsidR="00833EB4" w:rsidRPr="00AE5E2C" w:rsidRDefault="00964ABB" w:rsidP="008F326C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 w:eastAsia="en-GB"/>
              </w:rPr>
              <w:t xml:space="preserve">    </w:t>
            </w:r>
            <w:r w:rsidR="00833EB4" w:rsidRPr="00AE5E2C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 w:eastAsia="en-GB"/>
              </w:rPr>
              <w:t>ยุติธรรมผ่านกำไรหรือขาดทุน</w:t>
            </w:r>
            <w:r w:rsidR="00833EB4" w:rsidRPr="00AE5E2C">
              <w:rPr>
                <w:rFonts w:ascii="BrowalliaUPC" w:hAnsi="BrowalliaUPC" w:cs="BrowalliaUPC"/>
                <w:i/>
                <w:iCs/>
                <w:sz w:val="28"/>
                <w:szCs w:val="28"/>
                <w:lang w:val="en-GB" w:eastAsia="en-GB"/>
              </w:rPr>
              <w:t xml:space="preserve"> (FVPL)</w:t>
            </w:r>
          </w:p>
        </w:tc>
        <w:tc>
          <w:tcPr>
            <w:tcW w:w="1188" w:type="dxa"/>
            <w:shd w:val="clear" w:color="auto" w:fill="auto"/>
          </w:tcPr>
          <w:p w14:paraId="213F8544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1CE839C1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13FC4F7F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51827F52" w14:textId="77777777" w:rsidR="00833EB4" w:rsidRPr="00AE5E2C" w:rsidRDefault="00833EB4" w:rsidP="008F326C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AE5E2C" w:rsidRPr="00AE5E2C" w14:paraId="668B7B19" w14:textId="77777777" w:rsidTr="008F326C">
        <w:tc>
          <w:tcPr>
            <w:tcW w:w="3798" w:type="dxa"/>
          </w:tcPr>
          <w:p w14:paraId="68B9E1F1" w14:textId="1361986E" w:rsidR="00964ABB" w:rsidRPr="00AE5E2C" w:rsidRDefault="00E970A2" w:rsidP="00964ABB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>สินทรัพย์</w:t>
            </w:r>
            <w:r w:rsidR="00833EB4" w:rsidRPr="00AE5E2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หมุนเวียนอื่น </w:t>
            </w:r>
          </w:p>
          <w:p w14:paraId="3B04E9E2" w14:textId="2E5CE994" w:rsidR="00833EB4" w:rsidRPr="00AE5E2C" w:rsidRDefault="00964ABB" w:rsidP="00964ABB">
            <w:pPr>
              <w:ind w:left="149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="00833EB4" w:rsidRPr="00AE5E2C">
              <w:rPr>
                <w:rFonts w:ascii="BrowalliaUPC" w:hAnsi="BrowalliaUPC" w:cs="BrowalliaUPC"/>
                <w:sz w:val="28"/>
                <w:szCs w:val="28"/>
                <w:cs/>
              </w:rPr>
              <w:t>(สัญญาซื้อขายเงินตราต่างประเทศ)</w:t>
            </w:r>
          </w:p>
        </w:tc>
        <w:tc>
          <w:tcPr>
            <w:tcW w:w="1188" w:type="dxa"/>
            <w:shd w:val="clear" w:color="auto" w:fill="auto"/>
          </w:tcPr>
          <w:p w14:paraId="36AA0454" w14:textId="77777777" w:rsidR="00833EB4" w:rsidRPr="00AE5E2C" w:rsidRDefault="00833EB4" w:rsidP="008F326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921F07D" w14:textId="7B67481D" w:rsidR="00FA454E" w:rsidRPr="00AE5E2C" w:rsidRDefault="00E17239" w:rsidP="008F326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45D50866" w14:textId="77777777" w:rsidR="00FA454E" w:rsidRPr="00AE5E2C" w:rsidRDefault="00FA454E" w:rsidP="008F326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FED5524" w14:textId="0321E183" w:rsidR="00833EB4" w:rsidRPr="00AE5E2C" w:rsidRDefault="00FA454E" w:rsidP="008F326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1,020</w:t>
            </w:r>
          </w:p>
        </w:tc>
        <w:tc>
          <w:tcPr>
            <w:tcW w:w="1197" w:type="dxa"/>
            <w:shd w:val="clear" w:color="auto" w:fill="auto"/>
          </w:tcPr>
          <w:p w14:paraId="78920E42" w14:textId="77777777" w:rsidR="00833EB4" w:rsidRPr="00AE5E2C" w:rsidRDefault="00833EB4" w:rsidP="008F326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471AD5A" w14:textId="44468B01" w:rsidR="00FA454E" w:rsidRPr="00AE5E2C" w:rsidRDefault="00E17239" w:rsidP="008F326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4A451CC4" w14:textId="77777777" w:rsidR="00833EB4" w:rsidRPr="00AE5E2C" w:rsidRDefault="00833EB4" w:rsidP="008F326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ACF1CAA" w14:textId="23F80132" w:rsidR="00FA454E" w:rsidRPr="00AE5E2C" w:rsidRDefault="009F3CB2" w:rsidP="008F326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1,020</w:t>
            </w:r>
          </w:p>
        </w:tc>
      </w:tr>
      <w:tr w:rsidR="00AE5E2C" w:rsidRPr="00AE5E2C" w14:paraId="64BEC4EC" w14:textId="77777777" w:rsidTr="00AB4263">
        <w:tc>
          <w:tcPr>
            <w:tcW w:w="3798" w:type="dxa"/>
          </w:tcPr>
          <w:p w14:paraId="0FFE6A04" w14:textId="77777777" w:rsidR="00AB4263" w:rsidRPr="00AE5E2C" w:rsidRDefault="00AB4263" w:rsidP="00AB4263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E35DF90" w14:textId="6538BE67" w:rsidR="00AB4263" w:rsidRPr="00AE5E2C" w:rsidRDefault="00AB4263" w:rsidP="00AB426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1,2</w:t>
            </w:r>
            <w:r w:rsidR="00BD5BDB" w:rsidRPr="00AE5E2C">
              <w:rPr>
                <w:rFonts w:ascii="BrowalliaUPC" w:hAnsi="BrowalliaUPC" w:cs="BrowalliaUPC"/>
                <w:sz w:val="28"/>
                <w:szCs w:val="28"/>
              </w:rPr>
              <w:t>13,928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3CE756C" w14:textId="71F6FCA7" w:rsidR="00AB4263" w:rsidRPr="00AE5E2C" w:rsidRDefault="00BD5BDB" w:rsidP="00AB426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1,859,524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27B8F79" w14:textId="02032A00" w:rsidR="00AB4263" w:rsidRPr="00AE5E2C" w:rsidRDefault="00BD5BDB" w:rsidP="00AB426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1,157,168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93BC343" w14:textId="15854C05" w:rsidR="00AB4263" w:rsidRPr="00AE5E2C" w:rsidRDefault="00BD5BDB" w:rsidP="00AB426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5E2C">
              <w:rPr>
                <w:rFonts w:ascii="BrowalliaUPC" w:hAnsi="BrowalliaUPC" w:cs="BrowalliaUPC"/>
                <w:sz w:val="28"/>
                <w:szCs w:val="28"/>
              </w:rPr>
              <w:t>1,436,413</w:t>
            </w:r>
          </w:p>
        </w:tc>
      </w:tr>
    </w:tbl>
    <w:p w14:paraId="78407139" w14:textId="77777777" w:rsidR="0056016E" w:rsidRPr="00F70BA1" w:rsidRDefault="0056016E" w:rsidP="00A559B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7500CE49" w14:textId="3AF6AC46" w:rsidR="00080989" w:rsidRPr="00F70BA1" w:rsidRDefault="00080989" w:rsidP="00A559B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243BC6AF" w14:textId="2441E578" w:rsidR="00080989" w:rsidRPr="00F70BA1" w:rsidRDefault="00080989" w:rsidP="00A559B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0F0CE16C" w14:textId="7C30A1E1" w:rsidR="00080989" w:rsidRPr="00F70BA1" w:rsidRDefault="00080989" w:rsidP="00A559B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70BF3709" w14:textId="7900FF92" w:rsidR="00080989" w:rsidRDefault="00080989" w:rsidP="00A559B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365977BB" w14:textId="215305CB" w:rsidR="00F47C59" w:rsidRDefault="00F47C59" w:rsidP="00A559B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091213D1" w14:textId="158EEEF4" w:rsidR="00F47C59" w:rsidRDefault="00F47C59" w:rsidP="00A559B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2771B8B2" w14:textId="77777777" w:rsidR="00F47C59" w:rsidRPr="00F70BA1" w:rsidRDefault="00F47C59" w:rsidP="00A559B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4A907FFB" w14:textId="248A9BD3" w:rsidR="00080989" w:rsidRPr="00F70BA1" w:rsidRDefault="00080989" w:rsidP="00A559B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51CF681D" w14:textId="7F0BEB1C" w:rsidR="00C014C1" w:rsidRPr="00F70BA1" w:rsidRDefault="005B452F" w:rsidP="00C014C1">
      <w:pPr>
        <w:pStyle w:val="CordiaNew"/>
        <w:numPr>
          <w:ilvl w:val="1"/>
          <w:numId w:val="48"/>
        </w:numPr>
        <w:tabs>
          <w:tab w:val="clear" w:pos="4153"/>
          <w:tab w:val="left" w:pos="720"/>
        </w:tabs>
        <w:ind w:left="993" w:hanging="567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มู</w:t>
      </w:r>
      <w:r w:rsidR="00C014C1" w:rsidRPr="00F70BA1">
        <w:rPr>
          <w:rFonts w:ascii="BrowalliaUPC" w:hAnsi="BrowalliaUPC" w:cs="BrowalliaUPC"/>
          <w:sz w:val="28"/>
          <w:szCs w:val="28"/>
          <w:cs/>
        </w:rPr>
        <w:t>ลค่ายุติธรรม</w:t>
      </w:r>
      <w:r w:rsidR="00954150" w:rsidRPr="00F70BA1">
        <w:rPr>
          <w:rFonts w:ascii="BrowalliaUPC" w:hAnsi="BrowalliaUPC" w:cs="BrowalliaUPC"/>
          <w:sz w:val="28"/>
          <w:szCs w:val="28"/>
          <w:cs/>
        </w:rPr>
        <w:t>ของเครื่องมือทางการเงิน</w:t>
      </w:r>
    </w:p>
    <w:p w14:paraId="1CD9F25C" w14:textId="77777777" w:rsidR="00C014C1" w:rsidRPr="005F1B06" w:rsidRDefault="00C014C1" w:rsidP="00C01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2"/>
        </w:rPr>
      </w:pPr>
    </w:p>
    <w:p w14:paraId="7C8ED3C6" w14:textId="1978F914" w:rsidR="00A60109" w:rsidRPr="00F70BA1" w:rsidRDefault="00C014C1" w:rsidP="00A60109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ฝ่ายบริหารของบริษั</w:t>
      </w:r>
      <w:r w:rsidR="00A60109" w:rsidRPr="00F70BA1">
        <w:rPr>
          <w:rFonts w:ascii="BrowalliaUPC" w:hAnsi="BrowalliaUPC" w:cs="BrowalliaUPC"/>
          <w:sz w:val="28"/>
          <w:szCs w:val="28"/>
          <w:cs/>
        </w:rPr>
        <w:t>ท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70337462" w14:textId="6EA9A0E8" w:rsidR="00C014C1" w:rsidRPr="00F70BA1" w:rsidRDefault="00C014C1" w:rsidP="00A60109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0104BFF4" w14:textId="77777777" w:rsidR="00C014C1" w:rsidRPr="005F1B06" w:rsidRDefault="00C014C1" w:rsidP="00A60109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2"/>
          <w:szCs w:val="22"/>
        </w:rPr>
      </w:pPr>
    </w:p>
    <w:p w14:paraId="2E4499EE" w14:textId="5DAEC845" w:rsidR="00C014C1" w:rsidRPr="00F70BA1" w:rsidRDefault="00C014C1" w:rsidP="00A60109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F70BA1">
        <w:rPr>
          <w:rFonts w:ascii="BrowalliaUPC" w:hAnsi="BrowalliaUPC" w:cs="BrowalliaUPC"/>
          <w:sz w:val="28"/>
          <w:szCs w:val="28"/>
        </w:rPr>
        <w:t xml:space="preserve">31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F70BA1">
        <w:rPr>
          <w:rFonts w:ascii="BrowalliaUPC" w:hAnsi="BrowalliaUPC" w:cs="BrowalliaUPC"/>
          <w:sz w:val="28"/>
          <w:szCs w:val="28"/>
        </w:rPr>
        <w:t>256</w:t>
      </w:r>
      <w:r w:rsidR="00C87EFC" w:rsidRPr="00F70BA1">
        <w:rPr>
          <w:rFonts w:ascii="BrowalliaUPC" w:hAnsi="BrowalliaUPC" w:cs="BrowalliaUPC"/>
          <w:sz w:val="28"/>
          <w:szCs w:val="28"/>
        </w:rPr>
        <w:t>4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F70BA1">
        <w:rPr>
          <w:rFonts w:ascii="BrowalliaUPC" w:hAnsi="BrowalliaUPC" w:cs="BrowalliaUPC"/>
          <w:sz w:val="28"/>
          <w:szCs w:val="28"/>
        </w:rPr>
        <w:t>256</w:t>
      </w:r>
      <w:r w:rsidR="00B32928" w:rsidRPr="00F70BA1">
        <w:rPr>
          <w:rFonts w:ascii="BrowalliaUPC" w:hAnsi="BrowalliaUPC" w:cs="BrowalliaUPC"/>
          <w:sz w:val="28"/>
          <w:szCs w:val="28"/>
        </w:rPr>
        <w:t>3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มีดังต่อไปนี้</w:t>
      </w:r>
    </w:p>
    <w:p w14:paraId="7DEA860A" w14:textId="2925382D" w:rsidR="00E9600E" w:rsidRPr="005F1B06" w:rsidRDefault="00E9600E" w:rsidP="00C01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UPC" w:hAnsi="BrowalliaUPC" w:cs="BrowalliaUPC"/>
          <w:sz w:val="22"/>
        </w:rPr>
      </w:pPr>
    </w:p>
    <w:tbl>
      <w:tblPr>
        <w:tblW w:w="8455" w:type="dxa"/>
        <w:tblInd w:w="90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19"/>
        <w:gridCol w:w="1134"/>
        <w:gridCol w:w="1134"/>
        <w:gridCol w:w="1134"/>
        <w:gridCol w:w="1134"/>
      </w:tblGrid>
      <w:tr w:rsidR="00E9600E" w:rsidRPr="00F70BA1" w14:paraId="71E3CBE0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5F5ED8F7" w14:textId="77777777" w:rsidR="00E9600E" w:rsidRPr="00F70BA1" w:rsidRDefault="00E9600E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54B654E6" w14:textId="77777777" w:rsidR="00E9600E" w:rsidRPr="00F70BA1" w:rsidRDefault="00E9600E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E9600E" w:rsidRPr="00F70BA1" w14:paraId="09BD64B2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4B1145CA" w14:textId="77777777" w:rsidR="00E9600E" w:rsidRPr="00F70BA1" w:rsidRDefault="00E9600E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70AF2222" w14:textId="77777777" w:rsidR="00E9600E" w:rsidRPr="00F70BA1" w:rsidRDefault="00E9600E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9600E" w:rsidRPr="00F70BA1" w14:paraId="15D046A5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41CCBB55" w14:textId="77777777" w:rsidR="00E9600E" w:rsidRPr="00F70BA1" w:rsidRDefault="00E9600E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  <w:hideMark/>
          </w:tcPr>
          <w:p w14:paraId="663B8E55" w14:textId="26BC030B" w:rsidR="00E9600E" w:rsidRPr="00F70BA1" w:rsidRDefault="00E9600E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</w:tr>
      <w:tr w:rsidR="00E9600E" w:rsidRPr="00F70BA1" w14:paraId="2A6CEBDC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7232F3C4" w14:textId="77777777" w:rsidR="00E9600E" w:rsidRPr="00F70BA1" w:rsidRDefault="00E9600E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7BE9F84" w14:textId="77777777" w:rsidR="00E9600E" w:rsidRPr="00F70BA1" w:rsidRDefault="00E9600E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6FA416D" w14:textId="77777777" w:rsidR="00E9600E" w:rsidRPr="00F70BA1" w:rsidRDefault="00E9600E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9ACCE75" w14:textId="77777777" w:rsidR="00E9600E" w:rsidRPr="00F70BA1" w:rsidRDefault="00E9600E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57952DE" w14:textId="77777777" w:rsidR="00E9600E" w:rsidRPr="00F70BA1" w:rsidRDefault="00E9600E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E9600E" w:rsidRPr="00F70BA1" w14:paraId="361682E2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0A7C8187" w14:textId="77777777" w:rsidR="00E9600E" w:rsidRPr="00F70BA1" w:rsidRDefault="00E9600E" w:rsidP="008F326C">
            <w:pPr>
              <w:snapToGrid w:val="0"/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81C0E0" w14:textId="77777777" w:rsidR="00E9600E" w:rsidRPr="00F70BA1" w:rsidRDefault="00E9600E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D1515A" w14:textId="77777777" w:rsidR="00E9600E" w:rsidRPr="00F70BA1" w:rsidRDefault="00E9600E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2ACCD4" w14:textId="77777777" w:rsidR="00E9600E" w:rsidRPr="00F70BA1" w:rsidRDefault="00E9600E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00A067" w14:textId="77777777" w:rsidR="00E9600E" w:rsidRPr="00F70BA1" w:rsidRDefault="00E9600E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600E" w:rsidRPr="00F70BA1" w14:paraId="3B18784C" w14:textId="77777777" w:rsidTr="00DB169C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</w:tcPr>
          <w:p w14:paraId="18A7EE6C" w14:textId="5283F965" w:rsidR="00E9600E" w:rsidRPr="00F70BA1" w:rsidRDefault="00B8073B" w:rsidP="008F326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D72624C" w14:textId="77777777" w:rsidR="00E9600E" w:rsidRPr="00F70BA1" w:rsidRDefault="00E9600E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831FF3D" w14:textId="77777777" w:rsidR="00E9600E" w:rsidRPr="00F70BA1" w:rsidRDefault="00E9600E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11983EE" w14:textId="77777777" w:rsidR="00E9600E" w:rsidRPr="00F70BA1" w:rsidRDefault="00E9600E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AE700D9" w14:textId="77777777" w:rsidR="00E9600E" w:rsidRPr="00F70BA1" w:rsidRDefault="00E9600E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D331C" w:rsidRPr="00F70BA1" w14:paraId="33A0BE84" w14:textId="77777777" w:rsidTr="00DB169C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  <w:hideMark/>
          </w:tcPr>
          <w:p w14:paraId="34CBD201" w14:textId="77777777" w:rsidR="00ED331C" w:rsidRPr="00F70BA1" w:rsidRDefault="00ED331C" w:rsidP="00ED331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A443467" w14:textId="5DCF077F" w:rsidR="00ED331C" w:rsidRPr="00F70BA1" w:rsidRDefault="00ED331C" w:rsidP="00ED331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59B0431" w14:textId="14414D3D" w:rsidR="00ED331C" w:rsidRPr="00F70BA1" w:rsidRDefault="00ED331C" w:rsidP="00ED331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6FCD585" w14:textId="6C264A7F" w:rsidR="00ED331C" w:rsidRPr="00F70BA1" w:rsidRDefault="00ED331C" w:rsidP="00ED331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C9823C3" w14:textId="40C94721" w:rsidR="00ED331C" w:rsidRPr="00F70BA1" w:rsidRDefault="00ED331C" w:rsidP="00ED331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</w:tr>
    </w:tbl>
    <w:p w14:paraId="13E8EAA5" w14:textId="697E7CAD" w:rsidR="00E9600E" w:rsidRPr="005F1B06" w:rsidRDefault="00E9600E" w:rsidP="00C01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UPC" w:hAnsi="BrowalliaUPC" w:cs="BrowalliaUPC"/>
          <w:sz w:val="22"/>
        </w:rPr>
      </w:pPr>
    </w:p>
    <w:tbl>
      <w:tblPr>
        <w:tblW w:w="8455" w:type="dxa"/>
        <w:tblInd w:w="90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19"/>
        <w:gridCol w:w="1134"/>
        <w:gridCol w:w="1134"/>
        <w:gridCol w:w="1134"/>
        <w:gridCol w:w="1134"/>
      </w:tblGrid>
      <w:tr w:rsidR="00C014C1" w:rsidRPr="00F70BA1" w14:paraId="59023D6D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4E16282C" w14:textId="77777777" w:rsidR="00C014C1" w:rsidRPr="00F70BA1" w:rsidRDefault="00C014C1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431007A6" w14:textId="77777777" w:rsidR="00C014C1" w:rsidRPr="00F70BA1" w:rsidRDefault="00C014C1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C014C1" w:rsidRPr="00F70BA1" w14:paraId="3F083870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45FB5B6F" w14:textId="77777777" w:rsidR="00C014C1" w:rsidRPr="00F70BA1" w:rsidRDefault="00C014C1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56EF8D2F" w14:textId="77777777" w:rsidR="00C014C1" w:rsidRPr="00F70BA1" w:rsidRDefault="00C014C1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014C1" w:rsidRPr="00F70BA1" w14:paraId="181988F4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3969FDE6" w14:textId="77777777" w:rsidR="00C014C1" w:rsidRPr="00F70BA1" w:rsidRDefault="00C014C1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  <w:hideMark/>
          </w:tcPr>
          <w:p w14:paraId="323E38E5" w14:textId="77777777" w:rsidR="00C014C1" w:rsidRPr="00F70BA1" w:rsidRDefault="00C014C1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C014C1" w:rsidRPr="00F70BA1" w14:paraId="2F56A03B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26A7B15D" w14:textId="77777777" w:rsidR="00C014C1" w:rsidRPr="00F70BA1" w:rsidRDefault="00C014C1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A4C0385" w14:textId="77777777" w:rsidR="00C014C1" w:rsidRPr="00F70BA1" w:rsidRDefault="00C014C1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12FCAC7" w14:textId="77777777" w:rsidR="00C014C1" w:rsidRPr="00F70BA1" w:rsidRDefault="00C014C1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182F661" w14:textId="77777777" w:rsidR="00C014C1" w:rsidRPr="00F70BA1" w:rsidRDefault="00C014C1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832C905" w14:textId="77777777" w:rsidR="00C014C1" w:rsidRPr="00F70BA1" w:rsidRDefault="00C014C1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C014C1" w:rsidRPr="00F70BA1" w14:paraId="122CC9E6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294DC1FD" w14:textId="77777777" w:rsidR="00C014C1" w:rsidRPr="00F70BA1" w:rsidRDefault="00C014C1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17D67C" w14:textId="77777777" w:rsidR="00C014C1" w:rsidRPr="00F70BA1" w:rsidRDefault="00C014C1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8C2923" w14:textId="77777777" w:rsidR="00C014C1" w:rsidRPr="00F70BA1" w:rsidRDefault="00C014C1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13189B" w14:textId="77777777" w:rsidR="00C014C1" w:rsidRPr="00F70BA1" w:rsidRDefault="00C014C1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A3B392" w14:textId="77777777" w:rsidR="00C014C1" w:rsidRPr="00F70BA1" w:rsidRDefault="00C014C1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C014C1" w:rsidRPr="00F70BA1" w14:paraId="474A17BF" w14:textId="77777777" w:rsidTr="00DB169C">
        <w:trPr>
          <w:tblHeader/>
        </w:trPr>
        <w:tc>
          <w:tcPr>
            <w:tcW w:w="3919" w:type="dxa"/>
            <w:shd w:val="clear" w:color="auto" w:fill="auto"/>
            <w:hideMark/>
          </w:tcPr>
          <w:p w14:paraId="5B4A3892" w14:textId="77777777" w:rsidR="00C014C1" w:rsidRPr="00F70BA1" w:rsidRDefault="00C014C1" w:rsidP="008F326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925D6" w14:textId="77777777" w:rsidR="00C014C1" w:rsidRPr="00F70BA1" w:rsidRDefault="00C014C1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DD52B0" w14:textId="77777777" w:rsidR="00C014C1" w:rsidRPr="00F70BA1" w:rsidRDefault="00C014C1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BA22E0" w14:textId="77777777" w:rsidR="00C014C1" w:rsidRPr="00F70BA1" w:rsidRDefault="00C014C1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D8A54C" w14:textId="77777777" w:rsidR="00C014C1" w:rsidRPr="00F70BA1" w:rsidRDefault="00C014C1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014C1" w:rsidRPr="00F70BA1" w14:paraId="28FC821E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007DE1A4" w14:textId="77777777" w:rsidR="00C014C1" w:rsidRPr="00F70BA1" w:rsidRDefault="00C014C1" w:rsidP="008F326C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เงินลงทุนระยะสั้น – กองทุนรวมตราสารแห่งหนี้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460F97" w14:textId="77777777" w:rsidR="00C014C1" w:rsidRPr="00F70BA1" w:rsidRDefault="00C014C1" w:rsidP="008F326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D10AD8" w14:textId="77777777" w:rsidR="00C014C1" w:rsidRPr="00F70BA1" w:rsidRDefault="00C014C1" w:rsidP="008F326C">
            <w:pPr>
              <w:pBdr>
                <w:bottom w:val="single" w:sz="12" w:space="1" w:color="auto"/>
              </w:pBd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99D092" w14:textId="77777777" w:rsidR="00C014C1" w:rsidRPr="00F70BA1" w:rsidRDefault="00C014C1" w:rsidP="008F326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E32B2F" w14:textId="77777777" w:rsidR="00C014C1" w:rsidRPr="00F70BA1" w:rsidRDefault="00C014C1" w:rsidP="008F326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148</w:t>
            </w:r>
          </w:p>
        </w:tc>
      </w:tr>
      <w:tr w:rsidR="00C014C1" w:rsidRPr="00F70BA1" w14:paraId="519656AB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7A187CC8" w14:textId="77777777" w:rsidR="00C014C1" w:rsidRPr="00F70BA1" w:rsidRDefault="00C014C1" w:rsidP="008F326C">
            <w:pPr>
              <w:snapToGrid w:val="0"/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77F43A" w14:textId="77777777" w:rsidR="00C014C1" w:rsidRPr="00F70BA1" w:rsidRDefault="00C014C1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E11A61" w14:textId="77777777" w:rsidR="00C014C1" w:rsidRPr="00F70BA1" w:rsidRDefault="00C014C1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BDD5C0" w14:textId="77777777" w:rsidR="00C014C1" w:rsidRPr="00F70BA1" w:rsidRDefault="00C014C1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BE10C5" w14:textId="77777777" w:rsidR="00C014C1" w:rsidRPr="00F70BA1" w:rsidRDefault="00C014C1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014C1" w:rsidRPr="00F70BA1" w14:paraId="61E9BD3E" w14:textId="77777777" w:rsidTr="00DB169C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</w:tcPr>
          <w:p w14:paraId="0F87B6C4" w14:textId="77777777" w:rsidR="00C014C1" w:rsidRPr="00F70BA1" w:rsidRDefault="00C014C1" w:rsidP="008F326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47B2C1B" w14:textId="77777777" w:rsidR="00C014C1" w:rsidRPr="00F70BA1" w:rsidRDefault="00C014C1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457FCC5" w14:textId="77777777" w:rsidR="00C014C1" w:rsidRPr="00F70BA1" w:rsidRDefault="00C014C1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E89002A" w14:textId="77777777" w:rsidR="00C014C1" w:rsidRPr="00F70BA1" w:rsidRDefault="00C014C1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8D802A2" w14:textId="77777777" w:rsidR="00C014C1" w:rsidRPr="00F70BA1" w:rsidRDefault="00C014C1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014C1" w:rsidRPr="00F70BA1" w14:paraId="7478F691" w14:textId="77777777" w:rsidTr="00DB169C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  <w:hideMark/>
          </w:tcPr>
          <w:p w14:paraId="5F0DDCCC" w14:textId="77777777" w:rsidR="00C014C1" w:rsidRPr="00F70BA1" w:rsidRDefault="00C014C1" w:rsidP="008F326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1DC5FD1" w14:textId="77777777" w:rsidR="00C014C1" w:rsidRPr="00F70BA1" w:rsidRDefault="00C014C1" w:rsidP="008F326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E54A95E" w14:textId="77777777" w:rsidR="00C014C1" w:rsidRPr="00F70BA1" w:rsidRDefault="00C014C1" w:rsidP="008F326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1,020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0F27030" w14:textId="77777777" w:rsidR="00C014C1" w:rsidRPr="00F70BA1" w:rsidRDefault="00C014C1" w:rsidP="008F326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FC6B0CA" w14:textId="77777777" w:rsidR="00C014C1" w:rsidRPr="00F70BA1" w:rsidRDefault="00C014C1" w:rsidP="008F326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1,020</w:t>
            </w:r>
          </w:p>
        </w:tc>
      </w:tr>
    </w:tbl>
    <w:p w14:paraId="5F9819ED" w14:textId="77777777" w:rsidR="00C014C1" w:rsidRPr="005F1B06" w:rsidRDefault="00C014C1" w:rsidP="00C014C1">
      <w:pPr>
        <w:rPr>
          <w:rFonts w:ascii="BrowalliaUPC" w:hAnsi="BrowalliaUPC" w:cs="BrowalliaUPC"/>
          <w:sz w:val="22"/>
          <w:szCs w:val="22"/>
        </w:rPr>
      </w:pPr>
    </w:p>
    <w:tbl>
      <w:tblPr>
        <w:tblW w:w="8455" w:type="dxa"/>
        <w:tblInd w:w="90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19"/>
        <w:gridCol w:w="1134"/>
        <w:gridCol w:w="1134"/>
        <w:gridCol w:w="1134"/>
        <w:gridCol w:w="1134"/>
      </w:tblGrid>
      <w:tr w:rsidR="001F5F60" w:rsidRPr="00F70BA1" w14:paraId="46109F1B" w14:textId="77777777" w:rsidTr="00DB169C">
        <w:trPr>
          <w:tblHeader/>
        </w:trPr>
        <w:tc>
          <w:tcPr>
            <w:tcW w:w="3919" w:type="dxa"/>
          </w:tcPr>
          <w:p w14:paraId="2CE8E9C3" w14:textId="77777777" w:rsidR="001F5F60" w:rsidRPr="00F70BA1" w:rsidRDefault="001F5F60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</w:tcPr>
          <w:p w14:paraId="7E5CB820" w14:textId="77777777" w:rsidR="001F5F60" w:rsidRPr="00F70BA1" w:rsidRDefault="001F5F60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1F5F60" w:rsidRPr="00F70BA1" w14:paraId="5C7251F7" w14:textId="77777777" w:rsidTr="00DB169C">
        <w:trPr>
          <w:tblHeader/>
        </w:trPr>
        <w:tc>
          <w:tcPr>
            <w:tcW w:w="3919" w:type="dxa"/>
          </w:tcPr>
          <w:p w14:paraId="06B4B5D7" w14:textId="77777777" w:rsidR="001F5F60" w:rsidRPr="00F70BA1" w:rsidRDefault="001F5F60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5DB0A337" w14:textId="77777777" w:rsidR="001F5F60" w:rsidRPr="00F70BA1" w:rsidRDefault="001F5F60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1F5F60" w:rsidRPr="00F70BA1" w14:paraId="4B97FE38" w14:textId="77777777" w:rsidTr="00DB169C">
        <w:trPr>
          <w:tblHeader/>
        </w:trPr>
        <w:tc>
          <w:tcPr>
            <w:tcW w:w="3919" w:type="dxa"/>
          </w:tcPr>
          <w:p w14:paraId="28BF5A88" w14:textId="77777777" w:rsidR="001F5F60" w:rsidRPr="00F70BA1" w:rsidRDefault="001F5F60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vAlign w:val="bottom"/>
            <w:hideMark/>
          </w:tcPr>
          <w:p w14:paraId="5000D92A" w14:textId="0706CD61" w:rsidR="001F5F60" w:rsidRPr="00F70BA1" w:rsidRDefault="001F5F60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</w:tr>
      <w:tr w:rsidR="001F5F60" w:rsidRPr="00F70BA1" w14:paraId="55510D2E" w14:textId="77777777" w:rsidTr="00DB169C">
        <w:trPr>
          <w:tblHeader/>
        </w:trPr>
        <w:tc>
          <w:tcPr>
            <w:tcW w:w="3919" w:type="dxa"/>
          </w:tcPr>
          <w:p w14:paraId="21007BA5" w14:textId="77777777" w:rsidR="001F5F60" w:rsidRPr="00F70BA1" w:rsidRDefault="001F5F60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  <w:hideMark/>
          </w:tcPr>
          <w:p w14:paraId="2A941F7E" w14:textId="77777777" w:rsidR="001F5F60" w:rsidRPr="00F70BA1" w:rsidRDefault="001F5F60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  <w:hideMark/>
          </w:tcPr>
          <w:p w14:paraId="0F88E13E" w14:textId="77777777" w:rsidR="001F5F60" w:rsidRPr="00F70BA1" w:rsidRDefault="001F5F60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bottom"/>
            <w:hideMark/>
          </w:tcPr>
          <w:p w14:paraId="1135D168" w14:textId="77777777" w:rsidR="001F5F60" w:rsidRPr="00F70BA1" w:rsidRDefault="001F5F60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bottom"/>
            <w:hideMark/>
          </w:tcPr>
          <w:p w14:paraId="58AF3A01" w14:textId="77777777" w:rsidR="001F5F60" w:rsidRPr="00F70BA1" w:rsidRDefault="001F5F60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1F5F60" w:rsidRPr="00F70BA1" w14:paraId="0E1DC4FA" w14:textId="77777777" w:rsidTr="00DB169C">
        <w:trPr>
          <w:tblHeader/>
        </w:trPr>
        <w:tc>
          <w:tcPr>
            <w:tcW w:w="3919" w:type="dxa"/>
          </w:tcPr>
          <w:p w14:paraId="21738F3B" w14:textId="77777777" w:rsidR="001F5F60" w:rsidRPr="00F70BA1" w:rsidRDefault="001F5F60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94A8506" w14:textId="77777777" w:rsidR="001F5F60" w:rsidRPr="00F70BA1" w:rsidRDefault="001F5F60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6ADE3907" w14:textId="77777777" w:rsidR="001F5F60" w:rsidRPr="00F70BA1" w:rsidRDefault="001F5F60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6A3EB96D" w14:textId="77777777" w:rsidR="001F5F60" w:rsidRPr="00F70BA1" w:rsidRDefault="001F5F60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035C7C6B" w14:textId="77777777" w:rsidR="001F5F60" w:rsidRPr="00F70BA1" w:rsidRDefault="001F5F60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1F5F60" w:rsidRPr="00F70BA1" w14:paraId="1F1B21FD" w14:textId="77777777" w:rsidTr="00DB169C">
        <w:trPr>
          <w:tblHeader/>
        </w:trPr>
        <w:tc>
          <w:tcPr>
            <w:tcW w:w="3919" w:type="dxa"/>
            <w:tcBorders>
              <w:bottom w:val="nil"/>
            </w:tcBorders>
            <w:hideMark/>
          </w:tcPr>
          <w:p w14:paraId="271A75D3" w14:textId="1518EBC2" w:rsidR="001F5F60" w:rsidRPr="00F70BA1" w:rsidRDefault="00412D74" w:rsidP="008F326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D26F2AC" w14:textId="77777777" w:rsidR="001F5F60" w:rsidRPr="00F70BA1" w:rsidRDefault="001F5F60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A389437" w14:textId="77777777" w:rsidR="001F5F60" w:rsidRPr="00F70BA1" w:rsidRDefault="001F5F60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79AD2C2" w14:textId="77777777" w:rsidR="001F5F60" w:rsidRPr="00F70BA1" w:rsidRDefault="001F5F60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994089C" w14:textId="77777777" w:rsidR="001F5F60" w:rsidRPr="00F70BA1" w:rsidRDefault="001F5F60" w:rsidP="008F326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F5F60" w:rsidRPr="00F70BA1" w14:paraId="3C9A365D" w14:textId="77777777" w:rsidTr="00DB169C">
        <w:trPr>
          <w:tblHeader/>
        </w:trPr>
        <w:tc>
          <w:tcPr>
            <w:tcW w:w="3919" w:type="dxa"/>
            <w:tcBorders>
              <w:bottom w:val="nil"/>
            </w:tcBorders>
          </w:tcPr>
          <w:p w14:paraId="6EF3AE2A" w14:textId="77777777" w:rsidR="001F5F60" w:rsidRPr="00F70BA1" w:rsidRDefault="001F5F60" w:rsidP="008F326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56D777F" w14:textId="77777777" w:rsidR="001F5F60" w:rsidRPr="00F70BA1" w:rsidRDefault="001F5F60" w:rsidP="008F326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38E0EE4" w14:textId="5CF01F83" w:rsidR="001F5F60" w:rsidRPr="00F70BA1" w:rsidRDefault="00EB12A7" w:rsidP="008F326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BDE0CCF" w14:textId="77777777" w:rsidR="001F5F60" w:rsidRPr="00F70BA1" w:rsidRDefault="001F5F60" w:rsidP="008F326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09E1BB8" w14:textId="2B8E317E" w:rsidR="001F5F60" w:rsidRPr="00F70BA1" w:rsidRDefault="00EB12A7" w:rsidP="008F326C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</w:p>
        </w:tc>
      </w:tr>
    </w:tbl>
    <w:p w14:paraId="2720482F" w14:textId="1C7DED39" w:rsidR="001F5F60" w:rsidRPr="005F1B06" w:rsidRDefault="001F5F60" w:rsidP="00C01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2"/>
          <w:szCs w:val="28"/>
        </w:rPr>
      </w:pPr>
    </w:p>
    <w:tbl>
      <w:tblPr>
        <w:tblW w:w="8455" w:type="dxa"/>
        <w:tblInd w:w="90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19"/>
        <w:gridCol w:w="1134"/>
        <w:gridCol w:w="1134"/>
        <w:gridCol w:w="1134"/>
        <w:gridCol w:w="1134"/>
      </w:tblGrid>
      <w:tr w:rsidR="00C014C1" w:rsidRPr="00F70BA1" w14:paraId="3BE35482" w14:textId="77777777" w:rsidTr="00DB169C">
        <w:trPr>
          <w:tblHeader/>
        </w:trPr>
        <w:tc>
          <w:tcPr>
            <w:tcW w:w="3919" w:type="dxa"/>
          </w:tcPr>
          <w:p w14:paraId="623208F0" w14:textId="77777777" w:rsidR="00C014C1" w:rsidRPr="00F70BA1" w:rsidRDefault="00C014C1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</w:tcPr>
          <w:p w14:paraId="348DB847" w14:textId="77777777" w:rsidR="00C014C1" w:rsidRPr="00F70BA1" w:rsidRDefault="00C014C1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C014C1" w:rsidRPr="00F70BA1" w14:paraId="1791C4BA" w14:textId="77777777" w:rsidTr="00DB169C">
        <w:trPr>
          <w:tblHeader/>
        </w:trPr>
        <w:tc>
          <w:tcPr>
            <w:tcW w:w="3919" w:type="dxa"/>
          </w:tcPr>
          <w:p w14:paraId="1B2DDB77" w14:textId="77777777" w:rsidR="00C014C1" w:rsidRPr="00F70BA1" w:rsidRDefault="00C014C1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49492EB5" w14:textId="77777777" w:rsidR="00C014C1" w:rsidRPr="00F70BA1" w:rsidRDefault="00C014C1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C014C1" w:rsidRPr="00F70BA1" w14:paraId="198CC2C0" w14:textId="77777777" w:rsidTr="00DB169C">
        <w:trPr>
          <w:tblHeader/>
        </w:trPr>
        <w:tc>
          <w:tcPr>
            <w:tcW w:w="3919" w:type="dxa"/>
          </w:tcPr>
          <w:p w14:paraId="4E34C76C" w14:textId="77777777" w:rsidR="00C014C1" w:rsidRPr="00F70BA1" w:rsidRDefault="00C014C1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vAlign w:val="bottom"/>
            <w:hideMark/>
          </w:tcPr>
          <w:p w14:paraId="59D34862" w14:textId="77777777" w:rsidR="00C014C1" w:rsidRPr="00F70BA1" w:rsidRDefault="00C014C1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C014C1" w:rsidRPr="00F70BA1" w14:paraId="462A8FF6" w14:textId="77777777" w:rsidTr="00DB169C">
        <w:trPr>
          <w:tblHeader/>
        </w:trPr>
        <w:tc>
          <w:tcPr>
            <w:tcW w:w="3919" w:type="dxa"/>
          </w:tcPr>
          <w:p w14:paraId="48180FD9" w14:textId="77777777" w:rsidR="00C014C1" w:rsidRPr="00F70BA1" w:rsidRDefault="00C014C1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  <w:hideMark/>
          </w:tcPr>
          <w:p w14:paraId="5E24D857" w14:textId="77777777" w:rsidR="00C014C1" w:rsidRPr="00F70BA1" w:rsidRDefault="00C014C1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  <w:hideMark/>
          </w:tcPr>
          <w:p w14:paraId="468C59A5" w14:textId="77777777" w:rsidR="00C014C1" w:rsidRPr="00F70BA1" w:rsidRDefault="00C014C1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bottom"/>
            <w:hideMark/>
          </w:tcPr>
          <w:p w14:paraId="1157F931" w14:textId="77777777" w:rsidR="00C014C1" w:rsidRPr="00F70BA1" w:rsidRDefault="00C014C1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bottom"/>
            <w:hideMark/>
          </w:tcPr>
          <w:p w14:paraId="76FF9601" w14:textId="77777777" w:rsidR="00C014C1" w:rsidRPr="00F70BA1" w:rsidRDefault="00C014C1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C014C1" w:rsidRPr="00F70BA1" w14:paraId="7FBD7FED" w14:textId="77777777" w:rsidTr="00DB169C">
        <w:trPr>
          <w:tblHeader/>
        </w:trPr>
        <w:tc>
          <w:tcPr>
            <w:tcW w:w="3919" w:type="dxa"/>
          </w:tcPr>
          <w:p w14:paraId="69E1A3E9" w14:textId="77777777" w:rsidR="00C014C1" w:rsidRPr="00F70BA1" w:rsidRDefault="00C014C1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05A0FCB" w14:textId="77777777" w:rsidR="00C014C1" w:rsidRPr="00F70BA1" w:rsidRDefault="00C014C1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6A1C92AB" w14:textId="77777777" w:rsidR="00C014C1" w:rsidRPr="00F70BA1" w:rsidRDefault="00C014C1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6533A59A" w14:textId="77777777" w:rsidR="00C014C1" w:rsidRPr="00F70BA1" w:rsidRDefault="00C014C1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0964EBFA" w14:textId="77777777" w:rsidR="00C014C1" w:rsidRPr="00F70BA1" w:rsidRDefault="00C014C1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C014C1" w:rsidRPr="00F70BA1" w14:paraId="76DE34BA" w14:textId="77777777" w:rsidTr="00DB169C">
        <w:trPr>
          <w:tblHeader/>
        </w:trPr>
        <w:tc>
          <w:tcPr>
            <w:tcW w:w="3919" w:type="dxa"/>
            <w:tcBorders>
              <w:bottom w:val="nil"/>
            </w:tcBorders>
            <w:hideMark/>
          </w:tcPr>
          <w:p w14:paraId="23E1AA73" w14:textId="77777777" w:rsidR="00C014C1" w:rsidRPr="00F70BA1" w:rsidRDefault="00C014C1" w:rsidP="008F326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354C14A" w14:textId="77777777" w:rsidR="00C014C1" w:rsidRPr="00F70BA1" w:rsidRDefault="00C014C1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588009D" w14:textId="77777777" w:rsidR="00C014C1" w:rsidRPr="00F70BA1" w:rsidRDefault="00C014C1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D8C3A83" w14:textId="77777777" w:rsidR="00C014C1" w:rsidRPr="00F70BA1" w:rsidRDefault="00C014C1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7AD8544" w14:textId="77777777" w:rsidR="00C014C1" w:rsidRPr="00F70BA1" w:rsidRDefault="00C014C1" w:rsidP="008F326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014C1" w:rsidRPr="00F70BA1" w14:paraId="392518D0" w14:textId="77777777" w:rsidTr="00DB169C">
        <w:trPr>
          <w:tblHeader/>
        </w:trPr>
        <w:tc>
          <w:tcPr>
            <w:tcW w:w="3919" w:type="dxa"/>
            <w:tcBorders>
              <w:bottom w:val="nil"/>
            </w:tcBorders>
          </w:tcPr>
          <w:p w14:paraId="4599B829" w14:textId="77777777" w:rsidR="00C014C1" w:rsidRPr="00F70BA1" w:rsidRDefault="00C014C1" w:rsidP="008F326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53AC8A6" w14:textId="77777777" w:rsidR="00C014C1" w:rsidRPr="00F70BA1" w:rsidRDefault="00C014C1" w:rsidP="008F326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B305449" w14:textId="77777777" w:rsidR="00C014C1" w:rsidRPr="00F70BA1" w:rsidRDefault="00C014C1" w:rsidP="008F326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1,020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81E2F09" w14:textId="77777777" w:rsidR="00C014C1" w:rsidRPr="00F70BA1" w:rsidRDefault="00C014C1" w:rsidP="008F326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8FF6727" w14:textId="77777777" w:rsidR="00C014C1" w:rsidRPr="00F70BA1" w:rsidRDefault="00C014C1" w:rsidP="008F326C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>1,020</w:t>
            </w:r>
          </w:p>
        </w:tc>
      </w:tr>
    </w:tbl>
    <w:p w14:paraId="46C719DE" w14:textId="2763AABE" w:rsidR="00D1546F" w:rsidRPr="000972AB" w:rsidRDefault="00D1546F" w:rsidP="000256CE">
      <w:pPr>
        <w:pStyle w:val="CordiaNew"/>
        <w:numPr>
          <w:ilvl w:val="1"/>
          <w:numId w:val="48"/>
        </w:numPr>
        <w:tabs>
          <w:tab w:val="clear" w:pos="4153"/>
          <w:tab w:val="left" w:pos="720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0972AB">
        <w:rPr>
          <w:rFonts w:ascii="BrowalliaUPC" w:hAnsi="BrowalliaUPC" w:cs="BrowalliaUPC"/>
          <w:sz w:val="28"/>
          <w:szCs w:val="28"/>
          <w:cs/>
        </w:rPr>
        <w:t>นโยบายการ</w:t>
      </w:r>
      <w:r w:rsidR="00BE305F" w:rsidRPr="000972AB">
        <w:rPr>
          <w:rFonts w:ascii="BrowalliaUPC" w:hAnsi="BrowalliaUPC" w:cs="BrowalliaUPC"/>
          <w:sz w:val="28"/>
          <w:szCs w:val="28"/>
          <w:cs/>
        </w:rPr>
        <w:t>บริหาร</w:t>
      </w:r>
      <w:r w:rsidRPr="000972AB">
        <w:rPr>
          <w:rFonts w:ascii="BrowalliaUPC" w:hAnsi="BrowalliaUPC" w:cs="BrowalliaUPC"/>
          <w:sz w:val="28"/>
          <w:szCs w:val="28"/>
          <w:cs/>
        </w:rPr>
        <w:t>ความเสี่ยงทางด้านการเงิน</w:t>
      </w:r>
      <w:r w:rsidRPr="000972AB">
        <w:rPr>
          <w:rFonts w:ascii="BrowalliaUPC" w:hAnsi="BrowalliaUPC" w:cs="BrowalliaUPC"/>
          <w:sz w:val="28"/>
          <w:szCs w:val="28"/>
        </w:rPr>
        <w:t xml:space="preserve">   </w:t>
      </w:r>
    </w:p>
    <w:p w14:paraId="42135DFF" w14:textId="77777777" w:rsidR="009135CF" w:rsidRPr="000972AB" w:rsidRDefault="009135CF" w:rsidP="00405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426"/>
        <w:jc w:val="both"/>
        <w:rPr>
          <w:rFonts w:ascii="BrowalliaUPC" w:hAnsi="BrowalliaUPC" w:cs="BrowalliaUPC"/>
          <w:b/>
          <w:bCs/>
          <w:sz w:val="28"/>
          <w:szCs w:val="28"/>
          <w:cs/>
        </w:rPr>
      </w:pPr>
    </w:p>
    <w:p w14:paraId="4D763CD7" w14:textId="1F713D53" w:rsidR="007A7327" w:rsidRPr="000972AB" w:rsidRDefault="00C66BB2" w:rsidP="000256CE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972AB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45126" w:rsidRPr="000972AB">
        <w:rPr>
          <w:rFonts w:ascii="BrowalliaUPC" w:hAnsi="BrowalliaUPC" w:cs="BrowalliaUPC"/>
          <w:sz w:val="28"/>
          <w:szCs w:val="28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0972AB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45126" w:rsidRPr="000972AB">
        <w:rPr>
          <w:rFonts w:ascii="BrowalliaUPC" w:hAnsi="BrowalliaUPC" w:cs="BrowalliaUPC"/>
          <w:sz w:val="28"/>
          <w:szCs w:val="28"/>
          <w:cs/>
        </w:rPr>
        <w:t>ไม่มีการออก หรือถือเครื่องมือทางการเงินที่เป็นตราสารอนุพันธ์ เพื่อการเก็งกำไรหรือการค้า</w:t>
      </w:r>
      <w:r w:rsidR="00B659E0" w:rsidRPr="000972AB">
        <w:rPr>
          <w:rFonts w:ascii="BrowalliaUPC" w:hAnsi="BrowalliaUPC" w:cs="BrowalliaUPC"/>
          <w:sz w:val="28"/>
          <w:szCs w:val="28"/>
        </w:rPr>
        <w:t xml:space="preserve"> </w:t>
      </w:r>
      <w:r w:rsidR="00B659E0" w:rsidRPr="000972AB">
        <w:rPr>
          <w:rFonts w:ascii="BrowalliaUPC" w:hAnsi="BrowalliaUPC" w:cs="BrowalliaUPC"/>
          <w:sz w:val="28"/>
          <w:szCs w:val="28"/>
          <w:cs/>
        </w:rPr>
        <w:t>โดยกลุ่มบริษัทมีนโยบายในการบริหาร</w:t>
      </w:r>
      <w:r w:rsidR="00B659E0" w:rsidRPr="000972AB">
        <w:rPr>
          <w:rFonts w:ascii="BrowalliaUPC" w:hAnsi="BrowalliaUPC" w:cs="BrowalliaUPC"/>
          <w:color w:val="auto"/>
          <w:sz w:val="28"/>
          <w:szCs w:val="28"/>
          <w:cs/>
        </w:rPr>
        <w:t>ความเสี่ยง ดังนี้</w:t>
      </w:r>
    </w:p>
    <w:p w14:paraId="1A00ADFE" w14:textId="77777777" w:rsidR="00CB2911" w:rsidRPr="000972AB" w:rsidRDefault="00CB2911" w:rsidP="004055A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45E3CCF" w14:textId="77777777" w:rsidR="00645126" w:rsidRPr="000972AB" w:rsidRDefault="00645126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0972AB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ความเสี่ยงด้านสภาพคล่อง</w:t>
      </w:r>
    </w:p>
    <w:p w14:paraId="0C9391E9" w14:textId="6A59A4EE" w:rsidR="00D20A83" w:rsidRPr="000972AB" w:rsidRDefault="00C66BB2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972AB">
        <w:rPr>
          <w:rFonts w:ascii="BrowalliaUPC" w:hAnsi="BrowalliaUPC" w:cs="BrowalliaUPC"/>
          <w:color w:val="auto"/>
          <w:sz w:val="28"/>
          <w:szCs w:val="28"/>
          <w:cs/>
        </w:rPr>
        <w:t>กลุ่มบริษัท</w:t>
      </w:r>
      <w:r w:rsidR="00645126" w:rsidRPr="000972AB">
        <w:rPr>
          <w:rFonts w:ascii="BrowalliaUPC" w:hAnsi="BrowalliaUPC" w:cs="BrowalliaUPC"/>
          <w:color w:val="auto"/>
          <w:sz w:val="28"/>
          <w:szCs w:val="28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</w:t>
      </w:r>
      <w:r w:rsidR="00D20A83" w:rsidRPr="000972AB">
        <w:rPr>
          <w:rFonts w:ascii="BrowalliaUPC" w:hAnsi="BrowalliaUPC" w:cs="BrowalliaUPC"/>
          <w:color w:val="auto"/>
          <w:sz w:val="28"/>
          <w:szCs w:val="28"/>
          <w:cs/>
        </w:rPr>
        <w:t xml:space="preserve"> รวมถึงการชำระหนี้สินที่ครบกำหนดชำระ เพื่อลดความเสี่ยงจากการขาดสภาพคล่องในอนาคต</w:t>
      </w:r>
    </w:p>
    <w:p w14:paraId="0864702D" w14:textId="77777777" w:rsidR="00F70BA1" w:rsidRPr="000972AB" w:rsidRDefault="00F70BA1" w:rsidP="00F70BA1">
      <w:pPr>
        <w:pStyle w:val="CordiaNew"/>
        <w:tabs>
          <w:tab w:val="clear" w:pos="4153"/>
          <w:tab w:val="left" w:pos="720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49513BD4" w14:textId="793B2BA9" w:rsidR="00F70BA1" w:rsidRPr="000972AB" w:rsidRDefault="009A2C93" w:rsidP="00425B4B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972AB">
        <w:rPr>
          <w:rFonts w:ascii="BrowalliaUPC" w:hAnsi="BrowalliaUPC" w:cs="BrowalliaUPC"/>
          <w:color w:val="auto"/>
          <w:sz w:val="28"/>
          <w:szCs w:val="28"/>
          <w:cs/>
        </w:rPr>
        <w:t>หนี้สินทางการเงิน</w:t>
      </w:r>
      <w:r w:rsidR="006A3DBA" w:rsidRPr="000972AB">
        <w:rPr>
          <w:rFonts w:ascii="BrowalliaUPC" w:hAnsi="BrowalliaUPC" w:cs="BrowalliaUPC"/>
          <w:color w:val="auto"/>
          <w:sz w:val="28"/>
          <w:szCs w:val="28"/>
          <w:cs/>
        </w:rPr>
        <w:t xml:space="preserve"> ณ วันที่ </w:t>
      </w:r>
      <w:r w:rsidR="006A3DBA" w:rsidRPr="000972AB">
        <w:rPr>
          <w:rFonts w:ascii="BrowalliaUPC" w:hAnsi="BrowalliaUPC" w:cs="BrowalliaUPC"/>
          <w:color w:val="auto"/>
          <w:sz w:val="28"/>
          <w:szCs w:val="28"/>
        </w:rPr>
        <w:t xml:space="preserve">31 </w:t>
      </w:r>
      <w:r w:rsidR="006A3DBA" w:rsidRPr="000972AB">
        <w:rPr>
          <w:rFonts w:ascii="BrowalliaUPC" w:hAnsi="BrowalliaUPC" w:cs="BrowalliaUPC"/>
          <w:color w:val="auto"/>
          <w:sz w:val="28"/>
          <w:szCs w:val="28"/>
          <w:cs/>
        </w:rPr>
        <w:t xml:space="preserve">ธันวาคม </w:t>
      </w:r>
      <w:r w:rsidR="006A3DBA" w:rsidRPr="000972AB">
        <w:rPr>
          <w:rFonts w:ascii="BrowalliaUPC" w:hAnsi="BrowalliaUPC" w:cs="BrowalliaUPC"/>
          <w:color w:val="auto"/>
          <w:sz w:val="28"/>
          <w:szCs w:val="28"/>
        </w:rPr>
        <w:t xml:space="preserve">2564 </w:t>
      </w:r>
      <w:r w:rsidR="006A3DBA" w:rsidRPr="000972AB">
        <w:rPr>
          <w:rFonts w:ascii="BrowalliaUPC" w:hAnsi="BrowalliaUPC" w:cs="BrowalliaUPC"/>
          <w:color w:val="auto"/>
          <w:sz w:val="28"/>
          <w:szCs w:val="28"/>
          <w:cs/>
        </w:rPr>
        <w:t xml:space="preserve">และ </w:t>
      </w:r>
      <w:r w:rsidR="006A3DBA" w:rsidRPr="000972AB">
        <w:rPr>
          <w:rFonts w:ascii="BrowalliaUPC" w:hAnsi="BrowalliaUPC" w:cs="BrowalliaUPC"/>
          <w:color w:val="auto"/>
          <w:sz w:val="28"/>
          <w:szCs w:val="28"/>
        </w:rPr>
        <w:t xml:space="preserve">2563 </w:t>
      </w:r>
      <w:r w:rsidR="006A3DBA" w:rsidRPr="000972AB">
        <w:rPr>
          <w:rFonts w:ascii="BrowalliaUPC" w:hAnsi="BrowalliaUPC" w:cs="BrowalliaUPC"/>
          <w:color w:val="auto"/>
          <w:sz w:val="28"/>
          <w:szCs w:val="28"/>
          <w:cs/>
        </w:rPr>
        <w:t xml:space="preserve">มีระยะเวลาที่ครบกำหนดชำระ ดังนี้ </w:t>
      </w:r>
    </w:p>
    <w:p w14:paraId="6E06DC31" w14:textId="77777777" w:rsidR="005C53B2" w:rsidRPr="000972AB" w:rsidRDefault="005C53B2" w:rsidP="00425B4B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0000FF"/>
          <w:sz w:val="28"/>
          <w:szCs w:val="28"/>
        </w:rPr>
      </w:pPr>
    </w:p>
    <w:tbl>
      <w:tblPr>
        <w:tblW w:w="8448" w:type="dxa"/>
        <w:tblInd w:w="9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1418"/>
        <w:gridCol w:w="1417"/>
        <w:gridCol w:w="1418"/>
        <w:gridCol w:w="1417"/>
      </w:tblGrid>
      <w:tr w:rsidR="00572B3C" w:rsidRPr="00572B3C" w14:paraId="584743F0" w14:textId="77777777" w:rsidTr="000C24EE">
        <w:trPr>
          <w:tblHeader/>
        </w:trPr>
        <w:tc>
          <w:tcPr>
            <w:tcW w:w="2778" w:type="dxa"/>
          </w:tcPr>
          <w:p w14:paraId="5A36F97D" w14:textId="77777777" w:rsidR="00D267C5" w:rsidRPr="00572B3C" w:rsidRDefault="00D267C5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0A0E0E4D" w14:textId="77777777" w:rsidR="00D267C5" w:rsidRPr="00572B3C" w:rsidRDefault="00D267C5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572B3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572B3C" w:rsidRPr="00572B3C" w14:paraId="49D7DAE0" w14:textId="77777777" w:rsidTr="000C24EE">
        <w:trPr>
          <w:tblHeader/>
        </w:trPr>
        <w:tc>
          <w:tcPr>
            <w:tcW w:w="2778" w:type="dxa"/>
          </w:tcPr>
          <w:p w14:paraId="41062F38" w14:textId="77777777" w:rsidR="00D267C5" w:rsidRPr="00572B3C" w:rsidRDefault="00D267C5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54E59CD" w14:textId="58BCB8D6" w:rsidR="00D267C5" w:rsidRPr="00572B3C" w:rsidRDefault="00D267C5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72B3C" w:rsidRPr="00572B3C" w14:paraId="378F3E94" w14:textId="77777777" w:rsidTr="000C24EE">
        <w:trPr>
          <w:tblHeader/>
        </w:trPr>
        <w:tc>
          <w:tcPr>
            <w:tcW w:w="2778" w:type="dxa"/>
          </w:tcPr>
          <w:p w14:paraId="78F48F33" w14:textId="77777777" w:rsidR="00D267C5" w:rsidRPr="00572B3C" w:rsidRDefault="00D267C5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592690D6" w14:textId="3D1BE721" w:rsidR="00D267C5" w:rsidRPr="00572B3C" w:rsidRDefault="00D267C5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</w:tr>
      <w:tr w:rsidR="00572B3C" w:rsidRPr="00572B3C" w14:paraId="64E2CFD8" w14:textId="77777777" w:rsidTr="000C24EE">
        <w:trPr>
          <w:tblHeader/>
        </w:trPr>
        <w:tc>
          <w:tcPr>
            <w:tcW w:w="2778" w:type="dxa"/>
          </w:tcPr>
          <w:p w14:paraId="0D608FA2" w14:textId="77777777" w:rsidR="00D267C5" w:rsidRPr="00572B3C" w:rsidRDefault="00D267C5" w:rsidP="00D267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4C72E17D" w14:textId="76F359F7" w:rsidR="00D267C5" w:rsidRPr="00572B3C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6E41559E" w14:textId="5BF5AD31" w:rsidR="00D267C5" w:rsidRPr="00572B3C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572B3C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5B7E8D1A" w14:textId="1C0DDCD5" w:rsidR="00D267C5" w:rsidRPr="00572B3C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572B3C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572B3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20F7FE48" w14:textId="77777777" w:rsidR="00D267C5" w:rsidRPr="00572B3C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572B3C" w:rsidRPr="00572B3C" w14:paraId="698AECDB" w14:textId="77777777" w:rsidTr="000C24EE">
        <w:trPr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28E4522A" w14:textId="3CE9BB58" w:rsidR="00D267C5" w:rsidRPr="00572B3C" w:rsidRDefault="00D267C5" w:rsidP="008F326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A30CE5A" w14:textId="77777777" w:rsidR="00D267C5" w:rsidRPr="00572B3C" w:rsidRDefault="00D267C5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D693C46" w14:textId="77777777" w:rsidR="00D267C5" w:rsidRPr="00572B3C" w:rsidRDefault="00D267C5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939FA48" w14:textId="77777777" w:rsidR="00D267C5" w:rsidRPr="00572B3C" w:rsidRDefault="00D267C5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043867A" w14:textId="77777777" w:rsidR="00D267C5" w:rsidRPr="00572B3C" w:rsidRDefault="00D267C5" w:rsidP="008F326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572B3C" w:rsidRPr="00572B3C" w14:paraId="4917A5DA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EB937D2" w14:textId="23E881BC" w:rsidR="00732CD5" w:rsidRPr="00572B3C" w:rsidRDefault="00732CD5" w:rsidP="00732CD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29F42A3" w14:textId="44804AE5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2CC4EC3" w14:textId="321F6FDF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100,432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2F69018" w14:textId="376AF240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802A8EE" w14:textId="4C15593C" w:rsidR="00732CD5" w:rsidRPr="00572B3C" w:rsidRDefault="00732CD5" w:rsidP="00732CD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100,432</w:t>
            </w:r>
          </w:p>
        </w:tc>
      </w:tr>
      <w:tr w:rsidR="00572B3C" w:rsidRPr="00572B3C" w14:paraId="15B2F5A8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A88388F" w14:textId="25B6C021" w:rsidR="00732CD5" w:rsidRPr="00572B3C" w:rsidRDefault="00732CD5" w:rsidP="00732CD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="007263B5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572B3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6EEB9CB" w14:textId="174AF152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249,595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F5A4D2F" w14:textId="15B6A1CB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64FAC8A" w14:textId="5FAF52FB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99AE0E9" w14:textId="3CD32016" w:rsidR="00732CD5" w:rsidRPr="00572B3C" w:rsidRDefault="00732CD5" w:rsidP="00732CD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249,595</w:t>
            </w:r>
          </w:p>
        </w:tc>
      </w:tr>
      <w:tr w:rsidR="00572B3C" w:rsidRPr="00572B3C" w14:paraId="412D2DAF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3D8D0F0" w14:textId="5AF12D7B" w:rsidR="00732CD5" w:rsidRPr="00572B3C" w:rsidRDefault="00732CD5" w:rsidP="00732CD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="007263B5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572B3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FD45C62" w14:textId="56D80372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61,608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0E8E33C" w14:textId="4E4A3163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1624125" w14:textId="5E3CF586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16A2C2A" w14:textId="243C8693" w:rsidR="00732CD5" w:rsidRPr="00572B3C" w:rsidRDefault="00732CD5" w:rsidP="00732CD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61,608</w:t>
            </w:r>
          </w:p>
        </w:tc>
      </w:tr>
      <w:tr w:rsidR="00572B3C" w:rsidRPr="00572B3C" w14:paraId="342C215B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DE24031" w14:textId="1FF445E9" w:rsidR="00732CD5" w:rsidRPr="00572B3C" w:rsidRDefault="00732CD5" w:rsidP="00732CD5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572B3C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BC58C89" w14:textId="2D913EC6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54,370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4AD63FA" w14:textId="0BB4A70E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AE11934" w14:textId="4AA7A416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890C041" w14:textId="167D8C8D" w:rsidR="00732CD5" w:rsidRPr="00572B3C" w:rsidRDefault="00732CD5" w:rsidP="00732CD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54,370</w:t>
            </w:r>
          </w:p>
        </w:tc>
      </w:tr>
      <w:tr w:rsidR="00572B3C" w:rsidRPr="00572B3C" w14:paraId="3874BC08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F82959A" w14:textId="77777777" w:rsidR="00F70BA1" w:rsidRPr="00572B3C" w:rsidRDefault="00F70BA1" w:rsidP="00732CD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  <w:p w14:paraId="0A521335" w14:textId="690D54FE" w:rsidR="00732CD5" w:rsidRPr="00572B3C" w:rsidRDefault="00732CD5" w:rsidP="00F70BA1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EE73ABD" w14:textId="77777777" w:rsidR="00F70BA1" w:rsidRPr="00572B3C" w:rsidRDefault="00F70BA1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09B78FEE" w14:textId="069435F9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31,767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B36DE8C" w14:textId="77777777" w:rsidR="00F70BA1" w:rsidRPr="00572B3C" w:rsidRDefault="00F70BA1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62194F5D" w14:textId="07C56817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C5A286B" w14:textId="77777777" w:rsidR="00F70BA1" w:rsidRPr="00572B3C" w:rsidRDefault="00F70BA1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00067B94" w14:textId="4304706F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6D18D51" w14:textId="77777777" w:rsidR="00F70BA1" w:rsidRPr="00572B3C" w:rsidRDefault="00F70BA1" w:rsidP="00732CD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13BF999C" w14:textId="49CD5F65" w:rsidR="00732CD5" w:rsidRPr="00572B3C" w:rsidRDefault="00732CD5" w:rsidP="00732CD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31,767</w:t>
            </w:r>
          </w:p>
        </w:tc>
      </w:tr>
      <w:tr w:rsidR="00572B3C" w:rsidRPr="00572B3C" w14:paraId="7966AF9B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48D6EAD" w14:textId="54166EF3" w:rsidR="00732CD5" w:rsidRPr="00572B3C" w:rsidRDefault="00732CD5" w:rsidP="00732CD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0DBBAAB" w14:textId="0E19FF15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894E11B" w14:textId="511C0DCE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7,282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28C7804" w14:textId="0EF7CB86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33,824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1E50110" w14:textId="7A079BFA" w:rsidR="00732CD5" w:rsidRPr="00572B3C" w:rsidRDefault="00732CD5" w:rsidP="00732CD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41,106</w:t>
            </w:r>
          </w:p>
        </w:tc>
      </w:tr>
      <w:tr w:rsidR="00572B3C" w:rsidRPr="00572B3C" w14:paraId="4E66C7FB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DD2EF2D" w14:textId="77777777" w:rsidR="00F70BA1" w:rsidRPr="00572B3C" w:rsidRDefault="00732CD5" w:rsidP="00732CD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เงินกู้ยืมระยะยาวจากบุคคลที่</w:t>
            </w:r>
          </w:p>
          <w:p w14:paraId="3FA8DE32" w14:textId="4B54F3DD" w:rsidR="00732CD5" w:rsidRPr="00572B3C" w:rsidRDefault="00732CD5" w:rsidP="00F70BA1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7B4E9D0" w14:textId="77777777" w:rsidR="00F70BA1" w:rsidRPr="00572B3C" w:rsidRDefault="00F70BA1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4C610AE4" w14:textId="698D2AEE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BFE2881" w14:textId="77777777" w:rsidR="00F70BA1" w:rsidRPr="00572B3C" w:rsidRDefault="00F70BA1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41EBA7CB" w14:textId="227ACC59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11,964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4A1F376" w14:textId="77777777" w:rsidR="00F70BA1" w:rsidRPr="00572B3C" w:rsidRDefault="00F70BA1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0890DDDB" w14:textId="4064C337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68,795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405BEFA" w14:textId="77777777" w:rsidR="00F70BA1" w:rsidRPr="00572B3C" w:rsidRDefault="00F70BA1" w:rsidP="00732CD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389BDC7F" w14:textId="0405F7F2" w:rsidR="00732CD5" w:rsidRPr="00572B3C" w:rsidRDefault="00732CD5" w:rsidP="00732CD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80,759</w:t>
            </w:r>
          </w:p>
        </w:tc>
      </w:tr>
      <w:tr w:rsidR="00572B3C" w:rsidRPr="00572B3C" w14:paraId="64B26070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FEB02D3" w14:textId="77777777" w:rsidR="00F70BA1" w:rsidRPr="00572B3C" w:rsidRDefault="00732CD5" w:rsidP="00732CD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เงินกู้ยืมระยะยาวจากผู้ถือหุ้นและ</w:t>
            </w:r>
          </w:p>
          <w:p w14:paraId="60E43FD8" w14:textId="18F16637" w:rsidR="00732CD5" w:rsidRPr="00572B3C" w:rsidRDefault="00732CD5" w:rsidP="00F70BA1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5892640" w14:textId="77777777" w:rsidR="00F70BA1" w:rsidRPr="00572B3C" w:rsidRDefault="00F70BA1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2F723456" w14:textId="5FFE3020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12BFFBA" w14:textId="77777777" w:rsidR="00F70BA1" w:rsidRPr="00572B3C" w:rsidRDefault="00F70BA1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4B4E8C2D" w14:textId="200F974C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35,856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0CD53AB" w14:textId="77777777" w:rsidR="00F70BA1" w:rsidRPr="00572B3C" w:rsidRDefault="00F70BA1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1F647863" w14:textId="5A6DC938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206,430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E9377F5" w14:textId="77777777" w:rsidR="00F70BA1" w:rsidRPr="00572B3C" w:rsidRDefault="00F70BA1" w:rsidP="00732CD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6C6B1FDD" w14:textId="32D2DDCB" w:rsidR="00732CD5" w:rsidRPr="00572B3C" w:rsidRDefault="00732CD5" w:rsidP="00732CD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242,286</w:t>
            </w:r>
          </w:p>
        </w:tc>
      </w:tr>
      <w:tr w:rsidR="00572B3C" w:rsidRPr="00572B3C" w14:paraId="500933A9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4B8A3D3" w14:textId="77777777" w:rsidR="00F70BA1" w:rsidRPr="00572B3C" w:rsidRDefault="00732CD5" w:rsidP="00732CD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</w:t>
            </w:r>
          </w:p>
          <w:p w14:paraId="3DD5D6E5" w14:textId="2B6E622A" w:rsidR="00732CD5" w:rsidRPr="00572B3C" w:rsidRDefault="00732CD5" w:rsidP="00F70BA1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ของบริษัทอื่น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EFB323E" w14:textId="77777777" w:rsidR="00F70BA1" w:rsidRPr="00572B3C" w:rsidRDefault="00F70BA1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4FA1E3A3" w14:textId="7C0AA224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1B04B4C" w14:textId="77777777" w:rsidR="00F70BA1" w:rsidRPr="00572B3C" w:rsidRDefault="00F70BA1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10A6B2E5" w14:textId="45C35568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32,838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0E2DE8D" w14:textId="77777777" w:rsidR="00F70BA1" w:rsidRPr="00572B3C" w:rsidRDefault="00F70BA1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6629A406" w14:textId="13459E9E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90,962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4C0C859" w14:textId="77777777" w:rsidR="00F70BA1" w:rsidRPr="00572B3C" w:rsidRDefault="00F70BA1" w:rsidP="00732CD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66867A28" w14:textId="4A80A82E" w:rsidR="00732CD5" w:rsidRPr="00572B3C" w:rsidRDefault="00732CD5" w:rsidP="00732CD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123,800</w:t>
            </w:r>
          </w:p>
        </w:tc>
      </w:tr>
      <w:tr w:rsidR="00572B3C" w:rsidRPr="00572B3C" w14:paraId="2C5E2E50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8B1A827" w14:textId="6D3AB9C3" w:rsidR="00732CD5" w:rsidRPr="00572B3C" w:rsidRDefault="00732CD5" w:rsidP="00732CD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28CB272" w14:textId="4C0295AD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AA67477" w14:textId="7AD15ACC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62,400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ECEC3C9" w14:textId="1273A4F4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100,473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D39C597" w14:textId="07F9C587" w:rsidR="00732CD5" w:rsidRPr="00572B3C" w:rsidRDefault="00732CD5" w:rsidP="00732CD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162,873</w:t>
            </w:r>
          </w:p>
        </w:tc>
      </w:tr>
      <w:tr w:rsidR="00572B3C" w:rsidRPr="00572B3C" w14:paraId="6C42DF8C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1008601" w14:textId="0BA9E7A6" w:rsidR="00732CD5" w:rsidRPr="00572B3C" w:rsidRDefault="00732CD5" w:rsidP="00732CD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C219074" w14:textId="7D45AB01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70,221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EAFA5E8" w14:textId="407A34B4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37C8130" w14:textId="0361C4B3" w:rsidR="00732CD5" w:rsidRPr="00572B3C" w:rsidRDefault="00732CD5" w:rsidP="00732CD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A74C1FC" w14:textId="682CF4A7" w:rsidR="00732CD5" w:rsidRPr="00572B3C" w:rsidRDefault="00732CD5" w:rsidP="00732CD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70,221</w:t>
            </w:r>
          </w:p>
        </w:tc>
      </w:tr>
      <w:tr w:rsidR="00572B3C" w:rsidRPr="00572B3C" w14:paraId="130C9319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D3960BA" w14:textId="00F56940" w:rsidR="00732CD5" w:rsidRPr="00572B3C" w:rsidRDefault="00732CD5" w:rsidP="00732CD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D409104" w14:textId="22F90E34" w:rsidR="00732CD5" w:rsidRPr="00572B3C" w:rsidRDefault="00732CD5" w:rsidP="00732CD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568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108314E" w14:textId="483031A0" w:rsidR="00732CD5" w:rsidRPr="00572B3C" w:rsidRDefault="00732CD5" w:rsidP="00732CD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2583191" w14:textId="3DE28CAE" w:rsidR="00732CD5" w:rsidRPr="00572B3C" w:rsidRDefault="00732CD5" w:rsidP="00732CD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C722BF2" w14:textId="0D7FB3AC" w:rsidR="00732CD5" w:rsidRPr="00572B3C" w:rsidRDefault="00732CD5" w:rsidP="00732CD5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568</w:t>
            </w:r>
          </w:p>
        </w:tc>
      </w:tr>
      <w:tr w:rsidR="00572B3C" w:rsidRPr="00572B3C" w14:paraId="49A7AD38" w14:textId="77777777" w:rsidTr="00732CD5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1AD7530" w14:textId="306B560E" w:rsidR="00732CD5" w:rsidRPr="00572B3C" w:rsidRDefault="00732CD5" w:rsidP="00732CD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</w:t>
            </w:r>
            <w:r w:rsidRPr="00572B3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6756DEE" w14:textId="1B35F2EC" w:rsidR="00732CD5" w:rsidRPr="00572B3C" w:rsidRDefault="00732CD5" w:rsidP="00732CD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468,129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20725D8" w14:textId="5E4C8A52" w:rsidR="00732CD5" w:rsidRPr="00572B3C" w:rsidRDefault="00732CD5" w:rsidP="00732CD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250,772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74395E8" w14:textId="32B1E94C" w:rsidR="00732CD5" w:rsidRPr="00572B3C" w:rsidRDefault="00732CD5" w:rsidP="00732CD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500,484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6DA8EDE" w14:textId="06D5084D" w:rsidR="00732CD5" w:rsidRPr="00572B3C" w:rsidRDefault="00732CD5" w:rsidP="00732CD5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72B3C">
              <w:rPr>
                <w:rFonts w:ascii="BrowalliaUPC" w:hAnsi="BrowalliaUPC" w:cs="BrowalliaUPC"/>
                <w:sz w:val="24"/>
                <w:szCs w:val="24"/>
                <w:lang w:val="en-GB"/>
              </w:rPr>
              <w:t>1,219,385</w:t>
            </w:r>
          </w:p>
        </w:tc>
      </w:tr>
    </w:tbl>
    <w:p w14:paraId="7EA89874" w14:textId="77777777" w:rsidR="0016559E" w:rsidRPr="00BF3E1F" w:rsidRDefault="0016559E"/>
    <w:tbl>
      <w:tblPr>
        <w:tblW w:w="8448" w:type="dxa"/>
        <w:tblInd w:w="9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1418"/>
        <w:gridCol w:w="1417"/>
        <w:gridCol w:w="1418"/>
        <w:gridCol w:w="1417"/>
      </w:tblGrid>
      <w:tr w:rsidR="007263B5" w:rsidRPr="007263B5" w14:paraId="5BFE9810" w14:textId="77777777" w:rsidTr="008F326C">
        <w:trPr>
          <w:tblHeader/>
        </w:trPr>
        <w:tc>
          <w:tcPr>
            <w:tcW w:w="2778" w:type="dxa"/>
          </w:tcPr>
          <w:p w14:paraId="6A0ED7C3" w14:textId="77777777" w:rsidR="00AE7857" w:rsidRPr="007263B5" w:rsidRDefault="00AE7857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5678310D" w14:textId="77777777" w:rsidR="00AE7857" w:rsidRPr="007263B5" w:rsidRDefault="00AE7857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7263B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7263B5" w:rsidRPr="007263B5" w14:paraId="19D8775C" w14:textId="77777777" w:rsidTr="008F326C">
        <w:trPr>
          <w:tblHeader/>
        </w:trPr>
        <w:tc>
          <w:tcPr>
            <w:tcW w:w="2778" w:type="dxa"/>
          </w:tcPr>
          <w:p w14:paraId="511C7D92" w14:textId="77777777" w:rsidR="00AE7857" w:rsidRPr="007263B5" w:rsidRDefault="00AE7857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D0A291F" w14:textId="77777777" w:rsidR="00AE7857" w:rsidRPr="007263B5" w:rsidRDefault="00AE7857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263B5" w:rsidRPr="007263B5" w14:paraId="6EA60437" w14:textId="77777777" w:rsidTr="008F326C">
        <w:trPr>
          <w:tblHeader/>
        </w:trPr>
        <w:tc>
          <w:tcPr>
            <w:tcW w:w="2778" w:type="dxa"/>
          </w:tcPr>
          <w:p w14:paraId="2067C9E2" w14:textId="77777777" w:rsidR="00AE7857" w:rsidRPr="007263B5" w:rsidRDefault="00AE7857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48B8A530" w14:textId="2BA1DF26" w:rsidR="00AE7857" w:rsidRPr="007263B5" w:rsidRDefault="00AE7857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B4409B" w:rsidRPr="007263B5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</w:tr>
      <w:tr w:rsidR="007263B5" w:rsidRPr="007263B5" w14:paraId="75C93BC0" w14:textId="77777777" w:rsidTr="008F326C">
        <w:trPr>
          <w:tblHeader/>
        </w:trPr>
        <w:tc>
          <w:tcPr>
            <w:tcW w:w="2778" w:type="dxa"/>
          </w:tcPr>
          <w:p w14:paraId="71FCB3C1" w14:textId="77777777" w:rsidR="00AE7857" w:rsidRPr="007263B5" w:rsidRDefault="00AE7857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0688E409" w14:textId="77777777" w:rsidR="00AE7857" w:rsidRPr="007263B5" w:rsidRDefault="00AE7857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4CA0D68E" w14:textId="77777777" w:rsidR="00AE7857" w:rsidRPr="007263B5" w:rsidRDefault="00AE7857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7263B5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5153E2A5" w14:textId="77777777" w:rsidR="00AE7857" w:rsidRPr="007263B5" w:rsidRDefault="00AE7857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7263B5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7263B5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1A2AC4B6" w14:textId="77777777" w:rsidR="00AE7857" w:rsidRPr="007263B5" w:rsidRDefault="00AE7857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7263B5" w:rsidRPr="007263B5" w14:paraId="56719085" w14:textId="77777777" w:rsidTr="008F326C">
        <w:trPr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44063973" w14:textId="77777777" w:rsidR="00AE7857" w:rsidRPr="007263B5" w:rsidRDefault="00AE7857" w:rsidP="008F326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DD6BEA1" w14:textId="77777777" w:rsidR="00AE7857" w:rsidRPr="007263B5" w:rsidRDefault="00AE7857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25BF5C2" w14:textId="77777777" w:rsidR="00AE7857" w:rsidRPr="007263B5" w:rsidRDefault="00AE7857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CF01A6C" w14:textId="77777777" w:rsidR="00AE7857" w:rsidRPr="007263B5" w:rsidRDefault="00AE7857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2328052" w14:textId="77777777" w:rsidR="00AE7857" w:rsidRPr="007263B5" w:rsidRDefault="00AE7857" w:rsidP="008F326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7263B5" w:rsidRPr="007263B5" w14:paraId="1521B559" w14:textId="77777777" w:rsidTr="00EB6363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5DC22A23" w14:textId="77777777" w:rsidR="00EB6363" w:rsidRPr="007263B5" w:rsidRDefault="00EB6363" w:rsidP="00EB6363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CD76929" w14:textId="449B8C73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EEA5209" w14:textId="17702C42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516,277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E5A251F" w14:textId="5B877591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34EE7DC" w14:textId="42AEF743" w:rsidR="00EB6363" w:rsidRPr="007263B5" w:rsidRDefault="00EB6363" w:rsidP="00EB636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516,277</w:t>
            </w:r>
          </w:p>
        </w:tc>
      </w:tr>
      <w:tr w:rsidR="007263B5" w:rsidRPr="007263B5" w14:paraId="01C59800" w14:textId="77777777" w:rsidTr="00EB6363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936C351" w14:textId="271EB12D" w:rsidR="00EB6363" w:rsidRPr="007263B5" w:rsidRDefault="00EB6363" w:rsidP="00EB6363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="007263B5" w:rsidRPr="007263B5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7263B5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4EFC5CD" w14:textId="2A16EC74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529,659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D843F57" w14:textId="79D59BC6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57E955E" w14:textId="4D1B3D4F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43509CC" w14:textId="48126461" w:rsidR="00EB6363" w:rsidRPr="007263B5" w:rsidRDefault="00EB6363" w:rsidP="00EB636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529,659</w:t>
            </w:r>
          </w:p>
        </w:tc>
      </w:tr>
      <w:tr w:rsidR="007263B5" w:rsidRPr="007263B5" w14:paraId="66D3E1F5" w14:textId="77777777" w:rsidTr="00EB6363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464F705" w14:textId="449461A2" w:rsidR="00EB6363" w:rsidRPr="007263B5" w:rsidRDefault="00EB6363" w:rsidP="00EB6363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="007263B5" w:rsidRPr="007263B5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7263B5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0652515" w14:textId="4CF6150C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74,281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34C4BD4" w14:textId="619CE2E1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105DC81" w14:textId="7BD164F5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8E93CF2" w14:textId="4689ED96" w:rsidR="00EB6363" w:rsidRPr="007263B5" w:rsidRDefault="00EB6363" w:rsidP="00EB636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74,281</w:t>
            </w:r>
          </w:p>
        </w:tc>
      </w:tr>
      <w:tr w:rsidR="007263B5" w:rsidRPr="007263B5" w14:paraId="21489C08" w14:textId="77777777" w:rsidTr="00EB6363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990703C" w14:textId="3C5BEE2A" w:rsidR="00EB6363" w:rsidRPr="007263B5" w:rsidRDefault="00EB6363" w:rsidP="00EB6363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เจ้าหนี้ค่าซื้อสินทรัพย์ </w:t>
            </w:r>
            <w:r w:rsidR="007263B5" w:rsidRPr="007263B5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7263B5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52E8DC7" w14:textId="3E29CD5F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4,665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601FF48" w14:textId="165AAD24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5AB4DE3" w14:textId="30D3D5E8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7D7EA6A" w14:textId="3250FAD7" w:rsidR="00EB6363" w:rsidRPr="007263B5" w:rsidRDefault="00EB6363" w:rsidP="00EB636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4,665</w:t>
            </w:r>
          </w:p>
        </w:tc>
      </w:tr>
      <w:tr w:rsidR="007263B5" w:rsidRPr="007263B5" w14:paraId="27053824" w14:textId="77777777" w:rsidTr="00EB6363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996A93B" w14:textId="77777777" w:rsidR="00EB6363" w:rsidRPr="007263B5" w:rsidRDefault="00EB6363" w:rsidP="00EB6363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7263B5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3E743D5" w14:textId="79BE3DC8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132,927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A21FE8B" w14:textId="6896145B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52F153C" w14:textId="3DA6F17D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A4E4049" w14:textId="1AE4B77D" w:rsidR="00EB6363" w:rsidRPr="007263B5" w:rsidRDefault="00EB6363" w:rsidP="00EB636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132,927</w:t>
            </w:r>
          </w:p>
        </w:tc>
      </w:tr>
      <w:tr w:rsidR="007263B5" w:rsidRPr="007263B5" w14:paraId="18DAEF7E" w14:textId="77777777" w:rsidTr="00EB6363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E478E3B" w14:textId="77777777" w:rsidR="00EB6363" w:rsidRPr="007263B5" w:rsidRDefault="00EB6363" w:rsidP="00EB6363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A28160B" w14:textId="77777777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EE28F12" w14:textId="77777777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4976EAB" w14:textId="77777777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07D7ABF" w14:textId="77777777" w:rsidR="00EB6363" w:rsidRPr="007263B5" w:rsidRDefault="00EB6363" w:rsidP="00EB636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7263B5" w:rsidRPr="007263B5" w14:paraId="27138EA6" w14:textId="77777777" w:rsidTr="00EB6363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2222833A" w14:textId="77777777" w:rsidR="00EB6363" w:rsidRPr="007263B5" w:rsidRDefault="00EB6363" w:rsidP="00EB6363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บุคคลและบริษัทอื่นๆ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111025E" w14:textId="2201169D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15,691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4948FC4" w14:textId="434E1C21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25C0DD8" w14:textId="7E2F55E1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08C07C9" w14:textId="59A00E56" w:rsidR="00EB6363" w:rsidRPr="007263B5" w:rsidRDefault="00EB6363" w:rsidP="00EB636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15,691</w:t>
            </w:r>
          </w:p>
        </w:tc>
      </w:tr>
      <w:tr w:rsidR="007263B5" w:rsidRPr="007263B5" w14:paraId="64D5BEF8" w14:textId="77777777" w:rsidTr="00EB6363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4544DF9" w14:textId="77777777" w:rsidR="00EB6363" w:rsidRPr="007263B5" w:rsidRDefault="00EB6363" w:rsidP="00EB6363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14010DE" w14:textId="3FE32507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54,602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1D3CC19" w14:textId="73883834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5499E72" w14:textId="1825D4CB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4503A35" w14:textId="7342C8D4" w:rsidR="00EB6363" w:rsidRPr="007263B5" w:rsidRDefault="00EB6363" w:rsidP="00EB636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54,602</w:t>
            </w:r>
          </w:p>
        </w:tc>
      </w:tr>
      <w:tr w:rsidR="007263B5" w:rsidRPr="007263B5" w14:paraId="0287B1B4" w14:textId="77777777" w:rsidTr="00EB6363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70C2760" w14:textId="77777777" w:rsidR="00EB6363" w:rsidRPr="007263B5" w:rsidRDefault="00EB6363" w:rsidP="00EB6363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84F94AC" w14:textId="22A8665F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0075BA3" w14:textId="19E42317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8,784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55324D4" w14:textId="3572FE0F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55,089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1B89DB9" w14:textId="0B479500" w:rsidR="00EB6363" w:rsidRPr="007263B5" w:rsidRDefault="00EB6363" w:rsidP="00EB636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63,873</w:t>
            </w:r>
          </w:p>
        </w:tc>
      </w:tr>
      <w:tr w:rsidR="007263B5" w:rsidRPr="007263B5" w14:paraId="69A8838F" w14:textId="77777777" w:rsidTr="00EB6363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8ABAFD1" w14:textId="77777777" w:rsidR="00EB6363" w:rsidRPr="007263B5" w:rsidRDefault="00EB6363" w:rsidP="00EB6363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D84EB58" w14:textId="2F89093F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F458A14" w14:textId="72A67057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360,341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9CEE586" w14:textId="44248517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25,517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14831BA" w14:textId="0CC95CFA" w:rsidR="00EB6363" w:rsidRPr="007263B5" w:rsidRDefault="00EB6363" w:rsidP="00EB636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385,858</w:t>
            </w:r>
          </w:p>
        </w:tc>
      </w:tr>
      <w:tr w:rsidR="007263B5" w:rsidRPr="007263B5" w14:paraId="3A87CE42" w14:textId="77777777" w:rsidTr="00EB6363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C514CA0" w14:textId="6DF9618A" w:rsidR="00EB6363" w:rsidRPr="007263B5" w:rsidRDefault="00EB6363" w:rsidP="00EB636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5F5852C" w14:textId="48055717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297,946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702A3F4" w14:textId="3F3BD74A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B589F9A" w14:textId="3B03E2F8" w:rsidR="00EB6363" w:rsidRPr="007263B5" w:rsidRDefault="00EB6363" w:rsidP="00EB636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1EFE097" w14:textId="39B736E1" w:rsidR="00EB6363" w:rsidRPr="007263B5" w:rsidRDefault="00EB6363" w:rsidP="00EB636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297,946</w:t>
            </w:r>
          </w:p>
        </w:tc>
      </w:tr>
      <w:tr w:rsidR="007263B5" w:rsidRPr="007263B5" w14:paraId="452FE0C8" w14:textId="77777777" w:rsidTr="00EB6363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0CC00BC" w14:textId="77777777" w:rsidR="00EB6363" w:rsidRPr="007263B5" w:rsidRDefault="00EB6363" w:rsidP="00EB6363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D44E279" w14:textId="3F14F76D" w:rsidR="00EB6363" w:rsidRPr="007263B5" w:rsidRDefault="00EB6363" w:rsidP="00EB636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1,196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6B0FBF2" w14:textId="12D92F81" w:rsidR="00EB6363" w:rsidRPr="007263B5" w:rsidRDefault="00EB6363" w:rsidP="00EB636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EBE5CE7" w14:textId="6B7EF1C7" w:rsidR="00EB6363" w:rsidRPr="007263B5" w:rsidRDefault="00EB6363" w:rsidP="00EB636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7FECDF4" w14:textId="3DF4909D" w:rsidR="00EB6363" w:rsidRPr="007263B5" w:rsidRDefault="00EB6363" w:rsidP="00EB6363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1,196</w:t>
            </w:r>
          </w:p>
        </w:tc>
      </w:tr>
      <w:tr w:rsidR="007263B5" w:rsidRPr="007263B5" w14:paraId="3A5029B3" w14:textId="77777777" w:rsidTr="00EB6363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58CF3C03" w14:textId="77777777" w:rsidR="00EB6363" w:rsidRPr="007263B5" w:rsidRDefault="00EB6363" w:rsidP="00EB6363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</w:t>
            </w:r>
            <w:r w:rsidRPr="007263B5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13E1363" w14:textId="01C67781" w:rsidR="00EB6363" w:rsidRPr="007263B5" w:rsidRDefault="00EB6363" w:rsidP="00EB636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1,110,967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57A7DB3" w14:textId="6D053679" w:rsidR="00EB6363" w:rsidRPr="007263B5" w:rsidRDefault="00EB6363" w:rsidP="00EB636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885,402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73539D5" w14:textId="4D785844" w:rsidR="00EB6363" w:rsidRPr="007263B5" w:rsidRDefault="00EB6363" w:rsidP="00EB636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80,606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FF8793F" w14:textId="3306D972" w:rsidR="00EB6363" w:rsidRPr="007263B5" w:rsidRDefault="00EB6363" w:rsidP="00EB6363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263B5">
              <w:rPr>
                <w:rFonts w:ascii="BrowalliaUPC" w:hAnsi="BrowalliaUPC" w:cs="BrowalliaUPC"/>
                <w:sz w:val="24"/>
                <w:szCs w:val="24"/>
                <w:lang w:val="en-GB"/>
              </w:rPr>
              <w:t>2,076,975</w:t>
            </w:r>
          </w:p>
        </w:tc>
      </w:tr>
    </w:tbl>
    <w:p w14:paraId="06ECF0CD" w14:textId="4ADE8FBC" w:rsidR="00D267C5" w:rsidRPr="000972AB" w:rsidRDefault="00D267C5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36"/>
          <w:szCs w:val="36"/>
        </w:rPr>
      </w:pPr>
    </w:p>
    <w:tbl>
      <w:tblPr>
        <w:tblW w:w="8448" w:type="dxa"/>
        <w:tblInd w:w="9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1418"/>
        <w:gridCol w:w="1417"/>
        <w:gridCol w:w="1418"/>
        <w:gridCol w:w="1417"/>
      </w:tblGrid>
      <w:tr w:rsidR="009F6ACC" w:rsidRPr="009F6ACC" w14:paraId="7A0F4B94" w14:textId="77777777" w:rsidTr="008F326C">
        <w:trPr>
          <w:tblHeader/>
        </w:trPr>
        <w:tc>
          <w:tcPr>
            <w:tcW w:w="2778" w:type="dxa"/>
          </w:tcPr>
          <w:p w14:paraId="6B20F5F0" w14:textId="77777777" w:rsidR="00B4409B" w:rsidRPr="009F6ACC" w:rsidRDefault="00B4409B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6A87E2A9" w14:textId="77777777" w:rsidR="00B4409B" w:rsidRPr="009F6ACC" w:rsidRDefault="00B4409B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9F6AC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9F6ACC" w:rsidRPr="009F6ACC" w14:paraId="6DDEAB88" w14:textId="77777777" w:rsidTr="008F326C">
        <w:trPr>
          <w:tblHeader/>
        </w:trPr>
        <w:tc>
          <w:tcPr>
            <w:tcW w:w="2778" w:type="dxa"/>
          </w:tcPr>
          <w:p w14:paraId="37D352F8" w14:textId="77777777" w:rsidR="00B4409B" w:rsidRPr="009F6ACC" w:rsidRDefault="00B4409B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22C4A4" w14:textId="78714105" w:rsidR="00B4409B" w:rsidRPr="009F6ACC" w:rsidRDefault="00B4409B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9F6ACC" w:rsidRPr="009F6ACC" w14:paraId="361425EF" w14:textId="77777777" w:rsidTr="008F326C">
        <w:trPr>
          <w:tblHeader/>
        </w:trPr>
        <w:tc>
          <w:tcPr>
            <w:tcW w:w="2778" w:type="dxa"/>
          </w:tcPr>
          <w:p w14:paraId="12676616" w14:textId="77777777" w:rsidR="00B4409B" w:rsidRPr="009F6ACC" w:rsidRDefault="00B4409B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3C42034" w14:textId="77777777" w:rsidR="00B4409B" w:rsidRPr="009F6ACC" w:rsidRDefault="00B4409B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</w:tr>
      <w:tr w:rsidR="009F6ACC" w:rsidRPr="009F6ACC" w14:paraId="0A7C2F07" w14:textId="77777777" w:rsidTr="008F326C">
        <w:trPr>
          <w:tblHeader/>
        </w:trPr>
        <w:tc>
          <w:tcPr>
            <w:tcW w:w="2778" w:type="dxa"/>
          </w:tcPr>
          <w:p w14:paraId="3E0020C2" w14:textId="77777777" w:rsidR="00B4409B" w:rsidRPr="009F6ACC" w:rsidRDefault="00B4409B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25F591A3" w14:textId="77777777" w:rsidR="00B4409B" w:rsidRPr="009F6ACC" w:rsidRDefault="00B4409B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58E0E7EA" w14:textId="77777777" w:rsidR="00B4409B" w:rsidRPr="009F6ACC" w:rsidRDefault="00B4409B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9F6ACC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472DE3B5" w14:textId="77777777" w:rsidR="00B4409B" w:rsidRPr="009F6ACC" w:rsidRDefault="00B4409B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9F6ACC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9F6AC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46857F94" w14:textId="77777777" w:rsidR="00B4409B" w:rsidRPr="009F6ACC" w:rsidRDefault="00B4409B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9F6ACC" w:rsidRPr="009F6ACC" w14:paraId="0726D464" w14:textId="77777777" w:rsidTr="008F326C">
        <w:trPr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5924E659" w14:textId="77777777" w:rsidR="00B4409B" w:rsidRPr="009F6ACC" w:rsidRDefault="00B4409B" w:rsidP="008F326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7A5D71E" w14:textId="77777777" w:rsidR="00B4409B" w:rsidRPr="009F6ACC" w:rsidRDefault="00B4409B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03AA498" w14:textId="77777777" w:rsidR="00B4409B" w:rsidRPr="009F6ACC" w:rsidRDefault="00B4409B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4C91716" w14:textId="77777777" w:rsidR="00B4409B" w:rsidRPr="009F6ACC" w:rsidRDefault="00B4409B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18785DA" w14:textId="77777777" w:rsidR="00B4409B" w:rsidRPr="009F6ACC" w:rsidRDefault="00B4409B" w:rsidP="008F326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9F6ACC" w:rsidRPr="009F6ACC" w14:paraId="3E28843A" w14:textId="77777777" w:rsidTr="00141AAE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7AEABC9" w14:textId="77777777" w:rsidR="00141AAE" w:rsidRPr="009F6ACC" w:rsidRDefault="00141AAE" w:rsidP="00141AAE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301255A" w14:textId="5F4A614F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63,225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E028D63" w14:textId="36BE1E7F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2F708CD" w14:textId="68F4E65F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A197849" w14:textId="4D28B5E1" w:rsidR="00141AAE" w:rsidRPr="009F6ACC" w:rsidRDefault="00141AAE" w:rsidP="00141AA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63,225</w:t>
            </w:r>
          </w:p>
        </w:tc>
      </w:tr>
      <w:tr w:rsidR="009F6ACC" w:rsidRPr="009F6ACC" w14:paraId="1084EC07" w14:textId="77777777" w:rsidTr="00141AAE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3657AB7" w14:textId="461885E7" w:rsidR="00141AAE" w:rsidRPr="009F6ACC" w:rsidRDefault="00141AAE" w:rsidP="00141AAE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="009F6ACC" w:rsidRPr="009F6AC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F6AC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721898F" w14:textId="125E871D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236,120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CA70CF0" w14:textId="673A1C23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FA832CB" w14:textId="7D33CC55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2B18D42" w14:textId="051AC83E" w:rsidR="00141AAE" w:rsidRPr="009F6ACC" w:rsidRDefault="00141AAE" w:rsidP="00141AA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236,120</w:t>
            </w:r>
          </w:p>
        </w:tc>
      </w:tr>
      <w:tr w:rsidR="009F6ACC" w:rsidRPr="009F6ACC" w14:paraId="5C41DC6A" w14:textId="77777777" w:rsidTr="00141AAE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565F9438" w14:textId="64053D59" w:rsidR="00141AAE" w:rsidRPr="009F6ACC" w:rsidRDefault="00141AAE" w:rsidP="00141AAE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="009F6ACC" w:rsidRPr="009F6AC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9F6AC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BC613B8" w14:textId="33E35164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62,793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8EF387B" w14:textId="138C6DB2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C56C131" w14:textId="29F02507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73E4DF7" w14:textId="4FBA83D9" w:rsidR="00141AAE" w:rsidRPr="009F6ACC" w:rsidRDefault="00141AAE" w:rsidP="00141AA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62,793</w:t>
            </w:r>
          </w:p>
        </w:tc>
      </w:tr>
      <w:tr w:rsidR="009F6ACC" w:rsidRPr="009F6ACC" w14:paraId="23D7D063" w14:textId="77777777" w:rsidTr="00141AAE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CED25CA" w14:textId="77777777" w:rsidR="00141AAE" w:rsidRPr="009F6ACC" w:rsidRDefault="00141AAE" w:rsidP="00141AAE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9F6ACC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0CF9937" w14:textId="3EEEA278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54,328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7359CDB" w14:textId="7C4DD95B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ECF8181" w14:textId="62AEE40C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9A82D1E" w14:textId="56922FF1" w:rsidR="00141AAE" w:rsidRPr="009F6ACC" w:rsidRDefault="00141AAE" w:rsidP="00141AA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54,328</w:t>
            </w:r>
          </w:p>
        </w:tc>
      </w:tr>
      <w:tr w:rsidR="009F6ACC" w:rsidRPr="009F6ACC" w14:paraId="03A4F2E1" w14:textId="77777777" w:rsidTr="00141AAE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29621C70" w14:textId="77777777" w:rsidR="00141AAE" w:rsidRPr="009F6ACC" w:rsidRDefault="00141AAE" w:rsidP="00141AAE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3E9D08D" w14:textId="77777777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BF27F39" w14:textId="77777777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1078AEC" w14:textId="77777777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96931B6" w14:textId="77777777" w:rsidR="00141AAE" w:rsidRPr="009F6ACC" w:rsidRDefault="00141AAE" w:rsidP="00141AA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9F6ACC" w:rsidRPr="009F6ACC" w14:paraId="69178FCD" w14:textId="77777777" w:rsidTr="00141AAE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CED956D" w14:textId="77777777" w:rsidR="00141AAE" w:rsidRPr="009F6ACC" w:rsidRDefault="00141AAE" w:rsidP="00141AAE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18A6C88" w14:textId="3887BECD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31,767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6729A03" w14:textId="4BBB3A85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58B41A0" w14:textId="4BEDC624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A617D7A" w14:textId="0708BA63" w:rsidR="00141AAE" w:rsidRPr="009F6ACC" w:rsidRDefault="00141AAE" w:rsidP="00141AA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31,767</w:t>
            </w:r>
          </w:p>
        </w:tc>
      </w:tr>
      <w:tr w:rsidR="009F6ACC" w:rsidRPr="009F6ACC" w14:paraId="578478D3" w14:textId="77777777" w:rsidTr="00141AAE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7F4AD8C" w14:textId="77777777" w:rsidR="00141AAE" w:rsidRPr="009F6ACC" w:rsidRDefault="00141AAE" w:rsidP="00141AAE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0B2BA4A" w14:textId="45FCE29B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3A167F9" w14:textId="14AA4F35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7,282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21E930C" w14:textId="693F3046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33,824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9FC1A28" w14:textId="0898ADE8" w:rsidR="00141AAE" w:rsidRPr="009F6ACC" w:rsidRDefault="00141AAE" w:rsidP="00141AA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41,106</w:t>
            </w:r>
          </w:p>
        </w:tc>
      </w:tr>
      <w:tr w:rsidR="009F6ACC" w:rsidRPr="009F6ACC" w14:paraId="776AE856" w14:textId="77777777" w:rsidTr="0095089D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A457043" w14:textId="77777777" w:rsidR="0002439D" w:rsidRPr="009F6ACC" w:rsidRDefault="0002439D" w:rsidP="0002439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เงินกู้ยืมระยะยาวจากบุคคลที่</w:t>
            </w:r>
          </w:p>
          <w:p w14:paraId="0AF2C5B5" w14:textId="04F0B3F4" w:rsidR="0002439D" w:rsidRPr="009F6ACC" w:rsidRDefault="0002439D" w:rsidP="0002439D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E976AD3" w14:textId="118E3572" w:rsidR="0002439D" w:rsidRPr="009F6ACC" w:rsidRDefault="0002439D" w:rsidP="0002439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1E9F1BA" w14:textId="31D53D5D" w:rsidR="0002439D" w:rsidRPr="009F6ACC" w:rsidRDefault="0002439D" w:rsidP="0002439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11,964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6EB3493" w14:textId="7C96938A" w:rsidR="0002439D" w:rsidRPr="009F6ACC" w:rsidRDefault="0002439D" w:rsidP="0002439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68,795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84CDA99" w14:textId="1E29EA2B" w:rsidR="0002439D" w:rsidRPr="009F6ACC" w:rsidRDefault="0002439D" w:rsidP="0002439D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80,759</w:t>
            </w:r>
          </w:p>
        </w:tc>
      </w:tr>
      <w:tr w:rsidR="009F6ACC" w:rsidRPr="009F6ACC" w14:paraId="732B6A0E" w14:textId="77777777" w:rsidTr="0095089D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D103CA1" w14:textId="77777777" w:rsidR="0002439D" w:rsidRPr="009F6ACC" w:rsidRDefault="0002439D" w:rsidP="0002439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เงินกู้ยืมระยะยาวจากผู้ถือหุ้นและ</w:t>
            </w:r>
          </w:p>
          <w:p w14:paraId="211394A5" w14:textId="22F2E679" w:rsidR="0002439D" w:rsidRPr="009F6ACC" w:rsidRDefault="0002439D" w:rsidP="0002439D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73A41AF" w14:textId="7EC36089" w:rsidR="0002439D" w:rsidRPr="009F6ACC" w:rsidRDefault="0002439D" w:rsidP="0002439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0F679DD" w14:textId="5579EF96" w:rsidR="0002439D" w:rsidRPr="009F6ACC" w:rsidRDefault="0002439D" w:rsidP="0002439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35,856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AAE0254" w14:textId="28C1D79D" w:rsidR="0002439D" w:rsidRPr="009F6ACC" w:rsidRDefault="0002439D" w:rsidP="0002439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206,430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09C31B3" w14:textId="5EFD1B4D" w:rsidR="0002439D" w:rsidRPr="009F6ACC" w:rsidRDefault="0002439D" w:rsidP="0002439D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242,286</w:t>
            </w:r>
          </w:p>
        </w:tc>
      </w:tr>
      <w:tr w:rsidR="009F6ACC" w:rsidRPr="009F6ACC" w14:paraId="064924AE" w14:textId="77777777" w:rsidTr="0095089D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B89BBEB" w14:textId="77777777" w:rsidR="0002439D" w:rsidRPr="009F6ACC" w:rsidRDefault="0002439D" w:rsidP="0002439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</w:t>
            </w:r>
          </w:p>
          <w:p w14:paraId="2207688C" w14:textId="1DFB223B" w:rsidR="0002439D" w:rsidRPr="009F6ACC" w:rsidRDefault="0002439D" w:rsidP="0002439D">
            <w:pPr>
              <w:spacing w:line="240" w:lineRule="auto"/>
              <w:ind w:firstLine="314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ของบริษัทอื่น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1428F11" w14:textId="29DBB64B" w:rsidR="0002439D" w:rsidRPr="009F6ACC" w:rsidRDefault="0002439D" w:rsidP="0002439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177283D" w14:textId="629EC439" w:rsidR="0002439D" w:rsidRPr="009F6ACC" w:rsidRDefault="0002439D" w:rsidP="0002439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32,838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34F7452" w14:textId="039BDC30" w:rsidR="0002439D" w:rsidRPr="009F6ACC" w:rsidRDefault="0002439D" w:rsidP="0002439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90,962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A2E1E31" w14:textId="6D0B1556" w:rsidR="0002439D" w:rsidRPr="009F6ACC" w:rsidRDefault="0002439D" w:rsidP="0002439D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123,800</w:t>
            </w:r>
          </w:p>
        </w:tc>
      </w:tr>
      <w:tr w:rsidR="009F6ACC" w:rsidRPr="009F6ACC" w14:paraId="4C7D1202" w14:textId="77777777" w:rsidTr="00141AAE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F10E9BF" w14:textId="77777777" w:rsidR="00141AAE" w:rsidRPr="009F6ACC" w:rsidRDefault="00141AAE" w:rsidP="00141AAE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6E4299E" w14:textId="412429E7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A1D5515" w14:textId="781F9499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62,400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255F9CB" w14:textId="5A1356BA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100,473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75CC1A1" w14:textId="3099AB55" w:rsidR="00141AAE" w:rsidRPr="009F6ACC" w:rsidRDefault="00141AAE" w:rsidP="00141AA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162,873</w:t>
            </w:r>
          </w:p>
        </w:tc>
      </w:tr>
      <w:tr w:rsidR="009F6ACC" w:rsidRPr="009F6ACC" w14:paraId="7E9F0134" w14:textId="77777777" w:rsidTr="00141AAE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A769D33" w14:textId="1D3D104C" w:rsidR="00141AAE" w:rsidRPr="009F6ACC" w:rsidRDefault="00141AAE" w:rsidP="00141AAE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37972D6" w14:textId="6DB886E1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63,523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5375641" w14:textId="436DB3F5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6F4E5A3" w14:textId="4FF44C60" w:rsidR="00141AAE" w:rsidRPr="009F6ACC" w:rsidRDefault="00141AAE" w:rsidP="00141AA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C1A78F4" w14:textId="594D6EB5" w:rsidR="00141AAE" w:rsidRPr="009F6ACC" w:rsidRDefault="00141AAE" w:rsidP="00141AA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63,523</w:t>
            </w:r>
          </w:p>
        </w:tc>
      </w:tr>
      <w:tr w:rsidR="009F6ACC" w:rsidRPr="009F6ACC" w14:paraId="3979E4E3" w14:textId="77777777" w:rsidTr="00141AAE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528AC5E" w14:textId="77777777" w:rsidR="00141AAE" w:rsidRPr="009F6ACC" w:rsidRDefault="00141AAE" w:rsidP="00141AAE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4698397" w14:textId="42EAFD05" w:rsidR="00141AAE" w:rsidRPr="009F6ACC" w:rsidRDefault="00141AAE" w:rsidP="00141AA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613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EEA11FE" w14:textId="3BFCB0E3" w:rsidR="00141AAE" w:rsidRPr="009F6ACC" w:rsidRDefault="00141AAE" w:rsidP="00141AA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4C12AD3" w14:textId="67D972F6" w:rsidR="00141AAE" w:rsidRPr="009F6ACC" w:rsidRDefault="00141AAE" w:rsidP="00141AA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1948333" w14:textId="02CA6B09" w:rsidR="00141AAE" w:rsidRPr="009F6ACC" w:rsidRDefault="00141AAE" w:rsidP="00141AAE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613</w:t>
            </w:r>
          </w:p>
        </w:tc>
      </w:tr>
      <w:tr w:rsidR="009F6ACC" w:rsidRPr="009F6ACC" w14:paraId="60A091F2" w14:textId="77777777" w:rsidTr="00141AAE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44EBC80" w14:textId="77777777" w:rsidR="00141AAE" w:rsidRPr="009F6ACC" w:rsidRDefault="00141AAE" w:rsidP="00141AAE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</w:t>
            </w:r>
            <w:r w:rsidRPr="009F6ACC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BA225E3" w14:textId="7C466C91" w:rsidR="00141AAE" w:rsidRPr="009F6ACC" w:rsidRDefault="00141AAE" w:rsidP="00141AA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512,369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6942F77" w14:textId="41A2FC2D" w:rsidR="00141AAE" w:rsidRPr="009F6ACC" w:rsidRDefault="00141AAE" w:rsidP="00141AA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150,340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DED8BF8" w14:textId="3CD41F71" w:rsidR="00141AAE" w:rsidRPr="009F6ACC" w:rsidRDefault="00141AAE" w:rsidP="00141AA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500,484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D1F9B96" w14:textId="6105C5A4" w:rsidR="00141AAE" w:rsidRPr="009F6ACC" w:rsidRDefault="00141AAE" w:rsidP="00141AAE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F6ACC">
              <w:rPr>
                <w:rFonts w:ascii="BrowalliaUPC" w:hAnsi="BrowalliaUPC" w:cs="BrowalliaUPC"/>
                <w:sz w:val="24"/>
                <w:szCs w:val="24"/>
                <w:lang w:val="en-GB"/>
              </w:rPr>
              <w:t>1,163,193</w:t>
            </w:r>
          </w:p>
        </w:tc>
      </w:tr>
    </w:tbl>
    <w:p w14:paraId="573D0007" w14:textId="7BFA758A" w:rsidR="00D267C5" w:rsidRPr="00BF3E1F" w:rsidRDefault="00D267C5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tbl>
      <w:tblPr>
        <w:tblW w:w="8448" w:type="dxa"/>
        <w:tblInd w:w="9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1418"/>
        <w:gridCol w:w="1417"/>
        <w:gridCol w:w="1418"/>
        <w:gridCol w:w="1417"/>
      </w:tblGrid>
      <w:tr w:rsidR="00BB4A3A" w:rsidRPr="00BB4A3A" w14:paraId="16C56E3D" w14:textId="77777777" w:rsidTr="008F326C">
        <w:trPr>
          <w:tblHeader/>
        </w:trPr>
        <w:tc>
          <w:tcPr>
            <w:tcW w:w="2778" w:type="dxa"/>
          </w:tcPr>
          <w:p w14:paraId="059D888A" w14:textId="77777777" w:rsidR="00B4409B" w:rsidRPr="00BB4A3A" w:rsidRDefault="00B4409B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078BBC5A" w14:textId="77777777" w:rsidR="00B4409B" w:rsidRPr="00BB4A3A" w:rsidRDefault="00B4409B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BB4A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BB4A3A" w:rsidRPr="00BB4A3A" w14:paraId="13DCC2BF" w14:textId="77777777" w:rsidTr="008F326C">
        <w:trPr>
          <w:tblHeader/>
        </w:trPr>
        <w:tc>
          <w:tcPr>
            <w:tcW w:w="2778" w:type="dxa"/>
          </w:tcPr>
          <w:p w14:paraId="2F22CDB6" w14:textId="77777777" w:rsidR="00B4409B" w:rsidRPr="00BB4A3A" w:rsidRDefault="00B4409B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53A97C1" w14:textId="77777777" w:rsidR="00B4409B" w:rsidRPr="00BB4A3A" w:rsidRDefault="00B4409B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BB4A3A" w:rsidRPr="00BB4A3A" w14:paraId="7FC84BCF" w14:textId="77777777" w:rsidTr="008F326C">
        <w:trPr>
          <w:tblHeader/>
        </w:trPr>
        <w:tc>
          <w:tcPr>
            <w:tcW w:w="2778" w:type="dxa"/>
          </w:tcPr>
          <w:p w14:paraId="1727E7FD" w14:textId="77777777" w:rsidR="00B4409B" w:rsidRPr="00BB4A3A" w:rsidRDefault="00B4409B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0FB9D23" w14:textId="79770059" w:rsidR="00B4409B" w:rsidRPr="00BB4A3A" w:rsidRDefault="00B4409B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BB4A3A" w:rsidRPr="00BB4A3A" w14:paraId="51262080" w14:textId="77777777" w:rsidTr="008F326C">
        <w:trPr>
          <w:tblHeader/>
        </w:trPr>
        <w:tc>
          <w:tcPr>
            <w:tcW w:w="2778" w:type="dxa"/>
          </w:tcPr>
          <w:p w14:paraId="42114D65" w14:textId="77777777" w:rsidR="00B4409B" w:rsidRPr="00BB4A3A" w:rsidRDefault="00B4409B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2CD2E5A6" w14:textId="77777777" w:rsidR="00B4409B" w:rsidRPr="00BB4A3A" w:rsidRDefault="00B4409B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31C0CF7F" w14:textId="77777777" w:rsidR="00B4409B" w:rsidRPr="00BB4A3A" w:rsidRDefault="00B4409B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BB4A3A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4CE50BD6" w14:textId="77777777" w:rsidR="00B4409B" w:rsidRPr="00BB4A3A" w:rsidRDefault="00B4409B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BB4A3A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BB4A3A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0A03DC46" w14:textId="77777777" w:rsidR="00B4409B" w:rsidRPr="00BB4A3A" w:rsidRDefault="00B4409B" w:rsidP="008F32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BB4A3A" w:rsidRPr="00BB4A3A" w14:paraId="08746252" w14:textId="77777777" w:rsidTr="008F326C">
        <w:trPr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3EB9BBBF" w14:textId="77777777" w:rsidR="00B4409B" w:rsidRPr="00BB4A3A" w:rsidRDefault="00B4409B" w:rsidP="008F326C">
            <w:pPr>
              <w:spacing w:line="240" w:lineRule="auto"/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66461C7" w14:textId="77777777" w:rsidR="00B4409B" w:rsidRPr="00BB4A3A" w:rsidRDefault="00B4409B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40815DE" w14:textId="77777777" w:rsidR="00B4409B" w:rsidRPr="00BB4A3A" w:rsidRDefault="00B4409B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53BA1D1" w14:textId="77777777" w:rsidR="00B4409B" w:rsidRPr="00BB4A3A" w:rsidRDefault="00B4409B" w:rsidP="008F326C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BBBA34C" w14:textId="77777777" w:rsidR="00B4409B" w:rsidRPr="00BB4A3A" w:rsidRDefault="00B4409B" w:rsidP="008F326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BB4A3A" w:rsidRPr="00BB4A3A" w14:paraId="6B3D824C" w14:textId="77777777" w:rsidTr="007478B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3EC90BE" w14:textId="77777777" w:rsidR="007478B7" w:rsidRPr="00BB4A3A" w:rsidRDefault="007478B7" w:rsidP="007478B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579C8A0" w14:textId="65AD2CAE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C1288DA" w14:textId="4333199E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330,910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E18EE29" w14:textId="064C2998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D756201" w14:textId="00B624A1" w:rsidR="007478B7" w:rsidRPr="00BB4A3A" w:rsidRDefault="007478B7" w:rsidP="007478B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330,910</w:t>
            </w:r>
          </w:p>
        </w:tc>
      </w:tr>
      <w:tr w:rsidR="00BB4A3A" w:rsidRPr="00BB4A3A" w14:paraId="66ED9D4A" w14:textId="77777777" w:rsidTr="007478B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1BC97D2" w14:textId="6D3C45BB" w:rsidR="007478B7" w:rsidRPr="00BB4A3A" w:rsidRDefault="007478B7" w:rsidP="007478B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="00B46E9D" w:rsidRPr="00BB4A3A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BB4A3A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B1910A8" w14:textId="5349B717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333,418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BA0CDCD" w14:textId="3871163D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3042A55" w14:textId="6B67D8F5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1D8D845" w14:textId="02520CF8" w:rsidR="007478B7" w:rsidRPr="00BB4A3A" w:rsidRDefault="007478B7" w:rsidP="007478B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333,418</w:t>
            </w:r>
          </w:p>
        </w:tc>
      </w:tr>
      <w:tr w:rsidR="00BB4A3A" w:rsidRPr="00BB4A3A" w14:paraId="6D3CAEF5" w14:textId="77777777" w:rsidTr="007478B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4B81200" w14:textId="4D71136D" w:rsidR="007478B7" w:rsidRPr="00BB4A3A" w:rsidRDefault="007478B7" w:rsidP="007478B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="00B46E9D" w:rsidRPr="00BB4A3A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BB4A3A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49755FA" w14:textId="3E6EEF88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79,980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CCA38B4" w14:textId="1E9779AB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4EE25EA" w14:textId="4B7386EC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F31314A" w14:textId="26368148" w:rsidR="007478B7" w:rsidRPr="00BB4A3A" w:rsidRDefault="007478B7" w:rsidP="007478B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79,980</w:t>
            </w:r>
          </w:p>
        </w:tc>
      </w:tr>
      <w:tr w:rsidR="00BB4A3A" w:rsidRPr="00BB4A3A" w14:paraId="6378EC6E" w14:textId="77777777" w:rsidTr="007478B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F974F65" w14:textId="77777777" w:rsidR="007478B7" w:rsidRPr="00BB4A3A" w:rsidRDefault="007478B7" w:rsidP="007478B7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BB4A3A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ACDD1FF" w14:textId="7031DD42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125,880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4FE0AA9" w14:textId="1F0B37CF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0EBEC4E" w14:textId="2BB2B821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5D5505E" w14:textId="19D0DD27" w:rsidR="007478B7" w:rsidRPr="00BB4A3A" w:rsidRDefault="007478B7" w:rsidP="007478B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125,880</w:t>
            </w:r>
          </w:p>
        </w:tc>
      </w:tr>
      <w:tr w:rsidR="00BB4A3A" w:rsidRPr="00BB4A3A" w14:paraId="50EAAFB7" w14:textId="77777777" w:rsidTr="007478B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1132056" w14:textId="77777777" w:rsidR="007478B7" w:rsidRPr="00BB4A3A" w:rsidRDefault="007478B7" w:rsidP="007478B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5CC5E0E" w14:textId="77777777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C411E9E" w14:textId="77777777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94083F0" w14:textId="77777777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B1287A6" w14:textId="77777777" w:rsidR="007478B7" w:rsidRPr="00BB4A3A" w:rsidRDefault="007478B7" w:rsidP="007478B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B4A3A" w:rsidRPr="00BB4A3A" w14:paraId="52A314DE" w14:textId="77777777" w:rsidTr="007478B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4059470" w14:textId="77777777" w:rsidR="007478B7" w:rsidRPr="00BB4A3A" w:rsidRDefault="007478B7" w:rsidP="007478B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51C3E84" w14:textId="0F092B55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51,809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7971FC7" w14:textId="6268620A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BAAD642" w14:textId="0461290B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3EA67F7" w14:textId="5547208A" w:rsidR="007478B7" w:rsidRPr="00BB4A3A" w:rsidRDefault="007478B7" w:rsidP="007478B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51,809</w:t>
            </w:r>
          </w:p>
        </w:tc>
      </w:tr>
      <w:tr w:rsidR="00BB4A3A" w:rsidRPr="00BB4A3A" w14:paraId="36A7D3EE" w14:textId="77777777" w:rsidTr="007478B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556473F2" w14:textId="77777777" w:rsidR="007478B7" w:rsidRPr="00BB4A3A" w:rsidRDefault="007478B7" w:rsidP="007478B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9C0E8F4" w14:textId="48BCC34D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8B58A8B" w14:textId="05E35AE1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7,438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790CF48" w14:textId="7BCDAF69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47,032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96D06BA" w14:textId="578E61CD" w:rsidR="007478B7" w:rsidRPr="00BB4A3A" w:rsidRDefault="007478B7" w:rsidP="007478B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54,470</w:t>
            </w:r>
          </w:p>
        </w:tc>
      </w:tr>
      <w:tr w:rsidR="00BB4A3A" w:rsidRPr="00BB4A3A" w14:paraId="6FB3F002" w14:textId="77777777" w:rsidTr="007478B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5F7A1A71" w14:textId="77777777" w:rsidR="007478B7" w:rsidRPr="00BB4A3A" w:rsidRDefault="007478B7" w:rsidP="00B85EFC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</w:t>
            </w:r>
          </w:p>
          <w:p w14:paraId="6A5537BE" w14:textId="77777777" w:rsidR="007478B7" w:rsidRPr="00BB4A3A" w:rsidRDefault="007478B7" w:rsidP="007478B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</w:rPr>
              <w:t xml:space="preserve">    </w:t>
            </w: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FE466C3" w14:textId="77777777" w:rsidR="00B85EFC" w:rsidRPr="00BB4A3A" w:rsidRDefault="00B85EFC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624853EE" w14:textId="55A32C39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0B40BCC" w14:textId="77777777" w:rsidR="00B85EFC" w:rsidRPr="00BB4A3A" w:rsidRDefault="00B85EFC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0BC8BE7C" w14:textId="284741CD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140,144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88BB283" w14:textId="77777777" w:rsidR="00B85EFC" w:rsidRPr="00BB4A3A" w:rsidRDefault="00B85EFC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2F40598A" w14:textId="26355F09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25,517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EA95A1B" w14:textId="77777777" w:rsidR="00B85EFC" w:rsidRPr="00BB4A3A" w:rsidRDefault="00B85EFC" w:rsidP="007478B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52B7C957" w14:textId="524C280D" w:rsidR="007478B7" w:rsidRPr="00BB4A3A" w:rsidRDefault="007478B7" w:rsidP="007478B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165,661</w:t>
            </w:r>
          </w:p>
        </w:tc>
      </w:tr>
      <w:tr w:rsidR="00BB4A3A" w:rsidRPr="00BB4A3A" w14:paraId="724C0258" w14:textId="77777777" w:rsidTr="007478B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50B8206" w14:textId="77777777" w:rsidR="007478B7" w:rsidRPr="00BB4A3A" w:rsidRDefault="007478B7" w:rsidP="007478B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587FF6B" w14:textId="03732ABA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D5E5A2D" w14:textId="0F4B67B3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220,197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7B653EE" w14:textId="5DB2A71E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8BE944B" w14:textId="16F8CE97" w:rsidR="007478B7" w:rsidRPr="00BB4A3A" w:rsidRDefault="007478B7" w:rsidP="007478B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220,197</w:t>
            </w:r>
          </w:p>
        </w:tc>
      </w:tr>
      <w:tr w:rsidR="00BB4A3A" w:rsidRPr="00BB4A3A" w14:paraId="53A8B994" w14:textId="77777777" w:rsidTr="007478B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DA6FC74" w14:textId="6B6F8D12" w:rsidR="007478B7" w:rsidRPr="00BB4A3A" w:rsidRDefault="007478B7" w:rsidP="007478B7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A2FADFB" w14:textId="1FCE5C73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78,095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23246BC" w14:textId="6264A49B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DD057E3" w14:textId="3CB1864E" w:rsidR="007478B7" w:rsidRPr="00BB4A3A" w:rsidRDefault="007478B7" w:rsidP="007478B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CC88526" w14:textId="4703BC74" w:rsidR="007478B7" w:rsidRPr="00BB4A3A" w:rsidRDefault="007478B7" w:rsidP="007478B7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78,095</w:t>
            </w:r>
          </w:p>
        </w:tc>
      </w:tr>
      <w:tr w:rsidR="00BB4A3A" w:rsidRPr="00BB4A3A" w14:paraId="4D664D11" w14:textId="77777777" w:rsidTr="007478B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902E8E5" w14:textId="77777777" w:rsidR="007478B7" w:rsidRPr="00BB4A3A" w:rsidRDefault="007478B7" w:rsidP="007478B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FAD8E02" w14:textId="397107E8" w:rsidR="007478B7" w:rsidRPr="00BB4A3A" w:rsidRDefault="007478B7" w:rsidP="007478B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666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02D9D06" w14:textId="5153E097" w:rsidR="007478B7" w:rsidRPr="00BB4A3A" w:rsidRDefault="007478B7" w:rsidP="007478B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0EDAECB" w14:textId="218CF9E8" w:rsidR="007478B7" w:rsidRPr="00BB4A3A" w:rsidRDefault="007478B7" w:rsidP="007478B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95783C1" w14:textId="3EFA6213" w:rsidR="007478B7" w:rsidRPr="00BB4A3A" w:rsidRDefault="007478B7" w:rsidP="007478B7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666</w:t>
            </w:r>
          </w:p>
        </w:tc>
      </w:tr>
      <w:tr w:rsidR="00BB4A3A" w:rsidRPr="00BB4A3A" w14:paraId="33ED3B7B" w14:textId="77777777" w:rsidTr="007478B7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8A769BA" w14:textId="77777777" w:rsidR="007478B7" w:rsidRPr="00BB4A3A" w:rsidRDefault="007478B7" w:rsidP="007478B7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</w:t>
            </w:r>
            <w:r w:rsidRPr="00BB4A3A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98FFBA1" w14:textId="2BECCCB8" w:rsidR="007478B7" w:rsidRPr="00BB4A3A" w:rsidRDefault="007478B7" w:rsidP="007478B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669,848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3B54162" w14:textId="79EE0FB2" w:rsidR="007478B7" w:rsidRPr="00BB4A3A" w:rsidRDefault="007478B7" w:rsidP="007478B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698,689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B9A03AC" w14:textId="07EEB27D" w:rsidR="007478B7" w:rsidRPr="00BB4A3A" w:rsidRDefault="007478B7" w:rsidP="007478B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72,549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E8BCABA" w14:textId="61CFED7D" w:rsidR="007478B7" w:rsidRPr="00BB4A3A" w:rsidRDefault="007478B7" w:rsidP="007478B7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B4A3A">
              <w:rPr>
                <w:rFonts w:ascii="BrowalliaUPC" w:hAnsi="BrowalliaUPC" w:cs="BrowalliaUPC"/>
                <w:sz w:val="24"/>
                <w:szCs w:val="24"/>
                <w:lang w:val="en-GB"/>
              </w:rPr>
              <w:t>1,441,086</w:t>
            </w:r>
          </w:p>
        </w:tc>
      </w:tr>
    </w:tbl>
    <w:p w14:paraId="30F9E0DF" w14:textId="77777777" w:rsidR="007478B7" w:rsidRPr="00BF3E1F" w:rsidRDefault="007478B7" w:rsidP="004B3E16">
      <w:pPr>
        <w:pStyle w:val="CordiaNew"/>
        <w:tabs>
          <w:tab w:val="clear" w:pos="4153"/>
          <w:tab w:val="left" w:pos="720"/>
        </w:tabs>
        <w:jc w:val="thaiDistribute"/>
        <w:rPr>
          <w:rFonts w:ascii="BrowalliaUPC" w:hAnsi="BrowalliaUPC" w:cs="BrowalliaUPC"/>
          <w:color w:val="auto"/>
          <w:sz w:val="20"/>
          <w:szCs w:val="20"/>
        </w:rPr>
      </w:pPr>
    </w:p>
    <w:p w14:paraId="75833518" w14:textId="77777777" w:rsidR="00645126" w:rsidRPr="00BF3E1F" w:rsidRDefault="00645126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BF3E1F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5F8498F4" w14:textId="67E43646" w:rsidR="00EE4AC3" w:rsidRPr="00BB4A3A" w:rsidRDefault="00C66BB2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BF3E1F">
        <w:rPr>
          <w:rFonts w:ascii="BrowalliaUPC" w:hAnsi="BrowalliaUPC" w:cs="BrowalliaUPC"/>
          <w:color w:val="auto"/>
          <w:sz w:val="28"/>
          <w:szCs w:val="28"/>
          <w:cs/>
        </w:rPr>
        <w:t>กลุ่มบริษัท</w:t>
      </w:r>
      <w:r w:rsidR="00645126" w:rsidRPr="00BF3E1F">
        <w:rPr>
          <w:rFonts w:ascii="BrowalliaUPC" w:hAnsi="BrowalliaUPC" w:cs="BrowalliaUPC"/>
          <w:color w:val="auto"/>
          <w:sz w:val="28"/>
          <w:szCs w:val="28"/>
          <w:cs/>
        </w:rPr>
        <w:t>ไม่มีการกระจุกตัวของลูกหนี้ที่เป็นสาระสำคัญ เนื่องจาก</w:t>
      </w:r>
      <w:r w:rsidR="000720F0" w:rsidRPr="00BF3E1F">
        <w:rPr>
          <w:rFonts w:ascii="BrowalliaUPC" w:hAnsi="BrowalliaUPC" w:cs="BrowalliaUPC"/>
          <w:color w:val="auto"/>
          <w:sz w:val="28"/>
          <w:szCs w:val="28"/>
          <w:cs/>
        </w:rPr>
        <w:t>กลุ่มบริษัท</w:t>
      </w:r>
      <w:r w:rsidR="00645126" w:rsidRPr="00BF3E1F">
        <w:rPr>
          <w:rFonts w:ascii="BrowalliaUPC" w:hAnsi="BrowalliaUPC" w:cs="BrowalliaUPC"/>
          <w:color w:val="auto"/>
          <w:sz w:val="28"/>
          <w:szCs w:val="28"/>
          <w:cs/>
        </w:rPr>
        <w:t>มีลูกค้าเป็นจำนวนมากและ</w:t>
      </w:r>
      <w:r w:rsidR="000720F0" w:rsidRPr="00BF3E1F">
        <w:rPr>
          <w:rFonts w:ascii="BrowalliaUPC" w:hAnsi="BrowalliaUPC" w:cs="BrowalliaUPC"/>
          <w:color w:val="auto"/>
          <w:sz w:val="28"/>
          <w:szCs w:val="28"/>
          <w:cs/>
        </w:rPr>
        <w:t>กลุ่มบริษัท</w:t>
      </w:r>
      <w:r w:rsidR="00645126" w:rsidRPr="00BF3E1F">
        <w:rPr>
          <w:rFonts w:ascii="BrowalliaUPC" w:hAnsi="BrowalliaUPC" w:cs="BrowalliaUPC"/>
          <w:color w:val="auto"/>
          <w:sz w:val="28"/>
          <w:szCs w:val="28"/>
          <w:cs/>
        </w:rPr>
        <w:t>มีนโยบายที่ดีในการควบคุมการให้สินเชื่อแก่ลูกหนี้ อย่างไรก็ตาม</w:t>
      </w:r>
      <w:r w:rsidR="00992183" w:rsidRPr="00BF3E1F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645126" w:rsidRPr="00BF3E1F">
        <w:rPr>
          <w:rFonts w:ascii="BrowalliaUPC" w:hAnsi="BrowalliaUPC" w:cs="BrowalliaUPC"/>
          <w:color w:val="auto"/>
          <w:sz w:val="28"/>
          <w:szCs w:val="28"/>
          <w:cs/>
        </w:rPr>
        <w:t>หากมีลูกหนี้ที่</w:t>
      </w:r>
      <w:r w:rsidR="000720F0" w:rsidRPr="00BF3E1F">
        <w:rPr>
          <w:rFonts w:ascii="BrowalliaUPC" w:hAnsi="BrowalliaUPC" w:cs="BrowalliaUPC"/>
          <w:color w:val="auto"/>
          <w:sz w:val="28"/>
          <w:szCs w:val="28"/>
          <w:cs/>
        </w:rPr>
        <w:t>กลุ่มบริษัท</w:t>
      </w:r>
      <w:r w:rsidR="00645126" w:rsidRPr="00BF3E1F">
        <w:rPr>
          <w:rFonts w:ascii="BrowalliaUPC" w:hAnsi="BrowalliaUPC" w:cs="BrowalliaUPC"/>
          <w:color w:val="auto"/>
          <w:sz w:val="28"/>
          <w:szCs w:val="28"/>
          <w:cs/>
        </w:rPr>
        <w:t>คาดว่าอาจจะมีปัญหาด้านการชำระเงินแล้ว ผู้บริหารของกิจการมีนโยบายที่จะบันทึกค่าเผื่อ</w:t>
      </w:r>
      <w:r w:rsidR="00EB25A4" w:rsidRPr="00BF3E1F">
        <w:rPr>
          <w:rFonts w:ascii="BrowalliaUPC" w:hAnsi="BrowalliaUPC" w:cs="BrowalliaUPC"/>
          <w:color w:val="auto"/>
          <w:sz w:val="28"/>
          <w:szCs w:val="28"/>
          <w:cs/>
        </w:rPr>
        <w:t>ผลขาดทุนที่คาดว่าจะเกิดขึ้น</w:t>
      </w:r>
      <w:r w:rsidR="00645126" w:rsidRPr="00BF3E1F">
        <w:rPr>
          <w:rFonts w:ascii="BrowalliaUPC" w:hAnsi="BrowalliaUPC" w:cs="BrowalliaUPC"/>
          <w:color w:val="auto"/>
          <w:sz w:val="28"/>
          <w:szCs w:val="28"/>
          <w:cs/>
        </w:rPr>
        <w:t>ให้เพียงพอกับโอกาสที่</w:t>
      </w:r>
      <w:r w:rsidR="00645126" w:rsidRPr="00BB4A3A">
        <w:rPr>
          <w:rFonts w:ascii="BrowalliaUPC" w:hAnsi="BrowalliaUPC" w:cs="BrowalliaUPC"/>
          <w:color w:val="auto"/>
          <w:sz w:val="28"/>
          <w:szCs w:val="28"/>
          <w:cs/>
        </w:rPr>
        <w:t>จะเกิดความสูญเสียดังกล่าว</w:t>
      </w:r>
      <w:r w:rsidR="00222A55" w:rsidRPr="00BB4A3A">
        <w:rPr>
          <w:rFonts w:ascii="BrowalliaUPC" w:hAnsi="BrowalliaUPC" w:cs="BrowalliaUPC"/>
          <w:color w:val="auto"/>
          <w:sz w:val="28"/>
          <w:szCs w:val="28"/>
        </w:rPr>
        <w:t xml:space="preserve"> (</w:t>
      </w:r>
      <w:r w:rsidR="00222A55" w:rsidRPr="00BB4A3A">
        <w:rPr>
          <w:rFonts w:ascii="BrowalliaUPC" w:hAnsi="BrowalliaUPC" w:cs="BrowalliaUPC"/>
          <w:color w:val="auto"/>
          <w:sz w:val="28"/>
          <w:szCs w:val="28"/>
          <w:cs/>
        </w:rPr>
        <w:t>ข้อมูลเกี่ยวกับลูกหนี้การค้าเปิดเผยในหมายเหตุข้อ</w:t>
      </w:r>
      <w:r w:rsidR="00222A55" w:rsidRPr="00BB4A3A">
        <w:rPr>
          <w:rFonts w:ascii="BrowalliaUPC" w:hAnsi="BrowalliaUPC" w:cs="BrowalliaUPC"/>
          <w:color w:val="auto"/>
          <w:sz w:val="28"/>
          <w:szCs w:val="28"/>
        </w:rPr>
        <w:t xml:space="preserve"> 8)</w:t>
      </w:r>
    </w:p>
    <w:p w14:paraId="04F9403D" w14:textId="77777777" w:rsidR="00F57725" w:rsidRPr="00BF3E1F" w:rsidRDefault="00F57725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0"/>
          <w:szCs w:val="20"/>
        </w:rPr>
      </w:pPr>
    </w:p>
    <w:p w14:paraId="3E42C0C1" w14:textId="1019B82A" w:rsidR="00645126" w:rsidRPr="00BF3E1F" w:rsidRDefault="00645126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BF3E1F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ความเสี่ยงของอัตราแลกเปลี่ยน</w:t>
      </w:r>
    </w:p>
    <w:p w14:paraId="20E30E3A" w14:textId="2D78F4FE" w:rsidR="00236476" w:rsidRPr="00BF3E1F" w:rsidRDefault="00BE151D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BF3E1F">
        <w:rPr>
          <w:rFonts w:ascii="BrowalliaUPC" w:hAnsi="BrowalliaUPC" w:cs="BrowalliaUPC"/>
          <w:color w:val="auto"/>
          <w:sz w:val="28"/>
          <w:szCs w:val="28"/>
          <w:cs/>
        </w:rPr>
        <w:t>กลุ่มบริษัท</w:t>
      </w:r>
      <w:r w:rsidR="00645126" w:rsidRPr="00BF3E1F">
        <w:rPr>
          <w:rFonts w:ascii="BrowalliaUPC" w:hAnsi="BrowalliaUPC" w:cs="BrowalliaUPC"/>
          <w:color w:val="auto"/>
          <w:sz w:val="28"/>
          <w:szCs w:val="28"/>
          <w:cs/>
        </w:rPr>
        <w:t>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</w:t>
      </w:r>
      <w:r w:rsidR="001E2E2C" w:rsidRPr="00BF3E1F">
        <w:rPr>
          <w:rFonts w:ascii="BrowalliaUPC" w:hAnsi="BrowalliaUPC" w:cs="BrowalliaUPC"/>
          <w:color w:val="auto"/>
          <w:sz w:val="28"/>
          <w:szCs w:val="28"/>
          <w:cs/>
        </w:rPr>
        <w:t xml:space="preserve"> บริษัทจะทำสัญญาซื้อขายเงินตราต่างประเทศล่วงหน้าโดยพิจารณาจากความเหมาะสมตามสถานการณ์และความจำเป็น</w:t>
      </w:r>
      <w:r w:rsidR="00BA2194" w:rsidRPr="00BF3E1F">
        <w:rPr>
          <w:rFonts w:ascii="BrowalliaUPC" w:hAnsi="BrowalliaUPC" w:cs="BrowalliaUPC"/>
          <w:color w:val="auto"/>
          <w:sz w:val="28"/>
          <w:szCs w:val="28"/>
          <w:cs/>
        </w:rPr>
        <w:t xml:space="preserve"> เพื่อลดความเสี่ยงจากอัตราแลกเปลี่ยนที่อาจเกิดขึ้น </w:t>
      </w:r>
      <w:r w:rsidR="00645126" w:rsidRPr="00BF3E1F">
        <w:rPr>
          <w:rFonts w:ascii="BrowalliaUPC" w:hAnsi="BrowalliaUPC" w:cs="BrowalliaUPC"/>
          <w:color w:val="auto"/>
          <w:sz w:val="28"/>
          <w:szCs w:val="28"/>
          <w:cs/>
        </w:rPr>
        <w:t>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69C1DA95" w14:textId="130B937E" w:rsidR="00E364E1" w:rsidRPr="00BF3E1F" w:rsidRDefault="00E364E1" w:rsidP="004055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26" w:right="-2"/>
        <w:rPr>
          <w:rFonts w:ascii="BrowalliaUPC" w:hAnsi="BrowalliaUPC" w:cs="BrowalliaUPC"/>
          <w:sz w:val="16"/>
          <w:szCs w:val="16"/>
          <w:u w:val="single"/>
        </w:rPr>
      </w:pPr>
    </w:p>
    <w:p w14:paraId="4C398504" w14:textId="2E78DFC5" w:rsidR="00645126" w:rsidRPr="00BF3E1F" w:rsidRDefault="00645126" w:rsidP="00DF447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BF3E1F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Pr="00BF3E1F">
        <w:rPr>
          <w:rFonts w:ascii="BrowalliaUPC" w:hAnsi="BrowalliaUPC" w:cs="BrowalliaUPC"/>
          <w:color w:val="auto"/>
          <w:sz w:val="28"/>
          <w:szCs w:val="28"/>
        </w:rPr>
        <w:t xml:space="preserve">31 </w:t>
      </w:r>
      <w:r w:rsidRPr="00BF3E1F">
        <w:rPr>
          <w:rFonts w:ascii="BrowalliaUPC" w:hAnsi="BrowalliaUPC" w:cs="BrowalliaUPC"/>
          <w:color w:val="auto"/>
          <w:sz w:val="28"/>
          <w:szCs w:val="28"/>
          <w:cs/>
        </w:rPr>
        <w:t xml:space="preserve">ธันวาคม </w:t>
      </w:r>
      <w:r w:rsidRPr="00BF3E1F">
        <w:rPr>
          <w:rFonts w:ascii="BrowalliaUPC" w:hAnsi="BrowalliaUPC" w:cs="BrowalliaUPC"/>
          <w:color w:val="auto"/>
          <w:sz w:val="28"/>
          <w:szCs w:val="28"/>
        </w:rPr>
        <w:t>25</w:t>
      </w:r>
      <w:r w:rsidR="00860507" w:rsidRPr="00BF3E1F">
        <w:rPr>
          <w:rFonts w:ascii="BrowalliaUPC" w:hAnsi="BrowalliaUPC" w:cs="BrowalliaUPC"/>
          <w:color w:val="auto"/>
          <w:sz w:val="28"/>
          <w:szCs w:val="28"/>
        </w:rPr>
        <w:t>6</w:t>
      </w:r>
      <w:r w:rsidR="00246105" w:rsidRPr="00BF3E1F">
        <w:rPr>
          <w:rFonts w:ascii="BrowalliaUPC" w:hAnsi="BrowalliaUPC" w:cs="BrowalliaUPC"/>
          <w:color w:val="auto"/>
          <w:sz w:val="28"/>
          <w:szCs w:val="28"/>
        </w:rPr>
        <w:t>4</w:t>
      </w:r>
      <w:r w:rsidRPr="00BF3E1F">
        <w:rPr>
          <w:rFonts w:ascii="BrowalliaUPC" w:hAnsi="BrowalliaUPC" w:cs="BrowalliaUPC"/>
          <w:color w:val="auto"/>
          <w:sz w:val="28"/>
          <w:szCs w:val="28"/>
          <w:cs/>
        </w:rPr>
        <w:t xml:space="preserve"> บริษัทมีหนี้สินที่เป็นเงินตราต่างประเทศดังนี้</w:t>
      </w:r>
    </w:p>
    <w:p w14:paraId="55B0BA2D" w14:textId="77777777" w:rsidR="00645126" w:rsidRPr="00F70BA1" w:rsidRDefault="00645126" w:rsidP="004055A2">
      <w:pPr>
        <w:tabs>
          <w:tab w:val="left" w:pos="1440"/>
          <w:tab w:val="right" w:pos="7200"/>
          <w:tab w:val="right" w:pos="854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16"/>
          <w:szCs w:val="16"/>
          <w:lang w:val="en-GB"/>
        </w:rPr>
      </w:pPr>
    </w:p>
    <w:tbl>
      <w:tblPr>
        <w:tblW w:w="8509" w:type="dxa"/>
        <w:tblInd w:w="851" w:type="dxa"/>
        <w:tblLook w:val="04A0" w:firstRow="1" w:lastRow="0" w:firstColumn="1" w:lastColumn="0" w:noHBand="0" w:noVBand="1"/>
      </w:tblPr>
      <w:tblGrid>
        <w:gridCol w:w="2430"/>
        <w:gridCol w:w="1881"/>
        <w:gridCol w:w="254"/>
        <w:gridCol w:w="1729"/>
        <w:gridCol w:w="232"/>
        <w:gridCol w:w="1983"/>
      </w:tblGrid>
      <w:tr w:rsidR="006C1D50" w:rsidRPr="00F70BA1" w14:paraId="2C8E5DD8" w14:textId="77777777" w:rsidTr="00457C15">
        <w:trPr>
          <w:trHeight w:val="214"/>
        </w:trPr>
        <w:tc>
          <w:tcPr>
            <w:tcW w:w="2430" w:type="dxa"/>
            <w:vAlign w:val="bottom"/>
          </w:tcPr>
          <w:p w14:paraId="77E33460" w14:textId="77777777" w:rsidR="00645126" w:rsidRPr="00F70BA1" w:rsidRDefault="00645126" w:rsidP="004055A2">
            <w:pPr>
              <w:spacing w:line="240" w:lineRule="auto"/>
              <w:ind w:left="426"/>
              <w:rPr>
                <w:rFonts w:ascii="BrowalliaUPC" w:hAnsi="BrowalliaUPC" w:cs="BrowalliaUPC"/>
                <w:b/>
                <w:sz w:val="28"/>
                <w:szCs w:val="28"/>
              </w:rPr>
            </w:pPr>
          </w:p>
        </w:tc>
        <w:tc>
          <w:tcPr>
            <w:tcW w:w="60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5D3385" w14:textId="77777777" w:rsidR="00645126" w:rsidRPr="00F70BA1" w:rsidRDefault="00645126" w:rsidP="004055A2">
            <w:pPr>
              <w:pStyle w:val="Heading4"/>
              <w:framePr w:wrap="around"/>
              <w:spacing w:line="240" w:lineRule="auto"/>
              <w:ind w:left="426" w:right="-49"/>
              <w:jc w:val="center"/>
              <w:rPr>
                <w:rFonts w:ascii="BrowalliaUPC" w:hAnsi="BrowalliaUPC" w:cs="BrowalliaUPC"/>
                <w:bCs w:val="0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6C1D50" w:rsidRPr="00F70BA1" w14:paraId="07316F34" w14:textId="77777777" w:rsidTr="00457C15">
        <w:trPr>
          <w:trHeight w:val="214"/>
        </w:trPr>
        <w:tc>
          <w:tcPr>
            <w:tcW w:w="2430" w:type="dxa"/>
            <w:vAlign w:val="bottom"/>
          </w:tcPr>
          <w:p w14:paraId="6CB2E9DA" w14:textId="77777777" w:rsidR="00645126" w:rsidRPr="00F70BA1" w:rsidRDefault="00645126" w:rsidP="004055A2">
            <w:pPr>
              <w:spacing w:line="240" w:lineRule="auto"/>
              <w:ind w:left="42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6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C24DDA" w14:textId="5AB848E5" w:rsidR="00645126" w:rsidRPr="00F70BA1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/>
                <w:sz w:val="28"/>
                <w:szCs w:val="28"/>
                <w:lang w:val="en-GB"/>
              </w:rPr>
              <w:t xml:space="preserve">31 </w:t>
            </w:r>
            <w:r w:rsidRPr="00F70BA1">
              <w:rPr>
                <w:rFonts w:ascii="BrowalliaUPC" w:hAnsi="BrowalliaUPC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F70BA1">
              <w:rPr>
                <w:rFonts w:ascii="BrowalliaUPC" w:hAnsi="BrowalliaUPC"/>
                <w:sz w:val="28"/>
                <w:szCs w:val="28"/>
                <w:lang w:val="en-GB"/>
              </w:rPr>
              <w:t>25</w:t>
            </w:r>
            <w:r w:rsidR="00860507" w:rsidRPr="00F70BA1">
              <w:rPr>
                <w:rFonts w:ascii="BrowalliaUPC" w:hAnsi="BrowalliaUPC"/>
                <w:sz w:val="28"/>
                <w:szCs w:val="28"/>
                <w:lang w:val="en-GB"/>
              </w:rPr>
              <w:t>6</w:t>
            </w:r>
            <w:r w:rsidR="00246105" w:rsidRPr="00F70BA1">
              <w:rPr>
                <w:rFonts w:ascii="BrowalliaUPC" w:hAnsi="BrowalliaUPC"/>
                <w:sz w:val="28"/>
                <w:szCs w:val="28"/>
                <w:lang w:val="en-GB"/>
              </w:rPr>
              <w:t>4</w:t>
            </w:r>
          </w:p>
        </w:tc>
      </w:tr>
      <w:tr w:rsidR="006C1D50" w:rsidRPr="00F70BA1" w14:paraId="540B92DA" w14:textId="77777777" w:rsidTr="00457C15">
        <w:trPr>
          <w:cantSplit/>
        </w:trPr>
        <w:tc>
          <w:tcPr>
            <w:tcW w:w="2430" w:type="dxa"/>
          </w:tcPr>
          <w:p w14:paraId="0E83CA8D" w14:textId="77777777" w:rsidR="00645126" w:rsidRPr="00F70BA1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FE4096" w14:textId="77777777" w:rsidR="00645126" w:rsidRPr="00F70BA1" w:rsidRDefault="00645126" w:rsidP="00E44291">
            <w:pPr>
              <w:pStyle w:val="a8"/>
              <w:tabs>
                <w:tab w:val="left" w:pos="709"/>
              </w:tabs>
              <w:ind w:left="426" w:right="-108" w:hanging="42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/>
                <w:sz w:val="28"/>
                <w:szCs w:val="28"/>
                <w:cs/>
              </w:rPr>
              <w:t>จำนวนเงิน</w:t>
            </w:r>
          </w:p>
          <w:p w14:paraId="6500B1A0" w14:textId="77777777" w:rsidR="00645126" w:rsidRPr="00F70BA1" w:rsidRDefault="00645126" w:rsidP="00E44291">
            <w:pPr>
              <w:pStyle w:val="a8"/>
              <w:tabs>
                <w:tab w:val="left" w:pos="709"/>
              </w:tabs>
              <w:ind w:left="426" w:right="-108" w:hanging="52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B4022" w14:textId="77777777" w:rsidR="00645126" w:rsidRPr="00F70BA1" w:rsidRDefault="00645126" w:rsidP="00E44291">
            <w:pPr>
              <w:pStyle w:val="a8"/>
              <w:tabs>
                <w:tab w:val="left" w:pos="709"/>
              </w:tabs>
              <w:ind w:left="426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413783" w14:textId="77777777" w:rsidR="00E44291" w:rsidRPr="00F70BA1" w:rsidRDefault="00645126" w:rsidP="00E44291">
            <w:pPr>
              <w:pStyle w:val="a8"/>
              <w:tabs>
                <w:tab w:val="left" w:pos="709"/>
              </w:tabs>
              <w:ind w:right="-108" w:hanging="107"/>
              <w:jc w:val="center"/>
              <w:rPr>
                <w:rFonts w:ascii="BrowalliaUPC" w:hAnsi="BrowalliaUPC"/>
                <w:sz w:val="28"/>
                <w:szCs w:val="28"/>
              </w:rPr>
            </w:pPr>
            <w:r w:rsidRPr="00F70BA1">
              <w:rPr>
                <w:rFonts w:ascii="BrowalliaUPC" w:hAnsi="BrowalliaUPC"/>
                <w:sz w:val="28"/>
                <w:szCs w:val="28"/>
                <w:cs/>
              </w:rPr>
              <w:t>อัตราแลกเปลี่ยนที่</w:t>
            </w:r>
          </w:p>
          <w:p w14:paraId="52C83F9A" w14:textId="550BD6ED" w:rsidR="00645126" w:rsidRPr="00F70BA1" w:rsidRDefault="00645126" w:rsidP="00E44291">
            <w:pPr>
              <w:pStyle w:val="a8"/>
              <w:tabs>
                <w:tab w:val="left" w:pos="709"/>
              </w:tabs>
              <w:ind w:right="-108" w:hanging="107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/>
                <w:sz w:val="28"/>
                <w:szCs w:val="28"/>
                <w:cs/>
              </w:rPr>
              <w:t>บันทึกบัญชี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CDC52" w14:textId="77777777" w:rsidR="00645126" w:rsidRPr="00F70BA1" w:rsidRDefault="00645126" w:rsidP="00E44291">
            <w:pPr>
              <w:pStyle w:val="a8"/>
              <w:tabs>
                <w:tab w:val="left" w:pos="709"/>
              </w:tabs>
              <w:ind w:left="426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EF456C" w14:textId="77777777" w:rsidR="00E44291" w:rsidRPr="00F70BA1" w:rsidRDefault="00645126" w:rsidP="00E44291">
            <w:pPr>
              <w:pStyle w:val="a8"/>
              <w:tabs>
                <w:tab w:val="left" w:pos="709"/>
              </w:tabs>
              <w:ind w:left="208" w:right="39" w:hanging="283"/>
              <w:jc w:val="center"/>
              <w:rPr>
                <w:rFonts w:ascii="BrowalliaUPC" w:hAnsi="BrowalliaUPC"/>
                <w:sz w:val="28"/>
                <w:szCs w:val="28"/>
              </w:rPr>
            </w:pPr>
            <w:r w:rsidRPr="00F70BA1">
              <w:rPr>
                <w:rFonts w:ascii="BrowalliaUPC" w:hAnsi="BrowalliaUPC"/>
                <w:sz w:val="28"/>
                <w:szCs w:val="28"/>
                <w:cs/>
              </w:rPr>
              <w:t>จำนวนเงิ</w:t>
            </w:r>
            <w:r w:rsidR="00E44291" w:rsidRPr="00F70BA1">
              <w:rPr>
                <w:rFonts w:ascii="BrowalliaUPC" w:hAnsi="BrowalliaUPC"/>
                <w:sz w:val="28"/>
                <w:szCs w:val="28"/>
                <w:cs/>
              </w:rPr>
              <w:t>น</w:t>
            </w:r>
          </w:p>
          <w:p w14:paraId="24DD2CC7" w14:textId="03C991E9" w:rsidR="00645126" w:rsidRPr="00F70BA1" w:rsidRDefault="00645126" w:rsidP="00E44291">
            <w:pPr>
              <w:pStyle w:val="a8"/>
              <w:tabs>
                <w:tab w:val="left" w:pos="709"/>
              </w:tabs>
              <w:ind w:left="208" w:right="39" w:hanging="283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/>
                <w:sz w:val="28"/>
                <w:szCs w:val="28"/>
                <w:cs/>
              </w:rPr>
              <w:t>เทียบเท่าเงินบาท</w:t>
            </w:r>
          </w:p>
        </w:tc>
      </w:tr>
      <w:tr w:rsidR="006C1D50" w:rsidRPr="00F70BA1" w14:paraId="1563A009" w14:textId="77777777" w:rsidTr="00457C15">
        <w:trPr>
          <w:cantSplit/>
        </w:trPr>
        <w:tc>
          <w:tcPr>
            <w:tcW w:w="2430" w:type="dxa"/>
            <w:hideMark/>
          </w:tcPr>
          <w:p w14:paraId="5B0D96C0" w14:textId="77777777" w:rsidR="00645126" w:rsidRPr="00F70BA1" w:rsidRDefault="00645126" w:rsidP="00E44291">
            <w:pPr>
              <w:pStyle w:val="a8"/>
              <w:tabs>
                <w:tab w:val="left" w:pos="317"/>
              </w:tabs>
              <w:ind w:left="426" w:hanging="257"/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</w:pPr>
            <w:r w:rsidRPr="00F70BA1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F70BA1">
              <w:rPr>
                <w:rFonts w:ascii="BrowalliaUPC" w:hAnsi="BrowalliaUPC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D309F" w14:textId="77777777" w:rsidR="00645126" w:rsidRPr="00F70BA1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</w:tcPr>
          <w:p w14:paraId="191F1AAE" w14:textId="77777777" w:rsidR="00645126" w:rsidRPr="00F70BA1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F53A9" w14:textId="77777777" w:rsidR="00645126" w:rsidRPr="00F70BA1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2" w:type="dxa"/>
          </w:tcPr>
          <w:p w14:paraId="53495B0D" w14:textId="77777777" w:rsidR="00645126" w:rsidRPr="00F70BA1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6E7B3" w14:textId="77777777" w:rsidR="00645126" w:rsidRPr="00F70BA1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</w:tr>
      <w:tr w:rsidR="003F540C" w:rsidRPr="00F70BA1" w14:paraId="49A5C53C" w14:textId="77777777" w:rsidTr="00211316">
        <w:trPr>
          <w:cantSplit/>
        </w:trPr>
        <w:tc>
          <w:tcPr>
            <w:tcW w:w="2430" w:type="dxa"/>
            <w:shd w:val="clear" w:color="auto" w:fill="auto"/>
            <w:hideMark/>
          </w:tcPr>
          <w:p w14:paraId="29FF433A" w14:textId="744F0853" w:rsidR="003F540C" w:rsidRPr="00F70BA1" w:rsidRDefault="003F540C" w:rsidP="003F540C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257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bookmarkStart w:id="6" w:name="_Hlk284875292"/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881" w:type="dxa"/>
            <w:shd w:val="clear" w:color="auto" w:fill="auto"/>
          </w:tcPr>
          <w:p w14:paraId="40C2C643" w14:textId="2AAC04C3" w:rsidR="003F540C" w:rsidRPr="00457C15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580615">
              <w:rPr>
                <w:rFonts w:ascii="BrowalliaUPC" w:eastAsia="Calibri" w:hAnsi="BrowalliaUPC" w:cs="BrowalliaUPC"/>
                <w:sz w:val="28"/>
                <w:szCs w:val="28"/>
              </w:rPr>
              <w:t>2,848,55</w:t>
            </w:r>
            <w:r>
              <w:rPr>
                <w:rFonts w:ascii="BrowalliaUPC" w:eastAsia="Calibri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54" w:type="dxa"/>
          </w:tcPr>
          <w:p w14:paraId="0B3CC90B" w14:textId="77777777" w:rsidR="003F540C" w:rsidRPr="00F70BA1" w:rsidRDefault="003F540C" w:rsidP="003F540C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</w:tcPr>
          <w:p w14:paraId="35F95029" w14:textId="5F413F2A" w:rsidR="003F540C" w:rsidRPr="00CD5B93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5B93">
              <w:rPr>
                <w:rFonts w:ascii="BrowalliaUPC" w:eastAsia="Calibri" w:hAnsi="BrowalliaUPC" w:cs="BrowalliaUPC"/>
                <w:sz w:val="28"/>
                <w:szCs w:val="28"/>
              </w:rPr>
              <w:t>33.59</w:t>
            </w:r>
          </w:p>
        </w:tc>
        <w:tc>
          <w:tcPr>
            <w:tcW w:w="232" w:type="dxa"/>
          </w:tcPr>
          <w:p w14:paraId="38851255" w14:textId="77777777" w:rsidR="003F540C" w:rsidRPr="00CD5B93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641D0DC2" w14:textId="596D5FFC" w:rsidR="003F540C" w:rsidRPr="00CD5B93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3F540C">
              <w:rPr>
                <w:rFonts w:ascii="BrowalliaUPC" w:eastAsia="Calibri" w:hAnsi="BrowalliaUPC" w:cs="BrowalliaUPC"/>
                <w:sz w:val="28"/>
                <w:szCs w:val="28"/>
              </w:rPr>
              <w:t>95,691,212</w:t>
            </w:r>
          </w:p>
        </w:tc>
      </w:tr>
      <w:tr w:rsidR="003F540C" w:rsidRPr="00F70BA1" w14:paraId="12C154AA" w14:textId="77777777" w:rsidTr="00211316">
        <w:trPr>
          <w:cantSplit/>
        </w:trPr>
        <w:tc>
          <w:tcPr>
            <w:tcW w:w="2430" w:type="dxa"/>
            <w:shd w:val="clear" w:color="auto" w:fill="auto"/>
            <w:hideMark/>
          </w:tcPr>
          <w:p w14:paraId="778C6F00" w14:textId="5E70922E" w:rsidR="003F540C" w:rsidRPr="00F70BA1" w:rsidRDefault="003F540C" w:rsidP="003F540C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257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ยู</w:t>
            </w:r>
            <w:proofErr w:type="spellStart"/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โร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618B5BE4" w14:textId="612C57A7" w:rsidR="003F540C" w:rsidRPr="00457C15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580615">
              <w:rPr>
                <w:rFonts w:ascii="BrowalliaUPC" w:eastAsia="Calibri" w:hAnsi="BrowalliaUPC" w:cs="BrowalliaUPC"/>
                <w:sz w:val="28"/>
                <w:szCs w:val="28"/>
              </w:rPr>
              <w:t>10,700</w:t>
            </w:r>
          </w:p>
        </w:tc>
        <w:tc>
          <w:tcPr>
            <w:tcW w:w="254" w:type="dxa"/>
          </w:tcPr>
          <w:p w14:paraId="3A5134A3" w14:textId="77777777" w:rsidR="003F540C" w:rsidRPr="00F70BA1" w:rsidRDefault="003F540C" w:rsidP="003F540C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</w:tcPr>
          <w:p w14:paraId="585D1FE3" w14:textId="43A7460F" w:rsidR="003F540C" w:rsidRPr="00CD5B93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5B93">
              <w:rPr>
                <w:rFonts w:ascii="BrowalliaUPC" w:eastAsia="Calibri" w:hAnsi="BrowalliaUPC" w:cs="BrowalliaUPC"/>
                <w:sz w:val="28"/>
                <w:szCs w:val="28"/>
              </w:rPr>
              <w:t>38.28</w:t>
            </w:r>
          </w:p>
        </w:tc>
        <w:tc>
          <w:tcPr>
            <w:tcW w:w="232" w:type="dxa"/>
          </w:tcPr>
          <w:p w14:paraId="079D3D08" w14:textId="77777777" w:rsidR="003F540C" w:rsidRPr="00CD5B93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363B0F28" w14:textId="3EB88112" w:rsidR="003F540C" w:rsidRPr="00CD5B93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3F540C">
              <w:rPr>
                <w:rFonts w:ascii="BrowalliaUPC" w:eastAsia="Calibri" w:hAnsi="BrowalliaUPC" w:cs="BrowalliaUPC"/>
                <w:sz w:val="28"/>
                <w:szCs w:val="28"/>
              </w:rPr>
              <w:t>409,61</w:t>
            </w:r>
            <w:r>
              <w:rPr>
                <w:rFonts w:ascii="BrowalliaUPC" w:eastAsia="Calibri" w:hAnsi="BrowalliaUPC" w:cs="BrowalliaUPC"/>
                <w:sz w:val="28"/>
                <w:szCs w:val="28"/>
              </w:rPr>
              <w:t>2</w:t>
            </w:r>
          </w:p>
        </w:tc>
      </w:tr>
      <w:tr w:rsidR="003F540C" w:rsidRPr="00F70BA1" w14:paraId="4C2B2F68" w14:textId="77777777" w:rsidTr="00211316">
        <w:trPr>
          <w:cantSplit/>
        </w:trPr>
        <w:tc>
          <w:tcPr>
            <w:tcW w:w="2430" w:type="dxa"/>
            <w:shd w:val="clear" w:color="auto" w:fill="auto"/>
          </w:tcPr>
          <w:p w14:paraId="1DD9BD26" w14:textId="1379EAF0" w:rsidR="003F540C" w:rsidRPr="00F70BA1" w:rsidRDefault="003F540C" w:rsidP="003F540C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257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1881" w:type="dxa"/>
            <w:shd w:val="clear" w:color="auto" w:fill="auto"/>
          </w:tcPr>
          <w:p w14:paraId="453A27E8" w14:textId="3B96914F" w:rsidR="003F540C" w:rsidRPr="00457C15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580615">
              <w:rPr>
                <w:rFonts w:ascii="BrowalliaUPC" w:eastAsia="Calibri" w:hAnsi="BrowalliaUPC" w:cs="BrowalliaUPC"/>
                <w:sz w:val="28"/>
                <w:szCs w:val="28"/>
              </w:rPr>
              <w:t>689,78</w:t>
            </w:r>
            <w:r>
              <w:rPr>
                <w:rFonts w:ascii="BrowalliaUPC" w:eastAsia="Calibri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54" w:type="dxa"/>
          </w:tcPr>
          <w:p w14:paraId="6319C599" w14:textId="77777777" w:rsidR="003F540C" w:rsidRPr="00F70BA1" w:rsidRDefault="003F540C" w:rsidP="003F540C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</w:tcPr>
          <w:p w14:paraId="6EBE6202" w14:textId="039BBB94" w:rsidR="003F540C" w:rsidRPr="00CD5B93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5B93">
              <w:rPr>
                <w:rFonts w:ascii="BrowalliaUPC" w:eastAsia="Calibri" w:hAnsi="BrowalliaUPC" w:cs="BrowalliaUPC"/>
                <w:sz w:val="28"/>
                <w:szCs w:val="28"/>
              </w:rPr>
              <w:t>36.90</w:t>
            </w:r>
          </w:p>
        </w:tc>
        <w:tc>
          <w:tcPr>
            <w:tcW w:w="232" w:type="dxa"/>
          </w:tcPr>
          <w:p w14:paraId="18C2E85B" w14:textId="77777777" w:rsidR="003F540C" w:rsidRPr="00CD5B93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0858A7D4" w14:textId="2C15A055" w:rsidR="003F540C" w:rsidRPr="00CD5B93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3F540C">
              <w:rPr>
                <w:rFonts w:ascii="BrowalliaUPC" w:eastAsia="Calibri" w:hAnsi="BrowalliaUPC" w:cs="BrowalliaUPC"/>
                <w:sz w:val="28"/>
                <w:szCs w:val="28"/>
              </w:rPr>
              <w:t>25,456,08</w:t>
            </w:r>
            <w:r>
              <w:rPr>
                <w:rFonts w:ascii="BrowalliaUPC" w:eastAsia="Calibri" w:hAnsi="BrowalliaUPC" w:cs="BrowalliaUPC"/>
                <w:sz w:val="28"/>
                <w:szCs w:val="28"/>
              </w:rPr>
              <w:t>2</w:t>
            </w:r>
          </w:p>
        </w:tc>
      </w:tr>
      <w:tr w:rsidR="003F540C" w:rsidRPr="00F70BA1" w14:paraId="7876AFB7" w14:textId="77777777" w:rsidTr="00211316">
        <w:trPr>
          <w:cantSplit/>
        </w:trPr>
        <w:tc>
          <w:tcPr>
            <w:tcW w:w="2430" w:type="dxa"/>
            <w:shd w:val="clear" w:color="auto" w:fill="auto"/>
          </w:tcPr>
          <w:p w14:paraId="2FC675E2" w14:textId="5AA6B5D5" w:rsidR="003F540C" w:rsidRPr="00F70BA1" w:rsidRDefault="003F540C" w:rsidP="003F540C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257"/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ดอลลาร์สิงคโปร์</w:t>
            </w:r>
          </w:p>
        </w:tc>
        <w:tc>
          <w:tcPr>
            <w:tcW w:w="1881" w:type="dxa"/>
            <w:shd w:val="clear" w:color="auto" w:fill="auto"/>
          </w:tcPr>
          <w:p w14:paraId="6BA5356B" w14:textId="2C3277A8" w:rsidR="003F540C" w:rsidRPr="00457C15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580615">
              <w:rPr>
                <w:rFonts w:ascii="BrowalliaUPC" w:eastAsia="Calibri" w:hAnsi="BrowalliaUPC" w:cs="BrowalliaUPC"/>
                <w:sz w:val="28"/>
                <w:szCs w:val="28"/>
              </w:rPr>
              <w:t>404,49</w:t>
            </w:r>
            <w:r>
              <w:rPr>
                <w:rFonts w:ascii="BrowalliaUPC" w:eastAsia="Calibri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54" w:type="dxa"/>
          </w:tcPr>
          <w:p w14:paraId="3BFF2D4D" w14:textId="77777777" w:rsidR="003F540C" w:rsidRPr="00F70BA1" w:rsidRDefault="003F540C" w:rsidP="003F540C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</w:tcPr>
          <w:p w14:paraId="4779BE4F" w14:textId="75775A77" w:rsidR="003F540C" w:rsidRPr="00CD5B93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5B93">
              <w:rPr>
                <w:rFonts w:ascii="BrowalliaUPC" w:eastAsia="Calibri" w:hAnsi="BrowalliaUPC" w:cs="BrowalliaUPC"/>
                <w:sz w:val="28"/>
                <w:szCs w:val="28"/>
              </w:rPr>
              <w:t>25.02</w:t>
            </w:r>
          </w:p>
        </w:tc>
        <w:tc>
          <w:tcPr>
            <w:tcW w:w="232" w:type="dxa"/>
          </w:tcPr>
          <w:p w14:paraId="2486C6A6" w14:textId="77777777" w:rsidR="003F540C" w:rsidRPr="00CD5B93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617FA1FF" w14:textId="47D6933E" w:rsidR="003F540C" w:rsidRPr="00CD5B93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3F540C">
              <w:rPr>
                <w:rFonts w:ascii="BrowalliaUPC" w:eastAsia="Calibri" w:hAnsi="BrowalliaUPC" w:cs="BrowalliaUPC"/>
                <w:sz w:val="28"/>
                <w:szCs w:val="28"/>
              </w:rPr>
              <w:t>10,122,644</w:t>
            </w:r>
          </w:p>
        </w:tc>
      </w:tr>
      <w:bookmarkEnd w:id="6"/>
      <w:tr w:rsidR="006E5489" w:rsidRPr="00F70BA1" w14:paraId="669EC627" w14:textId="77777777" w:rsidTr="00457C15">
        <w:trPr>
          <w:trHeight w:val="214"/>
        </w:trPr>
        <w:tc>
          <w:tcPr>
            <w:tcW w:w="2430" w:type="dxa"/>
            <w:vAlign w:val="bottom"/>
          </w:tcPr>
          <w:p w14:paraId="176D1E90" w14:textId="77777777" w:rsidR="006E5489" w:rsidRPr="00F70BA1" w:rsidRDefault="006E5489" w:rsidP="00C4572B">
            <w:pPr>
              <w:spacing w:line="240" w:lineRule="auto"/>
              <w:ind w:left="426"/>
              <w:rPr>
                <w:rFonts w:ascii="BrowalliaUPC" w:hAnsi="BrowalliaUPC" w:cs="BrowalliaUPC"/>
                <w:b/>
                <w:sz w:val="28"/>
                <w:szCs w:val="28"/>
              </w:rPr>
            </w:pPr>
          </w:p>
        </w:tc>
        <w:tc>
          <w:tcPr>
            <w:tcW w:w="60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03A4610" w14:textId="2558DA5F" w:rsidR="006E5489" w:rsidRPr="00F70BA1" w:rsidRDefault="006E5489" w:rsidP="00C4572B">
            <w:pPr>
              <w:pStyle w:val="Heading4"/>
              <w:framePr w:wrap="around"/>
              <w:spacing w:line="240" w:lineRule="auto"/>
              <w:ind w:left="426" w:right="-49"/>
              <w:jc w:val="center"/>
              <w:rPr>
                <w:rFonts w:ascii="BrowalliaUPC" w:hAnsi="BrowalliaUPC" w:cs="BrowalliaUPC"/>
                <w:bCs w:val="0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bCs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E5489" w:rsidRPr="00F70BA1" w14:paraId="7A108A2A" w14:textId="77777777" w:rsidTr="00457C15">
        <w:trPr>
          <w:trHeight w:val="214"/>
        </w:trPr>
        <w:tc>
          <w:tcPr>
            <w:tcW w:w="2430" w:type="dxa"/>
            <w:vAlign w:val="bottom"/>
          </w:tcPr>
          <w:p w14:paraId="7424A70C" w14:textId="77777777" w:rsidR="006E5489" w:rsidRPr="00F70BA1" w:rsidRDefault="006E5489" w:rsidP="00C4572B">
            <w:pPr>
              <w:spacing w:line="240" w:lineRule="auto"/>
              <w:ind w:left="42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6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29723E" w14:textId="77777777" w:rsidR="006E5489" w:rsidRPr="00F70BA1" w:rsidRDefault="006E5489" w:rsidP="00C4572B">
            <w:pPr>
              <w:pStyle w:val="a8"/>
              <w:tabs>
                <w:tab w:val="left" w:pos="0"/>
                <w:tab w:val="left" w:pos="709"/>
              </w:tabs>
              <w:ind w:left="426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/>
                <w:sz w:val="28"/>
                <w:szCs w:val="28"/>
                <w:lang w:val="en-GB"/>
              </w:rPr>
              <w:t xml:space="preserve">31 </w:t>
            </w:r>
            <w:r w:rsidRPr="00F70BA1">
              <w:rPr>
                <w:rFonts w:ascii="BrowalliaUPC" w:hAnsi="BrowalliaUPC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F70BA1">
              <w:rPr>
                <w:rFonts w:ascii="BrowalliaUPC" w:hAnsi="BrowalliaUPC"/>
                <w:sz w:val="28"/>
                <w:szCs w:val="28"/>
                <w:lang w:val="en-GB"/>
              </w:rPr>
              <w:t>2564</w:t>
            </w:r>
          </w:p>
        </w:tc>
      </w:tr>
      <w:tr w:rsidR="006E5489" w:rsidRPr="00F70BA1" w14:paraId="4446493C" w14:textId="77777777" w:rsidTr="00457C15">
        <w:trPr>
          <w:cantSplit/>
        </w:trPr>
        <w:tc>
          <w:tcPr>
            <w:tcW w:w="2430" w:type="dxa"/>
          </w:tcPr>
          <w:p w14:paraId="67915EB2" w14:textId="77777777" w:rsidR="006E5489" w:rsidRPr="00F70BA1" w:rsidRDefault="006E5489" w:rsidP="00C4572B">
            <w:pPr>
              <w:pStyle w:val="a8"/>
              <w:tabs>
                <w:tab w:val="left" w:pos="0"/>
                <w:tab w:val="left" w:pos="709"/>
              </w:tabs>
              <w:ind w:left="42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EAD32A" w14:textId="77777777" w:rsidR="006E5489" w:rsidRPr="00F70BA1" w:rsidRDefault="006E5489" w:rsidP="00C4572B">
            <w:pPr>
              <w:pStyle w:val="a8"/>
              <w:tabs>
                <w:tab w:val="left" w:pos="709"/>
              </w:tabs>
              <w:ind w:left="426" w:right="-108" w:hanging="426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/>
                <w:sz w:val="28"/>
                <w:szCs w:val="28"/>
                <w:cs/>
              </w:rPr>
              <w:t>จำนวนเงิน</w:t>
            </w:r>
          </w:p>
          <w:p w14:paraId="21B3DFCE" w14:textId="77777777" w:rsidR="006E5489" w:rsidRPr="00F70BA1" w:rsidRDefault="006E5489" w:rsidP="00C4572B">
            <w:pPr>
              <w:pStyle w:val="a8"/>
              <w:tabs>
                <w:tab w:val="left" w:pos="709"/>
              </w:tabs>
              <w:ind w:left="426" w:right="-108" w:hanging="52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DAABF" w14:textId="77777777" w:rsidR="006E5489" w:rsidRPr="00F70BA1" w:rsidRDefault="006E5489" w:rsidP="00C4572B">
            <w:pPr>
              <w:pStyle w:val="a8"/>
              <w:tabs>
                <w:tab w:val="left" w:pos="709"/>
              </w:tabs>
              <w:ind w:left="426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AC0AC0" w14:textId="77777777" w:rsidR="006E5489" w:rsidRPr="00F70BA1" w:rsidRDefault="006E5489" w:rsidP="00C4572B">
            <w:pPr>
              <w:pStyle w:val="a8"/>
              <w:tabs>
                <w:tab w:val="left" w:pos="709"/>
              </w:tabs>
              <w:ind w:right="-108" w:hanging="107"/>
              <w:jc w:val="center"/>
              <w:rPr>
                <w:rFonts w:ascii="BrowalliaUPC" w:hAnsi="BrowalliaUPC"/>
                <w:sz w:val="28"/>
                <w:szCs w:val="28"/>
              </w:rPr>
            </w:pPr>
            <w:r w:rsidRPr="00F70BA1">
              <w:rPr>
                <w:rFonts w:ascii="BrowalliaUPC" w:hAnsi="BrowalliaUPC"/>
                <w:sz w:val="28"/>
                <w:szCs w:val="28"/>
                <w:cs/>
              </w:rPr>
              <w:t>อัตราแลกเปลี่ยนที่</w:t>
            </w:r>
          </w:p>
          <w:p w14:paraId="3E25256B" w14:textId="77777777" w:rsidR="006E5489" w:rsidRPr="00F70BA1" w:rsidRDefault="006E5489" w:rsidP="00C4572B">
            <w:pPr>
              <w:pStyle w:val="a8"/>
              <w:tabs>
                <w:tab w:val="left" w:pos="709"/>
              </w:tabs>
              <w:ind w:right="-108" w:hanging="107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/>
                <w:sz w:val="28"/>
                <w:szCs w:val="28"/>
                <w:cs/>
              </w:rPr>
              <w:t>บันทึกบัญชี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94028" w14:textId="77777777" w:rsidR="006E5489" w:rsidRPr="00F70BA1" w:rsidRDefault="006E5489" w:rsidP="00C4572B">
            <w:pPr>
              <w:pStyle w:val="a8"/>
              <w:tabs>
                <w:tab w:val="left" w:pos="709"/>
              </w:tabs>
              <w:ind w:left="426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BF008C" w14:textId="77777777" w:rsidR="006E5489" w:rsidRPr="00F70BA1" w:rsidRDefault="006E5489" w:rsidP="00C4572B">
            <w:pPr>
              <w:pStyle w:val="a8"/>
              <w:tabs>
                <w:tab w:val="left" w:pos="709"/>
              </w:tabs>
              <w:ind w:left="208" w:right="39" w:hanging="283"/>
              <w:jc w:val="center"/>
              <w:rPr>
                <w:rFonts w:ascii="BrowalliaUPC" w:hAnsi="BrowalliaUPC"/>
                <w:sz w:val="28"/>
                <w:szCs w:val="28"/>
              </w:rPr>
            </w:pPr>
            <w:r w:rsidRPr="00F70BA1">
              <w:rPr>
                <w:rFonts w:ascii="BrowalliaUPC" w:hAnsi="BrowalliaUPC"/>
                <w:sz w:val="28"/>
                <w:szCs w:val="28"/>
                <w:cs/>
              </w:rPr>
              <w:t>จำนวนเงิน</w:t>
            </w:r>
          </w:p>
          <w:p w14:paraId="7384AF4E" w14:textId="77777777" w:rsidR="006E5489" w:rsidRPr="00F70BA1" w:rsidRDefault="006E5489" w:rsidP="00C4572B">
            <w:pPr>
              <w:pStyle w:val="a8"/>
              <w:tabs>
                <w:tab w:val="left" w:pos="709"/>
              </w:tabs>
              <w:ind w:left="208" w:right="39" w:hanging="283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/>
                <w:sz w:val="28"/>
                <w:szCs w:val="28"/>
                <w:cs/>
              </w:rPr>
              <w:t>เทียบเท่าเงินบาท</w:t>
            </w:r>
          </w:p>
        </w:tc>
      </w:tr>
      <w:tr w:rsidR="006E5489" w:rsidRPr="00F70BA1" w14:paraId="45476409" w14:textId="77777777" w:rsidTr="00457C15">
        <w:trPr>
          <w:cantSplit/>
        </w:trPr>
        <w:tc>
          <w:tcPr>
            <w:tcW w:w="2430" w:type="dxa"/>
            <w:hideMark/>
          </w:tcPr>
          <w:p w14:paraId="57744D0D" w14:textId="77777777" w:rsidR="006E5489" w:rsidRPr="00F70BA1" w:rsidRDefault="006E5489" w:rsidP="000972AB">
            <w:pPr>
              <w:pStyle w:val="a8"/>
              <w:tabs>
                <w:tab w:val="left" w:pos="317"/>
              </w:tabs>
              <w:ind w:left="426" w:hanging="306"/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</w:pPr>
            <w:r w:rsidRPr="00F70BA1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F70BA1">
              <w:rPr>
                <w:rFonts w:ascii="BrowalliaUPC" w:hAnsi="BrowalliaUPC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CC5CA" w14:textId="77777777" w:rsidR="006E5489" w:rsidRPr="00F70BA1" w:rsidRDefault="006E5489" w:rsidP="00C4572B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</w:tcPr>
          <w:p w14:paraId="1BFC9699" w14:textId="77777777" w:rsidR="006E5489" w:rsidRPr="00F70BA1" w:rsidRDefault="006E5489" w:rsidP="00C4572B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A389C" w14:textId="77777777" w:rsidR="006E5489" w:rsidRPr="00F70BA1" w:rsidRDefault="006E5489" w:rsidP="00C4572B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2" w:type="dxa"/>
          </w:tcPr>
          <w:p w14:paraId="22CA8806" w14:textId="77777777" w:rsidR="006E5489" w:rsidRPr="00F70BA1" w:rsidRDefault="006E5489" w:rsidP="00C4572B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10F5E" w14:textId="77777777" w:rsidR="006E5489" w:rsidRPr="00F70BA1" w:rsidRDefault="006E5489" w:rsidP="00C4572B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</w:tr>
      <w:tr w:rsidR="003F540C" w:rsidRPr="00F70BA1" w14:paraId="2EB2D416" w14:textId="77777777" w:rsidTr="00457C15">
        <w:trPr>
          <w:cantSplit/>
        </w:trPr>
        <w:tc>
          <w:tcPr>
            <w:tcW w:w="2430" w:type="dxa"/>
            <w:shd w:val="clear" w:color="auto" w:fill="auto"/>
            <w:hideMark/>
          </w:tcPr>
          <w:p w14:paraId="5ED593C5" w14:textId="4DB974D5" w:rsidR="00EC0253" w:rsidRPr="00F70BA1" w:rsidRDefault="00EC0253" w:rsidP="000972AB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06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881" w:type="dxa"/>
            <w:shd w:val="clear" w:color="auto" w:fill="auto"/>
          </w:tcPr>
          <w:p w14:paraId="4292D8FD" w14:textId="347872ED" w:rsidR="00EC0253" w:rsidRPr="00EC0253" w:rsidRDefault="00EC0253" w:rsidP="00EC025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0253">
              <w:rPr>
                <w:rFonts w:ascii="BrowalliaUPC" w:eastAsia="Calibri" w:hAnsi="BrowalliaUPC" w:cs="BrowalliaUPC"/>
                <w:sz w:val="28"/>
                <w:szCs w:val="28"/>
              </w:rPr>
              <w:t>2,806,505</w:t>
            </w:r>
          </w:p>
        </w:tc>
        <w:tc>
          <w:tcPr>
            <w:tcW w:w="254" w:type="dxa"/>
          </w:tcPr>
          <w:p w14:paraId="169B3562" w14:textId="77777777" w:rsidR="00EC0253" w:rsidRPr="00EC0253" w:rsidRDefault="00EC0253" w:rsidP="00EC025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5B5BB16A" w14:textId="33B836BA" w:rsidR="00EC0253" w:rsidRPr="00EC0253" w:rsidRDefault="00EC0253" w:rsidP="00EC025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0253">
              <w:rPr>
                <w:rFonts w:ascii="BrowalliaUPC" w:eastAsia="Calibri" w:hAnsi="BrowalliaUPC" w:cs="BrowalliaUPC"/>
                <w:sz w:val="28"/>
                <w:szCs w:val="28"/>
              </w:rPr>
              <w:t>33.59</w:t>
            </w:r>
          </w:p>
        </w:tc>
        <w:tc>
          <w:tcPr>
            <w:tcW w:w="232" w:type="dxa"/>
          </w:tcPr>
          <w:p w14:paraId="67B20DEA" w14:textId="77777777" w:rsidR="00EC0253" w:rsidRPr="00EC0253" w:rsidRDefault="00EC0253" w:rsidP="00EC025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34CCC51E" w14:textId="09337EB1" w:rsidR="00EC0253" w:rsidRPr="00EC0253" w:rsidRDefault="00EC0253" w:rsidP="00EC025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0253">
              <w:rPr>
                <w:rFonts w:ascii="BrowalliaUPC" w:eastAsia="Calibri" w:hAnsi="BrowalliaUPC" w:cs="BrowalliaUPC"/>
                <w:sz w:val="28"/>
                <w:szCs w:val="28"/>
              </w:rPr>
              <w:t>94,278,657</w:t>
            </w:r>
          </w:p>
        </w:tc>
      </w:tr>
      <w:tr w:rsidR="003F540C" w:rsidRPr="00F70BA1" w14:paraId="4B8C7622" w14:textId="77777777" w:rsidTr="00457C15">
        <w:trPr>
          <w:cantSplit/>
        </w:trPr>
        <w:tc>
          <w:tcPr>
            <w:tcW w:w="2430" w:type="dxa"/>
            <w:shd w:val="clear" w:color="auto" w:fill="auto"/>
            <w:hideMark/>
          </w:tcPr>
          <w:p w14:paraId="1D7F0EB6" w14:textId="1C751F6A" w:rsidR="00EC0253" w:rsidRPr="00F70BA1" w:rsidRDefault="00EC0253" w:rsidP="000972AB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06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ยู</w:t>
            </w:r>
            <w:proofErr w:type="spellStart"/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โร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2E6410DE" w14:textId="6F39EB8D" w:rsidR="00EC0253" w:rsidRPr="00EC0253" w:rsidRDefault="00EC0253" w:rsidP="00EC025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0253">
              <w:rPr>
                <w:rFonts w:ascii="BrowalliaUPC" w:eastAsia="Calibri" w:hAnsi="BrowalliaUPC" w:cs="BrowalliaUPC"/>
                <w:sz w:val="28"/>
                <w:szCs w:val="28"/>
              </w:rPr>
              <w:t>10,700</w:t>
            </w:r>
          </w:p>
        </w:tc>
        <w:tc>
          <w:tcPr>
            <w:tcW w:w="254" w:type="dxa"/>
          </w:tcPr>
          <w:p w14:paraId="4FE7E9B1" w14:textId="77777777" w:rsidR="00EC0253" w:rsidRPr="00EC0253" w:rsidRDefault="00EC0253" w:rsidP="00EC025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0EFD0B5D" w14:textId="4612749D" w:rsidR="00EC0253" w:rsidRPr="00EC0253" w:rsidRDefault="00EC0253" w:rsidP="00EC025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0253">
              <w:rPr>
                <w:rFonts w:ascii="BrowalliaUPC" w:eastAsia="Calibri" w:hAnsi="BrowalliaUPC" w:cs="BrowalliaUPC"/>
                <w:sz w:val="28"/>
                <w:szCs w:val="28"/>
              </w:rPr>
              <w:t>36.90</w:t>
            </w:r>
          </w:p>
        </w:tc>
        <w:tc>
          <w:tcPr>
            <w:tcW w:w="232" w:type="dxa"/>
          </w:tcPr>
          <w:p w14:paraId="1CA99D05" w14:textId="77777777" w:rsidR="00EC0253" w:rsidRPr="00EC0253" w:rsidRDefault="00EC0253" w:rsidP="00EC025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31F97F11" w14:textId="37D840F3" w:rsidR="00EC0253" w:rsidRPr="00EC0253" w:rsidRDefault="00EC0253" w:rsidP="00EC025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0253">
              <w:rPr>
                <w:rFonts w:ascii="BrowalliaUPC" w:eastAsia="Calibri" w:hAnsi="BrowalliaUPC" w:cs="BrowalliaUPC"/>
                <w:sz w:val="28"/>
                <w:szCs w:val="28"/>
              </w:rPr>
              <w:t>409,612</w:t>
            </w:r>
          </w:p>
        </w:tc>
      </w:tr>
      <w:tr w:rsidR="003F540C" w:rsidRPr="00F70BA1" w14:paraId="1B97D801" w14:textId="77777777" w:rsidTr="00457C15">
        <w:trPr>
          <w:cantSplit/>
        </w:trPr>
        <w:tc>
          <w:tcPr>
            <w:tcW w:w="2430" w:type="dxa"/>
            <w:shd w:val="clear" w:color="auto" w:fill="auto"/>
          </w:tcPr>
          <w:p w14:paraId="669CD0B7" w14:textId="2739E2CD" w:rsidR="00EC0253" w:rsidRPr="00F70BA1" w:rsidRDefault="00EC0253" w:rsidP="000972AB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06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1881" w:type="dxa"/>
            <w:shd w:val="clear" w:color="auto" w:fill="auto"/>
          </w:tcPr>
          <w:p w14:paraId="28FFD892" w14:textId="1113815F" w:rsidR="00EC0253" w:rsidRPr="00EC0253" w:rsidRDefault="00EC0253" w:rsidP="00EC025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0253">
              <w:rPr>
                <w:rFonts w:ascii="BrowalliaUPC" w:eastAsia="Calibri" w:hAnsi="BrowalliaUPC" w:cs="BrowalliaUPC"/>
                <w:sz w:val="28"/>
                <w:szCs w:val="28"/>
              </w:rPr>
              <w:t>689,783</w:t>
            </w:r>
          </w:p>
        </w:tc>
        <w:tc>
          <w:tcPr>
            <w:tcW w:w="254" w:type="dxa"/>
          </w:tcPr>
          <w:p w14:paraId="7A241594" w14:textId="77777777" w:rsidR="00EC0253" w:rsidRPr="00EC0253" w:rsidRDefault="00EC0253" w:rsidP="00EC025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555CC5FA" w14:textId="0F084891" w:rsidR="00EC0253" w:rsidRPr="00EC0253" w:rsidRDefault="00EC0253" w:rsidP="00EC025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0253">
              <w:rPr>
                <w:rFonts w:ascii="BrowalliaUPC" w:eastAsia="Calibri" w:hAnsi="BrowalliaUPC" w:cs="BrowalliaUPC"/>
                <w:sz w:val="28"/>
                <w:szCs w:val="28"/>
              </w:rPr>
              <w:t>38.28</w:t>
            </w:r>
          </w:p>
        </w:tc>
        <w:tc>
          <w:tcPr>
            <w:tcW w:w="232" w:type="dxa"/>
          </w:tcPr>
          <w:p w14:paraId="6323E15C" w14:textId="77777777" w:rsidR="00EC0253" w:rsidRPr="00EC0253" w:rsidRDefault="00EC0253" w:rsidP="00EC025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72896295" w14:textId="0F6E0790" w:rsidR="00EC0253" w:rsidRPr="00EC0253" w:rsidRDefault="00EC0253" w:rsidP="00EC025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0253">
              <w:rPr>
                <w:rFonts w:ascii="BrowalliaUPC" w:eastAsia="Calibri" w:hAnsi="BrowalliaUPC" w:cs="BrowalliaUPC"/>
                <w:sz w:val="28"/>
                <w:szCs w:val="28"/>
              </w:rPr>
              <w:t>25,456,082</w:t>
            </w:r>
          </w:p>
        </w:tc>
      </w:tr>
    </w:tbl>
    <w:p w14:paraId="19833B8F" w14:textId="16A40616" w:rsidR="00DD70E5" w:rsidRPr="00722A16" w:rsidRDefault="00DD70E5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067F724A" w14:textId="7B1D611E" w:rsidR="00FC4E1A" w:rsidRPr="00722A16" w:rsidRDefault="00990035" w:rsidP="00E57F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722A16">
        <w:rPr>
          <w:rFonts w:ascii="BrowalliaUPC" w:hAnsi="BrowalliaUPC" w:cs="BrowalliaUPC"/>
          <w:i/>
          <w:iCs/>
          <w:sz w:val="28"/>
          <w:szCs w:val="28"/>
          <w:cs/>
        </w:rPr>
        <w:t>ตราสารอนุพันธ์ทางการเงิน</w:t>
      </w:r>
    </w:p>
    <w:p w14:paraId="3D410859" w14:textId="625035A2" w:rsidR="000256CE" w:rsidRPr="00722A16" w:rsidRDefault="000256CE" w:rsidP="00E57F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722A16">
        <w:rPr>
          <w:rFonts w:ascii="BrowalliaUPC" w:hAnsi="BrowalliaUPC" w:cs="BrowalliaUPC"/>
          <w:sz w:val="28"/>
          <w:szCs w:val="28"/>
          <w:cs/>
        </w:rPr>
        <w:t>กลุ่มบริษัททำสัญญาซื้อขายเงินตราต่างประเทศล่วงหน้าไว้เพื่อจุดประสงค์ในการป้องกันความเสี่ยงที่เกิดจากการผันผวนของอัตราแลกเปลี่ยนเงินตราต่างประเทศ</w:t>
      </w:r>
      <w:r w:rsidRPr="00722A16">
        <w:rPr>
          <w:rFonts w:ascii="BrowalliaUPC" w:hAnsi="BrowalliaUPC" w:cs="BrowalliaUPC"/>
          <w:sz w:val="28"/>
          <w:szCs w:val="28"/>
        </w:rPr>
        <w:t xml:space="preserve"> </w:t>
      </w:r>
      <w:r w:rsidRPr="00722A16">
        <w:rPr>
          <w:rFonts w:ascii="BrowalliaUPC" w:hAnsi="BrowalliaUPC" w:cs="BrowalliaUPC"/>
          <w:sz w:val="28"/>
          <w:szCs w:val="28"/>
          <w:cs/>
        </w:rPr>
        <w:t>ไม่ใช่เพื่อการเก็งกำไรหรือเพื่อการค้า</w:t>
      </w:r>
      <w:r w:rsidRPr="00722A16">
        <w:rPr>
          <w:rFonts w:ascii="BrowalliaUPC" w:hAnsi="BrowalliaUPC" w:cs="BrowalliaUPC"/>
          <w:sz w:val="28"/>
          <w:szCs w:val="28"/>
        </w:rPr>
        <w:t xml:space="preserve"> </w:t>
      </w:r>
      <w:r w:rsidRPr="00722A16">
        <w:rPr>
          <w:rFonts w:ascii="BrowalliaUPC" w:hAnsi="BrowalliaUPC" w:cs="BrowalliaUPC"/>
          <w:sz w:val="28"/>
          <w:szCs w:val="28"/>
          <w:cs/>
        </w:rPr>
        <w:t xml:space="preserve">อย่างไรก็ตาม สัญญาอนุพันธ์ดังกล่าวไม่เข้าเงื่อนไขการป้องกันความเสี่ยง จึงถูกจัดประเภทเป็นตราสารอนุพันธ์ทางการเงินวัดมูลค่าด้วยมูลค่ายุติธรรมผ่านกำไรหรือขาดทุน และแสดงรายการไว้เป็นสินทรัพย์หรือหนี้สินหมุนเวียน เนื่องจากจะครบกำหนดภายใน </w:t>
      </w:r>
      <w:r w:rsidRPr="00722A16">
        <w:rPr>
          <w:rFonts w:ascii="BrowalliaUPC" w:hAnsi="BrowalliaUPC" w:cs="BrowalliaUPC"/>
          <w:sz w:val="28"/>
          <w:szCs w:val="28"/>
        </w:rPr>
        <w:t>12</w:t>
      </w:r>
      <w:r w:rsidRPr="00722A16">
        <w:rPr>
          <w:rFonts w:ascii="BrowalliaUPC" w:hAnsi="BrowalliaUPC" w:cs="BrowalliaUPC"/>
          <w:sz w:val="28"/>
          <w:szCs w:val="28"/>
          <w:cs/>
        </w:rPr>
        <w:t xml:space="preserve"> เดือนหลังรอบระยะเวลาบัญชี</w:t>
      </w:r>
    </w:p>
    <w:p w14:paraId="02EA0585" w14:textId="77777777" w:rsidR="000256CE" w:rsidRPr="00722A16" w:rsidRDefault="000256CE" w:rsidP="00E57F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6E261DB" w14:textId="77777777" w:rsidR="000256CE" w:rsidRPr="00722A16" w:rsidRDefault="000256CE" w:rsidP="00E57F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722A16">
        <w:rPr>
          <w:rFonts w:ascii="BrowalliaUPC" w:hAnsi="BrowalliaUPC" w:cs="BrowalliaUPC"/>
          <w:sz w:val="28"/>
          <w:szCs w:val="28"/>
          <w:cs/>
        </w:rPr>
        <w:t>ตราสารอนุพันธ์ทางการเงินของกลุ่มบริษัทที่วัดมูลค่าด้วยวิธีมูลค่ายุติธรรมผ่านกำไรหรือขาดทุนมีรายละเอียดดังนี้</w:t>
      </w:r>
    </w:p>
    <w:p w14:paraId="15D104A7" w14:textId="77777777" w:rsidR="000256CE" w:rsidRPr="00722A16" w:rsidRDefault="000256CE" w:rsidP="000256CE">
      <w:pPr>
        <w:tabs>
          <w:tab w:val="clear" w:pos="454"/>
          <w:tab w:val="clear" w:pos="907"/>
          <w:tab w:val="left" w:pos="993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2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544"/>
        <w:gridCol w:w="2381"/>
        <w:gridCol w:w="238"/>
        <w:gridCol w:w="2361"/>
      </w:tblGrid>
      <w:tr w:rsidR="000256CE" w:rsidRPr="00F70BA1" w14:paraId="66B68E78" w14:textId="77777777" w:rsidTr="000D05EF">
        <w:trPr>
          <w:cantSplit/>
          <w:trHeight w:val="385"/>
        </w:trPr>
        <w:tc>
          <w:tcPr>
            <w:tcW w:w="3544" w:type="dxa"/>
          </w:tcPr>
          <w:p w14:paraId="0EAC28FA" w14:textId="77777777" w:rsidR="000256CE" w:rsidRPr="00F70BA1" w:rsidRDefault="000256CE" w:rsidP="008F326C">
            <w:pPr>
              <w:ind w:left="851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80" w:type="dxa"/>
            <w:gridSpan w:val="3"/>
          </w:tcPr>
          <w:p w14:paraId="7DACBC09" w14:textId="77777777" w:rsidR="000256CE" w:rsidRPr="00F70BA1" w:rsidRDefault="000256CE" w:rsidP="008F326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0256CE" w:rsidRPr="00F70BA1" w14:paraId="233BD0B7" w14:textId="77777777" w:rsidTr="000D05EF">
        <w:trPr>
          <w:cantSplit/>
          <w:trHeight w:val="385"/>
        </w:trPr>
        <w:tc>
          <w:tcPr>
            <w:tcW w:w="3544" w:type="dxa"/>
          </w:tcPr>
          <w:p w14:paraId="04846C56" w14:textId="77777777" w:rsidR="000256CE" w:rsidRPr="00F70BA1" w:rsidRDefault="000256CE" w:rsidP="008F326C">
            <w:pPr>
              <w:ind w:left="851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80" w:type="dxa"/>
            <w:gridSpan w:val="3"/>
          </w:tcPr>
          <w:p w14:paraId="673CD171" w14:textId="77777777" w:rsidR="000256CE" w:rsidRPr="00F70BA1" w:rsidRDefault="000256CE" w:rsidP="008F326C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0256CE" w:rsidRPr="00F70BA1" w14:paraId="19361955" w14:textId="77777777" w:rsidTr="000D05EF">
        <w:trPr>
          <w:cantSplit/>
          <w:trHeight w:val="67"/>
        </w:trPr>
        <w:tc>
          <w:tcPr>
            <w:tcW w:w="3544" w:type="dxa"/>
            <w:vAlign w:val="bottom"/>
          </w:tcPr>
          <w:p w14:paraId="48C2CF33" w14:textId="77777777" w:rsidR="000256CE" w:rsidRPr="00F70BA1" w:rsidRDefault="000256CE" w:rsidP="008F326C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734"/>
              </w:tabs>
              <w:ind w:firstLine="33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2381" w:type="dxa"/>
            <w:vAlign w:val="bottom"/>
          </w:tcPr>
          <w:p w14:paraId="7493C5BE" w14:textId="77777777" w:rsidR="000256CE" w:rsidRPr="00F70BA1" w:rsidRDefault="000256CE" w:rsidP="008F326C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F70BA1">
              <w:rPr>
                <w:rFonts w:ascii="BrowalliaUPC" w:eastAsia="Calibri" w:hAnsi="BrowalliaUPC" w:cs="BrowalliaUPC"/>
                <w:sz w:val="28"/>
                <w:szCs w:val="28"/>
              </w:rPr>
              <w:t>31</w:t>
            </w:r>
            <w:r w:rsidRPr="00F70BA1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F70BA1">
              <w:rPr>
                <w:rFonts w:ascii="BrowalliaUPC" w:eastAsia="Calibri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8" w:type="dxa"/>
            <w:vAlign w:val="center"/>
          </w:tcPr>
          <w:p w14:paraId="641611A4" w14:textId="77777777" w:rsidR="000256CE" w:rsidRPr="00F70BA1" w:rsidRDefault="000256CE" w:rsidP="008F326C">
            <w:pPr>
              <w:ind w:left="851"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1" w:type="dxa"/>
            <w:vAlign w:val="bottom"/>
          </w:tcPr>
          <w:p w14:paraId="3DAFB817" w14:textId="77777777" w:rsidR="000256CE" w:rsidRPr="00F70BA1" w:rsidRDefault="000256CE" w:rsidP="008F326C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572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F70BA1">
              <w:rPr>
                <w:rFonts w:ascii="BrowalliaUPC" w:eastAsia="Calibri" w:hAnsi="BrowalliaUPC" w:cs="BrowalliaUPC"/>
                <w:sz w:val="28"/>
                <w:szCs w:val="28"/>
              </w:rPr>
              <w:t>31</w:t>
            </w:r>
            <w:r w:rsidRPr="00F70BA1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F70BA1">
              <w:rPr>
                <w:rFonts w:ascii="BrowalliaUPC" w:eastAsia="Calibri" w:hAnsi="BrowalliaUPC" w:cs="BrowalliaUPC"/>
                <w:sz w:val="28"/>
                <w:szCs w:val="28"/>
              </w:rPr>
              <w:t>2563</w:t>
            </w:r>
          </w:p>
        </w:tc>
      </w:tr>
      <w:tr w:rsidR="000256CE" w:rsidRPr="00F70BA1" w14:paraId="41204A03" w14:textId="77777777" w:rsidTr="000D05EF">
        <w:trPr>
          <w:cantSplit/>
          <w:trHeight w:val="67"/>
        </w:trPr>
        <w:tc>
          <w:tcPr>
            <w:tcW w:w="3544" w:type="dxa"/>
            <w:vAlign w:val="bottom"/>
          </w:tcPr>
          <w:p w14:paraId="4B769696" w14:textId="77777777" w:rsidR="000256CE" w:rsidRPr="00F70BA1" w:rsidRDefault="000256CE" w:rsidP="008F326C">
            <w:pPr>
              <w:ind w:left="851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81" w:type="dxa"/>
            <w:vAlign w:val="bottom"/>
          </w:tcPr>
          <w:p w14:paraId="1F7BE7FD" w14:textId="77777777" w:rsidR="000256CE" w:rsidRPr="00F70BA1" w:rsidRDefault="000256CE" w:rsidP="008F326C">
            <w:pPr>
              <w:ind w:left="851" w:right="-1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6F7F932C" w14:textId="77777777" w:rsidR="000256CE" w:rsidRPr="00F70BA1" w:rsidRDefault="000256CE" w:rsidP="008F326C">
            <w:pPr>
              <w:ind w:left="851" w:right="-13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1" w:type="dxa"/>
            <w:vAlign w:val="bottom"/>
          </w:tcPr>
          <w:p w14:paraId="0C3DFD04" w14:textId="77777777" w:rsidR="000256CE" w:rsidRPr="00F70BA1" w:rsidRDefault="000256CE" w:rsidP="008F326C">
            <w:pPr>
              <w:ind w:left="851" w:right="-1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0256CE" w:rsidRPr="00F70BA1" w14:paraId="309AB545" w14:textId="77777777" w:rsidTr="000D05EF">
        <w:trPr>
          <w:cantSplit/>
          <w:trHeight w:val="155"/>
        </w:trPr>
        <w:tc>
          <w:tcPr>
            <w:tcW w:w="3544" w:type="dxa"/>
          </w:tcPr>
          <w:p w14:paraId="0EC41A7A" w14:textId="77777777" w:rsidR="000256CE" w:rsidRPr="00F70BA1" w:rsidRDefault="000256CE" w:rsidP="00B85C50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257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สัญญา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ซื้อ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ขาย</w:t>
            </w:r>
            <w:r w:rsidRPr="00F70BA1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2381" w:type="dxa"/>
            <w:shd w:val="clear" w:color="auto" w:fill="auto"/>
          </w:tcPr>
          <w:p w14:paraId="14387571" w14:textId="3E61DE67" w:rsidR="000256CE" w:rsidRPr="00F70BA1" w:rsidRDefault="00203E2A" w:rsidP="008F326C">
            <w:pPr>
              <w:ind w:left="85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center"/>
          </w:tcPr>
          <w:p w14:paraId="54FE2F97" w14:textId="77777777" w:rsidR="000256CE" w:rsidRPr="00F70BA1" w:rsidRDefault="000256CE" w:rsidP="008F326C">
            <w:pPr>
              <w:tabs>
                <w:tab w:val="left" w:pos="988"/>
              </w:tabs>
              <w:ind w:left="851"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1" w:type="dxa"/>
            <w:shd w:val="clear" w:color="auto" w:fill="auto"/>
          </w:tcPr>
          <w:p w14:paraId="36748EE5" w14:textId="77777777" w:rsidR="000256CE" w:rsidRPr="00F70BA1" w:rsidRDefault="000256CE" w:rsidP="008F326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F70BA1">
              <w:rPr>
                <w:rFonts w:ascii="BrowalliaUPC" w:eastAsia="Calibri" w:hAnsi="BrowalliaUPC" w:cs="BrowalliaUPC"/>
                <w:sz w:val="28"/>
                <w:szCs w:val="28"/>
              </w:rPr>
              <w:t>1,020</w:t>
            </w:r>
          </w:p>
        </w:tc>
      </w:tr>
    </w:tbl>
    <w:p w14:paraId="3A28D5E2" w14:textId="77777777" w:rsidR="000256CE" w:rsidRPr="00722A16" w:rsidRDefault="000256CE" w:rsidP="000256CE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  <w:lang w:val="en-GB"/>
        </w:rPr>
      </w:pPr>
    </w:p>
    <w:p w14:paraId="4BA21352" w14:textId="77777777" w:rsidR="000256CE" w:rsidRPr="00722A16" w:rsidRDefault="000256CE" w:rsidP="000D05E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722A16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722A16">
        <w:rPr>
          <w:rFonts w:ascii="BrowalliaUPC" w:hAnsi="BrowalliaUPC" w:cs="BrowalliaUPC"/>
          <w:sz w:val="28"/>
          <w:szCs w:val="28"/>
        </w:rPr>
        <w:t xml:space="preserve">31 </w:t>
      </w:r>
      <w:r w:rsidRPr="00722A16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722A16">
        <w:rPr>
          <w:rFonts w:ascii="BrowalliaUPC" w:hAnsi="BrowalliaUPC" w:cs="BrowalliaUPC"/>
          <w:sz w:val="28"/>
          <w:szCs w:val="28"/>
        </w:rPr>
        <w:t xml:space="preserve"> 2564</w:t>
      </w:r>
      <w:r w:rsidRPr="00722A16">
        <w:rPr>
          <w:rFonts w:ascii="BrowalliaUPC" w:hAnsi="BrowalliaUPC" w:cs="BrowalliaUPC"/>
          <w:sz w:val="28"/>
          <w:szCs w:val="28"/>
          <w:cs/>
        </w:rPr>
        <w:t xml:space="preserve"> บริษัทมีสัญญาซื้อขายเงินตราต่างประเทศล่วงหน้าที่มีสถานะเปิด ดังนี้</w:t>
      </w:r>
    </w:p>
    <w:p w14:paraId="23CC10ED" w14:textId="77777777" w:rsidR="000256CE" w:rsidRPr="00722A16" w:rsidRDefault="000256CE" w:rsidP="000256CE">
      <w:pPr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tbl>
      <w:tblPr>
        <w:tblW w:w="8540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2381"/>
        <w:gridCol w:w="236"/>
        <w:gridCol w:w="2379"/>
      </w:tblGrid>
      <w:tr w:rsidR="000256CE" w:rsidRPr="00F70BA1" w14:paraId="553489C7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6B2094B" w14:textId="77777777" w:rsidR="000256CE" w:rsidRPr="00F70BA1" w:rsidRDefault="000256CE" w:rsidP="008F326C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499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71B8119" w14:textId="77777777" w:rsidR="000256CE" w:rsidRPr="00F70BA1" w:rsidRDefault="000256CE" w:rsidP="008F326C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256CE" w:rsidRPr="00F70BA1" w14:paraId="49C9B2B2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B966E22" w14:textId="77777777" w:rsidR="000256CE" w:rsidRPr="00F70BA1" w:rsidRDefault="000256CE" w:rsidP="008F326C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8"/>
                <w:szCs w:val="28"/>
                <w:lang w:val="en-US" w:eastAsia="en-US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BFC33" w14:textId="77777777" w:rsidR="000256CE" w:rsidRPr="00F70BA1" w:rsidRDefault="000256CE" w:rsidP="008F326C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F70BA1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จำนวนเงินตราต่างประเทศ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D6EEF2" w14:textId="77777777" w:rsidR="000256CE" w:rsidRPr="00F70BA1" w:rsidRDefault="000256CE" w:rsidP="008F326C">
            <w:pP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97926" w14:textId="77777777" w:rsidR="000256CE" w:rsidRPr="00F70BA1" w:rsidRDefault="000256CE" w:rsidP="008F326C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F70BA1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อัตราแลกเปลี่ยนตามสัญญา</w:t>
            </w:r>
          </w:p>
        </w:tc>
      </w:tr>
      <w:tr w:rsidR="000256CE" w:rsidRPr="00F70BA1" w14:paraId="6E018680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9D9354C" w14:textId="77777777" w:rsidR="000256CE" w:rsidRPr="00F70BA1" w:rsidRDefault="000256CE" w:rsidP="008F326C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851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7CDE8E41" w14:textId="77777777" w:rsidR="000256CE" w:rsidRPr="00F70BA1" w:rsidRDefault="000256CE" w:rsidP="008F326C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04582A" w14:textId="77777777" w:rsidR="000256CE" w:rsidRPr="00F70BA1" w:rsidRDefault="000256CE" w:rsidP="008F326C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1EB7032D" w14:textId="77777777" w:rsidR="000256CE" w:rsidRPr="00F70BA1" w:rsidRDefault="000256CE" w:rsidP="008F326C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</w:tr>
      <w:tr w:rsidR="00642C29" w:rsidRPr="00F70BA1" w14:paraId="61AE15B0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1C7D6" w14:textId="77777777" w:rsidR="00642C29" w:rsidRPr="00F70BA1" w:rsidRDefault="00642C29" w:rsidP="00642C29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257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ดอลลาร์สหรัฐ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32AC2B31" w14:textId="557407FC" w:rsidR="00642C29" w:rsidRPr="00F70BA1" w:rsidRDefault="00642C29" w:rsidP="00642C29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F70BA1">
              <w:rPr>
                <w:rFonts w:ascii="BrowalliaUPC" w:eastAsia="Calibri" w:hAnsi="BrowalliaUPC" w:cs="BrowalliaUPC"/>
                <w:sz w:val="28"/>
                <w:szCs w:val="28"/>
              </w:rPr>
              <w:t>1,900,795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01D776" w14:textId="77777777" w:rsidR="00642C29" w:rsidRPr="00F70BA1" w:rsidRDefault="00642C29" w:rsidP="00642C29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3897B" w14:textId="3389AE82" w:rsidR="00642C29" w:rsidRPr="00F70BA1" w:rsidRDefault="00642C29" w:rsidP="00642C29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F70BA1">
              <w:rPr>
                <w:rFonts w:ascii="BrowalliaUPC" w:eastAsia="Calibri" w:hAnsi="BrowalliaUPC" w:cs="BrowalliaUPC"/>
                <w:sz w:val="28"/>
                <w:szCs w:val="28"/>
              </w:rPr>
              <w:t>32.94 – 33.88</w:t>
            </w:r>
          </w:p>
        </w:tc>
      </w:tr>
    </w:tbl>
    <w:p w14:paraId="271DE87D" w14:textId="416CD71B" w:rsidR="000256CE" w:rsidRPr="00722A16" w:rsidRDefault="000256CE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7D4E208A" w14:textId="77777777" w:rsidR="00645126" w:rsidRPr="00F70BA1" w:rsidRDefault="00645126" w:rsidP="0010679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F70BA1">
        <w:rPr>
          <w:rFonts w:ascii="BrowalliaUPC" w:hAnsi="BrowalliaUPC" w:cs="BrowalliaUPC"/>
          <w:sz w:val="28"/>
          <w:szCs w:val="28"/>
          <w:u w:val="single"/>
          <w:cs/>
        </w:rPr>
        <w:t>ความเสี่ยงของอัตราดอกเบี้ย</w:t>
      </w:r>
    </w:p>
    <w:p w14:paraId="623C1DD8" w14:textId="0D32BDAE" w:rsidR="006E6C6C" w:rsidRPr="00F70BA1" w:rsidRDefault="00645126" w:rsidP="0010679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ความเสี่ยงที่เกิดจากการเปลี่ยนแปลงของอัตราดอกเบี้ยในตลาดในอนาคต ซึ่งส่งผลกระทบต่อกระแสเงินสดของ</w:t>
      </w:r>
      <w:r w:rsidR="009C2DF9" w:rsidRPr="00F70BA1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9C2DF9"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เนื่องจากเงินกู้ยืมส่วนใหญ่มีอัตราดอกเบี้ยแบบลอยตัว </w:t>
      </w:r>
      <w:r w:rsidR="009C2DF9" w:rsidRPr="00F70BA1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F70BA1">
        <w:rPr>
          <w:rFonts w:ascii="BrowalliaUPC" w:hAnsi="BrowalliaUPC" w:cs="BrowalliaUPC"/>
          <w:sz w:val="28"/>
          <w:szCs w:val="28"/>
          <w:cs/>
        </w:rPr>
        <w:t>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3440A5A2" w14:textId="2BC73125" w:rsidR="00CD3B49" w:rsidRDefault="00CD3B49" w:rsidP="004A4110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13B52F49" w14:textId="28E3CB01" w:rsidR="006E68C3" w:rsidRDefault="006E68C3" w:rsidP="004A4110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08E298E9" w14:textId="3CD2EF65" w:rsidR="006E6C6C" w:rsidRDefault="00B50E89" w:rsidP="004A4110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F70BA1">
        <w:rPr>
          <w:rFonts w:ascii="BrowalliaUPC" w:hAnsi="BrowalliaUPC" w:cs="BrowalliaUPC"/>
          <w:sz w:val="28"/>
          <w:szCs w:val="28"/>
        </w:rPr>
        <w:t>31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F70BA1">
        <w:rPr>
          <w:rFonts w:ascii="BrowalliaUPC" w:hAnsi="BrowalliaUPC" w:cs="BrowalliaUPC"/>
          <w:sz w:val="28"/>
          <w:szCs w:val="28"/>
        </w:rPr>
        <w:t>2564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F70BA1">
        <w:rPr>
          <w:rFonts w:ascii="BrowalliaUPC" w:hAnsi="BrowalliaUPC" w:cs="BrowalliaUPC"/>
          <w:sz w:val="28"/>
          <w:szCs w:val="28"/>
        </w:rPr>
        <w:t>2563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สินทรัพย์ทางการเงินและหนี้สินทางการเงินที่มีความเสี่ยงด้านราคา และด้านกระแสเงินสดอันเกิดจากการเปลี่ยนแปลงอัตราดอกเบี้ยสรุปได้ดังนี้</w:t>
      </w:r>
    </w:p>
    <w:p w14:paraId="0336CF03" w14:textId="77777777" w:rsidR="00CD3B49" w:rsidRPr="00F70BA1" w:rsidRDefault="00CD3B49" w:rsidP="004A4110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643" w:type="dxa"/>
        <w:tblInd w:w="855" w:type="dxa"/>
        <w:tblLayout w:type="fixed"/>
        <w:tblLook w:val="0000" w:firstRow="0" w:lastRow="0" w:firstColumn="0" w:lastColumn="0" w:noHBand="0" w:noVBand="0"/>
      </w:tblPr>
      <w:tblGrid>
        <w:gridCol w:w="2689"/>
        <w:gridCol w:w="1134"/>
        <w:gridCol w:w="1134"/>
        <w:gridCol w:w="1276"/>
        <w:gridCol w:w="1134"/>
        <w:gridCol w:w="1276"/>
      </w:tblGrid>
      <w:tr w:rsidR="00C30F7A" w:rsidRPr="00F70BA1" w14:paraId="78A6A8D2" w14:textId="77777777" w:rsidTr="001C7388">
        <w:trPr>
          <w:cantSplit/>
          <w:trHeight w:val="286"/>
          <w:tblHeader/>
        </w:trPr>
        <w:tc>
          <w:tcPr>
            <w:tcW w:w="2689" w:type="dxa"/>
            <w:vAlign w:val="bottom"/>
          </w:tcPr>
          <w:p w14:paraId="003363D1" w14:textId="77777777" w:rsidR="00C30F7A" w:rsidRPr="00F70BA1" w:rsidRDefault="00C30F7A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954" w:type="dxa"/>
            <w:gridSpan w:val="5"/>
            <w:noWrap/>
          </w:tcPr>
          <w:p w14:paraId="4E88FEE0" w14:textId="64B515D0" w:rsidR="00C30F7A" w:rsidRPr="00F70BA1" w:rsidRDefault="00873A5C" w:rsidP="008F326C">
            <w:pPr>
              <w:pStyle w:val="Heading4"/>
              <w:framePr w:wrap="around"/>
              <w:ind w:left="-108" w:right="-49"/>
              <w:jc w:val="right"/>
              <w:rPr>
                <w:rFonts w:ascii="BrowalliaUPC" w:hAnsi="BrowalliaUPC" w:cs="BrowalliaUPC"/>
                <w:b w:val="0"/>
                <w:bCs w:val="0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 w:val="0"/>
                <w:bCs w:val="0"/>
                <w:sz w:val="24"/>
                <w:szCs w:val="24"/>
                <w:cs/>
              </w:rPr>
              <w:t>(หน่วย : พันบาท)</w:t>
            </w:r>
          </w:p>
        </w:tc>
      </w:tr>
      <w:tr w:rsidR="00C30F7A" w:rsidRPr="00F70BA1" w14:paraId="53A8BDB6" w14:textId="77777777" w:rsidTr="001C7388">
        <w:trPr>
          <w:cantSplit/>
          <w:trHeight w:val="286"/>
          <w:tblHeader/>
        </w:trPr>
        <w:tc>
          <w:tcPr>
            <w:tcW w:w="2689" w:type="dxa"/>
            <w:vAlign w:val="bottom"/>
          </w:tcPr>
          <w:p w14:paraId="2CA77986" w14:textId="77777777" w:rsidR="00C30F7A" w:rsidRPr="00F70BA1" w:rsidRDefault="00C30F7A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954" w:type="dxa"/>
            <w:gridSpan w:val="5"/>
            <w:noWrap/>
            <w:vAlign w:val="bottom"/>
          </w:tcPr>
          <w:p w14:paraId="2FEDDFA0" w14:textId="77777777" w:rsidR="00C30F7A" w:rsidRPr="00F70BA1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C30F7A" w:rsidRPr="00F70BA1" w14:paraId="4A89D217" w14:textId="77777777" w:rsidTr="001C7388">
        <w:trPr>
          <w:cantSplit/>
          <w:trHeight w:val="286"/>
          <w:tblHeader/>
        </w:trPr>
        <w:tc>
          <w:tcPr>
            <w:tcW w:w="2689" w:type="dxa"/>
            <w:vAlign w:val="bottom"/>
          </w:tcPr>
          <w:p w14:paraId="0B82DEFD" w14:textId="77777777" w:rsidR="00C30F7A" w:rsidRPr="00F70BA1" w:rsidRDefault="00C30F7A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954" w:type="dxa"/>
            <w:gridSpan w:val="5"/>
            <w:noWrap/>
            <w:vAlign w:val="bottom"/>
          </w:tcPr>
          <w:p w14:paraId="36B14AA8" w14:textId="77777777" w:rsidR="00C30F7A" w:rsidRPr="00F70BA1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</w:tr>
      <w:tr w:rsidR="00C30F7A" w:rsidRPr="00F70BA1" w14:paraId="626F127F" w14:textId="77777777" w:rsidTr="001C7388">
        <w:trPr>
          <w:cantSplit/>
          <w:trHeight w:val="286"/>
          <w:tblHeader/>
        </w:trPr>
        <w:tc>
          <w:tcPr>
            <w:tcW w:w="2689" w:type="dxa"/>
            <w:vAlign w:val="bottom"/>
          </w:tcPr>
          <w:p w14:paraId="244DAC00" w14:textId="77777777" w:rsidR="00C30F7A" w:rsidRPr="00F70BA1" w:rsidRDefault="00C30F7A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52CC4834" w14:textId="77777777" w:rsidR="00C30F7A" w:rsidRPr="00F70BA1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134" w:type="dxa"/>
            <w:vAlign w:val="bottom"/>
          </w:tcPr>
          <w:p w14:paraId="01FAC252" w14:textId="77777777" w:rsidR="00C30F7A" w:rsidRPr="00F70BA1" w:rsidRDefault="00C30F7A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</w:t>
            </w:r>
          </w:p>
          <w:p w14:paraId="0BFD6596" w14:textId="77777777" w:rsidR="00C30F7A" w:rsidRPr="00F70BA1" w:rsidRDefault="00C30F7A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คงที่</w:t>
            </w:r>
          </w:p>
        </w:tc>
        <w:tc>
          <w:tcPr>
            <w:tcW w:w="1276" w:type="dxa"/>
            <w:noWrap/>
            <w:vAlign w:val="bottom"/>
          </w:tcPr>
          <w:p w14:paraId="132EDBE7" w14:textId="77777777" w:rsidR="00C30F7A" w:rsidRPr="00F70BA1" w:rsidRDefault="00C30F7A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134" w:type="dxa"/>
            <w:noWrap/>
            <w:vAlign w:val="bottom"/>
          </w:tcPr>
          <w:p w14:paraId="07B6DE11" w14:textId="77777777" w:rsidR="00C30F7A" w:rsidRPr="00F70BA1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noWrap/>
            <w:vAlign w:val="bottom"/>
          </w:tcPr>
          <w:p w14:paraId="0D71DC67" w14:textId="77777777" w:rsidR="00C30F7A" w:rsidRPr="00F70BA1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อัตราดอกเบี้ย</w:t>
            </w:r>
          </w:p>
          <w:p w14:paraId="6421094F" w14:textId="77777777" w:rsidR="00C30F7A" w:rsidRPr="00F70BA1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(ร้อยละต่อปี)</w:t>
            </w:r>
          </w:p>
        </w:tc>
      </w:tr>
      <w:tr w:rsidR="00C30F7A" w:rsidRPr="00F70BA1" w14:paraId="5F701A6D" w14:textId="77777777" w:rsidTr="001C7388">
        <w:trPr>
          <w:cantSplit/>
          <w:trHeight w:val="139"/>
        </w:trPr>
        <w:tc>
          <w:tcPr>
            <w:tcW w:w="2689" w:type="dxa"/>
            <w:vAlign w:val="bottom"/>
          </w:tcPr>
          <w:p w14:paraId="5A257EC8" w14:textId="1C44AC5D" w:rsidR="00C30F7A" w:rsidRPr="00F70BA1" w:rsidRDefault="00C30F7A" w:rsidP="008F326C">
            <w:pPr>
              <w:rPr>
                <w:rFonts w:ascii="BrowalliaUPC" w:hAnsi="BrowalliaUPC" w:cs="BrowalliaUPC"/>
                <w:sz w:val="16"/>
                <w:szCs w:val="16"/>
                <w:u w:val="single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6B7DA707" w14:textId="77777777" w:rsidR="00C30F7A" w:rsidRPr="00F70BA1" w:rsidRDefault="00C30F7A" w:rsidP="008F326C">
            <w:pPr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E7DB8B8" w14:textId="77777777" w:rsidR="00C30F7A" w:rsidRPr="00F70BA1" w:rsidRDefault="00C30F7A" w:rsidP="008F326C">
            <w:pPr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48244A61" w14:textId="77777777" w:rsidR="00C30F7A" w:rsidRPr="00F70BA1" w:rsidRDefault="00C30F7A" w:rsidP="008F326C">
            <w:pPr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3346356B" w14:textId="77777777" w:rsidR="00C30F7A" w:rsidRPr="00F70BA1" w:rsidRDefault="00C30F7A" w:rsidP="008F326C">
            <w:pPr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277C1CF8" w14:textId="77777777" w:rsidR="00C30F7A" w:rsidRPr="00F70BA1" w:rsidRDefault="00C30F7A" w:rsidP="008F326C">
            <w:pPr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</w:tr>
      <w:tr w:rsidR="00873A5C" w:rsidRPr="00F70BA1" w14:paraId="64DC0014" w14:textId="77777777" w:rsidTr="001C7388">
        <w:trPr>
          <w:cantSplit/>
          <w:trHeight w:val="286"/>
        </w:trPr>
        <w:tc>
          <w:tcPr>
            <w:tcW w:w="2689" w:type="dxa"/>
          </w:tcPr>
          <w:p w14:paraId="6AB2BA9C" w14:textId="022B4185" w:rsidR="00873A5C" w:rsidRPr="0040130D" w:rsidRDefault="00873A5C" w:rsidP="00873A5C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0130D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34" w:type="dxa"/>
            <w:noWrap/>
            <w:vAlign w:val="bottom"/>
          </w:tcPr>
          <w:p w14:paraId="65ADEBE7" w14:textId="43435E52" w:rsidR="00873A5C" w:rsidRPr="0040130D" w:rsidRDefault="00873A5C" w:rsidP="00873A5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3FF913" w14:textId="5F2FAE6C" w:rsidR="00873A5C" w:rsidRPr="0040130D" w:rsidRDefault="00873A5C" w:rsidP="00873A5C">
            <w:pPr>
              <w:ind w:right="227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1D4326EB" w14:textId="2CFC1EA0" w:rsidR="00873A5C" w:rsidRPr="0040130D" w:rsidRDefault="00873A5C" w:rsidP="00873A5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3438D71E" w14:textId="29A7FF5B" w:rsidR="00873A5C" w:rsidRPr="0040130D" w:rsidRDefault="00873A5C" w:rsidP="00873A5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03A17A43" w14:textId="51F47136" w:rsidR="00873A5C" w:rsidRPr="0040130D" w:rsidRDefault="00873A5C" w:rsidP="00873A5C">
            <w:pPr>
              <w:ind w:left="-18" w:right="-18" w:firstLine="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25C4D" w:rsidRPr="00F70BA1" w14:paraId="57831EB3" w14:textId="77777777" w:rsidTr="001C7388">
        <w:trPr>
          <w:cantSplit/>
          <w:trHeight w:val="286"/>
        </w:trPr>
        <w:tc>
          <w:tcPr>
            <w:tcW w:w="2689" w:type="dxa"/>
          </w:tcPr>
          <w:p w14:paraId="66FBF1C1" w14:textId="6E7A5374" w:rsidR="00E25C4D" w:rsidRPr="0040130D" w:rsidRDefault="00E25C4D" w:rsidP="00E25C4D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noWrap/>
            <w:vAlign w:val="center"/>
          </w:tcPr>
          <w:p w14:paraId="6A7667EE" w14:textId="3E959683" w:rsidR="00E25C4D" w:rsidRPr="0040130D" w:rsidRDefault="00E25C4D" w:rsidP="00E25C4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134,348</w:t>
            </w:r>
          </w:p>
        </w:tc>
        <w:tc>
          <w:tcPr>
            <w:tcW w:w="1134" w:type="dxa"/>
            <w:vAlign w:val="center"/>
          </w:tcPr>
          <w:p w14:paraId="5B7E081A" w14:textId="470BEF3C" w:rsidR="00E25C4D" w:rsidRPr="0040130D" w:rsidRDefault="00E25C4D" w:rsidP="00E25C4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14:paraId="0D09A3D7" w14:textId="1818092B" w:rsidR="00E25C4D" w:rsidRPr="0040130D" w:rsidRDefault="00E25C4D" w:rsidP="00E25C4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45DF3324" w14:textId="283DDBCF" w:rsidR="00E25C4D" w:rsidRPr="0040130D" w:rsidRDefault="00E25C4D" w:rsidP="00E25C4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134,348</w:t>
            </w:r>
          </w:p>
        </w:tc>
        <w:tc>
          <w:tcPr>
            <w:tcW w:w="1276" w:type="dxa"/>
            <w:noWrap/>
            <w:vAlign w:val="center"/>
          </w:tcPr>
          <w:p w14:paraId="1EB9C339" w14:textId="27943E68" w:rsidR="00E25C4D" w:rsidRPr="0040130D" w:rsidRDefault="00E25C4D" w:rsidP="00E25C4D">
            <w:pPr>
              <w:tabs>
                <w:tab w:val="clear" w:pos="907"/>
                <w:tab w:val="left" w:pos="1051"/>
              </w:tabs>
              <w:spacing w:line="240" w:lineRule="auto"/>
              <w:ind w:firstLine="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0.050</w:t>
            </w:r>
            <w:r w:rsidR="005E406A" w:rsidRPr="0040130D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40130D">
              <w:rPr>
                <w:rFonts w:ascii="BrowalliaUPC" w:hAnsi="BrowalliaUPC" w:cs="BrowalliaUPC"/>
                <w:sz w:val="24"/>
                <w:szCs w:val="24"/>
              </w:rPr>
              <w:t>0.125</w:t>
            </w:r>
          </w:p>
        </w:tc>
      </w:tr>
      <w:tr w:rsidR="00E25C4D" w:rsidRPr="00F70BA1" w14:paraId="05DBAFEB" w14:textId="77777777" w:rsidTr="001C7388">
        <w:trPr>
          <w:cantSplit/>
          <w:trHeight w:val="286"/>
        </w:trPr>
        <w:tc>
          <w:tcPr>
            <w:tcW w:w="2689" w:type="dxa"/>
          </w:tcPr>
          <w:p w14:paraId="35C7BF4F" w14:textId="7761F0F0" w:rsidR="00E25C4D" w:rsidRPr="0040130D" w:rsidRDefault="00E25C4D" w:rsidP="00E25C4D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134" w:type="dxa"/>
            <w:noWrap/>
            <w:vAlign w:val="center"/>
          </w:tcPr>
          <w:p w14:paraId="4B030500" w14:textId="50043EB3" w:rsidR="00E25C4D" w:rsidRPr="0040130D" w:rsidRDefault="00E25C4D" w:rsidP="00E25C4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DE3BFE5" w14:textId="11E14FD8" w:rsidR="00E25C4D" w:rsidRPr="0040130D" w:rsidRDefault="00E25C4D" w:rsidP="00E25C4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17,277</w:t>
            </w:r>
          </w:p>
        </w:tc>
        <w:tc>
          <w:tcPr>
            <w:tcW w:w="1276" w:type="dxa"/>
            <w:noWrap/>
            <w:vAlign w:val="center"/>
          </w:tcPr>
          <w:p w14:paraId="35458770" w14:textId="7C9E119A" w:rsidR="00E25C4D" w:rsidRPr="0040130D" w:rsidRDefault="00E25C4D" w:rsidP="00E25C4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4769A5F5" w14:textId="09C8B7D5" w:rsidR="00E25C4D" w:rsidRPr="0040130D" w:rsidRDefault="00E25C4D" w:rsidP="00E25C4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17,277</w:t>
            </w:r>
          </w:p>
        </w:tc>
        <w:tc>
          <w:tcPr>
            <w:tcW w:w="1276" w:type="dxa"/>
            <w:noWrap/>
            <w:vAlign w:val="center"/>
          </w:tcPr>
          <w:p w14:paraId="3B1092C7" w14:textId="155205F0" w:rsidR="00E25C4D" w:rsidRPr="0040130D" w:rsidRDefault="00E25C4D" w:rsidP="00E25C4D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5.00</w:t>
            </w:r>
            <w:r w:rsidR="005E406A" w:rsidRPr="0040130D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40130D">
              <w:rPr>
                <w:rFonts w:ascii="BrowalliaUPC" w:hAnsi="BrowalliaUPC" w:cs="BrowalliaUPC"/>
                <w:sz w:val="24"/>
                <w:szCs w:val="24"/>
              </w:rPr>
              <w:t>28.27</w:t>
            </w:r>
          </w:p>
        </w:tc>
      </w:tr>
      <w:tr w:rsidR="00E25C4D" w:rsidRPr="00F70BA1" w14:paraId="2C1B0A02" w14:textId="77777777" w:rsidTr="001C7388">
        <w:trPr>
          <w:cantSplit/>
          <w:trHeight w:val="286"/>
        </w:trPr>
        <w:tc>
          <w:tcPr>
            <w:tcW w:w="2689" w:type="dxa"/>
          </w:tcPr>
          <w:p w14:paraId="0C6B1B37" w14:textId="03650CF2" w:rsidR="00E25C4D" w:rsidRPr="0040130D" w:rsidRDefault="00E25C4D" w:rsidP="00E25C4D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34" w:type="dxa"/>
            <w:noWrap/>
            <w:vAlign w:val="center"/>
          </w:tcPr>
          <w:p w14:paraId="03FFCBED" w14:textId="615ED943" w:rsidR="00E25C4D" w:rsidRPr="0040130D" w:rsidRDefault="00E25C4D" w:rsidP="00E25C4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73EE665" w14:textId="3D39B9B9" w:rsidR="00E25C4D" w:rsidRPr="0040130D" w:rsidRDefault="00E25C4D" w:rsidP="00E25C4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10,004</w:t>
            </w:r>
          </w:p>
        </w:tc>
        <w:tc>
          <w:tcPr>
            <w:tcW w:w="1276" w:type="dxa"/>
            <w:noWrap/>
            <w:vAlign w:val="center"/>
          </w:tcPr>
          <w:p w14:paraId="13195303" w14:textId="3404175D" w:rsidR="00E25C4D" w:rsidRPr="0040130D" w:rsidRDefault="00E25C4D" w:rsidP="00E25C4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72,017</w:t>
            </w:r>
          </w:p>
        </w:tc>
        <w:tc>
          <w:tcPr>
            <w:tcW w:w="1134" w:type="dxa"/>
            <w:noWrap/>
            <w:vAlign w:val="center"/>
          </w:tcPr>
          <w:p w14:paraId="4D9254E8" w14:textId="6F5A88A9" w:rsidR="00E25C4D" w:rsidRPr="0040130D" w:rsidRDefault="00E25C4D" w:rsidP="00E25C4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82,021</w:t>
            </w:r>
          </w:p>
        </w:tc>
        <w:tc>
          <w:tcPr>
            <w:tcW w:w="1276" w:type="dxa"/>
            <w:noWrap/>
            <w:vAlign w:val="center"/>
          </w:tcPr>
          <w:p w14:paraId="01D038AE" w14:textId="06BA955E" w:rsidR="00E25C4D" w:rsidRPr="0040130D" w:rsidRDefault="00E25C4D" w:rsidP="00E25C4D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0.15 -</w:t>
            </w:r>
            <w:r w:rsidR="005E406A" w:rsidRPr="0040130D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40130D">
              <w:rPr>
                <w:rFonts w:ascii="BrowalliaUPC" w:hAnsi="BrowalliaUPC" w:cs="BrowalliaUPC"/>
                <w:sz w:val="24"/>
                <w:szCs w:val="24"/>
              </w:rPr>
              <w:t>1.38</w:t>
            </w:r>
          </w:p>
        </w:tc>
      </w:tr>
      <w:tr w:rsidR="00873A5C" w:rsidRPr="00F70BA1" w14:paraId="2C98410A" w14:textId="77777777" w:rsidTr="001C7388">
        <w:trPr>
          <w:cantSplit/>
          <w:trHeight w:val="135"/>
        </w:trPr>
        <w:tc>
          <w:tcPr>
            <w:tcW w:w="2689" w:type="dxa"/>
          </w:tcPr>
          <w:p w14:paraId="436D48D0" w14:textId="77777777" w:rsidR="00873A5C" w:rsidRPr="0040130D" w:rsidRDefault="00873A5C" w:rsidP="00873A5C">
            <w:pPr>
              <w:ind w:left="175" w:hanging="175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528F3678" w14:textId="77777777" w:rsidR="00873A5C" w:rsidRPr="0040130D" w:rsidRDefault="00873A5C" w:rsidP="0055005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B296A71" w14:textId="77777777" w:rsidR="00873A5C" w:rsidRPr="0040130D" w:rsidRDefault="00873A5C" w:rsidP="0055005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5EE54A83" w14:textId="77777777" w:rsidR="00873A5C" w:rsidRPr="0040130D" w:rsidRDefault="00873A5C" w:rsidP="0055005E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1D687F26" w14:textId="77777777" w:rsidR="00873A5C" w:rsidRPr="0040130D" w:rsidRDefault="00873A5C" w:rsidP="0055005E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4CE29C70" w14:textId="77777777" w:rsidR="00873A5C" w:rsidRPr="0040130D" w:rsidRDefault="00873A5C" w:rsidP="0055005E">
            <w:pPr>
              <w:tabs>
                <w:tab w:val="clear" w:pos="907"/>
                <w:tab w:val="left" w:pos="1051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873A5C" w:rsidRPr="00F70BA1" w14:paraId="7FC9C97B" w14:textId="77777777" w:rsidTr="001C7388">
        <w:trPr>
          <w:cantSplit/>
          <w:trHeight w:val="286"/>
        </w:trPr>
        <w:tc>
          <w:tcPr>
            <w:tcW w:w="2689" w:type="dxa"/>
          </w:tcPr>
          <w:p w14:paraId="4B959492" w14:textId="56AE46CD" w:rsidR="00873A5C" w:rsidRPr="0040130D" w:rsidRDefault="00873A5C" w:rsidP="00873A5C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0130D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34" w:type="dxa"/>
            <w:noWrap/>
            <w:vAlign w:val="bottom"/>
          </w:tcPr>
          <w:p w14:paraId="4471938F" w14:textId="77777777" w:rsidR="00873A5C" w:rsidRPr="0040130D" w:rsidRDefault="00873A5C" w:rsidP="00873A5C">
            <w:pPr>
              <w:ind w:right="227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436ABB7" w14:textId="77777777" w:rsidR="00873A5C" w:rsidRPr="0040130D" w:rsidRDefault="00873A5C" w:rsidP="00873A5C">
            <w:pPr>
              <w:ind w:right="227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5066725B" w14:textId="77777777" w:rsidR="00873A5C" w:rsidRPr="0040130D" w:rsidRDefault="00873A5C" w:rsidP="00873A5C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noWrap/>
            <w:vAlign w:val="bottom"/>
          </w:tcPr>
          <w:p w14:paraId="053DF5F6" w14:textId="77777777" w:rsidR="00873A5C" w:rsidRPr="0040130D" w:rsidRDefault="00873A5C" w:rsidP="00873A5C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noWrap/>
            <w:vAlign w:val="bottom"/>
          </w:tcPr>
          <w:p w14:paraId="35119D3C" w14:textId="77777777" w:rsidR="00873A5C" w:rsidRPr="0040130D" w:rsidRDefault="00873A5C" w:rsidP="00873A5C">
            <w:pPr>
              <w:ind w:right="-345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B5213" w:rsidRPr="00F70BA1" w14:paraId="0D7EE66E" w14:textId="77777777" w:rsidTr="001C7388">
        <w:trPr>
          <w:cantSplit/>
          <w:trHeight w:val="286"/>
        </w:trPr>
        <w:tc>
          <w:tcPr>
            <w:tcW w:w="2689" w:type="dxa"/>
          </w:tcPr>
          <w:p w14:paraId="15A42C85" w14:textId="76DF0AB9" w:rsidR="00CB5213" w:rsidRPr="0040130D" w:rsidRDefault="00CB5213" w:rsidP="00CB5213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noWrap/>
            <w:vAlign w:val="center"/>
          </w:tcPr>
          <w:p w14:paraId="564CA49C" w14:textId="6BA5BC5B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553DAA6" w14:textId="0A6D2B56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100,432</w:t>
            </w:r>
          </w:p>
        </w:tc>
        <w:tc>
          <w:tcPr>
            <w:tcW w:w="1276" w:type="dxa"/>
            <w:noWrap/>
            <w:vAlign w:val="center"/>
          </w:tcPr>
          <w:p w14:paraId="0CF7F450" w14:textId="2021A381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1F646B05" w14:textId="67E86D85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100,432</w:t>
            </w:r>
          </w:p>
        </w:tc>
        <w:tc>
          <w:tcPr>
            <w:tcW w:w="1276" w:type="dxa"/>
            <w:noWrap/>
            <w:vAlign w:val="center"/>
          </w:tcPr>
          <w:p w14:paraId="6A6A5D01" w14:textId="21BA07DA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2.00</w:t>
            </w:r>
            <w:r w:rsidR="005E406A" w:rsidRPr="0040130D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="005E406A" w:rsidRPr="0040130D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40130D">
              <w:rPr>
                <w:rFonts w:ascii="BrowalliaUPC" w:hAnsi="BrowalliaUPC" w:cs="BrowalliaUPC"/>
                <w:sz w:val="24"/>
                <w:szCs w:val="24"/>
              </w:rPr>
              <w:t>4.00</w:t>
            </w:r>
          </w:p>
        </w:tc>
      </w:tr>
      <w:tr w:rsidR="00CB5213" w:rsidRPr="00F70BA1" w14:paraId="5F4A5D94" w14:textId="77777777" w:rsidTr="001C7388">
        <w:trPr>
          <w:cantSplit/>
          <w:trHeight w:val="286"/>
        </w:trPr>
        <w:tc>
          <w:tcPr>
            <w:tcW w:w="2689" w:type="dxa"/>
          </w:tcPr>
          <w:p w14:paraId="66B0E26C" w14:textId="74EF6C56" w:rsidR="00CB5213" w:rsidRPr="0040130D" w:rsidRDefault="00CB5213" w:rsidP="00CB5213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เงินกู้ยืมระยะสั้นและดอกเบี้ยค้างจ่าย</w:t>
            </w:r>
            <w:r w:rsidRPr="0040130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noWrap/>
            <w:vAlign w:val="center"/>
          </w:tcPr>
          <w:p w14:paraId="2AEB4252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5C0BA6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14:paraId="4C379A33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14:paraId="0C236787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14:paraId="45476715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B5213" w:rsidRPr="00F70BA1" w14:paraId="7B85A595" w14:textId="77777777" w:rsidTr="001C7388">
        <w:trPr>
          <w:cantSplit/>
          <w:trHeight w:val="286"/>
        </w:trPr>
        <w:tc>
          <w:tcPr>
            <w:tcW w:w="2689" w:type="dxa"/>
          </w:tcPr>
          <w:p w14:paraId="671B584D" w14:textId="2D292938" w:rsidR="00CB5213" w:rsidRPr="0040130D" w:rsidRDefault="00CB5213" w:rsidP="00CB5213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- </w:t>
            </w:r>
            <w:r w:rsidRPr="0040130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บุคคลและบริษัทที่เกี่ยวข้องกัน</w:t>
            </w:r>
          </w:p>
        </w:tc>
        <w:tc>
          <w:tcPr>
            <w:tcW w:w="1134" w:type="dxa"/>
            <w:noWrap/>
            <w:vAlign w:val="center"/>
          </w:tcPr>
          <w:p w14:paraId="1F17718C" w14:textId="1BEFA86C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16BBDBB" w14:textId="76BAFEE3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31,767</w:t>
            </w:r>
          </w:p>
        </w:tc>
        <w:tc>
          <w:tcPr>
            <w:tcW w:w="1276" w:type="dxa"/>
            <w:noWrap/>
            <w:vAlign w:val="center"/>
          </w:tcPr>
          <w:p w14:paraId="7D5A9FC6" w14:textId="3C1F2B68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18B05DE7" w14:textId="77928DCB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31,767</w:t>
            </w:r>
          </w:p>
        </w:tc>
        <w:tc>
          <w:tcPr>
            <w:tcW w:w="1276" w:type="dxa"/>
            <w:noWrap/>
            <w:vAlign w:val="center"/>
          </w:tcPr>
          <w:p w14:paraId="410F1AD8" w14:textId="34673FFD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6.00</w:t>
            </w:r>
          </w:p>
        </w:tc>
      </w:tr>
      <w:tr w:rsidR="00CB5213" w:rsidRPr="00F70BA1" w14:paraId="2CC974A2" w14:textId="77777777" w:rsidTr="001C7388">
        <w:trPr>
          <w:cantSplit/>
          <w:trHeight w:val="286"/>
        </w:trPr>
        <w:tc>
          <w:tcPr>
            <w:tcW w:w="2689" w:type="dxa"/>
          </w:tcPr>
          <w:p w14:paraId="2578FFEE" w14:textId="67F2717A" w:rsidR="00CB5213" w:rsidRPr="0040130D" w:rsidRDefault="00CB5213" w:rsidP="00CB5213">
            <w:pPr>
              <w:ind w:left="175" w:hanging="175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noWrap/>
            <w:vAlign w:val="center"/>
          </w:tcPr>
          <w:p w14:paraId="2DFF26ED" w14:textId="64428F61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085274B" w14:textId="130B3D9C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41,106</w:t>
            </w:r>
          </w:p>
        </w:tc>
        <w:tc>
          <w:tcPr>
            <w:tcW w:w="1276" w:type="dxa"/>
            <w:noWrap/>
            <w:vAlign w:val="center"/>
          </w:tcPr>
          <w:p w14:paraId="7F412FE0" w14:textId="186B852A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02D69718" w14:textId="0D485AFD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41,106</w:t>
            </w:r>
          </w:p>
        </w:tc>
        <w:tc>
          <w:tcPr>
            <w:tcW w:w="1276" w:type="dxa"/>
            <w:noWrap/>
            <w:vAlign w:val="center"/>
          </w:tcPr>
          <w:p w14:paraId="7D6F2ACA" w14:textId="42153A0D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4.50</w:t>
            </w:r>
            <w:r w:rsidR="005E406A" w:rsidRPr="0040130D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="005E406A" w:rsidRPr="0040130D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40130D">
              <w:rPr>
                <w:rFonts w:ascii="BrowalliaUPC" w:hAnsi="BrowalliaUPC" w:cs="BrowalliaUPC"/>
                <w:sz w:val="24"/>
                <w:szCs w:val="24"/>
              </w:rPr>
              <w:t>5.25</w:t>
            </w:r>
          </w:p>
        </w:tc>
      </w:tr>
      <w:tr w:rsidR="00CB5213" w:rsidRPr="00F70BA1" w14:paraId="75DAFC1A" w14:textId="77777777" w:rsidTr="001C7388">
        <w:trPr>
          <w:cantSplit/>
          <w:trHeight w:val="286"/>
        </w:trPr>
        <w:tc>
          <w:tcPr>
            <w:tcW w:w="2689" w:type="dxa"/>
            <w:vAlign w:val="center"/>
          </w:tcPr>
          <w:p w14:paraId="67239030" w14:textId="77D349F3" w:rsidR="00CB5213" w:rsidRPr="0040130D" w:rsidRDefault="00CB5213" w:rsidP="00CB5213">
            <w:pPr>
              <w:ind w:left="175" w:hanging="175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34" w:type="dxa"/>
            <w:noWrap/>
            <w:vAlign w:val="center"/>
          </w:tcPr>
          <w:p w14:paraId="6EA9E7D6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A5F66E4" w14:textId="004192D0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F57A42A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8FB106C" w14:textId="3053F12A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80,759</w:t>
            </w:r>
          </w:p>
        </w:tc>
        <w:tc>
          <w:tcPr>
            <w:tcW w:w="1276" w:type="dxa"/>
            <w:noWrap/>
            <w:vAlign w:val="center"/>
          </w:tcPr>
          <w:p w14:paraId="565857DC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2B1BFAC" w14:textId="072FF861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36D08AF7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8130B6B" w14:textId="162F7CB9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80,759</w:t>
            </w:r>
          </w:p>
        </w:tc>
        <w:tc>
          <w:tcPr>
            <w:tcW w:w="1276" w:type="dxa"/>
            <w:noWrap/>
            <w:vAlign w:val="center"/>
          </w:tcPr>
          <w:p w14:paraId="594A6E99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DA9CAEE" w14:textId="7F00BBDF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MLR</w:t>
            </w:r>
            <w:r w:rsidR="000D64D6"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40130D">
              <w:rPr>
                <w:rFonts w:ascii="BrowalliaUPC" w:hAnsi="BrowalliaUPC" w:cs="BrowalliaUPC"/>
                <w:sz w:val="24"/>
                <w:szCs w:val="24"/>
              </w:rPr>
              <w:t>0.25</w:t>
            </w:r>
          </w:p>
        </w:tc>
      </w:tr>
      <w:tr w:rsidR="00CB5213" w:rsidRPr="00F70BA1" w14:paraId="46893234" w14:textId="77777777" w:rsidTr="001C7388">
        <w:trPr>
          <w:cantSplit/>
          <w:trHeight w:val="286"/>
        </w:trPr>
        <w:tc>
          <w:tcPr>
            <w:tcW w:w="2689" w:type="dxa"/>
            <w:vAlign w:val="center"/>
          </w:tcPr>
          <w:p w14:paraId="44C12C20" w14:textId="7FC8F8B1" w:rsidR="00CB5213" w:rsidRPr="0040130D" w:rsidRDefault="00CB5213" w:rsidP="00CB5213">
            <w:pPr>
              <w:ind w:left="175" w:hanging="175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134" w:type="dxa"/>
            <w:noWrap/>
            <w:vAlign w:val="center"/>
          </w:tcPr>
          <w:p w14:paraId="412C3143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1C6A7C2" w14:textId="0A88E7AB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ECD7185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D1E9909" w14:textId="3A836BDB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242,286</w:t>
            </w:r>
          </w:p>
        </w:tc>
        <w:tc>
          <w:tcPr>
            <w:tcW w:w="1276" w:type="dxa"/>
            <w:noWrap/>
            <w:vAlign w:val="center"/>
          </w:tcPr>
          <w:p w14:paraId="5910D9B1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9E1ED20" w14:textId="3F2DBF4E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5F5B2F5E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B52AC09" w14:textId="0B6290D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242,286</w:t>
            </w:r>
          </w:p>
        </w:tc>
        <w:tc>
          <w:tcPr>
            <w:tcW w:w="1276" w:type="dxa"/>
            <w:noWrap/>
            <w:vAlign w:val="center"/>
          </w:tcPr>
          <w:p w14:paraId="2B7FC533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D9E8CB7" w14:textId="77B9BC75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MLR-0.25</w:t>
            </w:r>
          </w:p>
        </w:tc>
      </w:tr>
      <w:tr w:rsidR="00CB5213" w:rsidRPr="00F70BA1" w14:paraId="374901D5" w14:textId="77777777" w:rsidTr="001C7388">
        <w:trPr>
          <w:cantSplit/>
          <w:trHeight w:val="286"/>
        </w:trPr>
        <w:tc>
          <w:tcPr>
            <w:tcW w:w="2689" w:type="dxa"/>
            <w:vAlign w:val="center"/>
          </w:tcPr>
          <w:p w14:paraId="15BADB07" w14:textId="5BF9A399" w:rsidR="00CB5213" w:rsidRPr="0040130D" w:rsidRDefault="00CB5213" w:rsidP="00CB5213">
            <w:pPr>
              <w:ind w:left="175" w:hanging="175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หนี้สินจากภาระค้ำประกันเงินกู้ยืมของบริษัทย่อย</w:t>
            </w:r>
          </w:p>
        </w:tc>
        <w:tc>
          <w:tcPr>
            <w:tcW w:w="1134" w:type="dxa"/>
            <w:noWrap/>
            <w:vAlign w:val="center"/>
          </w:tcPr>
          <w:p w14:paraId="2FFA0777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C716AE4" w14:textId="576A9C46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E6D38EC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61E9461" w14:textId="25FD387F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14:paraId="194872A3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E2F2820" w14:textId="767C4AA4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35C8E9AF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2233A21" w14:textId="483509E1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14:paraId="6E57909E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C79CA0D" w14:textId="5FBCF032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5.00, 15.00</w:t>
            </w:r>
          </w:p>
        </w:tc>
      </w:tr>
      <w:tr w:rsidR="00CB5213" w:rsidRPr="00F70BA1" w14:paraId="2DD2C209" w14:textId="77777777" w:rsidTr="001C7388">
        <w:trPr>
          <w:cantSplit/>
          <w:trHeight w:val="286"/>
        </w:trPr>
        <w:tc>
          <w:tcPr>
            <w:tcW w:w="2689" w:type="dxa"/>
            <w:vAlign w:val="center"/>
          </w:tcPr>
          <w:p w14:paraId="25C9CEE5" w14:textId="130603D2" w:rsidR="00CB5213" w:rsidRPr="0040130D" w:rsidRDefault="00CB5213" w:rsidP="00CB5213">
            <w:pPr>
              <w:ind w:left="175" w:hanging="175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1134" w:type="dxa"/>
            <w:noWrap/>
            <w:vAlign w:val="center"/>
          </w:tcPr>
          <w:p w14:paraId="0324772C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A12DAE4" w14:textId="7044314E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8DFE43F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0644367" w14:textId="11D9BACC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123,800</w:t>
            </w:r>
          </w:p>
        </w:tc>
        <w:tc>
          <w:tcPr>
            <w:tcW w:w="1276" w:type="dxa"/>
            <w:noWrap/>
            <w:vAlign w:val="center"/>
          </w:tcPr>
          <w:p w14:paraId="788251A7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17AB9CF" w14:textId="31DFF9E3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7CC49742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C37098C" w14:textId="28FC93F3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123,800</w:t>
            </w:r>
          </w:p>
        </w:tc>
        <w:tc>
          <w:tcPr>
            <w:tcW w:w="1276" w:type="dxa"/>
            <w:noWrap/>
            <w:vAlign w:val="center"/>
          </w:tcPr>
          <w:p w14:paraId="1C84E8B4" w14:textId="77777777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6762768" w14:textId="1CEBC8D9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5.00, 15.00</w:t>
            </w:r>
          </w:p>
        </w:tc>
      </w:tr>
      <w:tr w:rsidR="00CB5213" w:rsidRPr="00F70BA1" w14:paraId="5261DBC7" w14:textId="77777777" w:rsidTr="001C7388">
        <w:trPr>
          <w:cantSplit/>
          <w:trHeight w:val="286"/>
        </w:trPr>
        <w:tc>
          <w:tcPr>
            <w:tcW w:w="2689" w:type="dxa"/>
            <w:vAlign w:val="center"/>
          </w:tcPr>
          <w:p w14:paraId="57F872C2" w14:textId="24C0D3CD" w:rsidR="00CB5213" w:rsidRPr="0040130D" w:rsidRDefault="00CB5213" w:rsidP="00CB5213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noWrap/>
            <w:vAlign w:val="center"/>
          </w:tcPr>
          <w:p w14:paraId="715752A4" w14:textId="7ADBE3EF" w:rsidR="00CB5213" w:rsidRPr="0040130D" w:rsidRDefault="00634E54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  <w:tc>
          <w:tcPr>
            <w:tcW w:w="1134" w:type="dxa"/>
            <w:vAlign w:val="center"/>
          </w:tcPr>
          <w:p w14:paraId="3E0A596F" w14:textId="2BBAE539" w:rsidR="00CB5213" w:rsidRPr="0040130D" w:rsidRDefault="00634E54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14:paraId="2E15DAE8" w14:textId="27B330CA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177BB91F" w14:textId="25101FAD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  <w:tc>
          <w:tcPr>
            <w:tcW w:w="1276" w:type="dxa"/>
            <w:noWrap/>
            <w:vAlign w:val="center"/>
          </w:tcPr>
          <w:p w14:paraId="00798EA4" w14:textId="586F162A" w:rsidR="00CB5213" w:rsidRPr="0040130D" w:rsidRDefault="00CB5213" w:rsidP="00CB5213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0130D">
              <w:rPr>
                <w:rFonts w:ascii="BrowalliaUPC" w:hAnsi="BrowalliaUPC" w:cs="BrowalliaUPC"/>
                <w:sz w:val="24"/>
                <w:szCs w:val="24"/>
              </w:rPr>
              <w:t>MLR-1.00</w:t>
            </w:r>
          </w:p>
        </w:tc>
      </w:tr>
    </w:tbl>
    <w:p w14:paraId="4E1D33C4" w14:textId="730982A3" w:rsidR="00896ABE" w:rsidRDefault="00896ABE">
      <w:pPr>
        <w:rPr>
          <w:rFonts w:ascii="BrowalliaUPC" w:hAnsi="BrowalliaUPC" w:cs="BrowalliaUPC"/>
        </w:rPr>
      </w:pPr>
    </w:p>
    <w:p w14:paraId="4EE58A45" w14:textId="56F65800" w:rsidR="00DE33CC" w:rsidRDefault="00DE33CC">
      <w:pPr>
        <w:rPr>
          <w:rFonts w:ascii="BrowalliaUPC" w:hAnsi="BrowalliaUPC" w:cs="BrowalliaUPC"/>
        </w:rPr>
      </w:pPr>
    </w:p>
    <w:p w14:paraId="439AD729" w14:textId="263D0D99" w:rsidR="00DE33CC" w:rsidRDefault="00DE33CC">
      <w:pPr>
        <w:rPr>
          <w:rFonts w:ascii="BrowalliaUPC" w:hAnsi="BrowalliaUPC" w:cs="BrowalliaUPC"/>
        </w:rPr>
      </w:pPr>
    </w:p>
    <w:p w14:paraId="0F3F67EC" w14:textId="0E828B33" w:rsidR="00DE33CC" w:rsidRDefault="00DE33CC">
      <w:pPr>
        <w:rPr>
          <w:rFonts w:ascii="BrowalliaUPC" w:hAnsi="BrowalliaUPC" w:cs="BrowalliaUPC"/>
        </w:rPr>
      </w:pPr>
    </w:p>
    <w:p w14:paraId="4122DB6D" w14:textId="7148AB67" w:rsidR="00DE33CC" w:rsidRDefault="00DE33CC">
      <w:pPr>
        <w:rPr>
          <w:rFonts w:ascii="BrowalliaUPC" w:hAnsi="BrowalliaUPC" w:cs="BrowalliaUPC"/>
        </w:rPr>
      </w:pPr>
    </w:p>
    <w:p w14:paraId="0BE48136" w14:textId="583DB295" w:rsidR="00DE33CC" w:rsidRDefault="00DE33CC">
      <w:pPr>
        <w:rPr>
          <w:rFonts w:ascii="BrowalliaUPC" w:hAnsi="BrowalliaUPC" w:cs="BrowalliaUPC"/>
        </w:rPr>
      </w:pPr>
    </w:p>
    <w:p w14:paraId="51F8E049" w14:textId="53C12869" w:rsidR="00DE33CC" w:rsidRDefault="00DE33CC">
      <w:pPr>
        <w:rPr>
          <w:rFonts w:ascii="BrowalliaUPC" w:hAnsi="BrowalliaUPC" w:cs="BrowalliaUPC"/>
        </w:rPr>
      </w:pPr>
    </w:p>
    <w:p w14:paraId="34382075" w14:textId="6841F9F3" w:rsidR="00DE33CC" w:rsidRDefault="00DE33CC">
      <w:pPr>
        <w:rPr>
          <w:rFonts w:ascii="BrowalliaUPC" w:hAnsi="BrowalliaUPC" w:cs="BrowalliaUPC"/>
        </w:rPr>
      </w:pPr>
    </w:p>
    <w:p w14:paraId="461ECA20" w14:textId="263D0837" w:rsidR="00DE33CC" w:rsidRDefault="00DE33CC">
      <w:pPr>
        <w:rPr>
          <w:rFonts w:ascii="BrowalliaUPC" w:hAnsi="BrowalliaUPC" w:cs="BrowalliaUPC"/>
        </w:rPr>
      </w:pPr>
    </w:p>
    <w:p w14:paraId="0E70F09D" w14:textId="1DCB6737" w:rsidR="00DE33CC" w:rsidRDefault="00DE33CC">
      <w:pPr>
        <w:rPr>
          <w:rFonts w:ascii="BrowalliaUPC" w:hAnsi="BrowalliaUPC" w:cs="BrowalliaUPC"/>
        </w:rPr>
      </w:pPr>
    </w:p>
    <w:p w14:paraId="1F437AF4" w14:textId="7AD0B189" w:rsidR="00DE33CC" w:rsidRDefault="00DE33CC">
      <w:pPr>
        <w:rPr>
          <w:rFonts w:ascii="BrowalliaUPC" w:hAnsi="BrowalliaUPC" w:cs="BrowalliaUPC"/>
        </w:rPr>
      </w:pPr>
    </w:p>
    <w:p w14:paraId="3337DF3D" w14:textId="017BF46A" w:rsidR="00DE33CC" w:rsidRDefault="00DE33CC">
      <w:pPr>
        <w:rPr>
          <w:rFonts w:ascii="BrowalliaUPC" w:hAnsi="BrowalliaUPC" w:cs="BrowalliaUPC"/>
        </w:rPr>
      </w:pPr>
    </w:p>
    <w:p w14:paraId="0B5C4467" w14:textId="6DB8D83E" w:rsidR="00DE33CC" w:rsidRDefault="00DE33CC">
      <w:pPr>
        <w:rPr>
          <w:rFonts w:ascii="BrowalliaUPC" w:hAnsi="BrowalliaUPC" w:cs="BrowalliaUPC"/>
        </w:rPr>
      </w:pPr>
    </w:p>
    <w:p w14:paraId="674CAA09" w14:textId="032405E6" w:rsidR="00DE33CC" w:rsidRDefault="00DE33CC">
      <w:pPr>
        <w:rPr>
          <w:rFonts w:ascii="BrowalliaUPC" w:hAnsi="BrowalliaUPC" w:cs="BrowalliaUPC"/>
        </w:rPr>
      </w:pPr>
    </w:p>
    <w:p w14:paraId="1802E7E1" w14:textId="4286535F" w:rsidR="00DE33CC" w:rsidRDefault="00DE33CC">
      <w:pPr>
        <w:rPr>
          <w:rFonts w:ascii="BrowalliaUPC" w:hAnsi="BrowalliaUPC" w:cs="BrowalliaUPC"/>
        </w:rPr>
      </w:pPr>
    </w:p>
    <w:p w14:paraId="36392992" w14:textId="49FC9982" w:rsidR="00DE33CC" w:rsidRDefault="00DE33CC">
      <w:pPr>
        <w:rPr>
          <w:rFonts w:ascii="BrowalliaUPC" w:hAnsi="BrowalliaUPC" w:cs="BrowalliaUPC"/>
        </w:rPr>
      </w:pPr>
    </w:p>
    <w:p w14:paraId="7A99F766" w14:textId="7FB508D3" w:rsidR="00DE33CC" w:rsidRDefault="00DE33CC">
      <w:pPr>
        <w:rPr>
          <w:rFonts w:ascii="BrowalliaUPC" w:hAnsi="BrowalliaUPC" w:cs="BrowalliaUPC"/>
        </w:rPr>
      </w:pPr>
    </w:p>
    <w:p w14:paraId="5F2081C2" w14:textId="7D1EDA19" w:rsidR="00DE33CC" w:rsidRDefault="00DE33CC">
      <w:pPr>
        <w:rPr>
          <w:rFonts w:ascii="BrowalliaUPC" w:hAnsi="BrowalliaUPC" w:cs="BrowalliaUPC"/>
        </w:rPr>
      </w:pPr>
    </w:p>
    <w:p w14:paraId="23A1DD21" w14:textId="13AD1222" w:rsidR="00DE33CC" w:rsidRDefault="00DE33CC">
      <w:pPr>
        <w:rPr>
          <w:rFonts w:ascii="BrowalliaUPC" w:hAnsi="BrowalliaUPC" w:cs="BrowalliaUPC"/>
        </w:rPr>
      </w:pPr>
    </w:p>
    <w:p w14:paraId="6BE0EE87" w14:textId="71B5DAE5" w:rsidR="00DE33CC" w:rsidRDefault="00DE33CC">
      <w:pPr>
        <w:rPr>
          <w:rFonts w:ascii="BrowalliaUPC" w:hAnsi="BrowalliaUPC" w:cs="BrowalliaUPC"/>
        </w:rPr>
      </w:pPr>
    </w:p>
    <w:p w14:paraId="689B771A" w14:textId="77777777" w:rsidR="00DE33CC" w:rsidRPr="00F70BA1" w:rsidRDefault="00DE33CC">
      <w:pPr>
        <w:rPr>
          <w:rFonts w:ascii="BrowalliaUPC" w:hAnsi="BrowalliaUPC" w:cs="BrowalliaUPC"/>
        </w:rPr>
      </w:pPr>
    </w:p>
    <w:tbl>
      <w:tblPr>
        <w:tblW w:w="8643" w:type="dxa"/>
        <w:tblInd w:w="855" w:type="dxa"/>
        <w:tblLayout w:type="fixed"/>
        <w:tblLook w:val="0000" w:firstRow="0" w:lastRow="0" w:firstColumn="0" w:lastColumn="0" w:noHBand="0" w:noVBand="0"/>
      </w:tblPr>
      <w:tblGrid>
        <w:gridCol w:w="2689"/>
        <w:gridCol w:w="1134"/>
        <w:gridCol w:w="1134"/>
        <w:gridCol w:w="1276"/>
        <w:gridCol w:w="1134"/>
        <w:gridCol w:w="1276"/>
      </w:tblGrid>
      <w:tr w:rsidR="00E4461D" w:rsidRPr="00F70BA1" w14:paraId="6F823960" w14:textId="77777777" w:rsidTr="001C7388">
        <w:trPr>
          <w:cantSplit/>
          <w:trHeight w:val="286"/>
        </w:trPr>
        <w:tc>
          <w:tcPr>
            <w:tcW w:w="2689" w:type="dxa"/>
            <w:vAlign w:val="bottom"/>
          </w:tcPr>
          <w:p w14:paraId="6A70D539" w14:textId="77777777" w:rsidR="00E4461D" w:rsidRPr="00F70BA1" w:rsidRDefault="00E4461D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954" w:type="dxa"/>
            <w:gridSpan w:val="5"/>
            <w:noWrap/>
          </w:tcPr>
          <w:p w14:paraId="05B0ED0A" w14:textId="77777777" w:rsidR="00E4461D" w:rsidRPr="00F70BA1" w:rsidRDefault="00E4461D" w:rsidP="008F326C">
            <w:pPr>
              <w:pStyle w:val="Heading4"/>
              <w:framePr w:wrap="around"/>
              <w:ind w:left="-108" w:right="-49"/>
              <w:jc w:val="right"/>
              <w:rPr>
                <w:rFonts w:ascii="BrowalliaUPC" w:hAnsi="BrowalliaUPC" w:cs="BrowalliaUPC"/>
                <w:b w:val="0"/>
                <w:bCs w:val="0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 w:val="0"/>
                <w:bCs w:val="0"/>
                <w:sz w:val="24"/>
                <w:szCs w:val="24"/>
                <w:cs/>
              </w:rPr>
              <w:t>(หน่วย : พันบาท)</w:t>
            </w:r>
          </w:p>
        </w:tc>
      </w:tr>
      <w:tr w:rsidR="00E4461D" w:rsidRPr="00F70BA1" w14:paraId="21BC4588" w14:textId="77777777" w:rsidTr="001C7388">
        <w:trPr>
          <w:cantSplit/>
          <w:trHeight w:val="286"/>
        </w:trPr>
        <w:tc>
          <w:tcPr>
            <w:tcW w:w="2689" w:type="dxa"/>
            <w:vAlign w:val="bottom"/>
          </w:tcPr>
          <w:p w14:paraId="71E0002C" w14:textId="77777777" w:rsidR="00E4461D" w:rsidRPr="00F70BA1" w:rsidRDefault="00E4461D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954" w:type="dxa"/>
            <w:gridSpan w:val="5"/>
            <w:noWrap/>
            <w:vAlign w:val="bottom"/>
          </w:tcPr>
          <w:p w14:paraId="39739231" w14:textId="77777777" w:rsidR="00E4461D" w:rsidRPr="00F70BA1" w:rsidRDefault="00E4461D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E4461D" w:rsidRPr="00F70BA1" w14:paraId="18F7E092" w14:textId="77777777" w:rsidTr="001C7388">
        <w:trPr>
          <w:cantSplit/>
          <w:trHeight w:val="286"/>
        </w:trPr>
        <w:tc>
          <w:tcPr>
            <w:tcW w:w="2689" w:type="dxa"/>
            <w:vAlign w:val="bottom"/>
          </w:tcPr>
          <w:p w14:paraId="4EC4432E" w14:textId="77777777" w:rsidR="00E4461D" w:rsidRPr="00F70BA1" w:rsidRDefault="00E4461D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954" w:type="dxa"/>
            <w:gridSpan w:val="5"/>
            <w:noWrap/>
            <w:vAlign w:val="bottom"/>
          </w:tcPr>
          <w:p w14:paraId="5A520E35" w14:textId="775A3943" w:rsidR="00E4461D" w:rsidRPr="00F70BA1" w:rsidRDefault="00E4461D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E4461D" w:rsidRPr="00F70BA1" w14:paraId="4F8F2078" w14:textId="77777777" w:rsidTr="001C7388">
        <w:trPr>
          <w:cantSplit/>
          <w:trHeight w:val="286"/>
        </w:trPr>
        <w:tc>
          <w:tcPr>
            <w:tcW w:w="2689" w:type="dxa"/>
            <w:vAlign w:val="bottom"/>
          </w:tcPr>
          <w:p w14:paraId="786F084B" w14:textId="77777777" w:rsidR="00E4461D" w:rsidRPr="00F70BA1" w:rsidRDefault="00E4461D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569E1B7B" w14:textId="77777777" w:rsidR="00E4461D" w:rsidRPr="00F70BA1" w:rsidRDefault="00E4461D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134" w:type="dxa"/>
            <w:vAlign w:val="bottom"/>
          </w:tcPr>
          <w:p w14:paraId="0A912FCE" w14:textId="77777777" w:rsidR="00E4461D" w:rsidRPr="00F70BA1" w:rsidRDefault="00E4461D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</w:t>
            </w:r>
          </w:p>
          <w:p w14:paraId="7EE39772" w14:textId="77777777" w:rsidR="00E4461D" w:rsidRPr="00F70BA1" w:rsidRDefault="00E4461D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คงที่</w:t>
            </w:r>
          </w:p>
        </w:tc>
        <w:tc>
          <w:tcPr>
            <w:tcW w:w="1276" w:type="dxa"/>
            <w:noWrap/>
            <w:vAlign w:val="bottom"/>
          </w:tcPr>
          <w:p w14:paraId="7C35F7A8" w14:textId="77777777" w:rsidR="00E4461D" w:rsidRPr="00F70BA1" w:rsidRDefault="00E4461D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134" w:type="dxa"/>
            <w:noWrap/>
            <w:vAlign w:val="bottom"/>
          </w:tcPr>
          <w:p w14:paraId="3D6AE2FD" w14:textId="77777777" w:rsidR="00E4461D" w:rsidRPr="00F70BA1" w:rsidRDefault="00E4461D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noWrap/>
            <w:vAlign w:val="bottom"/>
          </w:tcPr>
          <w:p w14:paraId="4892E099" w14:textId="77777777" w:rsidR="00E4461D" w:rsidRPr="00F70BA1" w:rsidRDefault="00E4461D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อัตราดอกเบี้ย</w:t>
            </w:r>
          </w:p>
          <w:p w14:paraId="45BF1B82" w14:textId="77777777" w:rsidR="00E4461D" w:rsidRPr="00F70BA1" w:rsidRDefault="00E4461D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(ร้อยละต่อปี)</w:t>
            </w:r>
          </w:p>
        </w:tc>
      </w:tr>
      <w:tr w:rsidR="00E4461D" w:rsidRPr="00F70BA1" w14:paraId="3B5EF57E" w14:textId="77777777" w:rsidTr="001C7388">
        <w:trPr>
          <w:cantSplit/>
          <w:trHeight w:val="97"/>
        </w:trPr>
        <w:tc>
          <w:tcPr>
            <w:tcW w:w="2689" w:type="dxa"/>
            <w:vAlign w:val="bottom"/>
          </w:tcPr>
          <w:p w14:paraId="40DD780E" w14:textId="11952B41" w:rsidR="00E4461D" w:rsidRPr="00F70BA1" w:rsidRDefault="00E4461D" w:rsidP="008F326C">
            <w:pPr>
              <w:rPr>
                <w:rFonts w:ascii="BrowalliaUPC" w:hAnsi="BrowalliaUPC" w:cs="BrowalliaUPC"/>
                <w:sz w:val="16"/>
                <w:szCs w:val="16"/>
                <w:u w:val="single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0B539079" w14:textId="77777777" w:rsidR="00E4461D" w:rsidRPr="00F70BA1" w:rsidRDefault="00E4461D" w:rsidP="008F326C">
            <w:pPr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FDA2E34" w14:textId="77777777" w:rsidR="00E4461D" w:rsidRPr="00F70BA1" w:rsidRDefault="00E4461D" w:rsidP="008F326C">
            <w:pPr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102B35DE" w14:textId="77777777" w:rsidR="00E4461D" w:rsidRPr="00F70BA1" w:rsidRDefault="00E4461D" w:rsidP="008F326C">
            <w:pPr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64BE493B" w14:textId="77777777" w:rsidR="00E4461D" w:rsidRPr="00F70BA1" w:rsidRDefault="00E4461D" w:rsidP="008F326C">
            <w:pPr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730C567D" w14:textId="77777777" w:rsidR="00E4461D" w:rsidRPr="00F70BA1" w:rsidRDefault="00E4461D" w:rsidP="008F326C">
            <w:pPr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</w:tr>
      <w:tr w:rsidR="00E4461D" w:rsidRPr="00F70BA1" w14:paraId="5AE3F383" w14:textId="77777777" w:rsidTr="001C7388">
        <w:trPr>
          <w:cantSplit/>
          <w:trHeight w:val="286"/>
        </w:trPr>
        <w:tc>
          <w:tcPr>
            <w:tcW w:w="2689" w:type="dxa"/>
          </w:tcPr>
          <w:p w14:paraId="44FCB4D2" w14:textId="77777777" w:rsidR="00E4461D" w:rsidRPr="00F70BA1" w:rsidRDefault="00E4461D" w:rsidP="008F326C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34" w:type="dxa"/>
            <w:noWrap/>
            <w:vAlign w:val="bottom"/>
          </w:tcPr>
          <w:p w14:paraId="2DB1B229" w14:textId="77777777" w:rsidR="00E4461D" w:rsidRPr="00F70BA1" w:rsidRDefault="00E4461D" w:rsidP="008F326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50C8884" w14:textId="77777777" w:rsidR="00E4461D" w:rsidRPr="00F70BA1" w:rsidRDefault="00E4461D" w:rsidP="008F326C">
            <w:pPr>
              <w:ind w:right="227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1CDDFD95" w14:textId="77777777" w:rsidR="00E4461D" w:rsidRPr="00F70BA1" w:rsidRDefault="00E4461D" w:rsidP="008F326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0B55F780" w14:textId="77777777" w:rsidR="00E4461D" w:rsidRPr="00F70BA1" w:rsidRDefault="00E4461D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7C04B014" w14:textId="77777777" w:rsidR="00E4461D" w:rsidRPr="00F70BA1" w:rsidRDefault="00E4461D" w:rsidP="008F326C">
            <w:pPr>
              <w:ind w:left="-18" w:right="-18" w:firstLine="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4461D" w:rsidRPr="00F70BA1" w14:paraId="69EC1440" w14:textId="77777777" w:rsidTr="001C7388">
        <w:trPr>
          <w:cantSplit/>
          <w:trHeight w:val="286"/>
        </w:trPr>
        <w:tc>
          <w:tcPr>
            <w:tcW w:w="2689" w:type="dxa"/>
          </w:tcPr>
          <w:p w14:paraId="7601D95B" w14:textId="77777777" w:rsidR="00E4461D" w:rsidRPr="00F70BA1" w:rsidRDefault="00E4461D" w:rsidP="00E4461D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noWrap/>
            <w:vAlign w:val="bottom"/>
          </w:tcPr>
          <w:p w14:paraId="3FFC600F" w14:textId="5557C869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4,021</w:t>
            </w:r>
          </w:p>
        </w:tc>
        <w:tc>
          <w:tcPr>
            <w:tcW w:w="1134" w:type="dxa"/>
          </w:tcPr>
          <w:p w14:paraId="4FFDFDC9" w14:textId="31A3B22C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10,914</w:t>
            </w:r>
          </w:p>
        </w:tc>
        <w:tc>
          <w:tcPr>
            <w:tcW w:w="1276" w:type="dxa"/>
            <w:noWrap/>
            <w:vAlign w:val="bottom"/>
          </w:tcPr>
          <w:p w14:paraId="5DFDD5CB" w14:textId="44B4B7E3" w:rsidR="00E4461D" w:rsidRPr="00F70BA1" w:rsidRDefault="00E4461D" w:rsidP="00E4461D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509</w:t>
            </w:r>
          </w:p>
        </w:tc>
        <w:tc>
          <w:tcPr>
            <w:tcW w:w="1134" w:type="dxa"/>
            <w:noWrap/>
            <w:vAlign w:val="bottom"/>
          </w:tcPr>
          <w:p w14:paraId="6DFFBB6A" w14:textId="0465A88B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15,444</w:t>
            </w:r>
          </w:p>
        </w:tc>
        <w:tc>
          <w:tcPr>
            <w:tcW w:w="1276" w:type="dxa"/>
            <w:noWrap/>
            <w:vAlign w:val="bottom"/>
          </w:tcPr>
          <w:p w14:paraId="06C5B637" w14:textId="3C372130" w:rsidR="00E4461D" w:rsidRPr="00F70BA1" w:rsidRDefault="00AF6DFD" w:rsidP="00C1482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0.10 - 0.90</w:t>
            </w:r>
          </w:p>
        </w:tc>
      </w:tr>
      <w:tr w:rsidR="00E4461D" w:rsidRPr="00F70BA1" w14:paraId="1E7DC816" w14:textId="77777777" w:rsidTr="001C7388">
        <w:trPr>
          <w:cantSplit/>
          <w:trHeight w:val="286"/>
        </w:trPr>
        <w:tc>
          <w:tcPr>
            <w:tcW w:w="2689" w:type="dxa"/>
          </w:tcPr>
          <w:p w14:paraId="20D1C4E7" w14:textId="77777777" w:rsidR="00E4461D" w:rsidRPr="00F70BA1" w:rsidRDefault="00E4461D" w:rsidP="00E4461D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เงินให้กู้ยืม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บริษัทอื่น</w:t>
            </w:r>
          </w:p>
        </w:tc>
        <w:tc>
          <w:tcPr>
            <w:tcW w:w="1134" w:type="dxa"/>
            <w:noWrap/>
          </w:tcPr>
          <w:p w14:paraId="2A7B89BE" w14:textId="23B054C4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05FFDDC" w14:textId="6FF71F91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  <w:tc>
          <w:tcPr>
            <w:tcW w:w="1276" w:type="dxa"/>
            <w:noWrap/>
          </w:tcPr>
          <w:p w14:paraId="5D9AD7D5" w14:textId="63FF521C" w:rsidR="00E4461D" w:rsidRPr="00F70BA1" w:rsidRDefault="00E4461D" w:rsidP="00E4461D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1856EA56" w14:textId="4AFF816F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  <w:tc>
          <w:tcPr>
            <w:tcW w:w="1276" w:type="dxa"/>
            <w:noWrap/>
            <w:vAlign w:val="bottom"/>
          </w:tcPr>
          <w:p w14:paraId="5968A48E" w14:textId="0B3CE457" w:rsidR="00E4461D" w:rsidRPr="00F70BA1" w:rsidRDefault="00E4461D" w:rsidP="00C1482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6.50</w:t>
            </w:r>
          </w:p>
        </w:tc>
      </w:tr>
      <w:tr w:rsidR="00E4461D" w:rsidRPr="00F70BA1" w14:paraId="52FBE433" w14:textId="77777777" w:rsidTr="001C7388">
        <w:trPr>
          <w:cantSplit/>
          <w:trHeight w:val="286"/>
        </w:trPr>
        <w:tc>
          <w:tcPr>
            <w:tcW w:w="2689" w:type="dxa"/>
          </w:tcPr>
          <w:p w14:paraId="5A71A811" w14:textId="77777777" w:rsidR="00E4461D" w:rsidRPr="00F70BA1" w:rsidRDefault="00E4461D" w:rsidP="00E4461D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134" w:type="dxa"/>
            <w:noWrap/>
          </w:tcPr>
          <w:p w14:paraId="5549773B" w14:textId="3EB096E7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E6FF137" w14:textId="7682F8DB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6,345</w:t>
            </w:r>
          </w:p>
        </w:tc>
        <w:tc>
          <w:tcPr>
            <w:tcW w:w="1276" w:type="dxa"/>
            <w:noWrap/>
          </w:tcPr>
          <w:p w14:paraId="2785C291" w14:textId="54FDE36C" w:rsidR="00E4461D" w:rsidRPr="00F70BA1" w:rsidRDefault="00E4461D" w:rsidP="00E4461D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51860A9E" w14:textId="47156E38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6,345</w:t>
            </w:r>
          </w:p>
        </w:tc>
        <w:tc>
          <w:tcPr>
            <w:tcW w:w="1276" w:type="dxa"/>
            <w:noWrap/>
          </w:tcPr>
          <w:p w14:paraId="1E52365A" w14:textId="3A109D12" w:rsidR="00E4461D" w:rsidRPr="00F70BA1" w:rsidRDefault="00E4461D" w:rsidP="00C1482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3.00 - 5.00</w:t>
            </w:r>
          </w:p>
        </w:tc>
      </w:tr>
      <w:tr w:rsidR="00E4461D" w:rsidRPr="00F70BA1" w14:paraId="217EAC4D" w14:textId="77777777" w:rsidTr="001C7388">
        <w:trPr>
          <w:cantSplit/>
          <w:trHeight w:val="286"/>
        </w:trPr>
        <w:tc>
          <w:tcPr>
            <w:tcW w:w="2689" w:type="dxa"/>
          </w:tcPr>
          <w:p w14:paraId="246E59A3" w14:textId="77777777" w:rsidR="00E4461D" w:rsidRPr="00F70BA1" w:rsidRDefault="00E4461D" w:rsidP="00E4461D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34" w:type="dxa"/>
            <w:noWrap/>
          </w:tcPr>
          <w:p w14:paraId="38718547" w14:textId="179A027F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612BE12" w14:textId="1991DB14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</w:tcPr>
          <w:p w14:paraId="4812AB1B" w14:textId="2B0A8B9D" w:rsidR="00E4461D" w:rsidRPr="00F70BA1" w:rsidRDefault="00E4461D" w:rsidP="00E4461D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22,493</w:t>
            </w:r>
          </w:p>
        </w:tc>
        <w:tc>
          <w:tcPr>
            <w:tcW w:w="1134" w:type="dxa"/>
            <w:noWrap/>
          </w:tcPr>
          <w:p w14:paraId="0F3AFA50" w14:textId="1C322D97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22,496</w:t>
            </w:r>
          </w:p>
        </w:tc>
        <w:tc>
          <w:tcPr>
            <w:tcW w:w="1276" w:type="dxa"/>
            <w:noWrap/>
          </w:tcPr>
          <w:p w14:paraId="64A177D2" w14:textId="2A668F9C" w:rsidR="00E4461D" w:rsidRPr="00F70BA1" w:rsidRDefault="00E4461D" w:rsidP="00C1482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0.25</w:t>
            </w:r>
          </w:p>
        </w:tc>
      </w:tr>
      <w:tr w:rsidR="00E4461D" w:rsidRPr="00F70BA1" w14:paraId="79DDAFDD" w14:textId="77777777" w:rsidTr="001C7388">
        <w:trPr>
          <w:cantSplit/>
          <w:trHeight w:val="149"/>
        </w:trPr>
        <w:tc>
          <w:tcPr>
            <w:tcW w:w="2689" w:type="dxa"/>
          </w:tcPr>
          <w:p w14:paraId="13A4C6DD" w14:textId="77777777" w:rsidR="00E4461D" w:rsidRPr="00F70BA1" w:rsidRDefault="00E4461D" w:rsidP="00E4461D">
            <w:pPr>
              <w:ind w:left="175" w:hanging="17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336DCB4D" w14:textId="77777777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1D1999" w14:textId="77777777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756BC723" w14:textId="77777777" w:rsidR="00E4461D" w:rsidRPr="00F70BA1" w:rsidRDefault="00E4461D" w:rsidP="00E4461D">
            <w:pPr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14:paraId="42C391A3" w14:textId="77777777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63B6E0DF" w14:textId="77777777" w:rsidR="00E4461D" w:rsidRPr="00F70BA1" w:rsidRDefault="00E4461D" w:rsidP="00C1482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4461D" w:rsidRPr="00F70BA1" w14:paraId="78649381" w14:textId="77777777" w:rsidTr="001C7388">
        <w:trPr>
          <w:cantSplit/>
          <w:trHeight w:val="286"/>
        </w:trPr>
        <w:tc>
          <w:tcPr>
            <w:tcW w:w="2689" w:type="dxa"/>
          </w:tcPr>
          <w:p w14:paraId="48B09DDB" w14:textId="77777777" w:rsidR="00E4461D" w:rsidRPr="00F70BA1" w:rsidRDefault="00E4461D" w:rsidP="00E4461D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34" w:type="dxa"/>
            <w:noWrap/>
          </w:tcPr>
          <w:p w14:paraId="3AA4BC0A" w14:textId="77777777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CEB189" w14:textId="77777777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007DAFD0" w14:textId="77777777" w:rsidR="00E4461D" w:rsidRPr="00F70BA1" w:rsidRDefault="00E4461D" w:rsidP="00E4461D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70CE6646" w14:textId="77777777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39366F9C" w14:textId="77777777" w:rsidR="00E4461D" w:rsidRPr="00F70BA1" w:rsidRDefault="00E4461D" w:rsidP="00C1482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4461D" w:rsidRPr="00F70BA1" w14:paraId="040DC5D1" w14:textId="77777777" w:rsidTr="001C7388">
        <w:trPr>
          <w:cantSplit/>
          <w:trHeight w:val="286"/>
        </w:trPr>
        <w:tc>
          <w:tcPr>
            <w:tcW w:w="2689" w:type="dxa"/>
          </w:tcPr>
          <w:p w14:paraId="62FCFE9A" w14:textId="77777777" w:rsidR="007B033F" w:rsidRPr="00F70BA1" w:rsidRDefault="007B033F" w:rsidP="00E4461D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457BA1EA" w14:textId="6BCAED42" w:rsidR="00E4461D" w:rsidRPr="00F70BA1" w:rsidRDefault="00E4461D" w:rsidP="00E4461D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noWrap/>
          </w:tcPr>
          <w:p w14:paraId="4C051FAB" w14:textId="77777777" w:rsidR="007B033F" w:rsidRPr="00F70BA1" w:rsidRDefault="007B033F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2FF7722" w14:textId="5B0AE522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124,904</w:t>
            </w:r>
          </w:p>
        </w:tc>
        <w:tc>
          <w:tcPr>
            <w:tcW w:w="1134" w:type="dxa"/>
          </w:tcPr>
          <w:p w14:paraId="4879EA7C" w14:textId="77777777" w:rsidR="007B033F" w:rsidRPr="00F70BA1" w:rsidRDefault="007B033F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D8A2720" w14:textId="7B9CC68C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391,37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3</w:t>
            </w:r>
          </w:p>
        </w:tc>
        <w:tc>
          <w:tcPr>
            <w:tcW w:w="1276" w:type="dxa"/>
            <w:noWrap/>
          </w:tcPr>
          <w:p w14:paraId="20CCF61A" w14:textId="77777777" w:rsidR="007B033F" w:rsidRPr="00F70BA1" w:rsidRDefault="007B033F" w:rsidP="00E4461D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80BACF4" w14:textId="08257A2E" w:rsidR="00E4461D" w:rsidRPr="00F70BA1" w:rsidRDefault="00E4461D" w:rsidP="00E4461D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0729A12E" w14:textId="77777777" w:rsidR="007B033F" w:rsidRPr="00F70BA1" w:rsidRDefault="007B033F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2F6B434" w14:textId="720A108B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516,27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7</w:t>
            </w:r>
          </w:p>
        </w:tc>
        <w:tc>
          <w:tcPr>
            <w:tcW w:w="1276" w:type="dxa"/>
            <w:noWrap/>
            <w:vAlign w:val="bottom"/>
          </w:tcPr>
          <w:p w14:paraId="0D6C0523" w14:textId="3E47E5ED" w:rsidR="00E4461D" w:rsidRPr="00F70BA1" w:rsidRDefault="00C14824" w:rsidP="00C1482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MOR</w:t>
            </w:r>
            <w:r w:rsidR="006E0891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1.00, </w:t>
            </w:r>
            <w:r w:rsidR="00E2195A">
              <w:rPr>
                <w:rFonts w:ascii="BrowalliaUPC" w:hAnsi="BrowalliaUPC" w:cs="BrowalliaUPC"/>
                <w:sz w:val="24"/>
                <w:szCs w:val="24"/>
              </w:rPr>
              <w:br/>
            </w:r>
            <w:r w:rsidR="00E4461D" w:rsidRPr="00F70BA1">
              <w:rPr>
                <w:rFonts w:ascii="BrowalliaUPC" w:hAnsi="BrowalliaUPC" w:cs="BrowalliaUPC"/>
                <w:sz w:val="24"/>
                <w:szCs w:val="24"/>
              </w:rPr>
              <w:t>2.00 - 15.00</w:t>
            </w:r>
          </w:p>
        </w:tc>
      </w:tr>
      <w:tr w:rsidR="00E4461D" w:rsidRPr="00F70BA1" w14:paraId="22F4D39B" w14:textId="77777777" w:rsidTr="001C7388">
        <w:trPr>
          <w:cantSplit/>
          <w:trHeight w:val="286"/>
        </w:trPr>
        <w:tc>
          <w:tcPr>
            <w:tcW w:w="2689" w:type="dxa"/>
          </w:tcPr>
          <w:p w14:paraId="1F6A9BF3" w14:textId="77777777" w:rsidR="00E4461D" w:rsidRPr="00F70BA1" w:rsidRDefault="00E4461D" w:rsidP="00E4461D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noWrap/>
            <w:vAlign w:val="bottom"/>
          </w:tcPr>
          <w:p w14:paraId="57ED7585" w14:textId="77777777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C24AA7" w14:textId="77777777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77B6D29D" w14:textId="77777777" w:rsidR="00E4461D" w:rsidRPr="00F70BA1" w:rsidRDefault="00E4461D" w:rsidP="00E4461D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3BBACB18" w14:textId="77777777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080E2D84" w14:textId="77777777" w:rsidR="00E4461D" w:rsidRPr="00F70BA1" w:rsidRDefault="00E4461D" w:rsidP="00C1482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4461D" w:rsidRPr="00F70BA1" w14:paraId="64336E7A" w14:textId="77777777" w:rsidTr="001C7388">
        <w:trPr>
          <w:cantSplit/>
          <w:trHeight w:val="286"/>
        </w:trPr>
        <w:tc>
          <w:tcPr>
            <w:tcW w:w="2689" w:type="dxa"/>
          </w:tcPr>
          <w:p w14:paraId="2566B30F" w14:textId="77777777" w:rsidR="00E4461D" w:rsidRPr="00F70BA1" w:rsidRDefault="00E4461D" w:rsidP="00E4461D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-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บุคคลและบริษัทอื่นๆ</w:t>
            </w:r>
          </w:p>
        </w:tc>
        <w:tc>
          <w:tcPr>
            <w:tcW w:w="1134" w:type="dxa"/>
            <w:noWrap/>
            <w:vAlign w:val="bottom"/>
          </w:tcPr>
          <w:p w14:paraId="6FF00071" w14:textId="68A70D9B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54DDF84" w14:textId="6C90DB47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14,100</w:t>
            </w:r>
          </w:p>
        </w:tc>
        <w:tc>
          <w:tcPr>
            <w:tcW w:w="1276" w:type="dxa"/>
            <w:noWrap/>
          </w:tcPr>
          <w:p w14:paraId="7784BD84" w14:textId="2529D5F5" w:rsidR="00E4461D" w:rsidRPr="00F70BA1" w:rsidRDefault="00E4461D" w:rsidP="00E4461D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3A6766BE" w14:textId="7BA2D265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14,100</w:t>
            </w:r>
          </w:p>
        </w:tc>
        <w:tc>
          <w:tcPr>
            <w:tcW w:w="1276" w:type="dxa"/>
            <w:noWrap/>
            <w:vAlign w:val="bottom"/>
          </w:tcPr>
          <w:p w14:paraId="2BDD4F2E" w14:textId="09D99975" w:rsidR="00E4461D" w:rsidRPr="00F70BA1" w:rsidRDefault="00E4461D" w:rsidP="00C1482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6.25 - 12.00</w:t>
            </w:r>
          </w:p>
        </w:tc>
      </w:tr>
      <w:tr w:rsidR="00E4461D" w:rsidRPr="00F70BA1" w14:paraId="48304F20" w14:textId="77777777" w:rsidTr="001C7388">
        <w:trPr>
          <w:cantSplit/>
          <w:trHeight w:val="286"/>
        </w:trPr>
        <w:tc>
          <w:tcPr>
            <w:tcW w:w="2689" w:type="dxa"/>
          </w:tcPr>
          <w:p w14:paraId="24222533" w14:textId="77777777" w:rsidR="00E4461D" w:rsidRPr="00F70BA1" w:rsidRDefault="00E4461D" w:rsidP="00E4461D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-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บุคคลและบริษัทที่เกี่ยวข้องกัน</w:t>
            </w:r>
          </w:p>
        </w:tc>
        <w:tc>
          <w:tcPr>
            <w:tcW w:w="1134" w:type="dxa"/>
            <w:noWrap/>
            <w:vAlign w:val="bottom"/>
          </w:tcPr>
          <w:p w14:paraId="4CF9D810" w14:textId="6BC1DADB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7E2C30B" w14:textId="0C392690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47,907</w:t>
            </w:r>
          </w:p>
        </w:tc>
        <w:tc>
          <w:tcPr>
            <w:tcW w:w="1276" w:type="dxa"/>
            <w:noWrap/>
          </w:tcPr>
          <w:p w14:paraId="41613FAF" w14:textId="5101D332" w:rsidR="00E4461D" w:rsidRPr="00F70BA1" w:rsidRDefault="00E4461D" w:rsidP="00E4461D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4AD4E960" w14:textId="306E66AD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47,907</w:t>
            </w:r>
          </w:p>
        </w:tc>
        <w:tc>
          <w:tcPr>
            <w:tcW w:w="1276" w:type="dxa"/>
            <w:noWrap/>
            <w:vAlign w:val="bottom"/>
          </w:tcPr>
          <w:p w14:paraId="6509E8AE" w14:textId="7BE0CEE1" w:rsidR="00E4461D" w:rsidRPr="00F70BA1" w:rsidRDefault="00E4461D" w:rsidP="00C1482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4.50 - 12.00</w:t>
            </w:r>
          </w:p>
        </w:tc>
      </w:tr>
      <w:tr w:rsidR="00E4461D" w:rsidRPr="00F70BA1" w14:paraId="6927C8D4" w14:textId="77777777" w:rsidTr="001C7388">
        <w:trPr>
          <w:cantSplit/>
          <w:trHeight w:val="286"/>
        </w:trPr>
        <w:tc>
          <w:tcPr>
            <w:tcW w:w="2689" w:type="dxa"/>
          </w:tcPr>
          <w:p w14:paraId="1C8E0218" w14:textId="77777777" w:rsidR="00E4461D" w:rsidRPr="00F70BA1" w:rsidRDefault="00E4461D" w:rsidP="00E4461D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noWrap/>
          </w:tcPr>
          <w:p w14:paraId="0EF31782" w14:textId="183A075A" w:rsidR="00E4461D" w:rsidRPr="00F70BA1" w:rsidRDefault="00341403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385,858</w:t>
            </w:r>
          </w:p>
        </w:tc>
        <w:tc>
          <w:tcPr>
            <w:tcW w:w="1134" w:type="dxa"/>
            <w:vAlign w:val="bottom"/>
          </w:tcPr>
          <w:p w14:paraId="1ED97FF7" w14:textId="6E5A02AB" w:rsidR="00E4461D" w:rsidRPr="00F70BA1" w:rsidRDefault="00341403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90EE0E1" w14:textId="204391E4" w:rsidR="00E4461D" w:rsidRPr="00F70BA1" w:rsidRDefault="00E4461D" w:rsidP="00E4461D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6AD5C96A" w14:textId="7869433D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385,858</w:t>
            </w:r>
          </w:p>
        </w:tc>
        <w:tc>
          <w:tcPr>
            <w:tcW w:w="1276" w:type="dxa"/>
            <w:noWrap/>
            <w:vAlign w:val="bottom"/>
          </w:tcPr>
          <w:p w14:paraId="269CD1C2" w14:textId="4F123E72" w:rsidR="00E4461D" w:rsidRPr="00F70BA1" w:rsidRDefault="00AF6DFD" w:rsidP="00C1482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MLR-1.00</w:t>
            </w:r>
          </w:p>
        </w:tc>
      </w:tr>
      <w:tr w:rsidR="00E4461D" w:rsidRPr="00F70BA1" w14:paraId="664C64F7" w14:textId="77777777" w:rsidTr="001C7388">
        <w:trPr>
          <w:cantSplit/>
          <w:trHeight w:val="286"/>
        </w:trPr>
        <w:tc>
          <w:tcPr>
            <w:tcW w:w="2689" w:type="dxa"/>
          </w:tcPr>
          <w:p w14:paraId="3650668D" w14:textId="77777777" w:rsidR="00E4461D" w:rsidRPr="00F70BA1" w:rsidRDefault="00E4461D" w:rsidP="00E4461D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noWrap/>
          </w:tcPr>
          <w:p w14:paraId="457AFA87" w14:textId="131E2253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9E9D594" w14:textId="1CEC32D5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63,873</w:t>
            </w:r>
          </w:p>
        </w:tc>
        <w:tc>
          <w:tcPr>
            <w:tcW w:w="1276" w:type="dxa"/>
            <w:noWrap/>
          </w:tcPr>
          <w:p w14:paraId="3AB33BA6" w14:textId="5B40921F" w:rsidR="00E4461D" w:rsidRPr="00F70BA1" w:rsidRDefault="00E4461D" w:rsidP="00E4461D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09042194" w14:textId="79458506" w:rsidR="00E4461D" w:rsidRPr="00F70BA1" w:rsidRDefault="00E4461D" w:rsidP="00E4461D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63,873</w:t>
            </w:r>
          </w:p>
        </w:tc>
        <w:tc>
          <w:tcPr>
            <w:tcW w:w="1276" w:type="dxa"/>
            <w:noWrap/>
            <w:vAlign w:val="bottom"/>
          </w:tcPr>
          <w:p w14:paraId="7E88EF2C" w14:textId="0B6362A5" w:rsidR="00E4461D" w:rsidRPr="00F70BA1" w:rsidRDefault="00E4461D" w:rsidP="00C1482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3.18 - 5.25</w:t>
            </w:r>
          </w:p>
        </w:tc>
      </w:tr>
    </w:tbl>
    <w:p w14:paraId="470390B0" w14:textId="77777777" w:rsidR="003352C5" w:rsidRDefault="003352C5"/>
    <w:tbl>
      <w:tblPr>
        <w:tblW w:w="8643" w:type="dxa"/>
        <w:tblInd w:w="855" w:type="dxa"/>
        <w:tblLayout w:type="fixed"/>
        <w:tblLook w:val="0000" w:firstRow="0" w:lastRow="0" w:firstColumn="0" w:lastColumn="0" w:noHBand="0" w:noVBand="0"/>
      </w:tblPr>
      <w:tblGrid>
        <w:gridCol w:w="2689"/>
        <w:gridCol w:w="1134"/>
        <w:gridCol w:w="1134"/>
        <w:gridCol w:w="1276"/>
        <w:gridCol w:w="1134"/>
        <w:gridCol w:w="1276"/>
      </w:tblGrid>
      <w:tr w:rsidR="00C14824" w:rsidRPr="00F70BA1" w14:paraId="2CF0A119" w14:textId="77777777" w:rsidTr="001C7388">
        <w:trPr>
          <w:cantSplit/>
          <w:trHeight w:val="286"/>
        </w:trPr>
        <w:tc>
          <w:tcPr>
            <w:tcW w:w="2689" w:type="dxa"/>
            <w:vAlign w:val="bottom"/>
          </w:tcPr>
          <w:p w14:paraId="6A5F4559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954" w:type="dxa"/>
            <w:gridSpan w:val="5"/>
            <w:noWrap/>
          </w:tcPr>
          <w:p w14:paraId="63F44464" w14:textId="77777777" w:rsidR="00C14824" w:rsidRPr="00F70BA1" w:rsidRDefault="00C14824" w:rsidP="008F326C">
            <w:pPr>
              <w:pStyle w:val="Heading4"/>
              <w:framePr w:wrap="around"/>
              <w:ind w:left="-108" w:right="-49"/>
              <w:jc w:val="right"/>
              <w:rPr>
                <w:rFonts w:ascii="BrowalliaUPC" w:hAnsi="BrowalliaUPC" w:cs="BrowalliaUPC"/>
                <w:b w:val="0"/>
                <w:bCs w:val="0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 w:val="0"/>
                <w:bCs w:val="0"/>
                <w:sz w:val="24"/>
                <w:szCs w:val="24"/>
                <w:cs/>
              </w:rPr>
              <w:t>(หน่วย : พันบาท)</w:t>
            </w:r>
          </w:p>
        </w:tc>
      </w:tr>
      <w:tr w:rsidR="00C14824" w:rsidRPr="00F70BA1" w14:paraId="797A647C" w14:textId="77777777" w:rsidTr="001C7388">
        <w:trPr>
          <w:cantSplit/>
          <w:trHeight w:val="286"/>
        </w:trPr>
        <w:tc>
          <w:tcPr>
            <w:tcW w:w="2689" w:type="dxa"/>
            <w:vAlign w:val="bottom"/>
          </w:tcPr>
          <w:p w14:paraId="2660FDB9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954" w:type="dxa"/>
            <w:gridSpan w:val="5"/>
            <w:noWrap/>
            <w:vAlign w:val="bottom"/>
          </w:tcPr>
          <w:p w14:paraId="71F25A2D" w14:textId="4A5195E9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C14824" w:rsidRPr="00F70BA1" w14:paraId="0747D95D" w14:textId="77777777" w:rsidTr="001C7388">
        <w:trPr>
          <w:cantSplit/>
          <w:trHeight w:val="286"/>
        </w:trPr>
        <w:tc>
          <w:tcPr>
            <w:tcW w:w="2689" w:type="dxa"/>
            <w:vAlign w:val="bottom"/>
          </w:tcPr>
          <w:p w14:paraId="676DD7DD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954" w:type="dxa"/>
            <w:gridSpan w:val="5"/>
            <w:noWrap/>
            <w:vAlign w:val="bottom"/>
          </w:tcPr>
          <w:p w14:paraId="7BFF2BFF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</w:tr>
      <w:tr w:rsidR="00C14824" w:rsidRPr="00F70BA1" w14:paraId="19BABC99" w14:textId="77777777" w:rsidTr="001C7388">
        <w:trPr>
          <w:cantSplit/>
          <w:trHeight w:val="286"/>
        </w:trPr>
        <w:tc>
          <w:tcPr>
            <w:tcW w:w="2689" w:type="dxa"/>
            <w:vAlign w:val="bottom"/>
          </w:tcPr>
          <w:p w14:paraId="6A6A84D9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13775E4A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134" w:type="dxa"/>
            <w:vAlign w:val="bottom"/>
          </w:tcPr>
          <w:p w14:paraId="6568EE1C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</w:t>
            </w:r>
          </w:p>
          <w:p w14:paraId="05838EFA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คงที่</w:t>
            </w:r>
          </w:p>
        </w:tc>
        <w:tc>
          <w:tcPr>
            <w:tcW w:w="1276" w:type="dxa"/>
            <w:noWrap/>
            <w:vAlign w:val="bottom"/>
          </w:tcPr>
          <w:p w14:paraId="2310C864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134" w:type="dxa"/>
            <w:noWrap/>
            <w:vAlign w:val="bottom"/>
          </w:tcPr>
          <w:p w14:paraId="55E46750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noWrap/>
            <w:vAlign w:val="bottom"/>
          </w:tcPr>
          <w:p w14:paraId="365C50BD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อัตราดอกเบี้ย</w:t>
            </w:r>
          </w:p>
          <w:p w14:paraId="0E9232FD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(ร้อยละต่อปี)</w:t>
            </w:r>
          </w:p>
        </w:tc>
      </w:tr>
      <w:tr w:rsidR="00C14824" w:rsidRPr="00F70BA1" w14:paraId="6D7E9057" w14:textId="77777777" w:rsidTr="001C7388">
        <w:trPr>
          <w:cantSplit/>
          <w:trHeight w:val="286"/>
        </w:trPr>
        <w:tc>
          <w:tcPr>
            <w:tcW w:w="2689" w:type="dxa"/>
            <w:vAlign w:val="bottom"/>
          </w:tcPr>
          <w:p w14:paraId="2BE20543" w14:textId="74207565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18F0A05A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445B55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7370C662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48779D21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2FD3DAD3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F6C8F" w:rsidRPr="00F70BA1" w14:paraId="4CF8908F" w14:textId="77777777" w:rsidTr="001C7388">
        <w:trPr>
          <w:cantSplit/>
          <w:trHeight w:val="286"/>
        </w:trPr>
        <w:tc>
          <w:tcPr>
            <w:tcW w:w="2689" w:type="dxa"/>
          </w:tcPr>
          <w:p w14:paraId="2B744295" w14:textId="49CDDE23" w:rsidR="00EF6C8F" w:rsidRPr="00BA37CC" w:rsidRDefault="00EF6C8F" w:rsidP="00EF6C8F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A37CC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34" w:type="dxa"/>
            <w:noWrap/>
            <w:vAlign w:val="bottom"/>
          </w:tcPr>
          <w:p w14:paraId="262B140A" w14:textId="77777777" w:rsidR="00EF6C8F" w:rsidRPr="00BA37CC" w:rsidRDefault="00EF6C8F" w:rsidP="00EF6C8F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AC892A" w14:textId="77777777" w:rsidR="00EF6C8F" w:rsidRPr="00BA37CC" w:rsidRDefault="00EF6C8F" w:rsidP="00EF6C8F">
            <w:pPr>
              <w:ind w:right="227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3F16FFAD" w14:textId="77777777" w:rsidR="00EF6C8F" w:rsidRPr="00BA37CC" w:rsidRDefault="00EF6C8F" w:rsidP="00EF6C8F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705B6D81" w14:textId="77777777" w:rsidR="00EF6C8F" w:rsidRPr="00BA37CC" w:rsidRDefault="00EF6C8F" w:rsidP="00EF6C8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7E84F003" w14:textId="77777777" w:rsidR="00EF6C8F" w:rsidRPr="00BA37CC" w:rsidRDefault="00EF6C8F" w:rsidP="00EF6C8F">
            <w:pPr>
              <w:ind w:left="-18" w:right="-18" w:firstLine="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F6C8F" w:rsidRPr="00F70BA1" w14:paraId="3E4BE924" w14:textId="77777777" w:rsidTr="001C7388">
        <w:trPr>
          <w:cantSplit/>
          <w:trHeight w:val="286"/>
        </w:trPr>
        <w:tc>
          <w:tcPr>
            <w:tcW w:w="2689" w:type="dxa"/>
          </w:tcPr>
          <w:p w14:paraId="76CEA652" w14:textId="79CFD0AF" w:rsidR="00EF6C8F" w:rsidRPr="00BA37CC" w:rsidRDefault="00EF6C8F" w:rsidP="00EF6C8F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noWrap/>
            <w:vAlign w:val="center"/>
          </w:tcPr>
          <w:p w14:paraId="70CF98F6" w14:textId="3485CB6D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131,853</w:t>
            </w:r>
          </w:p>
        </w:tc>
        <w:tc>
          <w:tcPr>
            <w:tcW w:w="1134" w:type="dxa"/>
            <w:vAlign w:val="center"/>
          </w:tcPr>
          <w:p w14:paraId="672C1B43" w14:textId="0BD9E633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14:paraId="221EC9F6" w14:textId="4160DE96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12369612" w14:textId="3C47F2D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131,853</w:t>
            </w:r>
          </w:p>
        </w:tc>
        <w:tc>
          <w:tcPr>
            <w:tcW w:w="1276" w:type="dxa"/>
            <w:noWrap/>
            <w:vAlign w:val="center"/>
          </w:tcPr>
          <w:p w14:paraId="5327F0C0" w14:textId="7C907BD3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0.050</w:t>
            </w:r>
            <w:r w:rsidR="00E2195A" w:rsidRPr="00BA37C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="00E2195A" w:rsidRPr="00BA37C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A37CC">
              <w:rPr>
                <w:rFonts w:ascii="BrowalliaUPC" w:hAnsi="BrowalliaUPC" w:cs="BrowalliaUPC"/>
                <w:sz w:val="24"/>
                <w:szCs w:val="24"/>
              </w:rPr>
              <w:t>0.125</w:t>
            </w:r>
          </w:p>
        </w:tc>
      </w:tr>
      <w:tr w:rsidR="00EF6C8F" w:rsidRPr="00F70BA1" w14:paraId="0135B889" w14:textId="77777777" w:rsidTr="001C7388">
        <w:trPr>
          <w:cantSplit/>
          <w:trHeight w:val="286"/>
        </w:trPr>
        <w:tc>
          <w:tcPr>
            <w:tcW w:w="2689" w:type="dxa"/>
          </w:tcPr>
          <w:p w14:paraId="7E7F39A4" w14:textId="29127D8C" w:rsidR="00EF6C8F" w:rsidRPr="00BA37CC" w:rsidRDefault="00EF6C8F" w:rsidP="00EF6C8F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134" w:type="dxa"/>
            <w:noWrap/>
            <w:vAlign w:val="center"/>
          </w:tcPr>
          <w:p w14:paraId="71D33A04" w14:textId="456732FC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F65ABF4" w14:textId="231BC032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10,108</w:t>
            </w:r>
          </w:p>
        </w:tc>
        <w:tc>
          <w:tcPr>
            <w:tcW w:w="1276" w:type="dxa"/>
            <w:noWrap/>
            <w:vAlign w:val="center"/>
          </w:tcPr>
          <w:p w14:paraId="0A829D44" w14:textId="7AA8FF0C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4FD7E336" w14:textId="404D7B1A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10,108</w:t>
            </w:r>
          </w:p>
        </w:tc>
        <w:tc>
          <w:tcPr>
            <w:tcW w:w="1276" w:type="dxa"/>
            <w:noWrap/>
            <w:vAlign w:val="center"/>
          </w:tcPr>
          <w:p w14:paraId="28348096" w14:textId="6420680A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5.00</w:t>
            </w:r>
            <w:r w:rsidR="00E2195A" w:rsidRPr="00BA37C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="00E2195A" w:rsidRPr="00BA37C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A37CC">
              <w:rPr>
                <w:rFonts w:ascii="BrowalliaUPC" w:hAnsi="BrowalliaUPC" w:cs="BrowalliaUPC"/>
                <w:sz w:val="24"/>
                <w:szCs w:val="24"/>
              </w:rPr>
              <w:t>28.27</w:t>
            </w:r>
          </w:p>
        </w:tc>
      </w:tr>
      <w:tr w:rsidR="00EF6C8F" w:rsidRPr="00F70BA1" w14:paraId="61B827A6" w14:textId="77777777" w:rsidTr="001C7388">
        <w:trPr>
          <w:cantSplit/>
          <w:trHeight w:val="286"/>
        </w:trPr>
        <w:tc>
          <w:tcPr>
            <w:tcW w:w="2689" w:type="dxa"/>
          </w:tcPr>
          <w:p w14:paraId="04F52289" w14:textId="60CD07F8" w:rsidR="00EF6C8F" w:rsidRPr="00BA37CC" w:rsidRDefault="00EF6C8F" w:rsidP="00EF6C8F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34" w:type="dxa"/>
            <w:noWrap/>
            <w:vAlign w:val="center"/>
          </w:tcPr>
          <w:p w14:paraId="4B3A8F2D" w14:textId="34B79288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0939988" w14:textId="017D324B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  <w:tc>
          <w:tcPr>
            <w:tcW w:w="1276" w:type="dxa"/>
            <w:noWrap/>
            <w:vAlign w:val="center"/>
          </w:tcPr>
          <w:p w14:paraId="5975CB60" w14:textId="3AFF144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72,017</w:t>
            </w:r>
          </w:p>
        </w:tc>
        <w:tc>
          <w:tcPr>
            <w:tcW w:w="1134" w:type="dxa"/>
            <w:noWrap/>
            <w:vAlign w:val="center"/>
          </w:tcPr>
          <w:p w14:paraId="1707FAF8" w14:textId="66B9C800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72,021</w:t>
            </w:r>
          </w:p>
        </w:tc>
        <w:tc>
          <w:tcPr>
            <w:tcW w:w="1276" w:type="dxa"/>
            <w:noWrap/>
            <w:vAlign w:val="center"/>
          </w:tcPr>
          <w:p w14:paraId="2833AE73" w14:textId="003A9600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0.15</w:t>
            </w:r>
          </w:p>
        </w:tc>
      </w:tr>
      <w:tr w:rsidR="00EF6C8F" w:rsidRPr="00F70BA1" w14:paraId="23A0BFA6" w14:textId="77777777" w:rsidTr="001C7388">
        <w:trPr>
          <w:cantSplit/>
          <w:trHeight w:val="286"/>
        </w:trPr>
        <w:tc>
          <w:tcPr>
            <w:tcW w:w="2689" w:type="dxa"/>
          </w:tcPr>
          <w:p w14:paraId="70D5FC25" w14:textId="77777777" w:rsidR="00EF6C8F" w:rsidRPr="00BA37CC" w:rsidRDefault="00EF6C8F" w:rsidP="00EF6C8F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5C370669" w14:textId="7777777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FDC46F" w14:textId="7777777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3365AB72" w14:textId="7777777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5E6EF513" w14:textId="7777777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61BCD0BD" w14:textId="7777777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F6C8F" w:rsidRPr="00F70BA1" w14:paraId="79571A9F" w14:textId="77777777" w:rsidTr="001C7388">
        <w:trPr>
          <w:cantSplit/>
          <w:trHeight w:val="286"/>
        </w:trPr>
        <w:tc>
          <w:tcPr>
            <w:tcW w:w="2689" w:type="dxa"/>
          </w:tcPr>
          <w:p w14:paraId="6A5E6509" w14:textId="629923FD" w:rsidR="00EF6C8F" w:rsidRPr="00BA37CC" w:rsidRDefault="00EF6C8F" w:rsidP="00EF6C8F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A37CC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34" w:type="dxa"/>
            <w:noWrap/>
            <w:vAlign w:val="bottom"/>
          </w:tcPr>
          <w:p w14:paraId="4257012E" w14:textId="7777777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ED525AB" w14:textId="7777777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7212D06F" w14:textId="7777777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56D31ED2" w14:textId="7777777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7C5238B9" w14:textId="7777777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F6C8F" w:rsidRPr="00F70BA1" w14:paraId="49067B82" w14:textId="77777777" w:rsidTr="001C7388">
        <w:trPr>
          <w:cantSplit/>
          <w:trHeight w:val="286"/>
        </w:trPr>
        <w:tc>
          <w:tcPr>
            <w:tcW w:w="2689" w:type="dxa"/>
          </w:tcPr>
          <w:p w14:paraId="49D11296" w14:textId="28067E46" w:rsidR="00EF6C8F" w:rsidRPr="00BA37CC" w:rsidRDefault="00EF6C8F" w:rsidP="00EF6C8F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noWrap/>
            <w:vAlign w:val="center"/>
          </w:tcPr>
          <w:p w14:paraId="74C2DA82" w14:textId="1C2711BB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2459B25" w14:textId="21E005A8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63,225</w:t>
            </w:r>
          </w:p>
        </w:tc>
        <w:tc>
          <w:tcPr>
            <w:tcW w:w="1276" w:type="dxa"/>
            <w:noWrap/>
            <w:vAlign w:val="center"/>
          </w:tcPr>
          <w:p w14:paraId="735DC643" w14:textId="2A45C5E4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6F8BE0DD" w14:textId="51C576B9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63,225</w:t>
            </w:r>
          </w:p>
        </w:tc>
        <w:tc>
          <w:tcPr>
            <w:tcW w:w="1276" w:type="dxa"/>
            <w:noWrap/>
            <w:vAlign w:val="center"/>
          </w:tcPr>
          <w:p w14:paraId="643E671C" w14:textId="343D7FB0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2.125</w:t>
            </w:r>
            <w:r w:rsidR="00E2195A" w:rsidRPr="00BA37C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="00E2195A" w:rsidRPr="00BA37C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A37CC">
              <w:rPr>
                <w:rFonts w:ascii="BrowalliaUPC" w:hAnsi="BrowalliaUPC" w:cs="BrowalliaUPC"/>
                <w:sz w:val="24"/>
                <w:szCs w:val="24"/>
              </w:rPr>
              <w:t>4.000</w:t>
            </w:r>
          </w:p>
        </w:tc>
      </w:tr>
      <w:tr w:rsidR="00EF6C8F" w:rsidRPr="00F70BA1" w14:paraId="4AA1D094" w14:textId="77777777" w:rsidTr="001C7388">
        <w:trPr>
          <w:cantSplit/>
          <w:trHeight w:val="286"/>
        </w:trPr>
        <w:tc>
          <w:tcPr>
            <w:tcW w:w="2689" w:type="dxa"/>
          </w:tcPr>
          <w:p w14:paraId="535306AD" w14:textId="03727A4C" w:rsidR="00EF6C8F" w:rsidRPr="00BA37CC" w:rsidRDefault="00EF6C8F" w:rsidP="00EF6C8F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เงินกู้ยืมระยะสั้นและดอกเบี้ยค้างจ่าย</w:t>
            </w:r>
            <w:r w:rsidRPr="00BA37C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noWrap/>
            <w:vAlign w:val="center"/>
          </w:tcPr>
          <w:p w14:paraId="3333ECF8" w14:textId="7777777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A16C2ED" w14:textId="7777777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14:paraId="06410054" w14:textId="7777777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14:paraId="06B63E28" w14:textId="7777777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14:paraId="187B3B62" w14:textId="7777777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F6C8F" w:rsidRPr="00F70BA1" w14:paraId="5A18B2F2" w14:textId="77777777" w:rsidTr="001C7388">
        <w:trPr>
          <w:cantSplit/>
          <w:trHeight w:val="286"/>
        </w:trPr>
        <w:tc>
          <w:tcPr>
            <w:tcW w:w="2689" w:type="dxa"/>
          </w:tcPr>
          <w:p w14:paraId="302F139C" w14:textId="547610D4" w:rsidR="00EF6C8F" w:rsidRPr="00BA37CC" w:rsidRDefault="00EF6C8F" w:rsidP="00EF6C8F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- </w:t>
            </w:r>
            <w:r w:rsidRPr="00BA37C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บุคคลและบริษัทที่เกี่ยวข้องกัน</w:t>
            </w:r>
          </w:p>
        </w:tc>
        <w:tc>
          <w:tcPr>
            <w:tcW w:w="1134" w:type="dxa"/>
            <w:noWrap/>
            <w:vAlign w:val="center"/>
          </w:tcPr>
          <w:p w14:paraId="19100C29" w14:textId="50706770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7AF351F" w14:textId="033D1180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31,767</w:t>
            </w:r>
          </w:p>
        </w:tc>
        <w:tc>
          <w:tcPr>
            <w:tcW w:w="1276" w:type="dxa"/>
            <w:noWrap/>
            <w:vAlign w:val="center"/>
          </w:tcPr>
          <w:p w14:paraId="3795B0E4" w14:textId="58D51EDC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04AFF160" w14:textId="030DC315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31,767</w:t>
            </w:r>
          </w:p>
        </w:tc>
        <w:tc>
          <w:tcPr>
            <w:tcW w:w="1276" w:type="dxa"/>
            <w:noWrap/>
            <w:vAlign w:val="center"/>
          </w:tcPr>
          <w:p w14:paraId="6CCB9B7B" w14:textId="4201A8FD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6.00</w:t>
            </w:r>
          </w:p>
        </w:tc>
      </w:tr>
      <w:tr w:rsidR="00EF6C8F" w:rsidRPr="00F70BA1" w14:paraId="32579798" w14:textId="77777777" w:rsidTr="001C7388">
        <w:trPr>
          <w:cantSplit/>
          <w:trHeight w:val="286"/>
        </w:trPr>
        <w:tc>
          <w:tcPr>
            <w:tcW w:w="2689" w:type="dxa"/>
          </w:tcPr>
          <w:p w14:paraId="633A061C" w14:textId="54BCB9C5" w:rsidR="00EF6C8F" w:rsidRPr="00BA37CC" w:rsidRDefault="00EF6C8F" w:rsidP="00EF6C8F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noWrap/>
            <w:vAlign w:val="center"/>
          </w:tcPr>
          <w:p w14:paraId="44093D28" w14:textId="672F8C76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17C1155" w14:textId="262C792A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41,106</w:t>
            </w:r>
          </w:p>
        </w:tc>
        <w:tc>
          <w:tcPr>
            <w:tcW w:w="1276" w:type="dxa"/>
            <w:noWrap/>
            <w:vAlign w:val="center"/>
          </w:tcPr>
          <w:p w14:paraId="7FB1AFA2" w14:textId="1331021F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5EABDE2C" w14:textId="5A2B2C23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41,106</w:t>
            </w:r>
          </w:p>
        </w:tc>
        <w:tc>
          <w:tcPr>
            <w:tcW w:w="1276" w:type="dxa"/>
            <w:noWrap/>
            <w:vAlign w:val="center"/>
          </w:tcPr>
          <w:p w14:paraId="027735CC" w14:textId="76707586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4.50</w:t>
            </w:r>
            <w:r w:rsidR="00E2195A" w:rsidRPr="00BA37C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="00E2195A" w:rsidRPr="00BA37CC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A37CC">
              <w:rPr>
                <w:rFonts w:ascii="BrowalliaUPC" w:hAnsi="BrowalliaUPC" w:cs="BrowalliaUPC"/>
                <w:sz w:val="24"/>
                <w:szCs w:val="24"/>
              </w:rPr>
              <w:t>5.25</w:t>
            </w:r>
          </w:p>
        </w:tc>
      </w:tr>
      <w:tr w:rsidR="00EF6C8F" w:rsidRPr="00F70BA1" w14:paraId="611980AF" w14:textId="77777777" w:rsidTr="001C7388">
        <w:trPr>
          <w:cantSplit/>
          <w:trHeight w:val="286"/>
        </w:trPr>
        <w:tc>
          <w:tcPr>
            <w:tcW w:w="2689" w:type="dxa"/>
            <w:vAlign w:val="center"/>
          </w:tcPr>
          <w:p w14:paraId="772B9855" w14:textId="21BD0535" w:rsidR="00EF6C8F" w:rsidRPr="00BA37CC" w:rsidRDefault="00EF6C8F" w:rsidP="00EF6C8F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34" w:type="dxa"/>
            <w:noWrap/>
            <w:vAlign w:val="center"/>
          </w:tcPr>
          <w:p w14:paraId="0FE67E83" w14:textId="77777777" w:rsidR="006B0989" w:rsidRPr="00BA37CC" w:rsidRDefault="006B0989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E7FD9F5" w14:textId="479DE852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EA427BB" w14:textId="77777777" w:rsidR="006B0989" w:rsidRPr="00BA37CC" w:rsidRDefault="006B0989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9D96730" w14:textId="18903093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80,759</w:t>
            </w:r>
          </w:p>
        </w:tc>
        <w:tc>
          <w:tcPr>
            <w:tcW w:w="1276" w:type="dxa"/>
            <w:noWrap/>
            <w:vAlign w:val="center"/>
          </w:tcPr>
          <w:p w14:paraId="33B3F521" w14:textId="77777777" w:rsidR="006B0989" w:rsidRPr="00BA37CC" w:rsidRDefault="006B0989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4589ED0" w14:textId="2A9510D8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4FD881E4" w14:textId="77777777" w:rsidR="006B0989" w:rsidRPr="00BA37CC" w:rsidRDefault="006B0989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6D16D7F" w14:textId="19CFB17B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80,759</w:t>
            </w:r>
          </w:p>
        </w:tc>
        <w:tc>
          <w:tcPr>
            <w:tcW w:w="1276" w:type="dxa"/>
            <w:noWrap/>
            <w:vAlign w:val="center"/>
          </w:tcPr>
          <w:p w14:paraId="01F68CF9" w14:textId="77777777" w:rsidR="006B0989" w:rsidRPr="00BA37CC" w:rsidRDefault="006B0989" w:rsidP="00EF6C8F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B629C79" w14:textId="77FB6249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MLR-0.25</w:t>
            </w:r>
          </w:p>
        </w:tc>
      </w:tr>
      <w:tr w:rsidR="00EF6C8F" w:rsidRPr="00F70BA1" w14:paraId="3FDC4B48" w14:textId="77777777" w:rsidTr="001C7388">
        <w:trPr>
          <w:cantSplit/>
          <w:trHeight w:val="286"/>
        </w:trPr>
        <w:tc>
          <w:tcPr>
            <w:tcW w:w="2689" w:type="dxa"/>
            <w:vAlign w:val="center"/>
          </w:tcPr>
          <w:p w14:paraId="2A6A924A" w14:textId="2B42F329" w:rsidR="00EF6C8F" w:rsidRPr="00BA37CC" w:rsidRDefault="00EF6C8F" w:rsidP="00EF6C8F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134" w:type="dxa"/>
            <w:noWrap/>
            <w:vAlign w:val="center"/>
          </w:tcPr>
          <w:p w14:paraId="031DE615" w14:textId="77777777" w:rsidR="006B0989" w:rsidRPr="00BA37CC" w:rsidRDefault="006B0989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57AFD1E" w14:textId="2E5EBA4D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64BA0A5" w14:textId="77777777" w:rsidR="006B0989" w:rsidRPr="00BA37CC" w:rsidRDefault="006B0989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A4D58BD" w14:textId="55DE901E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242,286</w:t>
            </w:r>
          </w:p>
        </w:tc>
        <w:tc>
          <w:tcPr>
            <w:tcW w:w="1276" w:type="dxa"/>
            <w:noWrap/>
            <w:vAlign w:val="center"/>
          </w:tcPr>
          <w:p w14:paraId="319FADE2" w14:textId="77777777" w:rsidR="006B0989" w:rsidRPr="00BA37CC" w:rsidRDefault="006B0989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45239A1" w14:textId="404BA903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45A40474" w14:textId="77777777" w:rsidR="006B0989" w:rsidRPr="00BA37CC" w:rsidRDefault="006B0989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179AFB4" w14:textId="50116030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242,286</w:t>
            </w:r>
          </w:p>
        </w:tc>
        <w:tc>
          <w:tcPr>
            <w:tcW w:w="1276" w:type="dxa"/>
            <w:noWrap/>
            <w:vAlign w:val="center"/>
          </w:tcPr>
          <w:p w14:paraId="6E1C55B8" w14:textId="77777777" w:rsidR="006B0989" w:rsidRPr="00BA37CC" w:rsidRDefault="006B0989" w:rsidP="00EF6C8F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4565A8A" w14:textId="6A8AE912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MLR-0.25</w:t>
            </w:r>
          </w:p>
        </w:tc>
      </w:tr>
      <w:tr w:rsidR="00EF6C8F" w:rsidRPr="00F70BA1" w14:paraId="115DE46F" w14:textId="77777777" w:rsidTr="001C7388">
        <w:trPr>
          <w:cantSplit/>
          <w:trHeight w:val="286"/>
        </w:trPr>
        <w:tc>
          <w:tcPr>
            <w:tcW w:w="2689" w:type="dxa"/>
            <w:vAlign w:val="center"/>
          </w:tcPr>
          <w:p w14:paraId="21AD9E06" w14:textId="516E6583" w:rsidR="00EF6C8F" w:rsidRPr="00BA37CC" w:rsidRDefault="00EF6C8F" w:rsidP="00EF6C8F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highlight w:val="cyan"/>
                <w:cs/>
                <w:lang w:val="en-GB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1134" w:type="dxa"/>
            <w:noWrap/>
            <w:vAlign w:val="center"/>
          </w:tcPr>
          <w:p w14:paraId="1C94038E" w14:textId="133931AD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5591AFA" w14:textId="14338095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123,800</w:t>
            </w:r>
          </w:p>
        </w:tc>
        <w:tc>
          <w:tcPr>
            <w:tcW w:w="1276" w:type="dxa"/>
            <w:noWrap/>
            <w:vAlign w:val="center"/>
          </w:tcPr>
          <w:p w14:paraId="766CD217" w14:textId="16D89997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47C4C480" w14:textId="0E88F7F2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123,800</w:t>
            </w:r>
          </w:p>
        </w:tc>
        <w:tc>
          <w:tcPr>
            <w:tcW w:w="1276" w:type="dxa"/>
            <w:noWrap/>
            <w:vAlign w:val="center"/>
          </w:tcPr>
          <w:p w14:paraId="62B33DFC" w14:textId="379CBA55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5.00, 15.00</w:t>
            </w:r>
          </w:p>
        </w:tc>
      </w:tr>
      <w:tr w:rsidR="00EF6C8F" w:rsidRPr="00F70BA1" w14:paraId="5FD035FF" w14:textId="77777777" w:rsidTr="001C7388">
        <w:trPr>
          <w:cantSplit/>
          <w:trHeight w:val="286"/>
        </w:trPr>
        <w:tc>
          <w:tcPr>
            <w:tcW w:w="2689" w:type="dxa"/>
            <w:vAlign w:val="center"/>
          </w:tcPr>
          <w:p w14:paraId="0140D942" w14:textId="12A52A4B" w:rsidR="00EF6C8F" w:rsidRPr="00BA37CC" w:rsidRDefault="00EF6C8F" w:rsidP="00EF6C8F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noWrap/>
            <w:vAlign w:val="center"/>
          </w:tcPr>
          <w:p w14:paraId="2FDB731F" w14:textId="26146901" w:rsidR="00EF6C8F" w:rsidRPr="00BA37CC" w:rsidRDefault="006B54DB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  <w:tc>
          <w:tcPr>
            <w:tcW w:w="1134" w:type="dxa"/>
            <w:vAlign w:val="center"/>
          </w:tcPr>
          <w:p w14:paraId="10DC444F" w14:textId="25AD6EE0" w:rsidR="00EF6C8F" w:rsidRPr="00BA37CC" w:rsidRDefault="006B54DB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14:paraId="6D3533B8" w14:textId="30215B74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14:paraId="2D0E1810" w14:textId="0ABE3FBE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  <w:tc>
          <w:tcPr>
            <w:tcW w:w="1276" w:type="dxa"/>
            <w:noWrap/>
            <w:vAlign w:val="center"/>
          </w:tcPr>
          <w:p w14:paraId="10BDE393" w14:textId="3FA02441" w:rsidR="00EF6C8F" w:rsidRPr="00BA37CC" w:rsidRDefault="00EF6C8F" w:rsidP="00EF6C8F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A37CC">
              <w:rPr>
                <w:rFonts w:ascii="BrowalliaUPC" w:hAnsi="BrowalliaUPC" w:cs="BrowalliaUPC"/>
                <w:sz w:val="24"/>
                <w:szCs w:val="24"/>
              </w:rPr>
              <w:t>MLR-1.00</w:t>
            </w:r>
          </w:p>
        </w:tc>
      </w:tr>
      <w:tr w:rsidR="00C14824" w:rsidRPr="00F70BA1" w14:paraId="29007276" w14:textId="77777777" w:rsidTr="001C7388">
        <w:trPr>
          <w:cantSplit/>
          <w:trHeight w:val="286"/>
        </w:trPr>
        <w:tc>
          <w:tcPr>
            <w:tcW w:w="2689" w:type="dxa"/>
            <w:vAlign w:val="bottom"/>
          </w:tcPr>
          <w:p w14:paraId="2C3E59CF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954" w:type="dxa"/>
            <w:gridSpan w:val="5"/>
            <w:noWrap/>
          </w:tcPr>
          <w:p w14:paraId="6F0835AF" w14:textId="77777777" w:rsidR="00C14824" w:rsidRPr="00F70BA1" w:rsidRDefault="00C14824" w:rsidP="008F326C">
            <w:pPr>
              <w:pStyle w:val="Heading4"/>
              <w:framePr w:wrap="around"/>
              <w:ind w:left="-108" w:right="-49"/>
              <w:jc w:val="right"/>
              <w:rPr>
                <w:rFonts w:ascii="BrowalliaUPC" w:hAnsi="BrowalliaUPC" w:cs="BrowalliaUPC"/>
                <w:b w:val="0"/>
                <w:bCs w:val="0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 w:val="0"/>
                <w:bCs w:val="0"/>
                <w:sz w:val="24"/>
                <w:szCs w:val="24"/>
                <w:cs/>
              </w:rPr>
              <w:t>(หน่วย : พันบาท)</w:t>
            </w:r>
          </w:p>
        </w:tc>
      </w:tr>
      <w:tr w:rsidR="00C14824" w:rsidRPr="00F70BA1" w14:paraId="1B0952FB" w14:textId="77777777" w:rsidTr="001C7388">
        <w:trPr>
          <w:cantSplit/>
          <w:trHeight w:val="286"/>
        </w:trPr>
        <w:tc>
          <w:tcPr>
            <w:tcW w:w="2689" w:type="dxa"/>
            <w:vAlign w:val="bottom"/>
          </w:tcPr>
          <w:p w14:paraId="1133E453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954" w:type="dxa"/>
            <w:gridSpan w:val="5"/>
            <w:noWrap/>
            <w:vAlign w:val="bottom"/>
          </w:tcPr>
          <w:p w14:paraId="0ECAF442" w14:textId="723A9C36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C14824" w:rsidRPr="00F70BA1" w14:paraId="1004648A" w14:textId="77777777" w:rsidTr="001C7388">
        <w:trPr>
          <w:cantSplit/>
          <w:trHeight w:val="286"/>
        </w:trPr>
        <w:tc>
          <w:tcPr>
            <w:tcW w:w="2689" w:type="dxa"/>
            <w:vAlign w:val="bottom"/>
          </w:tcPr>
          <w:p w14:paraId="4FC13A34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954" w:type="dxa"/>
            <w:gridSpan w:val="5"/>
            <w:noWrap/>
            <w:vAlign w:val="bottom"/>
          </w:tcPr>
          <w:p w14:paraId="42E2C09F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C14824" w:rsidRPr="00F70BA1" w14:paraId="6195A358" w14:textId="77777777" w:rsidTr="001C7388">
        <w:trPr>
          <w:cantSplit/>
          <w:trHeight w:val="286"/>
        </w:trPr>
        <w:tc>
          <w:tcPr>
            <w:tcW w:w="2689" w:type="dxa"/>
            <w:vAlign w:val="bottom"/>
          </w:tcPr>
          <w:p w14:paraId="1391AE45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56D74004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134" w:type="dxa"/>
            <w:vAlign w:val="bottom"/>
          </w:tcPr>
          <w:p w14:paraId="1ABFC713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</w:t>
            </w:r>
          </w:p>
          <w:p w14:paraId="4A44F3C7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คงที่</w:t>
            </w:r>
          </w:p>
        </w:tc>
        <w:tc>
          <w:tcPr>
            <w:tcW w:w="1276" w:type="dxa"/>
            <w:noWrap/>
            <w:vAlign w:val="bottom"/>
          </w:tcPr>
          <w:p w14:paraId="5248E4E5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134" w:type="dxa"/>
            <w:noWrap/>
            <w:vAlign w:val="bottom"/>
          </w:tcPr>
          <w:p w14:paraId="51820998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noWrap/>
            <w:vAlign w:val="bottom"/>
          </w:tcPr>
          <w:p w14:paraId="04B6F559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อัตราดอกเบี้ย</w:t>
            </w:r>
          </w:p>
          <w:p w14:paraId="79EF04BC" w14:textId="77777777" w:rsidR="00C14824" w:rsidRPr="00F70BA1" w:rsidRDefault="00C14824" w:rsidP="008F326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(ร้อยละต่อปี)</w:t>
            </w:r>
          </w:p>
        </w:tc>
      </w:tr>
      <w:tr w:rsidR="00C14824" w:rsidRPr="00F70BA1" w14:paraId="67264323" w14:textId="77777777" w:rsidTr="001C7388">
        <w:trPr>
          <w:cantSplit/>
          <w:trHeight w:val="286"/>
        </w:trPr>
        <w:tc>
          <w:tcPr>
            <w:tcW w:w="2689" w:type="dxa"/>
            <w:vAlign w:val="bottom"/>
          </w:tcPr>
          <w:p w14:paraId="44A85B55" w14:textId="22A90A52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09C4A918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97AFB2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4E3C1F6C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738E5151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35D27D86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14824" w:rsidRPr="00F70BA1" w14:paraId="73EFAB3B" w14:textId="77777777" w:rsidTr="001C7388">
        <w:trPr>
          <w:cantSplit/>
          <w:trHeight w:val="286"/>
        </w:trPr>
        <w:tc>
          <w:tcPr>
            <w:tcW w:w="2689" w:type="dxa"/>
          </w:tcPr>
          <w:p w14:paraId="41EA7E2A" w14:textId="77777777" w:rsidR="00C14824" w:rsidRPr="00F70BA1" w:rsidRDefault="00C14824" w:rsidP="008F326C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34" w:type="dxa"/>
            <w:noWrap/>
            <w:vAlign w:val="bottom"/>
          </w:tcPr>
          <w:p w14:paraId="5BF6F30A" w14:textId="77777777" w:rsidR="00C14824" w:rsidRPr="00F70BA1" w:rsidRDefault="00C14824" w:rsidP="008F326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D6A20C" w14:textId="77777777" w:rsidR="00C14824" w:rsidRPr="00F70BA1" w:rsidRDefault="00C14824" w:rsidP="008F326C">
            <w:pPr>
              <w:ind w:right="227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641370E9" w14:textId="77777777" w:rsidR="00C14824" w:rsidRPr="00F70BA1" w:rsidRDefault="00C14824" w:rsidP="008F326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58DF9095" w14:textId="77777777" w:rsidR="00C14824" w:rsidRPr="00F70BA1" w:rsidRDefault="00C14824" w:rsidP="008F326C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13BA7A39" w14:textId="77777777" w:rsidR="00C14824" w:rsidRPr="00F70BA1" w:rsidRDefault="00C14824" w:rsidP="008F326C">
            <w:pPr>
              <w:ind w:left="-18" w:right="-18" w:firstLine="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7310C" w:rsidRPr="00F70BA1" w14:paraId="785FE82B" w14:textId="77777777" w:rsidTr="001C7388">
        <w:trPr>
          <w:cantSplit/>
          <w:trHeight w:val="286"/>
        </w:trPr>
        <w:tc>
          <w:tcPr>
            <w:tcW w:w="2689" w:type="dxa"/>
          </w:tcPr>
          <w:p w14:paraId="4C88DE0F" w14:textId="77777777" w:rsidR="0067310C" w:rsidRPr="00F70BA1" w:rsidRDefault="0067310C" w:rsidP="0067310C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noWrap/>
            <w:vAlign w:val="bottom"/>
          </w:tcPr>
          <w:p w14:paraId="39BBC762" w14:textId="708216E9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2,962</w:t>
            </w:r>
          </w:p>
        </w:tc>
        <w:tc>
          <w:tcPr>
            <w:tcW w:w="1134" w:type="dxa"/>
          </w:tcPr>
          <w:p w14:paraId="73DCBD96" w14:textId="63A9D374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8,638</w:t>
            </w:r>
          </w:p>
        </w:tc>
        <w:tc>
          <w:tcPr>
            <w:tcW w:w="1276" w:type="dxa"/>
            <w:noWrap/>
            <w:vAlign w:val="bottom"/>
          </w:tcPr>
          <w:p w14:paraId="76620C2A" w14:textId="0568AB2C" w:rsidR="0067310C" w:rsidRPr="00F70BA1" w:rsidRDefault="0067310C" w:rsidP="0067310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269</w:t>
            </w:r>
          </w:p>
        </w:tc>
        <w:tc>
          <w:tcPr>
            <w:tcW w:w="1134" w:type="dxa"/>
            <w:noWrap/>
            <w:vAlign w:val="bottom"/>
          </w:tcPr>
          <w:p w14:paraId="2A799E05" w14:textId="673D3338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11,869</w:t>
            </w:r>
          </w:p>
        </w:tc>
        <w:tc>
          <w:tcPr>
            <w:tcW w:w="1276" w:type="dxa"/>
            <w:noWrap/>
          </w:tcPr>
          <w:p w14:paraId="16AFFBE9" w14:textId="03A761AC" w:rsidR="0067310C" w:rsidRPr="00F70BA1" w:rsidRDefault="0067310C" w:rsidP="0046319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0.125 - 0.25</w:t>
            </w:r>
          </w:p>
        </w:tc>
      </w:tr>
      <w:tr w:rsidR="0067310C" w:rsidRPr="00F70BA1" w14:paraId="263EFF27" w14:textId="77777777" w:rsidTr="001C7388">
        <w:trPr>
          <w:cantSplit/>
          <w:trHeight w:val="286"/>
        </w:trPr>
        <w:tc>
          <w:tcPr>
            <w:tcW w:w="2689" w:type="dxa"/>
          </w:tcPr>
          <w:p w14:paraId="5E38BA17" w14:textId="77777777" w:rsidR="0067310C" w:rsidRPr="00F70BA1" w:rsidRDefault="0067310C" w:rsidP="0067310C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134" w:type="dxa"/>
            <w:noWrap/>
          </w:tcPr>
          <w:p w14:paraId="4147E96F" w14:textId="5FA30B46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ED3226F" w14:textId="16B22ED1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6,345</w:t>
            </w:r>
          </w:p>
        </w:tc>
        <w:tc>
          <w:tcPr>
            <w:tcW w:w="1276" w:type="dxa"/>
            <w:noWrap/>
          </w:tcPr>
          <w:p w14:paraId="04DCF7BC" w14:textId="335DC876" w:rsidR="0067310C" w:rsidRPr="00F70BA1" w:rsidRDefault="0067310C" w:rsidP="0067310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2C18A111" w14:textId="44B6D893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6,345</w:t>
            </w:r>
          </w:p>
        </w:tc>
        <w:tc>
          <w:tcPr>
            <w:tcW w:w="1276" w:type="dxa"/>
            <w:noWrap/>
          </w:tcPr>
          <w:p w14:paraId="47E7E4BD" w14:textId="40323FBB" w:rsidR="0067310C" w:rsidRPr="00F70BA1" w:rsidRDefault="0067310C" w:rsidP="0046319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3.00 - 5.00</w:t>
            </w:r>
          </w:p>
        </w:tc>
      </w:tr>
      <w:tr w:rsidR="0067310C" w:rsidRPr="00F70BA1" w14:paraId="5C079996" w14:textId="77777777" w:rsidTr="001C7388">
        <w:trPr>
          <w:cantSplit/>
          <w:trHeight w:val="286"/>
        </w:trPr>
        <w:tc>
          <w:tcPr>
            <w:tcW w:w="2689" w:type="dxa"/>
          </w:tcPr>
          <w:p w14:paraId="59CF4280" w14:textId="77777777" w:rsidR="0067310C" w:rsidRPr="00F70BA1" w:rsidRDefault="0067310C" w:rsidP="0067310C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34" w:type="dxa"/>
            <w:noWrap/>
          </w:tcPr>
          <w:p w14:paraId="7F36FF57" w14:textId="3E6E82D7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BEE9A72" w14:textId="44333051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21,263</w:t>
            </w:r>
          </w:p>
        </w:tc>
        <w:tc>
          <w:tcPr>
            <w:tcW w:w="1276" w:type="dxa"/>
            <w:noWrap/>
          </w:tcPr>
          <w:p w14:paraId="0BA812B6" w14:textId="51E61E04" w:rsidR="0067310C" w:rsidRPr="00F70BA1" w:rsidRDefault="0067310C" w:rsidP="0067310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49E27701" w14:textId="055B7BD5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21,263</w:t>
            </w:r>
          </w:p>
        </w:tc>
        <w:tc>
          <w:tcPr>
            <w:tcW w:w="1276" w:type="dxa"/>
            <w:noWrap/>
          </w:tcPr>
          <w:p w14:paraId="0FFC459F" w14:textId="0D475E42" w:rsidR="0067310C" w:rsidRPr="00F70BA1" w:rsidRDefault="0067310C" w:rsidP="0046319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0.25</w:t>
            </w:r>
          </w:p>
        </w:tc>
      </w:tr>
      <w:tr w:rsidR="0067310C" w:rsidRPr="00F70BA1" w14:paraId="6924A606" w14:textId="77777777" w:rsidTr="001C7388">
        <w:trPr>
          <w:cantSplit/>
          <w:trHeight w:val="286"/>
        </w:trPr>
        <w:tc>
          <w:tcPr>
            <w:tcW w:w="2689" w:type="dxa"/>
          </w:tcPr>
          <w:p w14:paraId="2A9BEB81" w14:textId="77777777" w:rsidR="0067310C" w:rsidRPr="00F70BA1" w:rsidRDefault="0067310C" w:rsidP="0067310C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14:paraId="3AA68FCD" w14:textId="77777777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E78072" w14:textId="77777777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26374824" w14:textId="77777777" w:rsidR="0067310C" w:rsidRPr="00F70BA1" w:rsidRDefault="0067310C" w:rsidP="0067310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31D765CB" w14:textId="77777777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2F68F8FC" w14:textId="77777777" w:rsidR="0067310C" w:rsidRPr="00F70BA1" w:rsidRDefault="0067310C" w:rsidP="0046319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7310C" w:rsidRPr="00F70BA1" w14:paraId="422B727E" w14:textId="77777777" w:rsidTr="001C7388">
        <w:trPr>
          <w:cantSplit/>
          <w:trHeight w:val="286"/>
        </w:trPr>
        <w:tc>
          <w:tcPr>
            <w:tcW w:w="2689" w:type="dxa"/>
          </w:tcPr>
          <w:p w14:paraId="3E022326" w14:textId="77777777" w:rsidR="0067310C" w:rsidRPr="00F70BA1" w:rsidRDefault="0067310C" w:rsidP="0067310C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34" w:type="dxa"/>
            <w:noWrap/>
          </w:tcPr>
          <w:p w14:paraId="730B4304" w14:textId="77777777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16E4F8" w14:textId="77777777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135AC2F5" w14:textId="77777777" w:rsidR="0067310C" w:rsidRPr="00F70BA1" w:rsidRDefault="0067310C" w:rsidP="0067310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BF5E1B6" w14:textId="77777777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42E0B924" w14:textId="77777777" w:rsidR="0067310C" w:rsidRPr="00F70BA1" w:rsidRDefault="0067310C" w:rsidP="0046319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7310C" w:rsidRPr="00F70BA1" w14:paraId="369C5F25" w14:textId="77777777" w:rsidTr="001C7388">
        <w:trPr>
          <w:cantSplit/>
          <w:trHeight w:val="286"/>
        </w:trPr>
        <w:tc>
          <w:tcPr>
            <w:tcW w:w="2689" w:type="dxa"/>
          </w:tcPr>
          <w:p w14:paraId="17D43281" w14:textId="77777777" w:rsidR="0067310C" w:rsidRPr="00F70BA1" w:rsidRDefault="0067310C" w:rsidP="0067310C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noWrap/>
          </w:tcPr>
          <w:p w14:paraId="42A23377" w14:textId="1BADB0ED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39D2356" w14:textId="6B22B86F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330,910</w:t>
            </w:r>
          </w:p>
        </w:tc>
        <w:tc>
          <w:tcPr>
            <w:tcW w:w="1276" w:type="dxa"/>
            <w:noWrap/>
          </w:tcPr>
          <w:p w14:paraId="1E61828B" w14:textId="5F230BCB" w:rsidR="0067310C" w:rsidRPr="00F70BA1" w:rsidRDefault="0067310C" w:rsidP="0067310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1DD9E258" w14:textId="2FE97B91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330,910</w:t>
            </w:r>
          </w:p>
        </w:tc>
        <w:tc>
          <w:tcPr>
            <w:tcW w:w="1276" w:type="dxa"/>
            <w:noWrap/>
            <w:vAlign w:val="bottom"/>
          </w:tcPr>
          <w:p w14:paraId="4ACD0742" w14:textId="0BCA2137" w:rsidR="0067310C" w:rsidRPr="00F70BA1" w:rsidRDefault="0067310C" w:rsidP="0046319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4.00 - 15.00</w:t>
            </w:r>
          </w:p>
        </w:tc>
      </w:tr>
      <w:tr w:rsidR="0067310C" w:rsidRPr="00F70BA1" w14:paraId="50DCE496" w14:textId="77777777" w:rsidTr="001C7388">
        <w:trPr>
          <w:cantSplit/>
          <w:trHeight w:val="286"/>
        </w:trPr>
        <w:tc>
          <w:tcPr>
            <w:tcW w:w="2689" w:type="dxa"/>
          </w:tcPr>
          <w:p w14:paraId="63CC5162" w14:textId="77777777" w:rsidR="00D06EBE" w:rsidRPr="00F70BA1" w:rsidRDefault="00D06EBE" w:rsidP="0067310C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เงินกู้ยืมระยะสั้น</w:t>
            </w:r>
          </w:p>
          <w:p w14:paraId="32FF1D65" w14:textId="47FD8461" w:rsidR="0067310C" w:rsidRPr="00F70BA1" w:rsidRDefault="0067310C" w:rsidP="0067310C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</w:t>
            </w:r>
            <w:r w:rsidR="009173ED"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F70BA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บุคคลและบริษัทที่เกี่ยวข้องกัน</w:t>
            </w:r>
          </w:p>
        </w:tc>
        <w:tc>
          <w:tcPr>
            <w:tcW w:w="1134" w:type="dxa"/>
            <w:noWrap/>
          </w:tcPr>
          <w:p w14:paraId="7D866FC6" w14:textId="77777777" w:rsidR="00D06EBE" w:rsidRPr="00F70BA1" w:rsidRDefault="00D06EBE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01789E1" w14:textId="5C4927BD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E3E913C" w14:textId="77777777" w:rsidR="00D06EBE" w:rsidRPr="00F70BA1" w:rsidRDefault="00D06EBE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2113C94" w14:textId="297AFCBC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46,000</w:t>
            </w:r>
          </w:p>
        </w:tc>
        <w:tc>
          <w:tcPr>
            <w:tcW w:w="1276" w:type="dxa"/>
            <w:noWrap/>
          </w:tcPr>
          <w:p w14:paraId="22A92AD1" w14:textId="77777777" w:rsidR="00D06EBE" w:rsidRPr="00F70BA1" w:rsidRDefault="00D06EBE" w:rsidP="0067310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A4DCA52" w14:textId="71569BF0" w:rsidR="0067310C" w:rsidRPr="00F70BA1" w:rsidRDefault="0067310C" w:rsidP="0067310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791B4D7E" w14:textId="77777777" w:rsidR="00D06EBE" w:rsidRPr="00F70BA1" w:rsidRDefault="00D06EBE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55750A7" w14:textId="4EDC6BAB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46,000</w:t>
            </w:r>
          </w:p>
        </w:tc>
        <w:tc>
          <w:tcPr>
            <w:tcW w:w="1276" w:type="dxa"/>
            <w:noWrap/>
            <w:vAlign w:val="bottom"/>
          </w:tcPr>
          <w:p w14:paraId="61BDFE97" w14:textId="6E1AA693" w:rsidR="0067310C" w:rsidRPr="00F70BA1" w:rsidRDefault="0067310C" w:rsidP="00D06EBE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4.50 - 12.00</w:t>
            </w:r>
          </w:p>
        </w:tc>
      </w:tr>
      <w:tr w:rsidR="0067310C" w:rsidRPr="00F70BA1" w14:paraId="1CC7FB5C" w14:textId="77777777" w:rsidTr="001C7388">
        <w:trPr>
          <w:cantSplit/>
          <w:trHeight w:val="286"/>
        </w:trPr>
        <w:tc>
          <w:tcPr>
            <w:tcW w:w="2689" w:type="dxa"/>
          </w:tcPr>
          <w:p w14:paraId="453A2064" w14:textId="77777777" w:rsidR="0067310C" w:rsidRPr="00F70BA1" w:rsidRDefault="0067310C" w:rsidP="0067310C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หนี้สินจากภาระค้ำประกันเงินกู้ยืมของบริษัทย่อย</w:t>
            </w:r>
          </w:p>
        </w:tc>
        <w:tc>
          <w:tcPr>
            <w:tcW w:w="1134" w:type="dxa"/>
            <w:noWrap/>
          </w:tcPr>
          <w:p w14:paraId="75970615" w14:textId="77777777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1F96442" w14:textId="3DD13C14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1D34084" w14:textId="77777777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C4837C4" w14:textId="705ECA43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165,661</w:t>
            </w:r>
          </w:p>
        </w:tc>
        <w:tc>
          <w:tcPr>
            <w:tcW w:w="1276" w:type="dxa"/>
            <w:noWrap/>
          </w:tcPr>
          <w:p w14:paraId="481DD298" w14:textId="77777777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E4003B1" w14:textId="3B24DCF9" w:rsidR="0067310C" w:rsidRPr="00F70BA1" w:rsidRDefault="0067310C" w:rsidP="0067310C">
            <w:pPr>
              <w:tabs>
                <w:tab w:val="left" w:pos="1051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36D66B35" w14:textId="77777777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B73674B" w14:textId="5ADBA4C6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165,661</w:t>
            </w:r>
          </w:p>
        </w:tc>
        <w:tc>
          <w:tcPr>
            <w:tcW w:w="1276" w:type="dxa"/>
            <w:noWrap/>
            <w:vAlign w:val="bottom"/>
          </w:tcPr>
          <w:p w14:paraId="354E6D68" w14:textId="20A48C9D" w:rsidR="0067310C" w:rsidRPr="00F70BA1" w:rsidRDefault="0067310C" w:rsidP="0046319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5.00 - 15.00</w:t>
            </w:r>
          </w:p>
        </w:tc>
      </w:tr>
      <w:tr w:rsidR="0067310C" w:rsidRPr="00F70BA1" w14:paraId="2E3837D8" w14:textId="77777777" w:rsidTr="001C7388">
        <w:trPr>
          <w:cantSplit/>
          <w:trHeight w:val="286"/>
        </w:trPr>
        <w:tc>
          <w:tcPr>
            <w:tcW w:w="2689" w:type="dxa"/>
          </w:tcPr>
          <w:p w14:paraId="1A52F20F" w14:textId="77777777" w:rsidR="00CA3FE7" w:rsidRPr="00F70BA1" w:rsidRDefault="00CA3FE7" w:rsidP="0067310C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3F02C453" w14:textId="42643BB2" w:rsidR="0067310C" w:rsidRPr="00F70BA1" w:rsidRDefault="0067310C" w:rsidP="0067310C">
            <w:pPr>
              <w:ind w:left="175" w:hanging="17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noWrap/>
          </w:tcPr>
          <w:p w14:paraId="1FCF8531" w14:textId="77777777" w:rsidR="00CA3FE7" w:rsidRPr="00F70BA1" w:rsidRDefault="00CA3FE7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8327E10" w14:textId="7B1CED7B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220,197</w:t>
            </w:r>
          </w:p>
        </w:tc>
        <w:tc>
          <w:tcPr>
            <w:tcW w:w="1134" w:type="dxa"/>
          </w:tcPr>
          <w:p w14:paraId="5691D0E9" w14:textId="77777777" w:rsidR="00CA3FE7" w:rsidRPr="00F70BA1" w:rsidRDefault="00CA3FE7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41B2AD0" w14:textId="773565DD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63025AAE" w14:textId="77777777" w:rsidR="00CA3FE7" w:rsidRPr="00F70BA1" w:rsidRDefault="00CA3FE7" w:rsidP="0067310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1466932" w14:textId="33085DC7" w:rsidR="0067310C" w:rsidRPr="00F70BA1" w:rsidRDefault="0067310C" w:rsidP="0067310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62829B2A" w14:textId="77777777" w:rsidR="00CA3FE7" w:rsidRPr="00F70BA1" w:rsidRDefault="00CA3FE7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53E71EB" w14:textId="6C5DB8AC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220,197</w:t>
            </w:r>
          </w:p>
        </w:tc>
        <w:tc>
          <w:tcPr>
            <w:tcW w:w="1276" w:type="dxa"/>
            <w:noWrap/>
          </w:tcPr>
          <w:p w14:paraId="5B6EC910" w14:textId="432795C4" w:rsidR="0046319B" w:rsidRPr="00F70BA1" w:rsidRDefault="0046319B" w:rsidP="0046319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 xml:space="preserve">MLR – </w:t>
            </w:r>
          </w:p>
          <w:p w14:paraId="17A4F42E" w14:textId="5555E63E" w:rsidR="0067310C" w:rsidRPr="00F70BA1" w:rsidRDefault="0046319B" w:rsidP="0046319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0.60 - 1.00</w:t>
            </w:r>
          </w:p>
        </w:tc>
      </w:tr>
      <w:tr w:rsidR="0067310C" w:rsidRPr="00F70BA1" w14:paraId="7A622ACF" w14:textId="77777777" w:rsidTr="001C7388">
        <w:trPr>
          <w:cantSplit/>
          <w:trHeight w:val="286"/>
        </w:trPr>
        <w:tc>
          <w:tcPr>
            <w:tcW w:w="2689" w:type="dxa"/>
          </w:tcPr>
          <w:p w14:paraId="3DC3169C" w14:textId="77777777" w:rsidR="0067310C" w:rsidRPr="00F70BA1" w:rsidRDefault="0067310C" w:rsidP="0067310C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noWrap/>
          </w:tcPr>
          <w:p w14:paraId="004740E8" w14:textId="70CBC7A6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891BCC7" w14:textId="0E3B97F3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54,470</w:t>
            </w:r>
          </w:p>
        </w:tc>
        <w:tc>
          <w:tcPr>
            <w:tcW w:w="1276" w:type="dxa"/>
            <w:noWrap/>
          </w:tcPr>
          <w:p w14:paraId="1A03F67D" w14:textId="18D08A18" w:rsidR="0067310C" w:rsidRPr="00F70BA1" w:rsidRDefault="0067310C" w:rsidP="0067310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14:paraId="2513D342" w14:textId="420EAF89" w:rsidR="0067310C" w:rsidRPr="00F70BA1" w:rsidRDefault="0067310C" w:rsidP="0067310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54,470</w:t>
            </w:r>
          </w:p>
        </w:tc>
        <w:tc>
          <w:tcPr>
            <w:tcW w:w="1276" w:type="dxa"/>
            <w:noWrap/>
            <w:vAlign w:val="bottom"/>
          </w:tcPr>
          <w:p w14:paraId="049C4726" w14:textId="675D1BB2" w:rsidR="0067310C" w:rsidRPr="00F70BA1" w:rsidRDefault="0067310C" w:rsidP="0046319B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F70BA1">
              <w:rPr>
                <w:rFonts w:ascii="BrowalliaUPC" w:hAnsi="BrowalliaUPC" w:cs="BrowalliaUPC"/>
                <w:sz w:val="24"/>
                <w:szCs w:val="24"/>
              </w:rPr>
              <w:t>5.25</w:t>
            </w:r>
          </w:p>
        </w:tc>
      </w:tr>
    </w:tbl>
    <w:p w14:paraId="4C58F6C1" w14:textId="77777777" w:rsidR="00196B78" w:rsidRPr="00722A16" w:rsidRDefault="00196B78">
      <w:pPr>
        <w:rPr>
          <w:rFonts w:ascii="BrowalliaUPC" w:hAnsi="BrowalliaUPC" w:cs="BrowalliaUPC"/>
          <w:sz w:val="28"/>
          <w:szCs w:val="28"/>
        </w:rPr>
      </w:pPr>
    </w:p>
    <w:p w14:paraId="52737C8D" w14:textId="77777777" w:rsidR="00CB455C" w:rsidRPr="00722A16" w:rsidRDefault="00CB455C" w:rsidP="00CB455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722A16">
        <w:rPr>
          <w:rFonts w:ascii="BrowalliaUPC" w:hAnsi="BrowalliaUPC" w:cs="BrowalliaUPC"/>
          <w:b/>
          <w:bCs/>
          <w:sz w:val="28"/>
          <w:szCs w:val="28"/>
          <w:cs/>
        </w:rPr>
        <w:t>การจัดการความเสี่ยงในส่วนของทุน</w:t>
      </w:r>
    </w:p>
    <w:p w14:paraId="337DFBE6" w14:textId="77777777" w:rsidR="00CB455C" w:rsidRPr="00722A16" w:rsidRDefault="00CB455C" w:rsidP="00CB455C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33575C2" w14:textId="77777777" w:rsidR="00CB455C" w:rsidRPr="00722A16" w:rsidRDefault="00CB455C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722A16">
        <w:rPr>
          <w:rFonts w:ascii="BrowalliaUPC" w:hAnsi="BrowalliaUPC" w:cs="BrowalliaUPC"/>
          <w:sz w:val="28"/>
          <w:szCs w:val="28"/>
          <w:cs/>
          <w:lang w:val="en-GB"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เพื่อดำรงไว้ซึ่งโครงสร้างของทุนที่เหมาะสม ในการดำรงไว้หรือปรับโครงสร้างของทุน บริษัทอาจออกหุ้นใหม่หรือออกหุ้นกู้เพื่อปรับโครงสร้างหนี้ หรือขายสินทรัพย์เพื่อลดภาระหนี้</w:t>
      </w:r>
      <w:r w:rsidRPr="00722A16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2EB03535" w14:textId="77777777" w:rsidR="009B2327" w:rsidRPr="00722A16" w:rsidRDefault="009B2327" w:rsidP="00C0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highlight w:val="magenta"/>
        </w:rPr>
      </w:pPr>
    </w:p>
    <w:p w14:paraId="73ED30B3" w14:textId="77777777" w:rsidR="00CB455C" w:rsidRPr="00722A16" w:rsidRDefault="00CB455C" w:rsidP="00CB455C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722A16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ภาระผูกพันและหนี้สินที่อาจเกิดขึ้น</w:t>
      </w:r>
    </w:p>
    <w:p w14:paraId="6D723FC8" w14:textId="77777777" w:rsidR="00CB455C" w:rsidRPr="00722A16" w:rsidRDefault="00CB455C" w:rsidP="00CB455C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305C621" w14:textId="77777777" w:rsidR="00CB455C" w:rsidRPr="00722A16" w:rsidRDefault="00CB455C" w:rsidP="00CB4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3"/>
        <w:jc w:val="thaiDistribute"/>
        <w:rPr>
          <w:rFonts w:ascii="BrowalliaUPC" w:hAnsi="BrowalliaUPC" w:cs="BrowalliaUPC"/>
          <w:sz w:val="28"/>
          <w:szCs w:val="28"/>
        </w:rPr>
      </w:pPr>
      <w:r w:rsidRPr="00722A16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722A16">
        <w:rPr>
          <w:rFonts w:ascii="BrowalliaUPC" w:hAnsi="BrowalliaUPC" w:cs="BrowalliaUPC"/>
          <w:sz w:val="28"/>
          <w:szCs w:val="28"/>
        </w:rPr>
        <w:t xml:space="preserve">31 </w:t>
      </w:r>
      <w:r w:rsidRPr="00722A16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722A16">
        <w:rPr>
          <w:rFonts w:ascii="BrowalliaUPC" w:hAnsi="BrowalliaUPC" w:cs="BrowalliaUPC"/>
          <w:sz w:val="28"/>
          <w:szCs w:val="28"/>
        </w:rPr>
        <w:t xml:space="preserve">2564 </w:t>
      </w:r>
      <w:r w:rsidRPr="00722A16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บริษัทและบริษัทย่อยมีภาระผูกพัน ดังต่อไปนี้</w:t>
      </w:r>
    </w:p>
    <w:p w14:paraId="1F8EBE2D" w14:textId="77777777" w:rsidR="00CB455C" w:rsidRPr="00722A16" w:rsidRDefault="00CB455C" w:rsidP="00CB4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2228430" w14:textId="77777777" w:rsidR="00CB455C" w:rsidRPr="00722A16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4135F5FC" w14:textId="77777777" w:rsidR="00CB455C" w:rsidRPr="00722A16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4E2AA880" w14:textId="77777777" w:rsidR="00CB455C" w:rsidRPr="00722A16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558F1C2D" w14:textId="77777777" w:rsidR="00CB455C" w:rsidRPr="00722A16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E38D6D7" w14:textId="77777777" w:rsidR="00CB455C" w:rsidRPr="00722A16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1596F6E9" w14:textId="77777777" w:rsidR="00CB455C" w:rsidRPr="00722A16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5B8B0569" w14:textId="77777777" w:rsidR="00CB455C" w:rsidRPr="00722A16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7F5B72E5" w14:textId="77777777" w:rsidR="00CB455C" w:rsidRPr="00722A16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7253AEA7" w14:textId="77777777" w:rsidR="00CB455C" w:rsidRPr="00722A16" w:rsidRDefault="00CB455C" w:rsidP="00CB455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0F60396D" w14:textId="77777777" w:rsidR="00CB455C" w:rsidRPr="00722A16" w:rsidRDefault="00CB455C" w:rsidP="00CB45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7987CEB4" w14:textId="77777777" w:rsidR="00CB455C" w:rsidRPr="00722A16" w:rsidRDefault="00CB455C" w:rsidP="00CB455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6A11D3DD" w14:textId="77777777" w:rsidR="00CB455C" w:rsidRPr="00722A16" w:rsidRDefault="00CB455C" w:rsidP="00CB455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48F9A485" w14:textId="77777777" w:rsidR="00CB455C" w:rsidRPr="00722A16" w:rsidRDefault="00CB455C" w:rsidP="00CB455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2C2956FD" w14:textId="77777777" w:rsidR="00CB455C" w:rsidRPr="00F70BA1" w:rsidRDefault="00CB455C" w:rsidP="00CB455C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722A16">
        <w:rPr>
          <w:rFonts w:ascii="BrowalliaUPC" w:hAnsi="BrowalliaUPC" w:cs="BrowalliaUPC"/>
          <w:sz w:val="28"/>
          <w:szCs w:val="28"/>
          <w:cs/>
        </w:rPr>
        <w:t>บริษัท</w:t>
      </w:r>
      <w:r w:rsidRPr="00F70BA1">
        <w:rPr>
          <w:rFonts w:ascii="BrowalliaUPC" w:hAnsi="BrowalliaUPC" w:cs="BrowalliaUPC"/>
          <w:sz w:val="28"/>
          <w:szCs w:val="28"/>
          <w:cs/>
        </w:rPr>
        <w:t>และบริษัทย่อยมีภาระผูกพันเกี่ยวกับสัญญาเช่าและบริการที่จะต้องชำระมีดังนี้</w:t>
      </w:r>
    </w:p>
    <w:p w14:paraId="48FAE520" w14:textId="77777777" w:rsidR="00CB455C" w:rsidRPr="00F70BA1" w:rsidRDefault="00CB455C" w:rsidP="00CB4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108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36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88"/>
        <w:gridCol w:w="2159"/>
        <w:gridCol w:w="240"/>
        <w:gridCol w:w="2281"/>
      </w:tblGrid>
      <w:tr w:rsidR="00CB455C" w:rsidRPr="00F70BA1" w14:paraId="2AF37D3D" w14:textId="77777777" w:rsidTr="008F326C">
        <w:tc>
          <w:tcPr>
            <w:tcW w:w="3688" w:type="dxa"/>
          </w:tcPr>
          <w:p w14:paraId="5C34E5D3" w14:textId="77777777" w:rsidR="00CB455C" w:rsidRPr="00F70BA1" w:rsidRDefault="00CB455C" w:rsidP="008F326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</w:tcPr>
          <w:p w14:paraId="7461AA63" w14:textId="77777777" w:rsidR="00CB455C" w:rsidRPr="00F70BA1" w:rsidRDefault="00CB455C" w:rsidP="008F326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1D296E4" w14:textId="77777777" w:rsidR="00CB455C" w:rsidRPr="00F70BA1" w:rsidRDefault="00CB455C" w:rsidP="008F326C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66F39DA4" w14:textId="77777777" w:rsidR="00CB455C" w:rsidRPr="00F70BA1" w:rsidRDefault="00CB455C" w:rsidP="008F326C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CB455C" w:rsidRPr="00F70BA1" w14:paraId="4FCDD26B" w14:textId="77777777" w:rsidTr="008F326C">
        <w:tc>
          <w:tcPr>
            <w:tcW w:w="3688" w:type="dxa"/>
          </w:tcPr>
          <w:p w14:paraId="5A184CC6" w14:textId="77777777" w:rsidR="00CB455C" w:rsidRPr="00F70BA1" w:rsidRDefault="00CB455C" w:rsidP="008F326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4629EF" w14:textId="77777777" w:rsidR="00CB455C" w:rsidRPr="00F70BA1" w:rsidRDefault="00CB455C" w:rsidP="008F326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2BC3A625" w14:textId="77777777" w:rsidR="00CB455C" w:rsidRPr="00F70BA1" w:rsidRDefault="00CB455C" w:rsidP="008F326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C997B6" w14:textId="77777777" w:rsidR="00CB455C" w:rsidRPr="00F70BA1" w:rsidRDefault="00CB455C" w:rsidP="008F326C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CB455C" w:rsidRPr="00F70BA1" w14:paraId="4AC3D170" w14:textId="77777777" w:rsidTr="008F326C">
        <w:tc>
          <w:tcPr>
            <w:tcW w:w="3688" w:type="dxa"/>
          </w:tcPr>
          <w:p w14:paraId="260E40A5" w14:textId="77777777" w:rsidR="00CB455C" w:rsidRPr="00F70BA1" w:rsidRDefault="00CB455C" w:rsidP="008F326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2B164" w14:textId="77777777" w:rsidR="00CB455C" w:rsidRPr="00F70BA1" w:rsidRDefault="00CB455C" w:rsidP="008F326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2CEC0CB1" w14:textId="77777777" w:rsidR="00CB455C" w:rsidRPr="00F70BA1" w:rsidRDefault="00CB455C" w:rsidP="008F326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FA116" w14:textId="77777777" w:rsidR="00CB455C" w:rsidRPr="00F70BA1" w:rsidRDefault="00CB455C" w:rsidP="008F326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095824" w:rsidRPr="00F70BA1" w14:paraId="70EB875E" w14:textId="77777777" w:rsidTr="008F326C">
        <w:tc>
          <w:tcPr>
            <w:tcW w:w="3688" w:type="dxa"/>
            <w:hideMark/>
          </w:tcPr>
          <w:p w14:paraId="554686AF" w14:textId="77777777" w:rsidR="00095824" w:rsidRPr="00F70BA1" w:rsidRDefault="00095824" w:rsidP="00095824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1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159" w:type="dxa"/>
            <w:shd w:val="clear" w:color="auto" w:fill="auto"/>
          </w:tcPr>
          <w:p w14:paraId="0DA9CEFB" w14:textId="303D04A7" w:rsidR="00095824" w:rsidRPr="00F70BA1" w:rsidRDefault="003A2282" w:rsidP="0009582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5,907</w:t>
            </w:r>
          </w:p>
        </w:tc>
        <w:tc>
          <w:tcPr>
            <w:tcW w:w="240" w:type="dxa"/>
          </w:tcPr>
          <w:p w14:paraId="467619C6" w14:textId="77777777" w:rsidR="00095824" w:rsidRPr="00F70BA1" w:rsidRDefault="00095824" w:rsidP="0009582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</w:tcPr>
          <w:p w14:paraId="3BC78950" w14:textId="54E4C94B" w:rsidR="00095824" w:rsidRPr="00F70BA1" w:rsidRDefault="00095824" w:rsidP="001C738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F70BA1">
              <w:rPr>
                <w:rFonts w:ascii="BrowalliaUPC" w:eastAsia="Calibri" w:hAnsi="BrowalliaUPC" w:cs="BrowalliaUPC"/>
                <w:sz w:val="28"/>
                <w:szCs w:val="28"/>
              </w:rPr>
              <w:t>3,</w:t>
            </w:r>
            <w:r w:rsidRPr="001C738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710</w:t>
            </w:r>
          </w:p>
        </w:tc>
      </w:tr>
      <w:tr w:rsidR="00095824" w:rsidRPr="00F70BA1" w14:paraId="0E875180" w14:textId="77777777" w:rsidTr="008F326C">
        <w:tc>
          <w:tcPr>
            <w:tcW w:w="3688" w:type="dxa"/>
            <w:hideMark/>
          </w:tcPr>
          <w:p w14:paraId="16B52207" w14:textId="77777777" w:rsidR="00095824" w:rsidRPr="00F70BA1" w:rsidRDefault="00095824" w:rsidP="00095824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F70BA1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59" w:type="dxa"/>
            <w:shd w:val="clear" w:color="auto" w:fill="auto"/>
          </w:tcPr>
          <w:p w14:paraId="3DE72A34" w14:textId="046F0CE2" w:rsidR="00095824" w:rsidRPr="00F70BA1" w:rsidRDefault="003A2282" w:rsidP="0009582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5,113</w:t>
            </w:r>
          </w:p>
        </w:tc>
        <w:tc>
          <w:tcPr>
            <w:tcW w:w="240" w:type="dxa"/>
          </w:tcPr>
          <w:p w14:paraId="684AE78D" w14:textId="77777777" w:rsidR="00095824" w:rsidRPr="00F70BA1" w:rsidRDefault="00095824" w:rsidP="0009582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</w:tcPr>
          <w:p w14:paraId="1CA2042F" w14:textId="680B31E3" w:rsidR="00095824" w:rsidRPr="00F70BA1" w:rsidRDefault="00095824" w:rsidP="001C738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1C738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902</w:t>
            </w:r>
          </w:p>
        </w:tc>
      </w:tr>
      <w:tr w:rsidR="00095824" w:rsidRPr="00F70BA1" w14:paraId="6C04F18D" w14:textId="77777777" w:rsidTr="008F326C">
        <w:tc>
          <w:tcPr>
            <w:tcW w:w="3688" w:type="dxa"/>
            <w:hideMark/>
          </w:tcPr>
          <w:p w14:paraId="784E477B" w14:textId="77777777" w:rsidR="00095824" w:rsidRPr="00F70BA1" w:rsidRDefault="00095824" w:rsidP="0009582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F70BA1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E192B6C" w14:textId="41DB9017" w:rsidR="00095824" w:rsidRPr="00F70BA1" w:rsidRDefault="00BD5746" w:rsidP="0009582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11,020</w:t>
            </w:r>
          </w:p>
        </w:tc>
        <w:tc>
          <w:tcPr>
            <w:tcW w:w="240" w:type="dxa"/>
          </w:tcPr>
          <w:p w14:paraId="56A3C43F" w14:textId="77777777" w:rsidR="00095824" w:rsidRPr="00F70BA1" w:rsidRDefault="00095824" w:rsidP="0009582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AC8205" w14:textId="1085C409" w:rsidR="00095824" w:rsidRPr="00F70BA1" w:rsidRDefault="00095824" w:rsidP="001C738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F70BA1">
              <w:rPr>
                <w:rFonts w:ascii="BrowalliaUPC" w:eastAsia="Calibri" w:hAnsi="BrowalliaUPC" w:cs="BrowalliaUPC"/>
                <w:sz w:val="28"/>
                <w:szCs w:val="28"/>
              </w:rPr>
              <w:t>4,612</w:t>
            </w:r>
          </w:p>
        </w:tc>
      </w:tr>
    </w:tbl>
    <w:p w14:paraId="14B3921B" w14:textId="77777777" w:rsidR="00CB455C" w:rsidRPr="00F70BA1" w:rsidRDefault="00CB455C" w:rsidP="00CB4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1080"/>
        <w:jc w:val="thaiDistribute"/>
        <w:rPr>
          <w:rFonts w:ascii="BrowalliaUPC" w:hAnsi="BrowalliaUPC" w:cs="BrowalliaUPC"/>
          <w:sz w:val="28"/>
          <w:szCs w:val="28"/>
        </w:rPr>
      </w:pPr>
    </w:p>
    <w:p w14:paraId="47F8CE3B" w14:textId="6768E04E" w:rsidR="00CB455C" w:rsidRPr="003B7D94" w:rsidRDefault="00CB455C" w:rsidP="00CB455C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3B7D94">
        <w:rPr>
          <w:rFonts w:ascii="BrowalliaUPC" w:hAnsi="BrowalliaUPC" w:cs="BrowalliaUPC"/>
          <w:sz w:val="28"/>
          <w:szCs w:val="28"/>
          <w:cs/>
        </w:rPr>
        <w:t>บริษัทได้ทำสัญญาว่าจ้างที่ปรึกษาในการติดต่อประสานงานกับสำนักงานคณะกรรมการกำกับหลักทรัพย์และตลาดหลักทรัพย์แห่งประเทศไทย และสถาบันการเงิน รวมถึงฝ่ายบริหารในงานบัญชีและการเงิน</w:t>
      </w:r>
      <w:r w:rsidRPr="003B7D94">
        <w:rPr>
          <w:rFonts w:ascii="BrowalliaUPC" w:hAnsi="BrowalliaUPC" w:cs="BrowalliaUPC"/>
          <w:sz w:val="28"/>
          <w:szCs w:val="28"/>
        </w:rPr>
        <w:t xml:space="preserve"> </w:t>
      </w:r>
      <w:r w:rsidRPr="003B7D94">
        <w:rPr>
          <w:rFonts w:ascii="BrowalliaUPC" w:hAnsi="BrowalliaUPC" w:cs="BrowalliaUPC"/>
          <w:sz w:val="28"/>
          <w:szCs w:val="28"/>
          <w:cs/>
        </w:rPr>
        <w:t xml:space="preserve">โดยมีค่าตอบแทนจำนวน </w:t>
      </w:r>
      <w:r w:rsidR="00112F7A" w:rsidRPr="003B7D94">
        <w:rPr>
          <w:rFonts w:ascii="BrowalliaUPC" w:hAnsi="BrowalliaUPC" w:cs="BrowalliaUPC"/>
          <w:sz w:val="28"/>
          <w:szCs w:val="28"/>
        </w:rPr>
        <w:t>2.06</w:t>
      </w:r>
      <w:r w:rsidRPr="003B7D94">
        <w:rPr>
          <w:rFonts w:ascii="BrowalliaUPC" w:hAnsi="BrowalliaUPC" w:cs="BrowalliaUPC"/>
          <w:sz w:val="28"/>
          <w:szCs w:val="28"/>
        </w:rPr>
        <w:t xml:space="preserve"> </w:t>
      </w:r>
      <w:r w:rsidRPr="003B7D94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2F0C7EA8" w14:textId="77777777" w:rsidR="00CB455C" w:rsidRPr="003B7D94" w:rsidRDefault="00CB455C" w:rsidP="00CB455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0D63C8FA" w14:textId="77777777" w:rsidR="00CB455C" w:rsidRPr="003B7D94" w:rsidRDefault="00CB455C" w:rsidP="00CB455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4821DF69" w14:textId="77777777" w:rsidR="00CB455C" w:rsidRPr="003B7D94" w:rsidRDefault="00CB455C" w:rsidP="00CB455C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568488A6" w14:textId="77777777" w:rsidR="00CB455C" w:rsidRPr="003B7D94" w:rsidRDefault="00CB455C" w:rsidP="00CB455C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357B296A" w14:textId="77777777" w:rsidR="00CB455C" w:rsidRPr="003B7D94" w:rsidRDefault="00CB455C" w:rsidP="00CB4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360"/>
        <w:contextualSpacing w:val="0"/>
        <w:jc w:val="thaiDistribute"/>
        <w:rPr>
          <w:rFonts w:ascii="BrowalliaUPC" w:hAnsi="BrowalliaUPC" w:cs="BrowalliaUPC"/>
          <w:sz w:val="28"/>
          <w:szCs w:val="28"/>
        </w:rPr>
      </w:pPr>
    </w:p>
    <w:p w14:paraId="50F08A91" w14:textId="44C670CD" w:rsidR="00CB455C" w:rsidRPr="003B7D94" w:rsidRDefault="00CB455C" w:rsidP="00CB455C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3B7D94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แห่งหนึ่งมีภาระผูกพันจากการที่ธนาคารออกหนังสือค้ำประกันในนามของบริษัทและบริษัทย่อย ซึ่งเกี่ยวเนื่องกับภาระผูกพันทางปฏิบัติบางประการตามปกติธุรกิจจำนวน </w:t>
      </w:r>
      <w:r w:rsidRPr="003B7D94">
        <w:rPr>
          <w:rFonts w:ascii="BrowalliaUPC" w:hAnsi="BrowalliaUPC" w:cs="BrowalliaUPC"/>
          <w:sz w:val="28"/>
          <w:szCs w:val="28"/>
        </w:rPr>
        <w:t>15</w:t>
      </w:r>
      <w:r w:rsidR="00224385" w:rsidRPr="003B7D94">
        <w:rPr>
          <w:rFonts w:ascii="BrowalliaUPC" w:hAnsi="BrowalliaUPC" w:cs="BrowalliaUPC"/>
          <w:sz w:val="28"/>
          <w:szCs w:val="28"/>
        </w:rPr>
        <w:t>2.2</w:t>
      </w:r>
      <w:r w:rsidR="00392B33">
        <w:rPr>
          <w:rFonts w:ascii="BrowalliaUPC" w:hAnsi="BrowalliaUPC" w:cs="BrowalliaUPC"/>
          <w:sz w:val="28"/>
          <w:szCs w:val="28"/>
        </w:rPr>
        <w:t>3</w:t>
      </w:r>
      <w:r w:rsidRPr="003B7D94">
        <w:rPr>
          <w:rFonts w:ascii="BrowalliaUPC" w:hAnsi="BrowalliaUPC" w:cs="BrowalliaUPC"/>
          <w:sz w:val="28"/>
          <w:szCs w:val="28"/>
        </w:rPr>
        <w:t xml:space="preserve"> </w:t>
      </w:r>
      <w:r w:rsidRPr="003B7D94">
        <w:rPr>
          <w:rFonts w:ascii="BrowalliaUPC" w:hAnsi="BrowalliaUPC" w:cs="BrowalliaUPC"/>
          <w:sz w:val="28"/>
          <w:szCs w:val="28"/>
          <w:cs/>
        </w:rPr>
        <w:t>ล้านบาท และ</w:t>
      </w:r>
      <w:r w:rsidRPr="003B7D94">
        <w:rPr>
          <w:rFonts w:ascii="BrowalliaUPC" w:hAnsi="BrowalliaUPC" w:cs="BrowalliaUPC"/>
          <w:sz w:val="28"/>
          <w:szCs w:val="28"/>
        </w:rPr>
        <w:t xml:space="preserve"> </w:t>
      </w:r>
      <w:r w:rsidR="00392B33">
        <w:rPr>
          <w:rFonts w:ascii="BrowalliaUPC" w:hAnsi="BrowalliaUPC" w:cs="BrowalliaUPC"/>
          <w:sz w:val="28"/>
          <w:szCs w:val="28"/>
        </w:rPr>
        <w:t>10.37</w:t>
      </w:r>
      <w:r w:rsidRPr="003B7D94">
        <w:rPr>
          <w:rFonts w:ascii="BrowalliaUPC" w:hAnsi="BrowalliaUPC" w:cs="BrowalliaUPC"/>
          <w:sz w:val="28"/>
          <w:szCs w:val="28"/>
          <w:cs/>
        </w:rPr>
        <w:t xml:space="preserve"> ล้านบาท ตามลำดับ</w:t>
      </w:r>
    </w:p>
    <w:p w14:paraId="3700CC52" w14:textId="77777777" w:rsidR="00CB455C" w:rsidRPr="00F70BA1" w:rsidRDefault="00CB455C" w:rsidP="00CB455C">
      <w:pPr>
        <w:pStyle w:val="Preformatted"/>
        <w:tabs>
          <w:tab w:val="clear" w:pos="0"/>
          <w:tab w:val="left" w:pos="720"/>
        </w:tabs>
        <w:ind w:left="990" w:hanging="540"/>
        <w:jc w:val="thaiDistribute"/>
        <w:rPr>
          <w:rFonts w:ascii="BrowalliaUPC" w:hAnsi="BrowalliaUPC" w:cs="BrowalliaUPC"/>
          <w:sz w:val="28"/>
          <w:szCs w:val="28"/>
        </w:rPr>
      </w:pPr>
    </w:p>
    <w:p w14:paraId="5653172F" w14:textId="78D491CC" w:rsidR="00CB455C" w:rsidRPr="00F70BA1" w:rsidRDefault="00CB455C" w:rsidP="00CB455C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925248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บริษัทและบริษัทย่อยแห่งหนึ่งตกลงทำสัญญาตัวแทนจำหน่ายเครื่องมือแพทย์กับบริษัทในต่างประเทศ </w:t>
      </w:r>
      <w:r w:rsidRPr="00925248">
        <w:rPr>
          <w:rFonts w:ascii="BrowalliaUPC" w:hAnsi="BrowalliaUPC" w:cs="BrowalliaUPC"/>
          <w:sz w:val="28"/>
          <w:szCs w:val="28"/>
        </w:rPr>
        <w:br/>
        <w:t>2</w:t>
      </w:r>
      <w:r w:rsidR="00597E31">
        <w:rPr>
          <w:rFonts w:ascii="BrowalliaUPC" w:hAnsi="BrowalliaUPC" w:cs="BrowalliaUPC"/>
          <w:sz w:val="28"/>
          <w:szCs w:val="28"/>
        </w:rPr>
        <w:t>0</w:t>
      </w:r>
      <w:r w:rsidRPr="00925248">
        <w:rPr>
          <w:rFonts w:ascii="BrowalliaUPC" w:hAnsi="BrowalliaUPC" w:cs="BrowalliaUPC"/>
          <w:sz w:val="28"/>
          <w:szCs w:val="28"/>
          <w:cs/>
        </w:rPr>
        <w:t xml:space="preserve"> แห่ง และ </w:t>
      </w:r>
      <w:r w:rsidRPr="00925248">
        <w:rPr>
          <w:rFonts w:ascii="BrowalliaUPC" w:hAnsi="BrowalliaUPC" w:cs="BrowalliaUPC"/>
          <w:sz w:val="28"/>
          <w:szCs w:val="28"/>
        </w:rPr>
        <w:t>9</w:t>
      </w:r>
      <w:r w:rsidRPr="00925248">
        <w:rPr>
          <w:rFonts w:ascii="BrowalliaUPC" w:hAnsi="BrowalliaUPC" w:cs="BrowalliaUPC"/>
          <w:sz w:val="28"/>
          <w:szCs w:val="28"/>
          <w:cs/>
        </w:rPr>
        <w:t xml:space="preserve"> แห่ง</w:t>
      </w:r>
      <w:r w:rsidRPr="00925248">
        <w:rPr>
          <w:rFonts w:ascii="BrowalliaUPC" w:hAnsi="BrowalliaUPC" w:cs="BrowalliaUPC"/>
          <w:sz w:val="28"/>
          <w:szCs w:val="28"/>
        </w:rPr>
        <w:t xml:space="preserve"> </w:t>
      </w:r>
      <w:r w:rsidRPr="00925248">
        <w:rPr>
          <w:rFonts w:ascii="BrowalliaUPC" w:hAnsi="BrowalliaUPC" w:cs="BrowalliaUPC"/>
          <w:sz w:val="28"/>
          <w:szCs w:val="28"/>
          <w:cs/>
        </w:rPr>
        <w:t>ตามลำดับ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 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 </w:t>
      </w:r>
    </w:p>
    <w:p w14:paraId="4CAD3CD7" w14:textId="77777777" w:rsidR="00CB455C" w:rsidRPr="00F70BA1" w:rsidRDefault="00CB455C" w:rsidP="00CB4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2D03EAFC" w14:textId="78A4E379" w:rsidR="00CB455C" w:rsidRPr="00036DE6" w:rsidRDefault="00CB455C" w:rsidP="00CB455C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036DE6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บริษัทและบริษัทย่อยมีภาระผูกพันเกี่ยวกับการซื้อ</w:t>
      </w:r>
      <w:r w:rsidRPr="008B1B68">
        <w:rPr>
          <w:rFonts w:ascii="BrowalliaUPC" w:hAnsi="BrowalliaUPC" w:cs="BrowalliaUPC"/>
          <w:sz w:val="28"/>
          <w:szCs w:val="28"/>
          <w:cs/>
        </w:rPr>
        <w:t xml:space="preserve">สินค้าจำนวน </w:t>
      </w:r>
      <w:r w:rsidR="002C777C" w:rsidRPr="008B1B68">
        <w:rPr>
          <w:rFonts w:ascii="BrowalliaUPC" w:hAnsi="BrowalliaUPC" w:cs="BrowalliaUPC"/>
          <w:sz w:val="28"/>
          <w:szCs w:val="28"/>
        </w:rPr>
        <w:t>46.09</w:t>
      </w:r>
      <w:r w:rsidRPr="008B1B68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  <w:r w:rsidRPr="00036DE6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="00AA23B1">
        <w:rPr>
          <w:rFonts w:ascii="BrowalliaUPC" w:hAnsi="BrowalliaUPC" w:cs="BrowalliaUPC"/>
          <w:sz w:val="28"/>
          <w:szCs w:val="28"/>
        </w:rPr>
        <w:t>22.9</w:t>
      </w:r>
      <w:r w:rsidR="009A3AC8">
        <w:rPr>
          <w:rFonts w:ascii="BrowalliaUPC" w:hAnsi="BrowalliaUPC" w:cs="BrowalliaUPC"/>
          <w:sz w:val="28"/>
          <w:szCs w:val="28"/>
        </w:rPr>
        <w:t>9</w:t>
      </w:r>
      <w:r w:rsidRPr="00036DE6">
        <w:rPr>
          <w:rFonts w:ascii="BrowalliaUPC" w:hAnsi="BrowalliaUPC" w:cs="BrowalliaUPC"/>
          <w:sz w:val="28"/>
          <w:szCs w:val="28"/>
          <w:cs/>
        </w:rPr>
        <w:t xml:space="preserve"> ล้านบาท ตามลำดับ</w:t>
      </w:r>
    </w:p>
    <w:p w14:paraId="0A5A8816" w14:textId="77777777" w:rsidR="00CB455C" w:rsidRPr="00BB4A3A" w:rsidRDefault="00CB455C" w:rsidP="00CB455C">
      <w:pPr>
        <w:pStyle w:val="ListParagraph"/>
        <w:rPr>
          <w:rFonts w:ascii="BrowalliaUPC" w:hAnsi="BrowalliaUPC" w:cs="BrowalliaUPC"/>
          <w:sz w:val="28"/>
          <w:szCs w:val="28"/>
          <w:cs/>
        </w:rPr>
      </w:pPr>
    </w:p>
    <w:p w14:paraId="4E2372DB" w14:textId="1444E3BD" w:rsidR="00CB455C" w:rsidRPr="00BB4A3A" w:rsidRDefault="00CB455C" w:rsidP="00CB455C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BB4A3A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บริษัทและบริษัทย่อยมีภาระผูกพันเกี่ยวกับการ</w:t>
      </w:r>
      <w:r w:rsidR="00221760" w:rsidRPr="00BB4A3A">
        <w:rPr>
          <w:rFonts w:ascii="BrowalliaUPC" w:hAnsi="BrowalliaUPC" w:cs="BrowalliaUPC" w:hint="cs"/>
          <w:sz w:val="28"/>
          <w:szCs w:val="28"/>
          <w:cs/>
        </w:rPr>
        <w:t>ส่งมอบ</w:t>
      </w:r>
      <w:r w:rsidRPr="00BB4A3A">
        <w:rPr>
          <w:rFonts w:ascii="BrowalliaUPC" w:hAnsi="BrowalliaUPC" w:cs="BrowalliaUPC"/>
          <w:sz w:val="28"/>
          <w:szCs w:val="28"/>
          <w:cs/>
        </w:rPr>
        <w:t>สินค้า</w:t>
      </w:r>
      <w:r w:rsidR="00950BE5" w:rsidRPr="00BB4A3A">
        <w:rPr>
          <w:rFonts w:ascii="BrowalliaUPC" w:hAnsi="BrowalliaUPC" w:cs="BrowalliaUPC" w:hint="cs"/>
          <w:sz w:val="28"/>
          <w:szCs w:val="28"/>
          <w:cs/>
        </w:rPr>
        <w:t>ให้กับลูกค้า</w:t>
      </w:r>
      <w:r w:rsidRPr="00BB4A3A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="00640EF3" w:rsidRPr="00BB4A3A">
        <w:rPr>
          <w:rFonts w:ascii="BrowalliaUPC" w:hAnsi="BrowalliaUPC" w:cs="BrowalliaUPC"/>
          <w:sz w:val="28"/>
          <w:szCs w:val="28"/>
        </w:rPr>
        <w:t>1</w:t>
      </w:r>
      <w:r w:rsidR="00EC159B" w:rsidRPr="00BB4A3A">
        <w:rPr>
          <w:rFonts w:ascii="BrowalliaUPC" w:hAnsi="BrowalliaUPC" w:cs="BrowalliaUPC"/>
          <w:sz w:val="28"/>
          <w:szCs w:val="28"/>
        </w:rPr>
        <w:t>04</w:t>
      </w:r>
      <w:r w:rsidR="00016691" w:rsidRPr="00BB4A3A">
        <w:rPr>
          <w:rFonts w:ascii="BrowalliaUPC" w:hAnsi="BrowalliaUPC" w:cs="BrowalliaUPC"/>
          <w:sz w:val="28"/>
          <w:szCs w:val="28"/>
        </w:rPr>
        <w:t>.69</w:t>
      </w:r>
      <w:r w:rsidRPr="00BB4A3A">
        <w:rPr>
          <w:rFonts w:ascii="BrowalliaUPC" w:hAnsi="BrowalliaUPC" w:cs="BrowalliaUPC"/>
          <w:sz w:val="28"/>
          <w:szCs w:val="28"/>
          <w:cs/>
        </w:rPr>
        <w:t xml:space="preserve"> ล้านบาท และ </w:t>
      </w:r>
      <w:r w:rsidR="00633873" w:rsidRPr="00BB4A3A">
        <w:rPr>
          <w:rFonts w:ascii="BrowalliaUPC" w:hAnsi="BrowalliaUPC" w:cs="BrowalliaUPC"/>
          <w:sz w:val="28"/>
          <w:szCs w:val="28"/>
        </w:rPr>
        <w:t>0.83</w:t>
      </w:r>
      <w:r w:rsidRPr="00BB4A3A">
        <w:rPr>
          <w:rFonts w:ascii="BrowalliaUPC" w:hAnsi="BrowalliaUPC" w:cs="BrowalliaUPC"/>
          <w:sz w:val="28"/>
          <w:szCs w:val="28"/>
          <w:cs/>
        </w:rPr>
        <w:t xml:space="preserve"> ล้านบาท ตามลำดับ</w:t>
      </w:r>
    </w:p>
    <w:p w14:paraId="5940498A" w14:textId="77777777" w:rsidR="00462E0E" w:rsidRPr="00F70BA1" w:rsidRDefault="00462E0E" w:rsidP="00CB4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62EB9FC3" w14:textId="77777777" w:rsidR="00CB455C" w:rsidRPr="00F70BA1" w:rsidRDefault="00CB455C" w:rsidP="00CB455C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  <w:lang w:eastAsia="zh-CN"/>
        </w:rPr>
      </w:pPr>
      <w:r w:rsidRPr="00F70BA1">
        <w:rPr>
          <w:rFonts w:ascii="BrowalliaUPC" w:hAnsi="BrowalliaUPC" w:cs="BrowalliaUPC"/>
          <w:sz w:val="28"/>
          <w:szCs w:val="28"/>
          <w:cs/>
          <w:lang w:eastAsia="zh-CN"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Pr="00F70BA1">
        <w:rPr>
          <w:rFonts w:ascii="BrowalliaUPC" w:hAnsi="BrowalliaUPC" w:cs="BrowalliaUPC"/>
          <w:sz w:val="28"/>
          <w:szCs w:val="28"/>
          <w:lang w:eastAsia="zh-CN"/>
        </w:rPr>
        <w:t xml:space="preserve">31 </w:t>
      </w:r>
      <w:r w:rsidRPr="00F70BA1">
        <w:rPr>
          <w:rFonts w:ascii="BrowalliaUPC" w:hAnsi="BrowalliaUPC" w:cs="BrowalliaUPC"/>
          <w:sz w:val="28"/>
          <w:szCs w:val="28"/>
          <w:cs/>
          <w:lang w:eastAsia="zh-CN"/>
        </w:rPr>
        <w:t xml:space="preserve">ธันวาคม </w:t>
      </w:r>
      <w:r w:rsidRPr="00F70BA1">
        <w:rPr>
          <w:rFonts w:ascii="BrowalliaUPC" w:hAnsi="BrowalliaUPC" w:cs="BrowalliaUPC"/>
          <w:sz w:val="28"/>
          <w:szCs w:val="28"/>
          <w:lang w:eastAsia="zh-CN"/>
        </w:rPr>
        <w:t xml:space="preserve">2564 </w:t>
      </w:r>
      <w:r w:rsidRPr="00F70BA1">
        <w:rPr>
          <w:rFonts w:ascii="BrowalliaUPC" w:hAnsi="BrowalliaUPC" w:cs="BrowalliaUPC"/>
          <w:sz w:val="28"/>
          <w:szCs w:val="28"/>
          <w:cs/>
          <w:lang w:eastAsia="zh-CN"/>
        </w:rPr>
        <w:t>ดังนี้</w:t>
      </w:r>
    </w:p>
    <w:p w14:paraId="045CEFC2" w14:textId="77777777" w:rsidR="00CB455C" w:rsidRPr="00F70BA1" w:rsidRDefault="00CB455C" w:rsidP="00CB4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/>
        <w:jc w:val="thaiDistribute"/>
        <w:rPr>
          <w:rFonts w:ascii="BrowalliaUPC" w:hAnsi="BrowalliaUPC" w:cs="BrowalliaUPC"/>
          <w:sz w:val="16"/>
          <w:szCs w:val="16"/>
          <w:lang w:eastAsia="zh-CN"/>
        </w:rPr>
      </w:pPr>
    </w:p>
    <w:p w14:paraId="7C6698E0" w14:textId="77777777" w:rsidR="00CB455C" w:rsidRPr="00F70BA1" w:rsidRDefault="00CB455C" w:rsidP="00CB4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8"/>
          <w:szCs w:val="8"/>
          <w:lang w:eastAsia="zh-CN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182"/>
        <w:gridCol w:w="1173"/>
        <w:gridCol w:w="1227"/>
        <w:gridCol w:w="1277"/>
      </w:tblGrid>
      <w:tr w:rsidR="00CB455C" w:rsidRPr="00F70BA1" w14:paraId="57C6EC6C" w14:textId="77777777" w:rsidTr="008F326C">
        <w:trPr>
          <w:trHeight w:val="20"/>
        </w:trPr>
        <w:tc>
          <w:tcPr>
            <w:tcW w:w="3511" w:type="dxa"/>
          </w:tcPr>
          <w:p w14:paraId="0703BA72" w14:textId="77777777" w:rsidR="00CB455C" w:rsidRPr="00F70BA1" w:rsidRDefault="00CB455C" w:rsidP="008F326C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35145EA3" w14:textId="77777777" w:rsidR="00CB455C" w:rsidRPr="00F70BA1" w:rsidRDefault="00CB455C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697F6808" w14:textId="77777777" w:rsidR="00CB455C" w:rsidRPr="00F70BA1" w:rsidRDefault="00CB455C" w:rsidP="008F326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CB455C" w:rsidRPr="00F70BA1" w14:paraId="572AB03C" w14:textId="77777777" w:rsidTr="008F326C">
        <w:trPr>
          <w:trHeight w:val="20"/>
        </w:trPr>
        <w:tc>
          <w:tcPr>
            <w:tcW w:w="3511" w:type="dxa"/>
          </w:tcPr>
          <w:p w14:paraId="0568CC32" w14:textId="77777777" w:rsidR="00CB455C" w:rsidRPr="00F70BA1" w:rsidRDefault="00CB455C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206E4F4A" w14:textId="77777777" w:rsidR="00CB455C" w:rsidRPr="00F70BA1" w:rsidRDefault="00CB455C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42E49B68" w14:textId="77777777" w:rsidR="00CB455C" w:rsidRPr="00F70BA1" w:rsidRDefault="00CB455C" w:rsidP="008F326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B455C" w:rsidRPr="00F70BA1" w14:paraId="56EBB81E" w14:textId="77777777" w:rsidTr="008F326C">
        <w:trPr>
          <w:trHeight w:val="20"/>
        </w:trPr>
        <w:tc>
          <w:tcPr>
            <w:tcW w:w="3511" w:type="dxa"/>
          </w:tcPr>
          <w:p w14:paraId="1BB7C444" w14:textId="77777777" w:rsidR="00CB455C" w:rsidRPr="00F70BA1" w:rsidRDefault="00CB455C" w:rsidP="008F326C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73F12FB4" w14:textId="77777777" w:rsidR="00CB455C" w:rsidRPr="00F70BA1" w:rsidRDefault="00CB455C" w:rsidP="008F326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hideMark/>
          </w:tcPr>
          <w:p w14:paraId="06C005C7" w14:textId="77777777" w:rsidR="00CB455C" w:rsidRPr="00F70BA1" w:rsidRDefault="00CB455C" w:rsidP="008F326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hideMark/>
          </w:tcPr>
          <w:p w14:paraId="0FAA60AA" w14:textId="77777777" w:rsidR="00CB455C" w:rsidRPr="00F70BA1" w:rsidRDefault="00CB455C" w:rsidP="008F326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164B042C" w14:textId="77777777" w:rsidR="00CB455C" w:rsidRPr="00F70BA1" w:rsidRDefault="00CB455C" w:rsidP="008F326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CB455C" w:rsidRPr="00F70BA1" w14:paraId="16C50BA3" w14:textId="77777777" w:rsidTr="008F326C">
        <w:trPr>
          <w:trHeight w:val="20"/>
        </w:trPr>
        <w:tc>
          <w:tcPr>
            <w:tcW w:w="3511" w:type="dxa"/>
            <w:hideMark/>
          </w:tcPr>
          <w:p w14:paraId="2C033037" w14:textId="77777777" w:rsidR="00CB455C" w:rsidRPr="00F70BA1" w:rsidRDefault="00CB455C" w:rsidP="008F326C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115D753E" w14:textId="77777777" w:rsidR="00CB455C" w:rsidRPr="00F70BA1" w:rsidRDefault="00CB455C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vAlign w:val="center"/>
          </w:tcPr>
          <w:p w14:paraId="49677509" w14:textId="77777777" w:rsidR="00CB455C" w:rsidRPr="00F70BA1" w:rsidRDefault="00CB455C" w:rsidP="008F326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vAlign w:val="center"/>
          </w:tcPr>
          <w:p w14:paraId="2101A5E0" w14:textId="77777777" w:rsidR="00CB455C" w:rsidRPr="00F70BA1" w:rsidRDefault="00CB455C" w:rsidP="008F326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5745406A" w14:textId="77777777" w:rsidR="00CB455C" w:rsidRPr="00F70BA1" w:rsidRDefault="00CB455C" w:rsidP="008F326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CB455C" w:rsidRPr="00F70BA1" w14:paraId="0CE0FC52" w14:textId="77777777" w:rsidTr="008F326C">
        <w:trPr>
          <w:trHeight w:val="20"/>
        </w:trPr>
        <w:tc>
          <w:tcPr>
            <w:tcW w:w="3511" w:type="dxa"/>
            <w:hideMark/>
          </w:tcPr>
          <w:p w14:paraId="205C19A0" w14:textId="77777777" w:rsidR="00CB455C" w:rsidRPr="00F70BA1" w:rsidRDefault="00CB455C" w:rsidP="008F326C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2" w:type="dxa"/>
            <w:hideMark/>
          </w:tcPr>
          <w:p w14:paraId="084FC574" w14:textId="77777777" w:rsidR="00CB455C" w:rsidRPr="00F70BA1" w:rsidRDefault="00CB455C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FFFFFF"/>
          </w:tcPr>
          <w:p w14:paraId="77569AB3" w14:textId="08853FB3" w:rsidR="00CB455C" w:rsidRPr="00F70BA1" w:rsidRDefault="00116A8A" w:rsidP="008F326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20,000</w:t>
            </w:r>
          </w:p>
        </w:tc>
        <w:tc>
          <w:tcPr>
            <w:tcW w:w="1227" w:type="dxa"/>
            <w:shd w:val="clear" w:color="auto" w:fill="FFFFFF"/>
          </w:tcPr>
          <w:p w14:paraId="5079C1A2" w14:textId="37326A82" w:rsidR="00CB455C" w:rsidRPr="00F70BA1" w:rsidRDefault="002F033E" w:rsidP="008F326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7" w:type="dxa"/>
            <w:shd w:val="clear" w:color="auto" w:fill="FFFFFF"/>
          </w:tcPr>
          <w:p w14:paraId="6A064063" w14:textId="6B0FE9F6" w:rsidR="00CB455C" w:rsidRPr="00F70BA1" w:rsidRDefault="002F033E" w:rsidP="008F326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20,000</w:t>
            </w:r>
          </w:p>
        </w:tc>
      </w:tr>
      <w:tr w:rsidR="00CB455C" w:rsidRPr="00F70BA1" w14:paraId="39312D28" w14:textId="77777777" w:rsidTr="008F326C">
        <w:trPr>
          <w:trHeight w:val="20"/>
        </w:trPr>
        <w:tc>
          <w:tcPr>
            <w:tcW w:w="3511" w:type="dxa"/>
          </w:tcPr>
          <w:p w14:paraId="2E3C8DE9" w14:textId="77777777" w:rsidR="00CB455C" w:rsidRPr="00F70BA1" w:rsidRDefault="00CB455C" w:rsidP="008F326C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182" w:type="dxa"/>
          </w:tcPr>
          <w:p w14:paraId="641CFF5B" w14:textId="77777777" w:rsidR="00CB455C" w:rsidRPr="00F70BA1" w:rsidRDefault="00CB455C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477D2C7C" w14:textId="474A28E4" w:rsidR="00CB455C" w:rsidRPr="00F70BA1" w:rsidRDefault="002F033E" w:rsidP="008F326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3</w:t>
            </w:r>
            <w:r w:rsidR="00072802">
              <w:rPr>
                <w:rFonts w:ascii="BrowalliaUPC" w:hAnsi="BrowalliaUPC" w:cs="BrowalliaUPC"/>
                <w:sz w:val="28"/>
                <w:szCs w:val="28"/>
                <w:lang w:eastAsia="en-GB"/>
              </w:rPr>
              <w:t>9</w:t>
            </w: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9,600</w:t>
            </w:r>
          </w:p>
        </w:tc>
        <w:tc>
          <w:tcPr>
            <w:tcW w:w="1227" w:type="dxa"/>
            <w:shd w:val="clear" w:color="auto" w:fill="auto"/>
          </w:tcPr>
          <w:p w14:paraId="28207680" w14:textId="246822D9" w:rsidR="00CB455C" w:rsidRPr="00F70BA1" w:rsidRDefault="002F033E" w:rsidP="008F326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100,432</w:t>
            </w:r>
          </w:p>
        </w:tc>
        <w:tc>
          <w:tcPr>
            <w:tcW w:w="1277" w:type="dxa"/>
            <w:shd w:val="clear" w:color="auto" w:fill="auto"/>
          </w:tcPr>
          <w:p w14:paraId="006EE418" w14:textId="37C2C579" w:rsidR="00CB455C" w:rsidRPr="00F70BA1" w:rsidRDefault="002F033E" w:rsidP="008F326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</w:t>
            </w:r>
            <w:r w:rsidR="00072802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9</w:t>
            </w: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9,168</w:t>
            </w:r>
          </w:p>
        </w:tc>
      </w:tr>
    </w:tbl>
    <w:p w14:paraId="3BE381C8" w14:textId="77777777" w:rsidR="00CB455C" w:rsidRPr="00F70BA1" w:rsidRDefault="00CB455C" w:rsidP="00CB455C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21F6A6BB" w14:textId="77777777" w:rsidR="00CB455C" w:rsidRPr="00F70BA1" w:rsidRDefault="00CB455C" w:rsidP="00CB455C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182"/>
        <w:gridCol w:w="1173"/>
        <w:gridCol w:w="1227"/>
        <w:gridCol w:w="1277"/>
      </w:tblGrid>
      <w:tr w:rsidR="00CB455C" w:rsidRPr="00F70BA1" w14:paraId="2B334036" w14:textId="77777777" w:rsidTr="008F326C">
        <w:trPr>
          <w:trHeight w:val="20"/>
        </w:trPr>
        <w:tc>
          <w:tcPr>
            <w:tcW w:w="3511" w:type="dxa"/>
          </w:tcPr>
          <w:p w14:paraId="0E671BF1" w14:textId="77777777" w:rsidR="00CB455C" w:rsidRPr="00F70BA1" w:rsidRDefault="00CB455C" w:rsidP="008F326C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24A7B562" w14:textId="77777777" w:rsidR="00CB455C" w:rsidRPr="00F70BA1" w:rsidRDefault="00CB455C" w:rsidP="008F3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50E6395B" w14:textId="77777777" w:rsidR="00CB455C" w:rsidRPr="00F70BA1" w:rsidRDefault="00CB455C" w:rsidP="008F326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F70BA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F70BA1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CB455C" w:rsidRPr="00F70BA1" w14:paraId="2FF444F3" w14:textId="77777777" w:rsidTr="008F326C">
        <w:trPr>
          <w:trHeight w:val="20"/>
        </w:trPr>
        <w:tc>
          <w:tcPr>
            <w:tcW w:w="3511" w:type="dxa"/>
          </w:tcPr>
          <w:p w14:paraId="68331D86" w14:textId="77777777" w:rsidR="00CB455C" w:rsidRPr="00F70BA1" w:rsidRDefault="00CB455C" w:rsidP="008F326C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0C008994" w14:textId="77777777" w:rsidR="00CB455C" w:rsidRPr="00F70BA1" w:rsidRDefault="00CB455C" w:rsidP="008F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shd w:val="clear" w:color="auto" w:fill="auto"/>
          </w:tcPr>
          <w:p w14:paraId="0BAABBD3" w14:textId="77777777" w:rsidR="00CB455C" w:rsidRPr="00F70BA1" w:rsidRDefault="00CB455C" w:rsidP="008F326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B455C" w:rsidRPr="00F70BA1" w14:paraId="76E53C15" w14:textId="77777777" w:rsidTr="008F326C">
        <w:trPr>
          <w:trHeight w:val="20"/>
        </w:trPr>
        <w:tc>
          <w:tcPr>
            <w:tcW w:w="3511" w:type="dxa"/>
          </w:tcPr>
          <w:p w14:paraId="4905FA10" w14:textId="77777777" w:rsidR="00CB455C" w:rsidRPr="00F70BA1" w:rsidRDefault="00CB455C" w:rsidP="008F326C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05572536" w14:textId="77777777" w:rsidR="00CB455C" w:rsidRPr="00F70BA1" w:rsidRDefault="00CB455C" w:rsidP="008F326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shd w:val="clear" w:color="auto" w:fill="auto"/>
          </w:tcPr>
          <w:p w14:paraId="7B3B4395" w14:textId="77777777" w:rsidR="00CB455C" w:rsidRPr="00F70BA1" w:rsidRDefault="00CB455C" w:rsidP="008F326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shd w:val="clear" w:color="auto" w:fill="auto"/>
          </w:tcPr>
          <w:p w14:paraId="2B9CA976" w14:textId="77777777" w:rsidR="00CB455C" w:rsidRPr="00F70BA1" w:rsidRDefault="00CB455C" w:rsidP="008F326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341DD0EF" w14:textId="77777777" w:rsidR="00CB455C" w:rsidRPr="00F70BA1" w:rsidRDefault="00CB455C" w:rsidP="008F326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CB455C" w:rsidRPr="00F70BA1" w14:paraId="235CFD4E" w14:textId="77777777" w:rsidTr="008F326C">
        <w:trPr>
          <w:trHeight w:val="20"/>
        </w:trPr>
        <w:tc>
          <w:tcPr>
            <w:tcW w:w="3511" w:type="dxa"/>
          </w:tcPr>
          <w:p w14:paraId="533EFAF9" w14:textId="77777777" w:rsidR="00CB455C" w:rsidRPr="00F70BA1" w:rsidRDefault="00CB455C" w:rsidP="008F326C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322EFA59" w14:textId="77777777" w:rsidR="00CB455C" w:rsidRPr="00F70BA1" w:rsidRDefault="00CB455C" w:rsidP="008F326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F4704A5" w14:textId="77777777" w:rsidR="00CB455C" w:rsidRPr="00F70BA1" w:rsidRDefault="00CB455C" w:rsidP="008F326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289FF63" w14:textId="77777777" w:rsidR="00CB455C" w:rsidRPr="00F70BA1" w:rsidRDefault="00CB455C" w:rsidP="008F326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31763D0" w14:textId="77777777" w:rsidR="00CB455C" w:rsidRPr="00F70BA1" w:rsidRDefault="00CB455C" w:rsidP="008F326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213297" w:rsidRPr="00F70BA1" w14:paraId="27776029" w14:textId="77777777" w:rsidTr="008F326C">
        <w:trPr>
          <w:trHeight w:val="20"/>
        </w:trPr>
        <w:tc>
          <w:tcPr>
            <w:tcW w:w="3511" w:type="dxa"/>
          </w:tcPr>
          <w:p w14:paraId="416E4B8A" w14:textId="77777777" w:rsidR="00213297" w:rsidRPr="00F70BA1" w:rsidRDefault="00213297" w:rsidP="00213297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2" w:type="dxa"/>
          </w:tcPr>
          <w:p w14:paraId="3F54BB6F" w14:textId="77777777" w:rsidR="00213297" w:rsidRPr="00F70BA1" w:rsidRDefault="00213297" w:rsidP="00213297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30A7640C" w14:textId="34317E40" w:rsidR="00213297" w:rsidRPr="00F70BA1" w:rsidRDefault="00213297" w:rsidP="00CC72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1227" w:type="dxa"/>
            <w:shd w:val="clear" w:color="auto" w:fill="auto"/>
          </w:tcPr>
          <w:p w14:paraId="20B5E838" w14:textId="69C51E6F" w:rsidR="00213297" w:rsidRPr="00F70BA1" w:rsidRDefault="00213297" w:rsidP="00CC724F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</w:rPr>
              <w:t xml:space="preserve">          -</w:t>
            </w:r>
          </w:p>
        </w:tc>
        <w:tc>
          <w:tcPr>
            <w:tcW w:w="1277" w:type="dxa"/>
            <w:shd w:val="clear" w:color="auto" w:fill="auto"/>
          </w:tcPr>
          <w:p w14:paraId="7D9A673C" w14:textId="4A2D8993" w:rsidR="00213297" w:rsidRPr="00F70BA1" w:rsidRDefault="00213297" w:rsidP="00CC72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10,000</w:t>
            </w:r>
          </w:p>
        </w:tc>
      </w:tr>
      <w:tr w:rsidR="00213297" w:rsidRPr="00F70BA1" w14:paraId="13E863F8" w14:textId="77777777" w:rsidTr="008F326C">
        <w:trPr>
          <w:trHeight w:val="20"/>
        </w:trPr>
        <w:tc>
          <w:tcPr>
            <w:tcW w:w="3511" w:type="dxa"/>
          </w:tcPr>
          <w:p w14:paraId="29B0C602" w14:textId="77777777" w:rsidR="00213297" w:rsidRPr="00F70BA1" w:rsidRDefault="00213297" w:rsidP="00213297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182" w:type="dxa"/>
          </w:tcPr>
          <w:p w14:paraId="7DA90EA5" w14:textId="77777777" w:rsidR="00213297" w:rsidRPr="00F70BA1" w:rsidRDefault="00213297" w:rsidP="00213297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59A3BA90" w14:textId="24EC349B" w:rsidR="00213297" w:rsidRPr="00F70BA1" w:rsidRDefault="00BD3169" w:rsidP="00CC72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279,600</w:t>
            </w:r>
          </w:p>
        </w:tc>
        <w:tc>
          <w:tcPr>
            <w:tcW w:w="1227" w:type="dxa"/>
            <w:shd w:val="clear" w:color="auto" w:fill="auto"/>
          </w:tcPr>
          <w:p w14:paraId="7939126E" w14:textId="7B08B9B9" w:rsidR="00213297" w:rsidRPr="00F70BA1" w:rsidRDefault="00213297" w:rsidP="00CC724F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F70BA1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 xml:space="preserve">   63,225</w:t>
            </w:r>
          </w:p>
        </w:tc>
        <w:tc>
          <w:tcPr>
            <w:tcW w:w="1277" w:type="dxa"/>
            <w:shd w:val="clear" w:color="auto" w:fill="auto"/>
          </w:tcPr>
          <w:p w14:paraId="1D850A49" w14:textId="6900D15C" w:rsidR="00213297" w:rsidRPr="00F70BA1" w:rsidRDefault="00BD3169" w:rsidP="00CC72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216,375</w:t>
            </w:r>
          </w:p>
        </w:tc>
      </w:tr>
    </w:tbl>
    <w:p w14:paraId="6D085039" w14:textId="77777777" w:rsidR="000852DB" w:rsidRPr="00F70BA1" w:rsidRDefault="00085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  <w:sectPr w:rsidR="000852DB" w:rsidRPr="00F70BA1" w:rsidSect="00710558">
          <w:footerReference w:type="default" r:id="rId15"/>
          <w:pgSz w:w="11909" w:h="16834" w:code="9"/>
          <w:pgMar w:top="1530" w:right="1019" w:bottom="1259" w:left="1531" w:header="720" w:footer="459" w:gutter="0"/>
          <w:cols w:space="720"/>
          <w:docGrid w:linePitch="245"/>
        </w:sectPr>
      </w:pPr>
    </w:p>
    <w:p w14:paraId="06143B64" w14:textId="5DC7A011" w:rsidR="00CB455C" w:rsidRPr="00F70BA1" w:rsidRDefault="008B68C4" w:rsidP="00CB455C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กา</w:t>
      </w:r>
      <w:r w:rsidR="00CB455C" w:rsidRPr="00F70BA1">
        <w:rPr>
          <w:rFonts w:ascii="BrowalliaUPC" w:hAnsi="BrowalliaUPC" w:cs="BrowalliaUPC"/>
          <w:b/>
          <w:bCs/>
          <w:sz w:val="28"/>
          <w:szCs w:val="28"/>
          <w:cs/>
        </w:rPr>
        <w:t>รปรับกระทบหนี้สินที่เกิดขึ้นจากกิจกรรมจัดหาเงิน</w:t>
      </w:r>
    </w:p>
    <w:p w14:paraId="51371C55" w14:textId="77777777" w:rsidR="00CB455C" w:rsidRPr="00F70BA1" w:rsidRDefault="00CB455C" w:rsidP="00CB455C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4A46BAC6" w14:textId="2BDF2432" w:rsidR="00CB455C" w:rsidRPr="00F70BA1" w:rsidRDefault="00CB455C" w:rsidP="00CB455C">
      <w:pPr>
        <w:tabs>
          <w:tab w:val="clear" w:pos="227"/>
          <w:tab w:val="clear" w:pos="454"/>
          <w:tab w:val="left" w:pos="450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t>การเปลี่ยนแปลงต่อหนี้สินที่เกิดขึ้นจากกิจกรรมจัดหาเงินของกลุ่มบริษัท มีดังนี้</w:t>
      </w:r>
    </w:p>
    <w:p w14:paraId="16782C3A" w14:textId="77777777" w:rsidR="00CB455C" w:rsidRPr="00F70BA1" w:rsidRDefault="00CB455C" w:rsidP="00CB455C">
      <w:pPr>
        <w:tabs>
          <w:tab w:val="clear" w:pos="227"/>
          <w:tab w:val="clear" w:pos="454"/>
          <w:tab w:val="left" w:pos="450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1409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1096"/>
        <w:gridCol w:w="261"/>
        <w:gridCol w:w="1003"/>
        <w:gridCol w:w="261"/>
        <w:gridCol w:w="1027"/>
        <w:gridCol w:w="261"/>
        <w:gridCol w:w="1032"/>
        <w:gridCol w:w="261"/>
        <w:gridCol w:w="1165"/>
        <w:gridCol w:w="261"/>
        <w:gridCol w:w="1138"/>
        <w:gridCol w:w="261"/>
        <w:gridCol w:w="1187"/>
        <w:gridCol w:w="261"/>
        <w:gridCol w:w="1077"/>
        <w:gridCol w:w="261"/>
        <w:gridCol w:w="952"/>
      </w:tblGrid>
      <w:tr w:rsidR="00913B91" w:rsidRPr="00913B91" w14:paraId="70D821CD" w14:textId="77777777" w:rsidTr="006A4D35">
        <w:trPr>
          <w:tblHeader/>
        </w:trPr>
        <w:tc>
          <w:tcPr>
            <w:tcW w:w="2334" w:type="dxa"/>
          </w:tcPr>
          <w:p w14:paraId="1B456EEF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765" w:type="dxa"/>
            <w:gridSpan w:val="17"/>
          </w:tcPr>
          <w:p w14:paraId="51BD93B3" w14:textId="2D1D8DD0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หน่วย</w:t>
            </w:r>
            <w:r w:rsidRPr="00913B91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: </w:t>
            </w: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พันบาท</w:t>
            </w:r>
            <w:r w:rsidRPr="00913B91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</w:tr>
      <w:tr w:rsidR="00913B91" w:rsidRPr="00913B91" w14:paraId="075754A8" w14:textId="77777777" w:rsidTr="006A4D35">
        <w:trPr>
          <w:tblHeader/>
        </w:trPr>
        <w:tc>
          <w:tcPr>
            <w:tcW w:w="2334" w:type="dxa"/>
          </w:tcPr>
          <w:p w14:paraId="2E95A544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765" w:type="dxa"/>
            <w:gridSpan w:val="17"/>
          </w:tcPr>
          <w:p w14:paraId="3DF1FBD8" w14:textId="10E487DF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งบการเงินรวม</w:t>
            </w:r>
          </w:p>
        </w:tc>
      </w:tr>
      <w:tr w:rsidR="00913B91" w:rsidRPr="00913B91" w14:paraId="2B5F98EB" w14:textId="77777777" w:rsidTr="006A4D35">
        <w:trPr>
          <w:tblHeader/>
        </w:trPr>
        <w:tc>
          <w:tcPr>
            <w:tcW w:w="2334" w:type="dxa"/>
          </w:tcPr>
          <w:p w14:paraId="3C575393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7D2DFE1F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687AF5A7" w14:textId="75D59C6B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หนี้สินตามสัญญา</w:t>
            </w:r>
            <w:r w:rsidR="001A500C" w:rsidRPr="00913B91">
              <w:rPr>
                <w:rFonts w:ascii="BrowalliaUPC" w:hAnsi="BrowalliaUPC" w:cs="BrowalliaUPC" w:hint="cs"/>
                <w:sz w:val="20"/>
                <w:szCs w:val="20"/>
                <w:cs/>
                <w:lang w:val="en-GB"/>
              </w:rPr>
              <w:t>เช่า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502EF463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3462694F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E6ED264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3C8A263D" w14:textId="76E8D2EF" w:rsidR="00E35AF5" w:rsidRPr="00913B91" w:rsidRDefault="00640748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913B91">
              <w:rPr>
                <w:rFonts w:ascii="BrowalliaUPC" w:hAnsi="BrowalliaUPC" w:cs="BrowalliaUPC" w:hint="cs"/>
                <w:sz w:val="20"/>
                <w:szCs w:val="20"/>
                <w:cs/>
                <w:lang w:val="en-GB"/>
              </w:rPr>
              <w:t>เ</w:t>
            </w:r>
            <w:r w:rsidR="00E35AF5"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งินกู้ยืมระยะสั้นจากบุคคลและบริษัทอื่นๆ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AE9B8D2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13640EC8" w14:textId="5C606E8E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097D4DE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5DB81D0D" w14:textId="14C77DBE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39C6312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09C98486" w14:textId="29D3ADBF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6FA7F94D" w14:textId="38BB7021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951D0E4" w14:textId="3856A5AF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C81462B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82D064F" w14:textId="16EB50B1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E000812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BCE03B1" w14:textId="1B476BD2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9707C3D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B5AF46C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รวม</w:t>
            </w:r>
          </w:p>
        </w:tc>
      </w:tr>
      <w:tr w:rsidR="00913B91" w:rsidRPr="00913B91" w14:paraId="03CCF490" w14:textId="77777777" w:rsidTr="006A4D35">
        <w:trPr>
          <w:tblHeader/>
        </w:trPr>
        <w:tc>
          <w:tcPr>
            <w:tcW w:w="2334" w:type="dxa"/>
          </w:tcPr>
          <w:p w14:paraId="0D7A465E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6EA3335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1BB2E6E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4F0F1F4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A7ED5C4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5EDB8C8B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7ABA4F9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7EE4B8F9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7992477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149FD03A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1B277DA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4064994" w14:textId="6C05B30A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408A2A2" w14:textId="6E2A9E42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C1081D0" w14:textId="14405BA6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8AD949A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2F9956B0" w14:textId="4EAFC88C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E93C26F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918B462" w14:textId="0D674A22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07AC72C3" w14:textId="77777777" w:rsidTr="006A4D35">
        <w:tc>
          <w:tcPr>
            <w:tcW w:w="2334" w:type="dxa"/>
          </w:tcPr>
          <w:p w14:paraId="68CEED6F" w14:textId="77777777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6577B335" w14:textId="67CA3C6D" w:rsidR="00744585" w:rsidRPr="00913B91" w:rsidRDefault="00992E22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87,754</w:t>
            </w:r>
            <w:r w:rsidR="00744585" w:rsidRPr="00913B91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</w:p>
        </w:tc>
        <w:tc>
          <w:tcPr>
            <w:tcW w:w="261" w:type="dxa"/>
            <w:vAlign w:val="center"/>
          </w:tcPr>
          <w:p w14:paraId="3C22EA12" w14:textId="374705EE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227A8B02" w14:textId="40B2D1E9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821,026 </w:t>
            </w:r>
          </w:p>
        </w:tc>
        <w:tc>
          <w:tcPr>
            <w:tcW w:w="261" w:type="dxa"/>
            <w:vAlign w:val="center"/>
          </w:tcPr>
          <w:p w14:paraId="523396BB" w14:textId="272BB442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202A56F5" w14:textId="20DCC131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16,172 </w:t>
            </w:r>
          </w:p>
        </w:tc>
        <w:tc>
          <w:tcPr>
            <w:tcW w:w="261" w:type="dxa"/>
            <w:vAlign w:val="center"/>
          </w:tcPr>
          <w:p w14:paraId="1356B260" w14:textId="4FEC2A86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14:paraId="0005B74A" w14:textId="4C360057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35,000 </w:t>
            </w:r>
          </w:p>
        </w:tc>
        <w:tc>
          <w:tcPr>
            <w:tcW w:w="261" w:type="dxa"/>
            <w:vAlign w:val="center"/>
          </w:tcPr>
          <w:p w14:paraId="76553E03" w14:textId="4EB7E312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3277FABE" w14:textId="7F8EFEBB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7FC39F52" w14:textId="2BCF39EE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4A9B5F65" w14:textId="47EE2BD0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549DFD3D" w14:textId="1713A7ED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21229B63" w14:textId="681DEF02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D6F809F" w14:textId="5F671D9B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4D7E3483" w14:textId="11E7A325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409,996 </w:t>
            </w:r>
          </w:p>
        </w:tc>
        <w:tc>
          <w:tcPr>
            <w:tcW w:w="261" w:type="dxa"/>
            <w:vAlign w:val="center"/>
          </w:tcPr>
          <w:p w14:paraId="551CDF40" w14:textId="7E6A8221" w:rsidR="00744585" w:rsidRPr="00913B91" w:rsidRDefault="00744585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3F38F8C5" w14:textId="6CD07134" w:rsidR="00744585" w:rsidRPr="00913B91" w:rsidRDefault="00992E22" w:rsidP="0074458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1,369,948</w:t>
            </w:r>
            <w:r w:rsidR="00744585" w:rsidRPr="00913B91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</w:p>
        </w:tc>
      </w:tr>
      <w:tr w:rsidR="00913B91" w:rsidRPr="00913B91" w14:paraId="31D20183" w14:textId="77777777" w:rsidTr="006A4D35">
        <w:tc>
          <w:tcPr>
            <w:tcW w:w="2334" w:type="dxa"/>
          </w:tcPr>
          <w:p w14:paraId="7DBB6A78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9F07050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8116423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E3B599A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5E915FB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29FCF808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8C40712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43503846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78B9D22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4B45708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E5F9B75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3D17A0D" w14:textId="3CCE38A3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FA0189C" w14:textId="2F5610DB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73867086" w14:textId="2EC1E5F8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DFE49D1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58AC213" w14:textId="69FB6FD6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0AD7190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2181B09" w14:textId="3B15716F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47AA96E0" w14:textId="77777777" w:rsidTr="006A4D35">
        <w:tc>
          <w:tcPr>
            <w:tcW w:w="2334" w:type="dxa"/>
          </w:tcPr>
          <w:p w14:paraId="77091569" w14:textId="469C6095" w:rsidR="009E7FE0" w:rsidRPr="00913B91" w:rsidRDefault="009E7FE0" w:rsidP="006A4D35">
            <w:pPr>
              <w:tabs>
                <w:tab w:val="clear" w:pos="227"/>
                <w:tab w:val="clear" w:pos="454"/>
                <w:tab w:val="left" w:pos="2085"/>
                <w:tab w:val="right" w:pos="7280"/>
                <w:tab w:val="right" w:pos="8540"/>
              </w:tabs>
              <w:spacing w:line="240" w:lineRule="auto"/>
              <w:ind w:right="-112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</w:t>
            </w:r>
            <w:r w:rsidR="006A4D35" w:rsidRPr="00913B91">
              <w:rPr>
                <w:rFonts w:ascii="BrowalliaUPC" w:hAnsi="BrowalliaUPC" w:cs="BrowalliaUPC" w:hint="cs"/>
                <w:b/>
                <w:bCs/>
                <w:sz w:val="20"/>
                <w:szCs w:val="20"/>
                <w:cs/>
                <w:lang w:val="en-GB"/>
              </w:rPr>
              <w:t>น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สด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  <w:vAlign w:val="bottom"/>
          </w:tcPr>
          <w:p w14:paraId="32874F30" w14:textId="77777777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0BF5A99A" w14:textId="77777777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6A781F28" w14:textId="77777777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D5033CD" w14:textId="77777777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28DFF306" w14:textId="77777777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27B05D2" w14:textId="77777777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349B1E8F" w14:textId="77777777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DF0228D" w14:textId="77777777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2B5BF55A" w14:textId="77777777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2D485EF" w14:textId="77777777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2ED54737" w14:textId="7BED1F3E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D616728" w14:textId="61199E28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36F91C7F" w14:textId="0BC4F115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2F97DCF" w14:textId="77777777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3A3CB74E" w14:textId="77CA9D17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23A7543" w14:textId="77777777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bottom"/>
          </w:tcPr>
          <w:p w14:paraId="406A4374" w14:textId="7F49C558" w:rsidR="009E7FE0" w:rsidRPr="00913B91" w:rsidRDefault="009E7FE0" w:rsidP="004664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45EFD14E" w14:textId="77777777" w:rsidTr="006A4D35">
        <w:tc>
          <w:tcPr>
            <w:tcW w:w="2334" w:type="dxa"/>
          </w:tcPr>
          <w:p w14:paraId="766AF221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7FD7C542" w14:textId="5906959E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(11,590)</w:t>
            </w:r>
          </w:p>
        </w:tc>
        <w:tc>
          <w:tcPr>
            <w:tcW w:w="261" w:type="dxa"/>
            <w:vAlign w:val="center"/>
          </w:tcPr>
          <w:p w14:paraId="13B77D20" w14:textId="6CA6C070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0147E9C1" w14:textId="083E4888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(275,618)</w:t>
            </w:r>
          </w:p>
        </w:tc>
        <w:tc>
          <w:tcPr>
            <w:tcW w:w="261" w:type="dxa"/>
            <w:vAlign w:val="center"/>
          </w:tcPr>
          <w:p w14:paraId="3EDF3C46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51814E3" w14:textId="58713E28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(481)</w:t>
            </w:r>
          </w:p>
        </w:tc>
        <w:tc>
          <w:tcPr>
            <w:tcW w:w="261" w:type="dxa"/>
            <w:vAlign w:val="center"/>
          </w:tcPr>
          <w:p w14:paraId="57E60408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2E359042" w14:textId="09FB3C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57EBF649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DCBBCD4" w14:textId="12343E7B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1B16AB61" w14:textId="794DBBA3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1A07B8CD" w14:textId="2C0E65CA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02994EE9" w14:textId="3F63C0DD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33010FCE" w14:textId="7511530A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0A3E44CC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B068F48" w14:textId="366BC5AA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(209,666)</w:t>
            </w:r>
          </w:p>
        </w:tc>
        <w:tc>
          <w:tcPr>
            <w:tcW w:w="261" w:type="dxa"/>
            <w:vAlign w:val="center"/>
          </w:tcPr>
          <w:p w14:paraId="0651B901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12544536" w14:textId="6E063809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(497,355)</w:t>
            </w:r>
          </w:p>
        </w:tc>
      </w:tr>
      <w:tr w:rsidR="00913B91" w:rsidRPr="00913B91" w14:paraId="46C82D35" w14:textId="77777777" w:rsidTr="006A4D35">
        <w:tc>
          <w:tcPr>
            <w:tcW w:w="2334" w:type="dxa"/>
          </w:tcPr>
          <w:p w14:paraId="1C3D6904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7AF28375" w14:textId="7FA0B00B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44AA2ADF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4F3B8128" w14:textId="45135E08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168,658 </w:t>
            </w:r>
          </w:p>
        </w:tc>
        <w:tc>
          <w:tcPr>
            <w:tcW w:w="261" w:type="dxa"/>
            <w:vAlign w:val="center"/>
          </w:tcPr>
          <w:p w14:paraId="38D6B4B2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FDEF05A" w14:textId="2DE34F5D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46B75E73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03AF2CA2" w14:textId="04687702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12,907 </w:t>
            </w:r>
          </w:p>
        </w:tc>
        <w:tc>
          <w:tcPr>
            <w:tcW w:w="261" w:type="dxa"/>
            <w:vAlign w:val="center"/>
          </w:tcPr>
          <w:p w14:paraId="725007EF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56F8D71F" w14:textId="3C9F80B3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0E49285A" w14:textId="4E192B84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9A01251" w14:textId="4C673B25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35CCCF3" w14:textId="2F54E84A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1993FAC2" w14:textId="6D50D236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6F7C9395" w14:textId="509D4725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59443EC6" w14:textId="0E64038E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(15,745)</w:t>
            </w:r>
          </w:p>
        </w:tc>
        <w:tc>
          <w:tcPr>
            <w:tcW w:w="261" w:type="dxa"/>
            <w:vAlign w:val="center"/>
          </w:tcPr>
          <w:p w14:paraId="48443EA6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034D47CD" w14:textId="620D79FB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165,820 </w:t>
            </w:r>
          </w:p>
        </w:tc>
      </w:tr>
      <w:tr w:rsidR="00913B91" w:rsidRPr="00913B91" w14:paraId="54F58586" w14:textId="77777777" w:rsidTr="006A4D35">
        <w:tc>
          <w:tcPr>
            <w:tcW w:w="2334" w:type="dxa"/>
          </w:tcPr>
          <w:p w14:paraId="0F6B9FCA" w14:textId="11AB0CA3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913B91">
              <w:rPr>
                <w:rFonts w:ascii="BrowalliaUPC" w:hAnsi="BrowalliaUPC" w:cs="BrowalliaUPC" w:hint="cs"/>
                <w:sz w:val="20"/>
                <w:szCs w:val="20"/>
                <w:cs/>
                <w:lang w:val="en-GB"/>
              </w:rPr>
              <w:t>ตัดจำหน่าย</w:t>
            </w:r>
          </w:p>
        </w:tc>
        <w:tc>
          <w:tcPr>
            <w:tcW w:w="1096" w:type="dxa"/>
            <w:vAlign w:val="center"/>
          </w:tcPr>
          <w:p w14:paraId="2EDDBE08" w14:textId="3A0D8918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(14,713)</w:t>
            </w:r>
          </w:p>
        </w:tc>
        <w:tc>
          <w:tcPr>
            <w:tcW w:w="261" w:type="dxa"/>
            <w:vAlign w:val="center"/>
          </w:tcPr>
          <w:p w14:paraId="0BD014D9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48BC7770" w14:textId="345141AD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013EDCC8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3A89702" w14:textId="2C51492A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55B603F7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42C2F0AC" w14:textId="45709664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4B97DD6F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C16DB32" w14:textId="0B4654C5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3E3C7E9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4478F8B5" w14:textId="242EC643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6FEA0108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7F368278" w14:textId="3178B0C3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69382B74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AE7F6B4" w14:textId="7E21FA0F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1FF03102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5C94D67E" w14:textId="78830DC1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(14,713)</w:t>
            </w:r>
          </w:p>
        </w:tc>
      </w:tr>
      <w:tr w:rsidR="00913B91" w:rsidRPr="00913B91" w14:paraId="71707952" w14:textId="77777777" w:rsidTr="006A4D35">
        <w:tc>
          <w:tcPr>
            <w:tcW w:w="2334" w:type="dxa"/>
          </w:tcPr>
          <w:p w14:paraId="375B7ABE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center"/>
          </w:tcPr>
          <w:p w14:paraId="4B808BC3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D7E8F49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B4B9606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DC727FE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C55FD83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9EB53F2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44003E16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85A9D4B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C41D478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B3D2329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0A361D5" w14:textId="24653F61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68B3516" w14:textId="2C8620C1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18CCB145" w14:textId="03704EC9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C4C91CF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428AC8CE" w14:textId="2489FA1B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E5D4A32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27513524" w14:textId="6C390E6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28FD15BE" w14:textId="77777777" w:rsidTr="006A4D35">
        <w:tc>
          <w:tcPr>
            <w:tcW w:w="2334" w:type="dxa"/>
          </w:tcPr>
          <w:p w14:paraId="02EB376D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จัดประเภทเป็นเงินกู้</w:t>
            </w:r>
          </w:p>
        </w:tc>
        <w:tc>
          <w:tcPr>
            <w:tcW w:w="1096" w:type="dxa"/>
            <w:vAlign w:val="center"/>
          </w:tcPr>
          <w:p w14:paraId="14BA1529" w14:textId="08B6E3F2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41CA8117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0C72CDF" w14:textId="7D8A83CB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(199,011)</w:t>
            </w:r>
          </w:p>
        </w:tc>
        <w:tc>
          <w:tcPr>
            <w:tcW w:w="261" w:type="dxa"/>
            <w:vAlign w:val="center"/>
          </w:tcPr>
          <w:p w14:paraId="44110E80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5D6613C6" w14:textId="7EB565FC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0117383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2889479A" w14:textId="47AC6588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58C9EB6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FAA6DCE" w14:textId="4AAC3785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60448713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FB1719B" w14:textId="20E299B3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0628CD60" w14:textId="33BB9E3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4921A7A8" w14:textId="1C417E63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1D513962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3F8C15C" w14:textId="1A44A16B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199,011 </w:t>
            </w:r>
          </w:p>
        </w:tc>
        <w:tc>
          <w:tcPr>
            <w:tcW w:w="261" w:type="dxa"/>
            <w:vAlign w:val="center"/>
          </w:tcPr>
          <w:p w14:paraId="6F692938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6EB175B2" w14:textId="2359EFAF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</w:tr>
      <w:tr w:rsidR="00913B91" w:rsidRPr="00913B91" w14:paraId="0AA41F98" w14:textId="77777777" w:rsidTr="006A4D35">
        <w:tc>
          <w:tcPr>
            <w:tcW w:w="2334" w:type="dxa"/>
          </w:tcPr>
          <w:p w14:paraId="1037D90B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ค่าธรรมเนียมรอตัดบัญชี</w:t>
            </w:r>
          </w:p>
        </w:tc>
        <w:tc>
          <w:tcPr>
            <w:tcW w:w="1096" w:type="dxa"/>
            <w:vAlign w:val="center"/>
          </w:tcPr>
          <w:p w14:paraId="498E2541" w14:textId="3CC02739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6D381989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C387E54" w14:textId="486E53C3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E53232C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67933D7" w14:textId="783AEBC8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42C68550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54F52F78" w14:textId="16F67241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5D2AED87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15AEFC3" w14:textId="4E9873AC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728E6936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24B26400" w14:textId="467FEA09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67D83254" w14:textId="316FAFA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4FC0ED08" w14:textId="6B835EC3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507DFEF5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5FD7AB86" w14:textId="460CDEAD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2,262 </w:t>
            </w:r>
          </w:p>
        </w:tc>
        <w:tc>
          <w:tcPr>
            <w:tcW w:w="261" w:type="dxa"/>
            <w:vAlign w:val="center"/>
          </w:tcPr>
          <w:p w14:paraId="6DDFDE8D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52E73333" w14:textId="5D75F88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2,262 </w:t>
            </w:r>
          </w:p>
        </w:tc>
      </w:tr>
      <w:tr w:rsidR="00913B91" w:rsidRPr="00913B91" w14:paraId="22210177" w14:textId="77777777" w:rsidTr="006A4D35">
        <w:tc>
          <w:tcPr>
            <w:tcW w:w="2334" w:type="dxa"/>
          </w:tcPr>
          <w:p w14:paraId="555CCB8E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63F9EF69" w14:textId="63A5CBF5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2,422 </w:t>
            </w:r>
          </w:p>
        </w:tc>
        <w:tc>
          <w:tcPr>
            <w:tcW w:w="261" w:type="dxa"/>
            <w:vAlign w:val="center"/>
          </w:tcPr>
          <w:p w14:paraId="06626D68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090BF598" w14:textId="73D5BDE4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2AD96E49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7268A47C" w14:textId="3E37C54A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37B0B34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1269A1EF" w14:textId="03E02EEC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797611B5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23FAA570" w14:textId="7E86A33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403EBBD5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67AFC485" w14:textId="72F2AA7E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495F68BE" w14:textId="1958332B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F606D11" w14:textId="6D78F389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10607A06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5C42C6F1" w14:textId="7AB43033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FE6104A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41923C53" w14:textId="3234ACE2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2,422 </w:t>
            </w:r>
          </w:p>
        </w:tc>
      </w:tr>
      <w:tr w:rsidR="00913B91" w:rsidRPr="00913B91" w14:paraId="71941288" w14:textId="77777777" w:rsidTr="006A4D35">
        <w:tc>
          <w:tcPr>
            <w:tcW w:w="2334" w:type="dxa"/>
          </w:tcPr>
          <w:p w14:paraId="6741E661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66300143" w14:textId="0CAA763A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5AAD4200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43C9F1F6" w14:textId="73A2874E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1,222 </w:t>
            </w:r>
          </w:p>
        </w:tc>
        <w:tc>
          <w:tcPr>
            <w:tcW w:w="261" w:type="dxa"/>
            <w:vAlign w:val="center"/>
          </w:tcPr>
          <w:p w14:paraId="35543CCA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7BACE3BA" w14:textId="1C641E20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2A94850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14:paraId="2347F4B7" w14:textId="1FB9CB9C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1A83C72E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56671120" w14:textId="60010FA2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8984A72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4D702066" w14:textId="54EF979A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458D1CAE" w14:textId="52D84230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59020B61" w14:textId="0738419E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0B99B65D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1684458B" w14:textId="121A918A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56EE5EC5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4C7CFA1D" w14:textId="6D626A8A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1,222 </w:t>
            </w:r>
          </w:p>
        </w:tc>
      </w:tr>
      <w:tr w:rsidR="00913B91" w:rsidRPr="00913B91" w14:paraId="241CAAAB" w14:textId="77777777" w:rsidTr="006A4D35">
        <w:tc>
          <w:tcPr>
            <w:tcW w:w="2334" w:type="dxa"/>
          </w:tcPr>
          <w:p w14:paraId="5897F01A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E309A8" w14:textId="15A01134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63,873 </w:t>
            </w:r>
          </w:p>
        </w:tc>
        <w:tc>
          <w:tcPr>
            <w:tcW w:w="261" w:type="dxa"/>
            <w:vAlign w:val="center"/>
          </w:tcPr>
          <w:p w14:paraId="3BF667AB" w14:textId="539A79E3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6F3EBB3" w14:textId="681B58B6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516,277 </w:t>
            </w:r>
          </w:p>
        </w:tc>
        <w:tc>
          <w:tcPr>
            <w:tcW w:w="261" w:type="dxa"/>
            <w:vAlign w:val="center"/>
          </w:tcPr>
          <w:p w14:paraId="06A63767" w14:textId="0569C5AD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A82A2F" w14:textId="05C58A2C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15,691 </w:t>
            </w:r>
          </w:p>
        </w:tc>
        <w:tc>
          <w:tcPr>
            <w:tcW w:w="261" w:type="dxa"/>
            <w:vAlign w:val="center"/>
          </w:tcPr>
          <w:p w14:paraId="1B6716A8" w14:textId="23F05186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DCECBE" w14:textId="680AFB79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47,907 </w:t>
            </w:r>
          </w:p>
        </w:tc>
        <w:tc>
          <w:tcPr>
            <w:tcW w:w="261" w:type="dxa"/>
            <w:vAlign w:val="center"/>
          </w:tcPr>
          <w:p w14:paraId="22731A54" w14:textId="25062773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23573E" w14:textId="1D467352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0E7B073D" w14:textId="772F1C82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EB8BA3D" w14:textId="04FAD98F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48A07FC0" w14:textId="0C304724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ACE804" w14:textId="4F5B32F9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5B8E27BC" w14:textId="6079091D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0F59DE" w14:textId="52AF4A4D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385,858 </w:t>
            </w:r>
          </w:p>
        </w:tc>
        <w:tc>
          <w:tcPr>
            <w:tcW w:w="261" w:type="dxa"/>
            <w:vAlign w:val="center"/>
          </w:tcPr>
          <w:p w14:paraId="06EE8C2F" w14:textId="1D47CAE0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C5D22C" w14:textId="0DB33DF0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1,029,606 </w:t>
            </w:r>
          </w:p>
        </w:tc>
      </w:tr>
      <w:tr w:rsidR="00913B91" w:rsidRPr="00913B91" w14:paraId="265B5411" w14:textId="77777777" w:rsidTr="006A4D35">
        <w:tc>
          <w:tcPr>
            <w:tcW w:w="2334" w:type="dxa"/>
          </w:tcPr>
          <w:p w14:paraId="7ACC1CF0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037F1395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D1F004A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12" w:space="0" w:color="auto"/>
            </w:tcBorders>
          </w:tcPr>
          <w:p w14:paraId="695AE375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5ED4F1C5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</w:tcPr>
          <w:p w14:paraId="2A4BEC7B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DBC0353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</w:tcPr>
          <w:p w14:paraId="70D85C6B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75E69D6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</w:tcPr>
          <w:p w14:paraId="3D26D853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D70EEF0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</w:tcPr>
          <w:p w14:paraId="07FDF0E5" w14:textId="0E75EF7B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416C24D" w14:textId="6C6C0B64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</w:tcPr>
          <w:p w14:paraId="39F02647" w14:textId="4ED17232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F135D99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</w:tcPr>
          <w:p w14:paraId="1AD49320" w14:textId="36F9FAB2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F14E791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</w:tcPr>
          <w:p w14:paraId="3C0EFF0C" w14:textId="4AE00461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1DF4A4BE" w14:textId="77777777" w:rsidTr="006A4D35">
        <w:tc>
          <w:tcPr>
            <w:tcW w:w="2334" w:type="dxa"/>
          </w:tcPr>
          <w:p w14:paraId="317603CF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177CEFAC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F035A4C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2EABF405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5BD3890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72FB080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B92DD38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6C3D6217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09E907C4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4BDBA3F9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42E6305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42998F4F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81B9109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7497B6BF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B4AAB3A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A97DB5C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EC74C0A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2EBCD99A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32107D91" w14:textId="77777777" w:rsidTr="006A4D35">
        <w:tc>
          <w:tcPr>
            <w:tcW w:w="2334" w:type="dxa"/>
          </w:tcPr>
          <w:p w14:paraId="74DEA15C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1BE12CB4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87CA69F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110E233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FC2A076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389291DB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9F240DE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0DAF7B57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01B614B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557045EC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F375A1B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1988A2D1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9DAD9B5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4BDECDEB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D8E900E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21394134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C8732BF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59B28E78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02157A9B" w14:textId="77777777" w:rsidTr="006A4D35">
        <w:tc>
          <w:tcPr>
            <w:tcW w:w="2334" w:type="dxa"/>
          </w:tcPr>
          <w:p w14:paraId="100AB8C6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065F3649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DB24465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0AF6A12C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291DD97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20EEC412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2E4B4B1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1AF4AF16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7EDAF18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3462FCDE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48B9F9F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0B7781D6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2BCB7E0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1CE6CAA5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CF8CD3F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4FE6C84C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39EE05A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6111C73E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4CB8F70A" w14:textId="77777777" w:rsidTr="006A4D35">
        <w:tc>
          <w:tcPr>
            <w:tcW w:w="2334" w:type="dxa"/>
          </w:tcPr>
          <w:p w14:paraId="3DEF97CC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2B9F3318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577EC39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34AE0BA4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401709E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64A0F4E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239D5C4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6FCA7D0B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462BFBB8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20648AE7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C317737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20B754C5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43BD099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75BE5EE9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34C0EFA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37E749E3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F0A64BA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0CC7168E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1B6AE375" w14:textId="77777777" w:rsidTr="006A4D35">
        <w:tc>
          <w:tcPr>
            <w:tcW w:w="2334" w:type="dxa"/>
          </w:tcPr>
          <w:p w14:paraId="574C8935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2E388B73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4A4A8269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2779C280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5275F80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287716A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116C706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51DE1103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4F3F8624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5309FC0D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1176AEB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3A6D9E4D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A5EBD27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3F8B3817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AF3A9AA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0C0BA65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CBB9427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132F5F62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1230FF65" w14:textId="77777777" w:rsidTr="006A4D35">
        <w:tc>
          <w:tcPr>
            <w:tcW w:w="2334" w:type="dxa"/>
          </w:tcPr>
          <w:p w14:paraId="135CEAC4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6EA70C0F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98697C2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B78AE23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FBD6B8D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0D3DD35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ADA240E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5DA5F2D8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4262266E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4A691B42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D478FE3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D67DA4B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42E5F7E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52121C25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BCE9A33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FFE5970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BB9FF65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69879A22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096F4D8A" w14:textId="77777777" w:rsidTr="006A4D35">
        <w:tc>
          <w:tcPr>
            <w:tcW w:w="2334" w:type="dxa"/>
          </w:tcPr>
          <w:p w14:paraId="4BB06E40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4A8258DA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597879A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2139E1B5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4494B086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744E15E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4886A113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6FDE2C24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95063E7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5C157473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E215052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1F132CE3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DADC4CD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4E63B920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2C1D37E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40DB84EE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087777A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27FF5512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2DFD4314" w14:textId="77777777" w:rsidTr="006A4D35">
        <w:tc>
          <w:tcPr>
            <w:tcW w:w="2334" w:type="dxa"/>
          </w:tcPr>
          <w:p w14:paraId="33856461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1F68998F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AD7BEE5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1C316A9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448FF1B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7F6F5AA3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DF52961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71416C57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75E63A6A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1C5BFB9B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FD02FF8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40CCFB96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2DC6FB4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2DB60770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B480C42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60B1F22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3B64F6B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04117D36" w14:textId="77777777" w:rsidR="00200F8F" w:rsidRPr="00913B91" w:rsidRDefault="00200F8F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6A0B421D" w14:textId="77777777" w:rsidTr="006A4D35">
        <w:tc>
          <w:tcPr>
            <w:tcW w:w="2334" w:type="dxa"/>
          </w:tcPr>
          <w:p w14:paraId="0E50EBCB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51727E5F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066E21F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75FD9068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B99DB1F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7877F91E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D9CF154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78E3000D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785D913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24E58C8A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54D4D6C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519FE00E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D635F49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84B6A6E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03EE1FE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770938E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4D996F6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1A813642" w14:textId="77777777" w:rsidR="00013177" w:rsidRPr="00913B91" w:rsidRDefault="00013177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26F89D5D" w14:textId="77777777" w:rsidTr="006A4D35">
        <w:tc>
          <w:tcPr>
            <w:tcW w:w="2334" w:type="dxa"/>
          </w:tcPr>
          <w:p w14:paraId="401A3338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482BBE84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51389941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035C4183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549EB7A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7FDB533A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C14C2D8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6383AC29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4D709CFA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7442F4DD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7B8BE84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1571AE17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5305D8E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B81E913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1D76B98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047A36C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7555428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6F8A47FD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1425C7CE" w14:textId="77777777" w:rsidTr="006A4D35">
        <w:tc>
          <w:tcPr>
            <w:tcW w:w="2334" w:type="dxa"/>
          </w:tcPr>
          <w:p w14:paraId="72F8AF0E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4960B188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D879B94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76684931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9CCC122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F19F138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147D035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3B0B3315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7B37E74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7C06F490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1E14302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29D45F99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3642914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4488BC75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CB2A653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CA3A57A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D1025AB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5F81DDC5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67E9FC23" w14:textId="77777777" w:rsidTr="006A4D35">
        <w:tc>
          <w:tcPr>
            <w:tcW w:w="2334" w:type="dxa"/>
          </w:tcPr>
          <w:p w14:paraId="4B5A32CE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5E5BF03C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81C211E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3A2F1DEB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C9B85AE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35643EBA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1C7293B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30859719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10026BAF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47E9C4A2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E294D32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418368E8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95C5BEE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173F9686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D7E5D14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3C5D6A0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7C7BCD4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14A3B881" w14:textId="77777777" w:rsidR="006A4D35" w:rsidRPr="00913B91" w:rsidRDefault="006A4D3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6347B830" w14:textId="77777777" w:rsidTr="006A4D35">
        <w:tc>
          <w:tcPr>
            <w:tcW w:w="2334" w:type="dxa"/>
          </w:tcPr>
          <w:p w14:paraId="69175846" w14:textId="507825A4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</w:pP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</w:tcPr>
          <w:p w14:paraId="3FA2678C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46B31D6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003" w:type="dxa"/>
          </w:tcPr>
          <w:p w14:paraId="2F63BFA0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0BB31A5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486C5C96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028B193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</w:tcPr>
          <w:p w14:paraId="34310807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80DD427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2590BBB4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C7DB292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3D385E23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680290D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DB3A45F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FB5C9BF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1C097A55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2A6CF78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4471F819" w14:textId="77777777" w:rsidR="0019129C" w:rsidRPr="00913B91" w:rsidRDefault="0019129C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2B80A1FF" w14:textId="77777777" w:rsidTr="006A4D35">
        <w:tc>
          <w:tcPr>
            <w:tcW w:w="2334" w:type="dxa"/>
          </w:tcPr>
          <w:p w14:paraId="75518CC7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bottom"/>
          </w:tcPr>
          <w:p w14:paraId="549292FF" w14:textId="1F1307CD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(10,864)</w:t>
            </w:r>
          </w:p>
        </w:tc>
        <w:tc>
          <w:tcPr>
            <w:tcW w:w="261" w:type="dxa"/>
            <w:vAlign w:val="bottom"/>
          </w:tcPr>
          <w:p w14:paraId="161E1F46" w14:textId="1B27A995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03" w:type="dxa"/>
            <w:vAlign w:val="bottom"/>
          </w:tcPr>
          <w:p w14:paraId="1CA283B8" w14:textId="5F7C122E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(456,803)</w:t>
            </w:r>
          </w:p>
        </w:tc>
        <w:tc>
          <w:tcPr>
            <w:tcW w:w="261" w:type="dxa"/>
            <w:vAlign w:val="bottom"/>
          </w:tcPr>
          <w:p w14:paraId="21A3E1AB" w14:textId="77777777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27151CF6" w14:textId="05A51B7F" w:rsidR="000808F7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004D9EA" w14:textId="77777777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0528C9F7" w14:textId="100E4FBF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(10,780)</w:t>
            </w:r>
          </w:p>
        </w:tc>
        <w:tc>
          <w:tcPr>
            <w:tcW w:w="261" w:type="dxa"/>
            <w:vAlign w:val="bottom"/>
          </w:tcPr>
          <w:p w14:paraId="08D8C833" w14:textId="77777777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4C2DB62A" w14:textId="3913D3A3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(2,991)</w:t>
            </w:r>
          </w:p>
        </w:tc>
        <w:tc>
          <w:tcPr>
            <w:tcW w:w="261" w:type="dxa"/>
            <w:vAlign w:val="bottom"/>
          </w:tcPr>
          <w:p w14:paraId="4D1209FD" w14:textId="48AAEB22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38" w:type="dxa"/>
            <w:vAlign w:val="bottom"/>
          </w:tcPr>
          <w:p w14:paraId="72D0EA96" w14:textId="2B81AA22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(8,964)</w:t>
            </w:r>
          </w:p>
        </w:tc>
        <w:tc>
          <w:tcPr>
            <w:tcW w:w="261" w:type="dxa"/>
            <w:vAlign w:val="bottom"/>
          </w:tcPr>
          <w:p w14:paraId="76D8363E" w14:textId="286899F8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87" w:type="dxa"/>
            <w:vAlign w:val="bottom"/>
          </w:tcPr>
          <w:p w14:paraId="22D48850" w14:textId="7E5C6E9C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(41,088)</w:t>
            </w:r>
          </w:p>
        </w:tc>
        <w:tc>
          <w:tcPr>
            <w:tcW w:w="261" w:type="dxa"/>
            <w:vAlign w:val="bottom"/>
          </w:tcPr>
          <w:p w14:paraId="04D04E4C" w14:textId="77777777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6CD9A73D" w14:textId="6508AEB3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(396,657)</w:t>
            </w:r>
          </w:p>
        </w:tc>
        <w:tc>
          <w:tcPr>
            <w:tcW w:w="261" w:type="dxa"/>
            <w:vAlign w:val="bottom"/>
          </w:tcPr>
          <w:p w14:paraId="24B4B3BB" w14:textId="77777777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bottom"/>
          </w:tcPr>
          <w:p w14:paraId="7F84FA3B" w14:textId="70178EC0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(928,147)</w:t>
            </w:r>
          </w:p>
        </w:tc>
      </w:tr>
      <w:tr w:rsidR="00913B91" w:rsidRPr="00913B91" w14:paraId="3A50E429" w14:textId="77777777" w:rsidTr="006A4D35">
        <w:tc>
          <w:tcPr>
            <w:tcW w:w="2334" w:type="dxa"/>
          </w:tcPr>
          <w:p w14:paraId="00D37128" w14:textId="77777777" w:rsidR="000808F7" w:rsidRPr="00913B91" w:rsidRDefault="000808F7" w:rsidP="000808F7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bottom"/>
          </w:tcPr>
          <w:p w14:paraId="4AA8C3E1" w14:textId="5B2DC32A" w:rsidR="000808F7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76F58FE" w14:textId="77777777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15B5EDCE" w14:textId="6A616005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493,718 </w:t>
            </w:r>
          </w:p>
        </w:tc>
        <w:tc>
          <w:tcPr>
            <w:tcW w:w="261" w:type="dxa"/>
            <w:vAlign w:val="bottom"/>
          </w:tcPr>
          <w:p w14:paraId="7F70B007" w14:textId="77777777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211E0597" w14:textId="7FFE353C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2,679 </w:t>
            </w:r>
          </w:p>
        </w:tc>
        <w:tc>
          <w:tcPr>
            <w:tcW w:w="261" w:type="dxa"/>
            <w:vAlign w:val="bottom"/>
          </w:tcPr>
          <w:p w14:paraId="17C92DE0" w14:textId="77777777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1BF1B0CF" w14:textId="2A1C8691" w:rsidR="000808F7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218C526" w14:textId="77777777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2F5028D1" w14:textId="77BCCE18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83,750 </w:t>
            </w:r>
          </w:p>
        </w:tc>
        <w:tc>
          <w:tcPr>
            <w:tcW w:w="261" w:type="dxa"/>
            <w:vAlign w:val="bottom"/>
          </w:tcPr>
          <w:p w14:paraId="7D59CBD8" w14:textId="213B7238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38" w:type="dxa"/>
            <w:vAlign w:val="bottom"/>
          </w:tcPr>
          <w:p w14:paraId="28BCB853" w14:textId="2093F33C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251,250 </w:t>
            </w:r>
          </w:p>
        </w:tc>
        <w:tc>
          <w:tcPr>
            <w:tcW w:w="261" w:type="dxa"/>
            <w:vAlign w:val="bottom"/>
          </w:tcPr>
          <w:p w14:paraId="06C970CA" w14:textId="66E6F905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87" w:type="dxa"/>
            <w:vAlign w:val="bottom"/>
          </w:tcPr>
          <w:p w14:paraId="359DDF7A" w14:textId="236341B1" w:rsidR="000808F7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  <w:r w:rsidR="000808F7"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261" w:type="dxa"/>
            <w:vAlign w:val="bottom"/>
          </w:tcPr>
          <w:p w14:paraId="122DEAF8" w14:textId="748AF546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77" w:type="dxa"/>
            <w:vAlign w:val="bottom"/>
          </w:tcPr>
          <w:p w14:paraId="7963243D" w14:textId="50E0CDEA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15,982 </w:t>
            </w:r>
          </w:p>
        </w:tc>
        <w:tc>
          <w:tcPr>
            <w:tcW w:w="261" w:type="dxa"/>
            <w:vAlign w:val="bottom"/>
          </w:tcPr>
          <w:p w14:paraId="03AE9DFD" w14:textId="77777777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bottom"/>
          </w:tcPr>
          <w:p w14:paraId="2B501561" w14:textId="01DAFCA4" w:rsidR="000808F7" w:rsidRPr="00913B91" w:rsidRDefault="000808F7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847,379 </w:t>
            </w:r>
          </w:p>
        </w:tc>
      </w:tr>
      <w:tr w:rsidR="00913B91" w:rsidRPr="00913B91" w14:paraId="483FA791" w14:textId="77777777" w:rsidTr="006A4D35">
        <w:tc>
          <w:tcPr>
            <w:tcW w:w="2334" w:type="dxa"/>
          </w:tcPr>
          <w:p w14:paraId="619B736A" w14:textId="77777777" w:rsidR="001619A8" w:rsidRPr="00913B91" w:rsidRDefault="001619A8" w:rsidP="00AC7BA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96" w:type="dxa"/>
            <w:vAlign w:val="bottom"/>
          </w:tcPr>
          <w:p w14:paraId="23A79CE6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703AF2E7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20856F79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A1229A2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65D3F9ED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027DD48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6460C103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6ED97038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26B31645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F6A2DB5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67684E05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27860AC8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5C5862E3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45D67C33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0679348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08A1A6F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bottom"/>
          </w:tcPr>
          <w:p w14:paraId="3D24CFAB" w14:textId="77777777" w:rsidR="001619A8" w:rsidRPr="00913B91" w:rsidRDefault="001619A8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5F8567DD" w14:textId="77777777" w:rsidTr="006A4D35">
        <w:tc>
          <w:tcPr>
            <w:tcW w:w="2334" w:type="dxa"/>
          </w:tcPr>
          <w:p w14:paraId="05397C56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bottom"/>
          </w:tcPr>
          <w:p w14:paraId="09639888" w14:textId="77777777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4CDF501A" w14:textId="77777777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003" w:type="dxa"/>
            <w:vAlign w:val="bottom"/>
          </w:tcPr>
          <w:p w14:paraId="2E10E637" w14:textId="77777777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95C8D9E" w14:textId="77777777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4EB1C4BC" w14:textId="77777777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4D52E13" w14:textId="77777777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51555735" w14:textId="77777777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1FF70F5" w14:textId="77777777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53E18C2D" w14:textId="77777777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1898745" w14:textId="77777777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588BF923" w14:textId="291CD0F8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2EC798CF" w14:textId="4AF29D5E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2A0410C4" w14:textId="1EE0BD37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F6E7C3A" w14:textId="77777777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729F0D7A" w14:textId="6BD181D3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0911D2F9" w14:textId="77777777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bottom"/>
          </w:tcPr>
          <w:p w14:paraId="4F9D45A3" w14:textId="1342E9D9" w:rsidR="00E35AF5" w:rsidRPr="00913B91" w:rsidRDefault="00E35AF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12B05141" w14:textId="77777777" w:rsidTr="006A4D35">
        <w:tc>
          <w:tcPr>
            <w:tcW w:w="2334" w:type="dxa"/>
            <w:shd w:val="clear" w:color="auto" w:fill="auto"/>
            <w:vAlign w:val="center"/>
          </w:tcPr>
          <w:p w14:paraId="1BEE6779" w14:textId="55FB8EEF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จัดประเภทเงินกู้ยืมระยะสั้นเป็น</w:t>
            </w:r>
            <w:r w:rsidRPr="00913B91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  <w:t xml:space="preserve">    </w:t>
            </w: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เงินกู้ยืมระยะยาวจากสถาบัน</w:t>
            </w:r>
            <w:r w:rsidRPr="00913B91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  <w:t xml:space="preserve">    </w:t>
            </w: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การเงิน</w:t>
            </w:r>
          </w:p>
        </w:tc>
        <w:tc>
          <w:tcPr>
            <w:tcW w:w="1096" w:type="dxa"/>
            <w:vAlign w:val="bottom"/>
          </w:tcPr>
          <w:p w14:paraId="4BB41CAD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24044CCC" w14:textId="57BCE580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402FEA8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11F056FD" w14:textId="1AA579D0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(322,833)</w:t>
            </w:r>
          </w:p>
        </w:tc>
        <w:tc>
          <w:tcPr>
            <w:tcW w:w="261" w:type="dxa"/>
            <w:vAlign w:val="bottom"/>
          </w:tcPr>
          <w:p w14:paraId="4C45E739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30C46234" w14:textId="31DBF50C" w:rsidR="002A56B4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8F83F53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66A25C92" w14:textId="5E54ADB7" w:rsidR="002A56B4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DC62BF8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684F9DB2" w14:textId="719935F2" w:rsidR="002A56B4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95D1076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1F2A0EFD" w14:textId="1DB77768" w:rsidR="002A56B4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FBBF941" w14:textId="068E60F3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662CE208" w14:textId="1E55330A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F60BE57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1BE942E4" w14:textId="33F1C44D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322,833 </w:t>
            </w:r>
          </w:p>
        </w:tc>
        <w:tc>
          <w:tcPr>
            <w:tcW w:w="261" w:type="dxa"/>
            <w:vAlign w:val="bottom"/>
          </w:tcPr>
          <w:p w14:paraId="5EA0AC45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691CE9E" w14:textId="12BFA991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</w:tr>
      <w:tr w:rsidR="00913B91" w:rsidRPr="00913B91" w14:paraId="5BFF3167" w14:textId="77777777" w:rsidTr="006A4D35">
        <w:tc>
          <w:tcPr>
            <w:tcW w:w="2334" w:type="dxa"/>
            <w:vAlign w:val="center"/>
          </w:tcPr>
          <w:p w14:paraId="1129D387" w14:textId="7F5138B2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bottom"/>
          </w:tcPr>
          <w:p w14:paraId="0CA49C44" w14:textId="04BD3260" w:rsidR="002A56B4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20B955A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316D5D76" w14:textId="4593D469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BA74172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6A869A7D" w14:textId="20A7887C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8E192B7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10C64023" w14:textId="23098D17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0974766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06A0106C" w14:textId="54158312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425C1FA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1BD69F49" w14:textId="2C454BC3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6D88F32" w14:textId="68E10701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10ED5DED" w14:textId="4F6D3D19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8FAEE25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609ADEAC" w14:textId="318BB888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518 </w:t>
            </w:r>
          </w:p>
        </w:tc>
        <w:tc>
          <w:tcPr>
            <w:tcW w:w="261" w:type="dxa"/>
            <w:vAlign w:val="bottom"/>
          </w:tcPr>
          <w:p w14:paraId="1464BB03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69ACEDF" w14:textId="36DE52F2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518 </w:t>
            </w:r>
          </w:p>
        </w:tc>
      </w:tr>
      <w:tr w:rsidR="00913B91" w:rsidRPr="00913B91" w14:paraId="00C21F5C" w14:textId="77777777" w:rsidTr="006A4D35">
        <w:tc>
          <w:tcPr>
            <w:tcW w:w="2334" w:type="dxa"/>
            <w:vAlign w:val="center"/>
          </w:tcPr>
          <w:p w14:paraId="681727F0" w14:textId="1064F406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bottom"/>
          </w:tcPr>
          <w:p w14:paraId="5B641520" w14:textId="27BE92F2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2,896 </w:t>
            </w:r>
          </w:p>
        </w:tc>
        <w:tc>
          <w:tcPr>
            <w:tcW w:w="261" w:type="dxa"/>
            <w:vAlign w:val="bottom"/>
          </w:tcPr>
          <w:p w14:paraId="298B5EE4" w14:textId="5518280D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03" w:type="dxa"/>
            <w:vAlign w:val="bottom"/>
          </w:tcPr>
          <w:p w14:paraId="62C42ABE" w14:textId="53488873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AA893AB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5035B607" w14:textId="562BB551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794F925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6926C8AC" w14:textId="40766B32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FED4C39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5A813BD8" w14:textId="58522F37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A4B27D8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7D5F570A" w14:textId="79783487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5CB5473" w14:textId="1DDE89F6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68A66215" w14:textId="2CCDC4FF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C9572F9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717C1A1D" w14:textId="5FE800B0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93907BA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D91E31A" w14:textId="20FE87D1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2,896 </w:t>
            </w:r>
          </w:p>
        </w:tc>
      </w:tr>
      <w:tr w:rsidR="00913B91" w:rsidRPr="00913B91" w14:paraId="3755743F" w14:textId="77777777" w:rsidTr="006A4D35">
        <w:tc>
          <w:tcPr>
            <w:tcW w:w="2334" w:type="dxa"/>
            <w:vAlign w:val="center"/>
          </w:tcPr>
          <w:p w14:paraId="3239C7C4" w14:textId="677644BA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bottom"/>
          </w:tcPr>
          <w:p w14:paraId="6DB17EA5" w14:textId="69423C4D" w:rsidR="002A56B4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D54807B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3DD1CC92" w14:textId="12181A84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(563)</w:t>
            </w:r>
          </w:p>
        </w:tc>
        <w:tc>
          <w:tcPr>
            <w:tcW w:w="261" w:type="dxa"/>
            <w:vAlign w:val="bottom"/>
          </w:tcPr>
          <w:p w14:paraId="34A1C75E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3D6A422E" w14:textId="65D7CE13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079C12B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49F45C06" w14:textId="19FB2DB7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E7B1E02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13BDDF1D" w14:textId="63EA3D7A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3883C7F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044D95BB" w14:textId="13842432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4178F2C" w14:textId="59ED6BCE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2B67AA10" w14:textId="6D0B271A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72EA4C6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7525F07D" w14:textId="626F3DAC" w:rsidR="002A56B4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2390639" w14:textId="77777777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43B05AD" w14:textId="345C8F98" w:rsidR="002A56B4" w:rsidRPr="00913B91" w:rsidRDefault="002A56B4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(563)</w:t>
            </w:r>
          </w:p>
        </w:tc>
      </w:tr>
      <w:tr w:rsidR="00913B91" w:rsidRPr="00913B91" w14:paraId="5E56AE88" w14:textId="77777777" w:rsidTr="006A4D35">
        <w:tc>
          <w:tcPr>
            <w:tcW w:w="2334" w:type="dxa"/>
            <w:vAlign w:val="center"/>
          </w:tcPr>
          <w:p w14:paraId="343A3C5B" w14:textId="520F2714" w:rsidR="00D32E05" w:rsidRPr="00913B91" w:rsidRDefault="00D32E05" w:rsidP="00D32E05">
            <w:pPr>
              <w:tabs>
                <w:tab w:val="clear" w:pos="227"/>
                <w:tab w:val="clear" w:pos="454"/>
                <w:tab w:val="left" w:pos="312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หักกลบเงินฝากธนาคารที่มี</w:t>
            </w:r>
            <w:r w:rsidRPr="00913B91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  <w:r w:rsidRPr="00913B91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  <w:t xml:space="preserve">    </w:t>
            </w: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ข้อจำกัดในการใช้กับหนี้สิน</w:t>
            </w:r>
            <w:r w:rsidRPr="00913B91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  <w:t xml:space="preserve">    </w:t>
            </w: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จากภาระค้ำประกันเงินกู้ยืม</w:t>
            </w:r>
            <w:r w:rsidRPr="00913B91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  <w:t xml:space="preserve">    </w:t>
            </w: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ของบริษัทอื่น</w:t>
            </w:r>
          </w:p>
        </w:tc>
        <w:tc>
          <w:tcPr>
            <w:tcW w:w="1096" w:type="dxa"/>
            <w:vAlign w:val="bottom"/>
          </w:tcPr>
          <w:p w14:paraId="270E7454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DC594F3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E0C891E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92A4DD8" w14:textId="37E3ED1F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67A77D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26F928B1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73545CD4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5E44DEA2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FD9F6F6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F9AE43E" w14:textId="6A4FBB86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4B151DB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433057A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719DF70D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AAF4B33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4F9B2DE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2465E2D4" w14:textId="00B182F5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4ACF1B1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3BB99C2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39C0DB3C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3943F0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E612ABD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F0690E6" w14:textId="0E437EB9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B817645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9F1B746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40A31CD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5D4FC80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5E0DB22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910CBAE" w14:textId="166182BA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E1D78B2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4627E1E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0BAC0BD9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EDEEC01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AF14E9B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18D2FAC" w14:textId="314D3B86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06AAD1C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27B6C7AA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CE3F264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1B01DB7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77FB38E" w14:textId="6FA15334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(13,231)</w:t>
            </w:r>
          </w:p>
        </w:tc>
        <w:tc>
          <w:tcPr>
            <w:tcW w:w="261" w:type="dxa"/>
            <w:vAlign w:val="bottom"/>
          </w:tcPr>
          <w:p w14:paraId="29184B1E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24069365" w14:textId="609DD23D" w:rsidR="00D32E05" w:rsidRPr="00913B91" w:rsidRDefault="00EB638B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B5146D6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99785D3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259EE4D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1DDA8CB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8173B9C" w14:textId="2F17DF48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(13,231)</w:t>
            </w:r>
          </w:p>
        </w:tc>
      </w:tr>
      <w:tr w:rsidR="00913B91" w:rsidRPr="00913B91" w14:paraId="0ABAB117" w14:textId="77777777" w:rsidTr="006A4D35">
        <w:tc>
          <w:tcPr>
            <w:tcW w:w="2334" w:type="dxa"/>
            <w:vAlign w:val="center"/>
          </w:tcPr>
          <w:p w14:paraId="1A5CACA7" w14:textId="762CDA4E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รับรู้หนี้สินจากการค้ำประกัน</w:t>
            </w:r>
            <w:r w:rsidRPr="00913B91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  <w:t xml:space="preserve">    </w:t>
            </w: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ให้แก่บริษัทย่อย</w:t>
            </w:r>
          </w:p>
        </w:tc>
        <w:tc>
          <w:tcPr>
            <w:tcW w:w="1096" w:type="dxa"/>
            <w:vAlign w:val="bottom"/>
          </w:tcPr>
          <w:p w14:paraId="7F764A39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05848B9" w14:textId="780A6351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19108F2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5EADB0B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741102C1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1DE1F5F6" w14:textId="4BA393F5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D7002EE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0A5A45B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2D2D5800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D9EDD32" w14:textId="3F95D549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22430D3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298B277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717210A6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7034271" w14:textId="3FF5B634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05BB325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1318C046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68F46C81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794F208" w14:textId="03F37772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E39F714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815E403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00C8899E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2AD92F64" w14:textId="28543396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8FBE32C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2246F2A4" w14:textId="66BD5224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178,119 </w:t>
            </w:r>
          </w:p>
        </w:tc>
        <w:tc>
          <w:tcPr>
            <w:tcW w:w="261" w:type="dxa"/>
            <w:vAlign w:val="bottom"/>
          </w:tcPr>
          <w:p w14:paraId="16D74763" w14:textId="08051CED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77" w:type="dxa"/>
            <w:vAlign w:val="bottom"/>
          </w:tcPr>
          <w:p w14:paraId="5BDA5138" w14:textId="1B237D32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(165,661)</w:t>
            </w:r>
          </w:p>
        </w:tc>
        <w:tc>
          <w:tcPr>
            <w:tcW w:w="261" w:type="dxa"/>
            <w:vAlign w:val="bottom"/>
          </w:tcPr>
          <w:p w14:paraId="616AAA4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4137D4C" w14:textId="37A7C313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12,458 </w:t>
            </w:r>
          </w:p>
        </w:tc>
      </w:tr>
      <w:tr w:rsidR="00913B91" w:rsidRPr="00913B91" w14:paraId="0D6DBFBC" w14:textId="77777777" w:rsidTr="006A4D35">
        <w:tc>
          <w:tcPr>
            <w:tcW w:w="2334" w:type="dxa"/>
            <w:vAlign w:val="center"/>
          </w:tcPr>
          <w:p w14:paraId="29ECFB20" w14:textId="45610E75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สินทรัพย์สิทธิการใช้และหนี้สิน</w:t>
            </w:r>
            <w:r w:rsidRPr="00913B91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  <w:t xml:space="preserve">    </w:t>
            </w: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ตามสัญญาเช่าลดลงจากการ</w:t>
            </w:r>
            <w:r w:rsidRPr="00913B91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  <w:t xml:space="preserve">    </w:t>
            </w: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เปลี่ยนแปลงสัญญา</w:t>
            </w:r>
          </w:p>
        </w:tc>
        <w:tc>
          <w:tcPr>
            <w:tcW w:w="1096" w:type="dxa"/>
            <w:vAlign w:val="bottom"/>
          </w:tcPr>
          <w:p w14:paraId="2FECC0F1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066712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36AD55E" w14:textId="01F508FD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(14,799)</w:t>
            </w:r>
          </w:p>
        </w:tc>
        <w:tc>
          <w:tcPr>
            <w:tcW w:w="261" w:type="dxa"/>
            <w:vAlign w:val="bottom"/>
          </w:tcPr>
          <w:p w14:paraId="3488295A" w14:textId="71F3C826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03" w:type="dxa"/>
            <w:vAlign w:val="bottom"/>
          </w:tcPr>
          <w:p w14:paraId="6F2A56A2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A5FE054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6A72FFE" w14:textId="7DF21015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F72AECA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6E91C5C" w14:textId="68499213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1AF1BEE0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27F1BD48" w14:textId="473469F2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0D14932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FF72E0C" w14:textId="6975DAEF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432042CF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8AE79B8" w14:textId="47AFCEFF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EA4F7A2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8806F51" w14:textId="695D0293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3F784DA0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223B70B6" w14:textId="0546CA6C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7D035CE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5D5FBA60" w14:textId="3038B5FE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54228D8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C7DE0EC" w14:textId="4C9C6ACE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7BA36DB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42A94BA" w14:textId="0AAA9D08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346A3F4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09878FD" w14:textId="6B0A8EA3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F0EE91F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4665E72" w14:textId="4E56E185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2F6E0B44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64221C4" w14:textId="2BB2ED85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2163AAF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9D64DA6" w14:textId="64F8C2A4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(14,799)</w:t>
            </w:r>
          </w:p>
        </w:tc>
      </w:tr>
      <w:tr w:rsidR="00913B91" w:rsidRPr="00913B91" w14:paraId="2588CC48" w14:textId="77777777" w:rsidTr="006A4D35">
        <w:tc>
          <w:tcPr>
            <w:tcW w:w="2334" w:type="dxa"/>
            <w:vAlign w:val="center"/>
          </w:tcPr>
          <w:p w14:paraId="6B13B55A" w14:textId="1DFDE53D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ส่วนต่างจากการถอดงบการเงิน</w:t>
            </w:r>
            <w:r w:rsidRPr="00913B91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  <w:t xml:space="preserve">    </w:t>
            </w: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ของบริษัทย่อยออกจากงบ</w:t>
            </w:r>
            <w:r w:rsidRPr="00913B91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  <w:t xml:space="preserve">    </w:t>
            </w: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การเงินรวม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488D8360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2C66C721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E212372" w14:textId="650FDB8E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859C00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6AB3CEB0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628B0DE" w14:textId="28B2B418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(129,364)</w:t>
            </w:r>
          </w:p>
        </w:tc>
        <w:tc>
          <w:tcPr>
            <w:tcW w:w="261" w:type="dxa"/>
            <w:vAlign w:val="bottom"/>
          </w:tcPr>
          <w:p w14:paraId="12163D2C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073F27A3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A3572A9" w14:textId="0F0D2B34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(18,370)</w:t>
            </w:r>
          </w:p>
        </w:tc>
        <w:tc>
          <w:tcPr>
            <w:tcW w:w="261" w:type="dxa"/>
            <w:vAlign w:val="bottom"/>
          </w:tcPr>
          <w:p w14:paraId="6F7CA7A4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61E1ACB3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1C382E4C" w14:textId="1CE03F1B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(12,127)</w:t>
            </w:r>
          </w:p>
        </w:tc>
        <w:tc>
          <w:tcPr>
            <w:tcW w:w="261" w:type="dxa"/>
            <w:vAlign w:val="bottom"/>
          </w:tcPr>
          <w:p w14:paraId="3254ECDB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267F5BFF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F0F5FD4" w14:textId="7EF8FB35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BDC32CB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2C1E6FF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19954315" w14:textId="63C7867F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87FA960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E3B2BFD" w14:textId="3B18302D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777EDB64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F133499" w14:textId="58B38CA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B27D049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ED58116" w14:textId="2BBC7FA9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5CEBC3B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FC608FB" w14:textId="2717EF6A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B532C86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FD205" w14:textId="34DDD19C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(159,861)</w:t>
            </w:r>
          </w:p>
        </w:tc>
      </w:tr>
      <w:tr w:rsidR="00913B91" w:rsidRPr="00913B91" w14:paraId="097CCA10" w14:textId="77777777" w:rsidTr="006A4D35">
        <w:tc>
          <w:tcPr>
            <w:tcW w:w="2334" w:type="dxa"/>
          </w:tcPr>
          <w:p w14:paraId="645969C7" w14:textId="77777777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3BEFC7" w14:textId="08C3C7A6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41,106 </w:t>
            </w:r>
          </w:p>
        </w:tc>
        <w:tc>
          <w:tcPr>
            <w:tcW w:w="261" w:type="dxa"/>
            <w:vAlign w:val="center"/>
          </w:tcPr>
          <w:p w14:paraId="776A8220" w14:textId="725C1845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0F07DA" w14:textId="198E1B4C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100,432 </w:t>
            </w:r>
          </w:p>
        </w:tc>
        <w:tc>
          <w:tcPr>
            <w:tcW w:w="261" w:type="dxa"/>
            <w:vAlign w:val="center"/>
          </w:tcPr>
          <w:p w14:paraId="77AD0458" w14:textId="29FE1AA7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8C8F1E" w14:textId="0AAF86C1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025B4227" w14:textId="19137D1E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0573E4" w14:textId="57CC1BF9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25,000 </w:t>
            </w:r>
          </w:p>
        </w:tc>
        <w:tc>
          <w:tcPr>
            <w:tcW w:w="261" w:type="dxa"/>
            <w:vAlign w:val="center"/>
          </w:tcPr>
          <w:p w14:paraId="263B9B45" w14:textId="336A2286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F02B2F8" w14:textId="6E39463F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80,759 </w:t>
            </w:r>
          </w:p>
        </w:tc>
        <w:tc>
          <w:tcPr>
            <w:tcW w:w="261" w:type="dxa"/>
            <w:vAlign w:val="center"/>
          </w:tcPr>
          <w:p w14:paraId="61E11F95" w14:textId="555B3ED3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7DDE58" w14:textId="393305EB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242,286 </w:t>
            </w:r>
          </w:p>
        </w:tc>
        <w:tc>
          <w:tcPr>
            <w:tcW w:w="261" w:type="dxa"/>
            <w:vAlign w:val="center"/>
          </w:tcPr>
          <w:p w14:paraId="2F646DA8" w14:textId="6B7AF2AD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3F59C7" w14:textId="74456E78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123,800 </w:t>
            </w:r>
          </w:p>
        </w:tc>
        <w:tc>
          <w:tcPr>
            <w:tcW w:w="261" w:type="dxa"/>
            <w:vAlign w:val="center"/>
          </w:tcPr>
          <w:p w14:paraId="51146DD9" w14:textId="2B48A960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8DD712" w14:textId="34C9F20B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162,873 </w:t>
            </w:r>
          </w:p>
        </w:tc>
        <w:tc>
          <w:tcPr>
            <w:tcW w:w="261" w:type="dxa"/>
            <w:vAlign w:val="center"/>
          </w:tcPr>
          <w:p w14:paraId="72901240" w14:textId="2E86E849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C05B56" w14:textId="333FCCFC" w:rsidR="002A56B4" w:rsidRPr="00913B91" w:rsidRDefault="002A56B4" w:rsidP="002A56B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776,256 </w:t>
            </w:r>
          </w:p>
        </w:tc>
      </w:tr>
      <w:tr w:rsidR="000808F7" w:rsidRPr="00913B91" w14:paraId="1933EAD2" w14:textId="77777777" w:rsidTr="006A4D35">
        <w:tc>
          <w:tcPr>
            <w:tcW w:w="2334" w:type="dxa"/>
          </w:tcPr>
          <w:p w14:paraId="136076CC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76BA1F50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D502A89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003" w:type="dxa"/>
            <w:tcBorders>
              <w:top w:val="single" w:sz="12" w:space="0" w:color="auto"/>
            </w:tcBorders>
          </w:tcPr>
          <w:p w14:paraId="677CA7F4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44421D8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</w:tcPr>
          <w:p w14:paraId="34D32C05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44C7969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</w:tcPr>
          <w:p w14:paraId="24DA7076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B1924FF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</w:tcPr>
          <w:p w14:paraId="0B2F05B5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DB110E8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</w:tcPr>
          <w:p w14:paraId="4F89A95A" w14:textId="0BC633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25AD086" w14:textId="120471AD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</w:tcPr>
          <w:p w14:paraId="4AD70119" w14:textId="42F4BF4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24D93FE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</w:tcPr>
          <w:p w14:paraId="1FA947AB" w14:textId="59FB21D3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A158D16" w14:textId="7777777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</w:tcPr>
          <w:p w14:paraId="3EAD4B70" w14:textId="6A737327" w:rsidR="00E35AF5" w:rsidRPr="00913B91" w:rsidRDefault="00E35AF5" w:rsidP="008F326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</w:tbl>
    <w:p w14:paraId="77C439AD" w14:textId="77777777" w:rsidR="00CB455C" w:rsidRPr="00913B91" w:rsidRDefault="00CB455C" w:rsidP="00CB455C">
      <w:pPr>
        <w:rPr>
          <w:rFonts w:ascii="BrowalliaUPC" w:hAnsi="BrowalliaUPC" w:cs="BrowalliaUPC"/>
        </w:rPr>
      </w:pPr>
    </w:p>
    <w:p w14:paraId="3DE59550" w14:textId="77777777" w:rsidR="00CB455C" w:rsidRPr="00913B91" w:rsidRDefault="00CB455C" w:rsidP="00CB455C">
      <w:pPr>
        <w:rPr>
          <w:rFonts w:ascii="BrowalliaUPC" w:hAnsi="BrowalliaUPC" w:cs="BrowalliaUPC"/>
        </w:rPr>
      </w:pPr>
    </w:p>
    <w:p w14:paraId="2B9DF475" w14:textId="77777777" w:rsidR="00CB455C" w:rsidRPr="00913B91" w:rsidRDefault="00CB455C" w:rsidP="00CB455C">
      <w:pPr>
        <w:rPr>
          <w:rFonts w:ascii="BrowalliaUPC" w:hAnsi="BrowalliaUPC" w:cs="BrowalliaUPC"/>
        </w:rPr>
      </w:pPr>
    </w:p>
    <w:p w14:paraId="65B7F089" w14:textId="77777777" w:rsidR="00CB455C" w:rsidRPr="00913B91" w:rsidRDefault="00CB455C" w:rsidP="00CB455C">
      <w:pPr>
        <w:rPr>
          <w:rFonts w:ascii="BrowalliaUPC" w:hAnsi="BrowalliaUPC" w:cs="BrowalliaUPC"/>
        </w:rPr>
      </w:pPr>
    </w:p>
    <w:p w14:paraId="5C93B546" w14:textId="77777777" w:rsidR="00CB455C" w:rsidRPr="00913B91" w:rsidRDefault="00CB455C" w:rsidP="00CB455C">
      <w:pPr>
        <w:rPr>
          <w:rFonts w:ascii="BrowalliaUPC" w:hAnsi="BrowalliaUPC" w:cs="BrowalliaUPC"/>
        </w:rPr>
      </w:pPr>
    </w:p>
    <w:tbl>
      <w:tblPr>
        <w:tblStyle w:val="TableGrid"/>
        <w:tblW w:w="1409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1096"/>
        <w:gridCol w:w="261"/>
        <w:gridCol w:w="1003"/>
        <w:gridCol w:w="261"/>
        <w:gridCol w:w="1027"/>
        <w:gridCol w:w="261"/>
        <w:gridCol w:w="1032"/>
        <w:gridCol w:w="261"/>
        <w:gridCol w:w="1165"/>
        <w:gridCol w:w="261"/>
        <w:gridCol w:w="1138"/>
        <w:gridCol w:w="261"/>
        <w:gridCol w:w="1187"/>
        <w:gridCol w:w="261"/>
        <w:gridCol w:w="1077"/>
        <w:gridCol w:w="261"/>
        <w:gridCol w:w="952"/>
      </w:tblGrid>
      <w:tr w:rsidR="00913B91" w:rsidRPr="00913B91" w14:paraId="36F020C9" w14:textId="77777777" w:rsidTr="00976365">
        <w:trPr>
          <w:tblHeader/>
        </w:trPr>
        <w:tc>
          <w:tcPr>
            <w:tcW w:w="2334" w:type="dxa"/>
          </w:tcPr>
          <w:p w14:paraId="38D54B3B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765" w:type="dxa"/>
            <w:gridSpan w:val="17"/>
          </w:tcPr>
          <w:p w14:paraId="69B3EF4C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หน่วย</w:t>
            </w:r>
            <w:r w:rsidRPr="00913B91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: </w:t>
            </w: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พันบาท</w:t>
            </w:r>
            <w:r w:rsidRPr="00913B91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</w:tr>
      <w:tr w:rsidR="00913B91" w:rsidRPr="00913B91" w14:paraId="377CB20D" w14:textId="77777777" w:rsidTr="00976365">
        <w:trPr>
          <w:tblHeader/>
        </w:trPr>
        <w:tc>
          <w:tcPr>
            <w:tcW w:w="2334" w:type="dxa"/>
          </w:tcPr>
          <w:p w14:paraId="35268142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765" w:type="dxa"/>
            <w:gridSpan w:val="17"/>
          </w:tcPr>
          <w:p w14:paraId="21398A55" w14:textId="3B3E5286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งบการเงินเฉพาะของบริษัท</w:t>
            </w:r>
          </w:p>
        </w:tc>
      </w:tr>
      <w:tr w:rsidR="00913B91" w:rsidRPr="00913B91" w14:paraId="0E2AE5FD" w14:textId="77777777" w:rsidTr="00976365">
        <w:trPr>
          <w:tblHeader/>
        </w:trPr>
        <w:tc>
          <w:tcPr>
            <w:tcW w:w="2334" w:type="dxa"/>
          </w:tcPr>
          <w:p w14:paraId="45C76807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0DEE9D14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160CB527" w14:textId="3C7D0476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หนี้สินตามสัญญา</w:t>
            </w:r>
            <w:r w:rsidR="00F523A7">
              <w:rPr>
                <w:rFonts w:ascii="BrowalliaUPC" w:hAnsi="BrowalliaUPC" w:cs="BrowalliaUPC" w:hint="cs"/>
                <w:sz w:val="20"/>
                <w:szCs w:val="20"/>
                <w:cs/>
                <w:lang w:val="en-GB"/>
              </w:rPr>
              <w:t>เช่า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08E4515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6CFCD4AC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A77C478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1FB909E2" w14:textId="2320F5D1" w:rsidR="003224D9" w:rsidRPr="00913B91" w:rsidRDefault="00F523A7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0"/>
                <w:szCs w:val="20"/>
                <w:cs/>
                <w:lang w:val="en-GB"/>
              </w:rPr>
              <w:t>เ</w:t>
            </w:r>
            <w:r w:rsidR="003224D9"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งินกู้ยืมระยะสั้นจากบุคคลและบริษัทอื่นๆ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8BCF839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248B635F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27003FD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E55B788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696EC634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9B6A503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4EE5420D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C23BE05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23DA2BB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1989C66" w14:textId="73F3C23F" w:rsidR="003224D9" w:rsidRPr="00913B91" w:rsidRDefault="006A4D35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6B4E54C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4CD7232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8A2BCFB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638DAB3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รวม</w:t>
            </w:r>
          </w:p>
        </w:tc>
      </w:tr>
      <w:tr w:rsidR="00913B91" w:rsidRPr="00913B91" w14:paraId="094C8FD0" w14:textId="77777777" w:rsidTr="00976365">
        <w:trPr>
          <w:tblHeader/>
        </w:trPr>
        <w:tc>
          <w:tcPr>
            <w:tcW w:w="2334" w:type="dxa"/>
          </w:tcPr>
          <w:p w14:paraId="1EC5D009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5CABACB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D6CC932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16F8000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D8E24CB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41263A57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72990297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7305616D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0777521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1D5476E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E223C00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22649B5A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8A88CE3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453194FD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A2D946A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61A36C90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588CA25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7BBFD49D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01D8A25A" w14:textId="77777777" w:rsidTr="00976365">
        <w:tc>
          <w:tcPr>
            <w:tcW w:w="2334" w:type="dxa"/>
          </w:tcPr>
          <w:p w14:paraId="5935CCF1" w14:textId="77777777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0004241A" w14:textId="090F4905" w:rsidR="002207A6" w:rsidRPr="00913B91" w:rsidRDefault="0098315F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69,585</w:t>
            </w:r>
          </w:p>
        </w:tc>
        <w:tc>
          <w:tcPr>
            <w:tcW w:w="261" w:type="dxa"/>
            <w:vAlign w:val="center"/>
          </w:tcPr>
          <w:p w14:paraId="39E9B829" w14:textId="78BC7A09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564AD802" w14:textId="06011082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413,103 </w:t>
            </w:r>
          </w:p>
        </w:tc>
        <w:tc>
          <w:tcPr>
            <w:tcW w:w="261" w:type="dxa"/>
            <w:vAlign w:val="center"/>
          </w:tcPr>
          <w:p w14:paraId="104DA7A3" w14:textId="2B329DFF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0E24C2B4" w14:textId="7B2B4094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34E267E" w14:textId="108C6F7C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14:paraId="582784F7" w14:textId="191C0191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42,000 </w:t>
            </w:r>
          </w:p>
        </w:tc>
        <w:tc>
          <w:tcPr>
            <w:tcW w:w="261" w:type="dxa"/>
            <w:vAlign w:val="center"/>
          </w:tcPr>
          <w:p w14:paraId="7F24E5B9" w14:textId="38D2C41D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458DDCEC" w14:textId="6EF9A4F2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6E61272B" w14:textId="15A0E59E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02889DE" w14:textId="7E630086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4E3DDD31" w14:textId="3275AD62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365B8EF2" w14:textId="1B6A480C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7187B433" w14:textId="4C332AEC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7E190401" w14:textId="14802842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409,996 </w:t>
            </w:r>
          </w:p>
        </w:tc>
        <w:tc>
          <w:tcPr>
            <w:tcW w:w="261" w:type="dxa"/>
            <w:vAlign w:val="center"/>
          </w:tcPr>
          <w:p w14:paraId="20BBA7C1" w14:textId="5BC78C98" w:rsidR="002207A6" w:rsidRPr="00913B91" w:rsidRDefault="002207A6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5A1F67A9" w14:textId="10BC9EB9" w:rsidR="002207A6" w:rsidRPr="00913B91" w:rsidRDefault="0098315F" w:rsidP="002207A6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934,684</w:t>
            </w:r>
            <w:r w:rsidR="002207A6" w:rsidRPr="00913B91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</w:p>
        </w:tc>
      </w:tr>
      <w:tr w:rsidR="00913B91" w:rsidRPr="00913B91" w14:paraId="1FC2E729" w14:textId="77777777" w:rsidTr="00976365">
        <w:tc>
          <w:tcPr>
            <w:tcW w:w="2334" w:type="dxa"/>
          </w:tcPr>
          <w:p w14:paraId="6ED91602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92E373A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D09773A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F2FA6AB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219A33F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1C987969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0767C99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7C96D00C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0B84DBA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98AABAA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7E88374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0E07EC29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0FB8D66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D6C7E36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632B6A2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2953699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15C6BF1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11A5C6A8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371C4F54" w14:textId="77777777" w:rsidTr="00976365">
        <w:tc>
          <w:tcPr>
            <w:tcW w:w="2334" w:type="dxa"/>
          </w:tcPr>
          <w:p w14:paraId="4B1AB75B" w14:textId="77777777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  <w:vAlign w:val="bottom"/>
          </w:tcPr>
          <w:p w14:paraId="5AF9059C" w14:textId="77777777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E590C90" w14:textId="77777777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5943B073" w14:textId="5BBC472F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4D51834" w14:textId="77777777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4E0E2FFF" w14:textId="1BE5D8D6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15430D1" w14:textId="77777777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65E179F8" w14:textId="77777777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6111A34" w14:textId="77777777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29270114" w14:textId="58B110FF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8611AFB" w14:textId="77777777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2054EA4C" w14:textId="2A13E7D1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74AD3AA6" w14:textId="77777777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34AFF8BA" w14:textId="34C95022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DE5CC50" w14:textId="77777777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3DC039C" w14:textId="3B9741EF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A835CC0" w14:textId="77777777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bottom"/>
          </w:tcPr>
          <w:p w14:paraId="5C8A0CDD" w14:textId="63C94635" w:rsidR="00816172" w:rsidRPr="00913B91" w:rsidRDefault="00816172" w:rsidP="0081617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760A93F2" w14:textId="77777777" w:rsidTr="00976365">
        <w:tc>
          <w:tcPr>
            <w:tcW w:w="2334" w:type="dxa"/>
          </w:tcPr>
          <w:p w14:paraId="541C2993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5773C0FF" w14:textId="34C38772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(10,140)</w:t>
            </w:r>
          </w:p>
        </w:tc>
        <w:tc>
          <w:tcPr>
            <w:tcW w:w="261" w:type="dxa"/>
            <w:vAlign w:val="center"/>
          </w:tcPr>
          <w:p w14:paraId="0EBFD340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70180534" w14:textId="68EAF269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(136,929)</w:t>
            </w:r>
          </w:p>
        </w:tc>
        <w:tc>
          <w:tcPr>
            <w:tcW w:w="261" w:type="dxa"/>
            <w:vAlign w:val="center"/>
          </w:tcPr>
          <w:p w14:paraId="648C9C9E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016135A4" w14:textId="1F33D720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95378B2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624A0D45" w14:textId="1C108434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(17,000)</w:t>
            </w:r>
          </w:p>
        </w:tc>
        <w:tc>
          <w:tcPr>
            <w:tcW w:w="261" w:type="dxa"/>
            <w:vAlign w:val="center"/>
          </w:tcPr>
          <w:p w14:paraId="4DEBF5C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040D66A" w14:textId="694D3845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26E9BC5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685A8066" w14:textId="5F6A7842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2FCACDC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28062AA" w14:textId="6D0918A6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255FF94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83AB937" w14:textId="6469F916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(207,806)</w:t>
            </w:r>
          </w:p>
        </w:tc>
        <w:tc>
          <w:tcPr>
            <w:tcW w:w="261" w:type="dxa"/>
            <w:vAlign w:val="center"/>
          </w:tcPr>
          <w:p w14:paraId="2FE054EA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4C2657FE" w14:textId="3113093B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(371,875)</w:t>
            </w:r>
          </w:p>
        </w:tc>
      </w:tr>
      <w:tr w:rsidR="00913B91" w:rsidRPr="00913B91" w14:paraId="5DF2209A" w14:textId="77777777" w:rsidTr="00976365">
        <w:tc>
          <w:tcPr>
            <w:tcW w:w="2334" w:type="dxa"/>
          </w:tcPr>
          <w:p w14:paraId="0EDAA19B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74765FFE" w14:textId="77B8C2E2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7C4D8550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45003996" w14:textId="12807AFD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54,740 </w:t>
            </w:r>
          </w:p>
        </w:tc>
        <w:tc>
          <w:tcPr>
            <w:tcW w:w="261" w:type="dxa"/>
            <w:vAlign w:val="center"/>
          </w:tcPr>
          <w:p w14:paraId="34ADFC25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1AEEA51" w14:textId="1771323D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E5FD4DA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3D75AE93" w14:textId="34164149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21,000 </w:t>
            </w:r>
          </w:p>
        </w:tc>
        <w:tc>
          <w:tcPr>
            <w:tcW w:w="261" w:type="dxa"/>
            <w:vAlign w:val="center"/>
          </w:tcPr>
          <w:p w14:paraId="66B70F26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7CD052A" w14:textId="5274AED1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F4BE65D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0DD149EA" w14:textId="129460D5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10D5E77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8EDC781" w14:textId="11037884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50B9C9F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98443CC" w14:textId="60D61588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15,745 </w:t>
            </w:r>
          </w:p>
        </w:tc>
        <w:tc>
          <w:tcPr>
            <w:tcW w:w="261" w:type="dxa"/>
            <w:vAlign w:val="center"/>
          </w:tcPr>
          <w:p w14:paraId="5229C040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26C13A9B" w14:textId="26B5C0B9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91,485 </w:t>
            </w:r>
          </w:p>
        </w:tc>
      </w:tr>
      <w:tr w:rsidR="00913B91" w:rsidRPr="00913B91" w14:paraId="78500EB9" w14:textId="77777777" w:rsidTr="00976365">
        <w:tc>
          <w:tcPr>
            <w:tcW w:w="2334" w:type="dxa"/>
          </w:tcPr>
          <w:p w14:paraId="2CD99B0C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ตัดจำหน่าย</w:t>
            </w:r>
          </w:p>
        </w:tc>
        <w:tc>
          <w:tcPr>
            <w:tcW w:w="1096" w:type="dxa"/>
            <w:vAlign w:val="center"/>
          </w:tcPr>
          <w:p w14:paraId="331DF2CD" w14:textId="4F29468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(8,088)</w:t>
            </w:r>
          </w:p>
        </w:tc>
        <w:tc>
          <w:tcPr>
            <w:tcW w:w="261" w:type="dxa"/>
            <w:vAlign w:val="center"/>
          </w:tcPr>
          <w:p w14:paraId="1EF87B57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3DA07C6B" w14:textId="382A1652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50D1D71B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D361687" w14:textId="6CA10501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F0B0C37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25E06549" w14:textId="6AEFE64D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2C9A6A0D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3AE347F8" w14:textId="61637C83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C4CC75E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6889258E" w14:textId="61539196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072B291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7B3959C9" w14:textId="4D331C1F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23670A0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5D8B86A9" w14:textId="63A1403D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4CB9E7BF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12FC68E0" w14:textId="3FDDA68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(8,088)</w:t>
            </w:r>
          </w:p>
        </w:tc>
      </w:tr>
      <w:tr w:rsidR="00913B91" w:rsidRPr="00913B91" w14:paraId="24ECF5C3" w14:textId="77777777" w:rsidTr="00976365">
        <w:tc>
          <w:tcPr>
            <w:tcW w:w="2334" w:type="dxa"/>
          </w:tcPr>
          <w:p w14:paraId="3251B5A3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bottom"/>
          </w:tcPr>
          <w:p w14:paraId="03B1ED62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BEC80CC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1B15F4CB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45CCBB1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6FF04C3" w14:textId="7C3E1A0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6066A745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5D2BFAA0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7B3AAFED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57C1534" w14:textId="44E35932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4463A57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2538FC44" w14:textId="425152D4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6327C52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9D8116F" w14:textId="51F515C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61219947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61021D58" w14:textId="6F3EA962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292CB00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bottom"/>
          </w:tcPr>
          <w:p w14:paraId="3269EE6F" w14:textId="5C611223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7A69DF73" w14:textId="77777777" w:rsidTr="00976365">
        <w:tc>
          <w:tcPr>
            <w:tcW w:w="2334" w:type="dxa"/>
          </w:tcPr>
          <w:p w14:paraId="4AE5231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ค่าธรรมเนียมรอตัดบัญชี</w:t>
            </w:r>
          </w:p>
        </w:tc>
        <w:tc>
          <w:tcPr>
            <w:tcW w:w="1096" w:type="dxa"/>
            <w:vAlign w:val="center"/>
          </w:tcPr>
          <w:p w14:paraId="53802A75" w14:textId="6A1D9279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76E9A311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7C21B7D6" w14:textId="241D445C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49685E7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0D9BBDD2" w14:textId="505F94DA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ACDDF0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36F20328" w14:textId="35D1F61C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7D6FF9C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4BCE6F35" w14:textId="3F771CD1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98D2057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461E8C83" w14:textId="02F12093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D014E71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562AF827" w14:textId="6998E444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97EC55C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1F66486B" w14:textId="7A45B9A9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2,262 </w:t>
            </w:r>
          </w:p>
        </w:tc>
        <w:tc>
          <w:tcPr>
            <w:tcW w:w="261" w:type="dxa"/>
            <w:vAlign w:val="center"/>
          </w:tcPr>
          <w:p w14:paraId="31F4FD39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1EA35112" w14:textId="271D2521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2,262 </w:t>
            </w:r>
          </w:p>
        </w:tc>
      </w:tr>
      <w:tr w:rsidR="00913B91" w:rsidRPr="00913B91" w14:paraId="700BD7A4" w14:textId="77777777" w:rsidTr="00976365">
        <w:tc>
          <w:tcPr>
            <w:tcW w:w="2334" w:type="dxa"/>
          </w:tcPr>
          <w:p w14:paraId="4AAE3CA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1959D8DE" w14:textId="68D60FBF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3,113 </w:t>
            </w:r>
          </w:p>
        </w:tc>
        <w:tc>
          <w:tcPr>
            <w:tcW w:w="261" w:type="dxa"/>
            <w:vAlign w:val="center"/>
          </w:tcPr>
          <w:p w14:paraId="26E17C57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336BD838" w14:textId="30126743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4B52A22D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C247D47" w14:textId="7DDE5F22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EE6D9F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5944DC61" w14:textId="2E35D33E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41C7548C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7035A80" w14:textId="57995272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6B39998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631845CA" w14:textId="777B4EBD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53A540A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19B6CE90" w14:textId="297A044F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51F365E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97575A2" w14:textId="16C571E0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5A2EBE9D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4E53630D" w14:textId="4C5BF751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3,113 </w:t>
            </w:r>
          </w:p>
        </w:tc>
      </w:tr>
      <w:tr w:rsidR="00913B91" w:rsidRPr="00913B91" w14:paraId="1D6AF43F" w14:textId="77777777" w:rsidTr="00976365">
        <w:tc>
          <w:tcPr>
            <w:tcW w:w="2334" w:type="dxa"/>
          </w:tcPr>
          <w:p w14:paraId="115C9A54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289943C9" w14:textId="4C348FC5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1ACA437F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5C8C31EE" w14:textId="187AA58F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(4)</w:t>
            </w:r>
          </w:p>
        </w:tc>
        <w:tc>
          <w:tcPr>
            <w:tcW w:w="261" w:type="dxa"/>
            <w:vAlign w:val="center"/>
          </w:tcPr>
          <w:p w14:paraId="09646CA7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6CA8F970" w14:textId="56F4A9CA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976356D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14:paraId="36EC5444" w14:textId="74C8D38C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23697AFD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209FFDED" w14:textId="2FFCB50F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4DD218C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25CD765" w14:textId="5088A75C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EC007DE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07FAC91C" w14:textId="49040AFD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B01FB82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61A76E1" w14:textId="60CE6DAC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504F689C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116CFE78" w14:textId="746FFD24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(4)</w:t>
            </w:r>
          </w:p>
        </w:tc>
      </w:tr>
      <w:tr w:rsidR="00913B91" w:rsidRPr="00913B91" w14:paraId="6E9F5893" w14:textId="77777777" w:rsidTr="00976365">
        <w:tc>
          <w:tcPr>
            <w:tcW w:w="2334" w:type="dxa"/>
          </w:tcPr>
          <w:p w14:paraId="2B28E6A3" w14:textId="7777777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24B535" w14:textId="08EDECBC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54,470 </w:t>
            </w:r>
          </w:p>
        </w:tc>
        <w:tc>
          <w:tcPr>
            <w:tcW w:w="261" w:type="dxa"/>
            <w:vAlign w:val="center"/>
          </w:tcPr>
          <w:p w14:paraId="2A48A2B9" w14:textId="476CF502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975F56" w14:textId="32CF994A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330,910 </w:t>
            </w:r>
          </w:p>
        </w:tc>
        <w:tc>
          <w:tcPr>
            <w:tcW w:w="261" w:type="dxa"/>
            <w:vAlign w:val="center"/>
          </w:tcPr>
          <w:p w14:paraId="2D312EB3" w14:textId="4E219664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D9554E" w14:textId="241F26A6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76AA67BA" w14:textId="43C0E953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5A34F9" w14:textId="2A16138D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46,000 </w:t>
            </w:r>
          </w:p>
        </w:tc>
        <w:tc>
          <w:tcPr>
            <w:tcW w:w="261" w:type="dxa"/>
            <w:vAlign w:val="center"/>
          </w:tcPr>
          <w:p w14:paraId="59AEE53C" w14:textId="0233FD76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59D1228" w14:textId="547BA0F9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15CE4D78" w14:textId="6B4A99EC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7EAC44" w14:textId="1ED02D1D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64A384F7" w14:textId="7244E120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30F6E2" w14:textId="4A3A1282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17C1F4F" w14:textId="00790BB6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C9E00F" w14:textId="56CDC7A7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220,197 </w:t>
            </w:r>
          </w:p>
        </w:tc>
        <w:tc>
          <w:tcPr>
            <w:tcW w:w="261" w:type="dxa"/>
            <w:vAlign w:val="center"/>
          </w:tcPr>
          <w:p w14:paraId="28A5686E" w14:textId="24BB7F19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A41AA7" w14:textId="6809A936" w:rsidR="00D32E05" w:rsidRPr="00913B91" w:rsidRDefault="00D32E05" w:rsidP="00D32E0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651,577 </w:t>
            </w:r>
          </w:p>
        </w:tc>
      </w:tr>
      <w:tr w:rsidR="00913B91" w:rsidRPr="00913B91" w14:paraId="1BB533D5" w14:textId="77777777" w:rsidTr="00976365">
        <w:tc>
          <w:tcPr>
            <w:tcW w:w="2334" w:type="dxa"/>
          </w:tcPr>
          <w:p w14:paraId="7215EC6C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4E1BD02A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C0DA883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12" w:space="0" w:color="auto"/>
            </w:tcBorders>
          </w:tcPr>
          <w:p w14:paraId="5306677B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7BCB4DF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</w:tcPr>
          <w:p w14:paraId="5D73AB06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974E11E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</w:tcPr>
          <w:p w14:paraId="53ED10DE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48ACEDBD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</w:tcPr>
          <w:p w14:paraId="2D294460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330F31D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</w:tcPr>
          <w:p w14:paraId="27EB6A04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D4EE410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</w:tcPr>
          <w:p w14:paraId="268FEDAA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A9D60E8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</w:tcPr>
          <w:p w14:paraId="029B8F6F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4DA3F36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</w:tcPr>
          <w:p w14:paraId="63B7C2B3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1CFDFC1B" w14:textId="77777777" w:rsidTr="00976365">
        <w:tc>
          <w:tcPr>
            <w:tcW w:w="2334" w:type="dxa"/>
          </w:tcPr>
          <w:p w14:paraId="61C7DF4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4BCDFF4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8C67DF7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31DB314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40FEC571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8E94690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7844B2DD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7E8EBD1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44F948D1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2A6B409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F9978F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6DC321C1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1F2CA9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0A530F3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F7AD33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1606E8D0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21E2DA2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7AC970EC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2098387B" w14:textId="77777777" w:rsidTr="00976365">
        <w:tc>
          <w:tcPr>
            <w:tcW w:w="2334" w:type="dxa"/>
          </w:tcPr>
          <w:p w14:paraId="258EEE6C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775D6D6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563A6C1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A51BBB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4C9C5EDC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25EFFAE9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279801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0A336B64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71AB92ED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5E30766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43A9F0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57F40BC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8741C7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2974FF4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87174C0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0398A13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16CE4E4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1995BD9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0E5FF0A9" w14:textId="77777777" w:rsidTr="00976365">
        <w:tc>
          <w:tcPr>
            <w:tcW w:w="2334" w:type="dxa"/>
          </w:tcPr>
          <w:p w14:paraId="650A65E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5AF4C8F4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7BCE17A5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2C6E216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80568F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22992DDE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9815877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222BBDA0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0316684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0DAB851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81DDBFE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C8D437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261FBCE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1405E415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10BAFB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86151F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891E03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1F54AC3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6EB7BBDD" w14:textId="77777777" w:rsidTr="00976365">
        <w:tc>
          <w:tcPr>
            <w:tcW w:w="2334" w:type="dxa"/>
          </w:tcPr>
          <w:p w14:paraId="3797F28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5B3FC1D0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7FB3F2D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3CB3696E" w14:textId="77777777" w:rsidR="00FB1498" w:rsidRPr="00E917EC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9E070C2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4252AD79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78D5E37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4084CE6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41F04FC4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3B30EB12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EB6D559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27239FE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CBB5D2E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5AF280E1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447296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90C4350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67F274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1713D3F9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6E2A95B5" w14:textId="77777777" w:rsidTr="00976365">
        <w:tc>
          <w:tcPr>
            <w:tcW w:w="2334" w:type="dxa"/>
          </w:tcPr>
          <w:p w14:paraId="5020F974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1C0EBB9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7C408C7D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35A8D6C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53F0455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43A21EE2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D87A7F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184426E5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0994E97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30CC947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368F2E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5C3B2E94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576D97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1B8204E0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601B9E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6B45930E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7276C81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6E7A8AC5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0D8B567C" w14:textId="77777777" w:rsidTr="00976365">
        <w:tc>
          <w:tcPr>
            <w:tcW w:w="2334" w:type="dxa"/>
          </w:tcPr>
          <w:p w14:paraId="7A9CD4B4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6D98FC2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10EE45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35B055E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5E9DB9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799EDAC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473FB3B4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71DDE085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67FB503D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2F42332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9B1A787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4F74B4A4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B42E62C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08503B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9EC8C99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32DAB2D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B0C5D45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7462CE25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233C23EA" w14:textId="77777777" w:rsidTr="00976365">
        <w:tc>
          <w:tcPr>
            <w:tcW w:w="2334" w:type="dxa"/>
          </w:tcPr>
          <w:p w14:paraId="1A7D8612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5C8D1B0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C53E2F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293719BD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41E332BD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441E56A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5AEEFDE9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1D8FCB2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0718C82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0F281BF0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0C48F52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5FBAFB0E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33E1FC1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2154F68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3822A20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4396F759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19BF67D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274BD521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448DD40C" w14:textId="77777777" w:rsidTr="00976365">
        <w:tc>
          <w:tcPr>
            <w:tcW w:w="2334" w:type="dxa"/>
          </w:tcPr>
          <w:p w14:paraId="131C0865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357ACA2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42AA349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6B0CA25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747AAE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337377D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FC967D7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1CA1A329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7FFD1FB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2CB624FE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2B5EDA0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86A0CA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7747AB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A93EDA1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8103A11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31906C54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C98974E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54F13512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05D2E0F7" w14:textId="77777777" w:rsidTr="00976365">
        <w:tc>
          <w:tcPr>
            <w:tcW w:w="2334" w:type="dxa"/>
          </w:tcPr>
          <w:p w14:paraId="4808A31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0E660A9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7BB11D24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4B7E98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E87F9F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318DBC4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57D663C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56C7CF3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4A65F68E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44B0838C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2B3632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6EFD270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9691BE1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005F770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96738A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37F4BC47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2E7C9B5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5131FD65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7F3ABAED" w14:textId="77777777" w:rsidTr="00976365">
        <w:tc>
          <w:tcPr>
            <w:tcW w:w="2334" w:type="dxa"/>
          </w:tcPr>
          <w:p w14:paraId="18741EA9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39C8EBF9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C117A3C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758B344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7861519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4884314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2632A6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015EF22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27BE31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55C3899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981B5C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1027DF67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4B21DCD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202E21D5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4D4B27C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0ED00B2D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E4985CD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459EFC1D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10C5B978" w14:textId="77777777" w:rsidTr="00976365">
        <w:tc>
          <w:tcPr>
            <w:tcW w:w="2334" w:type="dxa"/>
          </w:tcPr>
          <w:p w14:paraId="44F72732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58A77EE1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CBB762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2EB065AD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4039577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72DD6437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25A9914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58AF5AEC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5A3FF49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62970B10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790463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54E2B147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7B7CFF4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01B19158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4219E4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68C2FF29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BC3BD29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3F3C8BA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547869E4" w14:textId="77777777" w:rsidTr="00976365">
        <w:tc>
          <w:tcPr>
            <w:tcW w:w="2334" w:type="dxa"/>
          </w:tcPr>
          <w:p w14:paraId="4902D25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0C4B93E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4A76691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3BA9DB6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7E533F5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AB27BB2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C403C6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1759DBA4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6D4BDA19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11FAE1C7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0B449F6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F8644D2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D0B200D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0ED984FE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9CFB7D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40CBF24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B1AFC8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0556228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4E4192A5" w14:textId="77777777" w:rsidTr="00976365">
        <w:tc>
          <w:tcPr>
            <w:tcW w:w="2334" w:type="dxa"/>
          </w:tcPr>
          <w:p w14:paraId="130A49FC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0CC50B29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7E49E9B9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7498697F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61420C1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D394A15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9DBC36C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3EE4DE20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6D2A4DEF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0AFCC1A3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D9D4EC7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36E3E37D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F9AF8EB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574C2649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F65B356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1B9DA48A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9BE01C0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5955DE64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76FA528E" w14:textId="77777777" w:rsidTr="00976365">
        <w:tc>
          <w:tcPr>
            <w:tcW w:w="2334" w:type="dxa"/>
          </w:tcPr>
          <w:p w14:paraId="10DAFE80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3C6225A7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C4B5781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168AF8E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78239D32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952735D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B20755A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6742CADF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086DAA4D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722B04EA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7688701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00103744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924CF99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43CD448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CA8C264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41363DBC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8EB331B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52147C88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1DD60619" w14:textId="77777777" w:rsidTr="00976365">
        <w:tc>
          <w:tcPr>
            <w:tcW w:w="2334" w:type="dxa"/>
          </w:tcPr>
          <w:p w14:paraId="3FC8A64C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0FA0932B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E3A9F22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49F78BE8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8BF11BB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5181398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57B46DD5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3FE66663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04F2ADEC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6D06F4EC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EEEF8CC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0CB75B6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86FAB85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7F13F670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BE220D2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6D11F51F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4F5A87C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3F4D9190" w14:textId="77777777" w:rsidR="003A4D74" w:rsidRPr="00913B91" w:rsidRDefault="003A4D74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594A26C1" w14:textId="77777777" w:rsidTr="00976365">
        <w:tc>
          <w:tcPr>
            <w:tcW w:w="2334" w:type="dxa"/>
          </w:tcPr>
          <w:p w14:paraId="0B74A85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156A1F91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349C5FC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603D12E3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20A6D1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50841BC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28CE811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153C421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43C0AFFE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522C873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14CA1C0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43E608E2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AEFA08A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05EEB131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1105D5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BDAE4AB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783682F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0740BAC7" w14:textId="77777777" w:rsidR="00FB1498" w:rsidRPr="00913B91" w:rsidRDefault="00FB1498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5250385B" w14:textId="77777777" w:rsidTr="00976365">
        <w:tc>
          <w:tcPr>
            <w:tcW w:w="2334" w:type="dxa"/>
          </w:tcPr>
          <w:p w14:paraId="7CCE590B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133AEED7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56E95AB0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148EEB3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75FA1DEB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75AB8DC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E728666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5A9AAC8D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7ADA9195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2E1004B4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79145BB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5B2CF6B1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700C362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235473B3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9E75F7C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3C47007F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AEAEA12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71227786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71634BF5" w14:textId="77777777" w:rsidTr="00976365">
        <w:tc>
          <w:tcPr>
            <w:tcW w:w="2334" w:type="dxa"/>
          </w:tcPr>
          <w:p w14:paraId="6B035B43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</w:tcPr>
          <w:p w14:paraId="7AD113B2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41ED8555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020D67C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6D12D43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71C2317D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41F1738F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</w:tcPr>
          <w:p w14:paraId="66EB0532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61333D9B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05CF5979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EA83B96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1702F862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7FF8A10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51606612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A38ADB5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6B6CEB8B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C9517D3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0EBFDBE3" w14:textId="77777777" w:rsidR="00C627EB" w:rsidRPr="00913B91" w:rsidRDefault="00C627EB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5F06AA37" w14:textId="77777777" w:rsidTr="00976365">
        <w:tc>
          <w:tcPr>
            <w:tcW w:w="2334" w:type="dxa"/>
          </w:tcPr>
          <w:p w14:paraId="11922DF3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</w:pP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</w:tcPr>
          <w:p w14:paraId="2FF98644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2A0A105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003" w:type="dxa"/>
          </w:tcPr>
          <w:p w14:paraId="374DE6C7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29B2F58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6740EA5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D62BB50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</w:tcPr>
          <w:p w14:paraId="0FB8D112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0394D52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71581BF3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C353F53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01CB2B59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A4AA0CA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4C074CB6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F16BF1A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36AE323F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3CA60A5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</w:tcPr>
          <w:p w14:paraId="15EA77E8" w14:textId="77777777" w:rsidR="003224D9" w:rsidRPr="00913B9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436DFD33" w14:textId="77777777" w:rsidTr="00976365">
        <w:tc>
          <w:tcPr>
            <w:tcW w:w="2334" w:type="dxa"/>
          </w:tcPr>
          <w:p w14:paraId="1DBCDCE5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7172F9A8" w14:textId="10A14F7F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(9,636)</w:t>
            </w:r>
          </w:p>
        </w:tc>
        <w:tc>
          <w:tcPr>
            <w:tcW w:w="261" w:type="dxa"/>
            <w:vAlign w:val="center"/>
          </w:tcPr>
          <w:p w14:paraId="62E09246" w14:textId="17737AD4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03" w:type="dxa"/>
            <w:vAlign w:val="center"/>
          </w:tcPr>
          <w:p w14:paraId="5C58652A" w14:textId="4718BB52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(315,967)</w:t>
            </w:r>
          </w:p>
        </w:tc>
        <w:tc>
          <w:tcPr>
            <w:tcW w:w="261" w:type="dxa"/>
            <w:vAlign w:val="center"/>
          </w:tcPr>
          <w:p w14:paraId="462DDF03" w14:textId="1AD71DB8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27" w:type="dxa"/>
            <w:vAlign w:val="center"/>
          </w:tcPr>
          <w:p w14:paraId="68D15F5D" w14:textId="05E5756A" w:rsidR="00C627EB" w:rsidRPr="00913B91" w:rsidRDefault="00EF44E0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344547E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2F6A3A38" w14:textId="31BFBEC1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(21,000)</w:t>
            </w:r>
          </w:p>
        </w:tc>
        <w:tc>
          <w:tcPr>
            <w:tcW w:w="261" w:type="dxa"/>
            <w:vAlign w:val="center"/>
          </w:tcPr>
          <w:p w14:paraId="19484505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048CA005" w14:textId="0DB31E36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(2,991)</w:t>
            </w:r>
          </w:p>
        </w:tc>
        <w:tc>
          <w:tcPr>
            <w:tcW w:w="261" w:type="dxa"/>
            <w:vAlign w:val="center"/>
          </w:tcPr>
          <w:p w14:paraId="21E39312" w14:textId="2B9AC0D4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38" w:type="dxa"/>
            <w:vAlign w:val="center"/>
          </w:tcPr>
          <w:p w14:paraId="328DD64F" w14:textId="55B32DC1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(8,964)</w:t>
            </w:r>
          </w:p>
        </w:tc>
        <w:tc>
          <w:tcPr>
            <w:tcW w:w="261" w:type="dxa"/>
            <w:vAlign w:val="center"/>
          </w:tcPr>
          <w:p w14:paraId="06635418" w14:textId="55EF3BB9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87" w:type="dxa"/>
            <w:vAlign w:val="center"/>
          </w:tcPr>
          <w:p w14:paraId="2B9DC375" w14:textId="1E18D478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(41,088)</w:t>
            </w:r>
          </w:p>
        </w:tc>
        <w:tc>
          <w:tcPr>
            <w:tcW w:w="261" w:type="dxa"/>
            <w:vAlign w:val="center"/>
          </w:tcPr>
          <w:p w14:paraId="5E6035D2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BFD9CB8" w14:textId="27C3CD99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(396,657)</w:t>
            </w:r>
          </w:p>
        </w:tc>
        <w:tc>
          <w:tcPr>
            <w:tcW w:w="261" w:type="dxa"/>
            <w:vAlign w:val="center"/>
          </w:tcPr>
          <w:p w14:paraId="3B721A1B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236060CA" w14:textId="7D378962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(796,303)</w:t>
            </w:r>
          </w:p>
        </w:tc>
      </w:tr>
      <w:tr w:rsidR="00913B91" w:rsidRPr="00913B91" w14:paraId="5E5CFFB1" w14:textId="77777777" w:rsidTr="00976365">
        <w:tc>
          <w:tcPr>
            <w:tcW w:w="2334" w:type="dxa"/>
          </w:tcPr>
          <w:p w14:paraId="6D9762DE" w14:textId="77777777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63B8DA94" w14:textId="3D2DE83A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5A64A63" w14:textId="77777777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780A404" w14:textId="2424ACA9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371,118 </w:t>
            </w:r>
          </w:p>
        </w:tc>
        <w:tc>
          <w:tcPr>
            <w:tcW w:w="261" w:type="dxa"/>
            <w:vAlign w:val="center"/>
          </w:tcPr>
          <w:p w14:paraId="3D20DE15" w14:textId="77777777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0F4A10C" w14:textId="6838ADAF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3D325E6" w14:textId="77777777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4661A88B" w14:textId="09BA523C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2B8BBAFB" w14:textId="77777777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2A910AE6" w14:textId="0D23BACD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83,750 </w:t>
            </w:r>
          </w:p>
        </w:tc>
        <w:tc>
          <w:tcPr>
            <w:tcW w:w="261" w:type="dxa"/>
            <w:vAlign w:val="center"/>
          </w:tcPr>
          <w:p w14:paraId="195BD99F" w14:textId="6146DB52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38" w:type="dxa"/>
            <w:vAlign w:val="center"/>
          </w:tcPr>
          <w:p w14:paraId="73B867D9" w14:textId="4713D644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251,250 </w:t>
            </w:r>
          </w:p>
        </w:tc>
        <w:tc>
          <w:tcPr>
            <w:tcW w:w="261" w:type="dxa"/>
            <w:vAlign w:val="center"/>
          </w:tcPr>
          <w:p w14:paraId="0474EDCA" w14:textId="7E842C06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87" w:type="dxa"/>
            <w:vAlign w:val="center"/>
          </w:tcPr>
          <w:p w14:paraId="14D31EE6" w14:textId="2532DD8D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 </w:t>
            </w:r>
          </w:p>
        </w:tc>
        <w:tc>
          <w:tcPr>
            <w:tcW w:w="261" w:type="dxa"/>
            <w:vAlign w:val="center"/>
          </w:tcPr>
          <w:p w14:paraId="02552018" w14:textId="27741AE2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77" w:type="dxa"/>
            <w:vAlign w:val="center"/>
          </w:tcPr>
          <w:p w14:paraId="16BCF796" w14:textId="7C69B0E0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15,982 </w:t>
            </w:r>
          </w:p>
        </w:tc>
        <w:tc>
          <w:tcPr>
            <w:tcW w:w="261" w:type="dxa"/>
            <w:vAlign w:val="center"/>
          </w:tcPr>
          <w:p w14:paraId="6A72F82E" w14:textId="77777777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57A7E084" w14:textId="66DE6635" w:rsidR="00EF44E0" w:rsidRPr="00913B91" w:rsidRDefault="00EF44E0" w:rsidP="00EF44E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722,100 </w:t>
            </w:r>
          </w:p>
        </w:tc>
      </w:tr>
      <w:tr w:rsidR="00913B91" w:rsidRPr="00913B91" w14:paraId="5611E499" w14:textId="77777777" w:rsidTr="00976365">
        <w:tc>
          <w:tcPr>
            <w:tcW w:w="2334" w:type="dxa"/>
          </w:tcPr>
          <w:p w14:paraId="0F51E047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center"/>
          </w:tcPr>
          <w:p w14:paraId="5315BA57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39A7E71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58F15891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DDF9043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4AE2F29" w14:textId="2D726ABD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954030C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5705C451" w14:textId="208B4734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</w:p>
        </w:tc>
        <w:tc>
          <w:tcPr>
            <w:tcW w:w="261" w:type="dxa"/>
            <w:vAlign w:val="center"/>
          </w:tcPr>
          <w:p w14:paraId="134932EB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A330C87" w14:textId="55E42BD5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37488DD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8B33676" w14:textId="0834350F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E3D4535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5F94AAF0" w14:textId="13E9B793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56EAB3A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1ABBB71" w14:textId="4F33DE73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442C30F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6041C43B" w14:textId="445F8C04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13B91" w:rsidRPr="00913B91" w14:paraId="1FC430C6" w14:textId="77777777" w:rsidTr="00976365">
        <w:tc>
          <w:tcPr>
            <w:tcW w:w="2334" w:type="dxa"/>
            <w:shd w:val="clear" w:color="auto" w:fill="auto"/>
            <w:vAlign w:val="center"/>
          </w:tcPr>
          <w:p w14:paraId="077BA145" w14:textId="71D0CFFE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จัดประเภทเงินกู้ยืมระยะสั้นเป็นเงิน   </w:t>
            </w: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br/>
              <w:t xml:space="preserve">    กู้ยืมระยะยาวจากสถาบันการเงิน</w:t>
            </w:r>
          </w:p>
        </w:tc>
        <w:tc>
          <w:tcPr>
            <w:tcW w:w="1096" w:type="dxa"/>
            <w:vAlign w:val="center"/>
          </w:tcPr>
          <w:p w14:paraId="4885B451" w14:textId="77777777" w:rsidR="00EF44E0" w:rsidRPr="00913B91" w:rsidRDefault="00EF44E0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2CE685D2" w14:textId="5B50DEF1" w:rsidR="00C627EB" w:rsidRPr="00913B91" w:rsidRDefault="00EF44E0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2A89425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45840E6D" w14:textId="77777777" w:rsidR="00EF44E0" w:rsidRPr="00913B91" w:rsidRDefault="00EF44E0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2F7E8AB1" w14:textId="369677F0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(322,833)</w:t>
            </w:r>
          </w:p>
        </w:tc>
        <w:tc>
          <w:tcPr>
            <w:tcW w:w="261" w:type="dxa"/>
            <w:vAlign w:val="center"/>
          </w:tcPr>
          <w:p w14:paraId="249B81D8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08D81408" w14:textId="77777777" w:rsidR="00EF44E0" w:rsidRPr="00913B91" w:rsidRDefault="00EF44E0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CD0F144" w14:textId="427E7840" w:rsidR="00C627EB" w:rsidRPr="00913B91" w:rsidRDefault="00EF44E0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6C4A793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657B0EF8" w14:textId="77777777" w:rsidR="00EF44E0" w:rsidRPr="00913B91" w:rsidRDefault="00EF44E0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15DA590" w14:textId="64853625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0A58C8F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6276CF59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5A0E1E8B" w14:textId="02FD6BA4" w:rsidR="00EF44E0" w:rsidRPr="00913B91" w:rsidRDefault="00EF44E0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AB6971B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47E7A411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9CFD420" w14:textId="1C8E0961" w:rsidR="00EF44E0" w:rsidRPr="00913B91" w:rsidRDefault="00EF44E0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509D05A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7E419999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548AE8EE" w14:textId="35AE773F" w:rsidR="00EF44E0" w:rsidRPr="00913B91" w:rsidRDefault="00EF44E0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016E34D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D05CE65" w14:textId="77777777" w:rsidR="00EF44E0" w:rsidRPr="00913B91" w:rsidRDefault="00EF44E0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5973CAD7" w14:textId="01217EB0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322,833 </w:t>
            </w:r>
          </w:p>
        </w:tc>
        <w:tc>
          <w:tcPr>
            <w:tcW w:w="261" w:type="dxa"/>
            <w:vAlign w:val="center"/>
          </w:tcPr>
          <w:p w14:paraId="4A396F39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696C0C9" w14:textId="77777777" w:rsidR="00EF44E0" w:rsidRPr="00913B91" w:rsidRDefault="00EF44E0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186CC4BC" w14:textId="62CBFC31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</w:tr>
      <w:tr w:rsidR="00913B91" w:rsidRPr="00913B91" w14:paraId="5819D165" w14:textId="77777777" w:rsidTr="00976365">
        <w:tc>
          <w:tcPr>
            <w:tcW w:w="2334" w:type="dxa"/>
            <w:vAlign w:val="center"/>
          </w:tcPr>
          <w:p w14:paraId="448FD28D" w14:textId="3D49E5FC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center"/>
          </w:tcPr>
          <w:p w14:paraId="5C8D5505" w14:textId="078DB7E1" w:rsidR="00C627EB" w:rsidRPr="00913B91" w:rsidRDefault="008B7A9F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5038CF0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6442B125" w14:textId="416B17B6" w:rsidR="00C627EB" w:rsidRPr="00913B91" w:rsidRDefault="008B7A9F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D92D019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446525C" w14:textId="05E17E7D" w:rsidR="00C627EB" w:rsidRPr="00913B91" w:rsidRDefault="008B7A9F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8D24FE5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074FA7B6" w14:textId="3787569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15E1A858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0D03E66D" w14:textId="5E11AA28" w:rsidR="00C627EB" w:rsidRPr="00913B91" w:rsidRDefault="008B7A9F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9ABAEC0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A5BDCB4" w14:textId="66B9AF6C" w:rsidR="00C627EB" w:rsidRPr="00913B91" w:rsidRDefault="008B7A9F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12EE73E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F6A071E" w14:textId="7C8BBBD7" w:rsidR="00C627EB" w:rsidRPr="00913B91" w:rsidRDefault="008B7A9F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1A002AF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0293C5ED" w14:textId="7A7D975E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518 </w:t>
            </w:r>
          </w:p>
        </w:tc>
        <w:tc>
          <w:tcPr>
            <w:tcW w:w="261" w:type="dxa"/>
            <w:vAlign w:val="center"/>
          </w:tcPr>
          <w:p w14:paraId="7A1CBA1C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B1CBA09" w14:textId="090F2711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518 </w:t>
            </w:r>
          </w:p>
        </w:tc>
      </w:tr>
      <w:tr w:rsidR="00913B91" w:rsidRPr="00913B91" w14:paraId="3473645C" w14:textId="77777777" w:rsidTr="00976365">
        <w:tc>
          <w:tcPr>
            <w:tcW w:w="2334" w:type="dxa"/>
            <w:vAlign w:val="center"/>
          </w:tcPr>
          <w:p w14:paraId="7182FFA2" w14:textId="5708CB8A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4995D1ED" w14:textId="196F7232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2,635 </w:t>
            </w:r>
          </w:p>
        </w:tc>
        <w:tc>
          <w:tcPr>
            <w:tcW w:w="261" w:type="dxa"/>
            <w:vAlign w:val="center"/>
          </w:tcPr>
          <w:p w14:paraId="13A3567B" w14:textId="637CA41B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03" w:type="dxa"/>
            <w:vAlign w:val="center"/>
          </w:tcPr>
          <w:p w14:paraId="7C3956F1" w14:textId="44798B4A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EC94679" w14:textId="7777777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AA17197" w14:textId="3D25A12C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E8F7B55" w14:textId="7777777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517B3EAD" w14:textId="3A124CDD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002041AD" w14:textId="7777777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084409E" w14:textId="6B1B941F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CAFE523" w14:textId="7777777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22F63B9F" w14:textId="1C0E614D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B59F650" w14:textId="7777777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54B33B4" w14:textId="6EB77A25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10B55A9" w14:textId="797A3209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AE202FF" w14:textId="61E0A74E" w:rsidR="008B7A9F" w:rsidRPr="00913B91" w:rsidRDefault="0098247E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B99B8DF" w14:textId="7777777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355FA63" w14:textId="49DCF81F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2,635 </w:t>
            </w:r>
          </w:p>
        </w:tc>
      </w:tr>
      <w:tr w:rsidR="00913B91" w:rsidRPr="00913B91" w14:paraId="0D691FF1" w14:textId="77777777" w:rsidTr="00976365">
        <w:tc>
          <w:tcPr>
            <w:tcW w:w="2334" w:type="dxa"/>
            <w:vAlign w:val="center"/>
          </w:tcPr>
          <w:p w14:paraId="49DDE055" w14:textId="0775428E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center"/>
          </w:tcPr>
          <w:p w14:paraId="5FF3FE95" w14:textId="62D3F31A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E7A94F0" w14:textId="7777777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2FB089DD" w14:textId="2EEEC1A5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(3)</w:t>
            </w:r>
          </w:p>
        </w:tc>
        <w:tc>
          <w:tcPr>
            <w:tcW w:w="261" w:type="dxa"/>
            <w:vAlign w:val="center"/>
          </w:tcPr>
          <w:p w14:paraId="22A5B27D" w14:textId="7777777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9BD18A9" w14:textId="0FD5DFF8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667EE86" w14:textId="7777777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0C367070" w14:textId="1B09F6C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1F841F94" w14:textId="7777777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2ABC2EA8" w14:textId="684D01E3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056BE39" w14:textId="7777777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6ACC465A" w14:textId="6D4E5A3F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9B3ECFF" w14:textId="7777777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4697C7AE" w14:textId="71E91B98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7D43E45" w14:textId="5FDE7396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465B1A9" w14:textId="027F48BC" w:rsidR="008B7A9F" w:rsidRPr="00913B91" w:rsidRDefault="0098247E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C5D7D02" w14:textId="7777777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917CAE" w14:textId="4DBCD8CE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(3)</w:t>
            </w:r>
          </w:p>
        </w:tc>
      </w:tr>
      <w:tr w:rsidR="00913B91" w:rsidRPr="00913B91" w14:paraId="638FDB54" w14:textId="77777777" w:rsidTr="00C77204">
        <w:tc>
          <w:tcPr>
            <w:tcW w:w="2334" w:type="dxa"/>
            <w:vAlign w:val="center"/>
          </w:tcPr>
          <w:p w14:paraId="75E1DBA5" w14:textId="291FA6E6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รับรู้หนี้สินจากการค้ำประกันให้แก่</w:t>
            </w: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br/>
              <w:t xml:space="preserve">    บริษัทย่อย</w:t>
            </w:r>
          </w:p>
        </w:tc>
        <w:tc>
          <w:tcPr>
            <w:tcW w:w="1096" w:type="dxa"/>
            <w:vAlign w:val="bottom"/>
          </w:tcPr>
          <w:p w14:paraId="04B75975" w14:textId="77777777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4B44FE2" w14:textId="27D3D5A1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469968D" w14:textId="77777777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374B88FB" w14:textId="77777777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21C16608" w14:textId="0E8FA221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3740D56" w14:textId="77777777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5DAD19FA" w14:textId="77777777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6305A35" w14:textId="54CA8461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8018568" w14:textId="77777777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18A8BABD" w14:textId="77777777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1D67E50A" w14:textId="1C10B31D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bottom"/>
          </w:tcPr>
          <w:p w14:paraId="35CA6695" w14:textId="77777777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634FBFFE" w14:textId="77777777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0CE3394" w14:textId="05855549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19D793F" w14:textId="77777777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230A97BA" w14:textId="77777777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14166D7" w14:textId="686B8B44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51310D0" w14:textId="77777777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4778B2B6" w14:textId="4B534357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164,888 </w:t>
            </w:r>
          </w:p>
        </w:tc>
        <w:tc>
          <w:tcPr>
            <w:tcW w:w="261" w:type="dxa"/>
            <w:vAlign w:val="bottom"/>
          </w:tcPr>
          <w:p w14:paraId="7C6CBDF7" w14:textId="544B43F6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77" w:type="dxa"/>
            <w:vAlign w:val="bottom"/>
          </w:tcPr>
          <w:p w14:paraId="068874DB" w14:textId="77777777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2C0A25D" w14:textId="3BF7A464" w:rsidR="008B7A9F" w:rsidRPr="00913B91" w:rsidRDefault="008B7A9F" w:rsidP="00C7720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321D0E1" w14:textId="7777777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35734C3" w14:textId="68203993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164,888 </w:t>
            </w:r>
          </w:p>
        </w:tc>
      </w:tr>
      <w:tr w:rsidR="00913B91" w:rsidRPr="00913B91" w14:paraId="7226635A" w14:textId="77777777" w:rsidTr="00976365">
        <w:tc>
          <w:tcPr>
            <w:tcW w:w="2334" w:type="dxa"/>
            <w:vAlign w:val="center"/>
          </w:tcPr>
          <w:p w14:paraId="20DE1217" w14:textId="2C7FF2F7" w:rsidR="008B7A9F" w:rsidRPr="00913B91" w:rsidRDefault="008B7A9F" w:rsidP="008B7A9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สินทรัพย์สิทธิการใช้และหนี้สินตาม</w:t>
            </w:r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br/>
              <w:t xml:space="preserve">    สัญญาเช่าลดลงจากการป</w:t>
            </w:r>
            <w:proofErr w:type="spellStart"/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ลี่ยน</w:t>
            </w:r>
            <w:proofErr w:type="spellEnd"/>
            <w:r w:rsidRPr="00913B91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br/>
              <w:t xml:space="preserve">    แปลงสัญญา</w:t>
            </w:r>
          </w:p>
        </w:tc>
        <w:tc>
          <w:tcPr>
            <w:tcW w:w="1096" w:type="dxa"/>
            <w:vAlign w:val="bottom"/>
          </w:tcPr>
          <w:p w14:paraId="6B03EE8F" w14:textId="77777777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D1B827B" w14:textId="77777777" w:rsidR="00B9495C" w:rsidRPr="00913B91" w:rsidRDefault="00B9495C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268B767" w14:textId="0C8533A9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(6,363)</w:t>
            </w:r>
          </w:p>
        </w:tc>
        <w:tc>
          <w:tcPr>
            <w:tcW w:w="261" w:type="dxa"/>
            <w:vAlign w:val="bottom"/>
          </w:tcPr>
          <w:p w14:paraId="0650A2FE" w14:textId="4B2DB0FE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03" w:type="dxa"/>
            <w:vAlign w:val="bottom"/>
          </w:tcPr>
          <w:p w14:paraId="2C2C7AAD" w14:textId="77777777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5E89A312" w14:textId="1EEE046D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141CE3B" w14:textId="77777777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62F512E2" w14:textId="77777777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491A326" w14:textId="6EE244C9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22CA9FE" w14:textId="77777777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366BF7F1" w14:textId="77777777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1682502A" w14:textId="6713B516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bottom"/>
          </w:tcPr>
          <w:p w14:paraId="204A1B66" w14:textId="77777777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7A16F357" w14:textId="77777777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5609DE1D" w14:textId="5D825574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39AD201" w14:textId="77777777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6C151EED" w14:textId="77777777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5775789" w14:textId="0150577F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E66278A" w14:textId="77777777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5FCD4751" w14:textId="77777777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007D43E" w14:textId="6135E376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76612C9" w14:textId="77777777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7A7D2492" w14:textId="77777777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1EB6EB3" w14:textId="2DF0FE89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002C662" w14:textId="77777777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5817306" w14:textId="6C1E1F06" w:rsidR="008B7A9F" w:rsidRPr="00913B91" w:rsidRDefault="008B7A9F" w:rsidP="00B9495C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(6,363)</w:t>
            </w:r>
          </w:p>
        </w:tc>
      </w:tr>
      <w:tr w:rsidR="00913B91" w:rsidRPr="00913B91" w14:paraId="15942FE3" w14:textId="77777777" w:rsidTr="00976365">
        <w:tc>
          <w:tcPr>
            <w:tcW w:w="2334" w:type="dxa"/>
          </w:tcPr>
          <w:p w14:paraId="12E9D814" w14:textId="7777777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913B91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13421F" w14:textId="29F83E7A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41,106 </w:t>
            </w:r>
          </w:p>
        </w:tc>
        <w:tc>
          <w:tcPr>
            <w:tcW w:w="261" w:type="dxa"/>
            <w:vAlign w:val="center"/>
          </w:tcPr>
          <w:p w14:paraId="6DDC6458" w14:textId="0B883356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026FF1" w14:textId="6740B9AC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63,225 </w:t>
            </w:r>
          </w:p>
        </w:tc>
        <w:tc>
          <w:tcPr>
            <w:tcW w:w="261" w:type="dxa"/>
            <w:vAlign w:val="center"/>
          </w:tcPr>
          <w:p w14:paraId="678D40A6" w14:textId="15C63424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F600D0" w14:textId="596D0393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688A039A" w14:textId="16600CE2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1B91532" w14:textId="54C1C273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25,000 </w:t>
            </w:r>
          </w:p>
        </w:tc>
        <w:tc>
          <w:tcPr>
            <w:tcW w:w="261" w:type="dxa"/>
            <w:vAlign w:val="center"/>
          </w:tcPr>
          <w:p w14:paraId="046EE85F" w14:textId="46B8C1F6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DD549BF" w14:textId="4A03051D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80,759 </w:t>
            </w:r>
          </w:p>
        </w:tc>
        <w:tc>
          <w:tcPr>
            <w:tcW w:w="261" w:type="dxa"/>
            <w:vAlign w:val="center"/>
          </w:tcPr>
          <w:p w14:paraId="6A7AF7EE" w14:textId="129F2B7A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86539C" w14:textId="476BBE81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242,286 </w:t>
            </w:r>
          </w:p>
        </w:tc>
        <w:tc>
          <w:tcPr>
            <w:tcW w:w="261" w:type="dxa"/>
            <w:vAlign w:val="center"/>
          </w:tcPr>
          <w:p w14:paraId="5E423B98" w14:textId="1B90C5D4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DF531B4" w14:textId="1497BF6F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123,800 </w:t>
            </w:r>
          </w:p>
        </w:tc>
        <w:tc>
          <w:tcPr>
            <w:tcW w:w="261" w:type="dxa"/>
            <w:vAlign w:val="center"/>
          </w:tcPr>
          <w:p w14:paraId="3280870E" w14:textId="0262F01E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C9F490" w14:textId="764929B4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162,873 </w:t>
            </w:r>
          </w:p>
        </w:tc>
        <w:tc>
          <w:tcPr>
            <w:tcW w:w="261" w:type="dxa"/>
            <w:vAlign w:val="center"/>
          </w:tcPr>
          <w:p w14:paraId="69B7EEEF" w14:textId="622CD557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56309F" w14:textId="6660876D" w:rsidR="00C627EB" w:rsidRPr="00913B91" w:rsidRDefault="00C627EB" w:rsidP="00C627E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913B91">
              <w:rPr>
                <w:rFonts w:ascii="BrowalliaUPC" w:hAnsi="BrowalliaUPC" w:cs="BrowalliaUPC"/>
                <w:sz w:val="20"/>
                <w:szCs w:val="20"/>
              </w:rPr>
              <w:t xml:space="preserve">739,049 </w:t>
            </w:r>
          </w:p>
        </w:tc>
      </w:tr>
      <w:tr w:rsidR="001415BC" w:rsidRPr="00F70BA1" w14:paraId="27E58644" w14:textId="77777777" w:rsidTr="00976365">
        <w:tc>
          <w:tcPr>
            <w:tcW w:w="2334" w:type="dxa"/>
          </w:tcPr>
          <w:p w14:paraId="70FDCF0F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53FD6A1C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3BDC9129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03" w:type="dxa"/>
            <w:tcBorders>
              <w:top w:val="single" w:sz="12" w:space="0" w:color="auto"/>
            </w:tcBorders>
          </w:tcPr>
          <w:p w14:paraId="17B99555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45A2A3A3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</w:tcPr>
          <w:p w14:paraId="0B6C822E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5CCAC9A5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</w:tcPr>
          <w:p w14:paraId="6AA69BDA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14B5DD07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</w:tcPr>
          <w:p w14:paraId="1FED1F6D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66DB4FD1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</w:tcPr>
          <w:p w14:paraId="0692001D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2A1AFD54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</w:tcPr>
          <w:p w14:paraId="68753A1B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74431FA8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</w:tcPr>
          <w:p w14:paraId="4E2267EA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18F96DD4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</w:tcPr>
          <w:p w14:paraId="33F70E1F" w14:textId="77777777" w:rsidR="003224D9" w:rsidRPr="00F70BA1" w:rsidRDefault="003224D9" w:rsidP="00F97B3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</w:tr>
    </w:tbl>
    <w:p w14:paraId="6D2C4A00" w14:textId="77777777" w:rsidR="00CB455C" w:rsidRPr="00F70BA1" w:rsidRDefault="00CB455C" w:rsidP="00CB455C">
      <w:pPr>
        <w:rPr>
          <w:rFonts w:ascii="BrowalliaUPC" w:hAnsi="BrowalliaUPC" w:cs="BrowalliaUPC"/>
        </w:rPr>
      </w:pPr>
    </w:p>
    <w:p w14:paraId="571FCA99" w14:textId="40A7E8C0" w:rsidR="00CB455C" w:rsidRPr="00F70BA1" w:rsidRDefault="00CB455C" w:rsidP="00CB455C">
      <w:pPr>
        <w:rPr>
          <w:rFonts w:ascii="BrowalliaUPC" w:hAnsi="BrowalliaUPC" w:cs="BrowalliaUPC"/>
        </w:rPr>
      </w:pPr>
    </w:p>
    <w:p w14:paraId="79AC3F4C" w14:textId="77777777" w:rsidR="00CB455C" w:rsidRPr="00F70BA1" w:rsidRDefault="00CB455C" w:rsidP="00CB455C">
      <w:pPr>
        <w:rPr>
          <w:rFonts w:ascii="BrowalliaUPC" w:hAnsi="BrowalliaUPC" w:cs="BrowalliaUPC"/>
        </w:rPr>
      </w:pPr>
    </w:p>
    <w:p w14:paraId="60054024" w14:textId="77777777" w:rsidR="00CB455C" w:rsidRPr="00F70BA1" w:rsidRDefault="00CB455C" w:rsidP="00CB455C">
      <w:pPr>
        <w:rPr>
          <w:rFonts w:ascii="BrowalliaUPC" w:hAnsi="BrowalliaUPC" w:cs="BrowalliaUPC"/>
        </w:rPr>
      </w:pPr>
    </w:p>
    <w:p w14:paraId="447A96E5" w14:textId="77777777" w:rsidR="00CB455C" w:rsidRPr="00F70BA1" w:rsidRDefault="00CB455C" w:rsidP="00CB455C">
      <w:pPr>
        <w:rPr>
          <w:rFonts w:ascii="BrowalliaUPC" w:hAnsi="BrowalliaUPC" w:cs="BrowalliaUPC"/>
        </w:rPr>
      </w:pPr>
    </w:p>
    <w:p w14:paraId="1ECE8F14" w14:textId="77777777" w:rsidR="00CB455C" w:rsidRPr="00F70BA1" w:rsidRDefault="00CB455C" w:rsidP="00CB455C">
      <w:pPr>
        <w:rPr>
          <w:rFonts w:ascii="BrowalliaUPC" w:hAnsi="BrowalliaUPC" w:cs="BrowalliaUPC"/>
        </w:rPr>
      </w:pPr>
    </w:p>
    <w:p w14:paraId="7553AFA1" w14:textId="77777777" w:rsidR="00CB455C" w:rsidRPr="00F70BA1" w:rsidRDefault="00CB455C" w:rsidP="00CB455C">
      <w:pPr>
        <w:rPr>
          <w:rFonts w:ascii="BrowalliaUPC" w:hAnsi="BrowalliaUPC" w:cs="BrowalliaUPC"/>
        </w:rPr>
      </w:pPr>
    </w:p>
    <w:p w14:paraId="33260952" w14:textId="77777777" w:rsidR="0013382C" w:rsidRPr="00F70BA1" w:rsidRDefault="0013382C" w:rsidP="00CB455C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  <w:sectPr w:rsidR="0013382C" w:rsidRPr="00F70BA1" w:rsidSect="001B6657">
          <w:footerReference w:type="default" r:id="rId16"/>
          <w:pgSz w:w="16834" w:h="11909" w:orient="landscape" w:code="9"/>
          <w:pgMar w:top="1531" w:right="1530" w:bottom="1019" w:left="1259" w:header="720" w:footer="218" w:gutter="0"/>
          <w:cols w:space="720"/>
          <w:docGrid w:linePitch="245"/>
        </w:sectPr>
      </w:pPr>
    </w:p>
    <w:p w14:paraId="23A60E1C" w14:textId="77777777" w:rsidR="00CB455C" w:rsidRPr="00F70BA1" w:rsidRDefault="00CB455C" w:rsidP="00CB455C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คดีฟ้องร้อง</w:t>
      </w:r>
    </w:p>
    <w:p w14:paraId="347803F7" w14:textId="77777777" w:rsidR="00CB455C" w:rsidRPr="00F70BA1" w:rsidRDefault="00CB455C" w:rsidP="00CB455C">
      <w:p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rPr>
          <w:rFonts w:ascii="BrowalliaUPC" w:hAnsi="BrowalliaUPC" w:cs="BrowalliaUPC"/>
          <w:sz w:val="24"/>
          <w:szCs w:val="24"/>
        </w:rPr>
      </w:pPr>
    </w:p>
    <w:p w14:paraId="1291A1F8" w14:textId="0F9026E0" w:rsidR="00C71A31" w:rsidRPr="00BB4A3A" w:rsidRDefault="00C71A31" w:rsidP="00C71A3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เมื่อวันที่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17 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กันยายน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2560 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บริษัทถูกฟ้องร้องเป็นจำเลยร่วมกับผู้อื่นอีก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5 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ราย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275 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ล้านบาท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และชำระดอกเบี้ยอัตราร้อยละ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7.50 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ต่อปี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ของเงินต้นจำนวน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242 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ล้านบาท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ให้แก่โจทก์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ซึ่งเมื่อวันที่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30 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เมษายน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2562 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br/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ศาลชั้นต้นมี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คำพิพากษาให้สัญญาซื้อขายหุ้นเป็นโมฆะ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อย่างไรก็ตาม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บริษัทไม่เห็นด้วยกับคำพิพากษาของ</w:t>
      </w:r>
      <w:r w:rsidR="001C738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ศาลชั้นต้น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จึงดำเนินการยื่นคำร้องคัดค้านต่อศาลอุทธรณ์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</w:t>
      </w:r>
    </w:p>
    <w:p w14:paraId="77FF5F83" w14:textId="77777777" w:rsidR="00C71A31" w:rsidRPr="00BB4A3A" w:rsidRDefault="00C71A31" w:rsidP="00C71A3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B001C2E" w14:textId="77777777" w:rsidR="00C71A31" w:rsidRPr="00BB4A3A" w:rsidRDefault="00C71A31" w:rsidP="00C71A3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เมื่อวันที่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12 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มิถุนายน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2563 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ศาลอุทธรณ์มีคำพิพากษายืนตามศาลชั้นต้น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ซึ่งบริษัทไม่เห็นด้วยกับคำพิพากษาของศาลอุทธรณ์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  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จึงได้ยื่นฎีกาคัดค้านคำพิพากษาศาลอุทธรณ์เมื่อวันที่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16 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พฤศจิกายน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2563 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เนื่องจากผู้บริหารของบริษัทเชื่อมั่นว่าการซื้อขายหุ้นดังกล่าว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ไม่มีการกระทำใดเป็นการกระทำที่ไม่สุจริตหรือไม่ถูกต้อง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อีกทั้งมีหลักฐานที่ชัดเจนในการต่อสู้คดี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ดังนั้นบริษัทจึงไม่ได้บันทึกหนี้สินที่อาจจะเกิดขึ้นจากคดีดังกล่าวในงบการเงิน</w:t>
      </w:r>
      <w:r w:rsidRPr="00BB4A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</w:t>
      </w:r>
      <w:r w:rsidRPr="00BB4A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ปัจจุบันคดีดังกล่าวอยู่ระหว่างการพิจารณาของศาลฎีกา</w:t>
      </w:r>
    </w:p>
    <w:p w14:paraId="6E45C04A" w14:textId="77777777" w:rsidR="00C71A31" w:rsidRPr="000B15BE" w:rsidRDefault="00C71A31" w:rsidP="00C71A3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0000FF"/>
          <w:sz w:val="28"/>
          <w:szCs w:val="28"/>
          <w:lang w:eastAsia="en-US"/>
        </w:rPr>
      </w:pPr>
    </w:p>
    <w:p w14:paraId="04EEBDD7" w14:textId="29FB9968" w:rsidR="00C71A31" w:rsidRPr="008E541C" w:rsidRDefault="00C71A31" w:rsidP="00C71A3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ณ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วันที่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ธันวาคม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2564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บริษัทมีเงินฝากธนาคารที่ถูกอายัดจากคดีดังกล่าวจำนวน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72.02 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ล้านบาท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ซึ่งจำนวนเงินดังกล่าวแสดงอยู่ภายใต้เงินฝากธนาคารที่มีข้อจำกัดการใช้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อย่างไรก็ตามบริษัทยื่นคัดค้านการบังคับคดีของโจทก์และดำเนินคดีกับโจทก์ทั้งทางแพ่งและอาญา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เนื่อง</w:t>
      </w:r>
      <w:r w:rsidR="002D766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จาก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การกระทำของโจทก์เป็นการใช้สิทธิไม่สุจริตและไม่ชอบดัวยกฎหมาย</w:t>
      </w:r>
    </w:p>
    <w:p w14:paraId="387A6C67" w14:textId="77777777" w:rsidR="00CB455C" w:rsidRPr="00F70BA1" w:rsidRDefault="00CB455C" w:rsidP="00CB455C">
      <w:pPr>
        <w:pStyle w:val="CordiaNew"/>
        <w:tabs>
          <w:tab w:val="clear" w:pos="4153"/>
          <w:tab w:val="left" w:pos="426"/>
          <w:tab w:val="left" w:pos="993"/>
          <w:tab w:val="left" w:pos="1134"/>
        </w:tabs>
        <w:jc w:val="thaiDistribute"/>
        <w:rPr>
          <w:rFonts w:ascii="BrowalliaUPC" w:hAnsi="BrowalliaUPC" w:cs="BrowalliaUPC"/>
          <w:u w:val="single"/>
        </w:rPr>
      </w:pPr>
    </w:p>
    <w:p w14:paraId="4B9D6DE1" w14:textId="77777777" w:rsidR="00CB455C" w:rsidRPr="00F70BA1" w:rsidRDefault="00CB455C" w:rsidP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718D2EFF" w14:textId="77777777" w:rsidR="00CB455C" w:rsidRPr="00F70BA1" w:rsidRDefault="00CB455C" w:rsidP="00CB45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050D9CE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8C0A6B3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1C80C54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28DAA31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FC6CBB4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881912E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DAB74EA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5B121BB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767CBEA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406A6B4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E3600F0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8CEBDD8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E55EC52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157F25D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5F994D4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2CF67F4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9D3B470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9BDFA64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83B8FAA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0035596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AF71364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3AFAA24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51EDAF7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BC31A8D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6DE42BB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7B2B98E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E854A36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A7CDA5A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2D17547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88D02AE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74AC9789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C3E6A2B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17BAFCA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113ACC1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AD72FD3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7C525E9B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7F045FE8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5E0545F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A119B8C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0893E4C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C27CDC9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E0E929A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01AFE15" w14:textId="77777777" w:rsidR="00CB455C" w:rsidRPr="00F70BA1" w:rsidRDefault="00CB455C" w:rsidP="00CB45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69220D4" w14:textId="77777777" w:rsidR="00CB455C" w:rsidRPr="00F70BA1" w:rsidRDefault="00CB455C" w:rsidP="00CB455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6F023D81" w14:textId="77777777" w:rsidR="00CB455C" w:rsidRPr="00BB4A3A" w:rsidRDefault="00CB455C" w:rsidP="00CB4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FF27509" w14:textId="122672EC" w:rsidR="00476A3F" w:rsidRPr="00BB4A3A" w:rsidRDefault="004052F6" w:rsidP="00476A3F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BB4A3A">
        <w:rPr>
          <w:rFonts w:ascii="BrowalliaUPC" w:hAnsi="BrowalliaUPC" w:cs="BrowalliaUPC"/>
          <w:sz w:val="28"/>
          <w:szCs w:val="28"/>
          <w:cs/>
          <w:lang w:val="en-GB"/>
        </w:rPr>
        <w:t xml:space="preserve">ในการประชุมวิสามัญผู้ถือหุ้น ครั้งที่ </w:t>
      </w:r>
      <w:r w:rsidRPr="00BB4A3A">
        <w:rPr>
          <w:rFonts w:ascii="BrowalliaUPC" w:hAnsi="BrowalliaUPC" w:cs="BrowalliaUPC"/>
          <w:sz w:val="28"/>
          <w:szCs w:val="28"/>
          <w:lang w:val="en-GB"/>
        </w:rPr>
        <w:t>1/25</w:t>
      </w:r>
      <w:r w:rsidR="002D6482" w:rsidRPr="00BB4A3A">
        <w:rPr>
          <w:rFonts w:ascii="BrowalliaUPC" w:hAnsi="BrowalliaUPC" w:cs="BrowalliaUPC"/>
          <w:sz w:val="28"/>
          <w:szCs w:val="28"/>
        </w:rPr>
        <w:t>65</w:t>
      </w:r>
      <w:r w:rsidRPr="00BB4A3A">
        <w:rPr>
          <w:rFonts w:ascii="BrowalliaUPC" w:hAnsi="BrowalliaUPC" w:cs="BrowalliaUPC"/>
          <w:sz w:val="28"/>
          <w:szCs w:val="28"/>
          <w:cs/>
          <w:lang w:val="en-GB"/>
        </w:rPr>
        <w:t xml:space="preserve"> เมื่อวันที่ วันที่ </w:t>
      </w:r>
      <w:r w:rsidRPr="00BB4A3A">
        <w:rPr>
          <w:rFonts w:ascii="BrowalliaUPC" w:hAnsi="BrowalliaUPC" w:cs="BrowalliaUPC"/>
          <w:sz w:val="28"/>
          <w:szCs w:val="28"/>
          <w:lang w:val="en-GB"/>
        </w:rPr>
        <w:t>9</w:t>
      </w:r>
      <w:r w:rsidRPr="00BB4A3A">
        <w:rPr>
          <w:rFonts w:ascii="BrowalliaUPC" w:hAnsi="BrowalliaUPC" w:cs="BrowalliaUPC"/>
          <w:sz w:val="28"/>
          <w:szCs w:val="28"/>
          <w:cs/>
          <w:lang w:val="en-GB"/>
        </w:rPr>
        <w:t xml:space="preserve"> กุมภาพันธ์ </w:t>
      </w:r>
      <w:r w:rsidRPr="00BB4A3A">
        <w:rPr>
          <w:rFonts w:ascii="BrowalliaUPC" w:hAnsi="BrowalliaUPC" w:cs="BrowalliaUPC"/>
          <w:sz w:val="28"/>
          <w:szCs w:val="28"/>
          <w:lang w:val="en-GB"/>
        </w:rPr>
        <w:t>256</w:t>
      </w:r>
      <w:r w:rsidR="008547E7" w:rsidRPr="00BB4A3A">
        <w:rPr>
          <w:rFonts w:ascii="BrowalliaUPC" w:hAnsi="BrowalliaUPC" w:cs="BrowalliaUPC"/>
          <w:sz w:val="28"/>
          <w:szCs w:val="28"/>
          <w:lang w:val="en-GB"/>
        </w:rPr>
        <w:t>5</w:t>
      </w:r>
      <w:r w:rsidRPr="00BB4A3A">
        <w:rPr>
          <w:rFonts w:ascii="BrowalliaUPC" w:hAnsi="BrowalliaUPC" w:cs="BrowalliaUPC"/>
          <w:sz w:val="28"/>
          <w:szCs w:val="28"/>
          <w:cs/>
          <w:lang w:val="en-GB"/>
        </w:rPr>
        <w:t xml:space="preserve"> ที่ประชุมมีมติอนุมัติดังนี้</w:t>
      </w:r>
    </w:p>
    <w:p w14:paraId="681391D6" w14:textId="77777777" w:rsidR="00476A3F" w:rsidRPr="00BB4A3A" w:rsidRDefault="00476A3F" w:rsidP="00476A3F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E362234" w14:textId="627CCA89" w:rsidR="003F4609" w:rsidRPr="00BB4A3A" w:rsidRDefault="003F4609" w:rsidP="00476A3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BB4A3A">
        <w:rPr>
          <w:rFonts w:ascii="BrowalliaUPC" w:hAnsi="BrowalliaUPC" w:cs="BrowalliaUPC"/>
          <w:sz w:val="28"/>
          <w:szCs w:val="28"/>
          <w:cs/>
        </w:rPr>
        <w:t>เปลี่ยนแปลงมูลค่าหุ้นที่ตราไว้</w:t>
      </w:r>
      <w:r w:rsidR="0017569B" w:rsidRPr="00BB4A3A">
        <w:rPr>
          <w:rFonts w:ascii="BrowalliaUPC" w:hAnsi="BrowalliaUPC" w:cs="BrowalliaUPC"/>
          <w:sz w:val="28"/>
          <w:szCs w:val="28"/>
          <w:cs/>
        </w:rPr>
        <w:t>ของหุ้นบริษัท</w:t>
      </w:r>
      <w:r w:rsidR="007B645B" w:rsidRPr="00BB4A3A">
        <w:rPr>
          <w:rFonts w:ascii="BrowalliaUPC" w:hAnsi="BrowalliaUPC" w:cs="BrowalliaUPC"/>
          <w:sz w:val="28"/>
          <w:szCs w:val="28"/>
          <w:cs/>
        </w:rPr>
        <w:t xml:space="preserve"> จากเดิมมูลค่าที่ตราไว้หุ้นละ </w:t>
      </w:r>
      <w:r w:rsidR="007B645B" w:rsidRPr="00BB4A3A">
        <w:rPr>
          <w:rFonts w:ascii="BrowalliaUPC" w:hAnsi="BrowalliaUPC" w:cs="BrowalliaUPC"/>
          <w:sz w:val="28"/>
          <w:szCs w:val="28"/>
        </w:rPr>
        <w:t xml:space="preserve">0.075 </w:t>
      </w:r>
      <w:r w:rsidR="007B645B" w:rsidRPr="00BB4A3A">
        <w:rPr>
          <w:rFonts w:ascii="BrowalliaUPC" w:hAnsi="BrowalliaUPC" w:cs="BrowalliaUPC"/>
          <w:sz w:val="28"/>
          <w:szCs w:val="28"/>
          <w:cs/>
        </w:rPr>
        <w:t xml:space="preserve">บาท เป็นหุ้นละ </w:t>
      </w:r>
      <w:r w:rsidR="007B645B" w:rsidRPr="00BB4A3A">
        <w:rPr>
          <w:rFonts w:ascii="BrowalliaUPC" w:hAnsi="BrowalliaUPC" w:cs="BrowalliaUPC"/>
          <w:sz w:val="28"/>
          <w:szCs w:val="28"/>
        </w:rPr>
        <w:t xml:space="preserve">0.75 </w:t>
      </w:r>
      <w:r w:rsidR="007B645B" w:rsidRPr="00BB4A3A">
        <w:rPr>
          <w:rFonts w:ascii="BrowalliaUPC" w:hAnsi="BrowalliaUPC" w:cs="BrowalliaUPC"/>
          <w:sz w:val="28"/>
          <w:szCs w:val="28"/>
          <w:cs/>
        </w:rPr>
        <w:t>บาท</w:t>
      </w:r>
      <w:r w:rsidR="005832B1" w:rsidRPr="00BB4A3A">
        <w:rPr>
          <w:rFonts w:ascii="BrowalliaUPC" w:hAnsi="BrowalliaUPC" w:cs="BrowalliaUPC"/>
          <w:sz w:val="28"/>
          <w:szCs w:val="28"/>
          <w:cs/>
        </w:rPr>
        <w:t xml:space="preserve"> เป็นผลให้</w:t>
      </w:r>
      <w:r w:rsidR="00B954F7" w:rsidRPr="00BB4A3A">
        <w:rPr>
          <w:rFonts w:ascii="BrowalliaUPC" w:hAnsi="BrowalliaUPC" w:cs="BrowalliaUPC"/>
          <w:sz w:val="28"/>
          <w:szCs w:val="28"/>
          <w:cs/>
        </w:rPr>
        <w:t xml:space="preserve">จำนวนหุ้นที่ผู้ถือหุ้นแต่ละรายถืออยู่ลดลงในอัตราส่วน </w:t>
      </w:r>
      <w:r w:rsidR="00B954F7" w:rsidRPr="00BB4A3A">
        <w:rPr>
          <w:rFonts w:ascii="BrowalliaUPC" w:hAnsi="BrowalliaUPC" w:cs="BrowalliaUPC"/>
          <w:sz w:val="28"/>
          <w:szCs w:val="28"/>
        </w:rPr>
        <w:t xml:space="preserve">10 </w:t>
      </w:r>
      <w:r w:rsidR="00B954F7" w:rsidRPr="00BB4A3A">
        <w:rPr>
          <w:rFonts w:ascii="BrowalliaUPC" w:hAnsi="BrowalliaUPC" w:cs="BrowalliaUPC"/>
          <w:sz w:val="28"/>
          <w:szCs w:val="28"/>
          <w:cs/>
        </w:rPr>
        <w:t xml:space="preserve">หุ้นเดิม ต่อ </w:t>
      </w:r>
      <w:r w:rsidR="00B954F7" w:rsidRPr="00BB4A3A">
        <w:rPr>
          <w:rFonts w:ascii="BrowalliaUPC" w:hAnsi="BrowalliaUPC" w:cs="BrowalliaUPC"/>
          <w:sz w:val="28"/>
          <w:szCs w:val="28"/>
        </w:rPr>
        <w:t xml:space="preserve">1 </w:t>
      </w:r>
      <w:r w:rsidR="00B954F7" w:rsidRPr="00BB4A3A">
        <w:rPr>
          <w:rFonts w:ascii="BrowalliaUPC" w:hAnsi="BrowalliaUPC" w:cs="BrowalliaUPC"/>
          <w:sz w:val="28"/>
          <w:szCs w:val="28"/>
          <w:cs/>
        </w:rPr>
        <w:t>หุ้นใหม่ โดยมีรายละเอียดดังนี้</w:t>
      </w:r>
    </w:p>
    <w:p w14:paraId="5DABC044" w14:textId="20FBD46F" w:rsidR="00B954F7" w:rsidRPr="00BB4A3A" w:rsidRDefault="00B954F7" w:rsidP="00CB4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1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948"/>
        <w:gridCol w:w="2665"/>
        <w:gridCol w:w="240"/>
        <w:gridCol w:w="2665"/>
      </w:tblGrid>
      <w:tr w:rsidR="00BB4A3A" w:rsidRPr="00BB4A3A" w14:paraId="6BCCDE51" w14:textId="77777777" w:rsidTr="00321C85">
        <w:tc>
          <w:tcPr>
            <w:tcW w:w="2948" w:type="dxa"/>
          </w:tcPr>
          <w:p w14:paraId="054EB108" w14:textId="77777777" w:rsidR="00B954F7" w:rsidRPr="00BB4A3A" w:rsidRDefault="00B954F7" w:rsidP="00B9577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AC4DAD" w14:textId="77777777" w:rsidR="000B73BA" w:rsidRPr="00BB4A3A" w:rsidRDefault="009C702B" w:rsidP="00B9577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ก่อนการเปลี่ยนแปลง</w:t>
            </w:r>
          </w:p>
          <w:p w14:paraId="36EA2E23" w14:textId="2F9C4268" w:rsidR="00B954F7" w:rsidRPr="00BB4A3A" w:rsidRDefault="009C702B" w:rsidP="00B9577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มูลค่าที่ตราไว้</w:t>
            </w:r>
          </w:p>
        </w:tc>
        <w:tc>
          <w:tcPr>
            <w:tcW w:w="240" w:type="dxa"/>
          </w:tcPr>
          <w:p w14:paraId="50F8D153" w14:textId="77777777" w:rsidR="00B954F7" w:rsidRPr="00BB4A3A" w:rsidRDefault="00B954F7" w:rsidP="00B9577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2AD9C0" w14:textId="77777777" w:rsidR="00E24D93" w:rsidRPr="00BB4A3A" w:rsidRDefault="009C702B" w:rsidP="00B95772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หลังการเปลี่ยนแปลง</w:t>
            </w:r>
          </w:p>
          <w:p w14:paraId="74834A78" w14:textId="5557B796" w:rsidR="00B954F7" w:rsidRPr="00BB4A3A" w:rsidRDefault="009C702B" w:rsidP="00B95772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มูลค่าที่ตราไว้</w:t>
            </w:r>
          </w:p>
        </w:tc>
      </w:tr>
      <w:tr w:rsidR="00BB4A3A" w:rsidRPr="00BB4A3A" w14:paraId="34E8EE27" w14:textId="77777777" w:rsidTr="00321C85">
        <w:tc>
          <w:tcPr>
            <w:tcW w:w="2948" w:type="dxa"/>
          </w:tcPr>
          <w:p w14:paraId="2D79CC07" w14:textId="77777777" w:rsidR="00B954F7" w:rsidRPr="00BB4A3A" w:rsidRDefault="00B954F7" w:rsidP="00B9577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4F319" w14:textId="77777777" w:rsidR="00B954F7" w:rsidRPr="00BB4A3A" w:rsidRDefault="00B954F7" w:rsidP="00B9577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513ED5A8" w14:textId="77777777" w:rsidR="00B954F7" w:rsidRPr="00BB4A3A" w:rsidRDefault="00B954F7" w:rsidP="00B9577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7641F" w14:textId="77777777" w:rsidR="00B954F7" w:rsidRPr="00BB4A3A" w:rsidRDefault="00B954F7" w:rsidP="00B9577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BB4A3A" w:rsidRPr="00BB4A3A" w14:paraId="01CED54E" w14:textId="77777777" w:rsidTr="00321C85">
        <w:tc>
          <w:tcPr>
            <w:tcW w:w="2948" w:type="dxa"/>
            <w:hideMark/>
          </w:tcPr>
          <w:p w14:paraId="67050F6E" w14:textId="33B04F6B" w:rsidR="00B954F7" w:rsidRPr="00BB4A3A" w:rsidRDefault="00D4234F" w:rsidP="00B95772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ทุนจดทะเบียน (บาท)</w:t>
            </w:r>
          </w:p>
        </w:tc>
        <w:tc>
          <w:tcPr>
            <w:tcW w:w="2665" w:type="dxa"/>
            <w:shd w:val="clear" w:color="auto" w:fill="auto"/>
          </w:tcPr>
          <w:p w14:paraId="482DD0D1" w14:textId="0633C5B9" w:rsidR="00B954F7" w:rsidRPr="00BB4A3A" w:rsidRDefault="00941A1F" w:rsidP="00CE6EA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2,998,398,708.98 </w:t>
            </w: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240" w:type="dxa"/>
          </w:tcPr>
          <w:p w14:paraId="20B0C44F" w14:textId="77777777" w:rsidR="00B954F7" w:rsidRPr="00BB4A3A" w:rsidRDefault="00B954F7" w:rsidP="00CE6EA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65" w:type="dxa"/>
          </w:tcPr>
          <w:p w14:paraId="3867D122" w14:textId="02FA8787" w:rsidR="00B954F7" w:rsidRPr="00BB4A3A" w:rsidRDefault="002F1C7C" w:rsidP="00CE6EA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2,998,398,708.98 </w:t>
            </w: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B4A3A" w:rsidRPr="00BB4A3A" w14:paraId="04475892" w14:textId="77777777" w:rsidTr="00321C85">
        <w:tc>
          <w:tcPr>
            <w:tcW w:w="2948" w:type="dxa"/>
            <w:hideMark/>
          </w:tcPr>
          <w:p w14:paraId="7784A0C2" w14:textId="77777777" w:rsidR="00EF73ED" w:rsidRPr="00BB4A3A" w:rsidRDefault="00EF73ED" w:rsidP="00B95772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จำนวนทุนจดทะเบียนที่ชำระแล้ว</w:t>
            </w:r>
          </w:p>
        </w:tc>
        <w:tc>
          <w:tcPr>
            <w:tcW w:w="2665" w:type="dxa"/>
            <w:shd w:val="clear" w:color="auto" w:fill="auto"/>
          </w:tcPr>
          <w:p w14:paraId="361834C7" w14:textId="77777777" w:rsidR="00EF73ED" w:rsidRPr="00BB4A3A" w:rsidRDefault="00EF73ED" w:rsidP="00B9577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39,978,649,453 </w:t>
            </w: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40" w:type="dxa"/>
          </w:tcPr>
          <w:p w14:paraId="59AD8B56" w14:textId="77777777" w:rsidR="00EF73ED" w:rsidRPr="00BB4A3A" w:rsidRDefault="00EF73ED" w:rsidP="00B9577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65" w:type="dxa"/>
          </w:tcPr>
          <w:p w14:paraId="71C7424C" w14:textId="77777777" w:rsidR="00EF73ED" w:rsidRPr="00BB4A3A" w:rsidRDefault="00EF73ED" w:rsidP="00B9577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3,997,864,945 </w:t>
            </w: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หุ้น</w:t>
            </w:r>
          </w:p>
        </w:tc>
      </w:tr>
      <w:tr w:rsidR="000B73BA" w:rsidRPr="00BB4A3A" w14:paraId="0BEADD3A" w14:textId="77777777" w:rsidTr="00321C85">
        <w:tc>
          <w:tcPr>
            <w:tcW w:w="2948" w:type="dxa"/>
          </w:tcPr>
          <w:p w14:paraId="013934AD" w14:textId="21BFC8E6" w:rsidR="00EF73ED" w:rsidRPr="00BB4A3A" w:rsidRDefault="00EF73ED" w:rsidP="00B95772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มูลค่าที่ตราไว้ หุ้นละ</w:t>
            </w:r>
          </w:p>
        </w:tc>
        <w:tc>
          <w:tcPr>
            <w:tcW w:w="2665" w:type="dxa"/>
            <w:shd w:val="clear" w:color="auto" w:fill="auto"/>
          </w:tcPr>
          <w:p w14:paraId="0AA6757E" w14:textId="2512DC95" w:rsidR="00EF73ED" w:rsidRPr="00BB4A3A" w:rsidRDefault="00EF73ED" w:rsidP="00CE6EA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0.075 </w:t>
            </w: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240" w:type="dxa"/>
          </w:tcPr>
          <w:p w14:paraId="2EF60F6F" w14:textId="77777777" w:rsidR="00EF73ED" w:rsidRPr="00BB4A3A" w:rsidRDefault="00EF73ED" w:rsidP="00CE6EA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65" w:type="dxa"/>
          </w:tcPr>
          <w:p w14:paraId="30BADE31" w14:textId="208891EC" w:rsidR="00EF73ED" w:rsidRPr="00BB4A3A" w:rsidRDefault="00EF73ED" w:rsidP="00CE6EA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0.75 </w:t>
            </w: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</w:tbl>
    <w:p w14:paraId="15D2370E" w14:textId="4D99AF68" w:rsidR="009F4C57" w:rsidRPr="00BB4A3A" w:rsidRDefault="009F4C57" w:rsidP="00476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BEB18CD" w14:textId="25233928" w:rsidR="004C7389" w:rsidRPr="00BB4A3A" w:rsidRDefault="004C7389" w:rsidP="00476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3546E59" w14:textId="691A3CB9" w:rsidR="004C7389" w:rsidRPr="00BB4A3A" w:rsidRDefault="004C7389" w:rsidP="00476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E9870BB" w14:textId="29298283" w:rsidR="004C7389" w:rsidRPr="00BB4A3A" w:rsidRDefault="004C7389" w:rsidP="00476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880A77E" w14:textId="3AA666B0" w:rsidR="004C7389" w:rsidRPr="00BB4A3A" w:rsidRDefault="004C7389" w:rsidP="00476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CBE4695" w14:textId="4AA67109" w:rsidR="004C7389" w:rsidRPr="00BB4A3A" w:rsidRDefault="004C7389" w:rsidP="00476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E4B34DE" w14:textId="5638173E" w:rsidR="004C7389" w:rsidRPr="00BB4A3A" w:rsidRDefault="004C7389" w:rsidP="00476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0E08342" w14:textId="77777777" w:rsidR="004C7389" w:rsidRPr="00BB4A3A" w:rsidRDefault="004C7389" w:rsidP="00476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C74D516" w14:textId="0622AC10" w:rsidR="00476A3F" w:rsidRPr="00BB4A3A" w:rsidRDefault="000550B5" w:rsidP="00476A3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BB4A3A">
        <w:rPr>
          <w:rFonts w:ascii="BrowalliaUPC" w:hAnsi="BrowalliaUPC" w:cs="BrowalliaUPC"/>
          <w:sz w:val="28"/>
          <w:szCs w:val="28"/>
          <w:cs/>
        </w:rPr>
        <w:t xml:space="preserve">การออกและเสนอขายใบสำคัญแสดงสิทธิที่จะซื้อหุ้นสามัญของบริษัท รุ่นที่ </w:t>
      </w:r>
      <w:r w:rsidRPr="00BB4A3A">
        <w:rPr>
          <w:rFonts w:ascii="BrowalliaUPC" w:hAnsi="BrowalliaUPC" w:cs="BrowalliaUPC"/>
          <w:sz w:val="28"/>
          <w:szCs w:val="28"/>
        </w:rPr>
        <w:t>5 (EFORL-W5)</w:t>
      </w:r>
      <w:r w:rsidRPr="00BB4A3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76A3F" w:rsidRPr="00BB4A3A">
        <w:rPr>
          <w:rFonts w:ascii="BrowalliaUPC" w:hAnsi="BrowalliaUPC" w:cs="BrowalliaUPC"/>
          <w:sz w:val="28"/>
          <w:szCs w:val="28"/>
          <w:cs/>
        </w:rPr>
        <w:t xml:space="preserve">และ รุ่นที่ </w:t>
      </w:r>
      <w:r w:rsidR="00476A3F" w:rsidRPr="00BB4A3A">
        <w:rPr>
          <w:rFonts w:ascii="BrowalliaUPC" w:hAnsi="BrowalliaUPC" w:cs="BrowalliaUPC"/>
          <w:sz w:val="28"/>
          <w:szCs w:val="28"/>
        </w:rPr>
        <w:t xml:space="preserve">6 (EFORL-W6) </w:t>
      </w:r>
      <w:r w:rsidR="00476A3F" w:rsidRPr="00BB4A3A">
        <w:rPr>
          <w:rFonts w:ascii="BrowalliaUPC" w:hAnsi="BrowalliaUPC" w:cs="BrowalliaUPC"/>
          <w:sz w:val="28"/>
          <w:szCs w:val="28"/>
          <w:cs/>
        </w:rPr>
        <w:t>โดยมีรายละเอียดดังนี้</w:t>
      </w:r>
    </w:p>
    <w:p w14:paraId="7B2F9F2D" w14:textId="77777777" w:rsidR="00476A3F" w:rsidRPr="002A02AC" w:rsidRDefault="00476A3F" w:rsidP="00476A3F">
      <w:pPr>
        <w:pStyle w:val="ListParagraph"/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left="851"/>
        <w:jc w:val="thaiDistribute"/>
        <w:rPr>
          <w:rFonts w:ascii="BrowalliaUPC" w:hAnsi="BrowalliaUPC" w:cs="BrowalliaUPC"/>
          <w:sz w:val="22"/>
        </w:rPr>
      </w:pPr>
    </w:p>
    <w:tbl>
      <w:tblPr>
        <w:tblW w:w="8514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948"/>
        <w:gridCol w:w="2665"/>
        <w:gridCol w:w="236"/>
        <w:gridCol w:w="2665"/>
      </w:tblGrid>
      <w:tr w:rsidR="00BB4A3A" w:rsidRPr="00BB4A3A" w14:paraId="0458D445" w14:textId="77777777" w:rsidTr="00321C85">
        <w:tc>
          <w:tcPr>
            <w:tcW w:w="2948" w:type="dxa"/>
          </w:tcPr>
          <w:p w14:paraId="5005633B" w14:textId="77777777" w:rsidR="00495868" w:rsidRPr="00BB4A3A" w:rsidRDefault="00495868" w:rsidP="00B9577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BC9C48" w14:textId="38970EF7" w:rsidR="00495868" w:rsidRPr="00BB4A3A" w:rsidRDefault="00495868" w:rsidP="00B9577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EFORL-W5</w:t>
            </w:r>
          </w:p>
        </w:tc>
        <w:tc>
          <w:tcPr>
            <w:tcW w:w="236" w:type="dxa"/>
          </w:tcPr>
          <w:p w14:paraId="53C46BCB" w14:textId="77777777" w:rsidR="00495868" w:rsidRPr="00BB4A3A" w:rsidRDefault="00495868" w:rsidP="00B9577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682B7B" w14:textId="31387141" w:rsidR="00495868" w:rsidRPr="00BB4A3A" w:rsidRDefault="00495868" w:rsidP="00B95772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EFORL-W6</w:t>
            </w:r>
          </w:p>
        </w:tc>
      </w:tr>
      <w:tr w:rsidR="00BB4A3A" w:rsidRPr="00BB4A3A" w14:paraId="621B891A" w14:textId="77777777" w:rsidTr="00321C85">
        <w:tc>
          <w:tcPr>
            <w:tcW w:w="2948" w:type="dxa"/>
          </w:tcPr>
          <w:p w14:paraId="5ED41296" w14:textId="77777777" w:rsidR="00495868" w:rsidRPr="00BB4A3A" w:rsidRDefault="00495868" w:rsidP="00B9577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9F530" w14:textId="77777777" w:rsidR="00495868" w:rsidRPr="00BB4A3A" w:rsidRDefault="00495868" w:rsidP="00B9577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2C9FED1C" w14:textId="77777777" w:rsidR="00495868" w:rsidRPr="00BB4A3A" w:rsidRDefault="00495868" w:rsidP="00B9577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80745" w14:textId="77777777" w:rsidR="00495868" w:rsidRPr="00BB4A3A" w:rsidRDefault="00495868" w:rsidP="00B9577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BB4A3A" w:rsidRPr="00BB4A3A" w14:paraId="6FE22F38" w14:textId="77777777" w:rsidTr="00321C85">
        <w:tc>
          <w:tcPr>
            <w:tcW w:w="2948" w:type="dxa"/>
          </w:tcPr>
          <w:p w14:paraId="55679CA3" w14:textId="2A460E0E" w:rsidR="00495868" w:rsidRPr="00BB4A3A" w:rsidRDefault="002315E3" w:rsidP="00B95772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จำนวนใบสำคัญแสดงสิทธิที่ออก</w:t>
            </w:r>
          </w:p>
        </w:tc>
        <w:tc>
          <w:tcPr>
            <w:tcW w:w="2665" w:type="dxa"/>
            <w:shd w:val="clear" w:color="auto" w:fill="auto"/>
          </w:tcPr>
          <w:p w14:paraId="02F0EC2A" w14:textId="72238E6F" w:rsidR="00495868" w:rsidRPr="00BB4A3A" w:rsidRDefault="00751B81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ไม่เกิน </w:t>
            </w:r>
            <w:r w:rsidRPr="00BB4A3A">
              <w:rPr>
                <w:rFonts w:ascii="BrowalliaUPC" w:hAnsi="BrowalliaUPC" w:cs="BrowalliaUPC"/>
                <w:sz w:val="28"/>
                <w:szCs w:val="28"/>
              </w:rPr>
              <w:t>799,572,989</w:t>
            </w: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หน่วย</w:t>
            </w:r>
          </w:p>
        </w:tc>
        <w:tc>
          <w:tcPr>
            <w:tcW w:w="236" w:type="dxa"/>
          </w:tcPr>
          <w:p w14:paraId="6FA0BDA7" w14:textId="77777777" w:rsidR="00495868" w:rsidRPr="00BB4A3A" w:rsidRDefault="00495868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65" w:type="dxa"/>
          </w:tcPr>
          <w:p w14:paraId="0498AAEE" w14:textId="3D7194AE" w:rsidR="00495868" w:rsidRPr="00BB4A3A" w:rsidRDefault="00751B81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ไม่เกิน </w:t>
            </w:r>
            <w:r w:rsidRPr="00BB4A3A">
              <w:rPr>
                <w:rFonts w:ascii="BrowalliaUPC" w:hAnsi="BrowalliaUPC" w:cs="BrowalliaUPC"/>
                <w:sz w:val="28"/>
                <w:szCs w:val="28"/>
              </w:rPr>
              <w:t xml:space="preserve">399,786,494 </w:t>
            </w: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</w:p>
        </w:tc>
      </w:tr>
      <w:tr w:rsidR="00BB4A3A" w:rsidRPr="00BB4A3A" w14:paraId="5E5DB783" w14:textId="77777777" w:rsidTr="00321C85">
        <w:tc>
          <w:tcPr>
            <w:tcW w:w="2948" w:type="dxa"/>
          </w:tcPr>
          <w:p w14:paraId="533A717A" w14:textId="47A6BDF5" w:rsidR="00495868" w:rsidRPr="00BB4A3A" w:rsidRDefault="006751E5" w:rsidP="00B95772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วิธีการเสนอขาย</w:t>
            </w:r>
          </w:p>
        </w:tc>
        <w:tc>
          <w:tcPr>
            <w:tcW w:w="2665" w:type="dxa"/>
            <w:shd w:val="clear" w:color="auto" w:fill="auto"/>
          </w:tcPr>
          <w:p w14:paraId="04203229" w14:textId="56205DC2" w:rsidR="00495868" w:rsidRPr="00BB4A3A" w:rsidRDefault="0030226D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เสนอขายให้แก่ผู้ถือหุ้นเดิมตามสัดส่วนการถือหุ้น ในอัตราส่วน </w:t>
            </w:r>
            <w:r w:rsidRPr="00BB4A3A">
              <w:rPr>
                <w:rFonts w:ascii="BrowalliaUPC" w:hAnsi="BrowalliaUPC" w:cs="BrowalliaUPC"/>
                <w:sz w:val="28"/>
                <w:szCs w:val="28"/>
              </w:rPr>
              <w:t xml:space="preserve">5 </w:t>
            </w: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หุ้นสามัญเดิมต่อ </w:t>
            </w:r>
            <w:r w:rsidRPr="00BB4A3A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หน่วยใบสำคัญแสดงสิทธิ</w:t>
            </w:r>
          </w:p>
        </w:tc>
        <w:tc>
          <w:tcPr>
            <w:tcW w:w="236" w:type="dxa"/>
          </w:tcPr>
          <w:p w14:paraId="62310464" w14:textId="77777777" w:rsidR="00495868" w:rsidRPr="00BB4A3A" w:rsidRDefault="00495868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65" w:type="dxa"/>
          </w:tcPr>
          <w:p w14:paraId="0D8264B2" w14:textId="11DA54CF" w:rsidR="00495868" w:rsidRPr="00BB4A3A" w:rsidRDefault="0030226D" w:rsidP="00706C2D">
            <w:pPr>
              <w:tabs>
                <w:tab w:val="clear" w:pos="2580"/>
                <w:tab w:val="left" w:pos="2076"/>
                <w:tab w:val="left" w:pos="3090"/>
                <w:tab w:val="left" w:pos="4860"/>
              </w:tabs>
              <w:spacing w:line="240" w:lineRule="auto"/>
              <w:ind w:right="-56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เสนอขายให้แก่ผู้ถือหุ้นเดิมที่ใช้สิทธิจองซื้อใบสำคัญแสดงสิทธิ </w:t>
            </w:r>
            <w:r w:rsidRPr="00BB4A3A">
              <w:rPr>
                <w:rFonts w:ascii="BrowalliaUPC" w:hAnsi="BrowalliaUPC" w:cs="BrowalliaUPC"/>
                <w:sz w:val="28"/>
                <w:szCs w:val="28"/>
              </w:rPr>
              <w:t xml:space="preserve">EFORL-W5 </w:t>
            </w: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ในอัตราส่วน</w:t>
            </w:r>
            <w:r w:rsidRPr="00BB4A3A">
              <w:rPr>
                <w:rFonts w:ascii="BrowalliaUPC" w:hAnsi="BrowalliaUPC" w:cs="BrowalliaUPC"/>
                <w:sz w:val="28"/>
                <w:szCs w:val="28"/>
              </w:rPr>
              <w:t xml:space="preserve"> 2 </w:t>
            </w: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ใบสำคัญแสดงสิทธิ</w:t>
            </w:r>
            <w:r w:rsidR="00201834" w:rsidRPr="00BB4A3A">
              <w:rPr>
                <w:rFonts w:ascii="BrowalliaUPC" w:hAnsi="BrowalliaUPC" w:cs="BrowalliaUPC"/>
                <w:sz w:val="28"/>
                <w:szCs w:val="28"/>
              </w:rPr>
              <w:t xml:space="preserve"> EFORL-W6</w:t>
            </w:r>
          </w:p>
        </w:tc>
      </w:tr>
      <w:tr w:rsidR="00BB4A3A" w:rsidRPr="00BB4A3A" w14:paraId="4E6B6BCF" w14:textId="77777777" w:rsidTr="00321C85">
        <w:tc>
          <w:tcPr>
            <w:tcW w:w="2948" w:type="dxa"/>
          </w:tcPr>
          <w:p w14:paraId="3F672D80" w14:textId="6F58544C" w:rsidR="00495868" w:rsidRPr="00BB4A3A" w:rsidRDefault="006751E5" w:rsidP="00B95772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2665" w:type="dxa"/>
            <w:shd w:val="clear" w:color="auto" w:fill="auto"/>
          </w:tcPr>
          <w:p w14:paraId="74495041" w14:textId="71DFA121" w:rsidR="00495868" w:rsidRPr="00BB4A3A" w:rsidRDefault="009B7FF3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หน่วยละ </w:t>
            </w:r>
            <w:r w:rsidR="007D7C96" w:rsidRPr="00BB4A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0.40 </w:t>
            </w:r>
            <w:r w:rsidR="007D7C96"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236" w:type="dxa"/>
          </w:tcPr>
          <w:p w14:paraId="3B98B5C4" w14:textId="77777777" w:rsidR="00495868" w:rsidRPr="00BB4A3A" w:rsidRDefault="00495868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65" w:type="dxa"/>
          </w:tcPr>
          <w:p w14:paraId="6C81E642" w14:textId="65083AF3" w:rsidR="00495868" w:rsidRPr="00BB4A3A" w:rsidRDefault="009B7FF3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หน่วยละ </w:t>
            </w: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0.00 </w:t>
            </w: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B4A3A" w:rsidRPr="00BB4A3A" w14:paraId="4EC54F89" w14:textId="77777777" w:rsidTr="00321C85">
        <w:tc>
          <w:tcPr>
            <w:tcW w:w="2948" w:type="dxa"/>
          </w:tcPr>
          <w:p w14:paraId="7EAAEB98" w14:textId="59A27E9D" w:rsidR="00495868" w:rsidRPr="00BB4A3A" w:rsidRDefault="006751E5" w:rsidP="00B95772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วันที่ออกแ</w:t>
            </w:r>
            <w:r w:rsidR="0025261B" w:rsidRPr="00BB4A3A">
              <w:rPr>
                <w:rFonts w:ascii="BrowalliaUPC" w:hAnsi="BrowalliaUPC" w:cs="BrowalliaUPC"/>
                <w:sz w:val="28"/>
                <w:szCs w:val="28"/>
                <w:cs/>
              </w:rPr>
              <w:t>ล</w:t>
            </w: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ะเสนอขาย</w:t>
            </w:r>
          </w:p>
        </w:tc>
        <w:tc>
          <w:tcPr>
            <w:tcW w:w="2665" w:type="dxa"/>
            <w:shd w:val="clear" w:color="auto" w:fill="auto"/>
          </w:tcPr>
          <w:p w14:paraId="7E1D127D" w14:textId="2AADC1C6" w:rsidR="00495868" w:rsidRPr="00BB4A3A" w:rsidRDefault="007D7C96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BB4A3A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</w:tcPr>
          <w:p w14:paraId="3C5B3162" w14:textId="77777777" w:rsidR="00495868" w:rsidRPr="00BB4A3A" w:rsidRDefault="00495868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65" w:type="dxa"/>
          </w:tcPr>
          <w:p w14:paraId="11824CB4" w14:textId="28CED3F9" w:rsidR="00495868" w:rsidRPr="00BB4A3A" w:rsidRDefault="007D7C96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BB4A3A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</w:tr>
      <w:tr w:rsidR="00BB4A3A" w:rsidRPr="00BB4A3A" w14:paraId="0E95E47B" w14:textId="77777777" w:rsidTr="00321C85">
        <w:tc>
          <w:tcPr>
            <w:tcW w:w="2948" w:type="dxa"/>
          </w:tcPr>
          <w:p w14:paraId="0CB7613B" w14:textId="4F77BD49" w:rsidR="0025261B" w:rsidRPr="00BB4A3A" w:rsidRDefault="0025261B" w:rsidP="00B95772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665" w:type="dxa"/>
            <w:shd w:val="clear" w:color="auto" w:fill="auto"/>
          </w:tcPr>
          <w:p w14:paraId="7219DD30" w14:textId="51093610" w:rsidR="0025261B" w:rsidRPr="00BB4A3A" w:rsidRDefault="007D7C96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65476296" w14:textId="77777777" w:rsidR="0025261B" w:rsidRPr="00BB4A3A" w:rsidRDefault="0025261B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65" w:type="dxa"/>
          </w:tcPr>
          <w:p w14:paraId="7E9E00E9" w14:textId="494F50E5" w:rsidR="0025261B" w:rsidRPr="00BB4A3A" w:rsidRDefault="007D7C96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3 </w:t>
            </w: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</w:tr>
      <w:tr w:rsidR="00BB4A3A" w:rsidRPr="00BB4A3A" w14:paraId="76405A51" w14:textId="77777777" w:rsidTr="00321C85">
        <w:tc>
          <w:tcPr>
            <w:tcW w:w="2948" w:type="dxa"/>
          </w:tcPr>
          <w:p w14:paraId="5CD9F5E6" w14:textId="24822B1E" w:rsidR="0025261B" w:rsidRPr="00BB4A3A" w:rsidRDefault="0025261B" w:rsidP="00B95772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2665" w:type="dxa"/>
            <w:shd w:val="clear" w:color="auto" w:fill="auto"/>
          </w:tcPr>
          <w:p w14:paraId="30BB565E" w14:textId="2A4E7459" w:rsidR="0025261B" w:rsidRPr="00BB4A3A" w:rsidRDefault="009B7FF3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หุ้นละ </w:t>
            </w: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1.00 </w:t>
            </w: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236" w:type="dxa"/>
          </w:tcPr>
          <w:p w14:paraId="1DED1783" w14:textId="77777777" w:rsidR="0025261B" w:rsidRPr="00BB4A3A" w:rsidRDefault="0025261B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65" w:type="dxa"/>
          </w:tcPr>
          <w:p w14:paraId="2BABBB62" w14:textId="274A3A36" w:rsidR="0025261B" w:rsidRPr="00BB4A3A" w:rsidRDefault="009B7FF3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หุ้นละ </w:t>
            </w: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2.50 </w:t>
            </w:r>
            <w:r w:rsidRPr="00BB4A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591933" w:rsidRPr="00BB4A3A" w14:paraId="08F476EB" w14:textId="77777777" w:rsidTr="00321C85">
        <w:tc>
          <w:tcPr>
            <w:tcW w:w="2948" w:type="dxa"/>
          </w:tcPr>
          <w:p w14:paraId="79A616FB" w14:textId="25B5C422" w:rsidR="00F12019" w:rsidRPr="00BB4A3A" w:rsidRDefault="00F12019" w:rsidP="00B95772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วันที่เริ่มใช้สิทธิครั้งแรก</w:t>
            </w:r>
          </w:p>
        </w:tc>
        <w:tc>
          <w:tcPr>
            <w:tcW w:w="2665" w:type="dxa"/>
            <w:shd w:val="clear" w:color="auto" w:fill="auto"/>
          </w:tcPr>
          <w:p w14:paraId="73CC8548" w14:textId="3DEFFD79" w:rsidR="00F12019" w:rsidRPr="00BB4A3A" w:rsidRDefault="00F12019" w:rsidP="00F1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</w:rPr>
              <w:t xml:space="preserve">30 </w:t>
            </w: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BB4A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82213DF" w14:textId="77777777" w:rsidR="00F12019" w:rsidRPr="00BB4A3A" w:rsidRDefault="00F12019" w:rsidP="0030226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65" w:type="dxa"/>
          </w:tcPr>
          <w:p w14:paraId="1E60F71B" w14:textId="02BC1523" w:rsidR="00F12019" w:rsidRPr="00BB4A3A" w:rsidRDefault="002463D3" w:rsidP="00F1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  <w:r w:rsidRPr="00BB4A3A">
              <w:rPr>
                <w:rFonts w:ascii="BrowalliaUPC" w:hAnsi="BrowalliaUPC" w:cs="BrowalliaUPC"/>
                <w:sz w:val="28"/>
                <w:szCs w:val="28"/>
              </w:rPr>
              <w:t xml:space="preserve">15 </w:t>
            </w:r>
            <w:r w:rsidRPr="00BB4A3A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F12019" w:rsidRPr="00BB4A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F12019" w:rsidRPr="00BB4A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</w:tbl>
    <w:p w14:paraId="00442E9D" w14:textId="77777777" w:rsidR="00495868" w:rsidRPr="002A02AC" w:rsidRDefault="00495868" w:rsidP="00D86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2"/>
          <w:szCs w:val="22"/>
        </w:rPr>
      </w:pPr>
    </w:p>
    <w:p w14:paraId="46315B57" w14:textId="78B4B899" w:rsidR="006E20FB" w:rsidRPr="00BB4A3A" w:rsidRDefault="000B3D8E" w:rsidP="00476A3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BB4A3A">
        <w:rPr>
          <w:rFonts w:ascii="BrowalliaUPC" w:hAnsi="BrowalliaUPC" w:cs="BrowalliaUPC"/>
          <w:sz w:val="28"/>
          <w:szCs w:val="28"/>
          <w:cs/>
        </w:rPr>
        <w:t>เพิ่มทุนจดทะเบียน</w:t>
      </w:r>
      <w:r w:rsidR="00CB77FA" w:rsidRPr="00BB4A3A">
        <w:rPr>
          <w:rFonts w:ascii="BrowalliaUPC" w:hAnsi="BrowalliaUPC" w:cs="BrowalliaUPC"/>
          <w:sz w:val="28"/>
          <w:szCs w:val="28"/>
          <w:cs/>
        </w:rPr>
        <w:t>ของบริษัท</w:t>
      </w:r>
      <w:r w:rsidR="002F5021" w:rsidRPr="00BB4A3A">
        <w:rPr>
          <w:rFonts w:ascii="BrowalliaUPC" w:hAnsi="BrowalliaUPC" w:cs="BrowalliaUPC"/>
          <w:sz w:val="28"/>
          <w:szCs w:val="28"/>
          <w:cs/>
        </w:rPr>
        <w:t xml:space="preserve">จาก </w:t>
      </w:r>
      <w:r w:rsidR="002F5021" w:rsidRPr="00BB4A3A">
        <w:rPr>
          <w:rFonts w:ascii="BrowalliaUPC" w:hAnsi="BrowalliaUPC" w:cs="BrowalliaUPC"/>
          <w:snapToGrid w:val="0"/>
          <w:sz w:val="28"/>
          <w:szCs w:val="28"/>
          <w:lang w:eastAsia="th-TH"/>
        </w:rPr>
        <w:t xml:space="preserve">2,998,398,708.98 </w:t>
      </w:r>
      <w:r w:rsidR="002F5021" w:rsidRPr="00BB4A3A">
        <w:rPr>
          <w:rFonts w:ascii="BrowalliaUPC" w:hAnsi="BrowalliaUPC" w:cs="BrowalliaUPC"/>
          <w:snapToGrid w:val="0"/>
          <w:sz w:val="28"/>
          <w:szCs w:val="28"/>
          <w:cs/>
          <w:lang w:eastAsia="th-TH"/>
        </w:rPr>
        <w:t xml:space="preserve">บาท เป็น </w:t>
      </w:r>
      <w:r w:rsidR="002F5021" w:rsidRPr="00BB4A3A">
        <w:rPr>
          <w:rFonts w:ascii="BrowalliaUPC" w:hAnsi="BrowalliaUPC" w:cs="BrowalliaUPC"/>
          <w:snapToGrid w:val="0"/>
          <w:sz w:val="28"/>
          <w:szCs w:val="28"/>
          <w:lang w:eastAsia="th-TH"/>
        </w:rPr>
        <w:t xml:space="preserve">3,897,918,321.00 </w:t>
      </w:r>
      <w:r w:rsidR="002F5021" w:rsidRPr="00BB4A3A">
        <w:rPr>
          <w:rFonts w:ascii="BrowalliaUPC" w:hAnsi="BrowalliaUPC" w:cs="BrowalliaUPC"/>
          <w:snapToGrid w:val="0"/>
          <w:sz w:val="28"/>
          <w:szCs w:val="28"/>
          <w:cs/>
          <w:lang w:eastAsia="th-TH"/>
        </w:rPr>
        <w:t xml:space="preserve">บาท โดยออกหุ้นสามัญจำนวน </w:t>
      </w:r>
      <w:r w:rsidR="005D55F2" w:rsidRPr="00BB4A3A">
        <w:rPr>
          <w:rFonts w:ascii="BrowalliaUPC" w:hAnsi="BrowalliaUPC" w:cs="BrowalliaUPC"/>
          <w:sz w:val="28"/>
          <w:szCs w:val="28"/>
        </w:rPr>
        <w:t>1,199,359</w:t>
      </w:r>
      <w:r w:rsidR="00041F7C" w:rsidRPr="00BB4A3A">
        <w:rPr>
          <w:rFonts w:ascii="BrowalliaUPC" w:hAnsi="BrowalliaUPC" w:cs="BrowalliaUPC"/>
          <w:sz w:val="28"/>
          <w:szCs w:val="28"/>
        </w:rPr>
        <w:t xml:space="preserve">,483 </w:t>
      </w:r>
      <w:r w:rsidR="00041F7C" w:rsidRPr="00BB4A3A">
        <w:rPr>
          <w:rFonts w:ascii="BrowalliaUPC" w:hAnsi="BrowalliaUPC" w:cs="BrowalliaUPC"/>
          <w:sz w:val="28"/>
          <w:szCs w:val="28"/>
          <w:cs/>
        </w:rPr>
        <w:t xml:space="preserve">หุ้น มูลค่าที่ตราไว้หุ้นละ </w:t>
      </w:r>
      <w:r w:rsidR="00041F7C" w:rsidRPr="00BB4A3A">
        <w:rPr>
          <w:rFonts w:ascii="BrowalliaUPC" w:hAnsi="BrowalliaUPC" w:cs="BrowalliaUPC"/>
          <w:sz w:val="28"/>
          <w:szCs w:val="28"/>
        </w:rPr>
        <w:t xml:space="preserve">0.75 </w:t>
      </w:r>
      <w:r w:rsidR="00041F7C" w:rsidRPr="00BB4A3A">
        <w:rPr>
          <w:rFonts w:ascii="BrowalliaUPC" w:hAnsi="BrowalliaUPC" w:cs="BrowalliaUPC"/>
          <w:sz w:val="28"/>
          <w:szCs w:val="28"/>
          <w:cs/>
        </w:rPr>
        <w:t xml:space="preserve">บาท รวมมูลค่า </w:t>
      </w:r>
      <w:r w:rsidR="00041F7C" w:rsidRPr="00BB4A3A">
        <w:rPr>
          <w:rFonts w:ascii="BrowalliaUPC" w:hAnsi="BrowalliaUPC" w:cs="BrowalliaUPC"/>
          <w:sz w:val="28"/>
          <w:szCs w:val="28"/>
        </w:rPr>
        <w:t xml:space="preserve">899,519,612.25 </w:t>
      </w:r>
      <w:r w:rsidR="00041F7C" w:rsidRPr="00BB4A3A">
        <w:rPr>
          <w:rFonts w:ascii="BrowalliaUPC" w:hAnsi="BrowalliaUPC" w:cs="BrowalliaUPC"/>
          <w:sz w:val="28"/>
          <w:szCs w:val="28"/>
          <w:cs/>
        </w:rPr>
        <w:t xml:space="preserve">บาท </w:t>
      </w:r>
      <w:r w:rsidR="006E20FB" w:rsidRPr="00BB4A3A">
        <w:rPr>
          <w:rFonts w:ascii="BrowalliaUPC" w:hAnsi="BrowalliaUPC" w:cs="BrowalliaUPC"/>
          <w:sz w:val="28"/>
          <w:szCs w:val="28"/>
          <w:cs/>
        </w:rPr>
        <w:t xml:space="preserve">เพื่อรองรับการใช้สิทธิตามใบสำคัญแสดงสิทธิ </w:t>
      </w:r>
      <w:r w:rsidR="006E20FB" w:rsidRPr="00BB4A3A">
        <w:rPr>
          <w:rFonts w:ascii="BrowalliaUPC" w:hAnsi="BrowalliaUPC" w:cs="BrowalliaUPC"/>
          <w:sz w:val="28"/>
          <w:szCs w:val="28"/>
        </w:rPr>
        <w:t xml:space="preserve">EFORL-W5 </w:t>
      </w:r>
      <w:r w:rsidR="006E20FB" w:rsidRPr="00BB4A3A">
        <w:rPr>
          <w:rFonts w:ascii="BrowalliaUPC" w:hAnsi="BrowalliaUPC" w:cs="BrowalliaUPC"/>
          <w:sz w:val="28"/>
          <w:szCs w:val="28"/>
          <w:cs/>
        </w:rPr>
        <w:t xml:space="preserve">และ ใบสำคัญแสดงสิทธิ </w:t>
      </w:r>
      <w:r w:rsidR="006E20FB" w:rsidRPr="00BB4A3A">
        <w:rPr>
          <w:rFonts w:ascii="BrowalliaUPC" w:hAnsi="BrowalliaUPC" w:cs="BrowalliaUPC"/>
          <w:sz w:val="28"/>
          <w:szCs w:val="28"/>
        </w:rPr>
        <w:t xml:space="preserve">EFORL-W6 </w:t>
      </w:r>
    </w:p>
    <w:p w14:paraId="481AB24E" w14:textId="6FF9468C" w:rsidR="0052519B" w:rsidRPr="002A02AC" w:rsidRDefault="0052519B" w:rsidP="00E4344E">
      <w:pPr>
        <w:pStyle w:val="ListParagraph"/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left="851"/>
        <w:jc w:val="thaiDistribute"/>
        <w:rPr>
          <w:rFonts w:ascii="BrowalliaUPC" w:hAnsi="BrowalliaUPC" w:cs="BrowalliaUPC"/>
          <w:color w:val="0000FF"/>
          <w:sz w:val="22"/>
        </w:rPr>
      </w:pPr>
    </w:p>
    <w:p w14:paraId="2EADA0F5" w14:textId="2BEAEE9C" w:rsidR="00E4344E" w:rsidRPr="008E541C" w:rsidRDefault="00E4344E" w:rsidP="009E70F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เมื่อวันที่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 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กุมภาพันธ์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2565 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ที่ประชุมคณะกรรมการบริษัทครั้งที่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2/2565 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มีมติอนุมัติให้เสนอต่อที่ประชุมสามัญ</w:t>
      </w:r>
      <w:r w:rsidR="002A02AC" w:rsidRPr="008E541C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ผู้ถือหุ้นปี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2565 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เพื่อพิจารณายกเลิกมติที่ประชุมวิสามัญผู้ถือหุ้นครั้ง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1/2565 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เรื่องการเปลี่ยนแปลงมูลค่าที่ตราไว้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2A02AC" w:rsidRPr="008E541C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และการเพิ่มทุนจดทะเบียนบริษัท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เนื่องจากบริษัทต้องดำเนินการเพิ่มทุนจดทะเบียนเพื่อมิให้เกิดเศษหุ้นภายหลัง</w:t>
      </w:r>
      <w:r w:rsidR="002A02AC" w:rsidRPr="008E541C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การเปลี่ยนแปลงมูลค่าหุ้น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โดยคณะกรรมการมีมติอนุมัติให้เสนอต่อที่ประชุมผู้ถือหุ้น</w:t>
      </w:r>
      <w:r w:rsidRPr="008E541C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E541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เพื่อพิจารณาอนุมัติดังนี้</w:t>
      </w:r>
    </w:p>
    <w:p w14:paraId="34E288F2" w14:textId="77777777" w:rsidR="009E70F7" w:rsidRPr="008E541C" w:rsidRDefault="009E70F7" w:rsidP="009E70F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</w:pPr>
    </w:p>
    <w:p w14:paraId="5604AA06" w14:textId="77777777" w:rsidR="00E4344E" w:rsidRPr="008E541C" w:rsidRDefault="00E4344E" w:rsidP="009E70F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8E541C">
        <w:rPr>
          <w:rFonts w:ascii="BrowalliaUPC" w:hAnsi="BrowalliaUPC" w:cs="BrowalliaUPC" w:hint="cs"/>
          <w:sz w:val="28"/>
          <w:szCs w:val="28"/>
          <w:cs/>
        </w:rPr>
        <w:t>การเพิ่มทุนจดทะเบียนของบริษัท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จำนวน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/>
          <w:sz w:val="28"/>
          <w:szCs w:val="28"/>
        </w:rPr>
        <w:t>899,519,617.275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บาท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จากเดิม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/>
          <w:sz w:val="28"/>
          <w:szCs w:val="28"/>
        </w:rPr>
        <w:t>2,998,398,708.975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บาท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เป็น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/>
          <w:sz w:val="28"/>
          <w:szCs w:val="28"/>
        </w:rPr>
        <w:t>3,897,918,326.25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บาท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โดยการออกหุ้นสามัญจำนวน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/>
          <w:sz w:val="28"/>
          <w:szCs w:val="28"/>
        </w:rPr>
        <w:t>11,993,594,897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หุ้น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มูลค่าที่ตราไว้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หุ้นละ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/>
          <w:sz w:val="28"/>
          <w:szCs w:val="28"/>
        </w:rPr>
        <w:t>0.075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บาท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เพื่อเสนอขายต่อบุคคลในวงจำกัด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/>
          <w:sz w:val="28"/>
          <w:szCs w:val="28"/>
        </w:rPr>
        <w:t xml:space="preserve">1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ราย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จำนวน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จำนวน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/>
          <w:sz w:val="28"/>
          <w:szCs w:val="28"/>
        </w:rPr>
        <w:t>47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หุ้น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มูลค่าที่ตราไว้หุ้นละ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/>
          <w:sz w:val="28"/>
          <w:szCs w:val="28"/>
        </w:rPr>
        <w:t>0.075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บาท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โดยเสนอขายราคาตลาดเพื่อรองรับการเปลี่ยนแปลงมูลค่าหุ้นที่ตราไว้โดยการรวมหุ้นเพื่อมิให้เกิดเศษหุ้นภายหลังการเปลี่ยนแปลงมูลค่าหุ้น</w:t>
      </w:r>
    </w:p>
    <w:p w14:paraId="0BFB8BEA" w14:textId="7076EA8C" w:rsidR="00E4344E" w:rsidRPr="008E541C" w:rsidRDefault="00E4344E" w:rsidP="009E70F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8E541C">
        <w:rPr>
          <w:rFonts w:ascii="BrowalliaUPC" w:hAnsi="BrowalliaUPC" w:cs="BrowalliaUPC" w:hint="cs"/>
          <w:sz w:val="28"/>
          <w:szCs w:val="28"/>
          <w:cs/>
        </w:rPr>
        <w:t>เปลี่ยนแปลงมูลค่าที่ตราไว้ของหุ้นของบริษัทโดยการรวมมูลค่าที่ตราไว้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(</w:t>
      </w:r>
      <w:r w:rsidRPr="008E541C">
        <w:rPr>
          <w:rFonts w:ascii="BrowalliaUPC" w:hAnsi="BrowalliaUPC" w:cs="BrowalliaUPC" w:hint="cs"/>
          <w:sz w:val="28"/>
          <w:szCs w:val="28"/>
          <w:cs/>
        </w:rPr>
        <w:t>รวมพาร์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)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จากเดิมมูลค่าที่ตราไว้หุ้นละ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12C9A" w:rsidRPr="008E541C">
        <w:rPr>
          <w:rFonts w:ascii="BrowalliaUPC" w:hAnsi="BrowalliaUPC" w:cs="BrowalliaUPC"/>
          <w:sz w:val="28"/>
          <w:szCs w:val="28"/>
        </w:rPr>
        <w:t xml:space="preserve">0.075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บาท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เป็นหุ้นละ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12C9A" w:rsidRPr="008E541C">
        <w:rPr>
          <w:rFonts w:ascii="BrowalliaUPC" w:hAnsi="BrowalliaUPC" w:cs="BrowalliaUPC"/>
          <w:sz w:val="28"/>
          <w:szCs w:val="28"/>
        </w:rPr>
        <w:t xml:space="preserve">0.75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บาท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4C333A6B" w14:textId="77777777" w:rsidR="00E4344E" w:rsidRPr="008E541C" w:rsidRDefault="00E4344E" w:rsidP="009E70F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8E541C">
        <w:rPr>
          <w:rFonts w:ascii="BrowalliaUPC" w:hAnsi="BrowalliaUPC" w:cs="BrowalliaUPC" w:hint="cs"/>
          <w:sz w:val="28"/>
          <w:szCs w:val="28"/>
          <w:cs/>
        </w:rPr>
        <w:t>การออกและเสนอขายใบสำคัญแสดงสิทธิที่จะซื้อหุ้นสามัญของบริษัทรุ่นที่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/>
          <w:sz w:val="28"/>
          <w:szCs w:val="28"/>
        </w:rPr>
        <w:t xml:space="preserve">5 (EFORL-W5)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จำนวนไม่เกิน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/>
          <w:sz w:val="28"/>
          <w:szCs w:val="28"/>
        </w:rPr>
        <w:t>799,572,990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หน่วย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ให้แก่ผู้ถือหุ้นเดิมตามสัดส่วนการถือหุ้น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ภายหลังการเปลี่ยนแปลงมูลค่าที่ตราไว้</w:t>
      </w:r>
    </w:p>
    <w:p w14:paraId="6454ED5E" w14:textId="77777777" w:rsidR="00E4344E" w:rsidRPr="008E541C" w:rsidRDefault="00E4344E" w:rsidP="009E70F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8E541C">
        <w:rPr>
          <w:rFonts w:ascii="BrowalliaUPC" w:hAnsi="BrowalliaUPC" w:cs="BrowalliaUPC" w:hint="cs"/>
          <w:sz w:val="28"/>
          <w:szCs w:val="28"/>
          <w:cs/>
        </w:rPr>
        <w:t>การออกและเสนอขายใบสำคัญแสดงสิทธิที่จะซื้อหุ้นสามัญของบริษัทรุ่นที่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/>
          <w:sz w:val="28"/>
          <w:szCs w:val="28"/>
        </w:rPr>
        <w:t xml:space="preserve">6 (EFORL-W6)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จำนวนไม่เกิน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/>
          <w:sz w:val="28"/>
          <w:szCs w:val="28"/>
        </w:rPr>
        <w:t>399,786,495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หน่วย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ให้แก่ผู้ถือหุ้นเดิมที่ใช้สิทธิจองซื้อใบสำคัญแสดงสิทธิ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/>
          <w:sz w:val="28"/>
          <w:szCs w:val="28"/>
        </w:rPr>
        <w:t>EFORL-W5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ตามสัดส่วนการจองซื้อใบสำคัญแสดงสิทธิ</w:t>
      </w:r>
      <w:r w:rsidRPr="008E541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E541C">
        <w:rPr>
          <w:rFonts w:ascii="BrowalliaUPC" w:hAnsi="BrowalliaUPC" w:cs="BrowalliaUPC" w:hint="cs"/>
          <w:sz w:val="28"/>
          <w:szCs w:val="28"/>
          <w:cs/>
        </w:rPr>
        <w:t>ภายหลังการเปลี่ยนแปลงมูลค่าที่ตราไว้</w:t>
      </w:r>
    </w:p>
    <w:p w14:paraId="042D87FF" w14:textId="77777777" w:rsidR="006267F9" w:rsidRPr="002A02AC" w:rsidRDefault="006267F9" w:rsidP="002A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2"/>
          <w:szCs w:val="22"/>
        </w:rPr>
      </w:pPr>
    </w:p>
    <w:p w14:paraId="020497DA" w14:textId="77777777" w:rsidR="00CB455C" w:rsidRPr="00F70BA1" w:rsidRDefault="00CB455C" w:rsidP="00CB455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05424570" w14:textId="77777777" w:rsidR="00CB455C" w:rsidRPr="00F70BA1" w:rsidRDefault="00CB455C" w:rsidP="00CB455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5A6E98DA" w14:textId="77777777" w:rsidR="00CB455C" w:rsidRPr="00F70BA1" w:rsidRDefault="00CB455C" w:rsidP="00CB455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70BA1">
        <w:rPr>
          <w:rFonts w:ascii="BrowalliaUPC" w:hAnsi="BrowalliaUPC" w:cs="BrowalliaUPC"/>
          <w:b/>
          <w:bCs/>
          <w:sz w:val="28"/>
          <w:szCs w:val="28"/>
          <w:cs/>
        </w:rPr>
        <w:t>การอนุมัติงบการเงิน</w:t>
      </w:r>
    </w:p>
    <w:p w14:paraId="5FEAD8BF" w14:textId="77777777" w:rsidR="00CB455C" w:rsidRPr="002A02AC" w:rsidRDefault="00CB455C" w:rsidP="00CB455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2"/>
          <w:szCs w:val="22"/>
          <w:u w:val="single"/>
        </w:rPr>
      </w:pPr>
    </w:p>
    <w:p w14:paraId="0F9AD1E3" w14:textId="548A0137" w:rsidR="005753E0" w:rsidRPr="00F70BA1" w:rsidRDefault="00CB455C" w:rsidP="004327D6">
      <w:pPr>
        <w:tabs>
          <w:tab w:val="clear" w:pos="227"/>
          <w:tab w:val="clear" w:pos="454"/>
          <w:tab w:val="clear" w:pos="680"/>
          <w:tab w:val="left" w:pos="567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70BA1">
        <w:rPr>
          <w:rFonts w:ascii="BrowalliaUPC" w:hAnsi="BrowalliaUPC" w:cs="BrowalliaUPC"/>
          <w:sz w:val="28"/>
          <w:szCs w:val="28"/>
          <w:cs/>
          <w:lang w:val="en-GB"/>
        </w:rPr>
        <w:t>งบการเงินนี้ได้รับอนุมัติจากคณะกรรมการของบริษัทแล้ว เมื่อ</w:t>
      </w:r>
      <w:r w:rsidRPr="006267F9">
        <w:rPr>
          <w:rFonts w:ascii="BrowalliaUPC" w:hAnsi="BrowalliaUPC" w:cs="BrowalliaUPC"/>
          <w:sz w:val="28"/>
          <w:szCs w:val="28"/>
          <w:cs/>
          <w:lang w:val="en-GB"/>
        </w:rPr>
        <w:t>วันที่</w:t>
      </w:r>
      <w:r w:rsidRPr="006267F9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6267F9">
        <w:rPr>
          <w:rFonts w:ascii="BrowalliaUPC" w:hAnsi="BrowalliaUPC" w:cs="BrowalliaUPC"/>
          <w:sz w:val="28"/>
          <w:szCs w:val="28"/>
        </w:rPr>
        <w:t>2</w:t>
      </w:r>
      <w:r w:rsidR="001A6B1C" w:rsidRPr="006267F9">
        <w:rPr>
          <w:rFonts w:ascii="BrowalliaUPC" w:hAnsi="BrowalliaUPC" w:cs="BrowalliaUPC"/>
          <w:sz w:val="28"/>
          <w:szCs w:val="28"/>
        </w:rPr>
        <w:t>5</w:t>
      </w:r>
      <w:r w:rsidRPr="006267F9">
        <w:rPr>
          <w:rFonts w:ascii="BrowalliaUPC" w:hAnsi="BrowalliaUPC" w:cs="BrowalliaUPC"/>
          <w:sz w:val="28"/>
          <w:szCs w:val="28"/>
        </w:rPr>
        <w:t xml:space="preserve"> </w:t>
      </w:r>
      <w:r w:rsidRPr="006267F9">
        <w:rPr>
          <w:rFonts w:ascii="BrowalliaUPC" w:hAnsi="BrowalliaUPC" w:cs="BrowalliaUPC"/>
          <w:sz w:val="28"/>
          <w:szCs w:val="28"/>
          <w:cs/>
        </w:rPr>
        <w:t>กุมภาพันธ์</w:t>
      </w:r>
      <w:r w:rsidRPr="006267F9">
        <w:rPr>
          <w:rFonts w:ascii="BrowalliaUPC" w:hAnsi="BrowalliaUPC" w:cs="BrowalliaUPC"/>
          <w:sz w:val="28"/>
          <w:szCs w:val="28"/>
        </w:rPr>
        <w:t xml:space="preserve"> 256</w:t>
      </w:r>
      <w:r w:rsidR="004327D6" w:rsidRPr="006267F9">
        <w:rPr>
          <w:rFonts w:ascii="BrowalliaUPC" w:hAnsi="BrowalliaUPC" w:cs="BrowalliaUPC"/>
          <w:sz w:val="28"/>
          <w:szCs w:val="28"/>
        </w:rPr>
        <w:t>5</w:t>
      </w:r>
    </w:p>
    <w:sectPr w:rsidR="005753E0" w:rsidRPr="00F70BA1" w:rsidSect="0013382C">
      <w:footerReference w:type="default" r:id="rId17"/>
      <w:pgSz w:w="11909" w:h="16834" w:code="9"/>
      <w:pgMar w:top="1530" w:right="1019" w:bottom="1259" w:left="1531" w:header="720" w:footer="21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C4367" w14:textId="77777777" w:rsidR="00CA2471" w:rsidRDefault="00CA2471">
      <w:r>
        <w:separator/>
      </w:r>
    </w:p>
  </w:endnote>
  <w:endnote w:type="continuationSeparator" w:id="0">
    <w:p w14:paraId="60A93B27" w14:textId="77777777" w:rsidR="00CA2471" w:rsidRDefault="00CA2471">
      <w:r>
        <w:continuationSeparator/>
      </w:r>
    </w:p>
  </w:endnote>
  <w:endnote w:type="continuationNotice" w:id="1">
    <w:p w14:paraId="12811217" w14:textId="77777777" w:rsidR="00CA2471" w:rsidRDefault="00CA247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3919699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0B5ADC8A" w14:textId="45F645F0" w:rsidR="002F7058" w:rsidRPr="0059595E" w:rsidRDefault="00A26356" w:rsidP="00A26356">
        <w:pPr>
          <w:pStyle w:val="Footer"/>
          <w:rPr>
            <w:rFonts w:ascii="Browallia New" w:hAnsi="Browallia New" w:cs="Browallia New"/>
            <w:sz w:val="28"/>
            <w:szCs w:val="28"/>
          </w:rPr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กรรมการ                                                                                        </w:t>
        </w:r>
        <w:r w:rsidR="002F7058" w:rsidRPr="0059595E">
          <w:rPr>
            <w:rFonts w:ascii="Browallia New" w:hAnsi="Browallia New" w:cs="Browallia New"/>
            <w:sz w:val="28"/>
            <w:szCs w:val="28"/>
          </w:rPr>
          <w:fldChar w:fldCharType="begin"/>
        </w:r>
        <w:r w:rsidR="002F7058" w:rsidRPr="0059595E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="002F7058" w:rsidRPr="0059595E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="002F7058" w:rsidRPr="0059595E">
          <w:rPr>
            <w:rFonts w:ascii="Browallia New" w:hAnsi="Browallia New" w:cs="Browallia New"/>
            <w:noProof/>
            <w:sz w:val="28"/>
            <w:szCs w:val="28"/>
          </w:rPr>
          <w:t>2</w:t>
        </w:r>
        <w:r w:rsidR="002F7058" w:rsidRPr="0059595E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  <w:p w14:paraId="23561ADB" w14:textId="38B06ADB" w:rsidR="0059595E" w:rsidRPr="0059595E" w:rsidRDefault="0059595E" w:rsidP="002F7058">
    <w:pPr>
      <w:pStyle w:val="Footer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</w:p>
  <w:p w14:paraId="6BA64DD0" w14:textId="77777777" w:rsidR="00A26356" w:rsidRDefault="00A2635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575C" w14:textId="5CC744F6" w:rsidR="00ED43BF" w:rsidRDefault="00ED43BF" w:rsidP="00ED43BF">
    <w:pPr>
      <w:pStyle w:val="CharCharCharCharCharCharCharCharCharCharCharCharCharCharCharCharCharCharChar"/>
      <w:tabs>
        <w:tab w:val="left" w:pos="8640"/>
        <w:tab w:val="left" w:pos="8820"/>
        <w:tab w:val="left" w:pos="13320"/>
      </w:tabs>
      <w:spacing w:after="0" w:line="240" w:lineRule="auto"/>
      <w:ind w:left="426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                                                       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sz w:val="28"/>
        <w:szCs w:val="28"/>
        <w:cs/>
      </w:rPr>
      <w:t>81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5EBB126D" w14:textId="77777777" w:rsidR="00ED43BF" w:rsidRPr="00145EC5" w:rsidRDefault="00ED43BF" w:rsidP="00ED43BF">
    <w:pPr>
      <w:pStyle w:val="Footer"/>
      <w:tabs>
        <w:tab w:val="clear" w:pos="454"/>
      </w:tabs>
      <w:spacing w:line="240" w:lineRule="auto"/>
      <w:ind w:left="42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  <w:p w14:paraId="2D9A9D7E" w14:textId="7AFB0021" w:rsidR="00E425DF" w:rsidRPr="00D72094" w:rsidRDefault="00E425DF" w:rsidP="00D720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54308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1A15AB" w14:textId="210EA02A" w:rsidR="00E80881" w:rsidRDefault="00421F3D" w:rsidP="00DA4161">
        <w:pPr>
          <w:pStyle w:val="Footer"/>
          <w:tabs>
            <w:tab w:val="clear" w:pos="9072"/>
            <w:tab w:val="left" w:pos="9356"/>
          </w:tabs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 w:rsidR="00DA4161">
          <w:rPr>
            <w:rFonts w:ascii="Browallia New" w:hAnsi="Browallia New" w:cs="Browallia New" w:hint="cs"/>
            <w:sz w:val="28"/>
            <w:szCs w:val="28"/>
            <w:cs/>
          </w:rPr>
          <w:t xml:space="preserve">             </w:t>
        </w:r>
        <w:r w:rsidR="00710558"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</w:t>
        </w:r>
        <w:r w:rsidR="00DA4161">
          <w:rPr>
            <w:rFonts w:ascii="Browallia New" w:hAnsi="Browallia New" w:cs="Browallia New" w:hint="cs"/>
            <w:sz w:val="28"/>
            <w:szCs w:val="28"/>
            <w:cs/>
          </w:rPr>
          <w:t xml:space="preserve">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</w:t>
        </w:r>
        <w:r w:rsidR="007032DE">
          <w:rPr>
            <w:rFonts w:ascii="Browallia New" w:hAnsi="Browallia New" w:cs="Browallia New" w:hint="cs"/>
            <w:sz w:val="28"/>
            <w:szCs w:val="28"/>
            <w:cs/>
          </w:rPr>
          <w:t xml:space="preserve">          </w:t>
        </w:r>
        <w:r w:rsidR="00E80881">
          <w:fldChar w:fldCharType="begin"/>
        </w:r>
        <w:r w:rsidR="00E80881">
          <w:instrText xml:space="preserve"> PAGE   \* MERGEFORMAT </w:instrText>
        </w:r>
        <w:r w:rsidR="00E80881">
          <w:fldChar w:fldCharType="separate"/>
        </w:r>
        <w:r w:rsidR="00E80881">
          <w:rPr>
            <w:noProof/>
          </w:rPr>
          <w:t>2</w:t>
        </w:r>
        <w:r w:rsidR="00E80881">
          <w:rPr>
            <w:noProof/>
          </w:rPr>
          <w:fldChar w:fldCharType="end"/>
        </w:r>
      </w:p>
    </w:sdtContent>
  </w:sdt>
  <w:p w14:paraId="68EF8ED0" w14:textId="77777777" w:rsidR="00B17538" w:rsidRPr="0059595E" w:rsidRDefault="00B17538" w:rsidP="00B17538">
    <w:pPr>
      <w:pStyle w:val="Footer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2783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9278D2" w14:textId="29731CE6" w:rsidR="00710558" w:rsidRDefault="00710558" w:rsidP="00DA4161">
        <w:pPr>
          <w:pStyle w:val="Footer"/>
          <w:tabs>
            <w:tab w:val="clear" w:pos="9072"/>
            <w:tab w:val="left" w:pos="9356"/>
          </w:tabs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</w:t>
        </w:r>
        <w:r w:rsidR="001A25A4">
          <w:rPr>
            <w:rFonts w:ascii="Browallia New" w:hAnsi="Browallia New" w:cs="Browallia New" w:hint="cs"/>
            <w:sz w:val="28"/>
            <w:szCs w:val="28"/>
            <w:cs/>
          </w:rPr>
          <w:t xml:space="preserve">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31E03D" w14:textId="4EFCBB27" w:rsidR="00710558" w:rsidRPr="0059595E" w:rsidRDefault="00710558" w:rsidP="00710558">
    <w:pPr>
      <w:pStyle w:val="Footer"/>
      <w:tabs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  <w:r>
      <w:rPr>
        <w:rFonts w:ascii="Browallia New" w:hAnsi="Browallia New" w:cs="Browallia New"/>
        <w:sz w:val="28"/>
        <w:szCs w:val="28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84585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9C1BD3" w14:textId="5C95C637" w:rsidR="00471CEC" w:rsidRDefault="00471CEC" w:rsidP="00DA4161">
        <w:pPr>
          <w:pStyle w:val="Footer"/>
          <w:tabs>
            <w:tab w:val="clear" w:pos="9072"/>
            <w:tab w:val="left" w:pos="9356"/>
          </w:tabs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E46E3A" w14:textId="77777777" w:rsidR="00471CEC" w:rsidRPr="0059595E" w:rsidRDefault="00471CEC" w:rsidP="00710558">
    <w:pPr>
      <w:pStyle w:val="Footer"/>
      <w:tabs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  <w:r>
      <w:rPr>
        <w:rFonts w:ascii="Browallia New" w:hAnsi="Browallia New" w:cs="Browallia New"/>
        <w:sz w:val="28"/>
        <w:szCs w:val="28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2571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349F18" w14:textId="49A5E54D" w:rsidR="00471CEC" w:rsidRDefault="00471CEC" w:rsidP="00DA4161">
        <w:pPr>
          <w:pStyle w:val="Footer"/>
          <w:tabs>
            <w:tab w:val="clear" w:pos="9072"/>
            <w:tab w:val="left" w:pos="9356"/>
          </w:tabs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C82E2D" w14:textId="77777777" w:rsidR="00471CEC" w:rsidRPr="0059595E" w:rsidRDefault="00471CEC" w:rsidP="00710558">
    <w:pPr>
      <w:pStyle w:val="Footer"/>
      <w:tabs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  <w:r>
      <w:rPr>
        <w:rFonts w:ascii="Browallia New" w:hAnsi="Browallia New" w:cs="Browallia New"/>
        <w:sz w:val="28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6D775" w14:textId="77777777" w:rsidR="00CA2471" w:rsidRDefault="00CA2471">
      <w:r>
        <w:separator/>
      </w:r>
    </w:p>
  </w:footnote>
  <w:footnote w:type="continuationSeparator" w:id="0">
    <w:p w14:paraId="19A99C4E" w14:textId="77777777" w:rsidR="00CA2471" w:rsidRDefault="00CA2471">
      <w:r>
        <w:continuationSeparator/>
      </w:r>
    </w:p>
  </w:footnote>
  <w:footnote w:type="continuationNotice" w:id="1">
    <w:p w14:paraId="55702075" w14:textId="77777777" w:rsidR="00CA2471" w:rsidRDefault="00CA247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82B46" w14:textId="77777777" w:rsidR="00E425DF" w:rsidRDefault="00E425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9C759A"/>
    <w:multiLevelType w:val="multilevel"/>
    <w:tmpl w:val="AECA1F54"/>
    <w:lvl w:ilvl="0">
      <w:start w:val="35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1179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2358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3177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3996" w:hanging="72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5175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5994" w:hanging="108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7173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7992" w:hanging="1440"/>
      </w:pPr>
      <w:rPr>
        <w:rFonts w:ascii="Browallia New" w:hAnsi="Browallia New" w:cs="Browallia New" w:hint="default"/>
      </w:rPr>
    </w:lvl>
  </w:abstractNum>
  <w:abstractNum w:abstractNumId="11" w15:restartNumberingAfterBreak="0">
    <w:nsid w:val="02EC56B5"/>
    <w:multiLevelType w:val="multilevel"/>
    <w:tmpl w:val="8FF2E1D0"/>
    <w:lvl w:ilvl="0">
      <w:start w:val="43"/>
      <w:numFmt w:val="none"/>
      <w:lvlText w:val="4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04682FB7"/>
    <w:multiLevelType w:val="multilevel"/>
    <w:tmpl w:val="6A02687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A980964"/>
    <w:multiLevelType w:val="multilevel"/>
    <w:tmpl w:val="350EB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170" w:hanging="360"/>
      </w:pPr>
      <w:rPr>
        <w:rFonts w:ascii="BrowalliaUPC" w:hAnsi="BrowalliaUPC" w:cs="BrowalliaUPC"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4" w15:restartNumberingAfterBreak="0">
    <w:nsid w:val="0B613B89"/>
    <w:multiLevelType w:val="hybridMultilevel"/>
    <w:tmpl w:val="4EC8BF66"/>
    <w:lvl w:ilvl="0" w:tplc="17FC8B64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5" w15:restartNumberingAfterBreak="0">
    <w:nsid w:val="109672B5"/>
    <w:multiLevelType w:val="hybridMultilevel"/>
    <w:tmpl w:val="940E7984"/>
    <w:lvl w:ilvl="0" w:tplc="A12A6200">
      <w:start w:val="31"/>
      <w:numFmt w:val="bullet"/>
      <w:lvlText w:val="-"/>
      <w:lvlJc w:val="left"/>
      <w:pPr>
        <w:ind w:left="0" w:firstLine="0"/>
      </w:pPr>
      <w:rPr>
        <w:rFonts w:ascii="Garamond" w:eastAsia="Times New Roman" w:hAnsi="Garamond" w:cs="Garamond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BE10E8"/>
    <w:multiLevelType w:val="multilevel"/>
    <w:tmpl w:val="81D8E2CC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19174FC8"/>
    <w:multiLevelType w:val="hybridMultilevel"/>
    <w:tmpl w:val="2236D600"/>
    <w:lvl w:ilvl="0" w:tplc="AE6E5318">
      <w:start w:val="3"/>
      <w:numFmt w:val="bullet"/>
      <w:lvlText w:val="-"/>
      <w:lvlJc w:val="left"/>
      <w:pPr>
        <w:ind w:left="720" w:hanging="360"/>
      </w:pPr>
      <w:rPr>
        <w:rFonts w:ascii="BrowalliaUPC" w:eastAsia="Times New Roman" w:hAnsi="BrowalliaUPC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C715D0"/>
    <w:multiLevelType w:val="multilevel"/>
    <w:tmpl w:val="8FF2E1D0"/>
    <w:styleLink w:val="Style1"/>
    <w:lvl w:ilvl="0">
      <w:start w:val="1"/>
      <w:numFmt w:val="none"/>
      <w:lvlText w:val="4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7056DB"/>
    <w:multiLevelType w:val="hybridMultilevel"/>
    <w:tmpl w:val="6868DABE"/>
    <w:lvl w:ilvl="0" w:tplc="9FBED216">
      <w:start w:val="1"/>
      <w:numFmt w:val="bullet"/>
      <w:lvlText w:val="-"/>
      <w:lvlJc w:val="left"/>
      <w:pPr>
        <w:ind w:left="2292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 w15:restartNumberingAfterBreak="0">
    <w:nsid w:val="3C76432B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E0759E8"/>
    <w:multiLevelType w:val="hybridMultilevel"/>
    <w:tmpl w:val="73EC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096E20"/>
    <w:multiLevelType w:val="multilevel"/>
    <w:tmpl w:val="7D84979E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 w15:restartNumberingAfterBreak="0">
    <w:nsid w:val="41853EBA"/>
    <w:multiLevelType w:val="hybridMultilevel"/>
    <w:tmpl w:val="58786072"/>
    <w:lvl w:ilvl="0" w:tplc="F2100BCE">
      <w:start w:val="1"/>
      <w:numFmt w:val="decimal"/>
      <w:lvlText w:val="33.%1"/>
      <w:lvlJc w:val="left"/>
      <w:pPr>
        <w:ind w:left="1179" w:hanging="360"/>
      </w:pPr>
      <w:rPr>
        <w:rFonts w:ascii="Browallia New" w:hAnsi="Browallia New" w:cs="Browallia New" w:hint="cs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99" w:hanging="360"/>
      </w:pPr>
    </w:lvl>
    <w:lvl w:ilvl="2" w:tplc="0809001B" w:tentative="1">
      <w:start w:val="1"/>
      <w:numFmt w:val="lowerRoman"/>
      <w:lvlText w:val="%3."/>
      <w:lvlJc w:val="right"/>
      <w:pPr>
        <w:ind w:left="2619" w:hanging="180"/>
      </w:pPr>
    </w:lvl>
    <w:lvl w:ilvl="3" w:tplc="0809000F" w:tentative="1">
      <w:start w:val="1"/>
      <w:numFmt w:val="decimal"/>
      <w:lvlText w:val="%4."/>
      <w:lvlJc w:val="left"/>
      <w:pPr>
        <w:ind w:left="3339" w:hanging="360"/>
      </w:pPr>
    </w:lvl>
    <w:lvl w:ilvl="4" w:tplc="08090019" w:tentative="1">
      <w:start w:val="1"/>
      <w:numFmt w:val="lowerLetter"/>
      <w:lvlText w:val="%5."/>
      <w:lvlJc w:val="left"/>
      <w:pPr>
        <w:ind w:left="4059" w:hanging="360"/>
      </w:pPr>
    </w:lvl>
    <w:lvl w:ilvl="5" w:tplc="0809001B" w:tentative="1">
      <w:start w:val="1"/>
      <w:numFmt w:val="lowerRoman"/>
      <w:lvlText w:val="%6."/>
      <w:lvlJc w:val="right"/>
      <w:pPr>
        <w:ind w:left="4779" w:hanging="180"/>
      </w:pPr>
    </w:lvl>
    <w:lvl w:ilvl="6" w:tplc="0809000F" w:tentative="1">
      <w:start w:val="1"/>
      <w:numFmt w:val="decimal"/>
      <w:lvlText w:val="%7."/>
      <w:lvlJc w:val="left"/>
      <w:pPr>
        <w:ind w:left="5499" w:hanging="360"/>
      </w:pPr>
    </w:lvl>
    <w:lvl w:ilvl="7" w:tplc="08090019" w:tentative="1">
      <w:start w:val="1"/>
      <w:numFmt w:val="lowerLetter"/>
      <w:lvlText w:val="%8."/>
      <w:lvlJc w:val="left"/>
      <w:pPr>
        <w:ind w:left="6219" w:hanging="360"/>
      </w:pPr>
    </w:lvl>
    <w:lvl w:ilvl="8" w:tplc="08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9" w15:restartNumberingAfterBreak="0">
    <w:nsid w:val="419D5E3D"/>
    <w:multiLevelType w:val="multilevel"/>
    <w:tmpl w:val="CEC61F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450D57CA"/>
    <w:multiLevelType w:val="multilevel"/>
    <w:tmpl w:val="6046D5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74"/>
        </w:tabs>
        <w:ind w:left="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48"/>
        </w:tabs>
        <w:ind w:left="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62"/>
        </w:tabs>
        <w:ind w:left="1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76"/>
        </w:tabs>
        <w:ind w:left="23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38"/>
        </w:tabs>
        <w:ind w:left="4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52"/>
        </w:tabs>
        <w:ind w:left="4752" w:hanging="1440"/>
      </w:pPr>
      <w:rPr>
        <w:rFonts w:hint="default"/>
      </w:rPr>
    </w:lvl>
  </w:abstractNum>
  <w:abstractNum w:abstractNumId="31" w15:restartNumberingAfterBreak="0">
    <w:nsid w:val="4B4D1E44"/>
    <w:multiLevelType w:val="hybridMultilevel"/>
    <w:tmpl w:val="378071E8"/>
    <w:lvl w:ilvl="0" w:tplc="38663498">
      <w:numFmt w:val="bullet"/>
      <w:lvlText w:val="-"/>
      <w:lvlJc w:val="left"/>
      <w:pPr>
        <w:ind w:left="1638" w:hanging="360"/>
      </w:pPr>
      <w:rPr>
        <w:rFonts w:ascii="Arial" w:eastAsia="Calibri" w:hAnsi="Arial" w:cs="Aria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2" w15:restartNumberingAfterBreak="0">
    <w:nsid w:val="4B92727D"/>
    <w:multiLevelType w:val="multilevel"/>
    <w:tmpl w:val="04360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4626C29"/>
    <w:multiLevelType w:val="hybridMultilevel"/>
    <w:tmpl w:val="6996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E42D10"/>
    <w:multiLevelType w:val="hybridMultilevel"/>
    <w:tmpl w:val="153AC89A"/>
    <w:lvl w:ilvl="0" w:tplc="37144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5" w15:restartNumberingAfterBreak="0">
    <w:nsid w:val="58004071"/>
    <w:multiLevelType w:val="multilevel"/>
    <w:tmpl w:val="BB427F8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6" w15:restartNumberingAfterBreak="0">
    <w:nsid w:val="580340CE"/>
    <w:multiLevelType w:val="multilevel"/>
    <w:tmpl w:val="17940336"/>
    <w:lvl w:ilvl="0">
      <w:start w:val="1"/>
      <w:numFmt w:val="none"/>
      <w:lvlText w:val="4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7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5CC65C33"/>
    <w:multiLevelType w:val="multilevel"/>
    <w:tmpl w:val="31027EE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8" w15:restartNumberingAfterBreak="0">
    <w:nsid w:val="5D2C1D16"/>
    <w:multiLevelType w:val="multilevel"/>
    <w:tmpl w:val="1CECDA86"/>
    <w:lvl w:ilvl="0">
      <w:start w:val="4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52" w:hanging="1440"/>
      </w:pPr>
      <w:rPr>
        <w:rFonts w:hint="default"/>
      </w:rPr>
    </w:lvl>
  </w:abstractNum>
  <w:abstractNum w:abstractNumId="39" w15:restartNumberingAfterBreak="0">
    <w:nsid w:val="60876746"/>
    <w:multiLevelType w:val="hybridMultilevel"/>
    <w:tmpl w:val="BE30B8F8"/>
    <w:lvl w:ilvl="0" w:tplc="D8F857E0">
      <w:start w:val="1"/>
      <w:numFmt w:val="decimal"/>
      <w:lvlText w:val="3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70467A33"/>
    <w:multiLevelType w:val="multilevel"/>
    <w:tmpl w:val="EEE6AC5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1" w:hanging="624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3" w15:restartNumberingAfterBreak="0">
    <w:nsid w:val="71EF39CF"/>
    <w:multiLevelType w:val="multilevel"/>
    <w:tmpl w:val="74F0A07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4" w15:restartNumberingAfterBreak="0">
    <w:nsid w:val="72241F10"/>
    <w:multiLevelType w:val="multilevel"/>
    <w:tmpl w:val="D408E4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56" w:hanging="1440"/>
      </w:pPr>
      <w:rPr>
        <w:rFonts w:hint="default"/>
      </w:rPr>
    </w:lvl>
  </w:abstractNum>
  <w:abstractNum w:abstractNumId="45" w15:restartNumberingAfterBreak="0">
    <w:nsid w:val="726A27C3"/>
    <w:multiLevelType w:val="multilevel"/>
    <w:tmpl w:val="F86E35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1.%2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3AE20AC"/>
    <w:multiLevelType w:val="multilevel"/>
    <w:tmpl w:val="40543A22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78625AB"/>
    <w:multiLevelType w:val="hybridMultilevel"/>
    <w:tmpl w:val="D046A794"/>
    <w:lvl w:ilvl="0" w:tplc="CC04648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9B64D9"/>
    <w:multiLevelType w:val="multilevel"/>
    <w:tmpl w:val="5C4C532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9" w15:restartNumberingAfterBreak="0">
    <w:nsid w:val="7EB527E0"/>
    <w:multiLevelType w:val="multilevel"/>
    <w:tmpl w:val="C090E8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41"/>
  </w:num>
  <w:num w:numId="14">
    <w:abstractNumId w:val="20"/>
  </w:num>
  <w:num w:numId="15">
    <w:abstractNumId w:val="27"/>
  </w:num>
  <w:num w:numId="16">
    <w:abstractNumId w:val="45"/>
  </w:num>
  <w:num w:numId="17">
    <w:abstractNumId w:val="13"/>
  </w:num>
  <w:num w:numId="18">
    <w:abstractNumId w:val="30"/>
  </w:num>
  <w:num w:numId="19">
    <w:abstractNumId w:val="35"/>
  </w:num>
  <w:num w:numId="20">
    <w:abstractNumId w:val="37"/>
  </w:num>
  <w:num w:numId="21">
    <w:abstractNumId w:val="34"/>
  </w:num>
  <w:num w:numId="22">
    <w:abstractNumId w:val="47"/>
  </w:num>
  <w:num w:numId="23">
    <w:abstractNumId w:val="21"/>
  </w:num>
  <w:num w:numId="24">
    <w:abstractNumId w:val="24"/>
  </w:num>
  <w:num w:numId="25">
    <w:abstractNumId w:val="25"/>
  </w:num>
  <w:num w:numId="26">
    <w:abstractNumId w:val="32"/>
  </w:num>
  <w:num w:numId="27">
    <w:abstractNumId w:val="49"/>
  </w:num>
  <w:num w:numId="28">
    <w:abstractNumId w:val="26"/>
  </w:num>
  <w:num w:numId="29">
    <w:abstractNumId w:val="46"/>
  </w:num>
  <w:num w:numId="30">
    <w:abstractNumId w:val="16"/>
  </w:num>
  <w:num w:numId="31">
    <w:abstractNumId w:val="12"/>
  </w:num>
  <w:num w:numId="32">
    <w:abstractNumId w:val="38"/>
  </w:num>
  <w:num w:numId="33">
    <w:abstractNumId w:val="11"/>
  </w:num>
  <w:num w:numId="34">
    <w:abstractNumId w:val="44"/>
  </w:num>
  <w:num w:numId="35">
    <w:abstractNumId w:val="31"/>
  </w:num>
  <w:num w:numId="36">
    <w:abstractNumId w:val="14"/>
  </w:num>
  <w:num w:numId="37">
    <w:abstractNumId w:val="43"/>
  </w:num>
  <w:num w:numId="38">
    <w:abstractNumId w:val="18"/>
  </w:num>
  <w:num w:numId="39">
    <w:abstractNumId w:val="36"/>
  </w:num>
  <w:num w:numId="40">
    <w:abstractNumId w:val="40"/>
  </w:num>
  <w:num w:numId="41">
    <w:abstractNumId w:val="48"/>
  </w:num>
  <w:num w:numId="42">
    <w:abstractNumId w:val="29"/>
  </w:num>
  <w:num w:numId="43">
    <w:abstractNumId w:val="22"/>
  </w:num>
  <w:num w:numId="44">
    <w:abstractNumId w:val="17"/>
  </w:num>
  <w:num w:numId="45">
    <w:abstractNumId w:val="15"/>
  </w:num>
  <w:num w:numId="46">
    <w:abstractNumId w:val="28"/>
  </w:num>
  <w:num w:numId="47">
    <w:abstractNumId w:val="10"/>
  </w:num>
  <w:num w:numId="48">
    <w:abstractNumId w:val="42"/>
  </w:num>
  <w:num w:numId="49">
    <w:abstractNumId w:val="39"/>
  </w:num>
  <w:num w:numId="50">
    <w:abstractNumId w:val="3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2968"/>
    <w:rsid w:val="00000013"/>
    <w:rsid w:val="000000AF"/>
    <w:rsid w:val="00000493"/>
    <w:rsid w:val="0000063B"/>
    <w:rsid w:val="000006B0"/>
    <w:rsid w:val="00000AC9"/>
    <w:rsid w:val="00000BF1"/>
    <w:rsid w:val="0000147C"/>
    <w:rsid w:val="000016E2"/>
    <w:rsid w:val="000016F4"/>
    <w:rsid w:val="000017D6"/>
    <w:rsid w:val="000018FB"/>
    <w:rsid w:val="00001B41"/>
    <w:rsid w:val="00001D67"/>
    <w:rsid w:val="00001DD3"/>
    <w:rsid w:val="000022B6"/>
    <w:rsid w:val="00002B5A"/>
    <w:rsid w:val="00002ECA"/>
    <w:rsid w:val="00003061"/>
    <w:rsid w:val="0000339A"/>
    <w:rsid w:val="000034EB"/>
    <w:rsid w:val="000035BF"/>
    <w:rsid w:val="0000366C"/>
    <w:rsid w:val="00003704"/>
    <w:rsid w:val="000038E7"/>
    <w:rsid w:val="00003942"/>
    <w:rsid w:val="00003C23"/>
    <w:rsid w:val="00003C2C"/>
    <w:rsid w:val="00003C35"/>
    <w:rsid w:val="00003EB5"/>
    <w:rsid w:val="0000408D"/>
    <w:rsid w:val="000041CA"/>
    <w:rsid w:val="000045E5"/>
    <w:rsid w:val="00004DC4"/>
    <w:rsid w:val="00004E04"/>
    <w:rsid w:val="00005249"/>
    <w:rsid w:val="00005356"/>
    <w:rsid w:val="0000568C"/>
    <w:rsid w:val="00005904"/>
    <w:rsid w:val="00005C60"/>
    <w:rsid w:val="00005E78"/>
    <w:rsid w:val="0000603F"/>
    <w:rsid w:val="00006056"/>
    <w:rsid w:val="000061B2"/>
    <w:rsid w:val="000068DC"/>
    <w:rsid w:val="00006AF8"/>
    <w:rsid w:val="00006C77"/>
    <w:rsid w:val="00006DB8"/>
    <w:rsid w:val="00007036"/>
    <w:rsid w:val="00007097"/>
    <w:rsid w:val="0000737A"/>
    <w:rsid w:val="00007684"/>
    <w:rsid w:val="00007A6E"/>
    <w:rsid w:val="00007AC8"/>
    <w:rsid w:val="00007E11"/>
    <w:rsid w:val="00007E4B"/>
    <w:rsid w:val="00010368"/>
    <w:rsid w:val="0001083F"/>
    <w:rsid w:val="00010945"/>
    <w:rsid w:val="00010B06"/>
    <w:rsid w:val="00010B43"/>
    <w:rsid w:val="00010BB6"/>
    <w:rsid w:val="00010CDE"/>
    <w:rsid w:val="00010E01"/>
    <w:rsid w:val="00010EAF"/>
    <w:rsid w:val="000111BE"/>
    <w:rsid w:val="00011278"/>
    <w:rsid w:val="000112CB"/>
    <w:rsid w:val="00011E9D"/>
    <w:rsid w:val="00011FFD"/>
    <w:rsid w:val="00012460"/>
    <w:rsid w:val="000124E8"/>
    <w:rsid w:val="000126DC"/>
    <w:rsid w:val="00012800"/>
    <w:rsid w:val="00012810"/>
    <w:rsid w:val="00012983"/>
    <w:rsid w:val="000129E1"/>
    <w:rsid w:val="00012C4C"/>
    <w:rsid w:val="00012D47"/>
    <w:rsid w:val="0001304F"/>
    <w:rsid w:val="00013177"/>
    <w:rsid w:val="000136FE"/>
    <w:rsid w:val="0001389A"/>
    <w:rsid w:val="000139AC"/>
    <w:rsid w:val="00013A57"/>
    <w:rsid w:val="00013A8C"/>
    <w:rsid w:val="00013CAA"/>
    <w:rsid w:val="00013F8B"/>
    <w:rsid w:val="00014290"/>
    <w:rsid w:val="00014412"/>
    <w:rsid w:val="000144C8"/>
    <w:rsid w:val="000144D6"/>
    <w:rsid w:val="00014765"/>
    <w:rsid w:val="0001476C"/>
    <w:rsid w:val="0001480A"/>
    <w:rsid w:val="000148B7"/>
    <w:rsid w:val="00014AA6"/>
    <w:rsid w:val="00014CFE"/>
    <w:rsid w:val="00014DE5"/>
    <w:rsid w:val="00014F9C"/>
    <w:rsid w:val="000150B5"/>
    <w:rsid w:val="000151E2"/>
    <w:rsid w:val="00015281"/>
    <w:rsid w:val="000153ED"/>
    <w:rsid w:val="00015406"/>
    <w:rsid w:val="00015518"/>
    <w:rsid w:val="000155AD"/>
    <w:rsid w:val="00015659"/>
    <w:rsid w:val="000159D6"/>
    <w:rsid w:val="00015D57"/>
    <w:rsid w:val="00015EA1"/>
    <w:rsid w:val="000160D3"/>
    <w:rsid w:val="00016408"/>
    <w:rsid w:val="000164BA"/>
    <w:rsid w:val="000164F7"/>
    <w:rsid w:val="00016581"/>
    <w:rsid w:val="00016691"/>
    <w:rsid w:val="00016753"/>
    <w:rsid w:val="00016771"/>
    <w:rsid w:val="000167E8"/>
    <w:rsid w:val="000168B9"/>
    <w:rsid w:val="00017176"/>
    <w:rsid w:val="00017D2D"/>
    <w:rsid w:val="00020078"/>
    <w:rsid w:val="00020883"/>
    <w:rsid w:val="00020963"/>
    <w:rsid w:val="00020983"/>
    <w:rsid w:val="00020C1A"/>
    <w:rsid w:val="00020D0D"/>
    <w:rsid w:val="00021878"/>
    <w:rsid w:val="000218F8"/>
    <w:rsid w:val="00021922"/>
    <w:rsid w:val="00021A13"/>
    <w:rsid w:val="00021BD9"/>
    <w:rsid w:val="00021DBB"/>
    <w:rsid w:val="00022012"/>
    <w:rsid w:val="000222DB"/>
    <w:rsid w:val="0002246A"/>
    <w:rsid w:val="00022766"/>
    <w:rsid w:val="00022B04"/>
    <w:rsid w:val="00022EBB"/>
    <w:rsid w:val="0002339F"/>
    <w:rsid w:val="000233A6"/>
    <w:rsid w:val="0002372E"/>
    <w:rsid w:val="00023D37"/>
    <w:rsid w:val="00023D7B"/>
    <w:rsid w:val="00023EE4"/>
    <w:rsid w:val="00023F64"/>
    <w:rsid w:val="000240FC"/>
    <w:rsid w:val="0002414B"/>
    <w:rsid w:val="0002439D"/>
    <w:rsid w:val="000248A4"/>
    <w:rsid w:val="0002491D"/>
    <w:rsid w:val="0002497D"/>
    <w:rsid w:val="00024A01"/>
    <w:rsid w:val="00024A0A"/>
    <w:rsid w:val="00024AEC"/>
    <w:rsid w:val="00024F2B"/>
    <w:rsid w:val="000251FD"/>
    <w:rsid w:val="0002521D"/>
    <w:rsid w:val="00025424"/>
    <w:rsid w:val="00025535"/>
    <w:rsid w:val="00025618"/>
    <w:rsid w:val="00025626"/>
    <w:rsid w:val="000256CC"/>
    <w:rsid w:val="000256CE"/>
    <w:rsid w:val="00025742"/>
    <w:rsid w:val="00025957"/>
    <w:rsid w:val="00025B50"/>
    <w:rsid w:val="00025C1B"/>
    <w:rsid w:val="00025F75"/>
    <w:rsid w:val="0002628F"/>
    <w:rsid w:val="000264AD"/>
    <w:rsid w:val="00026699"/>
    <w:rsid w:val="0002674C"/>
    <w:rsid w:val="00026876"/>
    <w:rsid w:val="000269AF"/>
    <w:rsid w:val="00026C00"/>
    <w:rsid w:val="00026ECF"/>
    <w:rsid w:val="00027255"/>
    <w:rsid w:val="0002725E"/>
    <w:rsid w:val="0002736C"/>
    <w:rsid w:val="00027601"/>
    <w:rsid w:val="000278A2"/>
    <w:rsid w:val="0002791A"/>
    <w:rsid w:val="00027922"/>
    <w:rsid w:val="00027985"/>
    <w:rsid w:val="00027A1A"/>
    <w:rsid w:val="00027AFF"/>
    <w:rsid w:val="00027BD0"/>
    <w:rsid w:val="00027C9D"/>
    <w:rsid w:val="00027D78"/>
    <w:rsid w:val="00027F50"/>
    <w:rsid w:val="00027F74"/>
    <w:rsid w:val="00027F97"/>
    <w:rsid w:val="00030399"/>
    <w:rsid w:val="0003045E"/>
    <w:rsid w:val="00030511"/>
    <w:rsid w:val="0003052A"/>
    <w:rsid w:val="000306E1"/>
    <w:rsid w:val="000307CF"/>
    <w:rsid w:val="0003092B"/>
    <w:rsid w:val="00030ECC"/>
    <w:rsid w:val="0003131C"/>
    <w:rsid w:val="00031515"/>
    <w:rsid w:val="000316C2"/>
    <w:rsid w:val="00031788"/>
    <w:rsid w:val="000317EF"/>
    <w:rsid w:val="000319B5"/>
    <w:rsid w:val="000319B6"/>
    <w:rsid w:val="00031AC0"/>
    <w:rsid w:val="00031B5A"/>
    <w:rsid w:val="00031B6D"/>
    <w:rsid w:val="00031C95"/>
    <w:rsid w:val="00031DCF"/>
    <w:rsid w:val="00031F04"/>
    <w:rsid w:val="000321F3"/>
    <w:rsid w:val="000323C1"/>
    <w:rsid w:val="00032470"/>
    <w:rsid w:val="00032485"/>
    <w:rsid w:val="0003251D"/>
    <w:rsid w:val="00032547"/>
    <w:rsid w:val="0003258B"/>
    <w:rsid w:val="00032846"/>
    <w:rsid w:val="00032A15"/>
    <w:rsid w:val="00032C6E"/>
    <w:rsid w:val="00032F31"/>
    <w:rsid w:val="0003305D"/>
    <w:rsid w:val="00033329"/>
    <w:rsid w:val="00033413"/>
    <w:rsid w:val="00033520"/>
    <w:rsid w:val="000337BA"/>
    <w:rsid w:val="000339E1"/>
    <w:rsid w:val="00033A2E"/>
    <w:rsid w:val="00033BCA"/>
    <w:rsid w:val="00033DA1"/>
    <w:rsid w:val="00033EEA"/>
    <w:rsid w:val="000340D1"/>
    <w:rsid w:val="000340F7"/>
    <w:rsid w:val="00034353"/>
    <w:rsid w:val="0003438E"/>
    <w:rsid w:val="00034532"/>
    <w:rsid w:val="0003459E"/>
    <w:rsid w:val="000345F1"/>
    <w:rsid w:val="00034653"/>
    <w:rsid w:val="00034874"/>
    <w:rsid w:val="00034AA4"/>
    <w:rsid w:val="00034BB0"/>
    <w:rsid w:val="00034E10"/>
    <w:rsid w:val="00034FA2"/>
    <w:rsid w:val="00035029"/>
    <w:rsid w:val="00035037"/>
    <w:rsid w:val="00035095"/>
    <w:rsid w:val="00035BCC"/>
    <w:rsid w:val="00035C81"/>
    <w:rsid w:val="00035E27"/>
    <w:rsid w:val="00035F7A"/>
    <w:rsid w:val="00036109"/>
    <w:rsid w:val="000366D5"/>
    <w:rsid w:val="00036DAD"/>
    <w:rsid w:val="00036DE6"/>
    <w:rsid w:val="00036F5A"/>
    <w:rsid w:val="0003766A"/>
    <w:rsid w:val="000379C5"/>
    <w:rsid w:val="00037A0A"/>
    <w:rsid w:val="00037C89"/>
    <w:rsid w:val="00037CC6"/>
    <w:rsid w:val="00037D7A"/>
    <w:rsid w:val="00037E95"/>
    <w:rsid w:val="00037EE1"/>
    <w:rsid w:val="000400A1"/>
    <w:rsid w:val="000400E2"/>
    <w:rsid w:val="000408D4"/>
    <w:rsid w:val="0004093C"/>
    <w:rsid w:val="000409E8"/>
    <w:rsid w:val="00040BA1"/>
    <w:rsid w:val="00040C85"/>
    <w:rsid w:val="00040CE2"/>
    <w:rsid w:val="00040D43"/>
    <w:rsid w:val="00041041"/>
    <w:rsid w:val="0004127D"/>
    <w:rsid w:val="00041380"/>
    <w:rsid w:val="00041684"/>
    <w:rsid w:val="00041875"/>
    <w:rsid w:val="00041F7C"/>
    <w:rsid w:val="000423C0"/>
    <w:rsid w:val="00042593"/>
    <w:rsid w:val="000425E5"/>
    <w:rsid w:val="0004281A"/>
    <w:rsid w:val="0004286D"/>
    <w:rsid w:val="000429D2"/>
    <w:rsid w:val="00042A53"/>
    <w:rsid w:val="00042A8A"/>
    <w:rsid w:val="00042A98"/>
    <w:rsid w:val="00042F01"/>
    <w:rsid w:val="00043897"/>
    <w:rsid w:val="00043BFC"/>
    <w:rsid w:val="00043EDE"/>
    <w:rsid w:val="0004419C"/>
    <w:rsid w:val="0004420E"/>
    <w:rsid w:val="00044330"/>
    <w:rsid w:val="000445FB"/>
    <w:rsid w:val="0004468D"/>
    <w:rsid w:val="0004485C"/>
    <w:rsid w:val="00044A58"/>
    <w:rsid w:val="00044C07"/>
    <w:rsid w:val="00044C52"/>
    <w:rsid w:val="00044D6A"/>
    <w:rsid w:val="00044F4A"/>
    <w:rsid w:val="0004526E"/>
    <w:rsid w:val="00045379"/>
    <w:rsid w:val="000459DE"/>
    <w:rsid w:val="00045EB0"/>
    <w:rsid w:val="00046042"/>
    <w:rsid w:val="000461A9"/>
    <w:rsid w:val="00046538"/>
    <w:rsid w:val="00046604"/>
    <w:rsid w:val="0004667D"/>
    <w:rsid w:val="0004677F"/>
    <w:rsid w:val="0004695A"/>
    <w:rsid w:val="00046B63"/>
    <w:rsid w:val="00047061"/>
    <w:rsid w:val="000472E4"/>
    <w:rsid w:val="000472EF"/>
    <w:rsid w:val="000476AC"/>
    <w:rsid w:val="000477D1"/>
    <w:rsid w:val="00047840"/>
    <w:rsid w:val="000479BB"/>
    <w:rsid w:val="00047A36"/>
    <w:rsid w:val="00047C47"/>
    <w:rsid w:val="00047CD9"/>
    <w:rsid w:val="00047CEC"/>
    <w:rsid w:val="00047DEF"/>
    <w:rsid w:val="00047E9A"/>
    <w:rsid w:val="00047F33"/>
    <w:rsid w:val="000500CF"/>
    <w:rsid w:val="00050117"/>
    <w:rsid w:val="00050529"/>
    <w:rsid w:val="00050ADF"/>
    <w:rsid w:val="00050CE9"/>
    <w:rsid w:val="00050EA4"/>
    <w:rsid w:val="00050F55"/>
    <w:rsid w:val="000511D6"/>
    <w:rsid w:val="0005136B"/>
    <w:rsid w:val="00051467"/>
    <w:rsid w:val="0005168B"/>
    <w:rsid w:val="0005196D"/>
    <w:rsid w:val="00051B15"/>
    <w:rsid w:val="00051D54"/>
    <w:rsid w:val="00051FDE"/>
    <w:rsid w:val="000521D1"/>
    <w:rsid w:val="0005220A"/>
    <w:rsid w:val="000522C0"/>
    <w:rsid w:val="00052412"/>
    <w:rsid w:val="00052522"/>
    <w:rsid w:val="00052665"/>
    <w:rsid w:val="000528FC"/>
    <w:rsid w:val="0005299F"/>
    <w:rsid w:val="00052B32"/>
    <w:rsid w:val="00052CF0"/>
    <w:rsid w:val="00052D27"/>
    <w:rsid w:val="00053581"/>
    <w:rsid w:val="000535BC"/>
    <w:rsid w:val="000537A6"/>
    <w:rsid w:val="00053E57"/>
    <w:rsid w:val="000540BE"/>
    <w:rsid w:val="0005410B"/>
    <w:rsid w:val="00054311"/>
    <w:rsid w:val="000543F7"/>
    <w:rsid w:val="0005458C"/>
    <w:rsid w:val="00054986"/>
    <w:rsid w:val="00054C13"/>
    <w:rsid w:val="00054E94"/>
    <w:rsid w:val="000550B5"/>
    <w:rsid w:val="00055180"/>
    <w:rsid w:val="0005523F"/>
    <w:rsid w:val="00055267"/>
    <w:rsid w:val="00055276"/>
    <w:rsid w:val="000554EA"/>
    <w:rsid w:val="000555D3"/>
    <w:rsid w:val="000555F4"/>
    <w:rsid w:val="00055829"/>
    <w:rsid w:val="00055851"/>
    <w:rsid w:val="00055861"/>
    <w:rsid w:val="00055A1C"/>
    <w:rsid w:val="00055EF6"/>
    <w:rsid w:val="00055F6C"/>
    <w:rsid w:val="000563AF"/>
    <w:rsid w:val="0005694A"/>
    <w:rsid w:val="00056BCC"/>
    <w:rsid w:val="0005739A"/>
    <w:rsid w:val="000574CD"/>
    <w:rsid w:val="00057728"/>
    <w:rsid w:val="00057AF7"/>
    <w:rsid w:val="00057CFF"/>
    <w:rsid w:val="00057E79"/>
    <w:rsid w:val="0006026C"/>
    <w:rsid w:val="00060354"/>
    <w:rsid w:val="000607D8"/>
    <w:rsid w:val="000608AE"/>
    <w:rsid w:val="000609D2"/>
    <w:rsid w:val="00060AB3"/>
    <w:rsid w:val="00060AE0"/>
    <w:rsid w:val="00060B5D"/>
    <w:rsid w:val="00060BF1"/>
    <w:rsid w:val="00061182"/>
    <w:rsid w:val="0006118C"/>
    <w:rsid w:val="000618F0"/>
    <w:rsid w:val="00061A5C"/>
    <w:rsid w:val="00061C62"/>
    <w:rsid w:val="00061CAC"/>
    <w:rsid w:val="00061F80"/>
    <w:rsid w:val="00062592"/>
    <w:rsid w:val="000626AA"/>
    <w:rsid w:val="000628DF"/>
    <w:rsid w:val="000632A0"/>
    <w:rsid w:val="00063338"/>
    <w:rsid w:val="0006334F"/>
    <w:rsid w:val="00063382"/>
    <w:rsid w:val="000633BA"/>
    <w:rsid w:val="0006355A"/>
    <w:rsid w:val="000636CD"/>
    <w:rsid w:val="000637F0"/>
    <w:rsid w:val="000639F7"/>
    <w:rsid w:val="00064050"/>
    <w:rsid w:val="00064062"/>
    <w:rsid w:val="00064229"/>
    <w:rsid w:val="0006449A"/>
    <w:rsid w:val="000644CA"/>
    <w:rsid w:val="00064697"/>
    <w:rsid w:val="000647C0"/>
    <w:rsid w:val="00064E34"/>
    <w:rsid w:val="00064E82"/>
    <w:rsid w:val="000652D9"/>
    <w:rsid w:val="00065339"/>
    <w:rsid w:val="000654A0"/>
    <w:rsid w:val="000655F4"/>
    <w:rsid w:val="00065801"/>
    <w:rsid w:val="00065867"/>
    <w:rsid w:val="00065A7D"/>
    <w:rsid w:val="00065C02"/>
    <w:rsid w:val="00065D78"/>
    <w:rsid w:val="00065EB7"/>
    <w:rsid w:val="0006609B"/>
    <w:rsid w:val="000660A2"/>
    <w:rsid w:val="000662A9"/>
    <w:rsid w:val="000664A5"/>
    <w:rsid w:val="00066992"/>
    <w:rsid w:val="00066A3B"/>
    <w:rsid w:val="00066D4B"/>
    <w:rsid w:val="00066F9A"/>
    <w:rsid w:val="00067002"/>
    <w:rsid w:val="000670FD"/>
    <w:rsid w:val="000673BE"/>
    <w:rsid w:val="000674A3"/>
    <w:rsid w:val="000678B6"/>
    <w:rsid w:val="00067A6A"/>
    <w:rsid w:val="00067CA9"/>
    <w:rsid w:val="00067CFA"/>
    <w:rsid w:val="00067DAC"/>
    <w:rsid w:val="00070329"/>
    <w:rsid w:val="0007059C"/>
    <w:rsid w:val="000705E4"/>
    <w:rsid w:val="000708B9"/>
    <w:rsid w:val="000709AD"/>
    <w:rsid w:val="00070CB1"/>
    <w:rsid w:val="000714AF"/>
    <w:rsid w:val="0007164B"/>
    <w:rsid w:val="00071894"/>
    <w:rsid w:val="00071986"/>
    <w:rsid w:val="00071B9B"/>
    <w:rsid w:val="00071E13"/>
    <w:rsid w:val="00071F23"/>
    <w:rsid w:val="00071FC1"/>
    <w:rsid w:val="000720F0"/>
    <w:rsid w:val="000721D0"/>
    <w:rsid w:val="00072235"/>
    <w:rsid w:val="00072569"/>
    <w:rsid w:val="000727EA"/>
    <w:rsid w:val="00072802"/>
    <w:rsid w:val="00072985"/>
    <w:rsid w:val="00072EA1"/>
    <w:rsid w:val="000733D0"/>
    <w:rsid w:val="000738BC"/>
    <w:rsid w:val="00073A95"/>
    <w:rsid w:val="00073AAA"/>
    <w:rsid w:val="00073C3E"/>
    <w:rsid w:val="00073F00"/>
    <w:rsid w:val="00073FD1"/>
    <w:rsid w:val="0007426A"/>
    <w:rsid w:val="00074454"/>
    <w:rsid w:val="000744EB"/>
    <w:rsid w:val="0007450B"/>
    <w:rsid w:val="00074A29"/>
    <w:rsid w:val="00074B38"/>
    <w:rsid w:val="00074B8D"/>
    <w:rsid w:val="00074C23"/>
    <w:rsid w:val="00075228"/>
    <w:rsid w:val="00075250"/>
    <w:rsid w:val="00075271"/>
    <w:rsid w:val="000755C1"/>
    <w:rsid w:val="00075676"/>
    <w:rsid w:val="00075757"/>
    <w:rsid w:val="0007585D"/>
    <w:rsid w:val="00075BF4"/>
    <w:rsid w:val="00075DBB"/>
    <w:rsid w:val="00075E53"/>
    <w:rsid w:val="0007656D"/>
    <w:rsid w:val="0007658E"/>
    <w:rsid w:val="000766FA"/>
    <w:rsid w:val="00076938"/>
    <w:rsid w:val="00076C2B"/>
    <w:rsid w:val="00076CEE"/>
    <w:rsid w:val="00076D8F"/>
    <w:rsid w:val="00076E0C"/>
    <w:rsid w:val="00077099"/>
    <w:rsid w:val="000771A0"/>
    <w:rsid w:val="0007750A"/>
    <w:rsid w:val="0007754F"/>
    <w:rsid w:val="0007767A"/>
    <w:rsid w:val="00077BDA"/>
    <w:rsid w:val="000801CD"/>
    <w:rsid w:val="00080732"/>
    <w:rsid w:val="00080742"/>
    <w:rsid w:val="000808F7"/>
    <w:rsid w:val="00080989"/>
    <w:rsid w:val="000809DB"/>
    <w:rsid w:val="00080A0A"/>
    <w:rsid w:val="00080A2C"/>
    <w:rsid w:val="00080A4C"/>
    <w:rsid w:val="00080A9C"/>
    <w:rsid w:val="00080C94"/>
    <w:rsid w:val="00081014"/>
    <w:rsid w:val="00081375"/>
    <w:rsid w:val="00081509"/>
    <w:rsid w:val="0008154D"/>
    <w:rsid w:val="000817CC"/>
    <w:rsid w:val="00081830"/>
    <w:rsid w:val="00081923"/>
    <w:rsid w:val="00081B06"/>
    <w:rsid w:val="00081BDC"/>
    <w:rsid w:val="00081BEA"/>
    <w:rsid w:val="00081D27"/>
    <w:rsid w:val="00081E54"/>
    <w:rsid w:val="00081E9B"/>
    <w:rsid w:val="00081F5E"/>
    <w:rsid w:val="000820E3"/>
    <w:rsid w:val="00082197"/>
    <w:rsid w:val="000827DA"/>
    <w:rsid w:val="00082889"/>
    <w:rsid w:val="000828B0"/>
    <w:rsid w:val="00082926"/>
    <w:rsid w:val="00082A90"/>
    <w:rsid w:val="00082B5F"/>
    <w:rsid w:val="00083198"/>
    <w:rsid w:val="000832C1"/>
    <w:rsid w:val="000832D7"/>
    <w:rsid w:val="000832FE"/>
    <w:rsid w:val="000839C3"/>
    <w:rsid w:val="000840AD"/>
    <w:rsid w:val="00084206"/>
    <w:rsid w:val="00084453"/>
    <w:rsid w:val="000846D6"/>
    <w:rsid w:val="00084843"/>
    <w:rsid w:val="000848AC"/>
    <w:rsid w:val="000848CA"/>
    <w:rsid w:val="0008494F"/>
    <w:rsid w:val="00084C7F"/>
    <w:rsid w:val="00084E2C"/>
    <w:rsid w:val="00084FE2"/>
    <w:rsid w:val="000852DB"/>
    <w:rsid w:val="00085824"/>
    <w:rsid w:val="0008634D"/>
    <w:rsid w:val="00086588"/>
    <w:rsid w:val="000865ED"/>
    <w:rsid w:val="000868BF"/>
    <w:rsid w:val="00086B2B"/>
    <w:rsid w:val="00086BCE"/>
    <w:rsid w:val="00086C59"/>
    <w:rsid w:val="0008704B"/>
    <w:rsid w:val="000870DB"/>
    <w:rsid w:val="0008737E"/>
    <w:rsid w:val="00087435"/>
    <w:rsid w:val="0008794A"/>
    <w:rsid w:val="00087DDC"/>
    <w:rsid w:val="00087DF5"/>
    <w:rsid w:val="00090146"/>
    <w:rsid w:val="000901EE"/>
    <w:rsid w:val="00090340"/>
    <w:rsid w:val="00090588"/>
    <w:rsid w:val="0009086E"/>
    <w:rsid w:val="000909D9"/>
    <w:rsid w:val="00090AD7"/>
    <w:rsid w:val="00091036"/>
    <w:rsid w:val="0009128E"/>
    <w:rsid w:val="000912AA"/>
    <w:rsid w:val="000912E0"/>
    <w:rsid w:val="000912EA"/>
    <w:rsid w:val="000915B7"/>
    <w:rsid w:val="00091958"/>
    <w:rsid w:val="00091E23"/>
    <w:rsid w:val="00091FEE"/>
    <w:rsid w:val="00092358"/>
    <w:rsid w:val="00092399"/>
    <w:rsid w:val="00092538"/>
    <w:rsid w:val="000926DB"/>
    <w:rsid w:val="0009275A"/>
    <w:rsid w:val="00092B3E"/>
    <w:rsid w:val="00092CA7"/>
    <w:rsid w:val="00092F67"/>
    <w:rsid w:val="00092F77"/>
    <w:rsid w:val="000930D6"/>
    <w:rsid w:val="00093372"/>
    <w:rsid w:val="0009360A"/>
    <w:rsid w:val="000937C5"/>
    <w:rsid w:val="000937D8"/>
    <w:rsid w:val="00093B46"/>
    <w:rsid w:val="00093B4C"/>
    <w:rsid w:val="00093C4D"/>
    <w:rsid w:val="00093D23"/>
    <w:rsid w:val="00094002"/>
    <w:rsid w:val="00094374"/>
    <w:rsid w:val="0009487D"/>
    <w:rsid w:val="000949AE"/>
    <w:rsid w:val="000949FE"/>
    <w:rsid w:val="00094BA8"/>
    <w:rsid w:val="00094CD4"/>
    <w:rsid w:val="00094E33"/>
    <w:rsid w:val="00094EF9"/>
    <w:rsid w:val="00094FB6"/>
    <w:rsid w:val="00095101"/>
    <w:rsid w:val="00095132"/>
    <w:rsid w:val="0009517F"/>
    <w:rsid w:val="000952AE"/>
    <w:rsid w:val="000952E6"/>
    <w:rsid w:val="000953EE"/>
    <w:rsid w:val="000956E6"/>
    <w:rsid w:val="00095824"/>
    <w:rsid w:val="00095836"/>
    <w:rsid w:val="000958B3"/>
    <w:rsid w:val="000959AA"/>
    <w:rsid w:val="00095A3C"/>
    <w:rsid w:val="0009609D"/>
    <w:rsid w:val="000961DE"/>
    <w:rsid w:val="000961F9"/>
    <w:rsid w:val="00096734"/>
    <w:rsid w:val="000968F3"/>
    <w:rsid w:val="00096930"/>
    <w:rsid w:val="0009695A"/>
    <w:rsid w:val="000972AB"/>
    <w:rsid w:val="00097386"/>
    <w:rsid w:val="00097482"/>
    <w:rsid w:val="00097675"/>
    <w:rsid w:val="00097A21"/>
    <w:rsid w:val="00097B56"/>
    <w:rsid w:val="00097DC8"/>
    <w:rsid w:val="000A00B8"/>
    <w:rsid w:val="000A0150"/>
    <w:rsid w:val="000A09B7"/>
    <w:rsid w:val="000A09BC"/>
    <w:rsid w:val="000A0D48"/>
    <w:rsid w:val="000A0ED9"/>
    <w:rsid w:val="000A1034"/>
    <w:rsid w:val="000A11C7"/>
    <w:rsid w:val="000A125F"/>
    <w:rsid w:val="000A149C"/>
    <w:rsid w:val="000A15D9"/>
    <w:rsid w:val="000A169C"/>
    <w:rsid w:val="000A17B5"/>
    <w:rsid w:val="000A17D5"/>
    <w:rsid w:val="000A1841"/>
    <w:rsid w:val="000A19F1"/>
    <w:rsid w:val="000A1A61"/>
    <w:rsid w:val="000A1BEE"/>
    <w:rsid w:val="000A1DC7"/>
    <w:rsid w:val="000A1FE9"/>
    <w:rsid w:val="000A20D4"/>
    <w:rsid w:val="000A22A0"/>
    <w:rsid w:val="000A22B8"/>
    <w:rsid w:val="000A25F2"/>
    <w:rsid w:val="000A2654"/>
    <w:rsid w:val="000A29B9"/>
    <w:rsid w:val="000A2C48"/>
    <w:rsid w:val="000A2F24"/>
    <w:rsid w:val="000A3023"/>
    <w:rsid w:val="000A31B2"/>
    <w:rsid w:val="000A31B6"/>
    <w:rsid w:val="000A3283"/>
    <w:rsid w:val="000A348F"/>
    <w:rsid w:val="000A350B"/>
    <w:rsid w:val="000A350E"/>
    <w:rsid w:val="000A364F"/>
    <w:rsid w:val="000A37F5"/>
    <w:rsid w:val="000A3A09"/>
    <w:rsid w:val="000A3A2E"/>
    <w:rsid w:val="000A3ABB"/>
    <w:rsid w:val="000A3E62"/>
    <w:rsid w:val="000A3EA9"/>
    <w:rsid w:val="000A450E"/>
    <w:rsid w:val="000A4546"/>
    <w:rsid w:val="000A4623"/>
    <w:rsid w:val="000A4825"/>
    <w:rsid w:val="000A486C"/>
    <w:rsid w:val="000A497A"/>
    <w:rsid w:val="000A4A4D"/>
    <w:rsid w:val="000A4C73"/>
    <w:rsid w:val="000A4FC8"/>
    <w:rsid w:val="000A51F4"/>
    <w:rsid w:val="000A520D"/>
    <w:rsid w:val="000A552F"/>
    <w:rsid w:val="000A55E8"/>
    <w:rsid w:val="000A56B8"/>
    <w:rsid w:val="000A56CF"/>
    <w:rsid w:val="000A594A"/>
    <w:rsid w:val="000A5B8F"/>
    <w:rsid w:val="000A5BD1"/>
    <w:rsid w:val="000A5C20"/>
    <w:rsid w:val="000A5EDD"/>
    <w:rsid w:val="000A5FBD"/>
    <w:rsid w:val="000A6374"/>
    <w:rsid w:val="000A66CD"/>
    <w:rsid w:val="000A67AF"/>
    <w:rsid w:val="000A6859"/>
    <w:rsid w:val="000A68D6"/>
    <w:rsid w:val="000A697B"/>
    <w:rsid w:val="000A6D74"/>
    <w:rsid w:val="000A71C3"/>
    <w:rsid w:val="000A7222"/>
    <w:rsid w:val="000A72CD"/>
    <w:rsid w:val="000A7517"/>
    <w:rsid w:val="000A75AF"/>
    <w:rsid w:val="000A76F9"/>
    <w:rsid w:val="000A7A65"/>
    <w:rsid w:val="000B0186"/>
    <w:rsid w:val="000B0311"/>
    <w:rsid w:val="000B07A2"/>
    <w:rsid w:val="000B0C57"/>
    <w:rsid w:val="000B0D3C"/>
    <w:rsid w:val="000B0FC2"/>
    <w:rsid w:val="000B102B"/>
    <w:rsid w:val="000B107D"/>
    <w:rsid w:val="000B1248"/>
    <w:rsid w:val="000B15BE"/>
    <w:rsid w:val="000B15F9"/>
    <w:rsid w:val="000B1A7C"/>
    <w:rsid w:val="000B1E0C"/>
    <w:rsid w:val="000B1ED5"/>
    <w:rsid w:val="000B2056"/>
    <w:rsid w:val="000B20D6"/>
    <w:rsid w:val="000B21E4"/>
    <w:rsid w:val="000B2664"/>
    <w:rsid w:val="000B285F"/>
    <w:rsid w:val="000B2A7E"/>
    <w:rsid w:val="000B2B22"/>
    <w:rsid w:val="000B302A"/>
    <w:rsid w:val="000B317C"/>
    <w:rsid w:val="000B3525"/>
    <w:rsid w:val="000B38A6"/>
    <w:rsid w:val="000B3CA1"/>
    <w:rsid w:val="000B3D8E"/>
    <w:rsid w:val="000B40D7"/>
    <w:rsid w:val="000B41B4"/>
    <w:rsid w:val="000B440D"/>
    <w:rsid w:val="000B451B"/>
    <w:rsid w:val="000B455D"/>
    <w:rsid w:val="000B4A4A"/>
    <w:rsid w:val="000B4B32"/>
    <w:rsid w:val="000B4BA7"/>
    <w:rsid w:val="000B4BDE"/>
    <w:rsid w:val="000B4D9C"/>
    <w:rsid w:val="000B53B0"/>
    <w:rsid w:val="000B54AE"/>
    <w:rsid w:val="000B579A"/>
    <w:rsid w:val="000B5DE2"/>
    <w:rsid w:val="000B5DE6"/>
    <w:rsid w:val="000B616E"/>
    <w:rsid w:val="000B626C"/>
    <w:rsid w:val="000B6516"/>
    <w:rsid w:val="000B6599"/>
    <w:rsid w:val="000B65F3"/>
    <w:rsid w:val="000B68E9"/>
    <w:rsid w:val="000B6A3F"/>
    <w:rsid w:val="000B6BA4"/>
    <w:rsid w:val="000B7216"/>
    <w:rsid w:val="000B73BA"/>
    <w:rsid w:val="000B781E"/>
    <w:rsid w:val="000B7CE4"/>
    <w:rsid w:val="000B7DD1"/>
    <w:rsid w:val="000B7F50"/>
    <w:rsid w:val="000C0166"/>
    <w:rsid w:val="000C025C"/>
    <w:rsid w:val="000C0275"/>
    <w:rsid w:val="000C058D"/>
    <w:rsid w:val="000C05A6"/>
    <w:rsid w:val="000C096B"/>
    <w:rsid w:val="000C0A59"/>
    <w:rsid w:val="000C113C"/>
    <w:rsid w:val="000C1140"/>
    <w:rsid w:val="000C118B"/>
    <w:rsid w:val="000C145F"/>
    <w:rsid w:val="000C162F"/>
    <w:rsid w:val="000C1657"/>
    <w:rsid w:val="000C16B8"/>
    <w:rsid w:val="000C1717"/>
    <w:rsid w:val="000C1950"/>
    <w:rsid w:val="000C1CED"/>
    <w:rsid w:val="000C23F5"/>
    <w:rsid w:val="000C24EE"/>
    <w:rsid w:val="000C271C"/>
    <w:rsid w:val="000C2721"/>
    <w:rsid w:val="000C2946"/>
    <w:rsid w:val="000C2ADA"/>
    <w:rsid w:val="000C2FBE"/>
    <w:rsid w:val="000C3252"/>
    <w:rsid w:val="000C35E5"/>
    <w:rsid w:val="000C369F"/>
    <w:rsid w:val="000C40FF"/>
    <w:rsid w:val="000C4125"/>
    <w:rsid w:val="000C41AD"/>
    <w:rsid w:val="000C4364"/>
    <w:rsid w:val="000C46B4"/>
    <w:rsid w:val="000C4AA8"/>
    <w:rsid w:val="000C4D35"/>
    <w:rsid w:val="000C4E5A"/>
    <w:rsid w:val="000C4F23"/>
    <w:rsid w:val="000C50E4"/>
    <w:rsid w:val="000C538F"/>
    <w:rsid w:val="000C5559"/>
    <w:rsid w:val="000C5593"/>
    <w:rsid w:val="000C56F3"/>
    <w:rsid w:val="000C5731"/>
    <w:rsid w:val="000C5C9C"/>
    <w:rsid w:val="000C6071"/>
    <w:rsid w:val="000C60B2"/>
    <w:rsid w:val="000C62FA"/>
    <w:rsid w:val="000C6375"/>
    <w:rsid w:val="000C6509"/>
    <w:rsid w:val="000C6588"/>
    <w:rsid w:val="000C667B"/>
    <w:rsid w:val="000C686B"/>
    <w:rsid w:val="000C68B2"/>
    <w:rsid w:val="000C68C2"/>
    <w:rsid w:val="000C6956"/>
    <w:rsid w:val="000C6BF3"/>
    <w:rsid w:val="000C6C88"/>
    <w:rsid w:val="000C6D66"/>
    <w:rsid w:val="000C702E"/>
    <w:rsid w:val="000C71EF"/>
    <w:rsid w:val="000C7555"/>
    <w:rsid w:val="000C7B05"/>
    <w:rsid w:val="000C7B27"/>
    <w:rsid w:val="000C7E24"/>
    <w:rsid w:val="000D0082"/>
    <w:rsid w:val="000D0398"/>
    <w:rsid w:val="000D05EF"/>
    <w:rsid w:val="000D069E"/>
    <w:rsid w:val="000D0CF4"/>
    <w:rsid w:val="000D10A7"/>
    <w:rsid w:val="000D131C"/>
    <w:rsid w:val="000D1322"/>
    <w:rsid w:val="000D143B"/>
    <w:rsid w:val="000D1541"/>
    <w:rsid w:val="000D156A"/>
    <w:rsid w:val="000D15F3"/>
    <w:rsid w:val="000D1C44"/>
    <w:rsid w:val="000D1CA6"/>
    <w:rsid w:val="000D20FE"/>
    <w:rsid w:val="000D2249"/>
    <w:rsid w:val="000D22E0"/>
    <w:rsid w:val="000D235F"/>
    <w:rsid w:val="000D26AD"/>
    <w:rsid w:val="000D2792"/>
    <w:rsid w:val="000D2BF6"/>
    <w:rsid w:val="000D2DC7"/>
    <w:rsid w:val="000D3036"/>
    <w:rsid w:val="000D30DD"/>
    <w:rsid w:val="000D31AA"/>
    <w:rsid w:val="000D3274"/>
    <w:rsid w:val="000D34CC"/>
    <w:rsid w:val="000D3BC4"/>
    <w:rsid w:val="000D3E0C"/>
    <w:rsid w:val="000D40D3"/>
    <w:rsid w:val="000D437D"/>
    <w:rsid w:val="000D477C"/>
    <w:rsid w:val="000D4A48"/>
    <w:rsid w:val="000D4C82"/>
    <w:rsid w:val="000D4D74"/>
    <w:rsid w:val="000D4FD2"/>
    <w:rsid w:val="000D5321"/>
    <w:rsid w:val="000D56A2"/>
    <w:rsid w:val="000D56C8"/>
    <w:rsid w:val="000D58AA"/>
    <w:rsid w:val="000D5A30"/>
    <w:rsid w:val="000D5D89"/>
    <w:rsid w:val="000D61EF"/>
    <w:rsid w:val="000D64C7"/>
    <w:rsid w:val="000D64D6"/>
    <w:rsid w:val="000D652B"/>
    <w:rsid w:val="000D6717"/>
    <w:rsid w:val="000D681F"/>
    <w:rsid w:val="000D6BC5"/>
    <w:rsid w:val="000D6FD7"/>
    <w:rsid w:val="000D710F"/>
    <w:rsid w:val="000D72E2"/>
    <w:rsid w:val="000D73EF"/>
    <w:rsid w:val="000D7BFE"/>
    <w:rsid w:val="000E025C"/>
    <w:rsid w:val="000E0795"/>
    <w:rsid w:val="000E0B26"/>
    <w:rsid w:val="000E0B97"/>
    <w:rsid w:val="000E0BE8"/>
    <w:rsid w:val="000E0E7E"/>
    <w:rsid w:val="000E11C0"/>
    <w:rsid w:val="000E129C"/>
    <w:rsid w:val="000E1B15"/>
    <w:rsid w:val="000E1C4B"/>
    <w:rsid w:val="000E2042"/>
    <w:rsid w:val="000E271C"/>
    <w:rsid w:val="000E28C2"/>
    <w:rsid w:val="000E2C0D"/>
    <w:rsid w:val="000E2C30"/>
    <w:rsid w:val="000E2D4A"/>
    <w:rsid w:val="000E2E69"/>
    <w:rsid w:val="000E2F54"/>
    <w:rsid w:val="000E2FA3"/>
    <w:rsid w:val="000E323D"/>
    <w:rsid w:val="000E34D0"/>
    <w:rsid w:val="000E3626"/>
    <w:rsid w:val="000E38D5"/>
    <w:rsid w:val="000E3D11"/>
    <w:rsid w:val="000E3DEB"/>
    <w:rsid w:val="000E4100"/>
    <w:rsid w:val="000E4111"/>
    <w:rsid w:val="000E4392"/>
    <w:rsid w:val="000E43E3"/>
    <w:rsid w:val="000E450B"/>
    <w:rsid w:val="000E46CA"/>
    <w:rsid w:val="000E48CD"/>
    <w:rsid w:val="000E4B06"/>
    <w:rsid w:val="000E4C10"/>
    <w:rsid w:val="000E4E29"/>
    <w:rsid w:val="000E4F23"/>
    <w:rsid w:val="000E4FE1"/>
    <w:rsid w:val="000E519E"/>
    <w:rsid w:val="000E5215"/>
    <w:rsid w:val="000E5323"/>
    <w:rsid w:val="000E5729"/>
    <w:rsid w:val="000E575B"/>
    <w:rsid w:val="000E57A8"/>
    <w:rsid w:val="000E5BB9"/>
    <w:rsid w:val="000E5DAA"/>
    <w:rsid w:val="000E5DCB"/>
    <w:rsid w:val="000E6122"/>
    <w:rsid w:val="000E627E"/>
    <w:rsid w:val="000E6386"/>
    <w:rsid w:val="000E6522"/>
    <w:rsid w:val="000E66B0"/>
    <w:rsid w:val="000E698D"/>
    <w:rsid w:val="000E6BA9"/>
    <w:rsid w:val="000E6C1E"/>
    <w:rsid w:val="000E6D33"/>
    <w:rsid w:val="000E6E6E"/>
    <w:rsid w:val="000E6E7D"/>
    <w:rsid w:val="000E714F"/>
    <w:rsid w:val="000E74D4"/>
    <w:rsid w:val="000E7EA3"/>
    <w:rsid w:val="000F0022"/>
    <w:rsid w:val="000F0076"/>
    <w:rsid w:val="000F034E"/>
    <w:rsid w:val="000F03D5"/>
    <w:rsid w:val="000F07F9"/>
    <w:rsid w:val="000F085F"/>
    <w:rsid w:val="000F0ADF"/>
    <w:rsid w:val="000F0D80"/>
    <w:rsid w:val="000F0F01"/>
    <w:rsid w:val="000F112E"/>
    <w:rsid w:val="000F1256"/>
    <w:rsid w:val="000F1371"/>
    <w:rsid w:val="000F15C1"/>
    <w:rsid w:val="000F174B"/>
    <w:rsid w:val="000F178F"/>
    <w:rsid w:val="000F1875"/>
    <w:rsid w:val="000F1B79"/>
    <w:rsid w:val="000F1D37"/>
    <w:rsid w:val="000F1D39"/>
    <w:rsid w:val="000F1FE5"/>
    <w:rsid w:val="000F24BC"/>
    <w:rsid w:val="000F24E9"/>
    <w:rsid w:val="000F2779"/>
    <w:rsid w:val="000F2B8A"/>
    <w:rsid w:val="000F2D67"/>
    <w:rsid w:val="000F3074"/>
    <w:rsid w:val="000F3567"/>
    <w:rsid w:val="000F38E7"/>
    <w:rsid w:val="000F3A2F"/>
    <w:rsid w:val="000F3D81"/>
    <w:rsid w:val="000F4018"/>
    <w:rsid w:val="000F40ED"/>
    <w:rsid w:val="000F40FA"/>
    <w:rsid w:val="000F416F"/>
    <w:rsid w:val="000F41EB"/>
    <w:rsid w:val="000F42AB"/>
    <w:rsid w:val="000F4315"/>
    <w:rsid w:val="000F4370"/>
    <w:rsid w:val="000F4374"/>
    <w:rsid w:val="000F44B3"/>
    <w:rsid w:val="000F4604"/>
    <w:rsid w:val="000F4880"/>
    <w:rsid w:val="000F5287"/>
    <w:rsid w:val="000F533B"/>
    <w:rsid w:val="000F5A34"/>
    <w:rsid w:val="000F5B73"/>
    <w:rsid w:val="000F5FB3"/>
    <w:rsid w:val="000F6700"/>
    <w:rsid w:val="000F6B27"/>
    <w:rsid w:val="000F708C"/>
    <w:rsid w:val="000F741F"/>
    <w:rsid w:val="000F7B03"/>
    <w:rsid w:val="000F7DA6"/>
    <w:rsid w:val="000F7DCB"/>
    <w:rsid w:val="000F7EAE"/>
    <w:rsid w:val="0010012B"/>
    <w:rsid w:val="00100263"/>
    <w:rsid w:val="00100284"/>
    <w:rsid w:val="00100353"/>
    <w:rsid w:val="00100506"/>
    <w:rsid w:val="00100523"/>
    <w:rsid w:val="00100594"/>
    <w:rsid w:val="00100669"/>
    <w:rsid w:val="0010089C"/>
    <w:rsid w:val="0010095C"/>
    <w:rsid w:val="00100A36"/>
    <w:rsid w:val="00100CE1"/>
    <w:rsid w:val="00100D9C"/>
    <w:rsid w:val="00100DEE"/>
    <w:rsid w:val="00100F28"/>
    <w:rsid w:val="00100FC9"/>
    <w:rsid w:val="00101299"/>
    <w:rsid w:val="00101351"/>
    <w:rsid w:val="0010155E"/>
    <w:rsid w:val="00101805"/>
    <w:rsid w:val="00101DAA"/>
    <w:rsid w:val="00101E0C"/>
    <w:rsid w:val="00101F95"/>
    <w:rsid w:val="001023D6"/>
    <w:rsid w:val="001027A8"/>
    <w:rsid w:val="00102944"/>
    <w:rsid w:val="001029E9"/>
    <w:rsid w:val="00102B1C"/>
    <w:rsid w:val="00102B6F"/>
    <w:rsid w:val="00102F85"/>
    <w:rsid w:val="0010315E"/>
    <w:rsid w:val="001031A6"/>
    <w:rsid w:val="001031B7"/>
    <w:rsid w:val="001034C4"/>
    <w:rsid w:val="001034CC"/>
    <w:rsid w:val="001035BC"/>
    <w:rsid w:val="001035EE"/>
    <w:rsid w:val="001037E7"/>
    <w:rsid w:val="00103806"/>
    <w:rsid w:val="00103AC6"/>
    <w:rsid w:val="00103C3E"/>
    <w:rsid w:val="00103CB3"/>
    <w:rsid w:val="00103DA0"/>
    <w:rsid w:val="001040B0"/>
    <w:rsid w:val="0010432D"/>
    <w:rsid w:val="00104556"/>
    <w:rsid w:val="00104786"/>
    <w:rsid w:val="00104B27"/>
    <w:rsid w:val="00104B7F"/>
    <w:rsid w:val="00104F62"/>
    <w:rsid w:val="0010518F"/>
    <w:rsid w:val="001052B6"/>
    <w:rsid w:val="00105314"/>
    <w:rsid w:val="001057E8"/>
    <w:rsid w:val="001058E7"/>
    <w:rsid w:val="00105A9D"/>
    <w:rsid w:val="00105E55"/>
    <w:rsid w:val="00105F3E"/>
    <w:rsid w:val="0010646E"/>
    <w:rsid w:val="0010679F"/>
    <w:rsid w:val="001068A4"/>
    <w:rsid w:val="0010696C"/>
    <w:rsid w:val="00106E99"/>
    <w:rsid w:val="00106FB8"/>
    <w:rsid w:val="00107110"/>
    <w:rsid w:val="0010712E"/>
    <w:rsid w:val="0010751E"/>
    <w:rsid w:val="001079CF"/>
    <w:rsid w:val="00107A80"/>
    <w:rsid w:val="00107BF8"/>
    <w:rsid w:val="001102EE"/>
    <w:rsid w:val="00110400"/>
    <w:rsid w:val="0011043B"/>
    <w:rsid w:val="00110601"/>
    <w:rsid w:val="00110799"/>
    <w:rsid w:val="00110C05"/>
    <w:rsid w:val="00110C1B"/>
    <w:rsid w:val="00110F08"/>
    <w:rsid w:val="00110FC1"/>
    <w:rsid w:val="00110FE4"/>
    <w:rsid w:val="00111371"/>
    <w:rsid w:val="00111535"/>
    <w:rsid w:val="00111A2C"/>
    <w:rsid w:val="00111BB6"/>
    <w:rsid w:val="00111EA2"/>
    <w:rsid w:val="00112131"/>
    <w:rsid w:val="00112388"/>
    <w:rsid w:val="00112528"/>
    <w:rsid w:val="00112784"/>
    <w:rsid w:val="00112BE8"/>
    <w:rsid w:val="00112F02"/>
    <w:rsid w:val="00112F7A"/>
    <w:rsid w:val="0011320F"/>
    <w:rsid w:val="00113386"/>
    <w:rsid w:val="00113666"/>
    <w:rsid w:val="001138B0"/>
    <w:rsid w:val="00113B02"/>
    <w:rsid w:val="00113B35"/>
    <w:rsid w:val="00113B86"/>
    <w:rsid w:val="00113BD0"/>
    <w:rsid w:val="00113D52"/>
    <w:rsid w:val="00113E53"/>
    <w:rsid w:val="00113E88"/>
    <w:rsid w:val="00113F82"/>
    <w:rsid w:val="00114128"/>
    <w:rsid w:val="001141D9"/>
    <w:rsid w:val="001142FA"/>
    <w:rsid w:val="00114522"/>
    <w:rsid w:val="00114908"/>
    <w:rsid w:val="00114A13"/>
    <w:rsid w:val="00114CC4"/>
    <w:rsid w:val="001150B7"/>
    <w:rsid w:val="00115223"/>
    <w:rsid w:val="0011566D"/>
    <w:rsid w:val="00115857"/>
    <w:rsid w:val="00115A83"/>
    <w:rsid w:val="00115C2D"/>
    <w:rsid w:val="00115C71"/>
    <w:rsid w:val="00115D69"/>
    <w:rsid w:val="00115E68"/>
    <w:rsid w:val="001164C3"/>
    <w:rsid w:val="001166E1"/>
    <w:rsid w:val="00116A8A"/>
    <w:rsid w:val="00116A9D"/>
    <w:rsid w:val="00116C20"/>
    <w:rsid w:val="00116C87"/>
    <w:rsid w:val="00116D2A"/>
    <w:rsid w:val="001173F2"/>
    <w:rsid w:val="001176B1"/>
    <w:rsid w:val="00117A2B"/>
    <w:rsid w:val="00117B91"/>
    <w:rsid w:val="00117BC1"/>
    <w:rsid w:val="00117C9C"/>
    <w:rsid w:val="00120031"/>
    <w:rsid w:val="001202A8"/>
    <w:rsid w:val="001203AA"/>
    <w:rsid w:val="00120762"/>
    <w:rsid w:val="001208D8"/>
    <w:rsid w:val="00120959"/>
    <w:rsid w:val="00120B0A"/>
    <w:rsid w:val="00120CEA"/>
    <w:rsid w:val="00121053"/>
    <w:rsid w:val="0012106D"/>
    <w:rsid w:val="001210B2"/>
    <w:rsid w:val="001210ED"/>
    <w:rsid w:val="0012111D"/>
    <w:rsid w:val="00121180"/>
    <w:rsid w:val="0012181F"/>
    <w:rsid w:val="00121908"/>
    <w:rsid w:val="00121EE0"/>
    <w:rsid w:val="00122435"/>
    <w:rsid w:val="001224C5"/>
    <w:rsid w:val="001225A3"/>
    <w:rsid w:val="001226C3"/>
    <w:rsid w:val="00122C19"/>
    <w:rsid w:val="00122C3E"/>
    <w:rsid w:val="00122D1F"/>
    <w:rsid w:val="001230EA"/>
    <w:rsid w:val="0012322F"/>
    <w:rsid w:val="00123291"/>
    <w:rsid w:val="00123577"/>
    <w:rsid w:val="00123786"/>
    <w:rsid w:val="00123887"/>
    <w:rsid w:val="00123A10"/>
    <w:rsid w:val="00123A45"/>
    <w:rsid w:val="0012402A"/>
    <w:rsid w:val="00124041"/>
    <w:rsid w:val="00124059"/>
    <w:rsid w:val="001241D1"/>
    <w:rsid w:val="001243E6"/>
    <w:rsid w:val="0012440F"/>
    <w:rsid w:val="0012449B"/>
    <w:rsid w:val="00124500"/>
    <w:rsid w:val="00124652"/>
    <w:rsid w:val="001246C2"/>
    <w:rsid w:val="00124CA6"/>
    <w:rsid w:val="00124F50"/>
    <w:rsid w:val="0012542E"/>
    <w:rsid w:val="001255FE"/>
    <w:rsid w:val="00125854"/>
    <w:rsid w:val="00125946"/>
    <w:rsid w:val="00125AA4"/>
    <w:rsid w:val="00125E73"/>
    <w:rsid w:val="0012620A"/>
    <w:rsid w:val="00126274"/>
    <w:rsid w:val="001264E8"/>
    <w:rsid w:val="001267CC"/>
    <w:rsid w:val="00126C7A"/>
    <w:rsid w:val="00126CFA"/>
    <w:rsid w:val="00127400"/>
    <w:rsid w:val="00127465"/>
    <w:rsid w:val="00127475"/>
    <w:rsid w:val="001274ED"/>
    <w:rsid w:val="0012782A"/>
    <w:rsid w:val="001278CA"/>
    <w:rsid w:val="00127D56"/>
    <w:rsid w:val="0013015C"/>
    <w:rsid w:val="0013028B"/>
    <w:rsid w:val="001302E0"/>
    <w:rsid w:val="001303C6"/>
    <w:rsid w:val="00130507"/>
    <w:rsid w:val="00130530"/>
    <w:rsid w:val="0013085D"/>
    <w:rsid w:val="0013088A"/>
    <w:rsid w:val="00130892"/>
    <w:rsid w:val="001309D7"/>
    <w:rsid w:val="00130BE7"/>
    <w:rsid w:val="001311F1"/>
    <w:rsid w:val="00131367"/>
    <w:rsid w:val="001315F5"/>
    <w:rsid w:val="00131BB9"/>
    <w:rsid w:val="00131D05"/>
    <w:rsid w:val="00131E18"/>
    <w:rsid w:val="00132B62"/>
    <w:rsid w:val="00132CBE"/>
    <w:rsid w:val="00132E9F"/>
    <w:rsid w:val="001330DB"/>
    <w:rsid w:val="001331D5"/>
    <w:rsid w:val="00133260"/>
    <w:rsid w:val="00133430"/>
    <w:rsid w:val="0013382C"/>
    <w:rsid w:val="00133A94"/>
    <w:rsid w:val="00134312"/>
    <w:rsid w:val="0013439F"/>
    <w:rsid w:val="00134693"/>
    <w:rsid w:val="00134799"/>
    <w:rsid w:val="00134887"/>
    <w:rsid w:val="001349D7"/>
    <w:rsid w:val="00134CF3"/>
    <w:rsid w:val="00134D22"/>
    <w:rsid w:val="00134DD3"/>
    <w:rsid w:val="00134EA9"/>
    <w:rsid w:val="00134F35"/>
    <w:rsid w:val="0013505C"/>
    <w:rsid w:val="00135394"/>
    <w:rsid w:val="00135462"/>
    <w:rsid w:val="00135464"/>
    <w:rsid w:val="001356A1"/>
    <w:rsid w:val="00135964"/>
    <w:rsid w:val="00135988"/>
    <w:rsid w:val="00135CCF"/>
    <w:rsid w:val="00135ECC"/>
    <w:rsid w:val="0013614B"/>
    <w:rsid w:val="00136389"/>
    <w:rsid w:val="0013654F"/>
    <w:rsid w:val="001366BE"/>
    <w:rsid w:val="00136EE3"/>
    <w:rsid w:val="00136FAF"/>
    <w:rsid w:val="00136FB8"/>
    <w:rsid w:val="00136FDA"/>
    <w:rsid w:val="00136FEA"/>
    <w:rsid w:val="001371AD"/>
    <w:rsid w:val="00137257"/>
    <w:rsid w:val="00137331"/>
    <w:rsid w:val="001373C4"/>
    <w:rsid w:val="0013799D"/>
    <w:rsid w:val="001379BF"/>
    <w:rsid w:val="00137BEA"/>
    <w:rsid w:val="00137D5A"/>
    <w:rsid w:val="00137FE9"/>
    <w:rsid w:val="0014021F"/>
    <w:rsid w:val="0014064D"/>
    <w:rsid w:val="0014081B"/>
    <w:rsid w:val="00140CF6"/>
    <w:rsid w:val="00141166"/>
    <w:rsid w:val="00141285"/>
    <w:rsid w:val="001415BC"/>
    <w:rsid w:val="001416A1"/>
    <w:rsid w:val="00141A31"/>
    <w:rsid w:val="00141A9A"/>
    <w:rsid w:val="00141AAE"/>
    <w:rsid w:val="00141D06"/>
    <w:rsid w:val="00141D21"/>
    <w:rsid w:val="00141EDB"/>
    <w:rsid w:val="00142164"/>
    <w:rsid w:val="0014228A"/>
    <w:rsid w:val="00142563"/>
    <w:rsid w:val="001426D8"/>
    <w:rsid w:val="00142946"/>
    <w:rsid w:val="00142A14"/>
    <w:rsid w:val="00142AEE"/>
    <w:rsid w:val="00142AF2"/>
    <w:rsid w:val="00142B78"/>
    <w:rsid w:val="00142C34"/>
    <w:rsid w:val="00142C64"/>
    <w:rsid w:val="00142D70"/>
    <w:rsid w:val="00142E26"/>
    <w:rsid w:val="00143343"/>
    <w:rsid w:val="001433C6"/>
    <w:rsid w:val="00143556"/>
    <w:rsid w:val="001439D3"/>
    <w:rsid w:val="00143C5A"/>
    <w:rsid w:val="00143EA8"/>
    <w:rsid w:val="0014449B"/>
    <w:rsid w:val="00144648"/>
    <w:rsid w:val="00144B4B"/>
    <w:rsid w:val="00144BCF"/>
    <w:rsid w:val="00144C4F"/>
    <w:rsid w:val="00145181"/>
    <w:rsid w:val="001456DC"/>
    <w:rsid w:val="001458CF"/>
    <w:rsid w:val="00145E9C"/>
    <w:rsid w:val="00145EC5"/>
    <w:rsid w:val="00146018"/>
    <w:rsid w:val="001463C1"/>
    <w:rsid w:val="0014665D"/>
    <w:rsid w:val="00146857"/>
    <w:rsid w:val="00146B0E"/>
    <w:rsid w:val="00146F4E"/>
    <w:rsid w:val="0014701A"/>
    <w:rsid w:val="001471A1"/>
    <w:rsid w:val="0014746F"/>
    <w:rsid w:val="00147996"/>
    <w:rsid w:val="00147F54"/>
    <w:rsid w:val="00147FA0"/>
    <w:rsid w:val="00150041"/>
    <w:rsid w:val="001506A6"/>
    <w:rsid w:val="00150786"/>
    <w:rsid w:val="00150DA0"/>
    <w:rsid w:val="00150FD2"/>
    <w:rsid w:val="001512A1"/>
    <w:rsid w:val="00151300"/>
    <w:rsid w:val="0015140D"/>
    <w:rsid w:val="001516A0"/>
    <w:rsid w:val="00151825"/>
    <w:rsid w:val="001519D7"/>
    <w:rsid w:val="00151AB8"/>
    <w:rsid w:val="00151AEF"/>
    <w:rsid w:val="00151BD9"/>
    <w:rsid w:val="00151BF0"/>
    <w:rsid w:val="00152146"/>
    <w:rsid w:val="00152313"/>
    <w:rsid w:val="0015232D"/>
    <w:rsid w:val="00152465"/>
    <w:rsid w:val="0015258E"/>
    <w:rsid w:val="001525DD"/>
    <w:rsid w:val="001526E7"/>
    <w:rsid w:val="001527F6"/>
    <w:rsid w:val="001529B6"/>
    <w:rsid w:val="00152AE6"/>
    <w:rsid w:val="00152CEE"/>
    <w:rsid w:val="00152D38"/>
    <w:rsid w:val="0015308E"/>
    <w:rsid w:val="001532EF"/>
    <w:rsid w:val="00153AAC"/>
    <w:rsid w:val="00153D32"/>
    <w:rsid w:val="00153D54"/>
    <w:rsid w:val="00153F1A"/>
    <w:rsid w:val="001540A2"/>
    <w:rsid w:val="001540CC"/>
    <w:rsid w:val="001542BA"/>
    <w:rsid w:val="001545BF"/>
    <w:rsid w:val="00154820"/>
    <w:rsid w:val="00154A2F"/>
    <w:rsid w:val="00154DAD"/>
    <w:rsid w:val="00154F02"/>
    <w:rsid w:val="0015513E"/>
    <w:rsid w:val="00155177"/>
    <w:rsid w:val="0015549E"/>
    <w:rsid w:val="00155575"/>
    <w:rsid w:val="0015564F"/>
    <w:rsid w:val="001557A0"/>
    <w:rsid w:val="001558B2"/>
    <w:rsid w:val="001559A4"/>
    <w:rsid w:val="001559D0"/>
    <w:rsid w:val="001559E6"/>
    <w:rsid w:val="00155CD5"/>
    <w:rsid w:val="00156EA7"/>
    <w:rsid w:val="00156F48"/>
    <w:rsid w:val="00157069"/>
    <w:rsid w:val="001570C2"/>
    <w:rsid w:val="001570EC"/>
    <w:rsid w:val="0015731A"/>
    <w:rsid w:val="00157383"/>
    <w:rsid w:val="00157439"/>
    <w:rsid w:val="001574D1"/>
    <w:rsid w:val="0015754A"/>
    <w:rsid w:val="001575B4"/>
    <w:rsid w:val="0015796D"/>
    <w:rsid w:val="00157D5E"/>
    <w:rsid w:val="00160007"/>
    <w:rsid w:val="00160109"/>
    <w:rsid w:val="0016028F"/>
    <w:rsid w:val="00160299"/>
    <w:rsid w:val="00160632"/>
    <w:rsid w:val="0016081B"/>
    <w:rsid w:val="001608DB"/>
    <w:rsid w:val="00160AC8"/>
    <w:rsid w:val="00160C03"/>
    <w:rsid w:val="00160C2B"/>
    <w:rsid w:val="001610AC"/>
    <w:rsid w:val="00161447"/>
    <w:rsid w:val="001619A8"/>
    <w:rsid w:val="00161A33"/>
    <w:rsid w:val="00161A86"/>
    <w:rsid w:val="00161BEE"/>
    <w:rsid w:val="00162064"/>
    <w:rsid w:val="00162188"/>
    <w:rsid w:val="00162217"/>
    <w:rsid w:val="00162435"/>
    <w:rsid w:val="00162565"/>
    <w:rsid w:val="001625E1"/>
    <w:rsid w:val="0016264D"/>
    <w:rsid w:val="001627F4"/>
    <w:rsid w:val="00162967"/>
    <w:rsid w:val="001629AA"/>
    <w:rsid w:val="00162BDC"/>
    <w:rsid w:val="00162D75"/>
    <w:rsid w:val="001630A9"/>
    <w:rsid w:val="001631C3"/>
    <w:rsid w:val="0016325D"/>
    <w:rsid w:val="001633C2"/>
    <w:rsid w:val="00163441"/>
    <w:rsid w:val="0016389F"/>
    <w:rsid w:val="001638BD"/>
    <w:rsid w:val="00163B3B"/>
    <w:rsid w:val="00163B77"/>
    <w:rsid w:val="00163B7D"/>
    <w:rsid w:val="00163C03"/>
    <w:rsid w:val="00163F8C"/>
    <w:rsid w:val="00163F97"/>
    <w:rsid w:val="001640A8"/>
    <w:rsid w:val="001641A0"/>
    <w:rsid w:val="00164263"/>
    <w:rsid w:val="00164302"/>
    <w:rsid w:val="001643AF"/>
    <w:rsid w:val="0016454D"/>
    <w:rsid w:val="00164796"/>
    <w:rsid w:val="00164836"/>
    <w:rsid w:val="00164887"/>
    <w:rsid w:val="0016490A"/>
    <w:rsid w:val="00164ABB"/>
    <w:rsid w:val="00164B8A"/>
    <w:rsid w:val="00164C28"/>
    <w:rsid w:val="00164DCC"/>
    <w:rsid w:val="00164E93"/>
    <w:rsid w:val="00164EE6"/>
    <w:rsid w:val="00165018"/>
    <w:rsid w:val="0016514A"/>
    <w:rsid w:val="0016532D"/>
    <w:rsid w:val="00165423"/>
    <w:rsid w:val="001654DF"/>
    <w:rsid w:val="00165530"/>
    <w:rsid w:val="0016559E"/>
    <w:rsid w:val="00165898"/>
    <w:rsid w:val="001659F1"/>
    <w:rsid w:val="00165B82"/>
    <w:rsid w:val="00165D99"/>
    <w:rsid w:val="00165F1A"/>
    <w:rsid w:val="00165FD8"/>
    <w:rsid w:val="0016627F"/>
    <w:rsid w:val="001662CD"/>
    <w:rsid w:val="001663B5"/>
    <w:rsid w:val="0016665E"/>
    <w:rsid w:val="0016689F"/>
    <w:rsid w:val="00166ABD"/>
    <w:rsid w:val="00166FC0"/>
    <w:rsid w:val="00167110"/>
    <w:rsid w:val="001673DB"/>
    <w:rsid w:val="0016750F"/>
    <w:rsid w:val="001676BB"/>
    <w:rsid w:val="00167722"/>
    <w:rsid w:val="00167793"/>
    <w:rsid w:val="001677FF"/>
    <w:rsid w:val="00167898"/>
    <w:rsid w:val="001678EF"/>
    <w:rsid w:val="00167989"/>
    <w:rsid w:val="00167AEC"/>
    <w:rsid w:val="00167CA6"/>
    <w:rsid w:val="00167D7C"/>
    <w:rsid w:val="00167EE1"/>
    <w:rsid w:val="00170447"/>
    <w:rsid w:val="00170554"/>
    <w:rsid w:val="001705AC"/>
    <w:rsid w:val="001708BE"/>
    <w:rsid w:val="001708EA"/>
    <w:rsid w:val="00170C00"/>
    <w:rsid w:val="00170CA0"/>
    <w:rsid w:val="00170E71"/>
    <w:rsid w:val="00171180"/>
    <w:rsid w:val="0017118E"/>
    <w:rsid w:val="001711C6"/>
    <w:rsid w:val="00171213"/>
    <w:rsid w:val="00171665"/>
    <w:rsid w:val="001716AA"/>
    <w:rsid w:val="00171A1A"/>
    <w:rsid w:val="00171C61"/>
    <w:rsid w:val="00172013"/>
    <w:rsid w:val="00172076"/>
    <w:rsid w:val="0017219C"/>
    <w:rsid w:val="0017221E"/>
    <w:rsid w:val="00172800"/>
    <w:rsid w:val="0017283E"/>
    <w:rsid w:val="00172939"/>
    <w:rsid w:val="00172999"/>
    <w:rsid w:val="00172C0B"/>
    <w:rsid w:val="00172CAA"/>
    <w:rsid w:val="001730E0"/>
    <w:rsid w:val="0017318A"/>
    <w:rsid w:val="00173216"/>
    <w:rsid w:val="001735D0"/>
    <w:rsid w:val="00173624"/>
    <w:rsid w:val="00173AF5"/>
    <w:rsid w:val="00173B10"/>
    <w:rsid w:val="00173C7E"/>
    <w:rsid w:val="00174369"/>
    <w:rsid w:val="001743A2"/>
    <w:rsid w:val="001743DB"/>
    <w:rsid w:val="0017444D"/>
    <w:rsid w:val="001747BD"/>
    <w:rsid w:val="001748E9"/>
    <w:rsid w:val="00174A29"/>
    <w:rsid w:val="00174A61"/>
    <w:rsid w:val="00174D70"/>
    <w:rsid w:val="00174DD4"/>
    <w:rsid w:val="00174ED7"/>
    <w:rsid w:val="001751B5"/>
    <w:rsid w:val="0017538E"/>
    <w:rsid w:val="00175656"/>
    <w:rsid w:val="0017569B"/>
    <w:rsid w:val="00175862"/>
    <w:rsid w:val="0017587F"/>
    <w:rsid w:val="00175A2A"/>
    <w:rsid w:val="00175C66"/>
    <w:rsid w:val="00175C88"/>
    <w:rsid w:val="00175CED"/>
    <w:rsid w:val="00175EBE"/>
    <w:rsid w:val="00176088"/>
    <w:rsid w:val="001760AB"/>
    <w:rsid w:val="0017613C"/>
    <w:rsid w:val="0017620A"/>
    <w:rsid w:val="00176219"/>
    <w:rsid w:val="0017630C"/>
    <w:rsid w:val="001768EF"/>
    <w:rsid w:val="00176968"/>
    <w:rsid w:val="001769CA"/>
    <w:rsid w:val="00176D57"/>
    <w:rsid w:val="00176D59"/>
    <w:rsid w:val="00176F3B"/>
    <w:rsid w:val="001771D4"/>
    <w:rsid w:val="001771E4"/>
    <w:rsid w:val="0017720D"/>
    <w:rsid w:val="0017731C"/>
    <w:rsid w:val="0017749B"/>
    <w:rsid w:val="00177781"/>
    <w:rsid w:val="00177941"/>
    <w:rsid w:val="0018028C"/>
    <w:rsid w:val="001803D0"/>
    <w:rsid w:val="001808F6"/>
    <w:rsid w:val="00180AB5"/>
    <w:rsid w:val="00180F06"/>
    <w:rsid w:val="00180FD4"/>
    <w:rsid w:val="00180FFC"/>
    <w:rsid w:val="001812A8"/>
    <w:rsid w:val="001819EB"/>
    <w:rsid w:val="00181A6F"/>
    <w:rsid w:val="00181BD7"/>
    <w:rsid w:val="00181CF9"/>
    <w:rsid w:val="00181E32"/>
    <w:rsid w:val="00181E35"/>
    <w:rsid w:val="00181ECC"/>
    <w:rsid w:val="00181F1C"/>
    <w:rsid w:val="00182066"/>
    <w:rsid w:val="00182084"/>
    <w:rsid w:val="001820C7"/>
    <w:rsid w:val="0018214D"/>
    <w:rsid w:val="001826BA"/>
    <w:rsid w:val="001827E0"/>
    <w:rsid w:val="0018280D"/>
    <w:rsid w:val="00182834"/>
    <w:rsid w:val="00182BA2"/>
    <w:rsid w:val="00182F2D"/>
    <w:rsid w:val="00183260"/>
    <w:rsid w:val="0018340B"/>
    <w:rsid w:val="00183699"/>
    <w:rsid w:val="00183B3E"/>
    <w:rsid w:val="00183BA2"/>
    <w:rsid w:val="00183C1C"/>
    <w:rsid w:val="00183D19"/>
    <w:rsid w:val="00183E60"/>
    <w:rsid w:val="00183F28"/>
    <w:rsid w:val="001840AF"/>
    <w:rsid w:val="00184237"/>
    <w:rsid w:val="0018428C"/>
    <w:rsid w:val="001846B3"/>
    <w:rsid w:val="001847EE"/>
    <w:rsid w:val="00184808"/>
    <w:rsid w:val="00184868"/>
    <w:rsid w:val="00184C07"/>
    <w:rsid w:val="00184C81"/>
    <w:rsid w:val="00184F2B"/>
    <w:rsid w:val="00184FB3"/>
    <w:rsid w:val="00185044"/>
    <w:rsid w:val="00185186"/>
    <w:rsid w:val="00185231"/>
    <w:rsid w:val="0018527C"/>
    <w:rsid w:val="00185667"/>
    <w:rsid w:val="001857C6"/>
    <w:rsid w:val="0018609F"/>
    <w:rsid w:val="001861EE"/>
    <w:rsid w:val="00186334"/>
    <w:rsid w:val="00186885"/>
    <w:rsid w:val="0018691B"/>
    <w:rsid w:val="0018694B"/>
    <w:rsid w:val="00186C87"/>
    <w:rsid w:val="00186DD3"/>
    <w:rsid w:val="00187053"/>
    <w:rsid w:val="0018711C"/>
    <w:rsid w:val="00187132"/>
    <w:rsid w:val="00187142"/>
    <w:rsid w:val="001871EF"/>
    <w:rsid w:val="001875EC"/>
    <w:rsid w:val="0018767F"/>
    <w:rsid w:val="001878A4"/>
    <w:rsid w:val="00187B1C"/>
    <w:rsid w:val="00187E08"/>
    <w:rsid w:val="00187E88"/>
    <w:rsid w:val="00190215"/>
    <w:rsid w:val="0019038D"/>
    <w:rsid w:val="00190B74"/>
    <w:rsid w:val="00190F4C"/>
    <w:rsid w:val="001910C5"/>
    <w:rsid w:val="0019129C"/>
    <w:rsid w:val="0019155E"/>
    <w:rsid w:val="001916C6"/>
    <w:rsid w:val="001919E3"/>
    <w:rsid w:val="00192044"/>
    <w:rsid w:val="0019206D"/>
    <w:rsid w:val="00192493"/>
    <w:rsid w:val="001926DD"/>
    <w:rsid w:val="001928CE"/>
    <w:rsid w:val="0019293B"/>
    <w:rsid w:val="001929FA"/>
    <w:rsid w:val="00192C7F"/>
    <w:rsid w:val="00192D97"/>
    <w:rsid w:val="00192EC8"/>
    <w:rsid w:val="001934C2"/>
    <w:rsid w:val="0019353C"/>
    <w:rsid w:val="00193597"/>
    <w:rsid w:val="001935EF"/>
    <w:rsid w:val="0019364C"/>
    <w:rsid w:val="00193C76"/>
    <w:rsid w:val="00193CDD"/>
    <w:rsid w:val="00193EC2"/>
    <w:rsid w:val="00193FC9"/>
    <w:rsid w:val="00194242"/>
    <w:rsid w:val="00194557"/>
    <w:rsid w:val="00194B85"/>
    <w:rsid w:val="00194BE5"/>
    <w:rsid w:val="00194FE6"/>
    <w:rsid w:val="001954ED"/>
    <w:rsid w:val="001956F3"/>
    <w:rsid w:val="0019570B"/>
    <w:rsid w:val="001958A7"/>
    <w:rsid w:val="00195B8D"/>
    <w:rsid w:val="00195CDA"/>
    <w:rsid w:val="00195E20"/>
    <w:rsid w:val="00196160"/>
    <w:rsid w:val="001961D1"/>
    <w:rsid w:val="00196460"/>
    <w:rsid w:val="00196511"/>
    <w:rsid w:val="001967AF"/>
    <w:rsid w:val="0019683F"/>
    <w:rsid w:val="00196B78"/>
    <w:rsid w:val="00196B97"/>
    <w:rsid w:val="00196DB6"/>
    <w:rsid w:val="00196DE9"/>
    <w:rsid w:val="00196E8D"/>
    <w:rsid w:val="001970A9"/>
    <w:rsid w:val="001975C8"/>
    <w:rsid w:val="001976A3"/>
    <w:rsid w:val="001977E3"/>
    <w:rsid w:val="0019780A"/>
    <w:rsid w:val="00197876"/>
    <w:rsid w:val="00197A2B"/>
    <w:rsid w:val="00197B93"/>
    <w:rsid w:val="00197D71"/>
    <w:rsid w:val="001A02F5"/>
    <w:rsid w:val="001A036F"/>
    <w:rsid w:val="001A05B7"/>
    <w:rsid w:val="001A0CF7"/>
    <w:rsid w:val="001A0D28"/>
    <w:rsid w:val="001A1399"/>
    <w:rsid w:val="001A13A2"/>
    <w:rsid w:val="001A146F"/>
    <w:rsid w:val="001A16B4"/>
    <w:rsid w:val="001A18ED"/>
    <w:rsid w:val="001A19D8"/>
    <w:rsid w:val="001A1AC3"/>
    <w:rsid w:val="001A1ADC"/>
    <w:rsid w:val="001A2594"/>
    <w:rsid w:val="001A25A4"/>
    <w:rsid w:val="001A2691"/>
    <w:rsid w:val="001A2AD0"/>
    <w:rsid w:val="001A2BD2"/>
    <w:rsid w:val="001A2CD6"/>
    <w:rsid w:val="001A2D4C"/>
    <w:rsid w:val="001A3320"/>
    <w:rsid w:val="001A3327"/>
    <w:rsid w:val="001A3577"/>
    <w:rsid w:val="001A360F"/>
    <w:rsid w:val="001A3618"/>
    <w:rsid w:val="001A39E9"/>
    <w:rsid w:val="001A3BFE"/>
    <w:rsid w:val="001A3C91"/>
    <w:rsid w:val="001A3DFA"/>
    <w:rsid w:val="001A3F48"/>
    <w:rsid w:val="001A448A"/>
    <w:rsid w:val="001A4A0E"/>
    <w:rsid w:val="001A4A39"/>
    <w:rsid w:val="001A4C43"/>
    <w:rsid w:val="001A4D50"/>
    <w:rsid w:val="001A500C"/>
    <w:rsid w:val="001A50C8"/>
    <w:rsid w:val="001A5541"/>
    <w:rsid w:val="001A55B4"/>
    <w:rsid w:val="001A5990"/>
    <w:rsid w:val="001A5FBE"/>
    <w:rsid w:val="001A603D"/>
    <w:rsid w:val="001A61AC"/>
    <w:rsid w:val="001A630B"/>
    <w:rsid w:val="001A6321"/>
    <w:rsid w:val="001A63AB"/>
    <w:rsid w:val="001A668E"/>
    <w:rsid w:val="001A691E"/>
    <w:rsid w:val="001A6B1C"/>
    <w:rsid w:val="001A6C2C"/>
    <w:rsid w:val="001A6ED5"/>
    <w:rsid w:val="001A70C0"/>
    <w:rsid w:val="001A7106"/>
    <w:rsid w:val="001A71D7"/>
    <w:rsid w:val="001A73A7"/>
    <w:rsid w:val="001A7454"/>
    <w:rsid w:val="001A7470"/>
    <w:rsid w:val="001A75D1"/>
    <w:rsid w:val="001A75DB"/>
    <w:rsid w:val="001A7673"/>
    <w:rsid w:val="001A7817"/>
    <w:rsid w:val="001A7A60"/>
    <w:rsid w:val="001A7BEC"/>
    <w:rsid w:val="001A7D1A"/>
    <w:rsid w:val="001A7DFB"/>
    <w:rsid w:val="001A7FBA"/>
    <w:rsid w:val="001B0022"/>
    <w:rsid w:val="001B0391"/>
    <w:rsid w:val="001B05C4"/>
    <w:rsid w:val="001B085F"/>
    <w:rsid w:val="001B0942"/>
    <w:rsid w:val="001B0BCB"/>
    <w:rsid w:val="001B0E02"/>
    <w:rsid w:val="001B0F77"/>
    <w:rsid w:val="001B1100"/>
    <w:rsid w:val="001B1227"/>
    <w:rsid w:val="001B15A4"/>
    <w:rsid w:val="001B165A"/>
    <w:rsid w:val="001B1880"/>
    <w:rsid w:val="001B1C14"/>
    <w:rsid w:val="001B1D3A"/>
    <w:rsid w:val="001B1E6D"/>
    <w:rsid w:val="001B1ECF"/>
    <w:rsid w:val="001B1FE3"/>
    <w:rsid w:val="001B2017"/>
    <w:rsid w:val="001B20CD"/>
    <w:rsid w:val="001B2400"/>
    <w:rsid w:val="001B2417"/>
    <w:rsid w:val="001B26C4"/>
    <w:rsid w:val="001B2AB6"/>
    <w:rsid w:val="001B30CF"/>
    <w:rsid w:val="001B3486"/>
    <w:rsid w:val="001B348D"/>
    <w:rsid w:val="001B3538"/>
    <w:rsid w:val="001B37E3"/>
    <w:rsid w:val="001B38C5"/>
    <w:rsid w:val="001B3B80"/>
    <w:rsid w:val="001B3DBC"/>
    <w:rsid w:val="001B3FF4"/>
    <w:rsid w:val="001B41D4"/>
    <w:rsid w:val="001B4207"/>
    <w:rsid w:val="001B4289"/>
    <w:rsid w:val="001B4365"/>
    <w:rsid w:val="001B453B"/>
    <w:rsid w:val="001B45D1"/>
    <w:rsid w:val="001B4F3C"/>
    <w:rsid w:val="001B51C6"/>
    <w:rsid w:val="001B51ED"/>
    <w:rsid w:val="001B528B"/>
    <w:rsid w:val="001B52E8"/>
    <w:rsid w:val="001B57EA"/>
    <w:rsid w:val="001B59E0"/>
    <w:rsid w:val="001B5ABA"/>
    <w:rsid w:val="001B5C6E"/>
    <w:rsid w:val="001B5DF7"/>
    <w:rsid w:val="001B5E87"/>
    <w:rsid w:val="001B5EFB"/>
    <w:rsid w:val="001B6343"/>
    <w:rsid w:val="001B6657"/>
    <w:rsid w:val="001B67C4"/>
    <w:rsid w:val="001B6CC3"/>
    <w:rsid w:val="001B6CFB"/>
    <w:rsid w:val="001B6D06"/>
    <w:rsid w:val="001B6E86"/>
    <w:rsid w:val="001B7092"/>
    <w:rsid w:val="001B76D4"/>
    <w:rsid w:val="001C01F8"/>
    <w:rsid w:val="001C0315"/>
    <w:rsid w:val="001C036E"/>
    <w:rsid w:val="001C038E"/>
    <w:rsid w:val="001C0558"/>
    <w:rsid w:val="001C05A3"/>
    <w:rsid w:val="001C09C8"/>
    <w:rsid w:val="001C0A32"/>
    <w:rsid w:val="001C0ADE"/>
    <w:rsid w:val="001C0B92"/>
    <w:rsid w:val="001C0CE7"/>
    <w:rsid w:val="001C0CEA"/>
    <w:rsid w:val="001C0E92"/>
    <w:rsid w:val="001C0FC4"/>
    <w:rsid w:val="001C149C"/>
    <w:rsid w:val="001C1582"/>
    <w:rsid w:val="001C19FB"/>
    <w:rsid w:val="001C1E9B"/>
    <w:rsid w:val="001C202B"/>
    <w:rsid w:val="001C211A"/>
    <w:rsid w:val="001C236E"/>
    <w:rsid w:val="001C2370"/>
    <w:rsid w:val="001C257F"/>
    <w:rsid w:val="001C2A01"/>
    <w:rsid w:val="001C2A29"/>
    <w:rsid w:val="001C2A43"/>
    <w:rsid w:val="001C2C36"/>
    <w:rsid w:val="001C2D08"/>
    <w:rsid w:val="001C335A"/>
    <w:rsid w:val="001C33F7"/>
    <w:rsid w:val="001C346A"/>
    <w:rsid w:val="001C3546"/>
    <w:rsid w:val="001C37ED"/>
    <w:rsid w:val="001C3AF6"/>
    <w:rsid w:val="001C3B0B"/>
    <w:rsid w:val="001C3B5A"/>
    <w:rsid w:val="001C3CE4"/>
    <w:rsid w:val="001C4258"/>
    <w:rsid w:val="001C4339"/>
    <w:rsid w:val="001C4456"/>
    <w:rsid w:val="001C45D2"/>
    <w:rsid w:val="001C48E0"/>
    <w:rsid w:val="001C4932"/>
    <w:rsid w:val="001C495F"/>
    <w:rsid w:val="001C49F6"/>
    <w:rsid w:val="001C4C93"/>
    <w:rsid w:val="001C4DCD"/>
    <w:rsid w:val="001C4FD5"/>
    <w:rsid w:val="001C50C8"/>
    <w:rsid w:val="001C5189"/>
    <w:rsid w:val="001C5511"/>
    <w:rsid w:val="001C5522"/>
    <w:rsid w:val="001C57D6"/>
    <w:rsid w:val="001C58B7"/>
    <w:rsid w:val="001C596F"/>
    <w:rsid w:val="001C59C0"/>
    <w:rsid w:val="001C5A18"/>
    <w:rsid w:val="001C5EDF"/>
    <w:rsid w:val="001C5F00"/>
    <w:rsid w:val="001C6053"/>
    <w:rsid w:val="001C60F4"/>
    <w:rsid w:val="001C6316"/>
    <w:rsid w:val="001C6465"/>
    <w:rsid w:val="001C65B4"/>
    <w:rsid w:val="001C68CE"/>
    <w:rsid w:val="001C6BEA"/>
    <w:rsid w:val="001C6C55"/>
    <w:rsid w:val="001C6D05"/>
    <w:rsid w:val="001C6DBB"/>
    <w:rsid w:val="001C6ED1"/>
    <w:rsid w:val="001C7388"/>
    <w:rsid w:val="001C7867"/>
    <w:rsid w:val="001C7CD0"/>
    <w:rsid w:val="001C7CE6"/>
    <w:rsid w:val="001D026C"/>
    <w:rsid w:val="001D05BB"/>
    <w:rsid w:val="001D05BE"/>
    <w:rsid w:val="001D0D27"/>
    <w:rsid w:val="001D0D63"/>
    <w:rsid w:val="001D0E01"/>
    <w:rsid w:val="001D0EAD"/>
    <w:rsid w:val="001D0FA2"/>
    <w:rsid w:val="001D1125"/>
    <w:rsid w:val="001D1419"/>
    <w:rsid w:val="001D1789"/>
    <w:rsid w:val="001D1791"/>
    <w:rsid w:val="001D180C"/>
    <w:rsid w:val="001D1A75"/>
    <w:rsid w:val="001D1AF5"/>
    <w:rsid w:val="001D1C09"/>
    <w:rsid w:val="001D1EAA"/>
    <w:rsid w:val="001D1FD5"/>
    <w:rsid w:val="001D22C1"/>
    <w:rsid w:val="001D2664"/>
    <w:rsid w:val="001D2BC7"/>
    <w:rsid w:val="001D2CFB"/>
    <w:rsid w:val="001D2DE1"/>
    <w:rsid w:val="001D2E5E"/>
    <w:rsid w:val="001D2F0F"/>
    <w:rsid w:val="001D3082"/>
    <w:rsid w:val="001D3436"/>
    <w:rsid w:val="001D3477"/>
    <w:rsid w:val="001D383C"/>
    <w:rsid w:val="001D39E3"/>
    <w:rsid w:val="001D3B10"/>
    <w:rsid w:val="001D3C7E"/>
    <w:rsid w:val="001D3C82"/>
    <w:rsid w:val="001D40E5"/>
    <w:rsid w:val="001D4443"/>
    <w:rsid w:val="001D448B"/>
    <w:rsid w:val="001D45A8"/>
    <w:rsid w:val="001D4CFF"/>
    <w:rsid w:val="001D4D0E"/>
    <w:rsid w:val="001D4EAC"/>
    <w:rsid w:val="001D51FB"/>
    <w:rsid w:val="001D5386"/>
    <w:rsid w:val="001D54F2"/>
    <w:rsid w:val="001D5661"/>
    <w:rsid w:val="001D5705"/>
    <w:rsid w:val="001D5BA6"/>
    <w:rsid w:val="001D5D69"/>
    <w:rsid w:val="001D61B6"/>
    <w:rsid w:val="001D6334"/>
    <w:rsid w:val="001D66A7"/>
    <w:rsid w:val="001D6A7F"/>
    <w:rsid w:val="001D6AA9"/>
    <w:rsid w:val="001D6BD7"/>
    <w:rsid w:val="001D6CA6"/>
    <w:rsid w:val="001D6DBA"/>
    <w:rsid w:val="001D746D"/>
    <w:rsid w:val="001D76F6"/>
    <w:rsid w:val="001D7A73"/>
    <w:rsid w:val="001D7B65"/>
    <w:rsid w:val="001D7C59"/>
    <w:rsid w:val="001D7ED1"/>
    <w:rsid w:val="001E01B6"/>
    <w:rsid w:val="001E02E4"/>
    <w:rsid w:val="001E046E"/>
    <w:rsid w:val="001E0495"/>
    <w:rsid w:val="001E0532"/>
    <w:rsid w:val="001E0B38"/>
    <w:rsid w:val="001E0C8E"/>
    <w:rsid w:val="001E0CEF"/>
    <w:rsid w:val="001E15A7"/>
    <w:rsid w:val="001E160D"/>
    <w:rsid w:val="001E16BE"/>
    <w:rsid w:val="001E1844"/>
    <w:rsid w:val="001E18E4"/>
    <w:rsid w:val="001E1AB9"/>
    <w:rsid w:val="001E1D45"/>
    <w:rsid w:val="001E2007"/>
    <w:rsid w:val="001E2025"/>
    <w:rsid w:val="001E2599"/>
    <w:rsid w:val="001E2A6B"/>
    <w:rsid w:val="001E2AF6"/>
    <w:rsid w:val="001E2C5F"/>
    <w:rsid w:val="001E2DD1"/>
    <w:rsid w:val="001E2E2C"/>
    <w:rsid w:val="001E2F02"/>
    <w:rsid w:val="001E2FCD"/>
    <w:rsid w:val="001E36D1"/>
    <w:rsid w:val="001E3983"/>
    <w:rsid w:val="001E39F8"/>
    <w:rsid w:val="001E3A8C"/>
    <w:rsid w:val="001E3DDF"/>
    <w:rsid w:val="001E3FFB"/>
    <w:rsid w:val="001E401B"/>
    <w:rsid w:val="001E4098"/>
    <w:rsid w:val="001E4114"/>
    <w:rsid w:val="001E429A"/>
    <w:rsid w:val="001E4441"/>
    <w:rsid w:val="001E4EC3"/>
    <w:rsid w:val="001E514E"/>
    <w:rsid w:val="001E5548"/>
    <w:rsid w:val="001E570B"/>
    <w:rsid w:val="001E5CA2"/>
    <w:rsid w:val="001E5D55"/>
    <w:rsid w:val="001E5F49"/>
    <w:rsid w:val="001E639A"/>
    <w:rsid w:val="001E6631"/>
    <w:rsid w:val="001E66B5"/>
    <w:rsid w:val="001E6A64"/>
    <w:rsid w:val="001E6E05"/>
    <w:rsid w:val="001E7183"/>
    <w:rsid w:val="001E7292"/>
    <w:rsid w:val="001E72B9"/>
    <w:rsid w:val="001E7613"/>
    <w:rsid w:val="001E7861"/>
    <w:rsid w:val="001E7A9E"/>
    <w:rsid w:val="001E7D13"/>
    <w:rsid w:val="001E7D2C"/>
    <w:rsid w:val="001E7DCD"/>
    <w:rsid w:val="001F0254"/>
    <w:rsid w:val="001F0513"/>
    <w:rsid w:val="001F0831"/>
    <w:rsid w:val="001F0F23"/>
    <w:rsid w:val="001F1121"/>
    <w:rsid w:val="001F116B"/>
    <w:rsid w:val="001F139A"/>
    <w:rsid w:val="001F166C"/>
    <w:rsid w:val="001F19B1"/>
    <w:rsid w:val="001F1F8C"/>
    <w:rsid w:val="001F1FC4"/>
    <w:rsid w:val="001F2523"/>
    <w:rsid w:val="001F2C1C"/>
    <w:rsid w:val="001F2C83"/>
    <w:rsid w:val="001F3278"/>
    <w:rsid w:val="001F3304"/>
    <w:rsid w:val="001F340E"/>
    <w:rsid w:val="001F356A"/>
    <w:rsid w:val="001F36C0"/>
    <w:rsid w:val="001F3938"/>
    <w:rsid w:val="001F3A12"/>
    <w:rsid w:val="001F3A47"/>
    <w:rsid w:val="001F3F9D"/>
    <w:rsid w:val="001F454C"/>
    <w:rsid w:val="001F4843"/>
    <w:rsid w:val="001F4A53"/>
    <w:rsid w:val="001F4DEC"/>
    <w:rsid w:val="001F509A"/>
    <w:rsid w:val="001F5418"/>
    <w:rsid w:val="001F56BC"/>
    <w:rsid w:val="001F57B9"/>
    <w:rsid w:val="001F58A7"/>
    <w:rsid w:val="001F5AC0"/>
    <w:rsid w:val="001F5D3C"/>
    <w:rsid w:val="001F5DD9"/>
    <w:rsid w:val="001F5E83"/>
    <w:rsid w:val="001F5F60"/>
    <w:rsid w:val="001F5FC0"/>
    <w:rsid w:val="001F6059"/>
    <w:rsid w:val="001F605B"/>
    <w:rsid w:val="001F6072"/>
    <w:rsid w:val="001F62DF"/>
    <w:rsid w:val="001F6363"/>
    <w:rsid w:val="001F6402"/>
    <w:rsid w:val="001F6472"/>
    <w:rsid w:val="001F64AD"/>
    <w:rsid w:val="001F65D9"/>
    <w:rsid w:val="001F67AE"/>
    <w:rsid w:val="001F6AEC"/>
    <w:rsid w:val="001F6BBC"/>
    <w:rsid w:val="001F6F76"/>
    <w:rsid w:val="001F7049"/>
    <w:rsid w:val="001F70C6"/>
    <w:rsid w:val="001F7249"/>
    <w:rsid w:val="001F7279"/>
    <w:rsid w:val="001F747D"/>
    <w:rsid w:val="001F74A4"/>
    <w:rsid w:val="001F7577"/>
    <w:rsid w:val="001F7918"/>
    <w:rsid w:val="001F7A82"/>
    <w:rsid w:val="001F7B59"/>
    <w:rsid w:val="001F7B7F"/>
    <w:rsid w:val="001F7D95"/>
    <w:rsid w:val="001F7F6E"/>
    <w:rsid w:val="001F7FD4"/>
    <w:rsid w:val="0020004E"/>
    <w:rsid w:val="00200174"/>
    <w:rsid w:val="002003ED"/>
    <w:rsid w:val="002007EF"/>
    <w:rsid w:val="00200925"/>
    <w:rsid w:val="002009E1"/>
    <w:rsid w:val="00200A62"/>
    <w:rsid w:val="00200C70"/>
    <w:rsid w:val="00200E0D"/>
    <w:rsid w:val="00200F41"/>
    <w:rsid w:val="00200F4D"/>
    <w:rsid w:val="00200F83"/>
    <w:rsid w:val="00200F8F"/>
    <w:rsid w:val="00200FF4"/>
    <w:rsid w:val="00201109"/>
    <w:rsid w:val="002012E5"/>
    <w:rsid w:val="00201720"/>
    <w:rsid w:val="00201834"/>
    <w:rsid w:val="002018AC"/>
    <w:rsid w:val="002018CA"/>
    <w:rsid w:val="00201996"/>
    <w:rsid w:val="00201CA4"/>
    <w:rsid w:val="00201CB3"/>
    <w:rsid w:val="00201F66"/>
    <w:rsid w:val="00202061"/>
    <w:rsid w:val="00202390"/>
    <w:rsid w:val="0020239D"/>
    <w:rsid w:val="0020278C"/>
    <w:rsid w:val="00202BAE"/>
    <w:rsid w:val="00202C38"/>
    <w:rsid w:val="00202CDF"/>
    <w:rsid w:val="00202D76"/>
    <w:rsid w:val="00202E30"/>
    <w:rsid w:val="00202EA4"/>
    <w:rsid w:val="00203604"/>
    <w:rsid w:val="00203682"/>
    <w:rsid w:val="00203737"/>
    <w:rsid w:val="002039F0"/>
    <w:rsid w:val="00203B3C"/>
    <w:rsid w:val="00203D16"/>
    <w:rsid w:val="00203E2A"/>
    <w:rsid w:val="00203FAD"/>
    <w:rsid w:val="00203FB1"/>
    <w:rsid w:val="00204195"/>
    <w:rsid w:val="00204222"/>
    <w:rsid w:val="002042E4"/>
    <w:rsid w:val="00204791"/>
    <w:rsid w:val="0020480D"/>
    <w:rsid w:val="00204C2E"/>
    <w:rsid w:val="00204DC9"/>
    <w:rsid w:val="00204E3B"/>
    <w:rsid w:val="00204FFE"/>
    <w:rsid w:val="00205109"/>
    <w:rsid w:val="002051B0"/>
    <w:rsid w:val="00205300"/>
    <w:rsid w:val="0020568D"/>
    <w:rsid w:val="00205925"/>
    <w:rsid w:val="002059B0"/>
    <w:rsid w:val="002059BA"/>
    <w:rsid w:val="00205A93"/>
    <w:rsid w:val="00205CFE"/>
    <w:rsid w:val="00205D4C"/>
    <w:rsid w:val="00205EF3"/>
    <w:rsid w:val="0020663B"/>
    <w:rsid w:val="0020687E"/>
    <w:rsid w:val="0020699F"/>
    <w:rsid w:val="002069AD"/>
    <w:rsid w:val="00206A82"/>
    <w:rsid w:val="00206E4B"/>
    <w:rsid w:val="00206F07"/>
    <w:rsid w:val="00207056"/>
    <w:rsid w:val="00207098"/>
    <w:rsid w:val="0020715B"/>
    <w:rsid w:val="002072AB"/>
    <w:rsid w:val="0020734B"/>
    <w:rsid w:val="00207741"/>
    <w:rsid w:val="00207785"/>
    <w:rsid w:val="00207818"/>
    <w:rsid w:val="002078ED"/>
    <w:rsid w:val="00207CCB"/>
    <w:rsid w:val="00207ED0"/>
    <w:rsid w:val="00207EE2"/>
    <w:rsid w:val="00210122"/>
    <w:rsid w:val="00210C84"/>
    <w:rsid w:val="00210D34"/>
    <w:rsid w:val="00210D96"/>
    <w:rsid w:val="00210F9B"/>
    <w:rsid w:val="002113F2"/>
    <w:rsid w:val="00211525"/>
    <w:rsid w:val="0021166D"/>
    <w:rsid w:val="0021184C"/>
    <w:rsid w:val="00211C88"/>
    <w:rsid w:val="00211CFE"/>
    <w:rsid w:val="00211D84"/>
    <w:rsid w:val="00211E36"/>
    <w:rsid w:val="00212053"/>
    <w:rsid w:val="00212130"/>
    <w:rsid w:val="0021234E"/>
    <w:rsid w:val="002125B2"/>
    <w:rsid w:val="00212670"/>
    <w:rsid w:val="00212C87"/>
    <w:rsid w:val="00212CBE"/>
    <w:rsid w:val="00212DAC"/>
    <w:rsid w:val="00212EB2"/>
    <w:rsid w:val="0021306C"/>
    <w:rsid w:val="0021320C"/>
    <w:rsid w:val="00213297"/>
    <w:rsid w:val="0021340D"/>
    <w:rsid w:val="002134CA"/>
    <w:rsid w:val="002136E3"/>
    <w:rsid w:val="0021379B"/>
    <w:rsid w:val="0021392D"/>
    <w:rsid w:val="0021438E"/>
    <w:rsid w:val="00214824"/>
    <w:rsid w:val="00214A71"/>
    <w:rsid w:val="00214AA8"/>
    <w:rsid w:val="00214B8E"/>
    <w:rsid w:val="00214BAC"/>
    <w:rsid w:val="00214DFE"/>
    <w:rsid w:val="002150B6"/>
    <w:rsid w:val="002150C5"/>
    <w:rsid w:val="0021524D"/>
    <w:rsid w:val="002154C0"/>
    <w:rsid w:val="002156C7"/>
    <w:rsid w:val="002158D7"/>
    <w:rsid w:val="00215C9A"/>
    <w:rsid w:val="00215CFE"/>
    <w:rsid w:val="00215F90"/>
    <w:rsid w:val="00216164"/>
    <w:rsid w:val="0021633C"/>
    <w:rsid w:val="002165E4"/>
    <w:rsid w:val="002166F8"/>
    <w:rsid w:val="00216AE2"/>
    <w:rsid w:val="00216B63"/>
    <w:rsid w:val="00216BBE"/>
    <w:rsid w:val="00216D60"/>
    <w:rsid w:val="00216ED4"/>
    <w:rsid w:val="00216F8A"/>
    <w:rsid w:val="0021720F"/>
    <w:rsid w:val="0021722F"/>
    <w:rsid w:val="00217266"/>
    <w:rsid w:val="00217528"/>
    <w:rsid w:val="00217F5E"/>
    <w:rsid w:val="002200EA"/>
    <w:rsid w:val="002201AC"/>
    <w:rsid w:val="00220473"/>
    <w:rsid w:val="00220547"/>
    <w:rsid w:val="0022065E"/>
    <w:rsid w:val="0022066A"/>
    <w:rsid w:val="002207A6"/>
    <w:rsid w:val="00220AE8"/>
    <w:rsid w:val="00220E24"/>
    <w:rsid w:val="00220F4C"/>
    <w:rsid w:val="00221070"/>
    <w:rsid w:val="00221236"/>
    <w:rsid w:val="00221760"/>
    <w:rsid w:val="00221AC9"/>
    <w:rsid w:val="00221B6D"/>
    <w:rsid w:val="00221C63"/>
    <w:rsid w:val="0022290B"/>
    <w:rsid w:val="002229F3"/>
    <w:rsid w:val="00222A55"/>
    <w:rsid w:val="00222E50"/>
    <w:rsid w:val="00222E56"/>
    <w:rsid w:val="00222EEB"/>
    <w:rsid w:val="00222EFC"/>
    <w:rsid w:val="00223255"/>
    <w:rsid w:val="002232B6"/>
    <w:rsid w:val="00223350"/>
    <w:rsid w:val="0022354D"/>
    <w:rsid w:val="00223984"/>
    <w:rsid w:val="00223E11"/>
    <w:rsid w:val="00224010"/>
    <w:rsid w:val="0022417F"/>
    <w:rsid w:val="00224385"/>
    <w:rsid w:val="00224386"/>
    <w:rsid w:val="002245BE"/>
    <w:rsid w:val="00224705"/>
    <w:rsid w:val="00224770"/>
    <w:rsid w:val="00224927"/>
    <w:rsid w:val="00224941"/>
    <w:rsid w:val="00224F59"/>
    <w:rsid w:val="0022520F"/>
    <w:rsid w:val="002253FD"/>
    <w:rsid w:val="002255DD"/>
    <w:rsid w:val="00225640"/>
    <w:rsid w:val="002259E9"/>
    <w:rsid w:val="00225B4B"/>
    <w:rsid w:val="00225B9B"/>
    <w:rsid w:val="00225BD3"/>
    <w:rsid w:val="00225EC6"/>
    <w:rsid w:val="00225FAC"/>
    <w:rsid w:val="00226056"/>
    <w:rsid w:val="002262DD"/>
    <w:rsid w:val="00226538"/>
    <w:rsid w:val="00226609"/>
    <w:rsid w:val="00226756"/>
    <w:rsid w:val="002269E9"/>
    <w:rsid w:val="00226D4F"/>
    <w:rsid w:val="00226EB0"/>
    <w:rsid w:val="00227259"/>
    <w:rsid w:val="002275D1"/>
    <w:rsid w:val="00227BCB"/>
    <w:rsid w:val="00227DAD"/>
    <w:rsid w:val="0023066F"/>
    <w:rsid w:val="002307BC"/>
    <w:rsid w:val="002307C5"/>
    <w:rsid w:val="00230BB6"/>
    <w:rsid w:val="00230CA1"/>
    <w:rsid w:val="00230D31"/>
    <w:rsid w:val="00231249"/>
    <w:rsid w:val="002315E3"/>
    <w:rsid w:val="002316C3"/>
    <w:rsid w:val="0023179B"/>
    <w:rsid w:val="00231886"/>
    <w:rsid w:val="00231C16"/>
    <w:rsid w:val="00231D4D"/>
    <w:rsid w:val="00231DD7"/>
    <w:rsid w:val="00231FCE"/>
    <w:rsid w:val="00232054"/>
    <w:rsid w:val="00232301"/>
    <w:rsid w:val="00232318"/>
    <w:rsid w:val="002328FE"/>
    <w:rsid w:val="00232958"/>
    <w:rsid w:val="00232AE8"/>
    <w:rsid w:val="00232D17"/>
    <w:rsid w:val="00232D33"/>
    <w:rsid w:val="002334B3"/>
    <w:rsid w:val="002336EF"/>
    <w:rsid w:val="00233708"/>
    <w:rsid w:val="0023387A"/>
    <w:rsid w:val="00233A3E"/>
    <w:rsid w:val="00233D75"/>
    <w:rsid w:val="00233E7F"/>
    <w:rsid w:val="00234108"/>
    <w:rsid w:val="00234653"/>
    <w:rsid w:val="00234762"/>
    <w:rsid w:val="002348EC"/>
    <w:rsid w:val="0023490C"/>
    <w:rsid w:val="00234A84"/>
    <w:rsid w:val="00234BEB"/>
    <w:rsid w:val="00234E83"/>
    <w:rsid w:val="00234FA6"/>
    <w:rsid w:val="0023503A"/>
    <w:rsid w:val="0023520D"/>
    <w:rsid w:val="002352F1"/>
    <w:rsid w:val="002357F9"/>
    <w:rsid w:val="0023590C"/>
    <w:rsid w:val="002359A5"/>
    <w:rsid w:val="00235F9A"/>
    <w:rsid w:val="002360C9"/>
    <w:rsid w:val="00236476"/>
    <w:rsid w:val="00236594"/>
    <w:rsid w:val="002365BF"/>
    <w:rsid w:val="00236614"/>
    <w:rsid w:val="00236679"/>
    <w:rsid w:val="00236E4C"/>
    <w:rsid w:val="00236FB6"/>
    <w:rsid w:val="002370EF"/>
    <w:rsid w:val="002374A7"/>
    <w:rsid w:val="00237BBC"/>
    <w:rsid w:val="00237CE7"/>
    <w:rsid w:val="0024002E"/>
    <w:rsid w:val="00240193"/>
    <w:rsid w:val="00240423"/>
    <w:rsid w:val="0024051F"/>
    <w:rsid w:val="00240549"/>
    <w:rsid w:val="00240837"/>
    <w:rsid w:val="00240B20"/>
    <w:rsid w:val="00240DB0"/>
    <w:rsid w:val="002410A7"/>
    <w:rsid w:val="002410D7"/>
    <w:rsid w:val="002412EE"/>
    <w:rsid w:val="00241579"/>
    <w:rsid w:val="002415C7"/>
    <w:rsid w:val="00241E1C"/>
    <w:rsid w:val="00241F8C"/>
    <w:rsid w:val="0024218A"/>
    <w:rsid w:val="0024256E"/>
    <w:rsid w:val="0024275C"/>
    <w:rsid w:val="00242D55"/>
    <w:rsid w:val="00242EE5"/>
    <w:rsid w:val="00242F58"/>
    <w:rsid w:val="00242F81"/>
    <w:rsid w:val="0024329A"/>
    <w:rsid w:val="002432CC"/>
    <w:rsid w:val="002434A6"/>
    <w:rsid w:val="002439F2"/>
    <w:rsid w:val="00243E63"/>
    <w:rsid w:val="002442DE"/>
    <w:rsid w:val="0024436E"/>
    <w:rsid w:val="0024457A"/>
    <w:rsid w:val="002446F7"/>
    <w:rsid w:val="00244719"/>
    <w:rsid w:val="00244822"/>
    <w:rsid w:val="00244A80"/>
    <w:rsid w:val="00244BB1"/>
    <w:rsid w:val="0024543D"/>
    <w:rsid w:val="0024569D"/>
    <w:rsid w:val="00245817"/>
    <w:rsid w:val="0024582C"/>
    <w:rsid w:val="00245C80"/>
    <w:rsid w:val="00245CA5"/>
    <w:rsid w:val="00245CC4"/>
    <w:rsid w:val="00245E61"/>
    <w:rsid w:val="00246056"/>
    <w:rsid w:val="0024609C"/>
    <w:rsid w:val="00246105"/>
    <w:rsid w:val="00246241"/>
    <w:rsid w:val="002463D3"/>
    <w:rsid w:val="0024644C"/>
    <w:rsid w:val="002464FB"/>
    <w:rsid w:val="002468CE"/>
    <w:rsid w:val="002469CC"/>
    <w:rsid w:val="00246A15"/>
    <w:rsid w:val="00246A51"/>
    <w:rsid w:val="00246CE3"/>
    <w:rsid w:val="00247157"/>
    <w:rsid w:val="002471B8"/>
    <w:rsid w:val="0024741B"/>
    <w:rsid w:val="002475C5"/>
    <w:rsid w:val="00247609"/>
    <w:rsid w:val="002476A2"/>
    <w:rsid w:val="00247BFC"/>
    <w:rsid w:val="00247E22"/>
    <w:rsid w:val="00247E94"/>
    <w:rsid w:val="00247F7B"/>
    <w:rsid w:val="0025020B"/>
    <w:rsid w:val="00250296"/>
    <w:rsid w:val="0025032D"/>
    <w:rsid w:val="002503E2"/>
    <w:rsid w:val="00250B0F"/>
    <w:rsid w:val="00250D03"/>
    <w:rsid w:val="00250F4F"/>
    <w:rsid w:val="00250FF3"/>
    <w:rsid w:val="002510ED"/>
    <w:rsid w:val="0025112A"/>
    <w:rsid w:val="002511D8"/>
    <w:rsid w:val="002511DE"/>
    <w:rsid w:val="002511E2"/>
    <w:rsid w:val="0025133A"/>
    <w:rsid w:val="00251B0D"/>
    <w:rsid w:val="00251B35"/>
    <w:rsid w:val="00251CBD"/>
    <w:rsid w:val="00251D2B"/>
    <w:rsid w:val="00251D49"/>
    <w:rsid w:val="00251D7D"/>
    <w:rsid w:val="00251ED7"/>
    <w:rsid w:val="002521CC"/>
    <w:rsid w:val="002521E9"/>
    <w:rsid w:val="00252390"/>
    <w:rsid w:val="00252544"/>
    <w:rsid w:val="0025257D"/>
    <w:rsid w:val="0025261B"/>
    <w:rsid w:val="00252822"/>
    <w:rsid w:val="002528AC"/>
    <w:rsid w:val="00252F1C"/>
    <w:rsid w:val="002530B7"/>
    <w:rsid w:val="002536BF"/>
    <w:rsid w:val="00253AD9"/>
    <w:rsid w:val="00253B8F"/>
    <w:rsid w:val="00253BEB"/>
    <w:rsid w:val="00253FB1"/>
    <w:rsid w:val="0025413B"/>
    <w:rsid w:val="00254274"/>
    <w:rsid w:val="00254351"/>
    <w:rsid w:val="00254406"/>
    <w:rsid w:val="002544FA"/>
    <w:rsid w:val="002547E0"/>
    <w:rsid w:val="00254901"/>
    <w:rsid w:val="0025490A"/>
    <w:rsid w:val="00254912"/>
    <w:rsid w:val="00254A9D"/>
    <w:rsid w:val="00254D5F"/>
    <w:rsid w:val="00254ED2"/>
    <w:rsid w:val="00255371"/>
    <w:rsid w:val="002558AD"/>
    <w:rsid w:val="00255A0D"/>
    <w:rsid w:val="00255BFC"/>
    <w:rsid w:val="00255FAF"/>
    <w:rsid w:val="00256377"/>
    <w:rsid w:val="00256380"/>
    <w:rsid w:val="0025666D"/>
    <w:rsid w:val="0025679D"/>
    <w:rsid w:val="0025680A"/>
    <w:rsid w:val="00256F0D"/>
    <w:rsid w:val="002571B4"/>
    <w:rsid w:val="002571BF"/>
    <w:rsid w:val="0025725E"/>
    <w:rsid w:val="0025727E"/>
    <w:rsid w:val="0025733B"/>
    <w:rsid w:val="002576CD"/>
    <w:rsid w:val="002579BD"/>
    <w:rsid w:val="00257FE3"/>
    <w:rsid w:val="00260012"/>
    <w:rsid w:val="00260182"/>
    <w:rsid w:val="002602DA"/>
    <w:rsid w:val="00260324"/>
    <w:rsid w:val="0026036B"/>
    <w:rsid w:val="002608A5"/>
    <w:rsid w:val="00260925"/>
    <w:rsid w:val="0026093B"/>
    <w:rsid w:val="00260974"/>
    <w:rsid w:val="00260F56"/>
    <w:rsid w:val="0026101D"/>
    <w:rsid w:val="0026116D"/>
    <w:rsid w:val="002616B4"/>
    <w:rsid w:val="0026193E"/>
    <w:rsid w:val="002619D4"/>
    <w:rsid w:val="00261B89"/>
    <w:rsid w:val="00261C7B"/>
    <w:rsid w:val="00261C7E"/>
    <w:rsid w:val="00261F19"/>
    <w:rsid w:val="0026223C"/>
    <w:rsid w:val="002622E0"/>
    <w:rsid w:val="00262504"/>
    <w:rsid w:val="002625AC"/>
    <w:rsid w:val="00262641"/>
    <w:rsid w:val="002629E2"/>
    <w:rsid w:val="00262A50"/>
    <w:rsid w:val="00263238"/>
    <w:rsid w:val="002634AE"/>
    <w:rsid w:val="002638FC"/>
    <w:rsid w:val="00263B28"/>
    <w:rsid w:val="00263B72"/>
    <w:rsid w:val="00263C9F"/>
    <w:rsid w:val="00263CE7"/>
    <w:rsid w:val="00263D32"/>
    <w:rsid w:val="00263F48"/>
    <w:rsid w:val="00263FCB"/>
    <w:rsid w:val="00263FCE"/>
    <w:rsid w:val="002640A8"/>
    <w:rsid w:val="0026434C"/>
    <w:rsid w:val="002644DB"/>
    <w:rsid w:val="0026466C"/>
    <w:rsid w:val="0026493A"/>
    <w:rsid w:val="00264B54"/>
    <w:rsid w:val="00264BC9"/>
    <w:rsid w:val="00264C04"/>
    <w:rsid w:val="00264F49"/>
    <w:rsid w:val="00265089"/>
    <w:rsid w:val="00265322"/>
    <w:rsid w:val="00265619"/>
    <w:rsid w:val="00265765"/>
    <w:rsid w:val="002658F1"/>
    <w:rsid w:val="00265AC5"/>
    <w:rsid w:val="002661CA"/>
    <w:rsid w:val="0026635F"/>
    <w:rsid w:val="0026661F"/>
    <w:rsid w:val="0026668C"/>
    <w:rsid w:val="002669E0"/>
    <w:rsid w:val="002669E7"/>
    <w:rsid w:val="00266A21"/>
    <w:rsid w:val="00266A83"/>
    <w:rsid w:val="00266B4F"/>
    <w:rsid w:val="00266B52"/>
    <w:rsid w:val="00266CE0"/>
    <w:rsid w:val="00266E31"/>
    <w:rsid w:val="00266FB5"/>
    <w:rsid w:val="0026709F"/>
    <w:rsid w:val="00267267"/>
    <w:rsid w:val="002675DC"/>
    <w:rsid w:val="002675F9"/>
    <w:rsid w:val="00267B1A"/>
    <w:rsid w:val="00267C4E"/>
    <w:rsid w:val="00267EEA"/>
    <w:rsid w:val="00270000"/>
    <w:rsid w:val="002701E3"/>
    <w:rsid w:val="00270394"/>
    <w:rsid w:val="002704AF"/>
    <w:rsid w:val="00270709"/>
    <w:rsid w:val="00270997"/>
    <w:rsid w:val="002709AB"/>
    <w:rsid w:val="00270BD1"/>
    <w:rsid w:val="00270C51"/>
    <w:rsid w:val="00271152"/>
    <w:rsid w:val="00271744"/>
    <w:rsid w:val="00271749"/>
    <w:rsid w:val="00271775"/>
    <w:rsid w:val="002717BC"/>
    <w:rsid w:val="002719F2"/>
    <w:rsid w:val="00271A25"/>
    <w:rsid w:val="00271A84"/>
    <w:rsid w:val="00271ABE"/>
    <w:rsid w:val="00272192"/>
    <w:rsid w:val="00272227"/>
    <w:rsid w:val="002729A2"/>
    <w:rsid w:val="002730FE"/>
    <w:rsid w:val="002732FC"/>
    <w:rsid w:val="002733C5"/>
    <w:rsid w:val="00273590"/>
    <w:rsid w:val="00273B61"/>
    <w:rsid w:val="00274284"/>
    <w:rsid w:val="0027449C"/>
    <w:rsid w:val="0027484E"/>
    <w:rsid w:val="00274944"/>
    <w:rsid w:val="00274A8B"/>
    <w:rsid w:val="00274AA2"/>
    <w:rsid w:val="00274C24"/>
    <w:rsid w:val="00274E92"/>
    <w:rsid w:val="0027517F"/>
    <w:rsid w:val="00275556"/>
    <w:rsid w:val="00275658"/>
    <w:rsid w:val="0027570D"/>
    <w:rsid w:val="002759E0"/>
    <w:rsid w:val="00275ABD"/>
    <w:rsid w:val="00275ADD"/>
    <w:rsid w:val="00275CB2"/>
    <w:rsid w:val="00275D53"/>
    <w:rsid w:val="002760C9"/>
    <w:rsid w:val="002762D9"/>
    <w:rsid w:val="00276C0C"/>
    <w:rsid w:val="00276D18"/>
    <w:rsid w:val="00276E99"/>
    <w:rsid w:val="00277029"/>
    <w:rsid w:val="002770F7"/>
    <w:rsid w:val="00277121"/>
    <w:rsid w:val="002771AE"/>
    <w:rsid w:val="00277407"/>
    <w:rsid w:val="0027749D"/>
    <w:rsid w:val="002775EE"/>
    <w:rsid w:val="00277B4F"/>
    <w:rsid w:val="00277DDB"/>
    <w:rsid w:val="00277E1D"/>
    <w:rsid w:val="00280193"/>
    <w:rsid w:val="0028029F"/>
    <w:rsid w:val="00280309"/>
    <w:rsid w:val="0028038A"/>
    <w:rsid w:val="00280B07"/>
    <w:rsid w:val="0028112F"/>
    <w:rsid w:val="00281158"/>
    <w:rsid w:val="002812A8"/>
    <w:rsid w:val="002816EB"/>
    <w:rsid w:val="00281C1D"/>
    <w:rsid w:val="00282233"/>
    <w:rsid w:val="002824E6"/>
    <w:rsid w:val="0028253D"/>
    <w:rsid w:val="00282541"/>
    <w:rsid w:val="002825EB"/>
    <w:rsid w:val="00282622"/>
    <w:rsid w:val="00282666"/>
    <w:rsid w:val="0028266A"/>
    <w:rsid w:val="002826A1"/>
    <w:rsid w:val="002826D1"/>
    <w:rsid w:val="00282732"/>
    <w:rsid w:val="00282752"/>
    <w:rsid w:val="00282857"/>
    <w:rsid w:val="00282862"/>
    <w:rsid w:val="00282AB8"/>
    <w:rsid w:val="00282DA8"/>
    <w:rsid w:val="002832CD"/>
    <w:rsid w:val="002833CE"/>
    <w:rsid w:val="002839DC"/>
    <w:rsid w:val="00283A06"/>
    <w:rsid w:val="00283A8D"/>
    <w:rsid w:val="00283D95"/>
    <w:rsid w:val="002840E0"/>
    <w:rsid w:val="002841A8"/>
    <w:rsid w:val="00284204"/>
    <w:rsid w:val="00284668"/>
    <w:rsid w:val="00284963"/>
    <w:rsid w:val="00284DFA"/>
    <w:rsid w:val="00284F18"/>
    <w:rsid w:val="00285110"/>
    <w:rsid w:val="0028544F"/>
    <w:rsid w:val="0028549A"/>
    <w:rsid w:val="0028579C"/>
    <w:rsid w:val="002858DE"/>
    <w:rsid w:val="00285B73"/>
    <w:rsid w:val="00285E73"/>
    <w:rsid w:val="0028609D"/>
    <w:rsid w:val="002861D5"/>
    <w:rsid w:val="00286594"/>
    <w:rsid w:val="00286712"/>
    <w:rsid w:val="00286BCC"/>
    <w:rsid w:val="00286BD7"/>
    <w:rsid w:val="00286DC6"/>
    <w:rsid w:val="00287185"/>
    <w:rsid w:val="002871A9"/>
    <w:rsid w:val="00287307"/>
    <w:rsid w:val="002873B0"/>
    <w:rsid w:val="002875BF"/>
    <w:rsid w:val="00287A06"/>
    <w:rsid w:val="00287B05"/>
    <w:rsid w:val="00287B70"/>
    <w:rsid w:val="00287C07"/>
    <w:rsid w:val="00287E8B"/>
    <w:rsid w:val="00287FE8"/>
    <w:rsid w:val="0029015E"/>
    <w:rsid w:val="002901FF"/>
    <w:rsid w:val="00290269"/>
    <w:rsid w:val="002904CF"/>
    <w:rsid w:val="002907F1"/>
    <w:rsid w:val="00290B3A"/>
    <w:rsid w:val="00290BB3"/>
    <w:rsid w:val="002913B7"/>
    <w:rsid w:val="002914E5"/>
    <w:rsid w:val="00291875"/>
    <w:rsid w:val="0029187E"/>
    <w:rsid w:val="00291909"/>
    <w:rsid w:val="00291973"/>
    <w:rsid w:val="00291A06"/>
    <w:rsid w:val="00291D0D"/>
    <w:rsid w:val="0029259A"/>
    <w:rsid w:val="002926A8"/>
    <w:rsid w:val="002926BD"/>
    <w:rsid w:val="002927CC"/>
    <w:rsid w:val="00292909"/>
    <w:rsid w:val="00292951"/>
    <w:rsid w:val="0029295A"/>
    <w:rsid w:val="00292B1F"/>
    <w:rsid w:val="00292C02"/>
    <w:rsid w:val="00293262"/>
    <w:rsid w:val="0029329E"/>
    <w:rsid w:val="00293414"/>
    <w:rsid w:val="00293466"/>
    <w:rsid w:val="0029360F"/>
    <w:rsid w:val="002936BE"/>
    <w:rsid w:val="002936E2"/>
    <w:rsid w:val="00293A53"/>
    <w:rsid w:val="00293B1D"/>
    <w:rsid w:val="00293BA0"/>
    <w:rsid w:val="00293C85"/>
    <w:rsid w:val="00293D54"/>
    <w:rsid w:val="00293F75"/>
    <w:rsid w:val="00293FF0"/>
    <w:rsid w:val="00294073"/>
    <w:rsid w:val="002940CF"/>
    <w:rsid w:val="002940E7"/>
    <w:rsid w:val="0029419C"/>
    <w:rsid w:val="0029491A"/>
    <w:rsid w:val="00294A9C"/>
    <w:rsid w:val="00294ACC"/>
    <w:rsid w:val="00294B78"/>
    <w:rsid w:val="00295579"/>
    <w:rsid w:val="00295AB1"/>
    <w:rsid w:val="00295B72"/>
    <w:rsid w:val="00295C9E"/>
    <w:rsid w:val="00295DA1"/>
    <w:rsid w:val="00296193"/>
    <w:rsid w:val="0029665B"/>
    <w:rsid w:val="002967A8"/>
    <w:rsid w:val="00296948"/>
    <w:rsid w:val="00296D19"/>
    <w:rsid w:val="00297433"/>
    <w:rsid w:val="00297824"/>
    <w:rsid w:val="0029785E"/>
    <w:rsid w:val="002978A8"/>
    <w:rsid w:val="00297AEF"/>
    <w:rsid w:val="00297D02"/>
    <w:rsid w:val="00297D1E"/>
    <w:rsid w:val="00297E68"/>
    <w:rsid w:val="00297E96"/>
    <w:rsid w:val="00297FBB"/>
    <w:rsid w:val="002A0055"/>
    <w:rsid w:val="002A00C7"/>
    <w:rsid w:val="002A02AC"/>
    <w:rsid w:val="002A0360"/>
    <w:rsid w:val="002A03BC"/>
    <w:rsid w:val="002A049B"/>
    <w:rsid w:val="002A0851"/>
    <w:rsid w:val="002A0CCB"/>
    <w:rsid w:val="002A0D33"/>
    <w:rsid w:val="002A1111"/>
    <w:rsid w:val="002A160C"/>
    <w:rsid w:val="002A17C4"/>
    <w:rsid w:val="002A18C4"/>
    <w:rsid w:val="002A1AB0"/>
    <w:rsid w:val="002A1B6E"/>
    <w:rsid w:val="002A1C8D"/>
    <w:rsid w:val="002A1CB0"/>
    <w:rsid w:val="002A1DE5"/>
    <w:rsid w:val="002A202F"/>
    <w:rsid w:val="002A2150"/>
    <w:rsid w:val="002A22E3"/>
    <w:rsid w:val="002A25F6"/>
    <w:rsid w:val="002A287E"/>
    <w:rsid w:val="002A2A02"/>
    <w:rsid w:val="002A2A20"/>
    <w:rsid w:val="002A2B39"/>
    <w:rsid w:val="002A2CC6"/>
    <w:rsid w:val="002A2E23"/>
    <w:rsid w:val="002A3027"/>
    <w:rsid w:val="002A31D3"/>
    <w:rsid w:val="002A38AE"/>
    <w:rsid w:val="002A4153"/>
    <w:rsid w:val="002A42B4"/>
    <w:rsid w:val="002A43CF"/>
    <w:rsid w:val="002A4441"/>
    <w:rsid w:val="002A44BF"/>
    <w:rsid w:val="002A4686"/>
    <w:rsid w:val="002A4709"/>
    <w:rsid w:val="002A48A7"/>
    <w:rsid w:val="002A49B0"/>
    <w:rsid w:val="002A49B8"/>
    <w:rsid w:val="002A4B39"/>
    <w:rsid w:val="002A4B8D"/>
    <w:rsid w:val="002A4C29"/>
    <w:rsid w:val="002A4F44"/>
    <w:rsid w:val="002A502F"/>
    <w:rsid w:val="002A5126"/>
    <w:rsid w:val="002A56B4"/>
    <w:rsid w:val="002A57DC"/>
    <w:rsid w:val="002A593F"/>
    <w:rsid w:val="002A5A17"/>
    <w:rsid w:val="002A5B20"/>
    <w:rsid w:val="002A5CD2"/>
    <w:rsid w:val="002A5F32"/>
    <w:rsid w:val="002A5FFB"/>
    <w:rsid w:val="002A6351"/>
    <w:rsid w:val="002A6655"/>
    <w:rsid w:val="002A6846"/>
    <w:rsid w:val="002A7314"/>
    <w:rsid w:val="002A7394"/>
    <w:rsid w:val="002A7456"/>
    <w:rsid w:val="002A749A"/>
    <w:rsid w:val="002A7550"/>
    <w:rsid w:val="002A7554"/>
    <w:rsid w:val="002A761C"/>
    <w:rsid w:val="002A7D02"/>
    <w:rsid w:val="002A7D39"/>
    <w:rsid w:val="002A7F05"/>
    <w:rsid w:val="002A7F17"/>
    <w:rsid w:val="002A7F83"/>
    <w:rsid w:val="002A7FF5"/>
    <w:rsid w:val="002B005F"/>
    <w:rsid w:val="002B0164"/>
    <w:rsid w:val="002B0326"/>
    <w:rsid w:val="002B0A70"/>
    <w:rsid w:val="002B0C6E"/>
    <w:rsid w:val="002B0D97"/>
    <w:rsid w:val="002B1106"/>
    <w:rsid w:val="002B123B"/>
    <w:rsid w:val="002B124E"/>
    <w:rsid w:val="002B14C5"/>
    <w:rsid w:val="002B1650"/>
    <w:rsid w:val="002B189B"/>
    <w:rsid w:val="002B195E"/>
    <w:rsid w:val="002B19BD"/>
    <w:rsid w:val="002B1B1A"/>
    <w:rsid w:val="002B1BE6"/>
    <w:rsid w:val="002B1D20"/>
    <w:rsid w:val="002B1FA3"/>
    <w:rsid w:val="002B20F3"/>
    <w:rsid w:val="002B262A"/>
    <w:rsid w:val="002B2A4E"/>
    <w:rsid w:val="002B2AEB"/>
    <w:rsid w:val="002B2C79"/>
    <w:rsid w:val="002B2D37"/>
    <w:rsid w:val="002B2EA7"/>
    <w:rsid w:val="002B2F3A"/>
    <w:rsid w:val="002B306F"/>
    <w:rsid w:val="002B318D"/>
    <w:rsid w:val="002B34D7"/>
    <w:rsid w:val="002B36C8"/>
    <w:rsid w:val="002B3921"/>
    <w:rsid w:val="002B3A46"/>
    <w:rsid w:val="002B3A6E"/>
    <w:rsid w:val="002B3DA8"/>
    <w:rsid w:val="002B4196"/>
    <w:rsid w:val="002B428A"/>
    <w:rsid w:val="002B42C4"/>
    <w:rsid w:val="002B4520"/>
    <w:rsid w:val="002B46AB"/>
    <w:rsid w:val="002B4B3A"/>
    <w:rsid w:val="002B4B8A"/>
    <w:rsid w:val="002B4F01"/>
    <w:rsid w:val="002B4F27"/>
    <w:rsid w:val="002B4F65"/>
    <w:rsid w:val="002B4FCD"/>
    <w:rsid w:val="002B5163"/>
    <w:rsid w:val="002B5465"/>
    <w:rsid w:val="002B5B1F"/>
    <w:rsid w:val="002B5F01"/>
    <w:rsid w:val="002B5F62"/>
    <w:rsid w:val="002B6141"/>
    <w:rsid w:val="002B6180"/>
    <w:rsid w:val="002B634D"/>
    <w:rsid w:val="002B6413"/>
    <w:rsid w:val="002B64C8"/>
    <w:rsid w:val="002B67EA"/>
    <w:rsid w:val="002B6D3A"/>
    <w:rsid w:val="002B709D"/>
    <w:rsid w:val="002B7271"/>
    <w:rsid w:val="002B72DD"/>
    <w:rsid w:val="002B768E"/>
    <w:rsid w:val="002B7715"/>
    <w:rsid w:val="002B77A8"/>
    <w:rsid w:val="002B7AEA"/>
    <w:rsid w:val="002B7B27"/>
    <w:rsid w:val="002B7FF0"/>
    <w:rsid w:val="002C0039"/>
    <w:rsid w:val="002C0402"/>
    <w:rsid w:val="002C096F"/>
    <w:rsid w:val="002C0970"/>
    <w:rsid w:val="002C0D54"/>
    <w:rsid w:val="002C0DD4"/>
    <w:rsid w:val="002C14CB"/>
    <w:rsid w:val="002C15CE"/>
    <w:rsid w:val="002C198A"/>
    <w:rsid w:val="002C1A2C"/>
    <w:rsid w:val="002C1BBC"/>
    <w:rsid w:val="002C1C67"/>
    <w:rsid w:val="002C1C95"/>
    <w:rsid w:val="002C23E7"/>
    <w:rsid w:val="002C263A"/>
    <w:rsid w:val="002C2879"/>
    <w:rsid w:val="002C28FB"/>
    <w:rsid w:val="002C2B6A"/>
    <w:rsid w:val="002C2C23"/>
    <w:rsid w:val="002C2DA0"/>
    <w:rsid w:val="002C2F89"/>
    <w:rsid w:val="002C316D"/>
    <w:rsid w:val="002C32A3"/>
    <w:rsid w:val="002C3485"/>
    <w:rsid w:val="002C39E6"/>
    <w:rsid w:val="002C3AD6"/>
    <w:rsid w:val="002C3E9E"/>
    <w:rsid w:val="002C4416"/>
    <w:rsid w:val="002C4509"/>
    <w:rsid w:val="002C45A2"/>
    <w:rsid w:val="002C463E"/>
    <w:rsid w:val="002C4731"/>
    <w:rsid w:val="002C4764"/>
    <w:rsid w:val="002C4D5A"/>
    <w:rsid w:val="002C4D6C"/>
    <w:rsid w:val="002C4DB2"/>
    <w:rsid w:val="002C4EA9"/>
    <w:rsid w:val="002C5032"/>
    <w:rsid w:val="002C51C4"/>
    <w:rsid w:val="002C541D"/>
    <w:rsid w:val="002C5934"/>
    <w:rsid w:val="002C5B6D"/>
    <w:rsid w:val="002C5C4C"/>
    <w:rsid w:val="002C5E5F"/>
    <w:rsid w:val="002C5F90"/>
    <w:rsid w:val="002C601A"/>
    <w:rsid w:val="002C6423"/>
    <w:rsid w:val="002C66AE"/>
    <w:rsid w:val="002C69A9"/>
    <w:rsid w:val="002C69B3"/>
    <w:rsid w:val="002C6C41"/>
    <w:rsid w:val="002C6CEB"/>
    <w:rsid w:val="002C6D45"/>
    <w:rsid w:val="002C6D6B"/>
    <w:rsid w:val="002C6E55"/>
    <w:rsid w:val="002C7084"/>
    <w:rsid w:val="002C7326"/>
    <w:rsid w:val="002C7397"/>
    <w:rsid w:val="002C75D2"/>
    <w:rsid w:val="002C777C"/>
    <w:rsid w:val="002C78EA"/>
    <w:rsid w:val="002C7B8A"/>
    <w:rsid w:val="002D002D"/>
    <w:rsid w:val="002D01AB"/>
    <w:rsid w:val="002D0359"/>
    <w:rsid w:val="002D0637"/>
    <w:rsid w:val="002D069A"/>
    <w:rsid w:val="002D0911"/>
    <w:rsid w:val="002D0B7E"/>
    <w:rsid w:val="002D0C15"/>
    <w:rsid w:val="002D0C24"/>
    <w:rsid w:val="002D0D6E"/>
    <w:rsid w:val="002D1021"/>
    <w:rsid w:val="002D1436"/>
    <w:rsid w:val="002D1734"/>
    <w:rsid w:val="002D18D5"/>
    <w:rsid w:val="002D1AB7"/>
    <w:rsid w:val="002D1DB0"/>
    <w:rsid w:val="002D1F13"/>
    <w:rsid w:val="002D2008"/>
    <w:rsid w:val="002D227F"/>
    <w:rsid w:val="002D24C1"/>
    <w:rsid w:val="002D26F3"/>
    <w:rsid w:val="002D29D0"/>
    <w:rsid w:val="002D2A64"/>
    <w:rsid w:val="002D2AD9"/>
    <w:rsid w:val="002D2B6A"/>
    <w:rsid w:val="002D2E6C"/>
    <w:rsid w:val="002D2FDA"/>
    <w:rsid w:val="002D3185"/>
    <w:rsid w:val="002D329B"/>
    <w:rsid w:val="002D32DC"/>
    <w:rsid w:val="002D3385"/>
    <w:rsid w:val="002D3785"/>
    <w:rsid w:val="002D3923"/>
    <w:rsid w:val="002D3B21"/>
    <w:rsid w:val="002D3D24"/>
    <w:rsid w:val="002D3F51"/>
    <w:rsid w:val="002D430B"/>
    <w:rsid w:val="002D437F"/>
    <w:rsid w:val="002D44FC"/>
    <w:rsid w:val="002D4599"/>
    <w:rsid w:val="002D4AD6"/>
    <w:rsid w:val="002D4B67"/>
    <w:rsid w:val="002D4E58"/>
    <w:rsid w:val="002D54C3"/>
    <w:rsid w:val="002D54F3"/>
    <w:rsid w:val="002D55C9"/>
    <w:rsid w:val="002D573B"/>
    <w:rsid w:val="002D58DF"/>
    <w:rsid w:val="002D5A18"/>
    <w:rsid w:val="002D5AC6"/>
    <w:rsid w:val="002D5D6C"/>
    <w:rsid w:val="002D61BF"/>
    <w:rsid w:val="002D63B0"/>
    <w:rsid w:val="002D6420"/>
    <w:rsid w:val="002D6482"/>
    <w:rsid w:val="002D64B9"/>
    <w:rsid w:val="002D652B"/>
    <w:rsid w:val="002D6651"/>
    <w:rsid w:val="002D66A4"/>
    <w:rsid w:val="002D66B7"/>
    <w:rsid w:val="002D68EC"/>
    <w:rsid w:val="002D6BB2"/>
    <w:rsid w:val="002D6DF2"/>
    <w:rsid w:val="002D6DF7"/>
    <w:rsid w:val="002D7022"/>
    <w:rsid w:val="002D746E"/>
    <w:rsid w:val="002D75F8"/>
    <w:rsid w:val="002D766E"/>
    <w:rsid w:val="002D7C11"/>
    <w:rsid w:val="002D7E16"/>
    <w:rsid w:val="002D7F6B"/>
    <w:rsid w:val="002E0263"/>
    <w:rsid w:val="002E03FC"/>
    <w:rsid w:val="002E04F8"/>
    <w:rsid w:val="002E0541"/>
    <w:rsid w:val="002E0930"/>
    <w:rsid w:val="002E094F"/>
    <w:rsid w:val="002E0B08"/>
    <w:rsid w:val="002E0B6F"/>
    <w:rsid w:val="002E0D19"/>
    <w:rsid w:val="002E0F4D"/>
    <w:rsid w:val="002E0F5E"/>
    <w:rsid w:val="002E104E"/>
    <w:rsid w:val="002E1065"/>
    <w:rsid w:val="002E112D"/>
    <w:rsid w:val="002E124C"/>
    <w:rsid w:val="002E1283"/>
    <w:rsid w:val="002E12D0"/>
    <w:rsid w:val="002E12F2"/>
    <w:rsid w:val="002E1753"/>
    <w:rsid w:val="002E180C"/>
    <w:rsid w:val="002E18C2"/>
    <w:rsid w:val="002E19A8"/>
    <w:rsid w:val="002E1A91"/>
    <w:rsid w:val="002E1D16"/>
    <w:rsid w:val="002E1E4D"/>
    <w:rsid w:val="002E203E"/>
    <w:rsid w:val="002E2043"/>
    <w:rsid w:val="002E2100"/>
    <w:rsid w:val="002E24C8"/>
    <w:rsid w:val="002E2A25"/>
    <w:rsid w:val="002E2D04"/>
    <w:rsid w:val="002E2E32"/>
    <w:rsid w:val="002E2F54"/>
    <w:rsid w:val="002E2FBD"/>
    <w:rsid w:val="002E33D2"/>
    <w:rsid w:val="002E3503"/>
    <w:rsid w:val="002E3560"/>
    <w:rsid w:val="002E37EB"/>
    <w:rsid w:val="002E382B"/>
    <w:rsid w:val="002E382E"/>
    <w:rsid w:val="002E3854"/>
    <w:rsid w:val="002E38B3"/>
    <w:rsid w:val="002E3A87"/>
    <w:rsid w:val="002E3B6C"/>
    <w:rsid w:val="002E3EEA"/>
    <w:rsid w:val="002E44D3"/>
    <w:rsid w:val="002E4A21"/>
    <w:rsid w:val="002E4BD7"/>
    <w:rsid w:val="002E5145"/>
    <w:rsid w:val="002E5205"/>
    <w:rsid w:val="002E533B"/>
    <w:rsid w:val="002E54C9"/>
    <w:rsid w:val="002E55EF"/>
    <w:rsid w:val="002E56CF"/>
    <w:rsid w:val="002E59C7"/>
    <w:rsid w:val="002E5CDB"/>
    <w:rsid w:val="002E6342"/>
    <w:rsid w:val="002E6DD8"/>
    <w:rsid w:val="002E6EAA"/>
    <w:rsid w:val="002E724A"/>
    <w:rsid w:val="002E7428"/>
    <w:rsid w:val="002E74C0"/>
    <w:rsid w:val="002E75C4"/>
    <w:rsid w:val="002E77C1"/>
    <w:rsid w:val="002E7C53"/>
    <w:rsid w:val="002E7E25"/>
    <w:rsid w:val="002F017C"/>
    <w:rsid w:val="002F0193"/>
    <w:rsid w:val="002F0202"/>
    <w:rsid w:val="002F033E"/>
    <w:rsid w:val="002F0EB4"/>
    <w:rsid w:val="002F115F"/>
    <w:rsid w:val="002F12C9"/>
    <w:rsid w:val="002F1485"/>
    <w:rsid w:val="002F14CE"/>
    <w:rsid w:val="002F19AD"/>
    <w:rsid w:val="002F1B74"/>
    <w:rsid w:val="002F1BE2"/>
    <w:rsid w:val="002F1C7C"/>
    <w:rsid w:val="002F1E0D"/>
    <w:rsid w:val="002F1FE8"/>
    <w:rsid w:val="002F25FB"/>
    <w:rsid w:val="002F268B"/>
    <w:rsid w:val="002F2697"/>
    <w:rsid w:val="002F2F27"/>
    <w:rsid w:val="002F30C0"/>
    <w:rsid w:val="002F3872"/>
    <w:rsid w:val="002F39CA"/>
    <w:rsid w:val="002F3A8F"/>
    <w:rsid w:val="002F3B52"/>
    <w:rsid w:val="002F3B8C"/>
    <w:rsid w:val="002F3C70"/>
    <w:rsid w:val="002F3EAE"/>
    <w:rsid w:val="002F402D"/>
    <w:rsid w:val="002F407F"/>
    <w:rsid w:val="002F40CE"/>
    <w:rsid w:val="002F4640"/>
    <w:rsid w:val="002F47B3"/>
    <w:rsid w:val="002F485B"/>
    <w:rsid w:val="002F4D16"/>
    <w:rsid w:val="002F4E4B"/>
    <w:rsid w:val="002F5021"/>
    <w:rsid w:val="002F53CB"/>
    <w:rsid w:val="002F543D"/>
    <w:rsid w:val="002F54A7"/>
    <w:rsid w:val="002F567A"/>
    <w:rsid w:val="002F5A0F"/>
    <w:rsid w:val="002F5A87"/>
    <w:rsid w:val="002F5AF6"/>
    <w:rsid w:val="002F5ECB"/>
    <w:rsid w:val="002F5F2C"/>
    <w:rsid w:val="002F606F"/>
    <w:rsid w:val="002F6135"/>
    <w:rsid w:val="002F6146"/>
    <w:rsid w:val="002F6677"/>
    <w:rsid w:val="002F66B0"/>
    <w:rsid w:val="002F6762"/>
    <w:rsid w:val="002F6AA0"/>
    <w:rsid w:val="002F6E8F"/>
    <w:rsid w:val="002F7058"/>
    <w:rsid w:val="002F727D"/>
    <w:rsid w:val="002F72B0"/>
    <w:rsid w:val="002F73FC"/>
    <w:rsid w:val="002F744C"/>
    <w:rsid w:val="002F7784"/>
    <w:rsid w:val="002F789A"/>
    <w:rsid w:val="002F79A1"/>
    <w:rsid w:val="002F7D11"/>
    <w:rsid w:val="002F7D9F"/>
    <w:rsid w:val="002F7F49"/>
    <w:rsid w:val="002F7FF3"/>
    <w:rsid w:val="00300258"/>
    <w:rsid w:val="00300344"/>
    <w:rsid w:val="003005D1"/>
    <w:rsid w:val="00300614"/>
    <w:rsid w:val="00300925"/>
    <w:rsid w:val="00300936"/>
    <w:rsid w:val="0030094E"/>
    <w:rsid w:val="00300B7A"/>
    <w:rsid w:val="00300BB8"/>
    <w:rsid w:val="00300BF1"/>
    <w:rsid w:val="00300CB9"/>
    <w:rsid w:val="00301286"/>
    <w:rsid w:val="00301486"/>
    <w:rsid w:val="003016CE"/>
    <w:rsid w:val="00301A1A"/>
    <w:rsid w:val="00301B4B"/>
    <w:rsid w:val="00301D45"/>
    <w:rsid w:val="00301FAC"/>
    <w:rsid w:val="00301FAD"/>
    <w:rsid w:val="0030226D"/>
    <w:rsid w:val="00302A52"/>
    <w:rsid w:val="00302B2E"/>
    <w:rsid w:val="00302C4A"/>
    <w:rsid w:val="00302DE9"/>
    <w:rsid w:val="00302E8C"/>
    <w:rsid w:val="003030EB"/>
    <w:rsid w:val="0030341B"/>
    <w:rsid w:val="003034E9"/>
    <w:rsid w:val="00303524"/>
    <w:rsid w:val="003036B8"/>
    <w:rsid w:val="00303C0C"/>
    <w:rsid w:val="003041E8"/>
    <w:rsid w:val="003043A6"/>
    <w:rsid w:val="0030447B"/>
    <w:rsid w:val="0030447D"/>
    <w:rsid w:val="003044CD"/>
    <w:rsid w:val="0030459C"/>
    <w:rsid w:val="003045E8"/>
    <w:rsid w:val="00304602"/>
    <w:rsid w:val="00304720"/>
    <w:rsid w:val="00304945"/>
    <w:rsid w:val="003049C5"/>
    <w:rsid w:val="00304D3A"/>
    <w:rsid w:val="003052E5"/>
    <w:rsid w:val="0030534B"/>
    <w:rsid w:val="003054AA"/>
    <w:rsid w:val="003054ED"/>
    <w:rsid w:val="003055E4"/>
    <w:rsid w:val="00305AD0"/>
    <w:rsid w:val="00305B84"/>
    <w:rsid w:val="00305F73"/>
    <w:rsid w:val="0030619C"/>
    <w:rsid w:val="00306243"/>
    <w:rsid w:val="00306708"/>
    <w:rsid w:val="0030676F"/>
    <w:rsid w:val="00306791"/>
    <w:rsid w:val="00306891"/>
    <w:rsid w:val="00306DF5"/>
    <w:rsid w:val="003070AA"/>
    <w:rsid w:val="00307175"/>
    <w:rsid w:val="00307369"/>
    <w:rsid w:val="00307433"/>
    <w:rsid w:val="003076BA"/>
    <w:rsid w:val="003076ED"/>
    <w:rsid w:val="0030786C"/>
    <w:rsid w:val="00307ADF"/>
    <w:rsid w:val="00307B17"/>
    <w:rsid w:val="00307B70"/>
    <w:rsid w:val="00307BCC"/>
    <w:rsid w:val="003100A4"/>
    <w:rsid w:val="003102AE"/>
    <w:rsid w:val="00310901"/>
    <w:rsid w:val="003109D3"/>
    <w:rsid w:val="00311302"/>
    <w:rsid w:val="00311448"/>
    <w:rsid w:val="00311641"/>
    <w:rsid w:val="003116DD"/>
    <w:rsid w:val="00311810"/>
    <w:rsid w:val="00311898"/>
    <w:rsid w:val="00311CCC"/>
    <w:rsid w:val="0031213B"/>
    <w:rsid w:val="0031230F"/>
    <w:rsid w:val="00312363"/>
    <w:rsid w:val="003126A3"/>
    <w:rsid w:val="003128B3"/>
    <w:rsid w:val="00312ABB"/>
    <w:rsid w:val="00312BF5"/>
    <w:rsid w:val="00312EF3"/>
    <w:rsid w:val="00313026"/>
    <w:rsid w:val="0031314A"/>
    <w:rsid w:val="0031316A"/>
    <w:rsid w:val="003131B5"/>
    <w:rsid w:val="0031399F"/>
    <w:rsid w:val="00313B78"/>
    <w:rsid w:val="00313B79"/>
    <w:rsid w:val="00313F57"/>
    <w:rsid w:val="00313F59"/>
    <w:rsid w:val="00314525"/>
    <w:rsid w:val="003148C2"/>
    <w:rsid w:val="00314AB0"/>
    <w:rsid w:val="00314EDC"/>
    <w:rsid w:val="0031504D"/>
    <w:rsid w:val="0031507C"/>
    <w:rsid w:val="003150FB"/>
    <w:rsid w:val="0031517F"/>
    <w:rsid w:val="003155CB"/>
    <w:rsid w:val="00315784"/>
    <w:rsid w:val="0031584F"/>
    <w:rsid w:val="00315A13"/>
    <w:rsid w:val="00315A67"/>
    <w:rsid w:val="00315C0B"/>
    <w:rsid w:val="00315E57"/>
    <w:rsid w:val="003161E4"/>
    <w:rsid w:val="00316487"/>
    <w:rsid w:val="0031657C"/>
    <w:rsid w:val="0031667D"/>
    <w:rsid w:val="00316AC2"/>
    <w:rsid w:val="00316B09"/>
    <w:rsid w:val="00316B15"/>
    <w:rsid w:val="00316CC3"/>
    <w:rsid w:val="00316D37"/>
    <w:rsid w:val="00316E94"/>
    <w:rsid w:val="00316F5B"/>
    <w:rsid w:val="0031708A"/>
    <w:rsid w:val="003170F1"/>
    <w:rsid w:val="003172CE"/>
    <w:rsid w:val="003174D0"/>
    <w:rsid w:val="0031753C"/>
    <w:rsid w:val="00317A60"/>
    <w:rsid w:val="00317C4B"/>
    <w:rsid w:val="00317D08"/>
    <w:rsid w:val="00317F04"/>
    <w:rsid w:val="00320017"/>
    <w:rsid w:val="003207A2"/>
    <w:rsid w:val="003210C4"/>
    <w:rsid w:val="003212DB"/>
    <w:rsid w:val="00321576"/>
    <w:rsid w:val="003216E4"/>
    <w:rsid w:val="00321723"/>
    <w:rsid w:val="0032184E"/>
    <w:rsid w:val="0032185A"/>
    <w:rsid w:val="00321B8A"/>
    <w:rsid w:val="00321C85"/>
    <w:rsid w:val="0032235D"/>
    <w:rsid w:val="0032237D"/>
    <w:rsid w:val="00322421"/>
    <w:rsid w:val="003224D9"/>
    <w:rsid w:val="00322507"/>
    <w:rsid w:val="003229B5"/>
    <w:rsid w:val="00322BBA"/>
    <w:rsid w:val="00322DE2"/>
    <w:rsid w:val="0032333A"/>
    <w:rsid w:val="00323421"/>
    <w:rsid w:val="0032366F"/>
    <w:rsid w:val="003237A8"/>
    <w:rsid w:val="00323A37"/>
    <w:rsid w:val="00323A46"/>
    <w:rsid w:val="00323B3E"/>
    <w:rsid w:val="00323D00"/>
    <w:rsid w:val="00323F5E"/>
    <w:rsid w:val="003242B0"/>
    <w:rsid w:val="0032458F"/>
    <w:rsid w:val="003245AE"/>
    <w:rsid w:val="0032471B"/>
    <w:rsid w:val="00324799"/>
    <w:rsid w:val="0032480C"/>
    <w:rsid w:val="003248D9"/>
    <w:rsid w:val="003249B5"/>
    <w:rsid w:val="00324EB0"/>
    <w:rsid w:val="00325001"/>
    <w:rsid w:val="00325070"/>
    <w:rsid w:val="003250B2"/>
    <w:rsid w:val="00325E48"/>
    <w:rsid w:val="003266F1"/>
    <w:rsid w:val="00326796"/>
    <w:rsid w:val="00326F37"/>
    <w:rsid w:val="003270EE"/>
    <w:rsid w:val="003273F5"/>
    <w:rsid w:val="003276C2"/>
    <w:rsid w:val="00327A47"/>
    <w:rsid w:val="00327B71"/>
    <w:rsid w:val="003301E2"/>
    <w:rsid w:val="00330233"/>
    <w:rsid w:val="00330AA1"/>
    <w:rsid w:val="00331403"/>
    <w:rsid w:val="0033146B"/>
    <w:rsid w:val="0033170E"/>
    <w:rsid w:val="0033175F"/>
    <w:rsid w:val="00331B7A"/>
    <w:rsid w:val="00331C92"/>
    <w:rsid w:val="00331CC0"/>
    <w:rsid w:val="00331D16"/>
    <w:rsid w:val="00331DF8"/>
    <w:rsid w:val="003320F5"/>
    <w:rsid w:val="003322B0"/>
    <w:rsid w:val="00332482"/>
    <w:rsid w:val="00332533"/>
    <w:rsid w:val="00332606"/>
    <w:rsid w:val="00332752"/>
    <w:rsid w:val="00332832"/>
    <w:rsid w:val="00332A21"/>
    <w:rsid w:val="00332E31"/>
    <w:rsid w:val="00332E70"/>
    <w:rsid w:val="00333315"/>
    <w:rsid w:val="00333480"/>
    <w:rsid w:val="00333781"/>
    <w:rsid w:val="00333897"/>
    <w:rsid w:val="00333AF6"/>
    <w:rsid w:val="00333D12"/>
    <w:rsid w:val="00333D91"/>
    <w:rsid w:val="00334187"/>
    <w:rsid w:val="00334A55"/>
    <w:rsid w:val="00334C61"/>
    <w:rsid w:val="00334E16"/>
    <w:rsid w:val="00334F0B"/>
    <w:rsid w:val="00335074"/>
    <w:rsid w:val="003350FC"/>
    <w:rsid w:val="003352C5"/>
    <w:rsid w:val="00335496"/>
    <w:rsid w:val="00335557"/>
    <w:rsid w:val="003356D8"/>
    <w:rsid w:val="003357D0"/>
    <w:rsid w:val="00335BAD"/>
    <w:rsid w:val="00335F19"/>
    <w:rsid w:val="0033608D"/>
    <w:rsid w:val="00336646"/>
    <w:rsid w:val="00336696"/>
    <w:rsid w:val="003366AB"/>
    <w:rsid w:val="003367B7"/>
    <w:rsid w:val="00336857"/>
    <w:rsid w:val="0033687B"/>
    <w:rsid w:val="00336891"/>
    <w:rsid w:val="00336CFB"/>
    <w:rsid w:val="00336F95"/>
    <w:rsid w:val="0033714F"/>
    <w:rsid w:val="003372AA"/>
    <w:rsid w:val="003372BF"/>
    <w:rsid w:val="003373CE"/>
    <w:rsid w:val="00337753"/>
    <w:rsid w:val="00337AB7"/>
    <w:rsid w:val="00337CB5"/>
    <w:rsid w:val="00337E20"/>
    <w:rsid w:val="00337FA2"/>
    <w:rsid w:val="003402C9"/>
    <w:rsid w:val="00340623"/>
    <w:rsid w:val="00340AD8"/>
    <w:rsid w:val="00340C3D"/>
    <w:rsid w:val="00340C93"/>
    <w:rsid w:val="00340D66"/>
    <w:rsid w:val="00340E57"/>
    <w:rsid w:val="00340F58"/>
    <w:rsid w:val="00341005"/>
    <w:rsid w:val="00341403"/>
    <w:rsid w:val="00341AB4"/>
    <w:rsid w:val="00341C7B"/>
    <w:rsid w:val="0034243B"/>
    <w:rsid w:val="003424D4"/>
    <w:rsid w:val="00342EDA"/>
    <w:rsid w:val="00343083"/>
    <w:rsid w:val="00343236"/>
    <w:rsid w:val="003432E9"/>
    <w:rsid w:val="00343320"/>
    <w:rsid w:val="003433CB"/>
    <w:rsid w:val="003434E8"/>
    <w:rsid w:val="0034365A"/>
    <w:rsid w:val="003438DF"/>
    <w:rsid w:val="00343923"/>
    <w:rsid w:val="00343A70"/>
    <w:rsid w:val="00343CA4"/>
    <w:rsid w:val="00343FC1"/>
    <w:rsid w:val="00344256"/>
    <w:rsid w:val="00344698"/>
    <w:rsid w:val="003446DB"/>
    <w:rsid w:val="0034475A"/>
    <w:rsid w:val="003448F4"/>
    <w:rsid w:val="00344902"/>
    <w:rsid w:val="00344B95"/>
    <w:rsid w:val="00344E15"/>
    <w:rsid w:val="00344E9B"/>
    <w:rsid w:val="00345554"/>
    <w:rsid w:val="00345693"/>
    <w:rsid w:val="00345735"/>
    <w:rsid w:val="00345877"/>
    <w:rsid w:val="003458F4"/>
    <w:rsid w:val="00345A27"/>
    <w:rsid w:val="00345BCE"/>
    <w:rsid w:val="00345BF4"/>
    <w:rsid w:val="00345CD0"/>
    <w:rsid w:val="00345EA7"/>
    <w:rsid w:val="00346005"/>
    <w:rsid w:val="00346147"/>
    <w:rsid w:val="00346362"/>
    <w:rsid w:val="00346367"/>
    <w:rsid w:val="00346888"/>
    <w:rsid w:val="00346EB1"/>
    <w:rsid w:val="00346F9C"/>
    <w:rsid w:val="00346FC1"/>
    <w:rsid w:val="0034704C"/>
    <w:rsid w:val="0034724E"/>
    <w:rsid w:val="003477ED"/>
    <w:rsid w:val="00347834"/>
    <w:rsid w:val="003478C1"/>
    <w:rsid w:val="00347C64"/>
    <w:rsid w:val="00347D20"/>
    <w:rsid w:val="0035024F"/>
    <w:rsid w:val="00350331"/>
    <w:rsid w:val="00350576"/>
    <w:rsid w:val="00350B06"/>
    <w:rsid w:val="00350E79"/>
    <w:rsid w:val="00350E90"/>
    <w:rsid w:val="0035112C"/>
    <w:rsid w:val="00351638"/>
    <w:rsid w:val="00351768"/>
    <w:rsid w:val="003517F2"/>
    <w:rsid w:val="00351A07"/>
    <w:rsid w:val="00351BF6"/>
    <w:rsid w:val="00352661"/>
    <w:rsid w:val="0035279F"/>
    <w:rsid w:val="00352EC9"/>
    <w:rsid w:val="00352EEF"/>
    <w:rsid w:val="0035317A"/>
    <w:rsid w:val="003531DD"/>
    <w:rsid w:val="003532F8"/>
    <w:rsid w:val="0035337F"/>
    <w:rsid w:val="003535D0"/>
    <w:rsid w:val="0035380F"/>
    <w:rsid w:val="00353DFE"/>
    <w:rsid w:val="00353F97"/>
    <w:rsid w:val="00354142"/>
    <w:rsid w:val="0035421F"/>
    <w:rsid w:val="003548D8"/>
    <w:rsid w:val="00354AAD"/>
    <w:rsid w:val="00354BCB"/>
    <w:rsid w:val="00354CF1"/>
    <w:rsid w:val="00354FF3"/>
    <w:rsid w:val="00355241"/>
    <w:rsid w:val="003553B2"/>
    <w:rsid w:val="003553B8"/>
    <w:rsid w:val="003553BD"/>
    <w:rsid w:val="0035565C"/>
    <w:rsid w:val="00355A11"/>
    <w:rsid w:val="00355D27"/>
    <w:rsid w:val="00355E12"/>
    <w:rsid w:val="00355EA9"/>
    <w:rsid w:val="00356168"/>
    <w:rsid w:val="00356171"/>
    <w:rsid w:val="0035658D"/>
    <w:rsid w:val="003567AF"/>
    <w:rsid w:val="003568E2"/>
    <w:rsid w:val="00356AE9"/>
    <w:rsid w:val="00356B12"/>
    <w:rsid w:val="00356F56"/>
    <w:rsid w:val="00357550"/>
    <w:rsid w:val="003578A6"/>
    <w:rsid w:val="003579FB"/>
    <w:rsid w:val="00357A33"/>
    <w:rsid w:val="00357CDB"/>
    <w:rsid w:val="00357E1A"/>
    <w:rsid w:val="00357ED3"/>
    <w:rsid w:val="003602EF"/>
    <w:rsid w:val="00360515"/>
    <w:rsid w:val="00360643"/>
    <w:rsid w:val="003606B3"/>
    <w:rsid w:val="00360716"/>
    <w:rsid w:val="003608DC"/>
    <w:rsid w:val="00360B38"/>
    <w:rsid w:val="00360B97"/>
    <w:rsid w:val="00360DC8"/>
    <w:rsid w:val="00360F95"/>
    <w:rsid w:val="0036115D"/>
    <w:rsid w:val="00361402"/>
    <w:rsid w:val="003614C6"/>
    <w:rsid w:val="003615E7"/>
    <w:rsid w:val="003616FB"/>
    <w:rsid w:val="0036187D"/>
    <w:rsid w:val="003618D0"/>
    <w:rsid w:val="003618EB"/>
    <w:rsid w:val="0036192D"/>
    <w:rsid w:val="003619BE"/>
    <w:rsid w:val="00361B29"/>
    <w:rsid w:val="00361BB5"/>
    <w:rsid w:val="00361D43"/>
    <w:rsid w:val="00361DAA"/>
    <w:rsid w:val="00361F96"/>
    <w:rsid w:val="00361FC4"/>
    <w:rsid w:val="00362288"/>
    <w:rsid w:val="003623DE"/>
    <w:rsid w:val="00362668"/>
    <w:rsid w:val="00362E67"/>
    <w:rsid w:val="00362E90"/>
    <w:rsid w:val="00363019"/>
    <w:rsid w:val="003632BE"/>
    <w:rsid w:val="003632E5"/>
    <w:rsid w:val="003633C8"/>
    <w:rsid w:val="0036348F"/>
    <w:rsid w:val="00363515"/>
    <w:rsid w:val="00363559"/>
    <w:rsid w:val="00363826"/>
    <w:rsid w:val="003638BE"/>
    <w:rsid w:val="003638C5"/>
    <w:rsid w:val="00364412"/>
    <w:rsid w:val="0036450A"/>
    <w:rsid w:val="00364C8C"/>
    <w:rsid w:val="00364EA2"/>
    <w:rsid w:val="00364F2B"/>
    <w:rsid w:val="003658C7"/>
    <w:rsid w:val="00365A1D"/>
    <w:rsid w:val="00365D17"/>
    <w:rsid w:val="00365D69"/>
    <w:rsid w:val="00365F46"/>
    <w:rsid w:val="00365F47"/>
    <w:rsid w:val="00365FD5"/>
    <w:rsid w:val="003665C2"/>
    <w:rsid w:val="003666D3"/>
    <w:rsid w:val="00366784"/>
    <w:rsid w:val="003667FC"/>
    <w:rsid w:val="003667FF"/>
    <w:rsid w:val="00366997"/>
    <w:rsid w:val="00366FB7"/>
    <w:rsid w:val="00366FB8"/>
    <w:rsid w:val="00366FBD"/>
    <w:rsid w:val="0036712D"/>
    <w:rsid w:val="0036716F"/>
    <w:rsid w:val="003673F5"/>
    <w:rsid w:val="003676E8"/>
    <w:rsid w:val="0036771A"/>
    <w:rsid w:val="00367723"/>
    <w:rsid w:val="0037028B"/>
    <w:rsid w:val="003704A3"/>
    <w:rsid w:val="0037062B"/>
    <w:rsid w:val="003709FD"/>
    <w:rsid w:val="00370BAA"/>
    <w:rsid w:val="00370D78"/>
    <w:rsid w:val="00370D91"/>
    <w:rsid w:val="00370DB0"/>
    <w:rsid w:val="00370DD5"/>
    <w:rsid w:val="00371031"/>
    <w:rsid w:val="00371324"/>
    <w:rsid w:val="003713A2"/>
    <w:rsid w:val="003714AA"/>
    <w:rsid w:val="003714D4"/>
    <w:rsid w:val="003717AE"/>
    <w:rsid w:val="00371B7E"/>
    <w:rsid w:val="0037213E"/>
    <w:rsid w:val="00372270"/>
    <w:rsid w:val="0037249F"/>
    <w:rsid w:val="003726DC"/>
    <w:rsid w:val="00372A05"/>
    <w:rsid w:val="00372C78"/>
    <w:rsid w:val="0037353B"/>
    <w:rsid w:val="0037363E"/>
    <w:rsid w:val="00373780"/>
    <w:rsid w:val="00373C2B"/>
    <w:rsid w:val="00373D29"/>
    <w:rsid w:val="00373E45"/>
    <w:rsid w:val="00373FF5"/>
    <w:rsid w:val="00374036"/>
    <w:rsid w:val="003740F6"/>
    <w:rsid w:val="00374909"/>
    <w:rsid w:val="00374CD9"/>
    <w:rsid w:val="00374D4A"/>
    <w:rsid w:val="00374F9E"/>
    <w:rsid w:val="00375008"/>
    <w:rsid w:val="00375365"/>
    <w:rsid w:val="003756B3"/>
    <w:rsid w:val="00375B01"/>
    <w:rsid w:val="00375B39"/>
    <w:rsid w:val="00375E13"/>
    <w:rsid w:val="00375F48"/>
    <w:rsid w:val="00376014"/>
    <w:rsid w:val="003761C4"/>
    <w:rsid w:val="00376406"/>
    <w:rsid w:val="00376478"/>
    <w:rsid w:val="0037675E"/>
    <w:rsid w:val="00376BF0"/>
    <w:rsid w:val="00376D32"/>
    <w:rsid w:val="00377476"/>
    <w:rsid w:val="00377533"/>
    <w:rsid w:val="0037761D"/>
    <w:rsid w:val="00377723"/>
    <w:rsid w:val="00377A63"/>
    <w:rsid w:val="00377AE2"/>
    <w:rsid w:val="00377D22"/>
    <w:rsid w:val="00377E50"/>
    <w:rsid w:val="00380186"/>
    <w:rsid w:val="0038029D"/>
    <w:rsid w:val="003802A6"/>
    <w:rsid w:val="00380341"/>
    <w:rsid w:val="003805A5"/>
    <w:rsid w:val="003805DF"/>
    <w:rsid w:val="00380B6E"/>
    <w:rsid w:val="00380D7E"/>
    <w:rsid w:val="003812BE"/>
    <w:rsid w:val="003813B5"/>
    <w:rsid w:val="0038143A"/>
    <w:rsid w:val="00381AE7"/>
    <w:rsid w:val="0038219B"/>
    <w:rsid w:val="0038230A"/>
    <w:rsid w:val="00382535"/>
    <w:rsid w:val="003825F0"/>
    <w:rsid w:val="00382760"/>
    <w:rsid w:val="003829D5"/>
    <w:rsid w:val="00382CF0"/>
    <w:rsid w:val="00382D96"/>
    <w:rsid w:val="003831CF"/>
    <w:rsid w:val="00383775"/>
    <w:rsid w:val="003838D2"/>
    <w:rsid w:val="00383965"/>
    <w:rsid w:val="003839C9"/>
    <w:rsid w:val="00383CC8"/>
    <w:rsid w:val="00383CEF"/>
    <w:rsid w:val="00383D5C"/>
    <w:rsid w:val="00383DB4"/>
    <w:rsid w:val="003840A5"/>
    <w:rsid w:val="003841EA"/>
    <w:rsid w:val="00384300"/>
    <w:rsid w:val="00384303"/>
    <w:rsid w:val="00384498"/>
    <w:rsid w:val="003849E1"/>
    <w:rsid w:val="00384C08"/>
    <w:rsid w:val="00384CBA"/>
    <w:rsid w:val="003857C3"/>
    <w:rsid w:val="00385905"/>
    <w:rsid w:val="00385F01"/>
    <w:rsid w:val="00386015"/>
    <w:rsid w:val="003863F5"/>
    <w:rsid w:val="003865E5"/>
    <w:rsid w:val="00386759"/>
    <w:rsid w:val="00386FB0"/>
    <w:rsid w:val="00386FF7"/>
    <w:rsid w:val="00387120"/>
    <w:rsid w:val="003871F9"/>
    <w:rsid w:val="0038723D"/>
    <w:rsid w:val="00387857"/>
    <w:rsid w:val="00387879"/>
    <w:rsid w:val="0038795A"/>
    <w:rsid w:val="00387A15"/>
    <w:rsid w:val="00387A20"/>
    <w:rsid w:val="00387A5B"/>
    <w:rsid w:val="00387D0E"/>
    <w:rsid w:val="00387E32"/>
    <w:rsid w:val="00387FC8"/>
    <w:rsid w:val="003900C3"/>
    <w:rsid w:val="0039019C"/>
    <w:rsid w:val="0039048D"/>
    <w:rsid w:val="003907C7"/>
    <w:rsid w:val="00390C3E"/>
    <w:rsid w:val="00390D0A"/>
    <w:rsid w:val="003910F5"/>
    <w:rsid w:val="00391316"/>
    <w:rsid w:val="00391368"/>
    <w:rsid w:val="003913C1"/>
    <w:rsid w:val="003914CE"/>
    <w:rsid w:val="0039163C"/>
    <w:rsid w:val="0039207F"/>
    <w:rsid w:val="00392200"/>
    <w:rsid w:val="003924C5"/>
    <w:rsid w:val="00392926"/>
    <w:rsid w:val="0039296A"/>
    <w:rsid w:val="00392AA1"/>
    <w:rsid w:val="00392B33"/>
    <w:rsid w:val="00392B43"/>
    <w:rsid w:val="00392DBF"/>
    <w:rsid w:val="00392ECF"/>
    <w:rsid w:val="00392EDC"/>
    <w:rsid w:val="003932D5"/>
    <w:rsid w:val="0039342F"/>
    <w:rsid w:val="00393FDA"/>
    <w:rsid w:val="003944B5"/>
    <w:rsid w:val="00395247"/>
    <w:rsid w:val="00395379"/>
    <w:rsid w:val="00395382"/>
    <w:rsid w:val="003958DC"/>
    <w:rsid w:val="00395C47"/>
    <w:rsid w:val="00395D66"/>
    <w:rsid w:val="003964F6"/>
    <w:rsid w:val="00396759"/>
    <w:rsid w:val="00396781"/>
    <w:rsid w:val="003968BA"/>
    <w:rsid w:val="003969AF"/>
    <w:rsid w:val="00396A92"/>
    <w:rsid w:val="00396E7F"/>
    <w:rsid w:val="00396E83"/>
    <w:rsid w:val="003971BC"/>
    <w:rsid w:val="00397315"/>
    <w:rsid w:val="003973EC"/>
    <w:rsid w:val="003974D3"/>
    <w:rsid w:val="00397730"/>
    <w:rsid w:val="00397B13"/>
    <w:rsid w:val="00397D45"/>
    <w:rsid w:val="003A0464"/>
    <w:rsid w:val="003A04FA"/>
    <w:rsid w:val="003A065E"/>
    <w:rsid w:val="003A0708"/>
    <w:rsid w:val="003A0CBB"/>
    <w:rsid w:val="003A10D3"/>
    <w:rsid w:val="003A10DD"/>
    <w:rsid w:val="003A1619"/>
    <w:rsid w:val="003A1638"/>
    <w:rsid w:val="003A168D"/>
    <w:rsid w:val="003A1700"/>
    <w:rsid w:val="003A1A70"/>
    <w:rsid w:val="003A1B02"/>
    <w:rsid w:val="003A1D7C"/>
    <w:rsid w:val="003A1F65"/>
    <w:rsid w:val="003A1FE9"/>
    <w:rsid w:val="003A2282"/>
    <w:rsid w:val="003A2475"/>
    <w:rsid w:val="003A2632"/>
    <w:rsid w:val="003A2947"/>
    <w:rsid w:val="003A2A2C"/>
    <w:rsid w:val="003A2BD9"/>
    <w:rsid w:val="003A2CAA"/>
    <w:rsid w:val="003A2CFB"/>
    <w:rsid w:val="003A2F17"/>
    <w:rsid w:val="003A2F5A"/>
    <w:rsid w:val="003A3057"/>
    <w:rsid w:val="003A35FB"/>
    <w:rsid w:val="003A3689"/>
    <w:rsid w:val="003A3B2E"/>
    <w:rsid w:val="003A3EC4"/>
    <w:rsid w:val="003A43F6"/>
    <w:rsid w:val="003A4482"/>
    <w:rsid w:val="003A4776"/>
    <w:rsid w:val="003A4A63"/>
    <w:rsid w:val="003A4B70"/>
    <w:rsid w:val="003A4C34"/>
    <w:rsid w:val="003A4C4A"/>
    <w:rsid w:val="003A4CBD"/>
    <w:rsid w:val="003A4D74"/>
    <w:rsid w:val="003A4E86"/>
    <w:rsid w:val="003A5453"/>
    <w:rsid w:val="003A5735"/>
    <w:rsid w:val="003A573D"/>
    <w:rsid w:val="003A5742"/>
    <w:rsid w:val="003A57E4"/>
    <w:rsid w:val="003A58F0"/>
    <w:rsid w:val="003A5D66"/>
    <w:rsid w:val="003A5D70"/>
    <w:rsid w:val="003A5F7E"/>
    <w:rsid w:val="003A5FED"/>
    <w:rsid w:val="003A60B9"/>
    <w:rsid w:val="003A6151"/>
    <w:rsid w:val="003A6170"/>
    <w:rsid w:val="003A6215"/>
    <w:rsid w:val="003A6534"/>
    <w:rsid w:val="003A6653"/>
    <w:rsid w:val="003A68FF"/>
    <w:rsid w:val="003A6970"/>
    <w:rsid w:val="003A69BF"/>
    <w:rsid w:val="003A6A1A"/>
    <w:rsid w:val="003A6C6F"/>
    <w:rsid w:val="003A6CA8"/>
    <w:rsid w:val="003A6FDF"/>
    <w:rsid w:val="003A70E2"/>
    <w:rsid w:val="003A73F2"/>
    <w:rsid w:val="003A74C8"/>
    <w:rsid w:val="003A78F2"/>
    <w:rsid w:val="003A791C"/>
    <w:rsid w:val="003A7A66"/>
    <w:rsid w:val="003A7FBE"/>
    <w:rsid w:val="003A7FCF"/>
    <w:rsid w:val="003B0655"/>
    <w:rsid w:val="003B0770"/>
    <w:rsid w:val="003B0B94"/>
    <w:rsid w:val="003B0C0A"/>
    <w:rsid w:val="003B0F39"/>
    <w:rsid w:val="003B1319"/>
    <w:rsid w:val="003B1379"/>
    <w:rsid w:val="003B14DD"/>
    <w:rsid w:val="003B1670"/>
    <w:rsid w:val="003B16B2"/>
    <w:rsid w:val="003B1C63"/>
    <w:rsid w:val="003B1D8C"/>
    <w:rsid w:val="003B2211"/>
    <w:rsid w:val="003B2505"/>
    <w:rsid w:val="003B255C"/>
    <w:rsid w:val="003B265C"/>
    <w:rsid w:val="003B27D6"/>
    <w:rsid w:val="003B287E"/>
    <w:rsid w:val="003B2A64"/>
    <w:rsid w:val="003B2B60"/>
    <w:rsid w:val="003B2E1A"/>
    <w:rsid w:val="003B2E21"/>
    <w:rsid w:val="003B2F93"/>
    <w:rsid w:val="003B3024"/>
    <w:rsid w:val="003B339D"/>
    <w:rsid w:val="003B3546"/>
    <w:rsid w:val="003B36B2"/>
    <w:rsid w:val="003B376D"/>
    <w:rsid w:val="003B3BEE"/>
    <w:rsid w:val="003B3DAA"/>
    <w:rsid w:val="003B4662"/>
    <w:rsid w:val="003B467F"/>
    <w:rsid w:val="003B488A"/>
    <w:rsid w:val="003B4BF3"/>
    <w:rsid w:val="003B4CBB"/>
    <w:rsid w:val="003B4E2E"/>
    <w:rsid w:val="003B4E53"/>
    <w:rsid w:val="003B51E4"/>
    <w:rsid w:val="003B52AF"/>
    <w:rsid w:val="003B5341"/>
    <w:rsid w:val="003B5698"/>
    <w:rsid w:val="003B5737"/>
    <w:rsid w:val="003B5795"/>
    <w:rsid w:val="003B57A1"/>
    <w:rsid w:val="003B5805"/>
    <w:rsid w:val="003B586C"/>
    <w:rsid w:val="003B5924"/>
    <w:rsid w:val="003B5BB9"/>
    <w:rsid w:val="003B5DC0"/>
    <w:rsid w:val="003B5DF5"/>
    <w:rsid w:val="003B5EA9"/>
    <w:rsid w:val="003B5FB0"/>
    <w:rsid w:val="003B62EE"/>
    <w:rsid w:val="003B6341"/>
    <w:rsid w:val="003B6460"/>
    <w:rsid w:val="003B678A"/>
    <w:rsid w:val="003B6877"/>
    <w:rsid w:val="003B6E12"/>
    <w:rsid w:val="003B7106"/>
    <w:rsid w:val="003B71F6"/>
    <w:rsid w:val="003B72E4"/>
    <w:rsid w:val="003B7696"/>
    <w:rsid w:val="003B7942"/>
    <w:rsid w:val="003B7B72"/>
    <w:rsid w:val="003B7BE9"/>
    <w:rsid w:val="003B7D94"/>
    <w:rsid w:val="003B7E98"/>
    <w:rsid w:val="003C0332"/>
    <w:rsid w:val="003C0555"/>
    <w:rsid w:val="003C0763"/>
    <w:rsid w:val="003C07A9"/>
    <w:rsid w:val="003C0840"/>
    <w:rsid w:val="003C08F5"/>
    <w:rsid w:val="003C0AA0"/>
    <w:rsid w:val="003C0CB5"/>
    <w:rsid w:val="003C0F82"/>
    <w:rsid w:val="003C1164"/>
    <w:rsid w:val="003C148F"/>
    <w:rsid w:val="003C2095"/>
    <w:rsid w:val="003C2302"/>
    <w:rsid w:val="003C2496"/>
    <w:rsid w:val="003C2534"/>
    <w:rsid w:val="003C259D"/>
    <w:rsid w:val="003C285E"/>
    <w:rsid w:val="003C2A3B"/>
    <w:rsid w:val="003C2BAD"/>
    <w:rsid w:val="003C3111"/>
    <w:rsid w:val="003C3287"/>
    <w:rsid w:val="003C3695"/>
    <w:rsid w:val="003C373C"/>
    <w:rsid w:val="003C3883"/>
    <w:rsid w:val="003C39AB"/>
    <w:rsid w:val="003C3AAD"/>
    <w:rsid w:val="003C3BBB"/>
    <w:rsid w:val="003C3C4C"/>
    <w:rsid w:val="003C3F4F"/>
    <w:rsid w:val="003C41F6"/>
    <w:rsid w:val="003C4519"/>
    <w:rsid w:val="003C456A"/>
    <w:rsid w:val="003C4632"/>
    <w:rsid w:val="003C46B5"/>
    <w:rsid w:val="003C4C4D"/>
    <w:rsid w:val="003C4CB8"/>
    <w:rsid w:val="003C4D30"/>
    <w:rsid w:val="003C4D62"/>
    <w:rsid w:val="003C5135"/>
    <w:rsid w:val="003C55F9"/>
    <w:rsid w:val="003C58F3"/>
    <w:rsid w:val="003C5941"/>
    <w:rsid w:val="003C5F23"/>
    <w:rsid w:val="003C6111"/>
    <w:rsid w:val="003C6367"/>
    <w:rsid w:val="003C64C1"/>
    <w:rsid w:val="003C656F"/>
    <w:rsid w:val="003C672E"/>
    <w:rsid w:val="003C6ACC"/>
    <w:rsid w:val="003C6D97"/>
    <w:rsid w:val="003C6EBC"/>
    <w:rsid w:val="003C6F71"/>
    <w:rsid w:val="003C70E0"/>
    <w:rsid w:val="003C725B"/>
    <w:rsid w:val="003C7286"/>
    <w:rsid w:val="003C7347"/>
    <w:rsid w:val="003C748B"/>
    <w:rsid w:val="003C75D3"/>
    <w:rsid w:val="003C7800"/>
    <w:rsid w:val="003C781E"/>
    <w:rsid w:val="003C79AE"/>
    <w:rsid w:val="003C7A01"/>
    <w:rsid w:val="003C7CCC"/>
    <w:rsid w:val="003C7F11"/>
    <w:rsid w:val="003D0073"/>
    <w:rsid w:val="003D00BF"/>
    <w:rsid w:val="003D01A7"/>
    <w:rsid w:val="003D01C7"/>
    <w:rsid w:val="003D029D"/>
    <w:rsid w:val="003D049E"/>
    <w:rsid w:val="003D0637"/>
    <w:rsid w:val="003D064B"/>
    <w:rsid w:val="003D072A"/>
    <w:rsid w:val="003D072C"/>
    <w:rsid w:val="003D0A7B"/>
    <w:rsid w:val="003D0B07"/>
    <w:rsid w:val="003D0DE9"/>
    <w:rsid w:val="003D0ED1"/>
    <w:rsid w:val="003D14A4"/>
    <w:rsid w:val="003D156A"/>
    <w:rsid w:val="003D1767"/>
    <w:rsid w:val="003D1A4C"/>
    <w:rsid w:val="003D1ADB"/>
    <w:rsid w:val="003D1BB6"/>
    <w:rsid w:val="003D20F0"/>
    <w:rsid w:val="003D219C"/>
    <w:rsid w:val="003D245E"/>
    <w:rsid w:val="003D2504"/>
    <w:rsid w:val="003D253C"/>
    <w:rsid w:val="003D2892"/>
    <w:rsid w:val="003D2DDB"/>
    <w:rsid w:val="003D2DE8"/>
    <w:rsid w:val="003D2E89"/>
    <w:rsid w:val="003D2F44"/>
    <w:rsid w:val="003D325C"/>
    <w:rsid w:val="003D3544"/>
    <w:rsid w:val="003D35C5"/>
    <w:rsid w:val="003D3AC2"/>
    <w:rsid w:val="003D3ACB"/>
    <w:rsid w:val="003D3F74"/>
    <w:rsid w:val="003D41B3"/>
    <w:rsid w:val="003D42F1"/>
    <w:rsid w:val="003D44ED"/>
    <w:rsid w:val="003D4691"/>
    <w:rsid w:val="003D4FA5"/>
    <w:rsid w:val="003D5020"/>
    <w:rsid w:val="003D538E"/>
    <w:rsid w:val="003D53E5"/>
    <w:rsid w:val="003D5455"/>
    <w:rsid w:val="003D599E"/>
    <w:rsid w:val="003D5F2C"/>
    <w:rsid w:val="003D6037"/>
    <w:rsid w:val="003D6044"/>
    <w:rsid w:val="003D60DC"/>
    <w:rsid w:val="003D6363"/>
    <w:rsid w:val="003D6776"/>
    <w:rsid w:val="003D678C"/>
    <w:rsid w:val="003D6846"/>
    <w:rsid w:val="003D6A30"/>
    <w:rsid w:val="003D6C38"/>
    <w:rsid w:val="003D6C9F"/>
    <w:rsid w:val="003D6EAA"/>
    <w:rsid w:val="003D6F5D"/>
    <w:rsid w:val="003D7061"/>
    <w:rsid w:val="003D74B1"/>
    <w:rsid w:val="003D756C"/>
    <w:rsid w:val="003D7690"/>
    <w:rsid w:val="003D77E1"/>
    <w:rsid w:val="003D78C2"/>
    <w:rsid w:val="003D7D72"/>
    <w:rsid w:val="003D7D7C"/>
    <w:rsid w:val="003E029E"/>
    <w:rsid w:val="003E0445"/>
    <w:rsid w:val="003E07F1"/>
    <w:rsid w:val="003E0808"/>
    <w:rsid w:val="003E1158"/>
    <w:rsid w:val="003E1238"/>
    <w:rsid w:val="003E1446"/>
    <w:rsid w:val="003E1559"/>
    <w:rsid w:val="003E16C6"/>
    <w:rsid w:val="003E17D7"/>
    <w:rsid w:val="003E17FF"/>
    <w:rsid w:val="003E1A32"/>
    <w:rsid w:val="003E1AA7"/>
    <w:rsid w:val="003E1C5C"/>
    <w:rsid w:val="003E1F50"/>
    <w:rsid w:val="003E2359"/>
    <w:rsid w:val="003E2799"/>
    <w:rsid w:val="003E296D"/>
    <w:rsid w:val="003E2A42"/>
    <w:rsid w:val="003E2CDA"/>
    <w:rsid w:val="003E2FA3"/>
    <w:rsid w:val="003E3093"/>
    <w:rsid w:val="003E33F4"/>
    <w:rsid w:val="003E3568"/>
    <w:rsid w:val="003E3657"/>
    <w:rsid w:val="003E3B24"/>
    <w:rsid w:val="003E4098"/>
    <w:rsid w:val="003E42F7"/>
    <w:rsid w:val="003E438A"/>
    <w:rsid w:val="003E456D"/>
    <w:rsid w:val="003E45D3"/>
    <w:rsid w:val="003E4812"/>
    <w:rsid w:val="003E49DE"/>
    <w:rsid w:val="003E5084"/>
    <w:rsid w:val="003E53F7"/>
    <w:rsid w:val="003E5556"/>
    <w:rsid w:val="003E5B18"/>
    <w:rsid w:val="003E5B5A"/>
    <w:rsid w:val="003E5C26"/>
    <w:rsid w:val="003E5F79"/>
    <w:rsid w:val="003E617E"/>
    <w:rsid w:val="003E6456"/>
    <w:rsid w:val="003E64F8"/>
    <w:rsid w:val="003E66FE"/>
    <w:rsid w:val="003E6827"/>
    <w:rsid w:val="003E6B17"/>
    <w:rsid w:val="003E6BED"/>
    <w:rsid w:val="003E6E26"/>
    <w:rsid w:val="003E734B"/>
    <w:rsid w:val="003E7355"/>
    <w:rsid w:val="003E73D4"/>
    <w:rsid w:val="003E744C"/>
    <w:rsid w:val="003E75DE"/>
    <w:rsid w:val="003E7BA4"/>
    <w:rsid w:val="003E7C47"/>
    <w:rsid w:val="003F0246"/>
    <w:rsid w:val="003F0373"/>
    <w:rsid w:val="003F054C"/>
    <w:rsid w:val="003F0A67"/>
    <w:rsid w:val="003F0B7C"/>
    <w:rsid w:val="003F0CD3"/>
    <w:rsid w:val="003F0E3D"/>
    <w:rsid w:val="003F0ECE"/>
    <w:rsid w:val="003F1124"/>
    <w:rsid w:val="003F12D3"/>
    <w:rsid w:val="003F1CC9"/>
    <w:rsid w:val="003F1DDC"/>
    <w:rsid w:val="003F1F22"/>
    <w:rsid w:val="003F275C"/>
    <w:rsid w:val="003F2BE2"/>
    <w:rsid w:val="003F2D40"/>
    <w:rsid w:val="003F2E5B"/>
    <w:rsid w:val="003F31D5"/>
    <w:rsid w:val="003F35A5"/>
    <w:rsid w:val="003F3A05"/>
    <w:rsid w:val="003F3A45"/>
    <w:rsid w:val="003F3CB7"/>
    <w:rsid w:val="003F3F5F"/>
    <w:rsid w:val="003F3F96"/>
    <w:rsid w:val="003F3F97"/>
    <w:rsid w:val="003F40D4"/>
    <w:rsid w:val="003F44B0"/>
    <w:rsid w:val="003F4609"/>
    <w:rsid w:val="003F47EF"/>
    <w:rsid w:val="003F483B"/>
    <w:rsid w:val="003F4D22"/>
    <w:rsid w:val="003F4E9C"/>
    <w:rsid w:val="003F50FE"/>
    <w:rsid w:val="003F540C"/>
    <w:rsid w:val="003F54A6"/>
    <w:rsid w:val="003F5614"/>
    <w:rsid w:val="003F569D"/>
    <w:rsid w:val="003F56D7"/>
    <w:rsid w:val="003F56DD"/>
    <w:rsid w:val="003F56EA"/>
    <w:rsid w:val="003F5BB2"/>
    <w:rsid w:val="003F5D07"/>
    <w:rsid w:val="003F5E39"/>
    <w:rsid w:val="003F5E54"/>
    <w:rsid w:val="003F5FDF"/>
    <w:rsid w:val="003F6084"/>
    <w:rsid w:val="003F61D0"/>
    <w:rsid w:val="003F6327"/>
    <w:rsid w:val="003F6337"/>
    <w:rsid w:val="003F67E6"/>
    <w:rsid w:val="003F67F7"/>
    <w:rsid w:val="003F6DFB"/>
    <w:rsid w:val="003F6F36"/>
    <w:rsid w:val="003F6FA1"/>
    <w:rsid w:val="003F7248"/>
    <w:rsid w:val="003F73D1"/>
    <w:rsid w:val="003F744A"/>
    <w:rsid w:val="003F7639"/>
    <w:rsid w:val="003F7860"/>
    <w:rsid w:val="003F797A"/>
    <w:rsid w:val="003F7B04"/>
    <w:rsid w:val="003F7C65"/>
    <w:rsid w:val="003F7D52"/>
    <w:rsid w:val="003F7DA6"/>
    <w:rsid w:val="003F7F2B"/>
    <w:rsid w:val="003F7F5E"/>
    <w:rsid w:val="003F7FE6"/>
    <w:rsid w:val="0040026D"/>
    <w:rsid w:val="004003A4"/>
    <w:rsid w:val="004007AE"/>
    <w:rsid w:val="0040085B"/>
    <w:rsid w:val="00400AA7"/>
    <w:rsid w:val="00400E7F"/>
    <w:rsid w:val="00400FB5"/>
    <w:rsid w:val="0040102F"/>
    <w:rsid w:val="0040117C"/>
    <w:rsid w:val="0040130D"/>
    <w:rsid w:val="0040153A"/>
    <w:rsid w:val="00401657"/>
    <w:rsid w:val="004016E4"/>
    <w:rsid w:val="00401B15"/>
    <w:rsid w:val="00401D7F"/>
    <w:rsid w:val="00401E52"/>
    <w:rsid w:val="00401F71"/>
    <w:rsid w:val="00401FB7"/>
    <w:rsid w:val="00402067"/>
    <w:rsid w:val="0040216E"/>
    <w:rsid w:val="00402372"/>
    <w:rsid w:val="0040262A"/>
    <w:rsid w:val="00402747"/>
    <w:rsid w:val="00402926"/>
    <w:rsid w:val="00402CD3"/>
    <w:rsid w:val="00403095"/>
    <w:rsid w:val="0040353E"/>
    <w:rsid w:val="00403F7B"/>
    <w:rsid w:val="004042D1"/>
    <w:rsid w:val="00404630"/>
    <w:rsid w:val="00404BCB"/>
    <w:rsid w:val="00404F02"/>
    <w:rsid w:val="004050A6"/>
    <w:rsid w:val="004051E5"/>
    <w:rsid w:val="004052F6"/>
    <w:rsid w:val="0040554B"/>
    <w:rsid w:val="004055A2"/>
    <w:rsid w:val="004056A8"/>
    <w:rsid w:val="0040577D"/>
    <w:rsid w:val="004057AC"/>
    <w:rsid w:val="00405BF4"/>
    <w:rsid w:val="00405C94"/>
    <w:rsid w:val="00405D29"/>
    <w:rsid w:val="00405D30"/>
    <w:rsid w:val="00406011"/>
    <w:rsid w:val="00406629"/>
    <w:rsid w:val="0040673D"/>
    <w:rsid w:val="00406A65"/>
    <w:rsid w:val="00406D49"/>
    <w:rsid w:val="00406FBC"/>
    <w:rsid w:val="00406FC2"/>
    <w:rsid w:val="0040700E"/>
    <w:rsid w:val="004070C8"/>
    <w:rsid w:val="0040735D"/>
    <w:rsid w:val="004074C5"/>
    <w:rsid w:val="004076E7"/>
    <w:rsid w:val="00407BE0"/>
    <w:rsid w:val="00407F3A"/>
    <w:rsid w:val="00407F58"/>
    <w:rsid w:val="004101AC"/>
    <w:rsid w:val="004102B3"/>
    <w:rsid w:val="004103B5"/>
    <w:rsid w:val="004103F4"/>
    <w:rsid w:val="004104C8"/>
    <w:rsid w:val="0041063B"/>
    <w:rsid w:val="00410B18"/>
    <w:rsid w:val="00410D24"/>
    <w:rsid w:val="00410E15"/>
    <w:rsid w:val="00410F50"/>
    <w:rsid w:val="0041140A"/>
    <w:rsid w:val="0041176B"/>
    <w:rsid w:val="00411BC8"/>
    <w:rsid w:val="00411E18"/>
    <w:rsid w:val="00411FBD"/>
    <w:rsid w:val="004121C1"/>
    <w:rsid w:val="00412AD5"/>
    <w:rsid w:val="00412D74"/>
    <w:rsid w:val="00412DC9"/>
    <w:rsid w:val="00412E03"/>
    <w:rsid w:val="00412F41"/>
    <w:rsid w:val="0041366C"/>
    <w:rsid w:val="004136BB"/>
    <w:rsid w:val="0041378B"/>
    <w:rsid w:val="00413BC0"/>
    <w:rsid w:val="00414646"/>
    <w:rsid w:val="00414B10"/>
    <w:rsid w:val="00415011"/>
    <w:rsid w:val="0041529F"/>
    <w:rsid w:val="004152D6"/>
    <w:rsid w:val="004158A1"/>
    <w:rsid w:val="004158EF"/>
    <w:rsid w:val="00415B40"/>
    <w:rsid w:val="00415EA4"/>
    <w:rsid w:val="00416049"/>
    <w:rsid w:val="0041611C"/>
    <w:rsid w:val="00416277"/>
    <w:rsid w:val="00416381"/>
    <w:rsid w:val="004164E1"/>
    <w:rsid w:val="0041659D"/>
    <w:rsid w:val="0041678B"/>
    <w:rsid w:val="00416A17"/>
    <w:rsid w:val="00416A30"/>
    <w:rsid w:val="00416A3C"/>
    <w:rsid w:val="00416B92"/>
    <w:rsid w:val="00416C5F"/>
    <w:rsid w:val="00416F33"/>
    <w:rsid w:val="0041702B"/>
    <w:rsid w:val="004170B9"/>
    <w:rsid w:val="004170D0"/>
    <w:rsid w:val="00417182"/>
    <w:rsid w:val="004171A4"/>
    <w:rsid w:val="004172AE"/>
    <w:rsid w:val="0041730B"/>
    <w:rsid w:val="00417310"/>
    <w:rsid w:val="004177EA"/>
    <w:rsid w:val="004178AA"/>
    <w:rsid w:val="00417946"/>
    <w:rsid w:val="004179DE"/>
    <w:rsid w:val="00417D84"/>
    <w:rsid w:val="00417E97"/>
    <w:rsid w:val="00417F4E"/>
    <w:rsid w:val="004201F5"/>
    <w:rsid w:val="00420268"/>
    <w:rsid w:val="004204F8"/>
    <w:rsid w:val="004205CB"/>
    <w:rsid w:val="0042075B"/>
    <w:rsid w:val="00420AB7"/>
    <w:rsid w:val="00420DB8"/>
    <w:rsid w:val="00420DEA"/>
    <w:rsid w:val="0042103E"/>
    <w:rsid w:val="004211FD"/>
    <w:rsid w:val="00421345"/>
    <w:rsid w:val="0042168A"/>
    <w:rsid w:val="00421707"/>
    <w:rsid w:val="00421AE2"/>
    <w:rsid w:val="00421D5A"/>
    <w:rsid w:val="00421E2E"/>
    <w:rsid w:val="00421E6E"/>
    <w:rsid w:val="00421F3D"/>
    <w:rsid w:val="00421F7A"/>
    <w:rsid w:val="00422175"/>
    <w:rsid w:val="0042258A"/>
    <w:rsid w:val="00422882"/>
    <w:rsid w:val="00422A73"/>
    <w:rsid w:val="00422E72"/>
    <w:rsid w:val="00423053"/>
    <w:rsid w:val="004234BA"/>
    <w:rsid w:val="00423724"/>
    <w:rsid w:val="00423D28"/>
    <w:rsid w:val="00423DF8"/>
    <w:rsid w:val="00423F2F"/>
    <w:rsid w:val="00424037"/>
    <w:rsid w:val="004242D1"/>
    <w:rsid w:val="004248E3"/>
    <w:rsid w:val="00424C51"/>
    <w:rsid w:val="00424E9F"/>
    <w:rsid w:val="00425064"/>
    <w:rsid w:val="00425367"/>
    <w:rsid w:val="0042550E"/>
    <w:rsid w:val="0042555B"/>
    <w:rsid w:val="00425871"/>
    <w:rsid w:val="0042597B"/>
    <w:rsid w:val="00425B4B"/>
    <w:rsid w:val="00425E5E"/>
    <w:rsid w:val="00425F2E"/>
    <w:rsid w:val="00426068"/>
    <w:rsid w:val="00426532"/>
    <w:rsid w:val="00426593"/>
    <w:rsid w:val="00426618"/>
    <w:rsid w:val="004267C2"/>
    <w:rsid w:val="00426A73"/>
    <w:rsid w:val="00427025"/>
    <w:rsid w:val="0042705A"/>
    <w:rsid w:val="004272C3"/>
    <w:rsid w:val="00427373"/>
    <w:rsid w:val="004273C8"/>
    <w:rsid w:val="0042745C"/>
    <w:rsid w:val="00427534"/>
    <w:rsid w:val="00427853"/>
    <w:rsid w:val="00427C02"/>
    <w:rsid w:val="00427C84"/>
    <w:rsid w:val="00427E18"/>
    <w:rsid w:val="00427EE2"/>
    <w:rsid w:val="00427F5E"/>
    <w:rsid w:val="00427FFB"/>
    <w:rsid w:val="004300D0"/>
    <w:rsid w:val="00430416"/>
    <w:rsid w:val="0043049F"/>
    <w:rsid w:val="004305E1"/>
    <w:rsid w:val="004306D8"/>
    <w:rsid w:val="00430740"/>
    <w:rsid w:val="00430762"/>
    <w:rsid w:val="00430880"/>
    <w:rsid w:val="0043088D"/>
    <w:rsid w:val="00430AE7"/>
    <w:rsid w:val="00430B78"/>
    <w:rsid w:val="00430DE4"/>
    <w:rsid w:val="00430E2C"/>
    <w:rsid w:val="00430EF3"/>
    <w:rsid w:val="00431253"/>
    <w:rsid w:val="0043141C"/>
    <w:rsid w:val="004314F3"/>
    <w:rsid w:val="00431ACB"/>
    <w:rsid w:val="00431B56"/>
    <w:rsid w:val="00431CC8"/>
    <w:rsid w:val="00431DAD"/>
    <w:rsid w:val="00431DED"/>
    <w:rsid w:val="00431F2A"/>
    <w:rsid w:val="00432028"/>
    <w:rsid w:val="0043219E"/>
    <w:rsid w:val="0043227B"/>
    <w:rsid w:val="00432382"/>
    <w:rsid w:val="004324B6"/>
    <w:rsid w:val="0043251E"/>
    <w:rsid w:val="0043264D"/>
    <w:rsid w:val="004327D6"/>
    <w:rsid w:val="00432C33"/>
    <w:rsid w:val="004330C3"/>
    <w:rsid w:val="004330D2"/>
    <w:rsid w:val="00433131"/>
    <w:rsid w:val="0043347C"/>
    <w:rsid w:val="00433508"/>
    <w:rsid w:val="00433768"/>
    <w:rsid w:val="00433776"/>
    <w:rsid w:val="00433AF0"/>
    <w:rsid w:val="00433B9C"/>
    <w:rsid w:val="00433CDB"/>
    <w:rsid w:val="00433F28"/>
    <w:rsid w:val="00434453"/>
    <w:rsid w:val="004344FC"/>
    <w:rsid w:val="004345DF"/>
    <w:rsid w:val="00434751"/>
    <w:rsid w:val="004347CF"/>
    <w:rsid w:val="00434C62"/>
    <w:rsid w:val="00434C8D"/>
    <w:rsid w:val="00435023"/>
    <w:rsid w:val="00435251"/>
    <w:rsid w:val="0043549E"/>
    <w:rsid w:val="004354CA"/>
    <w:rsid w:val="0043588D"/>
    <w:rsid w:val="00435925"/>
    <w:rsid w:val="00435A0B"/>
    <w:rsid w:val="00435E53"/>
    <w:rsid w:val="00435FBD"/>
    <w:rsid w:val="004360A2"/>
    <w:rsid w:val="00436165"/>
    <w:rsid w:val="004362BA"/>
    <w:rsid w:val="00436999"/>
    <w:rsid w:val="00436A65"/>
    <w:rsid w:val="00436BE5"/>
    <w:rsid w:val="00437124"/>
    <w:rsid w:val="004371EF"/>
    <w:rsid w:val="00437416"/>
    <w:rsid w:val="004376C5"/>
    <w:rsid w:val="00437717"/>
    <w:rsid w:val="004379B1"/>
    <w:rsid w:val="00437ADD"/>
    <w:rsid w:val="00437DE7"/>
    <w:rsid w:val="00437DFA"/>
    <w:rsid w:val="00437EAB"/>
    <w:rsid w:val="00437FBA"/>
    <w:rsid w:val="00437FF2"/>
    <w:rsid w:val="004400F7"/>
    <w:rsid w:val="00440328"/>
    <w:rsid w:val="0044039C"/>
    <w:rsid w:val="00440471"/>
    <w:rsid w:val="00440530"/>
    <w:rsid w:val="0044059B"/>
    <w:rsid w:val="00440680"/>
    <w:rsid w:val="004406DE"/>
    <w:rsid w:val="00440814"/>
    <w:rsid w:val="00440D52"/>
    <w:rsid w:val="00440E20"/>
    <w:rsid w:val="00440F6C"/>
    <w:rsid w:val="00440F79"/>
    <w:rsid w:val="00440F81"/>
    <w:rsid w:val="0044103A"/>
    <w:rsid w:val="0044113F"/>
    <w:rsid w:val="00441260"/>
    <w:rsid w:val="00441398"/>
    <w:rsid w:val="0044168A"/>
    <w:rsid w:val="0044168B"/>
    <w:rsid w:val="004416A8"/>
    <w:rsid w:val="004418FB"/>
    <w:rsid w:val="004419C3"/>
    <w:rsid w:val="00441DE3"/>
    <w:rsid w:val="0044206A"/>
    <w:rsid w:val="00442284"/>
    <w:rsid w:val="00442681"/>
    <w:rsid w:val="0044283D"/>
    <w:rsid w:val="004428EE"/>
    <w:rsid w:val="00442D1A"/>
    <w:rsid w:val="00442DDC"/>
    <w:rsid w:val="0044311F"/>
    <w:rsid w:val="0044318A"/>
    <w:rsid w:val="004432BB"/>
    <w:rsid w:val="00443452"/>
    <w:rsid w:val="0044345D"/>
    <w:rsid w:val="004438C6"/>
    <w:rsid w:val="00443932"/>
    <w:rsid w:val="00443943"/>
    <w:rsid w:val="00443B39"/>
    <w:rsid w:val="00443CDE"/>
    <w:rsid w:val="00444317"/>
    <w:rsid w:val="00444674"/>
    <w:rsid w:val="004448A6"/>
    <w:rsid w:val="004448F7"/>
    <w:rsid w:val="004449C7"/>
    <w:rsid w:val="004449F9"/>
    <w:rsid w:val="00444DA0"/>
    <w:rsid w:val="00444DD1"/>
    <w:rsid w:val="00444F14"/>
    <w:rsid w:val="00444F5C"/>
    <w:rsid w:val="00445013"/>
    <w:rsid w:val="00445390"/>
    <w:rsid w:val="00445547"/>
    <w:rsid w:val="0044559A"/>
    <w:rsid w:val="00445621"/>
    <w:rsid w:val="00445759"/>
    <w:rsid w:val="004457C0"/>
    <w:rsid w:val="00445C5E"/>
    <w:rsid w:val="00445E14"/>
    <w:rsid w:val="00445FB7"/>
    <w:rsid w:val="0044608A"/>
    <w:rsid w:val="00446125"/>
    <w:rsid w:val="0044639E"/>
    <w:rsid w:val="00446C13"/>
    <w:rsid w:val="00446E62"/>
    <w:rsid w:val="00446EBD"/>
    <w:rsid w:val="00446F84"/>
    <w:rsid w:val="004471E0"/>
    <w:rsid w:val="00447283"/>
    <w:rsid w:val="004472EA"/>
    <w:rsid w:val="00447897"/>
    <w:rsid w:val="00447A1C"/>
    <w:rsid w:val="00447E9B"/>
    <w:rsid w:val="00447E9C"/>
    <w:rsid w:val="00450275"/>
    <w:rsid w:val="0045068E"/>
    <w:rsid w:val="00450EC6"/>
    <w:rsid w:val="00450FB9"/>
    <w:rsid w:val="00451066"/>
    <w:rsid w:val="0045116D"/>
    <w:rsid w:val="0045144A"/>
    <w:rsid w:val="00451488"/>
    <w:rsid w:val="0045181B"/>
    <w:rsid w:val="0045188A"/>
    <w:rsid w:val="004519CE"/>
    <w:rsid w:val="00451C54"/>
    <w:rsid w:val="00451C90"/>
    <w:rsid w:val="00451E08"/>
    <w:rsid w:val="00451FE5"/>
    <w:rsid w:val="004520B2"/>
    <w:rsid w:val="004520F0"/>
    <w:rsid w:val="00452253"/>
    <w:rsid w:val="00452396"/>
    <w:rsid w:val="00452425"/>
    <w:rsid w:val="004526CB"/>
    <w:rsid w:val="0045279F"/>
    <w:rsid w:val="00452E22"/>
    <w:rsid w:val="00453338"/>
    <w:rsid w:val="0045373E"/>
    <w:rsid w:val="00453903"/>
    <w:rsid w:val="00453946"/>
    <w:rsid w:val="004539F0"/>
    <w:rsid w:val="00453B7A"/>
    <w:rsid w:val="00453D8E"/>
    <w:rsid w:val="00453DA1"/>
    <w:rsid w:val="00453E3B"/>
    <w:rsid w:val="00454019"/>
    <w:rsid w:val="004542EC"/>
    <w:rsid w:val="00454826"/>
    <w:rsid w:val="004548E3"/>
    <w:rsid w:val="00454DB9"/>
    <w:rsid w:val="00454DBA"/>
    <w:rsid w:val="004550E0"/>
    <w:rsid w:val="00455166"/>
    <w:rsid w:val="00455296"/>
    <w:rsid w:val="00455331"/>
    <w:rsid w:val="00455773"/>
    <w:rsid w:val="0045591B"/>
    <w:rsid w:val="00455B0D"/>
    <w:rsid w:val="00455CBC"/>
    <w:rsid w:val="00455D83"/>
    <w:rsid w:val="00455F1E"/>
    <w:rsid w:val="004568EC"/>
    <w:rsid w:val="00456971"/>
    <w:rsid w:val="00456F61"/>
    <w:rsid w:val="0045718C"/>
    <w:rsid w:val="00457428"/>
    <w:rsid w:val="004575B5"/>
    <w:rsid w:val="00457814"/>
    <w:rsid w:val="004578D7"/>
    <w:rsid w:val="00457A91"/>
    <w:rsid w:val="00457B13"/>
    <w:rsid w:val="00457C15"/>
    <w:rsid w:val="00457C3A"/>
    <w:rsid w:val="00457E17"/>
    <w:rsid w:val="00457E3A"/>
    <w:rsid w:val="00457E9B"/>
    <w:rsid w:val="00457F98"/>
    <w:rsid w:val="0046006E"/>
    <w:rsid w:val="004600B3"/>
    <w:rsid w:val="00460416"/>
    <w:rsid w:val="004606B4"/>
    <w:rsid w:val="0046095B"/>
    <w:rsid w:val="00460B2C"/>
    <w:rsid w:val="00460E4E"/>
    <w:rsid w:val="0046122C"/>
    <w:rsid w:val="0046131B"/>
    <w:rsid w:val="004613A9"/>
    <w:rsid w:val="004616B6"/>
    <w:rsid w:val="00461999"/>
    <w:rsid w:val="004619E9"/>
    <w:rsid w:val="00461A06"/>
    <w:rsid w:val="00461B3E"/>
    <w:rsid w:val="00461D81"/>
    <w:rsid w:val="00461DB2"/>
    <w:rsid w:val="00462096"/>
    <w:rsid w:val="0046212D"/>
    <w:rsid w:val="004622ED"/>
    <w:rsid w:val="0046252B"/>
    <w:rsid w:val="0046267E"/>
    <w:rsid w:val="004626C5"/>
    <w:rsid w:val="00462816"/>
    <w:rsid w:val="00462B25"/>
    <w:rsid w:val="00462D8B"/>
    <w:rsid w:val="00462E0E"/>
    <w:rsid w:val="0046319B"/>
    <w:rsid w:val="004632BA"/>
    <w:rsid w:val="00463626"/>
    <w:rsid w:val="00463C21"/>
    <w:rsid w:val="00463D0E"/>
    <w:rsid w:val="00464069"/>
    <w:rsid w:val="00464105"/>
    <w:rsid w:val="0046458C"/>
    <w:rsid w:val="00464624"/>
    <w:rsid w:val="00464C12"/>
    <w:rsid w:val="00464C99"/>
    <w:rsid w:val="00464E17"/>
    <w:rsid w:val="00465783"/>
    <w:rsid w:val="00465C19"/>
    <w:rsid w:val="00465E0B"/>
    <w:rsid w:val="00465E3A"/>
    <w:rsid w:val="00465E8D"/>
    <w:rsid w:val="00465EF0"/>
    <w:rsid w:val="00465FC4"/>
    <w:rsid w:val="0046609F"/>
    <w:rsid w:val="004661DB"/>
    <w:rsid w:val="00466472"/>
    <w:rsid w:val="0046649D"/>
    <w:rsid w:val="004665B6"/>
    <w:rsid w:val="0046664A"/>
    <w:rsid w:val="00466725"/>
    <w:rsid w:val="004667FA"/>
    <w:rsid w:val="00466B9C"/>
    <w:rsid w:val="00466F85"/>
    <w:rsid w:val="00467033"/>
    <w:rsid w:val="004670E5"/>
    <w:rsid w:val="00467256"/>
    <w:rsid w:val="00467499"/>
    <w:rsid w:val="00467B60"/>
    <w:rsid w:val="00467C06"/>
    <w:rsid w:val="00467EED"/>
    <w:rsid w:val="00467FAC"/>
    <w:rsid w:val="00467FE2"/>
    <w:rsid w:val="004701A9"/>
    <w:rsid w:val="004701C1"/>
    <w:rsid w:val="004702A4"/>
    <w:rsid w:val="004706E9"/>
    <w:rsid w:val="00470719"/>
    <w:rsid w:val="0047074B"/>
    <w:rsid w:val="004707E2"/>
    <w:rsid w:val="004708BA"/>
    <w:rsid w:val="00470CB9"/>
    <w:rsid w:val="00470CDA"/>
    <w:rsid w:val="00470D78"/>
    <w:rsid w:val="00470D9B"/>
    <w:rsid w:val="00470E4B"/>
    <w:rsid w:val="00470F0D"/>
    <w:rsid w:val="00470F55"/>
    <w:rsid w:val="004714C2"/>
    <w:rsid w:val="004714CA"/>
    <w:rsid w:val="004716E1"/>
    <w:rsid w:val="0047180F"/>
    <w:rsid w:val="004718FC"/>
    <w:rsid w:val="0047194C"/>
    <w:rsid w:val="004719DD"/>
    <w:rsid w:val="00471BD4"/>
    <w:rsid w:val="00471C14"/>
    <w:rsid w:val="00471CEC"/>
    <w:rsid w:val="00471D7D"/>
    <w:rsid w:val="00471D89"/>
    <w:rsid w:val="00472066"/>
    <w:rsid w:val="004720C5"/>
    <w:rsid w:val="004720D5"/>
    <w:rsid w:val="00472553"/>
    <w:rsid w:val="00472AF3"/>
    <w:rsid w:val="00473502"/>
    <w:rsid w:val="00473564"/>
    <w:rsid w:val="0047358E"/>
    <w:rsid w:val="0047389E"/>
    <w:rsid w:val="00473C71"/>
    <w:rsid w:val="00473C88"/>
    <w:rsid w:val="00473E97"/>
    <w:rsid w:val="00473ECA"/>
    <w:rsid w:val="00473F0C"/>
    <w:rsid w:val="0047422E"/>
    <w:rsid w:val="0047437E"/>
    <w:rsid w:val="0047446B"/>
    <w:rsid w:val="004745E0"/>
    <w:rsid w:val="004746C5"/>
    <w:rsid w:val="0047496C"/>
    <w:rsid w:val="00474AAD"/>
    <w:rsid w:val="00474BA9"/>
    <w:rsid w:val="00474D85"/>
    <w:rsid w:val="00474E51"/>
    <w:rsid w:val="00474E93"/>
    <w:rsid w:val="00474F48"/>
    <w:rsid w:val="00474FF0"/>
    <w:rsid w:val="00475006"/>
    <w:rsid w:val="0047516F"/>
    <w:rsid w:val="00475249"/>
    <w:rsid w:val="00475507"/>
    <w:rsid w:val="00475797"/>
    <w:rsid w:val="004757B0"/>
    <w:rsid w:val="004759A5"/>
    <w:rsid w:val="004759AC"/>
    <w:rsid w:val="00475F85"/>
    <w:rsid w:val="0047610A"/>
    <w:rsid w:val="0047632C"/>
    <w:rsid w:val="004765DF"/>
    <w:rsid w:val="0047675E"/>
    <w:rsid w:val="004768CC"/>
    <w:rsid w:val="004769A2"/>
    <w:rsid w:val="00476A20"/>
    <w:rsid w:val="00476A3F"/>
    <w:rsid w:val="00476AF9"/>
    <w:rsid w:val="00476B92"/>
    <w:rsid w:val="00476CC4"/>
    <w:rsid w:val="00476DAB"/>
    <w:rsid w:val="00476F24"/>
    <w:rsid w:val="004772E2"/>
    <w:rsid w:val="004772F5"/>
    <w:rsid w:val="00477460"/>
    <w:rsid w:val="00477766"/>
    <w:rsid w:val="004778C9"/>
    <w:rsid w:val="0047793D"/>
    <w:rsid w:val="00477B78"/>
    <w:rsid w:val="00477C3E"/>
    <w:rsid w:val="004800F3"/>
    <w:rsid w:val="0048015A"/>
    <w:rsid w:val="00480257"/>
    <w:rsid w:val="004806D0"/>
    <w:rsid w:val="004809DD"/>
    <w:rsid w:val="00480A5C"/>
    <w:rsid w:val="00480F4F"/>
    <w:rsid w:val="004810A7"/>
    <w:rsid w:val="00481145"/>
    <w:rsid w:val="0048116D"/>
    <w:rsid w:val="00481346"/>
    <w:rsid w:val="004813E2"/>
    <w:rsid w:val="004814ED"/>
    <w:rsid w:val="00481525"/>
    <w:rsid w:val="0048154E"/>
    <w:rsid w:val="004817DD"/>
    <w:rsid w:val="00481896"/>
    <w:rsid w:val="00482237"/>
    <w:rsid w:val="0048238E"/>
    <w:rsid w:val="0048251A"/>
    <w:rsid w:val="00482BC3"/>
    <w:rsid w:val="00482BE1"/>
    <w:rsid w:val="00482DFA"/>
    <w:rsid w:val="00482E9B"/>
    <w:rsid w:val="00482FE3"/>
    <w:rsid w:val="00483114"/>
    <w:rsid w:val="00483136"/>
    <w:rsid w:val="00483385"/>
    <w:rsid w:val="0048353B"/>
    <w:rsid w:val="00483B45"/>
    <w:rsid w:val="00483B4C"/>
    <w:rsid w:val="00483BA9"/>
    <w:rsid w:val="00483E31"/>
    <w:rsid w:val="0048409C"/>
    <w:rsid w:val="00484420"/>
    <w:rsid w:val="004847EA"/>
    <w:rsid w:val="004848BE"/>
    <w:rsid w:val="00484A5A"/>
    <w:rsid w:val="00484AF0"/>
    <w:rsid w:val="00484CCE"/>
    <w:rsid w:val="00484D01"/>
    <w:rsid w:val="00484DC7"/>
    <w:rsid w:val="00484E5C"/>
    <w:rsid w:val="00484F66"/>
    <w:rsid w:val="00485263"/>
    <w:rsid w:val="0048577F"/>
    <w:rsid w:val="00485799"/>
    <w:rsid w:val="00485C4F"/>
    <w:rsid w:val="00485D6A"/>
    <w:rsid w:val="00485EC3"/>
    <w:rsid w:val="00485FDC"/>
    <w:rsid w:val="004860B4"/>
    <w:rsid w:val="00486121"/>
    <w:rsid w:val="00486238"/>
    <w:rsid w:val="00486239"/>
    <w:rsid w:val="004862D5"/>
    <w:rsid w:val="00486774"/>
    <w:rsid w:val="004868BF"/>
    <w:rsid w:val="004869B1"/>
    <w:rsid w:val="00486CC4"/>
    <w:rsid w:val="00486DE6"/>
    <w:rsid w:val="00487030"/>
    <w:rsid w:val="00487B95"/>
    <w:rsid w:val="00487ECF"/>
    <w:rsid w:val="00487EED"/>
    <w:rsid w:val="0049035F"/>
    <w:rsid w:val="004905DA"/>
    <w:rsid w:val="004907D6"/>
    <w:rsid w:val="00490869"/>
    <w:rsid w:val="00491014"/>
    <w:rsid w:val="00491220"/>
    <w:rsid w:val="00491C18"/>
    <w:rsid w:val="00492147"/>
    <w:rsid w:val="0049238B"/>
    <w:rsid w:val="004924B5"/>
    <w:rsid w:val="0049267F"/>
    <w:rsid w:val="004928FA"/>
    <w:rsid w:val="004929E5"/>
    <w:rsid w:val="00492ED0"/>
    <w:rsid w:val="00493014"/>
    <w:rsid w:val="004930F1"/>
    <w:rsid w:val="00493144"/>
    <w:rsid w:val="0049335C"/>
    <w:rsid w:val="004935D4"/>
    <w:rsid w:val="004935FA"/>
    <w:rsid w:val="00493922"/>
    <w:rsid w:val="004939F4"/>
    <w:rsid w:val="00493AAA"/>
    <w:rsid w:val="00493B22"/>
    <w:rsid w:val="00493D26"/>
    <w:rsid w:val="00493E7C"/>
    <w:rsid w:val="00494045"/>
    <w:rsid w:val="00494143"/>
    <w:rsid w:val="00494264"/>
    <w:rsid w:val="00494426"/>
    <w:rsid w:val="004947DF"/>
    <w:rsid w:val="00494D66"/>
    <w:rsid w:val="00494E9C"/>
    <w:rsid w:val="004952DD"/>
    <w:rsid w:val="004956DD"/>
    <w:rsid w:val="0049583B"/>
    <w:rsid w:val="00495868"/>
    <w:rsid w:val="00495957"/>
    <w:rsid w:val="00495958"/>
    <w:rsid w:val="00495B27"/>
    <w:rsid w:val="00495D9D"/>
    <w:rsid w:val="00495FD6"/>
    <w:rsid w:val="00496914"/>
    <w:rsid w:val="00496937"/>
    <w:rsid w:val="00496B39"/>
    <w:rsid w:val="00496B78"/>
    <w:rsid w:val="00496C5A"/>
    <w:rsid w:val="00496C67"/>
    <w:rsid w:val="00496F6E"/>
    <w:rsid w:val="00497029"/>
    <w:rsid w:val="00497EF2"/>
    <w:rsid w:val="004A00D4"/>
    <w:rsid w:val="004A0159"/>
    <w:rsid w:val="004A040C"/>
    <w:rsid w:val="004A0468"/>
    <w:rsid w:val="004A07DB"/>
    <w:rsid w:val="004A08F9"/>
    <w:rsid w:val="004A0931"/>
    <w:rsid w:val="004A0CA1"/>
    <w:rsid w:val="004A0F71"/>
    <w:rsid w:val="004A0F74"/>
    <w:rsid w:val="004A112E"/>
    <w:rsid w:val="004A121A"/>
    <w:rsid w:val="004A1607"/>
    <w:rsid w:val="004A17D8"/>
    <w:rsid w:val="004A1A60"/>
    <w:rsid w:val="004A1A78"/>
    <w:rsid w:val="004A1C6E"/>
    <w:rsid w:val="004A1E78"/>
    <w:rsid w:val="004A1F63"/>
    <w:rsid w:val="004A2232"/>
    <w:rsid w:val="004A223C"/>
    <w:rsid w:val="004A2304"/>
    <w:rsid w:val="004A2313"/>
    <w:rsid w:val="004A233B"/>
    <w:rsid w:val="004A2455"/>
    <w:rsid w:val="004A27A4"/>
    <w:rsid w:val="004A2977"/>
    <w:rsid w:val="004A29EF"/>
    <w:rsid w:val="004A2A0E"/>
    <w:rsid w:val="004A2B1A"/>
    <w:rsid w:val="004A2FBB"/>
    <w:rsid w:val="004A331A"/>
    <w:rsid w:val="004A3512"/>
    <w:rsid w:val="004A3A83"/>
    <w:rsid w:val="004A3B94"/>
    <w:rsid w:val="004A4110"/>
    <w:rsid w:val="004A44D1"/>
    <w:rsid w:val="004A4C0A"/>
    <w:rsid w:val="004A4E21"/>
    <w:rsid w:val="004A4F38"/>
    <w:rsid w:val="004A51A2"/>
    <w:rsid w:val="004A52AE"/>
    <w:rsid w:val="004A5542"/>
    <w:rsid w:val="004A5565"/>
    <w:rsid w:val="004A59C8"/>
    <w:rsid w:val="004A5B62"/>
    <w:rsid w:val="004A5E95"/>
    <w:rsid w:val="004A610A"/>
    <w:rsid w:val="004A612B"/>
    <w:rsid w:val="004A6263"/>
    <w:rsid w:val="004A634F"/>
    <w:rsid w:val="004A637D"/>
    <w:rsid w:val="004A63DE"/>
    <w:rsid w:val="004A6537"/>
    <w:rsid w:val="004A65BF"/>
    <w:rsid w:val="004A6896"/>
    <w:rsid w:val="004A6936"/>
    <w:rsid w:val="004A6AFA"/>
    <w:rsid w:val="004A6C19"/>
    <w:rsid w:val="004A7009"/>
    <w:rsid w:val="004A70C7"/>
    <w:rsid w:val="004A70D0"/>
    <w:rsid w:val="004A74DD"/>
    <w:rsid w:val="004A75B8"/>
    <w:rsid w:val="004A7F5A"/>
    <w:rsid w:val="004B029A"/>
    <w:rsid w:val="004B0381"/>
    <w:rsid w:val="004B04C0"/>
    <w:rsid w:val="004B04F6"/>
    <w:rsid w:val="004B0A68"/>
    <w:rsid w:val="004B0AD1"/>
    <w:rsid w:val="004B0CC9"/>
    <w:rsid w:val="004B0D18"/>
    <w:rsid w:val="004B0D24"/>
    <w:rsid w:val="004B0EDC"/>
    <w:rsid w:val="004B0F96"/>
    <w:rsid w:val="004B1013"/>
    <w:rsid w:val="004B1367"/>
    <w:rsid w:val="004B1433"/>
    <w:rsid w:val="004B151C"/>
    <w:rsid w:val="004B1A21"/>
    <w:rsid w:val="004B1B54"/>
    <w:rsid w:val="004B1BCA"/>
    <w:rsid w:val="004B2311"/>
    <w:rsid w:val="004B239C"/>
    <w:rsid w:val="004B2424"/>
    <w:rsid w:val="004B242C"/>
    <w:rsid w:val="004B247B"/>
    <w:rsid w:val="004B29DF"/>
    <w:rsid w:val="004B2AA2"/>
    <w:rsid w:val="004B2C4E"/>
    <w:rsid w:val="004B2CF2"/>
    <w:rsid w:val="004B2E23"/>
    <w:rsid w:val="004B3121"/>
    <w:rsid w:val="004B3277"/>
    <w:rsid w:val="004B367D"/>
    <w:rsid w:val="004B3892"/>
    <w:rsid w:val="004B3ABD"/>
    <w:rsid w:val="004B3D4B"/>
    <w:rsid w:val="004B3E16"/>
    <w:rsid w:val="004B3E73"/>
    <w:rsid w:val="004B43DA"/>
    <w:rsid w:val="004B446E"/>
    <w:rsid w:val="004B4CE3"/>
    <w:rsid w:val="004B5239"/>
    <w:rsid w:val="004B53D9"/>
    <w:rsid w:val="004B54EF"/>
    <w:rsid w:val="004B5788"/>
    <w:rsid w:val="004B57C1"/>
    <w:rsid w:val="004B594F"/>
    <w:rsid w:val="004B5B69"/>
    <w:rsid w:val="004B5C2B"/>
    <w:rsid w:val="004B5CF1"/>
    <w:rsid w:val="004B5E3B"/>
    <w:rsid w:val="004B5F0A"/>
    <w:rsid w:val="004B644B"/>
    <w:rsid w:val="004B64B4"/>
    <w:rsid w:val="004B6818"/>
    <w:rsid w:val="004B68E5"/>
    <w:rsid w:val="004B68E6"/>
    <w:rsid w:val="004B68EA"/>
    <w:rsid w:val="004B6B52"/>
    <w:rsid w:val="004B6C78"/>
    <w:rsid w:val="004B6CF0"/>
    <w:rsid w:val="004B70F5"/>
    <w:rsid w:val="004B7138"/>
    <w:rsid w:val="004B72D7"/>
    <w:rsid w:val="004B73A5"/>
    <w:rsid w:val="004B75FA"/>
    <w:rsid w:val="004B7755"/>
    <w:rsid w:val="004B792C"/>
    <w:rsid w:val="004B7A34"/>
    <w:rsid w:val="004B7A6D"/>
    <w:rsid w:val="004B7C0B"/>
    <w:rsid w:val="004B7CC6"/>
    <w:rsid w:val="004B7CF4"/>
    <w:rsid w:val="004B7EB8"/>
    <w:rsid w:val="004B7F40"/>
    <w:rsid w:val="004C0064"/>
    <w:rsid w:val="004C0362"/>
    <w:rsid w:val="004C039C"/>
    <w:rsid w:val="004C03EC"/>
    <w:rsid w:val="004C0417"/>
    <w:rsid w:val="004C0618"/>
    <w:rsid w:val="004C0683"/>
    <w:rsid w:val="004C06B8"/>
    <w:rsid w:val="004C07F2"/>
    <w:rsid w:val="004C09DF"/>
    <w:rsid w:val="004C0A3E"/>
    <w:rsid w:val="004C0C25"/>
    <w:rsid w:val="004C0DB0"/>
    <w:rsid w:val="004C0E28"/>
    <w:rsid w:val="004C0E86"/>
    <w:rsid w:val="004C1335"/>
    <w:rsid w:val="004C15FE"/>
    <w:rsid w:val="004C1638"/>
    <w:rsid w:val="004C18C5"/>
    <w:rsid w:val="004C1A4B"/>
    <w:rsid w:val="004C2085"/>
    <w:rsid w:val="004C2921"/>
    <w:rsid w:val="004C2987"/>
    <w:rsid w:val="004C29C2"/>
    <w:rsid w:val="004C2ABB"/>
    <w:rsid w:val="004C2F27"/>
    <w:rsid w:val="004C325F"/>
    <w:rsid w:val="004C35DB"/>
    <w:rsid w:val="004C3CBB"/>
    <w:rsid w:val="004C3DD3"/>
    <w:rsid w:val="004C415F"/>
    <w:rsid w:val="004C4276"/>
    <w:rsid w:val="004C4351"/>
    <w:rsid w:val="004C4707"/>
    <w:rsid w:val="004C47B7"/>
    <w:rsid w:val="004C481B"/>
    <w:rsid w:val="004C4978"/>
    <w:rsid w:val="004C4A44"/>
    <w:rsid w:val="004C4B69"/>
    <w:rsid w:val="004C4CD5"/>
    <w:rsid w:val="004C4D71"/>
    <w:rsid w:val="004C52C1"/>
    <w:rsid w:val="004C56B0"/>
    <w:rsid w:val="004C5B3F"/>
    <w:rsid w:val="004C5BF4"/>
    <w:rsid w:val="004C5C43"/>
    <w:rsid w:val="004C5DA5"/>
    <w:rsid w:val="004C5DB7"/>
    <w:rsid w:val="004C5F20"/>
    <w:rsid w:val="004C6098"/>
    <w:rsid w:val="004C62FA"/>
    <w:rsid w:val="004C639D"/>
    <w:rsid w:val="004C6729"/>
    <w:rsid w:val="004C682A"/>
    <w:rsid w:val="004C69A4"/>
    <w:rsid w:val="004C6A1F"/>
    <w:rsid w:val="004C6A8E"/>
    <w:rsid w:val="004C721F"/>
    <w:rsid w:val="004C7389"/>
    <w:rsid w:val="004C7694"/>
    <w:rsid w:val="004C77D1"/>
    <w:rsid w:val="004C7962"/>
    <w:rsid w:val="004C7A1E"/>
    <w:rsid w:val="004C7CA7"/>
    <w:rsid w:val="004D033B"/>
    <w:rsid w:val="004D0888"/>
    <w:rsid w:val="004D0991"/>
    <w:rsid w:val="004D09DE"/>
    <w:rsid w:val="004D0B66"/>
    <w:rsid w:val="004D0C2D"/>
    <w:rsid w:val="004D0C51"/>
    <w:rsid w:val="004D0CDB"/>
    <w:rsid w:val="004D0F26"/>
    <w:rsid w:val="004D111B"/>
    <w:rsid w:val="004D1209"/>
    <w:rsid w:val="004D13ED"/>
    <w:rsid w:val="004D166F"/>
    <w:rsid w:val="004D179B"/>
    <w:rsid w:val="004D17E4"/>
    <w:rsid w:val="004D1951"/>
    <w:rsid w:val="004D1A0C"/>
    <w:rsid w:val="004D1D63"/>
    <w:rsid w:val="004D2008"/>
    <w:rsid w:val="004D21DA"/>
    <w:rsid w:val="004D2206"/>
    <w:rsid w:val="004D2258"/>
    <w:rsid w:val="004D22AC"/>
    <w:rsid w:val="004D2935"/>
    <w:rsid w:val="004D298F"/>
    <w:rsid w:val="004D3045"/>
    <w:rsid w:val="004D31DB"/>
    <w:rsid w:val="004D3237"/>
    <w:rsid w:val="004D324E"/>
    <w:rsid w:val="004D34BD"/>
    <w:rsid w:val="004D3502"/>
    <w:rsid w:val="004D377A"/>
    <w:rsid w:val="004D37D2"/>
    <w:rsid w:val="004D3823"/>
    <w:rsid w:val="004D3A28"/>
    <w:rsid w:val="004D3A57"/>
    <w:rsid w:val="004D3B58"/>
    <w:rsid w:val="004D3BD5"/>
    <w:rsid w:val="004D3FFB"/>
    <w:rsid w:val="004D4316"/>
    <w:rsid w:val="004D4378"/>
    <w:rsid w:val="004D452E"/>
    <w:rsid w:val="004D4624"/>
    <w:rsid w:val="004D476B"/>
    <w:rsid w:val="004D4DD2"/>
    <w:rsid w:val="004D4EA0"/>
    <w:rsid w:val="004D4ECE"/>
    <w:rsid w:val="004D50F1"/>
    <w:rsid w:val="004D52A8"/>
    <w:rsid w:val="004D5770"/>
    <w:rsid w:val="004D5838"/>
    <w:rsid w:val="004D5A78"/>
    <w:rsid w:val="004D5D73"/>
    <w:rsid w:val="004D6287"/>
    <w:rsid w:val="004D653A"/>
    <w:rsid w:val="004D6AAD"/>
    <w:rsid w:val="004D6BE9"/>
    <w:rsid w:val="004D6C3C"/>
    <w:rsid w:val="004D6C70"/>
    <w:rsid w:val="004D6C7F"/>
    <w:rsid w:val="004D6D6A"/>
    <w:rsid w:val="004D6EAC"/>
    <w:rsid w:val="004D6F64"/>
    <w:rsid w:val="004D6FFD"/>
    <w:rsid w:val="004D7169"/>
    <w:rsid w:val="004D7514"/>
    <w:rsid w:val="004D7875"/>
    <w:rsid w:val="004D7BAD"/>
    <w:rsid w:val="004D7D9C"/>
    <w:rsid w:val="004D7EFA"/>
    <w:rsid w:val="004E01CC"/>
    <w:rsid w:val="004E03A7"/>
    <w:rsid w:val="004E04D8"/>
    <w:rsid w:val="004E05C0"/>
    <w:rsid w:val="004E069D"/>
    <w:rsid w:val="004E073B"/>
    <w:rsid w:val="004E0A23"/>
    <w:rsid w:val="004E0BF9"/>
    <w:rsid w:val="004E0C49"/>
    <w:rsid w:val="004E169D"/>
    <w:rsid w:val="004E16EB"/>
    <w:rsid w:val="004E1799"/>
    <w:rsid w:val="004E1A21"/>
    <w:rsid w:val="004E1BE9"/>
    <w:rsid w:val="004E1DDA"/>
    <w:rsid w:val="004E1DE5"/>
    <w:rsid w:val="004E1F04"/>
    <w:rsid w:val="004E1F82"/>
    <w:rsid w:val="004E22C1"/>
    <w:rsid w:val="004E2E75"/>
    <w:rsid w:val="004E2E81"/>
    <w:rsid w:val="004E2F46"/>
    <w:rsid w:val="004E310B"/>
    <w:rsid w:val="004E3634"/>
    <w:rsid w:val="004E3697"/>
    <w:rsid w:val="004E36F8"/>
    <w:rsid w:val="004E382A"/>
    <w:rsid w:val="004E3B0C"/>
    <w:rsid w:val="004E3DB5"/>
    <w:rsid w:val="004E40E9"/>
    <w:rsid w:val="004E43C0"/>
    <w:rsid w:val="004E4547"/>
    <w:rsid w:val="004E4615"/>
    <w:rsid w:val="004E4675"/>
    <w:rsid w:val="004E4979"/>
    <w:rsid w:val="004E4D2B"/>
    <w:rsid w:val="004E4D90"/>
    <w:rsid w:val="004E4E38"/>
    <w:rsid w:val="004E4F67"/>
    <w:rsid w:val="004E50C5"/>
    <w:rsid w:val="004E5174"/>
    <w:rsid w:val="004E51E5"/>
    <w:rsid w:val="004E521E"/>
    <w:rsid w:val="004E54C9"/>
    <w:rsid w:val="004E5764"/>
    <w:rsid w:val="004E57DB"/>
    <w:rsid w:val="004E5898"/>
    <w:rsid w:val="004E5973"/>
    <w:rsid w:val="004E5CF5"/>
    <w:rsid w:val="004E613B"/>
    <w:rsid w:val="004E62DE"/>
    <w:rsid w:val="004E64B3"/>
    <w:rsid w:val="004E6580"/>
    <w:rsid w:val="004E688D"/>
    <w:rsid w:val="004E698B"/>
    <w:rsid w:val="004E6B94"/>
    <w:rsid w:val="004E6BC1"/>
    <w:rsid w:val="004E712F"/>
    <w:rsid w:val="004E7284"/>
    <w:rsid w:val="004E729C"/>
    <w:rsid w:val="004E736D"/>
    <w:rsid w:val="004E7A30"/>
    <w:rsid w:val="004E7BB3"/>
    <w:rsid w:val="004F013D"/>
    <w:rsid w:val="004F01FF"/>
    <w:rsid w:val="004F0829"/>
    <w:rsid w:val="004F0D94"/>
    <w:rsid w:val="004F0E85"/>
    <w:rsid w:val="004F120F"/>
    <w:rsid w:val="004F15D8"/>
    <w:rsid w:val="004F1AFB"/>
    <w:rsid w:val="004F1B4C"/>
    <w:rsid w:val="004F1E86"/>
    <w:rsid w:val="004F1F8C"/>
    <w:rsid w:val="004F1FA7"/>
    <w:rsid w:val="004F20BE"/>
    <w:rsid w:val="004F22FE"/>
    <w:rsid w:val="004F2493"/>
    <w:rsid w:val="004F2507"/>
    <w:rsid w:val="004F2906"/>
    <w:rsid w:val="004F3195"/>
    <w:rsid w:val="004F3229"/>
    <w:rsid w:val="004F3817"/>
    <w:rsid w:val="004F39B2"/>
    <w:rsid w:val="004F3A7F"/>
    <w:rsid w:val="004F3D65"/>
    <w:rsid w:val="004F3DCD"/>
    <w:rsid w:val="004F4143"/>
    <w:rsid w:val="004F460B"/>
    <w:rsid w:val="004F47F5"/>
    <w:rsid w:val="004F4807"/>
    <w:rsid w:val="004F482C"/>
    <w:rsid w:val="004F485B"/>
    <w:rsid w:val="004F4AFF"/>
    <w:rsid w:val="004F4C5B"/>
    <w:rsid w:val="004F4D0B"/>
    <w:rsid w:val="004F4E5C"/>
    <w:rsid w:val="004F4EE5"/>
    <w:rsid w:val="004F4F19"/>
    <w:rsid w:val="004F507D"/>
    <w:rsid w:val="004F53FB"/>
    <w:rsid w:val="004F5500"/>
    <w:rsid w:val="004F577C"/>
    <w:rsid w:val="004F57C9"/>
    <w:rsid w:val="004F5914"/>
    <w:rsid w:val="004F5958"/>
    <w:rsid w:val="004F5A00"/>
    <w:rsid w:val="004F5ECB"/>
    <w:rsid w:val="004F5F8D"/>
    <w:rsid w:val="004F5FFB"/>
    <w:rsid w:val="004F60CA"/>
    <w:rsid w:val="004F6178"/>
    <w:rsid w:val="004F62BE"/>
    <w:rsid w:val="004F6482"/>
    <w:rsid w:val="004F6AE6"/>
    <w:rsid w:val="004F6DCF"/>
    <w:rsid w:val="004F71AE"/>
    <w:rsid w:val="004F722C"/>
    <w:rsid w:val="004F7336"/>
    <w:rsid w:val="004F7455"/>
    <w:rsid w:val="004F7767"/>
    <w:rsid w:val="004F778F"/>
    <w:rsid w:val="004F779C"/>
    <w:rsid w:val="004F792D"/>
    <w:rsid w:val="004F7AB7"/>
    <w:rsid w:val="00500008"/>
    <w:rsid w:val="00500043"/>
    <w:rsid w:val="0050014E"/>
    <w:rsid w:val="005003E4"/>
    <w:rsid w:val="00500D30"/>
    <w:rsid w:val="00500E2C"/>
    <w:rsid w:val="00500FDE"/>
    <w:rsid w:val="00501033"/>
    <w:rsid w:val="00501081"/>
    <w:rsid w:val="0050111C"/>
    <w:rsid w:val="00501654"/>
    <w:rsid w:val="005016BD"/>
    <w:rsid w:val="00501778"/>
    <w:rsid w:val="00501823"/>
    <w:rsid w:val="005018DC"/>
    <w:rsid w:val="00501A15"/>
    <w:rsid w:val="00501C8A"/>
    <w:rsid w:val="00501C8D"/>
    <w:rsid w:val="00501C94"/>
    <w:rsid w:val="00501F39"/>
    <w:rsid w:val="0050217B"/>
    <w:rsid w:val="005024D9"/>
    <w:rsid w:val="005025AC"/>
    <w:rsid w:val="00502ECA"/>
    <w:rsid w:val="005033B0"/>
    <w:rsid w:val="00503612"/>
    <w:rsid w:val="00503A8F"/>
    <w:rsid w:val="00503F74"/>
    <w:rsid w:val="005041FC"/>
    <w:rsid w:val="005043DF"/>
    <w:rsid w:val="0050449E"/>
    <w:rsid w:val="00504782"/>
    <w:rsid w:val="005047CB"/>
    <w:rsid w:val="00504A99"/>
    <w:rsid w:val="00504AF7"/>
    <w:rsid w:val="005051BB"/>
    <w:rsid w:val="005054BA"/>
    <w:rsid w:val="00505AAC"/>
    <w:rsid w:val="00505BB3"/>
    <w:rsid w:val="0050608A"/>
    <w:rsid w:val="005063B5"/>
    <w:rsid w:val="005065CD"/>
    <w:rsid w:val="00506816"/>
    <w:rsid w:val="005068C7"/>
    <w:rsid w:val="005068FE"/>
    <w:rsid w:val="00506EBE"/>
    <w:rsid w:val="00506F77"/>
    <w:rsid w:val="005073D2"/>
    <w:rsid w:val="005076DE"/>
    <w:rsid w:val="00507CBE"/>
    <w:rsid w:val="00507DCC"/>
    <w:rsid w:val="00507E2D"/>
    <w:rsid w:val="00507F5F"/>
    <w:rsid w:val="005102EA"/>
    <w:rsid w:val="0051061C"/>
    <w:rsid w:val="00510646"/>
    <w:rsid w:val="005107D4"/>
    <w:rsid w:val="00510A97"/>
    <w:rsid w:val="00510D4D"/>
    <w:rsid w:val="00510F27"/>
    <w:rsid w:val="00510FD2"/>
    <w:rsid w:val="005110D9"/>
    <w:rsid w:val="005110FD"/>
    <w:rsid w:val="0051118E"/>
    <w:rsid w:val="005116B3"/>
    <w:rsid w:val="00511CC1"/>
    <w:rsid w:val="00511E02"/>
    <w:rsid w:val="00511F1E"/>
    <w:rsid w:val="00511F48"/>
    <w:rsid w:val="00512161"/>
    <w:rsid w:val="005122E2"/>
    <w:rsid w:val="00512467"/>
    <w:rsid w:val="00512635"/>
    <w:rsid w:val="005126F9"/>
    <w:rsid w:val="0051270A"/>
    <w:rsid w:val="0051280C"/>
    <w:rsid w:val="00512897"/>
    <w:rsid w:val="005129A7"/>
    <w:rsid w:val="00512B40"/>
    <w:rsid w:val="00512CF6"/>
    <w:rsid w:val="005132A3"/>
    <w:rsid w:val="005133E2"/>
    <w:rsid w:val="005133FD"/>
    <w:rsid w:val="005139E3"/>
    <w:rsid w:val="00513BB6"/>
    <w:rsid w:val="00513D34"/>
    <w:rsid w:val="00513E65"/>
    <w:rsid w:val="005141FA"/>
    <w:rsid w:val="0051433A"/>
    <w:rsid w:val="005144A0"/>
    <w:rsid w:val="00514E0C"/>
    <w:rsid w:val="00514E4B"/>
    <w:rsid w:val="00514EB2"/>
    <w:rsid w:val="00515549"/>
    <w:rsid w:val="00515554"/>
    <w:rsid w:val="00515634"/>
    <w:rsid w:val="005156A2"/>
    <w:rsid w:val="00515707"/>
    <w:rsid w:val="005159E7"/>
    <w:rsid w:val="005159F1"/>
    <w:rsid w:val="00515D55"/>
    <w:rsid w:val="00515D82"/>
    <w:rsid w:val="00515FAD"/>
    <w:rsid w:val="005160C3"/>
    <w:rsid w:val="00516491"/>
    <w:rsid w:val="005164ED"/>
    <w:rsid w:val="00516AFB"/>
    <w:rsid w:val="00516DA2"/>
    <w:rsid w:val="00516EA2"/>
    <w:rsid w:val="00516EFE"/>
    <w:rsid w:val="00517477"/>
    <w:rsid w:val="005174B8"/>
    <w:rsid w:val="0051759C"/>
    <w:rsid w:val="00517817"/>
    <w:rsid w:val="00517882"/>
    <w:rsid w:val="0051799F"/>
    <w:rsid w:val="00517A9B"/>
    <w:rsid w:val="00517E5D"/>
    <w:rsid w:val="00517FA3"/>
    <w:rsid w:val="0052033F"/>
    <w:rsid w:val="00520643"/>
    <w:rsid w:val="005207CB"/>
    <w:rsid w:val="0052086B"/>
    <w:rsid w:val="00520ACF"/>
    <w:rsid w:val="00520C11"/>
    <w:rsid w:val="00520FBB"/>
    <w:rsid w:val="005214E0"/>
    <w:rsid w:val="00521620"/>
    <w:rsid w:val="00521628"/>
    <w:rsid w:val="0052162E"/>
    <w:rsid w:val="0052173C"/>
    <w:rsid w:val="005218AB"/>
    <w:rsid w:val="00521991"/>
    <w:rsid w:val="00521DB9"/>
    <w:rsid w:val="00522027"/>
    <w:rsid w:val="005220EC"/>
    <w:rsid w:val="005223BC"/>
    <w:rsid w:val="005226F1"/>
    <w:rsid w:val="00522763"/>
    <w:rsid w:val="005227FC"/>
    <w:rsid w:val="0052285B"/>
    <w:rsid w:val="005229E5"/>
    <w:rsid w:val="00522C29"/>
    <w:rsid w:val="00522FEC"/>
    <w:rsid w:val="00522FFD"/>
    <w:rsid w:val="0052344F"/>
    <w:rsid w:val="005235A8"/>
    <w:rsid w:val="0052372A"/>
    <w:rsid w:val="00523925"/>
    <w:rsid w:val="005239DB"/>
    <w:rsid w:val="00523A7F"/>
    <w:rsid w:val="00523B83"/>
    <w:rsid w:val="00523C0E"/>
    <w:rsid w:val="00523C30"/>
    <w:rsid w:val="005241C9"/>
    <w:rsid w:val="005242D8"/>
    <w:rsid w:val="0052439D"/>
    <w:rsid w:val="00524918"/>
    <w:rsid w:val="0052519B"/>
    <w:rsid w:val="00525269"/>
    <w:rsid w:val="0052569E"/>
    <w:rsid w:val="00525A7A"/>
    <w:rsid w:val="00525A9F"/>
    <w:rsid w:val="00525EBA"/>
    <w:rsid w:val="00526110"/>
    <w:rsid w:val="005262E6"/>
    <w:rsid w:val="0052656A"/>
    <w:rsid w:val="0052676B"/>
    <w:rsid w:val="005267FE"/>
    <w:rsid w:val="00526820"/>
    <w:rsid w:val="00526927"/>
    <w:rsid w:val="00526D28"/>
    <w:rsid w:val="00526DBA"/>
    <w:rsid w:val="00526FE0"/>
    <w:rsid w:val="00527055"/>
    <w:rsid w:val="00527451"/>
    <w:rsid w:val="005279D2"/>
    <w:rsid w:val="00527CF5"/>
    <w:rsid w:val="00527E76"/>
    <w:rsid w:val="005306BC"/>
    <w:rsid w:val="00530B4F"/>
    <w:rsid w:val="00530DCE"/>
    <w:rsid w:val="00530EF1"/>
    <w:rsid w:val="0053129C"/>
    <w:rsid w:val="005313BD"/>
    <w:rsid w:val="005315F2"/>
    <w:rsid w:val="005318B9"/>
    <w:rsid w:val="005319CE"/>
    <w:rsid w:val="00531ECA"/>
    <w:rsid w:val="00532051"/>
    <w:rsid w:val="005321E8"/>
    <w:rsid w:val="0053231E"/>
    <w:rsid w:val="0053234B"/>
    <w:rsid w:val="005325CF"/>
    <w:rsid w:val="005326EF"/>
    <w:rsid w:val="00532BA6"/>
    <w:rsid w:val="00532CC3"/>
    <w:rsid w:val="00532FC8"/>
    <w:rsid w:val="005331F7"/>
    <w:rsid w:val="005332F2"/>
    <w:rsid w:val="005333E0"/>
    <w:rsid w:val="005333E1"/>
    <w:rsid w:val="0053354F"/>
    <w:rsid w:val="005338B5"/>
    <w:rsid w:val="00533B44"/>
    <w:rsid w:val="00533B87"/>
    <w:rsid w:val="00533BB2"/>
    <w:rsid w:val="00533DA7"/>
    <w:rsid w:val="00533EE5"/>
    <w:rsid w:val="005340A9"/>
    <w:rsid w:val="00534213"/>
    <w:rsid w:val="00534336"/>
    <w:rsid w:val="00534596"/>
    <w:rsid w:val="00534870"/>
    <w:rsid w:val="00534958"/>
    <w:rsid w:val="00534C13"/>
    <w:rsid w:val="00534E24"/>
    <w:rsid w:val="00535022"/>
    <w:rsid w:val="0053543C"/>
    <w:rsid w:val="0053583F"/>
    <w:rsid w:val="00535983"/>
    <w:rsid w:val="00535CAF"/>
    <w:rsid w:val="00536296"/>
    <w:rsid w:val="00536457"/>
    <w:rsid w:val="00536532"/>
    <w:rsid w:val="005365D5"/>
    <w:rsid w:val="005367E2"/>
    <w:rsid w:val="005367F0"/>
    <w:rsid w:val="00536991"/>
    <w:rsid w:val="00536CB5"/>
    <w:rsid w:val="00536D0D"/>
    <w:rsid w:val="00537237"/>
    <w:rsid w:val="005376EB"/>
    <w:rsid w:val="00537AF4"/>
    <w:rsid w:val="00537D52"/>
    <w:rsid w:val="00537F32"/>
    <w:rsid w:val="0054025B"/>
    <w:rsid w:val="005405C0"/>
    <w:rsid w:val="00540885"/>
    <w:rsid w:val="00540C60"/>
    <w:rsid w:val="00540CE6"/>
    <w:rsid w:val="00540EE2"/>
    <w:rsid w:val="00540F7E"/>
    <w:rsid w:val="00541395"/>
    <w:rsid w:val="00541677"/>
    <w:rsid w:val="0054196B"/>
    <w:rsid w:val="005419A5"/>
    <w:rsid w:val="00541AA3"/>
    <w:rsid w:val="00541B27"/>
    <w:rsid w:val="00541E6B"/>
    <w:rsid w:val="00541FD9"/>
    <w:rsid w:val="0054205A"/>
    <w:rsid w:val="0054237F"/>
    <w:rsid w:val="00542435"/>
    <w:rsid w:val="005424A7"/>
    <w:rsid w:val="005424C3"/>
    <w:rsid w:val="00542805"/>
    <w:rsid w:val="005429A0"/>
    <w:rsid w:val="00542B98"/>
    <w:rsid w:val="00542C20"/>
    <w:rsid w:val="00542C7A"/>
    <w:rsid w:val="00542D79"/>
    <w:rsid w:val="00543283"/>
    <w:rsid w:val="005432B2"/>
    <w:rsid w:val="00543368"/>
    <w:rsid w:val="00543417"/>
    <w:rsid w:val="00543C96"/>
    <w:rsid w:val="00543FB6"/>
    <w:rsid w:val="00544880"/>
    <w:rsid w:val="005449FF"/>
    <w:rsid w:val="00544A9F"/>
    <w:rsid w:val="00544C0D"/>
    <w:rsid w:val="00544C32"/>
    <w:rsid w:val="00544C95"/>
    <w:rsid w:val="00544CDA"/>
    <w:rsid w:val="00544D8F"/>
    <w:rsid w:val="00544DE9"/>
    <w:rsid w:val="00544FA2"/>
    <w:rsid w:val="0054530E"/>
    <w:rsid w:val="00545450"/>
    <w:rsid w:val="0054574C"/>
    <w:rsid w:val="0054575F"/>
    <w:rsid w:val="005457CE"/>
    <w:rsid w:val="0054581A"/>
    <w:rsid w:val="005459B8"/>
    <w:rsid w:val="00545CF7"/>
    <w:rsid w:val="00545D79"/>
    <w:rsid w:val="00545E2C"/>
    <w:rsid w:val="00546013"/>
    <w:rsid w:val="00546775"/>
    <w:rsid w:val="00546B3D"/>
    <w:rsid w:val="00546BA9"/>
    <w:rsid w:val="00546CE3"/>
    <w:rsid w:val="005474BF"/>
    <w:rsid w:val="0054772A"/>
    <w:rsid w:val="00547774"/>
    <w:rsid w:val="00547FEC"/>
    <w:rsid w:val="0055005E"/>
    <w:rsid w:val="0055007B"/>
    <w:rsid w:val="005502A0"/>
    <w:rsid w:val="00550438"/>
    <w:rsid w:val="00550457"/>
    <w:rsid w:val="0055070A"/>
    <w:rsid w:val="005507BE"/>
    <w:rsid w:val="00550AF5"/>
    <w:rsid w:val="00551068"/>
    <w:rsid w:val="00551198"/>
    <w:rsid w:val="0055134D"/>
    <w:rsid w:val="0055137E"/>
    <w:rsid w:val="005515D1"/>
    <w:rsid w:val="00551884"/>
    <w:rsid w:val="00551AB8"/>
    <w:rsid w:val="00551D48"/>
    <w:rsid w:val="00551E4E"/>
    <w:rsid w:val="00551ECA"/>
    <w:rsid w:val="005520E2"/>
    <w:rsid w:val="005520FC"/>
    <w:rsid w:val="005523C5"/>
    <w:rsid w:val="0055261C"/>
    <w:rsid w:val="00552695"/>
    <w:rsid w:val="005526FF"/>
    <w:rsid w:val="00552A12"/>
    <w:rsid w:val="00552C87"/>
    <w:rsid w:val="00552E4B"/>
    <w:rsid w:val="00552EF4"/>
    <w:rsid w:val="00552FB7"/>
    <w:rsid w:val="005532C9"/>
    <w:rsid w:val="0055332F"/>
    <w:rsid w:val="00553A08"/>
    <w:rsid w:val="00553BEC"/>
    <w:rsid w:val="005541EF"/>
    <w:rsid w:val="00554441"/>
    <w:rsid w:val="00554533"/>
    <w:rsid w:val="00554998"/>
    <w:rsid w:val="00554A1E"/>
    <w:rsid w:val="00554B91"/>
    <w:rsid w:val="00555004"/>
    <w:rsid w:val="00555178"/>
    <w:rsid w:val="005554A5"/>
    <w:rsid w:val="005555A6"/>
    <w:rsid w:val="005557A6"/>
    <w:rsid w:val="00555C08"/>
    <w:rsid w:val="00555C90"/>
    <w:rsid w:val="00555F16"/>
    <w:rsid w:val="005565BD"/>
    <w:rsid w:val="0055663B"/>
    <w:rsid w:val="005567AE"/>
    <w:rsid w:val="0055686C"/>
    <w:rsid w:val="00556A67"/>
    <w:rsid w:val="00556AEB"/>
    <w:rsid w:val="00556BFE"/>
    <w:rsid w:val="00556DBB"/>
    <w:rsid w:val="00556F23"/>
    <w:rsid w:val="00556FB5"/>
    <w:rsid w:val="00557091"/>
    <w:rsid w:val="0055714E"/>
    <w:rsid w:val="00557202"/>
    <w:rsid w:val="005579A6"/>
    <w:rsid w:val="00557AD7"/>
    <w:rsid w:val="00557B45"/>
    <w:rsid w:val="00557CB8"/>
    <w:rsid w:val="00557D8C"/>
    <w:rsid w:val="00557F95"/>
    <w:rsid w:val="0056016E"/>
    <w:rsid w:val="0056018D"/>
    <w:rsid w:val="005602FE"/>
    <w:rsid w:val="00560433"/>
    <w:rsid w:val="005604F7"/>
    <w:rsid w:val="005604F9"/>
    <w:rsid w:val="00560810"/>
    <w:rsid w:val="0056083B"/>
    <w:rsid w:val="00560951"/>
    <w:rsid w:val="00560B92"/>
    <w:rsid w:val="00560D17"/>
    <w:rsid w:val="00560E9D"/>
    <w:rsid w:val="00561476"/>
    <w:rsid w:val="005617D8"/>
    <w:rsid w:val="005619CB"/>
    <w:rsid w:val="00561A80"/>
    <w:rsid w:val="00561B0A"/>
    <w:rsid w:val="00561F2E"/>
    <w:rsid w:val="00561F3D"/>
    <w:rsid w:val="00561F66"/>
    <w:rsid w:val="0056200C"/>
    <w:rsid w:val="00562262"/>
    <w:rsid w:val="0056248D"/>
    <w:rsid w:val="005624BA"/>
    <w:rsid w:val="0056259F"/>
    <w:rsid w:val="00562905"/>
    <w:rsid w:val="00562979"/>
    <w:rsid w:val="00562E0B"/>
    <w:rsid w:val="00562E33"/>
    <w:rsid w:val="00563044"/>
    <w:rsid w:val="005630E5"/>
    <w:rsid w:val="005631AF"/>
    <w:rsid w:val="005632B4"/>
    <w:rsid w:val="005633DC"/>
    <w:rsid w:val="005635C5"/>
    <w:rsid w:val="005637C9"/>
    <w:rsid w:val="00563861"/>
    <w:rsid w:val="005639EA"/>
    <w:rsid w:val="00563CAA"/>
    <w:rsid w:val="00563E10"/>
    <w:rsid w:val="00563F7F"/>
    <w:rsid w:val="005645A4"/>
    <w:rsid w:val="005645BF"/>
    <w:rsid w:val="00564AFA"/>
    <w:rsid w:val="00564BB7"/>
    <w:rsid w:val="00564ECD"/>
    <w:rsid w:val="00565066"/>
    <w:rsid w:val="0056517C"/>
    <w:rsid w:val="00565597"/>
    <w:rsid w:val="005655A5"/>
    <w:rsid w:val="00565805"/>
    <w:rsid w:val="00565979"/>
    <w:rsid w:val="00565A1B"/>
    <w:rsid w:val="00565A5C"/>
    <w:rsid w:val="00565BED"/>
    <w:rsid w:val="00565C2A"/>
    <w:rsid w:val="00565F3D"/>
    <w:rsid w:val="005665BE"/>
    <w:rsid w:val="00566816"/>
    <w:rsid w:val="00566AFC"/>
    <w:rsid w:val="00566C2F"/>
    <w:rsid w:val="00566C3C"/>
    <w:rsid w:val="00566E70"/>
    <w:rsid w:val="00566F19"/>
    <w:rsid w:val="005671CD"/>
    <w:rsid w:val="00567215"/>
    <w:rsid w:val="005673BE"/>
    <w:rsid w:val="005673E7"/>
    <w:rsid w:val="00567452"/>
    <w:rsid w:val="005676A9"/>
    <w:rsid w:val="005677F4"/>
    <w:rsid w:val="0056791C"/>
    <w:rsid w:val="00567937"/>
    <w:rsid w:val="005679A6"/>
    <w:rsid w:val="00567BF9"/>
    <w:rsid w:val="00567C22"/>
    <w:rsid w:val="00567C98"/>
    <w:rsid w:val="00567F7E"/>
    <w:rsid w:val="0057020E"/>
    <w:rsid w:val="00570213"/>
    <w:rsid w:val="00570342"/>
    <w:rsid w:val="00570375"/>
    <w:rsid w:val="005704AB"/>
    <w:rsid w:val="005704BF"/>
    <w:rsid w:val="0057070A"/>
    <w:rsid w:val="00570793"/>
    <w:rsid w:val="00570FE5"/>
    <w:rsid w:val="005712A7"/>
    <w:rsid w:val="00571D17"/>
    <w:rsid w:val="00571E57"/>
    <w:rsid w:val="005724B8"/>
    <w:rsid w:val="0057281E"/>
    <w:rsid w:val="0057287C"/>
    <w:rsid w:val="0057297D"/>
    <w:rsid w:val="00572A40"/>
    <w:rsid w:val="00572A84"/>
    <w:rsid w:val="00572B34"/>
    <w:rsid w:val="00572B3C"/>
    <w:rsid w:val="00572B8C"/>
    <w:rsid w:val="00572CEB"/>
    <w:rsid w:val="00572F10"/>
    <w:rsid w:val="00573097"/>
    <w:rsid w:val="005737B9"/>
    <w:rsid w:val="00573C09"/>
    <w:rsid w:val="00573D40"/>
    <w:rsid w:val="00573D8B"/>
    <w:rsid w:val="00573F92"/>
    <w:rsid w:val="00574246"/>
    <w:rsid w:val="0057447D"/>
    <w:rsid w:val="00574561"/>
    <w:rsid w:val="00574FF1"/>
    <w:rsid w:val="00575099"/>
    <w:rsid w:val="005753A5"/>
    <w:rsid w:val="005753E0"/>
    <w:rsid w:val="00575637"/>
    <w:rsid w:val="0057592B"/>
    <w:rsid w:val="00575ACE"/>
    <w:rsid w:val="00575C49"/>
    <w:rsid w:val="00575F72"/>
    <w:rsid w:val="00576336"/>
    <w:rsid w:val="00576A07"/>
    <w:rsid w:val="00576A14"/>
    <w:rsid w:val="00576CBE"/>
    <w:rsid w:val="00576D1A"/>
    <w:rsid w:val="00576D93"/>
    <w:rsid w:val="00576F8B"/>
    <w:rsid w:val="00577C50"/>
    <w:rsid w:val="00577CA5"/>
    <w:rsid w:val="00577DF2"/>
    <w:rsid w:val="00580083"/>
    <w:rsid w:val="00580615"/>
    <w:rsid w:val="00580720"/>
    <w:rsid w:val="00580A9C"/>
    <w:rsid w:val="00580BAC"/>
    <w:rsid w:val="00580C30"/>
    <w:rsid w:val="00580D15"/>
    <w:rsid w:val="00580D29"/>
    <w:rsid w:val="00580D84"/>
    <w:rsid w:val="00580E1A"/>
    <w:rsid w:val="005810DC"/>
    <w:rsid w:val="0058114D"/>
    <w:rsid w:val="00581348"/>
    <w:rsid w:val="005814CB"/>
    <w:rsid w:val="00581667"/>
    <w:rsid w:val="005816B7"/>
    <w:rsid w:val="0058179A"/>
    <w:rsid w:val="005818A2"/>
    <w:rsid w:val="00581917"/>
    <w:rsid w:val="00581C2D"/>
    <w:rsid w:val="00581C7B"/>
    <w:rsid w:val="00581DC9"/>
    <w:rsid w:val="00581DD8"/>
    <w:rsid w:val="0058208C"/>
    <w:rsid w:val="0058208E"/>
    <w:rsid w:val="005821C2"/>
    <w:rsid w:val="005823A0"/>
    <w:rsid w:val="0058254A"/>
    <w:rsid w:val="005829B0"/>
    <w:rsid w:val="00582C00"/>
    <w:rsid w:val="00582DC3"/>
    <w:rsid w:val="005830C0"/>
    <w:rsid w:val="005830D6"/>
    <w:rsid w:val="005832B1"/>
    <w:rsid w:val="0058333C"/>
    <w:rsid w:val="005833BF"/>
    <w:rsid w:val="005834F2"/>
    <w:rsid w:val="005837DA"/>
    <w:rsid w:val="00583B1A"/>
    <w:rsid w:val="00583C2F"/>
    <w:rsid w:val="00583CBA"/>
    <w:rsid w:val="00583F8D"/>
    <w:rsid w:val="00583FEC"/>
    <w:rsid w:val="00584036"/>
    <w:rsid w:val="00584043"/>
    <w:rsid w:val="005842D1"/>
    <w:rsid w:val="0058439C"/>
    <w:rsid w:val="00584554"/>
    <w:rsid w:val="00584774"/>
    <w:rsid w:val="005847D6"/>
    <w:rsid w:val="00584826"/>
    <w:rsid w:val="005848F7"/>
    <w:rsid w:val="00584955"/>
    <w:rsid w:val="00584B29"/>
    <w:rsid w:val="00584B89"/>
    <w:rsid w:val="00584C8A"/>
    <w:rsid w:val="00584CC9"/>
    <w:rsid w:val="00584EC6"/>
    <w:rsid w:val="00585230"/>
    <w:rsid w:val="00585266"/>
    <w:rsid w:val="00585B5F"/>
    <w:rsid w:val="00585CF7"/>
    <w:rsid w:val="00585D64"/>
    <w:rsid w:val="00585F89"/>
    <w:rsid w:val="00585FDF"/>
    <w:rsid w:val="005863CE"/>
    <w:rsid w:val="0058640D"/>
    <w:rsid w:val="00586B37"/>
    <w:rsid w:val="00586CDA"/>
    <w:rsid w:val="00586E9C"/>
    <w:rsid w:val="005871C7"/>
    <w:rsid w:val="005872A4"/>
    <w:rsid w:val="005873D0"/>
    <w:rsid w:val="0058758C"/>
    <w:rsid w:val="0058766B"/>
    <w:rsid w:val="0058789A"/>
    <w:rsid w:val="00587A18"/>
    <w:rsid w:val="00587A6C"/>
    <w:rsid w:val="00587D18"/>
    <w:rsid w:val="00587D6A"/>
    <w:rsid w:val="005905B7"/>
    <w:rsid w:val="0059077E"/>
    <w:rsid w:val="00590A6C"/>
    <w:rsid w:val="00590D13"/>
    <w:rsid w:val="00590E9F"/>
    <w:rsid w:val="00590F11"/>
    <w:rsid w:val="00591157"/>
    <w:rsid w:val="0059118D"/>
    <w:rsid w:val="0059140C"/>
    <w:rsid w:val="005915FE"/>
    <w:rsid w:val="0059183D"/>
    <w:rsid w:val="005918D0"/>
    <w:rsid w:val="005918E6"/>
    <w:rsid w:val="0059190E"/>
    <w:rsid w:val="00591933"/>
    <w:rsid w:val="00591A31"/>
    <w:rsid w:val="00591B74"/>
    <w:rsid w:val="00591F53"/>
    <w:rsid w:val="005923AE"/>
    <w:rsid w:val="00592A24"/>
    <w:rsid w:val="00592B79"/>
    <w:rsid w:val="00592B86"/>
    <w:rsid w:val="00592F3D"/>
    <w:rsid w:val="005933ED"/>
    <w:rsid w:val="005934A2"/>
    <w:rsid w:val="00593EC7"/>
    <w:rsid w:val="00593F67"/>
    <w:rsid w:val="005942F0"/>
    <w:rsid w:val="00594384"/>
    <w:rsid w:val="00594544"/>
    <w:rsid w:val="005945B0"/>
    <w:rsid w:val="005946AD"/>
    <w:rsid w:val="0059482A"/>
    <w:rsid w:val="005949EA"/>
    <w:rsid w:val="00594B85"/>
    <w:rsid w:val="00594C0C"/>
    <w:rsid w:val="00594C4F"/>
    <w:rsid w:val="00594CA9"/>
    <w:rsid w:val="00594ED2"/>
    <w:rsid w:val="005951AD"/>
    <w:rsid w:val="0059525E"/>
    <w:rsid w:val="0059566F"/>
    <w:rsid w:val="00595740"/>
    <w:rsid w:val="005957C7"/>
    <w:rsid w:val="0059595E"/>
    <w:rsid w:val="0059596C"/>
    <w:rsid w:val="00595B71"/>
    <w:rsid w:val="00595F10"/>
    <w:rsid w:val="0059637E"/>
    <w:rsid w:val="00596483"/>
    <w:rsid w:val="005964C2"/>
    <w:rsid w:val="00596558"/>
    <w:rsid w:val="00596A0F"/>
    <w:rsid w:val="00596C7B"/>
    <w:rsid w:val="00596CAB"/>
    <w:rsid w:val="00596DE7"/>
    <w:rsid w:val="00596E7B"/>
    <w:rsid w:val="0059722A"/>
    <w:rsid w:val="00597642"/>
    <w:rsid w:val="005977AC"/>
    <w:rsid w:val="005978A6"/>
    <w:rsid w:val="005978A8"/>
    <w:rsid w:val="00597927"/>
    <w:rsid w:val="005979B5"/>
    <w:rsid w:val="00597B07"/>
    <w:rsid w:val="00597E16"/>
    <w:rsid w:val="00597E31"/>
    <w:rsid w:val="005A030B"/>
    <w:rsid w:val="005A0696"/>
    <w:rsid w:val="005A08D1"/>
    <w:rsid w:val="005A09BB"/>
    <w:rsid w:val="005A0E3D"/>
    <w:rsid w:val="005A0F68"/>
    <w:rsid w:val="005A118C"/>
    <w:rsid w:val="005A1274"/>
    <w:rsid w:val="005A1304"/>
    <w:rsid w:val="005A1314"/>
    <w:rsid w:val="005A1468"/>
    <w:rsid w:val="005A179F"/>
    <w:rsid w:val="005A17DB"/>
    <w:rsid w:val="005A1A0B"/>
    <w:rsid w:val="005A1EB4"/>
    <w:rsid w:val="005A1FA7"/>
    <w:rsid w:val="005A20DD"/>
    <w:rsid w:val="005A264D"/>
    <w:rsid w:val="005A27CE"/>
    <w:rsid w:val="005A28EE"/>
    <w:rsid w:val="005A290E"/>
    <w:rsid w:val="005A29AE"/>
    <w:rsid w:val="005A29C7"/>
    <w:rsid w:val="005A2A3A"/>
    <w:rsid w:val="005A2A83"/>
    <w:rsid w:val="005A2FC0"/>
    <w:rsid w:val="005A3011"/>
    <w:rsid w:val="005A3146"/>
    <w:rsid w:val="005A332D"/>
    <w:rsid w:val="005A364A"/>
    <w:rsid w:val="005A39F8"/>
    <w:rsid w:val="005A3D1A"/>
    <w:rsid w:val="005A4075"/>
    <w:rsid w:val="005A444D"/>
    <w:rsid w:val="005A4508"/>
    <w:rsid w:val="005A4612"/>
    <w:rsid w:val="005A492E"/>
    <w:rsid w:val="005A4959"/>
    <w:rsid w:val="005A4A41"/>
    <w:rsid w:val="005A4C68"/>
    <w:rsid w:val="005A4D44"/>
    <w:rsid w:val="005A4EAD"/>
    <w:rsid w:val="005A4FA6"/>
    <w:rsid w:val="005A5AB7"/>
    <w:rsid w:val="005A624E"/>
    <w:rsid w:val="005A6391"/>
    <w:rsid w:val="005A6649"/>
    <w:rsid w:val="005A6657"/>
    <w:rsid w:val="005A6D7F"/>
    <w:rsid w:val="005A6EEC"/>
    <w:rsid w:val="005A6FE9"/>
    <w:rsid w:val="005A71B3"/>
    <w:rsid w:val="005A7291"/>
    <w:rsid w:val="005A7299"/>
    <w:rsid w:val="005A72A0"/>
    <w:rsid w:val="005A7572"/>
    <w:rsid w:val="005A7876"/>
    <w:rsid w:val="005A79AF"/>
    <w:rsid w:val="005A7CA9"/>
    <w:rsid w:val="005A7F50"/>
    <w:rsid w:val="005B03AF"/>
    <w:rsid w:val="005B03E8"/>
    <w:rsid w:val="005B03F1"/>
    <w:rsid w:val="005B05A9"/>
    <w:rsid w:val="005B065C"/>
    <w:rsid w:val="005B0768"/>
    <w:rsid w:val="005B07EE"/>
    <w:rsid w:val="005B0939"/>
    <w:rsid w:val="005B0ADB"/>
    <w:rsid w:val="005B0EB6"/>
    <w:rsid w:val="005B14CC"/>
    <w:rsid w:val="005B19CB"/>
    <w:rsid w:val="005B1A3A"/>
    <w:rsid w:val="005B2046"/>
    <w:rsid w:val="005B2263"/>
    <w:rsid w:val="005B252C"/>
    <w:rsid w:val="005B265C"/>
    <w:rsid w:val="005B27D5"/>
    <w:rsid w:val="005B2943"/>
    <w:rsid w:val="005B2B9C"/>
    <w:rsid w:val="005B2DC8"/>
    <w:rsid w:val="005B2E5D"/>
    <w:rsid w:val="005B2EA5"/>
    <w:rsid w:val="005B3407"/>
    <w:rsid w:val="005B3545"/>
    <w:rsid w:val="005B3631"/>
    <w:rsid w:val="005B3690"/>
    <w:rsid w:val="005B37D3"/>
    <w:rsid w:val="005B3CF4"/>
    <w:rsid w:val="005B3E23"/>
    <w:rsid w:val="005B3F2E"/>
    <w:rsid w:val="005B410C"/>
    <w:rsid w:val="005B4396"/>
    <w:rsid w:val="005B451E"/>
    <w:rsid w:val="005B452F"/>
    <w:rsid w:val="005B4955"/>
    <w:rsid w:val="005B4B1F"/>
    <w:rsid w:val="005B4F75"/>
    <w:rsid w:val="005B5014"/>
    <w:rsid w:val="005B51C0"/>
    <w:rsid w:val="005B53DC"/>
    <w:rsid w:val="005B54E2"/>
    <w:rsid w:val="005B5501"/>
    <w:rsid w:val="005B5661"/>
    <w:rsid w:val="005B597C"/>
    <w:rsid w:val="005B5B78"/>
    <w:rsid w:val="005B5C5E"/>
    <w:rsid w:val="005B5D0D"/>
    <w:rsid w:val="005B5F2E"/>
    <w:rsid w:val="005B5F7B"/>
    <w:rsid w:val="005B62A4"/>
    <w:rsid w:val="005B668B"/>
    <w:rsid w:val="005B6913"/>
    <w:rsid w:val="005B6F44"/>
    <w:rsid w:val="005B7011"/>
    <w:rsid w:val="005B71E4"/>
    <w:rsid w:val="005B764F"/>
    <w:rsid w:val="005B77BD"/>
    <w:rsid w:val="005B797D"/>
    <w:rsid w:val="005B7A0C"/>
    <w:rsid w:val="005B7E18"/>
    <w:rsid w:val="005C03C1"/>
    <w:rsid w:val="005C03D0"/>
    <w:rsid w:val="005C03D6"/>
    <w:rsid w:val="005C03F1"/>
    <w:rsid w:val="005C048E"/>
    <w:rsid w:val="005C06B7"/>
    <w:rsid w:val="005C07E5"/>
    <w:rsid w:val="005C0957"/>
    <w:rsid w:val="005C0E74"/>
    <w:rsid w:val="005C133F"/>
    <w:rsid w:val="005C16B6"/>
    <w:rsid w:val="005C1734"/>
    <w:rsid w:val="005C1C73"/>
    <w:rsid w:val="005C1D10"/>
    <w:rsid w:val="005C21DB"/>
    <w:rsid w:val="005C246D"/>
    <w:rsid w:val="005C27E7"/>
    <w:rsid w:val="005C29FA"/>
    <w:rsid w:val="005C2B72"/>
    <w:rsid w:val="005C2C44"/>
    <w:rsid w:val="005C2DA7"/>
    <w:rsid w:val="005C2E04"/>
    <w:rsid w:val="005C2EEC"/>
    <w:rsid w:val="005C332F"/>
    <w:rsid w:val="005C337F"/>
    <w:rsid w:val="005C3740"/>
    <w:rsid w:val="005C376C"/>
    <w:rsid w:val="005C392A"/>
    <w:rsid w:val="005C3D54"/>
    <w:rsid w:val="005C4060"/>
    <w:rsid w:val="005C406D"/>
    <w:rsid w:val="005C4110"/>
    <w:rsid w:val="005C430B"/>
    <w:rsid w:val="005C447A"/>
    <w:rsid w:val="005C4610"/>
    <w:rsid w:val="005C47AA"/>
    <w:rsid w:val="005C480A"/>
    <w:rsid w:val="005C4892"/>
    <w:rsid w:val="005C4D25"/>
    <w:rsid w:val="005C4E45"/>
    <w:rsid w:val="005C5127"/>
    <w:rsid w:val="005C51AD"/>
    <w:rsid w:val="005C530A"/>
    <w:rsid w:val="005C53B2"/>
    <w:rsid w:val="005C5A48"/>
    <w:rsid w:val="005C5A9B"/>
    <w:rsid w:val="005C5E5A"/>
    <w:rsid w:val="005C5F20"/>
    <w:rsid w:val="005C6021"/>
    <w:rsid w:val="005C6873"/>
    <w:rsid w:val="005C68ED"/>
    <w:rsid w:val="005C6A23"/>
    <w:rsid w:val="005C6F44"/>
    <w:rsid w:val="005C6FB6"/>
    <w:rsid w:val="005C7148"/>
    <w:rsid w:val="005C71FC"/>
    <w:rsid w:val="005C7347"/>
    <w:rsid w:val="005C7A5F"/>
    <w:rsid w:val="005C7D3A"/>
    <w:rsid w:val="005D0154"/>
    <w:rsid w:val="005D031E"/>
    <w:rsid w:val="005D08CF"/>
    <w:rsid w:val="005D0A60"/>
    <w:rsid w:val="005D0B03"/>
    <w:rsid w:val="005D0F5B"/>
    <w:rsid w:val="005D124D"/>
    <w:rsid w:val="005D1317"/>
    <w:rsid w:val="005D1498"/>
    <w:rsid w:val="005D157B"/>
    <w:rsid w:val="005D15DD"/>
    <w:rsid w:val="005D1634"/>
    <w:rsid w:val="005D1962"/>
    <w:rsid w:val="005D1C33"/>
    <w:rsid w:val="005D2411"/>
    <w:rsid w:val="005D2A59"/>
    <w:rsid w:val="005D2AAB"/>
    <w:rsid w:val="005D2B7C"/>
    <w:rsid w:val="005D2F59"/>
    <w:rsid w:val="005D30AF"/>
    <w:rsid w:val="005D3214"/>
    <w:rsid w:val="005D3460"/>
    <w:rsid w:val="005D3896"/>
    <w:rsid w:val="005D3C53"/>
    <w:rsid w:val="005D3C74"/>
    <w:rsid w:val="005D3C80"/>
    <w:rsid w:val="005D3C8C"/>
    <w:rsid w:val="005D41E8"/>
    <w:rsid w:val="005D449D"/>
    <w:rsid w:val="005D4646"/>
    <w:rsid w:val="005D4BBA"/>
    <w:rsid w:val="005D4C11"/>
    <w:rsid w:val="005D4E54"/>
    <w:rsid w:val="005D4EA4"/>
    <w:rsid w:val="005D548F"/>
    <w:rsid w:val="005D55F2"/>
    <w:rsid w:val="005D5729"/>
    <w:rsid w:val="005D5A2F"/>
    <w:rsid w:val="005D5D34"/>
    <w:rsid w:val="005D5E71"/>
    <w:rsid w:val="005D63D5"/>
    <w:rsid w:val="005D6965"/>
    <w:rsid w:val="005D69AF"/>
    <w:rsid w:val="005D6AEC"/>
    <w:rsid w:val="005D6FDF"/>
    <w:rsid w:val="005D7013"/>
    <w:rsid w:val="005D7A10"/>
    <w:rsid w:val="005D7D95"/>
    <w:rsid w:val="005D7E56"/>
    <w:rsid w:val="005D7E8C"/>
    <w:rsid w:val="005E0082"/>
    <w:rsid w:val="005E05D5"/>
    <w:rsid w:val="005E0C5D"/>
    <w:rsid w:val="005E0D9A"/>
    <w:rsid w:val="005E0E91"/>
    <w:rsid w:val="005E0F8E"/>
    <w:rsid w:val="005E117B"/>
    <w:rsid w:val="005E150B"/>
    <w:rsid w:val="005E1A5C"/>
    <w:rsid w:val="005E1F12"/>
    <w:rsid w:val="005E2399"/>
    <w:rsid w:val="005E23D9"/>
    <w:rsid w:val="005E2900"/>
    <w:rsid w:val="005E2B44"/>
    <w:rsid w:val="005E2C3E"/>
    <w:rsid w:val="005E2EA3"/>
    <w:rsid w:val="005E2F42"/>
    <w:rsid w:val="005E32F4"/>
    <w:rsid w:val="005E34AA"/>
    <w:rsid w:val="005E357D"/>
    <w:rsid w:val="005E397D"/>
    <w:rsid w:val="005E3B46"/>
    <w:rsid w:val="005E3B48"/>
    <w:rsid w:val="005E3F35"/>
    <w:rsid w:val="005E406A"/>
    <w:rsid w:val="005E412F"/>
    <w:rsid w:val="005E434F"/>
    <w:rsid w:val="005E4434"/>
    <w:rsid w:val="005E46BD"/>
    <w:rsid w:val="005E4D75"/>
    <w:rsid w:val="005E52BB"/>
    <w:rsid w:val="005E55C0"/>
    <w:rsid w:val="005E58E0"/>
    <w:rsid w:val="005E59E3"/>
    <w:rsid w:val="005E59F6"/>
    <w:rsid w:val="005E5D4E"/>
    <w:rsid w:val="005E5E15"/>
    <w:rsid w:val="005E6113"/>
    <w:rsid w:val="005E61D1"/>
    <w:rsid w:val="005E64CA"/>
    <w:rsid w:val="005E6BA8"/>
    <w:rsid w:val="005E6C74"/>
    <w:rsid w:val="005E6F6D"/>
    <w:rsid w:val="005E6F6F"/>
    <w:rsid w:val="005E714E"/>
    <w:rsid w:val="005E7480"/>
    <w:rsid w:val="005E74FD"/>
    <w:rsid w:val="005E7764"/>
    <w:rsid w:val="005E7940"/>
    <w:rsid w:val="005E7C98"/>
    <w:rsid w:val="005E7DBF"/>
    <w:rsid w:val="005E7E37"/>
    <w:rsid w:val="005E7E87"/>
    <w:rsid w:val="005E7F0B"/>
    <w:rsid w:val="005F0958"/>
    <w:rsid w:val="005F09E5"/>
    <w:rsid w:val="005F0A9D"/>
    <w:rsid w:val="005F0DE7"/>
    <w:rsid w:val="005F0FFD"/>
    <w:rsid w:val="005F1258"/>
    <w:rsid w:val="005F125C"/>
    <w:rsid w:val="005F1462"/>
    <w:rsid w:val="005F1B06"/>
    <w:rsid w:val="005F1B13"/>
    <w:rsid w:val="005F2121"/>
    <w:rsid w:val="005F21CA"/>
    <w:rsid w:val="005F2432"/>
    <w:rsid w:val="005F2497"/>
    <w:rsid w:val="005F28C7"/>
    <w:rsid w:val="005F3043"/>
    <w:rsid w:val="005F3399"/>
    <w:rsid w:val="005F3735"/>
    <w:rsid w:val="005F38ED"/>
    <w:rsid w:val="005F39DD"/>
    <w:rsid w:val="005F3A67"/>
    <w:rsid w:val="005F3B63"/>
    <w:rsid w:val="005F3E2C"/>
    <w:rsid w:val="005F3EFE"/>
    <w:rsid w:val="005F3F1C"/>
    <w:rsid w:val="005F434C"/>
    <w:rsid w:val="005F46F8"/>
    <w:rsid w:val="005F49C4"/>
    <w:rsid w:val="005F49EA"/>
    <w:rsid w:val="005F4A28"/>
    <w:rsid w:val="005F4A54"/>
    <w:rsid w:val="005F4B02"/>
    <w:rsid w:val="005F4C09"/>
    <w:rsid w:val="005F4CA4"/>
    <w:rsid w:val="005F4CD2"/>
    <w:rsid w:val="005F4D3F"/>
    <w:rsid w:val="005F5047"/>
    <w:rsid w:val="005F5072"/>
    <w:rsid w:val="005F542D"/>
    <w:rsid w:val="005F55B7"/>
    <w:rsid w:val="005F5CDB"/>
    <w:rsid w:val="005F5F04"/>
    <w:rsid w:val="005F5FC3"/>
    <w:rsid w:val="005F619F"/>
    <w:rsid w:val="005F6344"/>
    <w:rsid w:val="005F6A3C"/>
    <w:rsid w:val="005F6EEC"/>
    <w:rsid w:val="005F6F00"/>
    <w:rsid w:val="005F6F13"/>
    <w:rsid w:val="005F7332"/>
    <w:rsid w:val="005F74C3"/>
    <w:rsid w:val="005F76B4"/>
    <w:rsid w:val="005F7712"/>
    <w:rsid w:val="005F7C76"/>
    <w:rsid w:val="005F7F8B"/>
    <w:rsid w:val="005F7FA1"/>
    <w:rsid w:val="00600268"/>
    <w:rsid w:val="00600ADE"/>
    <w:rsid w:val="00600BA9"/>
    <w:rsid w:val="00600C57"/>
    <w:rsid w:val="00600E84"/>
    <w:rsid w:val="00600E8F"/>
    <w:rsid w:val="006011A2"/>
    <w:rsid w:val="00601235"/>
    <w:rsid w:val="006015CF"/>
    <w:rsid w:val="006015F6"/>
    <w:rsid w:val="006015FC"/>
    <w:rsid w:val="006019D7"/>
    <w:rsid w:val="00601BD8"/>
    <w:rsid w:val="00601BFE"/>
    <w:rsid w:val="00601EA6"/>
    <w:rsid w:val="00602193"/>
    <w:rsid w:val="0060232D"/>
    <w:rsid w:val="006026E6"/>
    <w:rsid w:val="00602724"/>
    <w:rsid w:val="00602762"/>
    <w:rsid w:val="00602B81"/>
    <w:rsid w:val="00602C1D"/>
    <w:rsid w:val="00602D05"/>
    <w:rsid w:val="00602D13"/>
    <w:rsid w:val="00602D60"/>
    <w:rsid w:val="0060303F"/>
    <w:rsid w:val="00603076"/>
    <w:rsid w:val="00603687"/>
    <w:rsid w:val="0060395D"/>
    <w:rsid w:val="006039B2"/>
    <w:rsid w:val="00603B2E"/>
    <w:rsid w:val="00603C13"/>
    <w:rsid w:val="00603EE7"/>
    <w:rsid w:val="00603FFD"/>
    <w:rsid w:val="006040F1"/>
    <w:rsid w:val="006041B7"/>
    <w:rsid w:val="0060498C"/>
    <w:rsid w:val="00604B5E"/>
    <w:rsid w:val="00604F65"/>
    <w:rsid w:val="0060516D"/>
    <w:rsid w:val="006051D2"/>
    <w:rsid w:val="006052D7"/>
    <w:rsid w:val="006053F5"/>
    <w:rsid w:val="00605435"/>
    <w:rsid w:val="006055BD"/>
    <w:rsid w:val="00605727"/>
    <w:rsid w:val="0060579E"/>
    <w:rsid w:val="00605A11"/>
    <w:rsid w:val="00605AB4"/>
    <w:rsid w:val="00605AC0"/>
    <w:rsid w:val="00605C10"/>
    <w:rsid w:val="00605D44"/>
    <w:rsid w:val="00605EBF"/>
    <w:rsid w:val="00605FFA"/>
    <w:rsid w:val="006060CD"/>
    <w:rsid w:val="00606163"/>
    <w:rsid w:val="00606ABC"/>
    <w:rsid w:val="00606D01"/>
    <w:rsid w:val="00606D88"/>
    <w:rsid w:val="00606E5F"/>
    <w:rsid w:val="0060702B"/>
    <w:rsid w:val="0060717B"/>
    <w:rsid w:val="006071F3"/>
    <w:rsid w:val="00607523"/>
    <w:rsid w:val="00607AFA"/>
    <w:rsid w:val="00607B54"/>
    <w:rsid w:val="00607FDD"/>
    <w:rsid w:val="00610059"/>
    <w:rsid w:val="006103DA"/>
    <w:rsid w:val="00610580"/>
    <w:rsid w:val="006109A6"/>
    <w:rsid w:val="00610A64"/>
    <w:rsid w:val="00610BDA"/>
    <w:rsid w:val="00610E15"/>
    <w:rsid w:val="00610ED1"/>
    <w:rsid w:val="00610EFD"/>
    <w:rsid w:val="00610F65"/>
    <w:rsid w:val="00611011"/>
    <w:rsid w:val="0061114B"/>
    <w:rsid w:val="006113E1"/>
    <w:rsid w:val="006114FD"/>
    <w:rsid w:val="006115F6"/>
    <w:rsid w:val="00611691"/>
    <w:rsid w:val="0061178E"/>
    <w:rsid w:val="00611B86"/>
    <w:rsid w:val="00611EC1"/>
    <w:rsid w:val="00612457"/>
    <w:rsid w:val="00612564"/>
    <w:rsid w:val="00612737"/>
    <w:rsid w:val="00612965"/>
    <w:rsid w:val="00612968"/>
    <w:rsid w:val="006129B0"/>
    <w:rsid w:val="006129F1"/>
    <w:rsid w:val="006130C0"/>
    <w:rsid w:val="0061359E"/>
    <w:rsid w:val="0061376E"/>
    <w:rsid w:val="006139D2"/>
    <w:rsid w:val="00613A53"/>
    <w:rsid w:val="00613D74"/>
    <w:rsid w:val="00613F02"/>
    <w:rsid w:val="0061433B"/>
    <w:rsid w:val="00614366"/>
    <w:rsid w:val="0061449B"/>
    <w:rsid w:val="00614873"/>
    <w:rsid w:val="006148BF"/>
    <w:rsid w:val="006148DB"/>
    <w:rsid w:val="00614F1F"/>
    <w:rsid w:val="006150C6"/>
    <w:rsid w:val="00615157"/>
    <w:rsid w:val="00615189"/>
    <w:rsid w:val="00615408"/>
    <w:rsid w:val="00615435"/>
    <w:rsid w:val="006158C9"/>
    <w:rsid w:val="00615ABC"/>
    <w:rsid w:val="00615DA8"/>
    <w:rsid w:val="00616052"/>
    <w:rsid w:val="00616245"/>
    <w:rsid w:val="006163CE"/>
    <w:rsid w:val="00616417"/>
    <w:rsid w:val="006164DA"/>
    <w:rsid w:val="006165EA"/>
    <w:rsid w:val="0061675E"/>
    <w:rsid w:val="006168B1"/>
    <w:rsid w:val="00616A28"/>
    <w:rsid w:val="00616AF3"/>
    <w:rsid w:val="00616E67"/>
    <w:rsid w:val="0061737F"/>
    <w:rsid w:val="0061763D"/>
    <w:rsid w:val="0061785E"/>
    <w:rsid w:val="00617A05"/>
    <w:rsid w:val="00617A76"/>
    <w:rsid w:val="00617AB3"/>
    <w:rsid w:val="00617B16"/>
    <w:rsid w:val="00617C4D"/>
    <w:rsid w:val="00617D70"/>
    <w:rsid w:val="006203A3"/>
    <w:rsid w:val="006204FB"/>
    <w:rsid w:val="00620852"/>
    <w:rsid w:val="00620A1F"/>
    <w:rsid w:val="00620AE9"/>
    <w:rsid w:val="00620DF5"/>
    <w:rsid w:val="00620F12"/>
    <w:rsid w:val="00621091"/>
    <w:rsid w:val="0062115A"/>
    <w:rsid w:val="00621258"/>
    <w:rsid w:val="0062149A"/>
    <w:rsid w:val="006215E1"/>
    <w:rsid w:val="006217D2"/>
    <w:rsid w:val="006219F8"/>
    <w:rsid w:val="00621A7F"/>
    <w:rsid w:val="00621AF3"/>
    <w:rsid w:val="00621EBC"/>
    <w:rsid w:val="00621F13"/>
    <w:rsid w:val="00621FF0"/>
    <w:rsid w:val="00622684"/>
    <w:rsid w:val="006227FD"/>
    <w:rsid w:val="00622EE5"/>
    <w:rsid w:val="00623231"/>
    <w:rsid w:val="006234FB"/>
    <w:rsid w:val="0062382B"/>
    <w:rsid w:val="00623918"/>
    <w:rsid w:val="00623AF8"/>
    <w:rsid w:val="00623D69"/>
    <w:rsid w:val="00623EFC"/>
    <w:rsid w:val="0062440F"/>
    <w:rsid w:val="00624799"/>
    <w:rsid w:val="00624863"/>
    <w:rsid w:val="0062490A"/>
    <w:rsid w:val="00624997"/>
    <w:rsid w:val="00624BF9"/>
    <w:rsid w:val="00624CE1"/>
    <w:rsid w:val="00624E15"/>
    <w:rsid w:val="00624FCF"/>
    <w:rsid w:val="00625035"/>
    <w:rsid w:val="00625046"/>
    <w:rsid w:val="006251F6"/>
    <w:rsid w:val="00625221"/>
    <w:rsid w:val="00625285"/>
    <w:rsid w:val="006255AA"/>
    <w:rsid w:val="006257B2"/>
    <w:rsid w:val="00625A97"/>
    <w:rsid w:val="00625AF6"/>
    <w:rsid w:val="00625B25"/>
    <w:rsid w:val="00626110"/>
    <w:rsid w:val="00626723"/>
    <w:rsid w:val="006267F9"/>
    <w:rsid w:val="00626A9C"/>
    <w:rsid w:val="00626EE5"/>
    <w:rsid w:val="0062707E"/>
    <w:rsid w:val="0062727B"/>
    <w:rsid w:val="00627518"/>
    <w:rsid w:val="006277F6"/>
    <w:rsid w:val="0062789E"/>
    <w:rsid w:val="00627C45"/>
    <w:rsid w:val="00627D17"/>
    <w:rsid w:val="006300E6"/>
    <w:rsid w:val="006304A8"/>
    <w:rsid w:val="006304C7"/>
    <w:rsid w:val="006308AE"/>
    <w:rsid w:val="006308E8"/>
    <w:rsid w:val="00630909"/>
    <w:rsid w:val="00630DF4"/>
    <w:rsid w:val="00630E01"/>
    <w:rsid w:val="00631084"/>
    <w:rsid w:val="006311ED"/>
    <w:rsid w:val="006313B7"/>
    <w:rsid w:val="0063155F"/>
    <w:rsid w:val="0063163E"/>
    <w:rsid w:val="0063171E"/>
    <w:rsid w:val="00631BE2"/>
    <w:rsid w:val="00631DB5"/>
    <w:rsid w:val="006321DB"/>
    <w:rsid w:val="0063247F"/>
    <w:rsid w:val="006325D5"/>
    <w:rsid w:val="006325DE"/>
    <w:rsid w:val="00632685"/>
    <w:rsid w:val="006326FB"/>
    <w:rsid w:val="00632AD1"/>
    <w:rsid w:val="00632B22"/>
    <w:rsid w:val="00632CD5"/>
    <w:rsid w:val="00632EC4"/>
    <w:rsid w:val="00632FDD"/>
    <w:rsid w:val="0063364B"/>
    <w:rsid w:val="00633763"/>
    <w:rsid w:val="00633855"/>
    <w:rsid w:val="00633873"/>
    <w:rsid w:val="0063391C"/>
    <w:rsid w:val="00633C25"/>
    <w:rsid w:val="00633E5E"/>
    <w:rsid w:val="00633F47"/>
    <w:rsid w:val="006341E1"/>
    <w:rsid w:val="00634315"/>
    <w:rsid w:val="00634926"/>
    <w:rsid w:val="00634E54"/>
    <w:rsid w:val="00634E87"/>
    <w:rsid w:val="00634E88"/>
    <w:rsid w:val="006357C2"/>
    <w:rsid w:val="00635AE3"/>
    <w:rsid w:val="00635BFD"/>
    <w:rsid w:val="00635E15"/>
    <w:rsid w:val="00636066"/>
    <w:rsid w:val="006361F6"/>
    <w:rsid w:val="00636332"/>
    <w:rsid w:val="00636781"/>
    <w:rsid w:val="006367A7"/>
    <w:rsid w:val="006367F8"/>
    <w:rsid w:val="00636B01"/>
    <w:rsid w:val="00636CF8"/>
    <w:rsid w:val="006371C9"/>
    <w:rsid w:val="00637208"/>
    <w:rsid w:val="0063734E"/>
    <w:rsid w:val="0063739F"/>
    <w:rsid w:val="0063776B"/>
    <w:rsid w:val="006377F2"/>
    <w:rsid w:val="00637994"/>
    <w:rsid w:val="00637995"/>
    <w:rsid w:val="00637AD2"/>
    <w:rsid w:val="00637F2B"/>
    <w:rsid w:val="00640238"/>
    <w:rsid w:val="00640396"/>
    <w:rsid w:val="006403F8"/>
    <w:rsid w:val="006406A4"/>
    <w:rsid w:val="006406AA"/>
    <w:rsid w:val="00640748"/>
    <w:rsid w:val="0064079E"/>
    <w:rsid w:val="006407C1"/>
    <w:rsid w:val="00640A3B"/>
    <w:rsid w:val="00640EF3"/>
    <w:rsid w:val="00640F6D"/>
    <w:rsid w:val="00640F87"/>
    <w:rsid w:val="006410BF"/>
    <w:rsid w:val="00641278"/>
    <w:rsid w:val="0064155A"/>
    <w:rsid w:val="00641683"/>
    <w:rsid w:val="00641A07"/>
    <w:rsid w:val="00641B20"/>
    <w:rsid w:val="006421BE"/>
    <w:rsid w:val="0064222A"/>
    <w:rsid w:val="0064224E"/>
    <w:rsid w:val="00642262"/>
    <w:rsid w:val="0064238D"/>
    <w:rsid w:val="006423A1"/>
    <w:rsid w:val="00642607"/>
    <w:rsid w:val="006427E0"/>
    <w:rsid w:val="00642802"/>
    <w:rsid w:val="00642AE4"/>
    <w:rsid w:val="00642C29"/>
    <w:rsid w:val="00642C95"/>
    <w:rsid w:val="00642DCC"/>
    <w:rsid w:val="00642F07"/>
    <w:rsid w:val="00642F1F"/>
    <w:rsid w:val="00643039"/>
    <w:rsid w:val="00643275"/>
    <w:rsid w:val="0064339C"/>
    <w:rsid w:val="006433B5"/>
    <w:rsid w:val="006434A0"/>
    <w:rsid w:val="00643597"/>
    <w:rsid w:val="0064367E"/>
    <w:rsid w:val="006437F1"/>
    <w:rsid w:val="00643FC7"/>
    <w:rsid w:val="00644108"/>
    <w:rsid w:val="006443ED"/>
    <w:rsid w:val="00644818"/>
    <w:rsid w:val="0064497C"/>
    <w:rsid w:val="00644ABB"/>
    <w:rsid w:val="00644AEE"/>
    <w:rsid w:val="00644B1D"/>
    <w:rsid w:val="00644C03"/>
    <w:rsid w:val="00644C05"/>
    <w:rsid w:val="00644C65"/>
    <w:rsid w:val="00644E49"/>
    <w:rsid w:val="00645017"/>
    <w:rsid w:val="00645126"/>
    <w:rsid w:val="006452E7"/>
    <w:rsid w:val="006458F7"/>
    <w:rsid w:val="00645A35"/>
    <w:rsid w:val="00645BAE"/>
    <w:rsid w:val="00645C46"/>
    <w:rsid w:val="00645E64"/>
    <w:rsid w:val="00646235"/>
    <w:rsid w:val="0064676B"/>
    <w:rsid w:val="00646841"/>
    <w:rsid w:val="00646882"/>
    <w:rsid w:val="00646A41"/>
    <w:rsid w:val="00646ABE"/>
    <w:rsid w:val="00646C9B"/>
    <w:rsid w:val="00646E64"/>
    <w:rsid w:val="00646F18"/>
    <w:rsid w:val="006472DC"/>
    <w:rsid w:val="006478A9"/>
    <w:rsid w:val="00647A58"/>
    <w:rsid w:val="00647B7F"/>
    <w:rsid w:val="00647EB5"/>
    <w:rsid w:val="006500A5"/>
    <w:rsid w:val="00650121"/>
    <w:rsid w:val="00650384"/>
    <w:rsid w:val="006503FD"/>
    <w:rsid w:val="006508FF"/>
    <w:rsid w:val="00650953"/>
    <w:rsid w:val="00650EC0"/>
    <w:rsid w:val="00650EF2"/>
    <w:rsid w:val="006510FB"/>
    <w:rsid w:val="0065125C"/>
    <w:rsid w:val="00651272"/>
    <w:rsid w:val="006512DC"/>
    <w:rsid w:val="0065150C"/>
    <w:rsid w:val="006515E9"/>
    <w:rsid w:val="006517B4"/>
    <w:rsid w:val="00651A4A"/>
    <w:rsid w:val="00651A4F"/>
    <w:rsid w:val="006520CF"/>
    <w:rsid w:val="006520F0"/>
    <w:rsid w:val="00652212"/>
    <w:rsid w:val="006523CF"/>
    <w:rsid w:val="006524D8"/>
    <w:rsid w:val="00652B8A"/>
    <w:rsid w:val="00652D3A"/>
    <w:rsid w:val="00652F76"/>
    <w:rsid w:val="00653540"/>
    <w:rsid w:val="00653557"/>
    <w:rsid w:val="0065358A"/>
    <w:rsid w:val="006535D2"/>
    <w:rsid w:val="00653884"/>
    <w:rsid w:val="006539DC"/>
    <w:rsid w:val="00653A04"/>
    <w:rsid w:val="00653D7A"/>
    <w:rsid w:val="00653FC4"/>
    <w:rsid w:val="006540CB"/>
    <w:rsid w:val="00654239"/>
    <w:rsid w:val="0065425A"/>
    <w:rsid w:val="006542DC"/>
    <w:rsid w:val="0065435C"/>
    <w:rsid w:val="00654371"/>
    <w:rsid w:val="006543BE"/>
    <w:rsid w:val="006544E5"/>
    <w:rsid w:val="0065474D"/>
    <w:rsid w:val="0065488B"/>
    <w:rsid w:val="006549C0"/>
    <w:rsid w:val="006549CB"/>
    <w:rsid w:val="00654D3E"/>
    <w:rsid w:val="00654EC1"/>
    <w:rsid w:val="00655076"/>
    <w:rsid w:val="006550F3"/>
    <w:rsid w:val="00655177"/>
    <w:rsid w:val="006551AA"/>
    <w:rsid w:val="006552D5"/>
    <w:rsid w:val="0065539E"/>
    <w:rsid w:val="0065560B"/>
    <w:rsid w:val="0065591C"/>
    <w:rsid w:val="00655FB4"/>
    <w:rsid w:val="00656367"/>
    <w:rsid w:val="006563FA"/>
    <w:rsid w:val="00656465"/>
    <w:rsid w:val="006565CF"/>
    <w:rsid w:val="0065667E"/>
    <w:rsid w:val="006568C7"/>
    <w:rsid w:val="006568E1"/>
    <w:rsid w:val="00656A06"/>
    <w:rsid w:val="00656B68"/>
    <w:rsid w:val="00656D84"/>
    <w:rsid w:val="006570A5"/>
    <w:rsid w:val="00657286"/>
    <w:rsid w:val="006574CC"/>
    <w:rsid w:val="0065752E"/>
    <w:rsid w:val="00657601"/>
    <w:rsid w:val="0065781B"/>
    <w:rsid w:val="00657915"/>
    <w:rsid w:val="00657B14"/>
    <w:rsid w:val="00657B46"/>
    <w:rsid w:val="00657CF9"/>
    <w:rsid w:val="00657FAA"/>
    <w:rsid w:val="0066007C"/>
    <w:rsid w:val="0066007D"/>
    <w:rsid w:val="00660497"/>
    <w:rsid w:val="00660533"/>
    <w:rsid w:val="00660642"/>
    <w:rsid w:val="00660D85"/>
    <w:rsid w:val="00661728"/>
    <w:rsid w:val="0066174E"/>
    <w:rsid w:val="006619EA"/>
    <w:rsid w:val="00661AC2"/>
    <w:rsid w:val="00661B83"/>
    <w:rsid w:val="00661C1F"/>
    <w:rsid w:val="00661F7D"/>
    <w:rsid w:val="00662182"/>
    <w:rsid w:val="0066249B"/>
    <w:rsid w:val="00662A35"/>
    <w:rsid w:val="00662D9E"/>
    <w:rsid w:val="00662E0A"/>
    <w:rsid w:val="00662F84"/>
    <w:rsid w:val="006631CB"/>
    <w:rsid w:val="006631D8"/>
    <w:rsid w:val="00663375"/>
    <w:rsid w:val="00663984"/>
    <w:rsid w:val="00663AD2"/>
    <w:rsid w:val="006644E0"/>
    <w:rsid w:val="006649EB"/>
    <w:rsid w:val="00664C3F"/>
    <w:rsid w:val="00664D3E"/>
    <w:rsid w:val="0066501F"/>
    <w:rsid w:val="006650BA"/>
    <w:rsid w:val="0066527C"/>
    <w:rsid w:val="0066553D"/>
    <w:rsid w:val="006656BC"/>
    <w:rsid w:val="0066570A"/>
    <w:rsid w:val="00665CE2"/>
    <w:rsid w:val="00665D74"/>
    <w:rsid w:val="00665E0D"/>
    <w:rsid w:val="006662BF"/>
    <w:rsid w:val="006662FA"/>
    <w:rsid w:val="00666526"/>
    <w:rsid w:val="00666554"/>
    <w:rsid w:val="006667A0"/>
    <w:rsid w:val="00666994"/>
    <w:rsid w:val="00666DEB"/>
    <w:rsid w:val="00666EB1"/>
    <w:rsid w:val="0066752F"/>
    <w:rsid w:val="006675F0"/>
    <w:rsid w:val="00667787"/>
    <w:rsid w:val="006678BF"/>
    <w:rsid w:val="006678CB"/>
    <w:rsid w:val="006678D0"/>
    <w:rsid w:val="00667919"/>
    <w:rsid w:val="00667AE5"/>
    <w:rsid w:val="00667C7D"/>
    <w:rsid w:val="006701C8"/>
    <w:rsid w:val="00670318"/>
    <w:rsid w:val="00670452"/>
    <w:rsid w:val="00670DF7"/>
    <w:rsid w:val="00670EDA"/>
    <w:rsid w:val="00670FE0"/>
    <w:rsid w:val="00671326"/>
    <w:rsid w:val="0067203A"/>
    <w:rsid w:val="00672560"/>
    <w:rsid w:val="006728DD"/>
    <w:rsid w:val="00672DAE"/>
    <w:rsid w:val="00672F6D"/>
    <w:rsid w:val="0067302B"/>
    <w:rsid w:val="0067310C"/>
    <w:rsid w:val="00673CB4"/>
    <w:rsid w:val="00673FF9"/>
    <w:rsid w:val="0067403E"/>
    <w:rsid w:val="006741B5"/>
    <w:rsid w:val="00674204"/>
    <w:rsid w:val="00674259"/>
    <w:rsid w:val="006743DB"/>
    <w:rsid w:val="006746A5"/>
    <w:rsid w:val="00674703"/>
    <w:rsid w:val="00674AB1"/>
    <w:rsid w:val="00674C08"/>
    <w:rsid w:val="00674C1E"/>
    <w:rsid w:val="00675000"/>
    <w:rsid w:val="006750DE"/>
    <w:rsid w:val="006751E5"/>
    <w:rsid w:val="0067537E"/>
    <w:rsid w:val="006753AD"/>
    <w:rsid w:val="00675541"/>
    <w:rsid w:val="0067562B"/>
    <w:rsid w:val="006758A6"/>
    <w:rsid w:val="006758D1"/>
    <w:rsid w:val="00675A73"/>
    <w:rsid w:val="00675AD0"/>
    <w:rsid w:val="00675AFF"/>
    <w:rsid w:val="00675CBE"/>
    <w:rsid w:val="006761A3"/>
    <w:rsid w:val="00676538"/>
    <w:rsid w:val="00676850"/>
    <w:rsid w:val="00676A9E"/>
    <w:rsid w:val="00676D7D"/>
    <w:rsid w:val="00676DEF"/>
    <w:rsid w:val="00676EE7"/>
    <w:rsid w:val="00676EF0"/>
    <w:rsid w:val="00676F42"/>
    <w:rsid w:val="00677082"/>
    <w:rsid w:val="0067710B"/>
    <w:rsid w:val="00677538"/>
    <w:rsid w:val="00677C2F"/>
    <w:rsid w:val="00677C49"/>
    <w:rsid w:val="00680399"/>
    <w:rsid w:val="006803D3"/>
    <w:rsid w:val="00680BB0"/>
    <w:rsid w:val="00680D35"/>
    <w:rsid w:val="00680DB2"/>
    <w:rsid w:val="00681018"/>
    <w:rsid w:val="006810D8"/>
    <w:rsid w:val="00681453"/>
    <w:rsid w:val="00681CDF"/>
    <w:rsid w:val="00681F43"/>
    <w:rsid w:val="00682902"/>
    <w:rsid w:val="00682A06"/>
    <w:rsid w:val="00682ACA"/>
    <w:rsid w:val="00682CCB"/>
    <w:rsid w:val="00682D11"/>
    <w:rsid w:val="00682FD3"/>
    <w:rsid w:val="00683132"/>
    <w:rsid w:val="00683205"/>
    <w:rsid w:val="00683291"/>
    <w:rsid w:val="00683353"/>
    <w:rsid w:val="006835D5"/>
    <w:rsid w:val="006838D9"/>
    <w:rsid w:val="00683976"/>
    <w:rsid w:val="00683A76"/>
    <w:rsid w:val="00683AE3"/>
    <w:rsid w:val="00683CD1"/>
    <w:rsid w:val="00683D64"/>
    <w:rsid w:val="0068402F"/>
    <w:rsid w:val="00684218"/>
    <w:rsid w:val="0068454E"/>
    <w:rsid w:val="0068455B"/>
    <w:rsid w:val="006846B4"/>
    <w:rsid w:val="0068478A"/>
    <w:rsid w:val="0068499A"/>
    <w:rsid w:val="00684ABA"/>
    <w:rsid w:val="00684BD6"/>
    <w:rsid w:val="00684C54"/>
    <w:rsid w:val="00684FB5"/>
    <w:rsid w:val="006850AB"/>
    <w:rsid w:val="006851F1"/>
    <w:rsid w:val="006851F6"/>
    <w:rsid w:val="0068535F"/>
    <w:rsid w:val="00685564"/>
    <w:rsid w:val="00685583"/>
    <w:rsid w:val="0068559F"/>
    <w:rsid w:val="00685608"/>
    <w:rsid w:val="00685828"/>
    <w:rsid w:val="00685B93"/>
    <w:rsid w:val="00685BA7"/>
    <w:rsid w:val="006861A4"/>
    <w:rsid w:val="0068631F"/>
    <w:rsid w:val="00686893"/>
    <w:rsid w:val="00686974"/>
    <w:rsid w:val="006869A9"/>
    <w:rsid w:val="00686E67"/>
    <w:rsid w:val="00687071"/>
    <w:rsid w:val="00687491"/>
    <w:rsid w:val="00687892"/>
    <w:rsid w:val="00687C01"/>
    <w:rsid w:val="00687CD0"/>
    <w:rsid w:val="00687F6C"/>
    <w:rsid w:val="00687F76"/>
    <w:rsid w:val="0069020E"/>
    <w:rsid w:val="00690519"/>
    <w:rsid w:val="00690746"/>
    <w:rsid w:val="00690BB7"/>
    <w:rsid w:val="00691156"/>
    <w:rsid w:val="006911D2"/>
    <w:rsid w:val="00691212"/>
    <w:rsid w:val="0069133E"/>
    <w:rsid w:val="00691352"/>
    <w:rsid w:val="006914A1"/>
    <w:rsid w:val="006914D7"/>
    <w:rsid w:val="006915DD"/>
    <w:rsid w:val="006916AB"/>
    <w:rsid w:val="006918F7"/>
    <w:rsid w:val="00691947"/>
    <w:rsid w:val="00691C12"/>
    <w:rsid w:val="00691CB6"/>
    <w:rsid w:val="00691D21"/>
    <w:rsid w:val="00691D36"/>
    <w:rsid w:val="00691E2F"/>
    <w:rsid w:val="00691FF0"/>
    <w:rsid w:val="006921D7"/>
    <w:rsid w:val="006921E2"/>
    <w:rsid w:val="00692275"/>
    <w:rsid w:val="006922AB"/>
    <w:rsid w:val="00692323"/>
    <w:rsid w:val="00692573"/>
    <w:rsid w:val="00692C3E"/>
    <w:rsid w:val="00692F0E"/>
    <w:rsid w:val="00693085"/>
    <w:rsid w:val="006930E7"/>
    <w:rsid w:val="006932A0"/>
    <w:rsid w:val="006936DC"/>
    <w:rsid w:val="00693934"/>
    <w:rsid w:val="006939E0"/>
    <w:rsid w:val="00693D33"/>
    <w:rsid w:val="00693FAE"/>
    <w:rsid w:val="0069407C"/>
    <w:rsid w:val="0069429E"/>
    <w:rsid w:val="006944E1"/>
    <w:rsid w:val="006946F8"/>
    <w:rsid w:val="0069485C"/>
    <w:rsid w:val="0069490B"/>
    <w:rsid w:val="00694B85"/>
    <w:rsid w:val="00694FCE"/>
    <w:rsid w:val="006955E6"/>
    <w:rsid w:val="006957C4"/>
    <w:rsid w:val="0069585A"/>
    <w:rsid w:val="00695B52"/>
    <w:rsid w:val="00695B60"/>
    <w:rsid w:val="00695D70"/>
    <w:rsid w:val="00695E3D"/>
    <w:rsid w:val="00695E49"/>
    <w:rsid w:val="00696048"/>
    <w:rsid w:val="00696165"/>
    <w:rsid w:val="00696A63"/>
    <w:rsid w:val="00696BDA"/>
    <w:rsid w:val="00696F41"/>
    <w:rsid w:val="0069705C"/>
    <w:rsid w:val="0069707A"/>
    <w:rsid w:val="0069728B"/>
    <w:rsid w:val="006972C5"/>
    <w:rsid w:val="00697623"/>
    <w:rsid w:val="00697769"/>
    <w:rsid w:val="00697833"/>
    <w:rsid w:val="00697999"/>
    <w:rsid w:val="00697B13"/>
    <w:rsid w:val="00697B30"/>
    <w:rsid w:val="00697C7D"/>
    <w:rsid w:val="00697DC2"/>
    <w:rsid w:val="00697FE2"/>
    <w:rsid w:val="006A030C"/>
    <w:rsid w:val="006A044B"/>
    <w:rsid w:val="006A05D5"/>
    <w:rsid w:val="006A0622"/>
    <w:rsid w:val="006A0679"/>
    <w:rsid w:val="006A06B8"/>
    <w:rsid w:val="006A0723"/>
    <w:rsid w:val="006A0A47"/>
    <w:rsid w:val="006A0A4C"/>
    <w:rsid w:val="006A0CF0"/>
    <w:rsid w:val="006A0E1B"/>
    <w:rsid w:val="006A0E4B"/>
    <w:rsid w:val="006A1250"/>
    <w:rsid w:val="006A13A4"/>
    <w:rsid w:val="006A18F9"/>
    <w:rsid w:val="006A1AFB"/>
    <w:rsid w:val="006A1C6B"/>
    <w:rsid w:val="006A1E4D"/>
    <w:rsid w:val="006A208A"/>
    <w:rsid w:val="006A2380"/>
    <w:rsid w:val="006A23A6"/>
    <w:rsid w:val="006A2546"/>
    <w:rsid w:val="006A25C4"/>
    <w:rsid w:val="006A266B"/>
    <w:rsid w:val="006A2850"/>
    <w:rsid w:val="006A2955"/>
    <w:rsid w:val="006A2977"/>
    <w:rsid w:val="006A29F4"/>
    <w:rsid w:val="006A2BBB"/>
    <w:rsid w:val="006A2EAA"/>
    <w:rsid w:val="006A30BE"/>
    <w:rsid w:val="006A318C"/>
    <w:rsid w:val="006A3704"/>
    <w:rsid w:val="006A3929"/>
    <w:rsid w:val="006A3DBA"/>
    <w:rsid w:val="006A4044"/>
    <w:rsid w:val="006A40AA"/>
    <w:rsid w:val="006A4386"/>
    <w:rsid w:val="006A4607"/>
    <w:rsid w:val="006A4AFD"/>
    <w:rsid w:val="006A4C59"/>
    <w:rsid w:val="006A4D35"/>
    <w:rsid w:val="006A4DE3"/>
    <w:rsid w:val="006A4E0F"/>
    <w:rsid w:val="006A4F77"/>
    <w:rsid w:val="006A5042"/>
    <w:rsid w:val="006A51AA"/>
    <w:rsid w:val="006A5239"/>
    <w:rsid w:val="006A54D2"/>
    <w:rsid w:val="006A563F"/>
    <w:rsid w:val="006A572D"/>
    <w:rsid w:val="006A597E"/>
    <w:rsid w:val="006A5AB1"/>
    <w:rsid w:val="006A5C25"/>
    <w:rsid w:val="006A5C70"/>
    <w:rsid w:val="006A60AB"/>
    <w:rsid w:val="006A6178"/>
    <w:rsid w:val="006A61D5"/>
    <w:rsid w:val="006A6221"/>
    <w:rsid w:val="006A642F"/>
    <w:rsid w:val="006A6500"/>
    <w:rsid w:val="006A6AEC"/>
    <w:rsid w:val="006A6DB5"/>
    <w:rsid w:val="006A7010"/>
    <w:rsid w:val="006A723C"/>
    <w:rsid w:val="006A7356"/>
    <w:rsid w:val="006A7A67"/>
    <w:rsid w:val="006A7B88"/>
    <w:rsid w:val="006A7F89"/>
    <w:rsid w:val="006B02B6"/>
    <w:rsid w:val="006B02EF"/>
    <w:rsid w:val="006B0499"/>
    <w:rsid w:val="006B0989"/>
    <w:rsid w:val="006B0F69"/>
    <w:rsid w:val="006B104B"/>
    <w:rsid w:val="006B1072"/>
    <w:rsid w:val="006B10D8"/>
    <w:rsid w:val="006B126F"/>
    <w:rsid w:val="006B12C1"/>
    <w:rsid w:val="006B137E"/>
    <w:rsid w:val="006B1403"/>
    <w:rsid w:val="006B1502"/>
    <w:rsid w:val="006B166C"/>
    <w:rsid w:val="006B1675"/>
    <w:rsid w:val="006B17B8"/>
    <w:rsid w:val="006B1879"/>
    <w:rsid w:val="006B1B11"/>
    <w:rsid w:val="006B1D89"/>
    <w:rsid w:val="006B1F1D"/>
    <w:rsid w:val="006B2164"/>
    <w:rsid w:val="006B2327"/>
    <w:rsid w:val="006B2396"/>
    <w:rsid w:val="006B2429"/>
    <w:rsid w:val="006B24C1"/>
    <w:rsid w:val="006B2519"/>
    <w:rsid w:val="006B2650"/>
    <w:rsid w:val="006B26FB"/>
    <w:rsid w:val="006B29C6"/>
    <w:rsid w:val="006B29D7"/>
    <w:rsid w:val="006B2A4F"/>
    <w:rsid w:val="006B2A89"/>
    <w:rsid w:val="006B2FE8"/>
    <w:rsid w:val="006B3075"/>
    <w:rsid w:val="006B321E"/>
    <w:rsid w:val="006B3271"/>
    <w:rsid w:val="006B33C5"/>
    <w:rsid w:val="006B34E5"/>
    <w:rsid w:val="006B3766"/>
    <w:rsid w:val="006B3841"/>
    <w:rsid w:val="006B39C5"/>
    <w:rsid w:val="006B3ECA"/>
    <w:rsid w:val="006B3FBE"/>
    <w:rsid w:val="006B45FA"/>
    <w:rsid w:val="006B4660"/>
    <w:rsid w:val="006B4D3E"/>
    <w:rsid w:val="006B4E53"/>
    <w:rsid w:val="006B4E73"/>
    <w:rsid w:val="006B51B6"/>
    <w:rsid w:val="006B5260"/>
    <w:rsid w:val="006B54DB"/>
    <w:rsid w:val="006B5617"/>
    <w:rsid w:val="006B5674"/>
    <w:rsid w:val="006B5828"/>
    <w:rsid w:val="006B5CC9"/>
    <w:rsid w:val="006B5F10"/>
    <w:rsid w:val="006B5FEC"/>
    <w:rsid w:val="006B6295"/>
    <w:rsid w:val="006B62DD"/>
    <w:rsid w:val="006B665E"/>
    <w:rsid w:val="006B6A93"/>
    <w:rsid w:val="006B6B61"/>
    <w:rsid w:val="006B6D16"/>
    <w:rsid w:val="006B6E0B"/>
    <w:rsid w:val="006B6E42"/>
    <w:rsid w:val="006B721C"/>
    <w:rsid w:val="006B725B"/>
    <w:rsid w:val="006B7351"/>
    <w:rsid w:val="006B76EC"/>
    <w:rsid w:val="006B78AC"/>
    <w:rsid w:val="006B7A4A"/>
    <w:rsid w:val="006B7B84"/>
    <w:rsid w:val="006B7BDB"/>
    <w:rsid w:val="006B7F8E"/>
    <w:rsid w:val="006C00F5"/>
    <w:rsid w:val="006C0348"/>
    <w:rsid w:val="006C04A4"/>
    <w:rsid w:val="006C04C9"/>
    <w:rsid w:val="006C051B"/>
    <w:rsid w:val="006C05C9"/>
    <w:rsid w:val="006C0848"/>
    <w:rsid w:val="006C0A35"/>
    <w:rsid w:val="006C0F65"/>
    <w:rsid w:val="006C11E3"/>
    <w:rsid w:val="006C1406"/>
    <w:rsid w:val="006C1599"/>
    <w:rsid w:val="006C164C"/>
    <w:rsid w:val="006C1800"/>
    <w:rsid w:val="006C1918"/>
    <w:rsid w:val="006C1B95"/>
    <w:rsid w:val="006C1BA4"/>
    <w:rsid w:val="006C1CC6"/>
    <w:rsid w:val="006C1D4F"/>
    <w:rsid w:val="006C1D50"/>
    <w:rsid w:val="006C1E7D"/>
    <w:rsid w:val="006C1ECC"/>
    <w:rsid w:val="006C1F0D"/>
    <w:rsid w:val="006C27AC"/>
    <w:rsid w:val="006C2835"/>
    <w:rsid w:val="006C2ABD"/>
    <w:rsid w:val="006C2AE5"/>
    <w:rsid w:val="006C2B95"/>
    <w:rsid w:val="006C2BEF"/>
    <w:rsid w:val="006C2DB8"/>
    <w:rsid w:val="006C2E8D"/>
    <w:rsid w:val="006C3067"/>
    <w:rsid w:val="006C3137"/>
    <w:rsid w:val="006C3503"/>
    <w:rsid w:val="006C36AD"/>
    <w:rsid w:val="006C38D9"/>
    <w:rsid w:val="006C3AA9"/>
    <w:rsid w:val="006C3AF2"/>
    <w:rsid w:val="006C3C67"/>
    <w:rsid w:val="006C3CF6"/>
    <w:rsid w:val="006C3E5F"/>
    <w:rsid w:val="006C3F4E"/>
    <w:rsid w:val="006C4163"/>
    <w:rsid w:val="006C4338"/>
    <w:rsid w:val="006C465F"/>
    <w:rsid w:val="006C47BD"/>
    <w:rsid w:val="006C4A28"/>
    <w:rsid w:val="006C4D94"/>
    <w:rsid w:val="006C4E1E"/>
    <w:rsid w:val="006C4E24"/>
    <w:rsid w:val="006C4F77"/>
    <w:rsid w:val="006C4FD6"/>
    <w:rsid w:val="006C4FDB"/>
    <w:rsid w:val="006C5099"/>
    <w:rsid w:val="006C5166"/>
    <w:rsid w:val="006C53A5"/>
    <w:rsid w:val="006C56D8"/>
    <w:rsid w:val="006C57DC"/>
    <w:rsid w:val="006C5B66"/>
    <w:rsid w:val="006C5C2F"/>
    <w:rsid w:val="006C5DA5"/>
    <w:rsid w:val="006C5DCC"/>
    <w:rsid w:val="006C5DE6"/>
    <w:rsid w:val="006C5FF5"/>
    <w:rsid w:val="006C6158"/>
    <w:rsid w:val="006C62CC"/>
    <w:rsid w:val="006C648D"/>
    <w:rsid w:val="006C662B"/>
    <w:rsid w:val="006C663D"/>
    <w:rsid w:val="006C69B6"/>
    <w:rsid w:val="006C6B1A"/>
    <w:rsid w:val="006C6DCA"/>
    <w:rsid w:val="006C725A"/>
    <w:rsid w:val="006C72FA"/>
    <w:rsid w:val="006C7647"/>
    <w:rsid w:val="006C7B0D"/>
    <w:rsid w:val="006D027E"/>
    <w:rsid w:val="006D02A5"/>
    <w:rsid w:val="006D02F3"/>
    <w:rsid w:val="006D0352"/>
    <w:rsid w:val="006D070D"/>
    <w:rsid w:val="006D08FC"/>
    <w:rsid w:val="006D0B3B"/>
    <w:rsid w:val="006D0D23"/>
    <w:rsid w:val="006D0D5F"/>
    <w:rsid w:val="006D0E45"/>
    <w:rsid w:val="006D1097"/>
    <w:rsid w:val="006D1145"/>
    <w:rsid w:val="006D139A"/>
    <w:rsid w:val="006D1630"/>
    <w:rsid w:val="006D1752"/>
    <w:rsid w:val="006D183A"/>
    <w:rsid w:val="006D1921"/>
    <w:rsid w:val="006D1949"/>
    <w:rsid w:val="006D1A72"/>
    <w:rsid w:val="006D1E48"/>
    <w:rsid w:val="006D1EDF"/>
    <w:rsid w:val="006D2090"/>
    <w:rsid w:val="006D2298"/>
    <w:rsid w:val="006D2809"/>
    <w:rsid w:val="006D285D"/>
    <w:rsid w:val="006D28FB"/>
    <w:rsid w:val="006D291E"/>
    <w:rsid w:val="006D296C"/>
    <w:rsid w:val="006D2A5C"/>
    <w:rsid w:val="006D2D7B"/>
    <w:rsid w:val="006D2DB2"/>
    <w:rsid w:val="006D2E44"/>
    <w:rsid w:val="006D3274"/>
    <w:rsid w:val="006D3736"/>
    <w:rsid w:val="006D3737"/>
    <w:rsid w:val="006D3792"/>
    <w:rsid w:val="006D39A4"/>
    <w:rsid w:val="006D3D72"/>
    <w:rsid w:val="006D41B4"/>
    <w:rsid w:val="006D4221"/>
    <w:rsid w:val="006D427F"/>
    <w:rsid w:val="006D4385"/>
    <w:rsid w:val="006D4768"/>
    <w:rsid w:val="006D4AC5"/>
    <w:rsid w:val="006D4B50"/>
    <w:rsid w:val="006D5075"/>
    <w:rsid w:val="006D5357"/>
    <w:rsid w:val="006D5395"/>
    <w:rsid w:val="006D53B5"/>
    <w:rsid w:val="006D5452"/>
    <w:rsid w:val="006D56C2"/>
    <w:rsid w:val="006D5890"/>
    <w:rsid w:val="006D5CD4"/>
    <w:rsid w:val="006D5DDB"/>
    <w:rsid w:val="006D5FC8"/>
    <w:rsid w:val="006D60B0"/>
    <w:rsid w:val="006D62AE"/>
    <w:rsid w:val="006D6790"/>
    <w:rsid w:val="006D67A5"/>
    <w:rsid w:val="006D6B2F"/>
    <w:rsid w:val="006D6B47"/>
    <w:rsid w:val="006D74EE"/>
    <w:rsid w:val="006D7533"/>
    <w:rsid w:val="006D7662"/>
    <w:rsid w:val="006D7682"/>
    <w:rsid w:val="006D7BB6"/>
    <w:rsid w:val="006D7D55"/>
    <w:rsid w:val="006D7E2E"/>
    <w:rsid w:val="006D7F47"/>
    <w:rsid w:val="006E0056"/>
    <w:rsid w:val="006E02D5"/>
    <w:rsid w:val="006E0389"/>
    <w:rsid w:val="006E03FF"/>
    <w:rsid w:val="006E05BF"/>
    <w:rsid w:val="006E0891"/>
    <w:rsid w:val="006E08E1"/>
    <w:rsid w:val="006E092E"/>
    <w:rsid w:val="006E0A33"/>
    <w:rsid w:val="006E0AC7"/>
    <w:rsid w:val="006E0B84"/>
    <w:rsid w:val="006E0D7E"/>
    <w:rsid w:val="006E1078"/>
    <w:rsid w:val="006E1251"/>
    <w:rsid w:val="006E1540"/>
    <w:rsid w:val="006E1698"/>
    <w:rsid w:val="006E170A"/>
    <w:rsid w:val="006E173A"/>
    <w:rsid w:val="006E1772"/>
    <w:rsid w:val="006E1875"/>
    <w:rsid w:val="006E1EF6"/>
    <w:rsid w:val="006E20A3"/>
    <w:rsid w:val="006E20FB"/>
    <w:rsid w:val="006E21A3"/>
    <w:rsid w:val="006E2205"/>
    <w:rsid w:val="006E27AA"/>
    <w:rsid w:val="006E27FD"/>
    <w:rsid w:val="006E2A1B"/>
    <w:rsid w:val="006E3016"/>
    <w:rsid w:val="006E301D"/>
    <w:rsid w:val="006E3430"/>
    <w:rsid w:val="006E389B"/>
    <w:rsid w:val="006E38D7"/>
    <w:rsid w:val="006E3949"/>
    <w:rsid w:val="006E3B37"/>
    <w:rsid w:val="006E3BD8"/>
    <w:rsid w:val="006E3C93"/>
    <w:rsid w:val="006E3D6B"/>
    <w:rsid w:val="006E3E67"/>
    <w:rsid w:val="006E4237"/>
    <w:rsid w:val="006E4569"/>
    <w:rsid w:val="006E4700"/>
    <w:rsid w:val="006E47E1"/>
    <w:rsid w:val="006E4E1F"/>
    <w:rsid w:val="006E4E5E"/>
    <w:rsid w:val="006E50E0"/>
    <w:rsid w:val="006E510E"/>
    <w:rsid w:val="006E53B9"/>
    <w:rsid w:val="006E5489"/>
    <w:rsid w:val="006E55B8"/>
    <w:rsid w:val="006E55BB"/>
    <w:rsid w:val="006E5B1E"/>
    <w:rsid w:val="006E5B3E"/>
    <w:rsid w:val="006E5CFE"/>
    <w:rsid w:val="006E6159"/>
    <w:rsid w:val="006E653A"/>
    <w:rsid w:val="006E68C3"/>
    <w:rsid w:val="006E697F"/>
    <w:rsid w:val="006E6C6C"/>
    <w:rsid w:val="006E6D35"/>
    <w:rsid w:val="006E6D4E"/>
    <w:rsid w:val="006E732D"/>
    <w:rsid w:val="006E771E"/>
    <w:rsid w:val="006E7B37"/>
    <w:rsid w:val="006E7CFE"/>
    <w:rsid w:val="006E7E4B"/>
    <w:rsid w:val="006E7E78"/>
    <w:rsid w:val="006E7EE4"/>
    <w:rsid w:val="006F0327"/>
    <w:rsid w:val="006F0546"/>
    <w:rsid w:val="006F0583"/>
    <w:rsid w:val="006F077C"/>
    <w:rsid w:val="006F07D9"/>
    <w:rsid w:val="006F0A53"/>
    <w:rsid w:val="006F0A8F"/>
    <w:rsid w:val="006F0B4D"/>
    <w:rsid w:val="006F0DF4"/>
    <w:rsid w:val="006F0E0D"/>
    <w:rsid w:val="006F0EB4"/>
    <w:rsid w:val="006F10C7"/>
    <w:rsid w:val="006F11AF"/>
    <w:rsid w:val="006F1362"/>
    <w:rsid w:val="006F1391"/>
    <w:rsid w:val="006F13A6"/>
    <w:rsid w:val="006F13D1"/>
    <w:rsid w:val="006F15C5"/>
    <w:rsid w:val="006F1626"/>
    <w:rsid w:val="006F163A"/>
    <w:rsid w:val="006F178E"/>
    <w:rsid w:val="006F1DD0"/>
    <w:rsid w:val="006F1E6C"/>
    <w:rsid w:val="006F201B"/>
    <w:rsid w:val="006F23DC"/>
    <w:rsid w:val="006F2682"/>
    <w:rsid w:val="006F2691"/>
    <w:rsid w:val="006F2A1A"/>
    <w:rsid w:val="006F2BBF"/>
    <w:rsid w:val="006F2E41"/>
    <w:rsid w:val="006F2F86"/>
    <w:rsid w:val="006F311D"/>
    <w:rsid w:val="006F32D7"/>
    <w:rsid w:val="006F339B"/>
    <w:rsid w:val="006F34EE"/>
    <w:rsid w:val="006F3501"/>
    <w:rsid w:val="006F356D"/>
    <w:rsid w:val="006F377B"/>
    <w:rsid w:val="006F3B8B"/>
    <w:rsid w:val="006F3C74"/>
    <w:rsid w:val="006F3EEE"/>
    <w:rsid w:val="006F40F7"/>
    <w:rsid w:val="006F4456"/>
    <w:rsid w:val="006F474D"/>
    <w:rsid w:val="006F4A50"/>
    <w:rsid w:val="006F5118"/>
    <w:rsid w:val="006F512D"/>
    <w:rsid w:val="006F5402"/>
    <w:rsid w:val="006F56CE"/>
    <w:rsid w:val="006F573A"/>
    <w:rsid w:val="006F58FA"/>
    <w:rsid w:val="006F59B9"/>
    <w:rsid w:val="006F5AA1"/>
    <w:rsid w:val="006F5B3F"/>
    <w:rsid w:val="006F5B4F"/>
    <w:rsid w:val="006F5C21"/>
    <w:rsid w:val="006F5E42"/>
    <w:rsid w:val="006F5FB2"/>
    <w:rsid w:val="006F60A3"/>
    <w:rsid w:val="006F6422"/>
    <w:rsid w:val="006F6B2E"/>
    <w:rsid w:val="006F6FD7"/>
    <w:rsid w:val="006F718C"/>
    <w:rsid w:val="006F762B"/>
    <w:rsid w:val="006F76ED"/>
    <w:rsid w:val="006F776C"/>
    <w:rsid w:val="006F77E7"/>
    <w:rsid w:val="006F7DAD"/>
    <w:rsid w:val="006F7E33"/>
    <w:rsid w:val="006F7E83"/>
    <w:rsid w:val="0070025D"/>
    <w:rsid w:val="00700306"/>
    <w:rsid w:val="007004AD"/>
    <w:rsid w:val="007004EE"/>
    <w:rsid w:val="00700643"/>
    <w:rsid w:val="00700762"/>
    <w:rsid w:val="00700C43"/>
    <w:rsid w:val="00700CB6"/>
    <w:rsid w:val="00700D08"/>
    <w:rsid w:val="0070104A"/>
    <w:rsid w:val="0070121E"/>
    <w:rsid w:val="00701278"/>
    <w:rsid w:val="007012D6"/>
    <w:rsid w:val="0070148D"/>
    <w:rsid w:val="00701604"/>
    <w:rsid w:val="007019D6"/>
    <w:rsid w:val="00701E1D"/>
    <w:rsid w:val="00701FF1"/>
    <w:rsid w:val="00702444"/>
    <w:rsid w:val="0070245E"/>
    <w:rsid w:val="0070249F"/>
    <w:rsid w:val="007025CA"/>
    <w:rsid w:val="00702C41"/>
    <w:rsid w:val="00702D94"/>
    <w:rsid w:val="00702D9A"/>
    <w:rsid w:val="00702F91"/>
    <w:rsid w:val="007031A3"/>
    <w:rsid w:val="007032DE"/>
    <w:rsid w:val="0070336C"/>
    <w:rsid w:val="007033AD"/>
    <w:rsid w:val="00703560"/>
    <w:rsid w:val="0070385C"/>
    <w:rsid w:val="00703B2B"/>
    <w:rsid w:val="00703D1A"/>
    <w:rsid w:val="00703F04"/>
    <w:rsid w:val="0070405B"/>
    <w:rsid w:val="007041E8"/>
    <w:rsid w:val="0070443F"/>
    <w:rsid w:val="0070493C"/>
    <w:rsid w:val="00704A24"/>
    <w:rsid w:val="00704C05"/>
    <w:rsid w:val="00705072"/>
    <w:rsid w:val="007052E2"/>
    <w:rsid w:val="0070540A"/>
    <w:rsid w:val="00705A3A"/>
    <w:rsid w:val="00705AB0"/>
    <w:rsid w:val="00705AC7"/>
    <w:rsid w:val="00705C0A"/>
    <w:rsid w:val="00705FD0"/>
    <w:rsid w:val="00706183"/>
    <w:rsid w:val="00706487"/>
    <w:rsid w:val="00706581"/>
    <w:rsid w:val="0070672A"/>
    <w:rsid w:val="0070691D"/>
    <w:rsid w:val="00706C2D"/>
    <w:rsid w:val="007070A3"/>
    <w:rsid w:val="0070762F"/>
    <w:rsid w:val="007078E4"/>
    <w:rsid w:val="00707A5D"/>
    <w:rsid w:val="00707AC4"/>
    <w:rsid w:val="00707B9F"/>
    <w:rsid w:val="00707DF7"/>
    <w:rsid w:val="00707E21"/>
    <w:rsid w:val="007100AD"/>
    <w:rsid w:val="00710111"/>
    <w:rsid w:val="007101B8"/>
    <w:rsid w:val="00710222"/>
    <w:rsid w:val="0071038D"/>
    <w:rsid w:val="007103E9"/>
    <w:rsid w:val="00710549"/>
    <w:rsid w:val="00710558"/>
    <w:rsid w:val="007106EF"/>
    <w:rsid w:val="00710925"/>
    <w:rsid w:val="00710928"/>
    <w:rsid w:val="00710B0D"/>
    <w:rsid w:val="00710C39"/>
    <w:rsid w:val="00710CE7"/>
    <w:rsid w:val="00710D85"/>
    <w:rsid w:val="00710FAB"/>
    <w:rsid w:val="00711247"/>
    <w:rsid w:val="0071142E"/>
    <w:rsid w:val="0071188C"/>
    <w:rsid w:val="00711AB1"/>
    <w:rsid w:val="00711D6F"/>
    <w:rsid w:val="00711E7A"/>
    <w:rsid w:val="00712004"/>
    <w:rsid w:val="007121E6"/>
    <w:rsid w:val="00712767"/>
    <w:rsid w:val="00712772"/>
    <w:rsid w:val="00712788"/>
    <w:rsid w:val="0071289B"/>
    <w:rsid w:val="0071299A"/>
    <w:rsid w:val="00713049"/>
    <w:rsid w:val="0071319B"/>
    <w:rsid w:val="0071371A"/>
    <w:rsid w:val="00713A76"/>
    <w:rsid w:val="00713AB8"/>
    <w:rsid w:val="00713DBE"/>
    <w:rsid w:val="00713ECD"/>
    <w:rsid w:val="00713F0A"/>
    <w:rsid w:val="007141EC"/>
    <w:rsid w:val="007144F0"/>
    <w:rsid w:val="00714559"/>
    <w:rsid w:val="00714860"/>
    <w:rsid w:val="00714B8D"/>
    <w:rsid w:val="00714BB4"/>
    <w:rsid w:val="00714C2C"/>
    <w:rsid w:val="00714F9E"/>
    <w:rsid w:val="00715477"/>
    <w:rsid w:val="007159F8"/>
    <w:rsid w:val="00716007"/>
    <w:rsid w:val="007162A6"/>
    <w:rsid w:val="007162FD"/>
    <w:rsid w:val="0071633B"/>
    <w:rsid w:val="007165C4"/>
    <w:rsid w:val="0071668E"/>
    <w:rsid w:val="00716A50"/>
    <w:rsid w:val="00716B21"/>
    <w:rsid w:val="00716C3A"/>
    <w:rsid w:val="00716C45"/>
    <w:rsid w:val="00717178"/>
    <w:rsid w:val="00717353"/>
    <w:rsid w:val="0071786D"/>
    <w:rsid w:val="007201A4"/>
    <w:rsid w:val="007201FA"/>
    <w:rsid w:val="00720267"/>
    <w:rsid w:val="007202BA"/>
    <w:rsid w:val="00720432"/>
    <w:rsid w:val="00720604"/>
    <w:rsid w:val="0072085A"/>
    <w:rsid w:val="007208D5"/>
    <w:rsid w:val="00721576"/>
    <w:rsid w:val="00721612"/>
    <w:rsid w:val="00721691"/>
    <w:rsid w:val="00721A62"/>
    <w:rsid w:val="00721DC6"/>
    <w:rsid w:val="00721FCF"/>
    <w:rsid w:val="0072225D"/>
    <w:rsid w:val="00722598"/>
    <w:rsid w:val="007225FF"/>
    <w:rsid w:val="00722716"/>
    <w:rsid w:val="007228AE"/>
    <w:rsid w:val="00722954"/>
    <w:rsid w:val="00722A16"/>
    <w:rsid w:val="007232E7"/>
    <w:rsid w:val="00723848"/>
    <w:rsid w:val="007238D8"/>
    <w:rsid w:val="00723A05"/>
    <w:rsid w:val="00723FD9"/>
    <w:rsid w:val="00724039"/>
    <w:rsid w:val="007241EA"/>
    <w:rsid w:val="00724408"/>
    <w:rsid w:val="0072486D"/>
    <w:rsid w:val="00724D1F"/>
    <w:rsid w:val="00724EE9"/>
    <w:rsid w:val="007251A6"/>
    <w:rsid w:val="00725492"/>
    <w:rsid w:val="007255FA"/>
    <w:rsid w:val="00725703"/>
    <w:rsid w:val="00725B6C"/>
    <w:rsid w:val="007262F0"/>
    <w:rsid w:val="007263B5"/>
    <w:rsid w:val="007263DA"/>
    <w:rsid w:val="007267FF"/>
    <w:rsid w:val="0072685C"/>
    <w:rsid w:val="0072693E"/>
    <w:rsid w:val="00726CA7"/>
    <w:rsid w:val="00726D93"/>
    <w:rsid w:val="00726EFD"/>
    <w:rsid w:val="00727987"/>
    <w:rsid w:val="00727A54"/>
    <w:rsid w:val="00727E22"/>
    <w:rsid w:val="0073025C"/>
    <w:rsid w:val="00730311"/>
    <w:rsid w:val="007303A4"/>
    <w:rsid w:val="007307FE"/>
    <w:rsid w:val="007308E3"/>
    <w:rsid w:val="00730AF5"/>
    <w:rsid w:val="00730C67"/>
    <w:rsid w:val="00730CB8"/>
    <w:rsid w:val="00730EDA"/>
    <w:rsid w:val="00730F7E"/>
    <w:rsid w:val="00730FC8"/>
    <w:rsid w:val="00731245"/>
    <w:rsid w:val="00731A0A"/>
    <w:rsid w:val="00731A27"/>
    <w:rsid w:val="00731C16"/>
    <w:rsid w:val="00731D36"/>
    <w:rsid w:val="00732108"/>
    <w:rsid w:val="007326BD"/>
    <w:rsid w:val="0073286D"/>
    <w:rsid w:val="00732CD5"/>
    <w:rsid w:val="00732F77"/>
    <w:rsid w:val="00732F89"/>
    <w:rsid w:val="007331A7"/>
    <w:rsid w:val="007332B4"/>
    <w:rsid w:val="00733697"/>
    <w:rsid w:val="007336CA"/>
    <w:rsid w:val="007337AF"/>
    <w:rsid w:val="007338AE"/>
    <w:rsid w:val="007338D2"/>
    <w:rsid w:val="00733BF2"/>
    <w:rsid w:val="00733DC7"/>
    <w:rsid w:val="007342B4"/>
    <w:rsid w:val="007343EE"/>
    <w:rsid w:val="007343FC"/>
    <w:rsid w:val="00734432"/>
    <w:rsid w:val="0073448C"/>
    <w:rsid w:val="00734599"/>
    <w:rsid w:val="00734691"/>
    <w:rsid w:val="0073472A"/>
    <w:rsid w:val="00734BD7"/>
    <w:rsid w:val="00734E90"/>
    <w:rsid w:val="00734EAD"/>
    <w:rsid w:val="00734F17"/>
    <w:rsid w:val="00735128"/>
    <w:rsid w:val="00735192"/>
    <w:rsid w:val="00735212"/>
    <w:rsid w:val="00735298"/>
    <w:rsid w:val="007356E0"/>
    <w:rsid w:val="007358A6"/>
    <w:rsid w:val="0073595C"/>
    <w:rsid w:val="00735E64"/>
    <w:rsid w:val="00735FE6"/>
    <w:rsid w:val="0073602A"/>
    <w:rsid w:val="00736112"/>
    <w:rsid w:val="007367E6"/>
    <w:rsid w:val="00736875"/>
    <w:rsid w:val="00736E4B"/>
    <w:rsid w:val="00736F14"/>
    <w:rsid w:val="00737076"/>
    <w:rsid w:val="00737331"/>
    <w:rsid w:val="00737332"/>
    <w:rsid w:val="00737383"/>
    <w:rsid w:val="0073758A"/>
    <w:rsid w:val="00737937"/>
    <w:rsid w:val="00737959"/>
    <w:rsid w:val="00737CA4"/>
    <w:rsid w:val="00737E8B"/>
    <w:rsid w:val="00737F5E"/>
    <w:rsid w:val="00740012"/>
    <w:rsid w:val="00740027"/>
    <w:rsid w:val="007401C8"/>
    <w:rsid w:val="007407BB"/>
    <w:rsid w:val="007409B9"/>
    <w:rsid w:val="00740BCA"/>
    <w:rsid w:val="00740E38"/>
    <w:rsid w:val="00740F3B"/>
    <w:rsid w:val="007410B9"/>
    <w:rsid w:val="00741172"/>
    <w:rsid w:val="007411E1"/>
    <w:rsid w:val="0074145B"/>
    <w:rsid w:val="00741617"/>
    <w:rsid w:val="007418A3"/>
    <w:rsid w:val="00741A3C"/>
    <w:rsid w:val="00741B5E"/>
    <w:rsid w:val="0074200B"/>
    <w:rsid w:val="00742062"/>
    <w:rsid w:val="0074219B"/>
    <w:rsid w:val="0074236E"/>
    <w:rsid w:val="00742380"/>
    <w:rsid w:val="007424EC"/>
    <w:rsid w:val="0074281C"/>
    <w:rsid w:val="00742BC8"/>
    <w:rsid w:val="00742C56"/>
    <w:rsid w:val="00742F38"/>
    <w:rsid w:val="0074311E"/>
    <w:rsid w:val="00743320"/>
    <w:rsid w:val="007435F7"/>
    <w:rsid w:val="007437CD"/>
    <w:rsid w:val="007438B8"/>
    <w:rsid w:val="007438EB"/>
    <w:rsid w:val="00743AE0"/>
    <w:rsid w:val="00743AE6"/>
    <w:rsid w:val="00743CA1"/>
    <w:rsid w:val="00743DD4"/>
    <w:rsid w:val="00743E4B"/>
    <w:rsid w:val="00743EEA"/>
    <w:rsid w:val="00743FCA"/>
    <w:rsid w:val="007442F7"/>
    <w:rsid w:val="007444A5"/>
    <w:rsid w:val="007444CA"/>
    <w:rsid w:val="00744557"/>
    <w:rsid w:val="00744585"/>
    <w:rsid w:val="00744A91"/>
    <w:rsid w:val="00744ADF"/>
    <w:rsid w:val="00744B8D"/>
    <w:rsid w:val="00744D1D"/>
    <w:rsid w:val="00744E49"/>
    <w:rsid w:val="0074509B"/>
    <w:rsid w:val="00745400"/>
    <w:rsid w:val="00745433"/>
    <w:rsid w:val="0074567E"/>
    <w:rsid w:val="007456C9"/>
    <w:rsid w:val="00745820"/>
    <w:rsid w:val="00745988"/>
    <w:rsid w:val="00745A0E"/>
    <w:rsid w:val="00745C2D"/>
    <w:rsid w:val="00745DDB"/>
    <w:rsid w:val="00745E12"/>
    <w:rsid w:val="00745E2B"/>
    <w:rsid w:val="007460D4"/>
    <w:rsid w:val="00746131"/>
    <w:rsid w:val="007463EA"/>
    <w:rsid w:val="00746556"/>
    <w:rsid w:val="00746A42"/>
    <w:rsid w:val="00746B76"/>
    <w:rsid w:val="00746C23"/>
    <w:rsid w:val="00747399"/>
    <w:rsid w:val="00747629"/>
    <w:rsid w:val="00747790"/>
    <w:rsid w:val="007478B7"/>
    <w:rsid w:val="00747C01"/>
    <w:rsid w:val="00747CF1"/>
    <w:rsid w:val="00750012"/>
    <w:rsid w:val="007507E9"/>
    <w:rsid w:val="00750820"/>
    <w:rsid w:val="0075093F"/>
    <w:rsid w:val="00750B4E"/>
    <w:rsid w:val="00750FE5"/>
    <w:rsid w:val="00751010"/>
    <w:rsid w:val="007511A2"/>
    <w:rsid w:val="007518DA"/>
    <w:rsid w:val="00751B0A"/>
    <w:rsid w:val="00751B81"/>
    <w:rsid w:val="00751D61"/>
    <w:rsid w:val="00751E6F"/>
    <w:rsid w:val="00752088"/>
    <w:rsid w:val="007521C5"/>
    <w:rsid w:val="007522DF"/>
    <w:rsid w:val="00752615"/>
    <w:rsid w:val="0075269A"/>
    <w:rsid w:val="007526E3"/>
    <w:rsid w:val="00752798"/>
    <w:rsid w:val="00752C14"/>
    <w:rsid w:val="00752D3E"/>
    <w:rsid w:val="00752DAA"/>
    <w:rsid w:val="00753132"/>
    <w:rsid w:val="00753161"/>
    <w:rsid w:val="007531AB"/>
    <w:rsid w:val="00753280"/>
    <w:rsid w:val="007535A5"/>
    <w:rsid w:val="007535DB"/>
    <w:rsid w:val="0075366F"/>
    <w:rsid w:val="00753965"/>
    <w:rsid w:val="00753AE1"/>
    <w:rsid w:val="00753DBD"/>
    <w:rsid w:val="00753EB5"/>
    <w:rsid w:val="00754312"/>
    <w:rsid w:val="00754422"/>
    <w:rsid w:val="007545FB"/>
    <w:rsid w:val="00754C8C"/>
    <w:rsid w:val="00754D10"/>
    <w:rsid w:val="00755807"/>
    <w:rsid w:val="007559CB"/>
    <w:rsid w:val="00755EB8"/>
    <w:rsid w:val="0075614A"/>
    <w:rsid w:val="0075644C"/>
    <w:rsid w:val="0075659D"/>
    <w:rsid w:val="0075684B"/>
    <w:rsid w:val="007568AE"/>
    <w:rsid w:val="00756A81"/>
    <w:rsid w:val="00756BEA"/>
    <w:rsid w:val="00756CB2"/>
    <w:rsid w:val="00756E85"/>
    <w:rsid w:val="00756F52"/>
    <w:rsid w:val="00756FE3"/>
    <w:rsid w:val="0075721B"/>
    <w:rsid w:val="007574F2"/>
    <w:rsid w:val="007576BD"/>
    <w:rsid w:val="0075780E"/>
    <w:rsid w:val="00757820"/>
    <w:rsid w:val="00757828"/>
    <w:rsid w:val="00757AE7"/>
    <w:rsid w:val="00757C94"/>
    <w:rsid w:val="00757D7B"/>
    <w:rsid w:val="00760096"/>
    <w:rsid w:val="00760196"/>
    <w:rsid w:val="00760211"/>
    <w:rsid w:val="0076071B"/>
    <w:rsid w:val="007607B5"/>
    <w:rsid w:val="007609F5"/>
    <w:rsid w:val="00760ADE"/>
    <w:rsid w:val="00760B42"/>
    <w:rsid w:val="00760C87"/>
    <w:rsid w:val="00760C8E"/>
    <w:rsid w:val="007612A5"/>
    <w:rsid w:val="007612DB"/>
    <w:rsid w:val="00761DAF"/>
    <w:rsid w:val="007620F5"/>
    <w:rsid w:val="00762198"/>
    <w:rsid w:val="007621E5"/>
    <w:rsid w:val="0076222C"/>
    <w:rsid w:val="00762432"/>
    <w:rsid w:val="007625F1"/>
    <w:rsid w:val="0076270D"/>
    <w:rsid w:val="0076282B"/>
    <w:rsid w:val="00762A59"/>
    <w:rsid w:val="00762C01"/>
    <w:rsid w:val="00762E4C"/>
    <w:rsid w:val="007633A2"/>
    <w:rsid w:val="00763489"/>
    <w:rsid w:val="00763556"/>
    <w:rsid w:val="007636D0"/>
    <w:rsid w:val="00763859"/>
    <w:rsid w:val="007639C9"/>
    <w:rsid w:val="00763AD7"/>
    <w:rsid w:val="00763FB7"/>
    <w:rsid w:val="00763FD4"/>
    <w:rsid w:val="00764324"/>
    <w:rsid w:val="0076456F"/>
    <w:rsid w:val="00764706"/>
    <w:rsid w:val="007648EC"/>
    <w:rsid w:val="00764A0F"/>
    <w:rsid w:val="00764BFE"/>
    <w:rsid w:val="00764D8C"/>
    <w:rsid w:val="00764ED4"/>
    <w:rsid w:val="00764F7A"/>
    <w:rsid w:val="0076515D"/>
    <w:rsid w:val="00765250"/>
    <w:rsid w:val="0076542C"/>
    <w:rsid w:val="007657A3"/>
    <w:rsid w:val="00765A77"/>
    <w:rsid w:val="00765A9B"/>
    <w:rsid w:val="00766042"/>
    <w:rsid w:val="00766045"/>
    <w:rsid w:val="007660AE"/>
    <w:rsid w:val="00766529"/>
    <w:rsid w:val="007669E4"/>
    <w:rsid w:val="00766AEF"/>
    <w:rsid w:val="00766C55"/>
    <w:rsid w:val="00766CAA"/>
    <w:rsid w:val="00766D33"/>
    <w:rsid w:val="00766D4F"/>
    <w:rsid w:val="0076728C"/>
    <w:rsid w:val="00767363"/>
    <w:rsid w:val="0076768B"/>
    <w:rsid w:val="00767713"/>
    <w:rsid w:val="00767752"/>
    <w:rsid w:val="0076777E"/>
    <w:rsid w:val="00767E92"/>
    <w:rsid w:val="00770035"/>
    <w:rsid w:val="007700F7"/>
    <w:rsid w:val="007702F1"/>
    <w:rsid w:val="00770324"/>
    <w:rsid w:val="007704DD"/>
    <w:rsid w:val="00770500"/>
    <w:rsid w:val="00770561"/>
    <w:rsid w:val="00770744"/>
    <w:rsid w:val="0077075D"/>
    <w:rsid w:val="007707FC"/>
    <w:rsid w:val="00770A78"/>
    <w:rsid w:val="00770B39"/>
    <w:rsid w:val="00770BB6"/>
    <w:rsid w:val="00770CF9"/>
    <w:rsid w:val="00770FD3"/>
    <w:rsid w:val="007712A9"/>
    <w:rsid w:val="0077132C"/>
    <w:rsid w:val="00771465"/>
    <w:rsid w:val="0077157F"/>
    <w:rsid w:val="00771737"/>
    <w:rsid w:val="00771A83"/>
    <w:rsid w:val="00771DC4"/>
    <w:rsid w:val="00771E3B"/>
    <w:rsid w:val="00771FFE"/>
    <w:rsid w:val="0077282B"/>
    <w:rsid w:val="00772BD6"/>
    <w:rsid w:val="00772F1C"/>
    <w:rsid w:val="0077325B"/>
    <w:rsid w:val="00773441"/>
    <w:rsid w:val="00773529"/>
    <w:rsid w:val="0077356C"/>
    <w:rsid w:val="007735AF"/>
    <w:rsid w:val="00773C56"/>
    <w:rsid w:val="0077448F"/>
    <w:rsid w:val="007744F3"/>
    <w:rsid w:val="007745B7"/>
    <w:rsid w:val="007745DD"/>
    <w:rsid w:val="007745F9"/>
    <w:rsid w:val="007747F5"/>
    <w:rsid w:val="00774A38"/>
    <w:rsid w:val="00774DC0"/>
    <w:rsid w:val="007751B8"/>
    <w:rsid w:val="00775453"/>
    <w:rsid w:val="0077559B"/>
    <w:rsid w:val="00775708"/>
    <w:rsid w:val="00775936"/>
    <w:rsid w:val="00775A90"/>
    <w:rsid w:val="00775BE2"/>
    <w:rsid w:val="00775C81"/>
    <w:rsid w:val="00775CA4"/>
    <w:rsid w:val="00775FBF"/>
    <w:rsid w:val="00776014"/>
    <w:rsid w:val="007760B4"/>
    <w:rsid w:val="00776428"/>
    <w:rsid w:val="0077662D"/>
    <w:rsid w:val="00776A0A"/>
    <w:rsid w:val="00776B20"/>
    <w:rsid w:val="00776D4E"/>
    <w:rsid w:val="00776DA4"/>
    <w:rsid w:val="00776EAF"/>
    <w:rsid w:val="0077711E"/>
    <w:rsid w:val="0077721F"/>
    <w:rsid w:val="00777B43"/>
    <w:rsid w:val="00777B94"/>
    <w:rsid w:val="00777CAD"/>
    <w:rsid w:val="00777E34"/>
    <w:rsid w:val="00780458"/>
    <w:rsid w:val="00780521"/>
    <w:rsid w:val="00780987"/>
    <w:rsid w:val="0078098F"/>
    <w:rsid w:val="00780C2F"/>
    <w:rsid w:val="00780C48"/>
    <w:rsid w:val="00780F00"/>
    <w:rsid w:val="0078102F"/>
    <w:rsid w:val="007811EB"/>
    <w:rsid w:val="0078127A"/>
    <w:rsid w:val="0078152D"/>
    <w:rsid w:val="007815D5"/>
    <w:rsid w:val="00781640"/>
    <w:rsid w:val="0078181B"/>
    <w:rsid w:val="007818B0"/>
    <w:rsid w:val="0078190B"/>
    <w:rsid w:val="00781AB9"/>
    <w:rsid w:val="00781E59"/>
    <w:rsid w:val="0078216B"/>
    <w:rsid w:val="00782395"/>
    <w:rsid w:val="0078271E"/>
    <w:rsid w:val="00782E49"/>
    <w:rsid w:val="00782F3E"/>
    <w:rsid w:val="00783306"/>
    <w:rsid w:val="007834DA"/>
    <w:rsid w:val="007834E8"/>
    <w:rsid w:val="00783749"/>
    <w:rsid w:val="007839EB"/>
    <w:rsid w:val="00783B2B"/>
    <w:rsid w:val="00783BC4"/>
    <w:rsid w:val="00783CD2"/>
    <w:rsid w:val="00783DDD"/>
    <w:rsid w:val="00783E81"/>
    <w:rsid w:val="00783EBB"/>
    <w:rsid w:val="00783F05"/>
    <w:rsid w:val="0078413A"/>
    <w:rsid w:val="007841C9"/>
    <w:rsid w:val="007842D2"/>
    <w:rsid w:val="007846F3"/>
    <w:rsid w:val="007848DB"/>
    <w:rsid w:val="00784935"/>
    <w:rsid w:val="00784AB6"/>
    <w:rsid w:val="00785187"/>
    <w:rsid w:val="007852C0"/>
    <w:rsid w:val="007854C8"/>
    <w:rsid w:val="00785743"/>
    <w:rsid w:val="00785C1C"/>
    <w:rsid w:val="00785FD1"/>
    <w:rsid w:val="0078602B"/>
    <w:rsid w:val="0078604C"/>
    <w:rsid w:val="00786078"/>
    <w:rsid w:val="007863EC"/>
    <w:rsid w:val="00786895"/>
    <w:rsid w:val="00786980"/>
    <w:rsid w:val="00786AC6"/>
    <w:rsid w:val="00787010"/>
    <w:rsid w:val="007871DB"/>
    <w:rsid w:val="007873EC"/>
    <w:rsid w:val="0078745D"/>
    <w:rsid w:val="00787521"/>
    <w:rsid w:val="007875AB"/>
    <w:rsid w:val="00787662"/>
    <w:rsid w:val="007879D4"/>
    <w:rsid w:val="00787DE2"/>
    <w:rsid w:val="00787EA1"/>
    <w:rsid w:val="007902FE"/>
    <w:rsid w:val="00790318"/>
    <w:rsid w:val="00790593"/>
    <w:rsid w:val="00790609"/>
    <w:rsid w:val="007907E6"/>
    <w:rsid w:val="00790C78"/>
    <w:rsid w:val="00790D1B"/>
    <w:rsid w:val="00790D70"/>
    <w:rsid w:val="00790DB0"/>
    <w:rsid w:val="00790F77"/>
    <w:rsid w:val="0079104F"/>
    <w:rsid w:val="007910D2"/>
    <w:rsid w:val="007911B4"/>
    <w:rsid w:val="00791314"/>
    <w:rsid w:val="007914AF"/>
    <w:rsid w:val="0079175F"/>
    <w:rsid w:val="007917B2"/>
    <w:rsid w:val="0079181B"/>
    <w:rsid w:val="007919EB"/>
    <w:rsid w:val="00791C45"/>
    <w:rsid w:val="00791EB8"/>
    <w:rsid w:val="0079218A"/>
    <w:rsid w:val="007923DF"/>
    <w:rsid w:val="007925ED"/>
    <w:rsid w:val="00792813"/>
    <w:rsid w:val="007928A8"/>
    <w:rsid w:val="00792A92"/>
    <w:rsid w:val="00792BB6"/>
    <w:rsid w:val="00792DF2"/>
    <w:rsid w:val="00792FBA"/>
    <w:rsid w:val="00793670"/>
    <w:rsid w:val="007937E7"/>
    <w:rsid w:val="007938BE"/>
    <w:rsid w:val="0079407F"/>
    <w:rsid w:val="0079434A"/>
    <w:rsid w:val="00794503"/>
    <w:rsid w:val="00794632"/>
    <w:rsid w:val="00794718"/>
    <w:rsid w:val="0079485B"/>
    <w:rsid w:val="00794902"/>
    <w:rsid w:val="0079498C"/>
    <w:rsid w:val="00794A89"/>
    <w:rsid w:val="00795094"/>
    <w:rsid w:val="00795123"/>
    <w:rsid w:val="007951A0"/>
    <w:rsid w:val="007952D8"/>
    <w:rsid w:val="00795612"/>
    <w:rsid w:val="007956C9"/>
    <w:rsid w:val="0079578E"/>
    <w:rsid w:val="0079598E"/>
    <w:rsid w:val="00795AD0"/>
    <w:rsid w:val="00795B85"/>
    <w:rsid w:val="00795BA8"/>
    <w:rsid w:val="00795CDB"/>
    <w:rsid w:val="00795E3E"/>
    <w:rsid w:val="00795FE1"/>
    <w:rsid w:val="007968D3"/>
    <w:rsid w:val="00796D30"/>
    <w:rsid w:val="00796D5C"/>
    <w:rsid w:val="00796DF1"/>
    <w:rsid w:val="00796E0A"/>
    <w:rsid w:val="00797234"/>
    <w:rsid w:val="007975CB"/>
    <w:rsid w:val="00797627"/>
    <w:rsid w:val="00797809"/>
    <w:rsid w:val="00797BBA"/>
    <w:rsid w:val="00797CDD"/>
    <w:rsid w:val="007A02CD"/>
    <w:rsid w:val="007A04EE"/>
    <w:rsid w:val="007A0611"/>
    <w:rsid w:val="007A0A56"/>
    <w:rsid w:val="007A0CEE"/>
    <w:rsid w:val="007A0D4F"/>
    <w:rsid w:val="007A0D56"/>
    <w:rsid w:val="007A1167"/>
    <w:rsid w:val="007A14CF"/>
    <w:rsid w:val="007A1E2C"/>
    <w:rsid w:val="007A2080"/>
    <w:rsid w:val="007A2511"/>
    <w:rsid w:val="007A27A5"/>
    <w:rsid w:val="007A27AA"/>
    <w:rsid w:val="007A2967"/>
    <w:rsid w:val="007A296B"/>
    <w:rsid w:val="007A2C2D"/>
    <w:rsid w:val="007A2D1C"/>
    <w:rsid w:val="007A2E2C"/>
    <w:rsid w:val="007A3018"/>
    <w:rsid w:val="007A3458"/>
    <w:rsid w:val="007A3625"/>
    <w:rsid w:val="007A3815"/>
    <w:rsid w:val="007A3AA8"/>
    <w:rsid w:val="007A3B94"/>
    <w:rsid w:val="007A3E70"/>
    <w:rsid w:val="007A41DD"/>
    <w:rsid w:val="007A448D"/>
    <w:rsid w:val="007A44AE"/>
    <w:rsid w:val="007A4560"/>
    <w:rsid w:val="007A4615"/>
    <w:rsid w:val="007A4779"/>
    <w:rsid w:val="007A47D1"/>
    <w:rsid w:val="007A485C"/>
    <w:rsid w:val="007A49B5"/>
    <w:rsid w:val="007A4D37"/>
    <w:rsid w:val="007A4EB9"/>
    <w:rsid w:val="007A514C"/>
    <w:rsid w:val="007A567A"/>
    <w:rsid w:val="007A5786"/>
    <w:rsid w:val="007A5974"/>
    <w:rsid w:val="007A5975"/>
    <w:rsid w:val="007A5994"/>
    <w:rsid w:val="007A59AB"/>
    <w:rsid w:val="007A5DD1"/>
    <w:rsid w:val="007A5E14"/>
    <w:rsid w:val="007A5E75"/>
    <w:rsid w:val="007A5FC9"/>
    <w:rsid w:val="007A6009"/>
    <w:rsid w:val="007A62D7"/>
    <w:rsid w:val="007A6422"/>
    <w:rsid w:val="007A64CA"/>
    <w:rsid w:val="007A65B1"/>
    <w:rsid w:val="007A6697"/>
    <w:rsid w:val="007A6739"/>
    <w:rsid w:val="007A6782"/>
    <w:rsid w:val="007A67C2"/>
    <w:rsid w:val="007A680B"/>
    <w:rsid w:val="007A6C69"/>
    <w:rsid w:val="007A6D52"/>
    <w:rsid w:val="007A6F18"/>
    <w:rsid w:val="007A7327"/>
    <w:rsid w:val="007A74C3"/>
    <w:rsid w:val="007A754A"/>
    <w:rsid w:val="007A77FA"/>
    <w:rsid w:val="007A78A5"/>
    <w:rsid w:val="007A79FC"/>
    <w:rsid w:val="007A7AF8"/>
    <w:rsid w:val="007A7B66"/>
    <w:rsid w:val="007A7B91"/>
    <w:rsid w:val="007A7BEB"/>
    <w:rsid w:val="007A7CAA"/>
    <w:rsid w:val="007B033F"/>
    <w:rsid w:val="007B03CE"/>
    <w:rsid w:val="007B07DB"/>
    <w:rsid w:val="007B09C6"/>
    <w:rsid w:val="007B0A7C"/>
    <w:rsid w:val="007B0C4F"/>
    <w:rsid w:val="007B0C5E"/>
    <w:rsid w:val="007B0DA2"/>
    <w:rsid w:val="007B12EA"/>
    <w:rsid w:val="007B150F"/>
    <w:rsid w:val="007B1672"/>
    <w:rsid w:val="007B1B6B"/>
    <w:rsid w:val="007B1BE2"/>
    <w:rsid w:val="007B1BF1"/>
    <w:rsid w:val="007B1D4A"/>
    <w:rsid w:val="007B1DBD"/>
    <w:rsid w:val="007B1E80"/>
    <w:rsid w:val="007B1FF5"/>
    <w:rsid w:val="007B2BF4"/>
    <w:rsid w:val="007B2C7A"/>
    <w:rsid w:val="007B2CA1"/>
    <w:rsid w:val="007B2D06"/>
    <w:rsid w:val="007B3040"/>
    <w:rsid w:val="007B319C"/>
    <w:rsid w:val="007B3246"/>
    <w:rsid w:val="007B3297"/>
    <w:rsid w:val="007B32A6"/>
    <w:rsid w:val="007B34CA"/>
    <w:rsid w:val="007B352D"/>
    <w:rsid w:val="007B3721"/>
    <w:rsid w:val="007B3AE2"/>
    <w:rsid w:val="007B3D4F"/>
    <w:rsid w:val="007B3DBB"/>
    <w:rsid w:val="007B3E49"/>
    <w:rsid w:val="007B3EBA"/>
    <w:rsid w:val="007B43EB"/>
    <w:rsid w:val="007B45FB"/>
    <w:rsid w:val="007B4873"/>
    <w:rsid w:val="007B4978"/>
    <w:rsid w:val="007B4B72"/>
    <w:rsid w:val="007B4C81"/>
    <w:rsid w:val="007B50CE"/>
    <w:rsid w:val="007B50F5"/>
    <w:rsid w:val="007B523C"/>
    <w:rsid w:val="007B5523"/>
    <w:rsid w:val="007B5548"/>
    <w:rsid w:val="007B556F"/>
    <w:rsid w:val="007B5A2F"/>
    <w:rsid w:val="007B5DD8"/>
    <w:rsid w:val="007B5FDA"/>
    <w:rsid w:val="007B6083"/>
    <w:rsid w:val="007B63BD"/>
    <w:rsid w:val="007B645B"/>
    <w:rsid w:val="007B6638"/>
    <w:rsid w:val="007B6846"/>
    <w:rsid w:val="007B6BBF"/>
    <w:rsid w:val="007B6D8D"/>
    <w:rsid w:val="007B72EF"/>
    <w:rsid w:val="007B7627"/>
    <w:rsid w:val="007B777A"/>
    <w:rsid w:val="007B7A6C"/>
    <w:rsid w:val="007B7B4A"/>
    <w:rsid w:val="007C028B"/>
    <w:rsid w:val="007C0687"/>
    <w:rsid w:val="007C06CA"/>
    <w:rsid w:val="007C076A"/>
    <w:rsid w:val="007C09F4"/>
    <w:rsid w:val="007C0B15"/>
    <w:rsid w:val="007C0BAD"/>
    <w:rsid w:val="007C0D50"/>
    <w:rsid w:val="007C0E0F"/>
    <w:rsid w:val="007C0FAE"/>
    <w:rsid w:val="007C152C"/>
    <w:rsid w:val="007C1564"/>
    <w:rsid w:val="007C15A1"/>
    <w:rsid w:val="007C16EE"/>
    <w:rsid w:val="007C1B6F"/>
    <w:rsid w:val="007C1D53"/>
    <w:rsid w:val="007C1E03"/>
    <w:rsid w:val="007C27BD"/>
    <w:rsid w:val="007C27F0"/>
    <w:rsid w:val="007C2882"/>
    <w:rsid w:val="007C28D9"/>
    <w:rsid w:val="007C29AF"/>
    <w:rsid w:val="007C2D1D"/>
    <w:rsid w:val="007C2DC1"/>
    <w:rsid w:val="007C30A2"/>
    <w:rsid w:val="007C3253"/>
    <w:rsid w:val="007C331E"/>
    <w:rsid w:val="007C34AB"/>
    <w:rsid w:val="007C34DE"/>
    <w:rsid w:val="007C3639"/>
    <w:rsid w:val="007C377F"/>
    <w:rsid w:val="007C37BC"/>
    <w:rsid w:val="007C3937"/>
    <w:rsid w:val="007C3A4E"/>
    <w:rsid w:val="007C3AE9"/>
    <w:rsid w:val="007C3C71"/>
    <w:rsid w:val="007C3D0B"/>
    <w:rsid w:val="007C3F43"/>
    <w:rsid w:val="007C4064"/>
    <w:rsid w:val="007C422D"/>
    <w:rsid w:val="007C45DC"/>
    <w:rsid w:val="007C45E7"/>
    <w:rsid w:val="007C46F3"/>
    <w:rsid w:val="007C4B1A"/>
    <w:rsid w:val="007C4C62"/>
    <w:rsid w:val="007C4C78"/>
    <w:rsid w:val="007C4E48"/>
    <w:rsid w:val="007C4EC2"/>
    <w:rsid w:val="007C51F4"/>
    <w:rsid w:val="007C5567"/>
    <w:rsid w:val="007C56CE"/>
    <w:rsid w:val="007C56ED"/>
    <w:rsid w:val="007C5D39"/>
    <w:rsid w:val="007C5DAE"/>
    <w:rsid w:val="007C5E7F"/>
    <w:rsid w:val="007C622C"/>
    <w:rsid w:val="007C62C4"/>
    <w:rsid w:val="007C6335"/>
    <w:rsid w:val="007C64C2"/>
    <w:rsid w:val="007C652D"/>
    <w:rsid w:val="007C6567"/>
    <w:rsid w:val="007C65F9"/>
    <w:rsid w:val="007C660B"/>
    <w:rsid w:val="007C66D1"/>
    <w:rsid w:val="007C68F0"/>
    <w:rsid w:val="007C6EF7"/>
    <w:rsid w:val="007C7021"/>
    <w:rsid w:val="007C72F6"/>
    <w:rsid w:val="007C75D3"/>
    <w:rsid w:val="007C7693"/>
    <w:rsid w:val="007C7725"/>
    <w:rsid w:val="007C7891"/>
    <w:rsid w:val="007C7969"/>
    <w:rsid w:val="007C7AF2"/>
    <w:rsid w:val="007C7D20"/>
    <w:rsid w:val="007D0064"/>
    <w:rsid w:val="007D0082"/>
    <w:rsid w:val="007D053B"/>
    <w:rsid w:val="007D0773"/>
    <w:rsid w:val="007D0A52"/>
    <w:rsid w:val="007D0D52"/>
    <w:rsid w:val="007D107B"/>
    <w:rsid w:val="007D10F0"/>
    <w:rsid w:val="007D11BE"/>
    <w:rsid w:val="007D122D"/>
    <w:rsid w:val="007D1CB8"/>
    <w:rsid w:val="007D1DA3"/>
    <w:rsid w:val="007D1FF3"/>
    <w:rsid w:val="007D2320"/>
    <w:rsid w:val="007D2692"/>
    <w:rsid w:val="007D2C27"/>
    <w:rsid w:val="007D2D1D"/>
    <w:rsid w:val="007D2E48"/>
    <w:rsid w:val="007D3135"/>
    <w:rsid w:val="007D3981"/>
    <w:rsid w:val="007D39B2"/>
    <w:rsid w:val="007D3A60"/>
    <w:rsid w:val="007D3C20"/>
    <w:rsid w:val="007D42E2"/>
    <w:rsid w:val="007D4389"/>
    <w:rsid w:val="007D480F"/>
    <w:rsid w:val="007D482E"/>
    <w:rsid w:val="007D4B12"/>
    <w:rsid w:val="007D4D13"/>
    <w:rsid w:val="007D4E75"/>
    <w:rsid w:val="007D4F04"/>
    <w:rsid w:val="007D511F"/>
    <w:rsid w:val="007D51DA"/>
    <w:rsid w:val="007D51F4"/>
    <w:rsid w:val="007D5254"/>
    <w:rsid w:val="007D53B8"/>
    <w:rsid w:val="007D56F7"/>
    <w:rsid w:val="007D5752"/>
    <w:rsid w:val="007D5841"/>
    <w:rsid w:val="007D5A48"/>
    <w:rsid w:val="007D5A82"/>
    <w:rsid w:val="007D5DCD"/>
    <w:rsid w:val="007D5DE2"/>
    <w:rsid w:val="007D6102"/>
    <w:rsid w:val="007D612E"/>
    <w:rsid w:val="007D6173"/>
    <w:rsid w:val="007D618D"/>
    <w:rsid w:val="007D639C"/>
    <w:rsid w:val="007D6556"/>
    <w:rsid w:val="007D6937"/>
    <w:rsid w:val="007D6E57"/>
    <w:rsid w:val="007D7B9C"/>
    <w:rsid w:val="007D7C0C"/>
    <w:rsid w:val="007D7C96"/>
    <w:rsid w:val="007D7E7C"/>
    <w:rsid w:val="007D7F02"/>
    <w:rsid w:val="007E001C"/>
    <w:rsid w:val="007E032F"/>
    <w:rsid w:val="007E0491"/>
    <w:rsid w:val="007E09D9"/>
    <w:rsid w:val="007E0B88"/>
    <w:rsid w:val="007E0D45"/>
    <w:rsid w:val="007E0ED6"/>
    <w:rsid w:val="007E0EFD"/>
    <w:rsid w:val="007E0F1A"/>
    <w:rsid w:val="007E1102"/>
    <w:rsid w:val="007E1109"/>
    <w:rsid w:val="007E12A3"/>
    <w:rsid w:val="007E1303"/>
    <w:rsid w:val="007E1500"/>
    <w:rsid w:val="007E16BF"/>
    <w:rsid w:val="007E16C9"/>
    <w:rsid w:val="007E1A57"/>
    <w:rsid w:val="007E1A93"/>
    <w:rsid w:val="007E1A9E"/>
    <w:rsid w:val="007E1AC8"/>
    <w:rsid w:val="007E1CB1"/>
    <w:rsid w:val="007E1D48"/>
    <w:rsid w:val="007E2215"/>
    <w:rsid w:val="007E2220"/>
    <w:rsid w:val="007E224D"/>
    <w:rsid w:val="007E236E"/>
    <w:rsid w:val="007E24E0"/>
    <w:rsid w:val="007E2706"/>
    <w:rsid w:val="007E297D"/>
    <w:rsid w:val="007E2CAA"/>
    <w:rsid w:val="007E3098"/>
    <w:rsid w:val="007E31F8"/>
    <w:rsid w:val="007E3734"/>
    <w:rsid w:val="007E413E"/>
    <w:rsid w:val="007E41AF"/>
    <w:rsid w:val="007E43E6"/>
    <w:rsid w:val="007E44C5"/>
    <w:rsid w:val="007E45D4"/>
    <w:rsid w:val="007E4922"/>
    <w:rsid w:val="007E492A"/>
    <w:rsid w:val="007E4971"/>
    <w:rsid w:val="007E4AFE"/>
    <w:rsid w:val="007E4B7B"/>
    <w:rsid w:val="007E4EE9"/>
    <w:rsid w:val="007E5154"/>
    <w:rsid w:val="007E51A3"/>
    <w:rsid w:val="007E51C9"/>
    <w:rsid w:val="007E51FF"/>
    <w:rsid w:val="007E5207"/>
    <w:rsid w:val="007E54D3"/>
    <w:rsid w:val="007E5667"/>
    <w:rsid w:val="007E5A52"/>
    <w:rsid w:val="007E5B05"/>
    <w:rsid w:val="007E5B33"/>
    <w:rsid w:val="007E5BD5"/>
    <w:rsid w:val="007E5C64"/>
    <w:rsid w:val="007E5E50"/>
    <w:rsid w:val="007E5F4F"/>
    <w:rsid w:val="007E6273"/>
    <w:rsid w:val="007E6C1A"/>
    <w:rsid w:val="007E6C94"/>
    <w:rsid w:val="007E7076"/>
    <w:rsid w:val="007E730E"/>
    <w:rsid w:val="007E7904"/>
    <w:rsid w:val="007E7A3B"/>
    <w:rsid w:val="007E7CCD"/>
    <w:rsid w:val="007E7CF0"/>
    <w:rsid w:val="007F0042"/>
    <w:rsid w:val="007F0115"/>
    <w:rsid w:val="007F034A"/>
    <w:rsid w:val="007F03B2"/>
    <w:rsid w:val="007F04DF"/>
    <w:rsid w:val="007F06C4"/>
    <w:rsid w:val="007F06D9"/>
    <w:rsid w:val="007F09C1"/>
    <w:rsid w:val="007F0B1A"/>
    <w:rsid w:val="007F0E10"/>
    <w:rsid w:val="007F0E64"/>
    <w:rsid w:val="007F15BB"/>
    <w:rsid w:val="007F16EF"/>
    <w:rsid w:val="007F1914"/>
    <w:rsid w:val="007F1CA6"/>
    <w:rsid w:val="007F1D7A"/>
    <w:rsid w:val="007F2367"/>
    <w:rsid w:val="007F24C2"/>
    <w:rsid w:val="007F2760"/>
    <w:rsid w:val="007F276F"/>
    <w:rsid w:val="007F27C8"/>
    <w:rsid w:val="007F2A67"/>
    <w:rsid w:val="007F2BB2"/>
    <w:rsid w:val="007F2ED6"/>
    <w:rsid w:val="007F32B6"/>
    <w:rsid w:val="007F33AD"/>
    <w:rsid w:val="007F34E4"/>
    <w:rsid w:val="007F3AB4"/>
    <w:rsid w:val="007F3D0C"/>
    <w:rsid w:val="007F3D44"/>
    <w:rsid w:val="007F3E45"/>
    <w:rsid w:val="007F400B"/>
    <w:rsid w:val="007F40D5"/>
    <w:rsid w:val="007F414B"/>
    <w:rsid w:val="007F440A"/>
    <w:rsid w:val="007F446E"/>
    <w:rsid w:val="007F4487"/>
    <w:rsid w:val="007F465A"/>
    <w:rsid w:val="007F475C"/>
    <w:rsid w:val="007F4BDE"/>
    <w:rsid w:val="007F4C2C"/>
    <w:rsid w:val="007F4E45"/>
    <w:rsid w:val="007F5027"/>
    <w:rsid w:val="007F5371"/>
    <w:rsid w:val="007F538F"/>
    <w:rsid w:val="007F5540"/>
    <w:rsid w:val="007F5AFB"/>
    <w:rsid w:val="007F5BC8"/>
    <w:rsid w:val="007F5F33"/>
    <w:rsid w:val="007F61E7"/>
    <w:rsid w:val="007F62F3"/>
    <w:rsid w:val="007F6535"/>
    <w:rsid w:val="007F67C0"/>
    <w:rsid w:val="007F69A9"/>
    <w:rsid w:val="007F69CD"/>
    <w:rsid w:val="007F6B69"/>
    <w:rsid w:val="007F6B93"/>
    <w:rsid w:val="007F6C86"/>
    <w:rsid w:val="007F6FA3"/>
    <w:rsid w:val="007F706E"/>
    <w:rsid w:val="007F70B1"/>
    <w:rsid w:val="007F73E4"/>
    <w:rsid w:val="007F7422"/>
    <w:rsid w:val="007F74FA"/>
    <w:rsid w:val="007F76B6"/>
    <w:rsid w:val="007F7BBB"/>
    <w:rsid w:val="007F7C10"/>
    <w:rsid w:val="007F7CEC"/>
    <w:rsid w:val="007F7CEF"/>
    <w:rsid w:val="007F7EE1"/>
    <w:rsid w:val="008000FC"/>
    <w:rsid w:val="008003CB"/>
    <w:rsid w:val="00800633"/>
    <w:rsid w:val="0080087B"/>
    <w:rsid w:val="0080090F"/>
    <w:rsid w:val="00800BA8"/>
    <w:rsid w:val="00800BCA"/>
    <w:rsid w:val="00800BE4"/>
    <w:rsid w:val="00800EA2"/>
    <w:rsid w:val="00800FB7"/>
    <w:rsid w:val="00800FEB"/>
    <w:rsid w:val="0080101F"/>
    <w:rsid w:val="00801082"/>
    <w:rsid w:val="00801143"/>
    <w:rsid w:val="00801244"/>
    <w:rsid w:val="00801602"/>
    <w:rsid w:val="00801867"/>
    <w:rsid w:val="00801939"/>
    <w:rsid w:val="00801953"/>
    <w:rsid w:val="00801AA5"/>
    <w:rsid w:val="00801CB9"/>
    <w:rsid w:val="00801E3E"/>
    <w:rsid w:val="008020AC"/>
    <w:rsid w:val="0080219B"/>
    <w:rsid w:val="0080220F"/>
    <w:rsid w:val="0080243F"/>
    <w:rsid w:val="00802519"/>
    <w:rsid w:val="008026DE"/>
    <w:rsid w:val="00802878"/>
    <w:rsid w:val="00802A48"/>
    <w:rsid w:val="00802A8A"/>
    <w:rsid w:val="008030DE"/>
    <w:rsid w:val="00803159"/>
    <w:rsid w:val="00803255"/>
    <w:rsid w:val="008035AF"/>
    <w:rsid w:val="008036E4"/>
    <w:rsid w:val="00803F5A"/>
    <w:rsid w:val="00804321"/>
    <w:rsid w:val="0080475D"/>
    <w:rsid w:val="0080493E"/>
    <w:rsid w:val="008049B6"/>
    <w:rsid w:val="00804A3D"/>
    <w:rsid w:val="00804AAE"/>
    <w:rsid w:val="00804C10"/>
    <w:rsid w:val="00804CC9"/>
    <w:rsid w:val="00804D04"/>
    <w:rsid w:val="00804D8C"/>
    <w:rsid w:val="00804EB2"/>
    <w:rsid w:val="00804F76"/>
    <w:rsid w:val="0080518B"/>
    <w:rsid w:val="008055FA"/>
    <w:rsid w:val="00805CFC"/>
    <w:rsid w:val="00805DF3"/>
    <w:rsid w:val="00805E2A"/>
    <w:rsid w:val="00805E66"/>
    <w:rsid w:val="00805F09"/>
    <w:rsid w:val="00805FBB"/>
    <w:rsid w:val="008062CF"/>
    <w:rsid w:val="008062D9"/>
    <w:rsid w:val="00806D7C"/>
    <w:rsid w:val="00806E72"/>
    <w:rsid w:val="00806F0E"/>
    <w:rsid w:val="00806FE5"/>
    <w:rsid w:val="00807932"/>
    <w:rsid w:val="008079CA"/>
    <w:rsid w:val="00807B66"/>
    <w:rsid w:val="00807D32"/>
    <w:rsid w:val="00807EAA"/>
    <w:rsid w:val="008101AB"/>
    <w:rsid w:val="008104C1"/>
    <w:rsid w:val="008107F2"/>
    <w:rsid w:val="00810811"/>
    <w:rsid w:val="00810851"/>
    <w:rsid w:val="00810949"/>
    <w:rsid w:val="0081099E"/>
    <w:rsid w:val="00810CD7"/>
    <w:rsid w:val="00810E05"/>
    <w:rsid w:val="0081122A"/>
    <w:rsid w:val="008113DF"/>
    <w:rsid w:val="00811A53"/>
    <w:rsid w:val="00811AEB"/>
    <w:rsid w:val="00811F8C"/>
    <w:rsid w:val="00812141"/>
    <w:rsid w:val="0081223D"/>
    <w:rsid w:val="008122B9"/>
    <w:rsid w:val="008126D9"/>
    <w:rsid w:val="00812A12"/>
    <w:rsid w:val="00812B73"/>
    <w:rsid w:val="00812E41"/>
    <w:rsid w:val="00812F73"/>
    <w:rsid w:val="0081302A"/>
    <w:rsid w:val="00813263"/>
    <w:rsid w:val="008134FC"/>
    <w:rsid w:val="00813534"/>
    <w:rsid w:val="0081384E"/>
    <w:rsid w:val="00813868"/>
    <w:rsid w:val="00813C43"/>
    <w:rsid w:val="00813D2B"/>
    <w:rsid w:val="00813F26"/>
    <w:rsid w:val="00814695"/>
    <w:rsid w:val="00814BE0"/>
    <w:rsid w:val="008152CA"/>
    <w:rsid w:val="00815591"/>
    <w:rsid w:val="008155FE"/>
    <w:rsid w:val="00815733"/>
    <w:rsid w:val="00815A99"/>
    <w:rsid w:val="00815E6E"/>
    <w:rsid w:val="00815EDA"/>
    <w:rsid w:val="00816172"/>
    <w:rsid w:val="0081624C"/>
    <w:rsid w:val="0081641A"/>
    <w:rsid w:val="008166BE"/>
    <w:rsid w:val="00816B7B"/>
    <w:rsid w:val="00816CA5"/>
    <w:rsid w:val="00816FFC"/>
    <w:rsid w:val="00817219"/>
    <w:rsid w:val="00817446"/>
    <w:rsid w:val="00817A8E"/>
    <w:rsid w:val="00817E2E"/>
    <w:rsid w:val="0082002E"/>
    <w:rsid w:val="008200EE"/>
    <w:rsid w:val="008201C0"/>
    <w:rsid w:val="00820357"/>
    <w:rsid w:val="008204E4"/>
    <w:rsid w:val="00820874"/>
    <w:rsid w:val="0082097F"/>
    <w:rsid w:val="00820AC1"/>
    <w:rsid w:val="00820CFA"/>
    <w:rsid w:val="00820E2C"/>
    <w:rsid w:val="00820E37"/>
    <w:rsid w:val="00821B12"/>
    <w:rsid w:val="00821B45"/>
    <w:rsid w:val="00821BC8"/>
    <w:rsid w:val="00821DB2"/>
    <w:rsid w:val="00821E45"/>
    <w:rsid w:val="00821FBA"/>
    <w:rsid w:val="008220C9"/>
    <w:rsid w:val="00822120"/>
    <w:rsid w:val="00822166"/>
    <w:rsid w:val="008222FC"/>
    <w:rsid w:val="008223F3"/>
    <w:rsid w:val="008224E6"/>
    <w:rsid w:val="008225BA"/>
    <w:rsid w:val="00822681"/>
    <w:rsid w:val="00822719"/>
    <w:rsid w:val="0082274B"/>
    <w:rsid w:val="00822A1B"/>
    <w:rsid w:val="00822CC0"/>
    <w:rsid w:val="00822EE3"/>
    <w:rsid w:val="00823030"/>
    <w:rsid w:val="00823033"/>
    <w:rsid w:val="008233EA"/>
    <w:rsid w:val="00823774"/>
    <w:rsid w:val="00823CF2"/>
    <w:rsid w:val="0082413F"/>
    <w:rsid w:val="00824387"/>
    <w:rsid w:val="00824705"/>
    <w:rsid w:val="0082482A"/>
    <w:rsid w:val="00824894"/>
    <w:rsid w:val="00824B67"/>
    <w:rsid w:val="00824BC1"/>
    <w:rsid w:val="00824CC5"/>
    <w:rsid w:val="00824E5D"/>
    <w:rsid w:val="00825008"/>
    <w:rsid w:val="0082501D"/>
    <w:rsid w:val="00825066"/>
    <w:rsid w:val="008251A8"/>
    <w:rsid w:val="00825471"/>
    <w:rsid w:val="0082578F"/>
    <w:rsid w:val="008257F6"/>
    <w:rsid w:val="00825A7E"/>
    <w:rsid w:val="00825B89"/>
    <w:rsid w:val="0082642E"/>
    <w:rsid w:val="0082683C"/>
    <w:rsid w:val="008268CA"/>
    <w:rsid w:val="00826A46"/>
    <w:rsid w:val="00827009"/>
    <w:rsid w:val="0082714E"/>
    <w:rsid w:val="008271C1"/>
    <w:rsid w:val="00827638"/>
    <w:rsid w:val="00827B52"/>
    <w:rsid w:val="00827D27"/>
    <w:rsid w:val="00827FC8"/>
    <w:rsid w:val="00830133"/>
    <w:rsid w:val="00830390"/>
    <w:rsid w:val="00830932"/>
    <w:rsid w:val="00830B3C"/>
    <w:rsid w:val="00830BB3"/>
    <w:rsid w:val="00830E4E"/>
    <w:rsid w:val="00831098"/>
    <w:rsid w:val="00831187"/>
    <w:rsid w:val="00831605"/>
    <w:rsid w:val="00831699"/>
    <w:rsid w:val="00831904"/>
    <w:rsid w:val="00831A66"/>
    <w:rsid w:val="00831C82"/>
    <w:rsid w:val="00831D8A"/>
    <w:rsid w:val="00831E18"/>
    <w:rsid w:val="00831E88"/>
    <w:rsid w:val="00831F53"/>
    <w:rsid w:val="00832280"/>
    <w:rsid w:val="008323E1"/>
    <w:rsid w:val="00832406"/>
    <w:rsid w:val="00832870"/>
    <w:rsid w:val="0083299A"/>
    <w:rsid w:val="00832C52"/>
    <w:rsid w:val="00832ED0"/>
    <w:rsid w:val="00833073"/>
    <w:rsid w:val="008334F2"/>
    <w:rsid w:val="008337CE"/>
    <w:rsid w:val="00833AAB"/>
    <w:rsid w:val="00833EB4"/>
    <w:rsid w:val="00833F69"/>
    <w:rsid w:val="00834195"/>
    <w:rsid w:val="008344B7"/>
    <w:rsid w:val="0083474D"/>
    <w:rsid w:val="00834799"/>
    <w:rsid w:val="00834917"/>
    <w:rsid w:val="00834A59"/>
    <w:rsid w:val="00834ACB"/>
    <w:rsid w:val="00834B2C"/>
    <w:rsid w:val="00835043"/>
    <w:rsid w:val="00835299"/>
    <w:rsid w:val="0083544E"/>
    <w:rsid w:val="008354A6"/>
    <w:rsid w:val="00835A96"/>
    <w:rsid w:val="00835B9F"/>
    <w:rsid w:val="00835EFF"/>
    <w:rsid w:val="00835F57"/>
    <w:rsid w:val="00835FEA"/>
    <w:rsid w:val="0083638A"/>
    <w:rsid w:val="00836807"/>
    <w:rsid w:val="00836C6F"/>
    <w:rsid w:val="00837388"/>
    <w:rsid w:val="008374FD"/>
    <w:rsid w:val="0083789C"/>
    <w:rsid w:val="00837B27"/>
    <w:rsid w:val="00837B6D"/>
    <w:rsid w:val="00837B9A"/>
    <w:rsid w:val="00837CBB"/>
    <w:rsid w:val="00837CD9"/>
    <w:rsid w:val="00837D3C"/>
    <w:rsid w:val="0084048E"/>
    <w:rsid w:val="008404C4"/>
    <w:rsid w:val="0084053E"/>
    <w:rsid w:val="0084069F"/>
    <w:rsid w:val="008406F0"/>
    <w:rsid w:val="008406F7"/>
    <w:rsid w:val="0084091F"/>
    <w:rsid w:val="00840C0E"/>
    <w:rsid w:val="00840F18"/>
    <w:rsid w:val="00840FF5"/>
    <w:rsid w:val="00841351"/>
    <w:rsid w:val="0084147E"/>
    <w:rsid w:val="00841501"/>
    <w:rsid w:val="008415B5"/>
    <w:rsid w:val="008416C5"/>
    <w:rsid w:val="008416D9"/>
    <w:rsid w:val="00841732"/>
    <w:rsid w:val="00841B99"/>
    <w:rsid w:val="00841ECD"/>
    <w:rsid w:val="00841FF2"/>
    <w:rsid w:val="00842124"/>
    <w:rsid w:val="00842678"/>
    <w:rsid w:val="008426E3"/>
    <w:rsid w:val="008426E9"/>
    <w:rsid w:val="0084296C"/>
    <w:rsid w:val="00842B92"/>
    <w:rsid w:val="00842BFF"/>
    <w:rsid w:val="00842D3B"/>
    <w:rsid w:val="00842EE4"/>
    <w:rsid w:val="00842F22"/>
    <w:rsid w:val="00842FF0"/>
    <w:rsid w:val="0084306A"/>
    <w:rsid w:val="00843283"/>
    <w:rsid w:val="008432C8"/>
    <w:rsid w:val="0084348F"/>
    <w:rsid w:val="00843546"/>
    <w:rsid w:val="00843927"/>
    <w:rsid w:val="00844016"/>
    <w:rsid w:val="008442C3"/>
    <w:rsid w:val="008446AD"/>
    <w:rsid w:val="00844962"/>
    <w:rsid w:val="008449E6"/>
    <w:rsid w:val="00844FE0"/>
    <w:rsid w:val="008454B7"/>
    <w:rsid w:val="00845A68"/>
    <w:rsid w:val="00845E24"/>
    <w:rsid w:val="00846222"/>
    <w:rsid w:val="0084667B"/>
    <w:rsid w:val="008468A4"/>
    <w:rsid w:val="008468C6"/>
    <w:rsid w:val="00846DE1"/>
    <w:rsid w:val="00846E06"/>
    <w:rsid w:val="00847200"/>
    <w:rsid w:val="008475AA"/>
    <w:rsid w:val="008477F8"/>
    <w:rsid w:val="00847CE0"/>
    <w:rsid w:val="00847E3D"/>
    <w:rsid w:val="00847FAF"/>
    <w:rsid w:val="008501A9"/>
    <w:rsid w:val="008502EA"/>
    <w:rsid w:val="008503E2"/>
    <w:rsid w:val="0085057F"/>
    <w:rsid w:val="008506AE"/>
    <w:rsid w:val="00850BE5"/>
    <w:rsid w:val="008511CA"/>
    <w:rsid w:val="0085168B"/>
    <w:rsid w:val="00851A90"/>
    <w:rsid w:val="00851B32"/>
    <w:rsid w:val="00851C48"/>
    <w:rsid w:val="00851D09"/>
    <w:rsid w:val="00851E62"/>
    <w:rsid w:val="008520B9"/>
    <w:rsid w:val="00852153"/>
    <w:rsid w:val="008521C0"/>
    <w:rsid w:val="008521C9"/>
    <w:rsid w:val="008522A1"/>
    <w:rsid w:val="008523E0"/>
    <w:rsid w:val="00852732"/>
    <w:rsid w:val="00852888"/>
    <w:rsid w:val="00852989"/>
    <w:rsid w:val="00852A04"/>
    <w:rsid w:val="00852C85"/>
    <w:rsid w:val="00852D9C"/>
    <w:rsid w:val="00852ED6"/>
    <w:rsid w:val="008530FD"/>
    <w:rsid w:val="00853409"/>
    <w:rsid w:val="00853439"/>
    <w:rsid w:val="0085347B"/>
    <w:rsid w:val="0085370A"/>
    <w:rsid w:val="00853D9E"/>
    <w:rsid w:val="00853DB6"/>
    <w:rsid w:val="00853F15"/>
    <w:rsid w:val="00853F7D"/>
    <w:rsid w:val="0085407A"/>
    <w:rsid w:val="008547E7"/>
    <w:rsid w:val="00854803"/>
    <w:rsid w:val="008548D7"/>
    <w:rsid w:val="00854AA5"/>
    <w:rsid w:val="0085504A"/>
    <w:rsid w:val="008551C8"/>
    <w:rsid w:val="00855363"/>
    <w:rsid w:val="0085552F"/>
    <w:rsid w:val="008555EF"/>
    <w:rsid w:val="0085562F"/>
    <w:rsid w:val="00855650"/>
    <w:rsid w:val="008558AA"/>
    <w:rsid w:val="00855AF4"/>
    <w:rsid w:val="00855E25"/>
    <w:rsid w:val="008560EF"/>
    <w:rsid w:val="008560FB"/>
    <w:rsid w:val="008562EF"/>
    <w:rsid w:val="00856337"/>
    <w:rsid w:val="008563C9"/>
    <w:rsid w:val="008564F0"/>
    <w:rsid w:val="00856544"/>
    <w:rsid w:val="008565CF"/>
    <w:rsid w:val="008566B7"/>
    <w:rsid w:val="008566E4"/>
    <w:rsid w:val="00856957"/>
    <w:rsid w:val="00856977"/>
    <w:rsid w:val="00856E7D"/>
    <w:rsid w:val="00857827"/>
    <w:rsid w:val="00857A4A"/>
    <w:rsid w:val="00857A50"/>
    <w:rsid w:val="00857DA0"/>
    <w:rsid w:val="00857E09"/>
    <w:rsid w:val="00860321"/>
    <w:rsid w:val="00860507"/>
    <w:rsid w:val="00860997"/>
    <w:rsid w:val="00861163"/>
    <w:rsid w:val="0086131B"/>
    <w:rsid w:val="00861399"/>
    <w:rsid w:val="00861875"/>
    <w:rsid w:val="00861992"/>
    <w:rsid w:val="00861A17"/>
    <w:rsid w:val="00861B8D"/>
    <w:rsid w:val="00861C4B"/>
    <w:rsid w:val="00861CB2"/>
    <w:rsid w:val="00861D13"/>
    <w:rsid w:val="00861FAD"/>
    <w:rsid w:val="0086240D"/>
    <w:rsid w:val="0086246E"/>
    <w:rsid w:val="0086280C"/>
    <w:rsid w:val="00862867"/>
    <w:rsid w:val="008628C7"/>
    <w:rsid w:val="00862995"/>
    <w:rsid w:val="00862ACD"/>
    <w:rsid w:val="00862B46"/>
    <w:rsid w:val="00862CB3"/>
    <w:rsid w:val="00862DB0"/>
    <w:rsid w:val="00862E94"/>
    <w:rsid w:val="00862F8D"/>
    <w:rsid w:val="00863108"/>
    <w:rsid w:val="008632E7"/>
    <w:rsid w:val="008633A2"/>
    <w:rsid w:val="008636DF"/>
    <w:rsid w:val="00864008"/>
    <w:rsid w:val="0086411E"/>
    <w:rsid w:val="00864295"/>
    <w:rsid w:val="00864454"/>
    <w:rsid w:val="0086452F"/>
    <w:rsid w:val="008646CC"/>
    <w:rsid w:val="0086499A"/>
    <w:rsid w:val="00864B06"/>
    <w:rsid w:val="00864C26"/>
    <w:rsid w:val="00864D43"/>
    <w:rsid w:val="00864F1A"/>
    <w:rsid w:val="00865090"/>
    <w:rsid w:val="0086517A"/>
    <w:rsid w:val="00865486"/>
    <w:rsid w:val="008657B0"/>
    <w:rsid w:val="008658D7"/>
    <w:rsid w:val="0086598F"/>
    <w:rsid w:val="00865CF8"/>
    <w:rsid w:val="00865EF2"/>
    <w:rsid w:val="00865F59"/>
    <w:rsid w:val="008660B4"/>
    <w:rsid w:val="0086615B"/>
    <w:rsid w:val="008666C1"/>
    <w:rsid w:val="008666C9"/>
    <w:rsid w:val="0086672F"/>
    <w:rsid w:val="00866A8D"/>
    <w:rsid w:val="00866C31"/>
    <w:rsid w:val="00866D73"/>
    <w:rsid w:val="00866F7C"/>
    <w:rsid w:val="00867580"/>
    <w:rsid w:val="008675B1"/>
    <w:rsid w:val="008675E0"/>
    <w:rsid w:val="008676D5"/>
    <w:rsid w:val="00867702"/>
    <w:rsid w:val="008701EE"/>
    <w:rsid w:val="00870367"/>
    <w:rsid w:val="008706AE"/>
    <w:rsid w:val="0087076E"/>
    <w:rsid w:val="008709B1"/>
    <w:rsid w:val="00870A2D"/>
    <w:rsid w:val="00870C46"/>
    <w:rsid w:val="00871187"/>
    <w:rsid w:val="00871300"/>
    <w:rsid w:val="0087177D"/>
    <w:rsid w:val="00871888"/>
    <w:rsid w:val="00871B74"/>
    <w:rsid w:val="00871CE8"/>
    <w:rsid w:val="00871D9F"/>
    <w:rsid w:val="008720B6"/>
    <w:rsid w:val="008720BD"/>
    <w:rsid w:val="00872166"/>
    <w:rsid w:val="00872377"/>
    <w:rsid w:val="008726EB"/>
    <w:rsid w:val="00872914"/>
    <w:rsid w:val="00872D52"/>
    <w:rsid w:val="008731BF"/>
    <w:rsid w:val="0087338E"/>
    <w:rsid w:val="0087360C"/>
    <w:rsid w:val="00873706"/>
    <w:rsid w:val="0087381E"/>
    <w:rsid w:val="0087384B"/>
    <w:rsid w:val="008739E4"/>
    <w:rsid w:val="00873A5C"/>
    <w:rsid w:val="00873ACB"/>
    <w:rsid w:val="00873CCC"/>
    <w:rsid w:val="008740E5"/>
    <w:rsid w:val="008742DD"/>
    <w:rsid w:val="00874375"/>
    <w:rsid w:val="008743AF"/>
    <w:rsid w:val="0087482F"/>
    <w:rsid w:val="00874900"/>
    <w:rsid w:val="00874E00"/>
    <w:rsid w:val="00874E05"/>
    <w:rsid w:val="00874E3D"/>
    <w:rsid w:val="00874F72"/>
    <w:rsid w:val="0087504F"/>
    <w:rsid w:val="008751ED"/>
    <w:rsid w:val="008754AF"/>
    <w:rsid w:val="00875514"/>
    <w:rsid w:val="00875601"/>
    <w:rsid w:val="0087587E"/>
    <w:rsid w:val="008759A4"/>
    <w:rsid w:val="00875BFD"/>
    <w:rsid w:val="00875C7C"/>
    <w:rsid w:val="00875D46"/>
    <w:rsid w:val="00875DE1"/>
    <w:rsid w:val="00876010"/>
    <w:rsid w:val="008761DD"/>
    <w:rsid w:val="008761FD"/>
    <w:rsid w:val="0087626F"/>
    <w:rsid w:val="0087643D"/>
    <w:rsid w:val="008765FC"/>
    <w:rsid w:val="00876B6D"/>
    <w:rsid w:val="00876BBA"/>
    <w:rsid w:val="00876DA8"/>
    <w:rsid w:val="00876E2E"/>
    <w:rsid w:val="00877131"/>
    <w:rsid w:val="00877263"/>
    <w:rsid w:val="008775AA"/>
    <w:rsid w:val="00877735"/>
    <w:rsid w:val="00877891"/>
    <w:rsid w:val="00877A75"/>
    <w:rsid w:val="00877B21"/>
    <w:rsid w:val="00877C65"/>
    <w:rsid w:val="00877E66"/>
    <w:rsid w:val="00877F18"/>
    <w:rsid w:val="0088061E"/>
    <w:rsid w:val="00880914"/>
    <w:rsid w:val="00880982"/>
    <w:rsid w:val="00880BB9"/>
    <w:rsid w:val="00880BCD"/>
    <w:rsid w:val="00880C7C"/>
    <w:rsid w:val="00880F16"/>
    <w:rsid w:val="008810E5"/>
    <w:rsid w:val="008810F9"/>
    <w:rsid w:val="0088169D"/>
    <w:rsid w:val="00881924"/>
    <w:rsid w:val="00881AD8"/>
    <w:rsid w:val="00881BA6"/>
    <w:rsid w:val="00881C77"/>
    <w:rsid w:val="00881CC4"/>
    <w:rsid w:val="00882470"/>
    <w:rsid w:val="0088290F"/>
    <w:rsid w:val="00882C72"/>
    <w:rsid w:val="00882D70"/>
    <w:rsid w:val="00882E0C"/>
    <w:rsid w:val="00882E5D"/>
    <w:rsid w:val="00882E8B"/>
    <w:rsid w:val="00882F2F"/>
    <w:rsid w:val="0088334A"/>
    <w:rsid w:val="00883443"/>
    <w:rsid w:val="00883583"/>
    <w:rsid w:val="008835C8"/>
    <w:rsid w:val="008836E0"/>
    <w:rsid w:val="0088381E"/>
    <w:rsid w:val="0088403F"/>
    <w:rsid w:val="008846B6"/>
    <w:rsid w:val="00884B88"/>
    <w:rsid w:val="00884DD6"/>
    <w:rsid w:val="00885127"/>
    <w:rsid w:val="00885333"/>
    <w:rsid w:val="00885376"/>
    <w:rsid w:val="008853AE"/>
    <w:rsid w:val="0088576C"/>
    <w:rsid w:val="008858D5"/>
    <w:rsid w:val="00885959"/>
    <w:rsid w:val="00885A21"/>
    <w:rsid w:val="00885A4B"/>
    <w:rsid w:val="00885BD8"/>
    <w:rsid w:val="00885BF9"/>
    <w:rsid w:val="00885DBD"/>
    <w:rsid w:val="00885ECD"/>
    <w:rsid w:val="00885F4C"/>
    <w:rsid w:val="00885FDB"/>
    <w:rsid w:val="008862A4"/>
    <w:rsid w:val="0088636B"/>
    <w:rsid w:val="00886508"/>
    <w:rsid w:val="00886809"/>
    <w:rsid w:val="008868F3"/>
    <w:rsid w:val="0088698B"/>
    <w:rsid w:val="00886B23"/>
    <w:rsid w:val="00886C67"/>
    <w:rsid w:val="00887171"/>
    <w:rsid w:val="00887195"/>
    <w:rsid w:val="008871C5"/>
    <w:rsid w:val="00887253"/>
    <w:rsid w:val="0088752C"/>
    <w:rsid w:val="00887983"/>
    <w:rsid w:val="00887EBE"/>
    <w:rsid w:val="00887F25"/>
    <w:rsid w:val="00887F97"/>
    <w:rsid w:val="00890839"/>
    <w:rsid w:val="008908E9"/>
    <w:rsid w:val="00890965"/>
    <w:rsid w:val="00890A56"/>
    <w:rsid w:val="00891030"/>
    <w:rsid w:val="0089159C"/>
    <w:rsid w:val="0089193A"/>
    <w:rsid w:val="00891A8D"/>
    <w:rsid w:val="00891CC6"/>
    <w:rsid w:val="0089215F"/>
    <w:rsid w:val="00892390"/>
    <w:rsid w:val="008926CC"/>
    <w:rsid w:val="008927A6"/>
    <w:rsid w:val="00892802"/>
    <w:rsid w:val="00892808"/>
    <w:rsid w:val="0089281A"/>
    <w:rsid w:val="00892884"/>
    <w:rsid w:val="0089299F"/>
    <w:rsid w:val="00892AEE"/>
    <w:rsid w:val="00892D32"/>
    <w:rsid w:val="00893061"/>
    <w:rsid w:val="008930A3"/>
    <w:rsid w:val="00893221"/>
    <w:rsid w:val="00893355"/>
    <w:rsid w:val="0089384C"/>
    <w:rsid w:val="008938C8"/>
    <w:rsid w:val="00893A1E"/>
    <w:rsid w:val="00893B76"/>
    <w:rsid w:val="00893C86"/>
    <w:rsid w:val="00893DCB"/>
    <w:rsid w:val="00893F5A"/>
    <w:rsid w:val="00893FC2"/>
    <w:rsid w:val="0089458B"/>
    <w:rsid w:val="00894791"/>
    <w:rsid w:val="008948C5"/>
    <w:rsid w:val="00894A86"/>
    <w:rsid w:val="00894B96"/>
    <w:rsid w:val="00894C48"/>
    <w:rsid w:val="00894E0E"/>
    <w:rsid w:val="00894E92"/>
    <w:rsid w:val="00895028"/>
    <w:rsid w:val="008954CD"/>
    <w:rsid w:val="00895A69"/>
    <w:rsid w:val="00895D84"/>
    <w:rsid w:val="008960E4"/>
    <w:rsid w:val="008961C8"/>
    <w:rsid w:val="0089629B"/>
    <w:rsid w:val="008963CB"/>
    <w:rsid w:val="008966B6"/>
    <w:rsid w:val="0089692B"/>
    <w:rsid w:val="008969DB"/>
    <w:rsid w:val="00896A9B"/>
    <w:rsid w:val="00896ABE"/>
    <w:rsid w:val="00896B1F"/>
    <w:rsid w:val="00896C30"/>
    <w:rsid w:val="00896D92"/>
    <w:rsid w:val="00896E69"/>
    <w:rsid w:val="00896EB6"/>
    <w:rsid w:val="0089707F"/>
    <w:rsid w:val="00897275"/>
    <w:rsid w:val="008974A9"/>
    <w:rsid w:val="00897757"/>
    <w:rsid w:val="008A0342"/>
    <w:rsid w:val="008A0654"/>
    <w:rsid w:val="008A07D8"/>
    <w:rsid w:val="008A0A82"/>
    <w:rsid w:val="008A0CE0"/>
    <w:rsid w:val="008A1169"/>
    <w:rsid w:val="008A1566"/>
    <w:rsid w:val="008A16DA"/>
    <w:rsid w:val="008A16DD"/>
    <w:rsid w:val="008A1C22"/>
    <w:rsid w:val="008A1C76"/>
    <w:rsid w:val="008A1D79"/>
    <w:rsid w:val="008A217B"/>
    <w:rsid w:val="008A23DA"/>
    <w:rsid w:val="008A2AB1"/>
    <w:rsid w:val="008A2AC3"/>
    <w:rsid w:val="008A2ADE"/>
    <w:rsid w:val="008A2B3C"/>
    <w:rsid w:val="008A2C50"/>
    <w:rsid w:val="008A2F63"/>
    <w:rsid w:val="008A3014"/>
    <w:rsid w:val="008A3098"/>
    <w:rsid w:val="008A30C5"/>
    <w:rsid w:val="008A3438"/>
    <w:rsid w:val="008A3B64"/>
    <w:rsid w:val="008A3DDE"/>
    <w:rsid w:val="008A3E49"/>
    <w:rsid w:val="008A45AA"/>
    <w:rsid w:val="008A45FB"/>
    <w:rsid w:val="008A465F"/>
    <w:rsid w:val="008A4A45"/>
    <w:rsid w:val="008A4CC0"/>
    <w:rsid w:val="008A4F36"/>
    <w:rsid w:val="008A4F48"/>
    <w:rsid w:val="008A4FBE"/>
    <w:rsid w:val="008A508D"/>
    <w:rsid w:val="008A57BD"/>
    <w:rsid w:val="008A57F5"/>
    <w:rsid w:val="008A59AF"/>
    <w:rsid w:val="008A5B10"/>
    <w:rsid w:val="008A616A"/>
    <w:rsid w:val="008A6481"/>
    <w:rsid w:val="008A667A"/>
    <w:rsid w:val="008A679D"/>
    <w:rsid w:val="008A6BA2"/>
    <w:rsid w:val="008A6C5F"/>
    <w:rsid w:val="008A6D86"/>
    <w:rsid w:val="008A7011"/>
    <w:rsid w:val="008A7242"/>
    <w:rsid w:val="008A7265"/>
    <w:rsid w:val="008A729B"/>
    <w:rsid w:val="008A7344"/>
    <w:rsid w:val="008A75D7"/>
    <w:rsid w:val="008A7A54"/>
    <w:rsid w:val="008A7B98"/>
    <w:rsid w:val="008A7F8C"/>
    <w:rsid w:val="008A7FEB"/>
    <w:rsid w:val="008B05A9"/>
    <w:rsid w:val="008B0B60"/>
    <w:rsid w:val="008B0D68"/>
    <w:rsid w:val="008B0E24"/>
    <w:rsid w:val="008B0E26"/>
    <w:rsid w:val="008B10F3"/>
    <w:rsid w:val="008B114D"/>
    <w:rsid w:val="008B116A"/>
    <w:rsid w:val="008B11D3"/>
    <w:rsid w:val="008B1332"/>
    <w:rsid w:val="008B16E8"/>
    <w:rsid w:val="008B16F6"/>
    <w:rsid w:val="008B1B68"/>
    <w:rsid w:val="008B1E8B"/>
    <w:rsid w:val="008B1EDE"/>
    <w:rsid w:val="008B1FE4"/>
    <w:rsid w:val="008B21F5"/>
    <w:rsid w:val="008B224C"/>
    <w:rsid w:val="008B2403"/>
    <w:rsid w:val="008B260C"/>
    <w:rsid w:val="008B26F7"/>
    <w:rsid w:val="008B273B"/>
    <w:rsid w:val="008B292F"/>
    <w:rsid w:val="008B2CB0"/>
    <w:rsid w:val="008B2DFA"/>
    <w:rsid w:val="008B3159"/>
    <w:rsid w:val="008B32C6"/>
    <w:rsid w:val="008B36FD"/>
    <w:rsid w:val="008B3866"/>
    <w:rsid w:val="008B3914"/>
    <w:rsid w:val="008B3A61"/>
    <w:rsid w:val="008B3C67"/>
    <w:rsid w:val="008B3CC5"/>
    <w:rsid w:val="008B3DF1"/>
    <w:rsid w:val="008B40A7"/>
    <w:rsid w:val="008B42FB"/>
    <w:rsid w:val="008B44D9"/>
    <w:rsid w:val="008B46AD"/>
    <w:rsid w:val="008B480B"/>
    <w:rsid w:val="008B487D"/>
    <w:rsid w:val="008B48D2"/>
    <w:rsid w:val="008B4A6F"/>
    <w:rsid w:val="008B4C68"/>
    <w:rsid w:val="008B4D86"/>
    <w:rsid w:val="008B4EEB"/>
    <w:rsid w:val="008B5231"/>
    <w:rsid w:val="008B53D9"/>
    <w:rsid w:val="008B5716"/>
    <w:rsid w:val="008B5D1F"/>
    <w:rsid w:val="008B5E25"/>
    <w:rsid w:val="008B6204"/>
    <w:rsid w:val="008B634D"/>
    <w:rsid w:val="008B63F9"/>
    <w:rsid w:val="008B6625"/>
    <w:rsid w:val="008B6671"/>
    <w:rsid w:val="008B68C4"/>
    <w:rsid w:val="008B6955"/>
    <w:rsid w:val="008B6AFB"/>
    <w:rsid w:val="008B6FB5"/>
    <w:rsid w:val="008B7016"/>
    <w:rsid w:val="008B70E6"/>
    <w:rsid w:val="008B73A2"/>
    <w:rsid w:val="008B7645"/>
    <w:rsid w:val="008B782A"/>
    <w:rsid w:val="008B7A43"/>
    <w:rsid w:val="008B7A70"/>
    <w:rsid w:val="008B7A9F"/>
    <w:rsid w:val="008B7FDE"/>
    <w:rsid w:val="008C008D"/>
    <w:rsid w:val="008C0227"/>
    <w:rsid w:val="008C02E6"/>
    <w:rsid w:val="008C03B3"/>
    <w:rsid w:val="008C0638"/>
    <w:rsid w:val="008C0718"/>
    <w:rsid w:val="008C0A37"/>
    <w:rsid w:val="008C0A51"/>
    <w:rsid w:val="008C0C15"/>
    <w:rsid w:val="008C0CB7"/>
    <w:rsid w:val="008C0F5B"/>
    <w:rsid w:val="008C10D4"/>
    <w:rsid w:val="008C130A"/>
    <w:rsid w:val="008C1341"/>
    <w:rsid w:val="008C14C3"/>
    <w:rsid w:val="008C15B7"/>
    <w:rsid w:val="008C189D"/>
    <w:rsid w:val="008C1A62"/>
    <w:rsid w:val="008C1E80"/>
    <w:rsid w:val="008C1F75"/>
    <w:rsid w:val="008C1FD3"/>
    <w:rsid w:val="008C2000"/>
    <w:rsid w:val="008C2130"/>
    <w:rsid w:val="008C2329"/>
    <w:rsid w:val="008C23E0"/>
    <w:rsid w:val="008C24DF"/>
    <w:rsid w:val="008C262B"/>
    <w:rsid w:val="008C2BC4"/>
    <w:rsid w:val="008C2BF2"/>
    <w:rsid w:val="008C2CB3"/>
    <w:rsid w:val="008C2D4B"/>
    <w:rsid w:val="008C2D57"/>
    <w:rsid w:val="008C2D9B"/>
    <w:rsid w:val="008C2ECE"/>
    <w:rsid w:val="008C3075"/>
    <w:rsid w:val="008C3187"/>
    <w:rsid w:val="008C31FD"/>
    <w:rsid w:val="008C329F"/>
    <w:rsid w:val="008C33D3"/>
    <w:rsid w:val="008C34AE"/>
    <w:rsid w:val="008C361C"/>
    <w:rsid w:val="008C37E0"/>
    <w:rsid w:val="008C381C"/>
    <w:rsid w:val="008C3AF7"/>
    <w:rsid w:val="008C3B88"/>
    <w:rsid w:val="008C3E49"/>
    <w:rsid w:val="008C3F4F"/>
    <w:rsid w:val="008C41ED"/>
    <w:rsid w:val="008C4338"/>
    <w:rsid w:val="008C434E"/>
    <w:rsid w:val="008C44F3"/>
    <w:rsid w:val="008C48B0"/>
    <w:rsid w:val="008C4E02"/>
    <w:rsid w:val="008C4F3E"/>
    <w:rsid w:val="008C531F"/>
    <w:rsid w:val="008C5403"/>
    <w:rsid w:val="008C5460"/>
    <w:rsid w:val="008C560F"/>
    <w:rsid w:val="008C5A56"/>
    <w:rsid w:val="008C5F2E"/>
    <w:rsid w:val="008C6308"/>
    <w:rsid w:val="008C65CB"/>
    <w:rsid w:val="008C65D0"/>
    <w:rsid w:val="008C69D1"/>
    <w:rsid w:val="008C69E5"/>
    <w:rsid w:val="008C6C1B"/>
    <w:rsid w:val="008C7503"/>
    <w:rsid w:val="008C7943"/>
    <w:rsid w:val="008C7ABB"/>
    <w:rsid w:val="008C7D51"/>
    <w:rsid w:val="008C7D79"/>
    <w:rsid w:val="008C7DAC"/>
    <w:rsid w:val="008D01D1"/>
    <w:rsid w:val="008D0381"/>
    <w:rsid w:val="008D0754"/>
    <w:rsid w:val="008D08EB"/>
    <w:rsid w:val="008D0CD1"/>
    <w:rsid w:val="008D1301"/>
    <w:rsid w:val="008D17A1"/>
    <w:rsid w:val="008D1B0A"/>
    <w:rsid w:val="008D1C68"/>
    <w:rsid w:val="008D1D30"/>
    <w:rsid w:val="008D1EE0"/>
    <w:rsid w:val="008D2113"/>
    <w:rsid w:val="008D21B3"/>
    <w:rsid w:val="008D25D6"/>
    <w:rsid w:val="008D2736"/>
    <w:rsid w:val="008D273C"/>
    <w:rsid w:val="008D2851"/>
    <w:rsid w:val="008D2A16"/>
    <w:rsid w:val="008D2DBE"/>
    <w:rsid w:val="008D2E6C"/>
    <w:rsid w:val="008D2F5F"/>
    <w:rsid w:val="008D32F1"/>
    <w:rsid w:val="008D355D"/>
    <w:rsid w:val="008D36C4"/>
    <w:rsid w:val="008D373B"/>
    <w:rsid w:val="008D37D5"/>
    <w:rsid w:val="008D38DE"/>
    <w:rsid w:val="008D3BFD"/>
    <w:rsid w:val="008D3D5C"/>
    <w:rsid w:val="008D40FB"/>
    <w:rsid w:val="008D42B6"/>
    <w:rsid w:val="008D43AF"/>
    <w:rsid w:val="008D4A68"/>
    <w:rsid w:val="008D4BCA"/>
    <w:rsid w:val="008D4D11"/>
    <w:rsid w:val="008D4D73"/>
    <w:rsid w:val="008D4F86"/>
    <w:rsid w:val="008D51A1"/>
    <w:rsid w:val="008D52A5"/>
    <w:rsid w:val="008D52DB"/>
    <w:rsid w:val="008D541C"/>
    <w:rsid w:val="008D55D4"/>
    <w:rsid w:val="008D562E"/>
    <w:rsid w:val="008D5670"/>
    <w:rsid w:val="008D58EA"/>
    <w:rsid w:val="008D5EAE"/>
    <w:rsid w:val="008D5FCA"/>
    <w:rsid w:val="008D5FD1"/>
    <w:rsid w:val="008D626A"/>
    <w:rsid w:val="008D628C"/>
    <w:rsid w:val="008D635C"/>
    <w:rsid w:val="008D6480"/>
    <w:rsid w:val="008D6648"/>
    <w:rsid w:val="008D6B94"/>
    <w:rsid w:val="008D6CAC"/>
    <w:rsid w:val="008D6E9D"/>
    <w:rsid w:val="008D6EB3"/>
    <w:rsid w:val="008D6F96"/>
    <w:rsid w:val="008D6FB4"/>
    <w:rsid w:val="008D7030"/>
    <w:rsid w:val="008D72ED"/>
    <w:rsid w:val="008D73BE"/>
    <w:rsid w:val="008D7C9C"/>
    <w:rsid w:val="008D7F87"/>
    <w:rsid w:val="008E01E4"/>
    <w:rsid w:val="008E01E6"/>
    <w:rsid w:val="008E0488"/>
    <w:rsid w:val="008E04A3"/>
    <w:rsid w:val="008E04E0"/>
    <w:rsid w:val="008E0515"/>
    <w:rsid w:val="008E052F"/>
    <w:rsid w:val="008E05B0"/>
    <w:rsid w:val="008E07F3"/>
    <w:rsid w:val="008E080E"/>
    <w:rsid w:val="008E08B6"/>
    <w:rsid w:val="008E0994"/>
    <w:rsid w:val="008E0BD7"/>
    <w:rsid w:val="008E0E2E"/>
    <w:rsid w:val="008E138D"/>
    <w:rsid w:val="008E1524"/>
    <w:rsid w:val="008E16B7"/>
    <w:rsid w:val="008E17CA"/>
    <w:rsid w:val="008E1A36"/>
    <w:rsid w:val="008E1DCE"/>
    <w:rsid w:val="008E1FC6"/>
    <w:rsid w:val="008E23A0"/>
    <w:rsid w:val="008E255F"/>
    <w:rsid w:val="008E25D1"/>
    <w:rsid w:val="008E2E06"/>
    <w:rsid w:val="008E2F4E"/>
    <w:rsid w:val="008E32FE"/>
    <w:rsid w:val="008E3602"/>
    <w:rsid w:val="008E370C"/>
    <w:rsid w:val="008E3B14"/>
    <w:rsid w:val="008E3EA9"/>
    <w:rsid w:val="008E3FB0"/>
    <w:rsid w:val="008E408F"/>
    <w:rsid w:val="008E4101"/>
    <w:rsid w:val="008E47B9"/>
    <w:rsid w:val="008E4A1C"/>
    <w:rsid w:val="008E4EB1"/>
    <w:rsid w:val="008E4FF4"/>
    <w:rsid w:val="008E5236"/>
    <w:rsid w:val="008E5303"/>
    <w:rsid w:val="008E541C"/>
    <w:rsid w:val="008E5DB9"/>
    <w:rsid w:val="008E61F1"/>
    <w:rsid w:val="008E61F4"/>
    <w:rsid w:val="008E624C"/>
    <w:rsid w:val="008E6265"/>
    <w:rsid w:val="008E6399"/>
    <w:rsid w:val="008E651C"/>
    <w:rsid w:val="008E6798"/>
    <w:rsid w:val="008E6936"/>
    <w:rsid w:val="008E70F8"/>
    <w:rsid w:val="008E71F2"/>
    <w:rsid w:val="008E72D4"/>
    <w:rsid w:val="008E72F4"/>
    <w:rsid w:val="008E731C"/>
    <w:rsid w:val="008E7894"/>
    <w:rsid w:val="008E79DE"/>
    <w:rsid w:val="008E7AD1"/>
    <w:rsid w:val="008E7BB1"/>
    <w:rsid w:val="008E7BDA"/>
    <w:rsid w:val="008E7BE8"/>
    <w:rsid w:val="008E7C04"/>
    <w:rsid w:val="008E7E06"/>
    <w:rsid w:val="008F0005"/>
    <w:rsid w:val="008F0344"/>
    <w:rsid w:val="008F0351"/>
    <w:rsid w:val="008F0755"/>
    <w:rsid w:val="008F0A79"/>
    <w:rsid w:val="008F0BEF"/>
    <w:rsid w:val="008F0D22"/>
    <w:rsid w:val="008F0FC3"/>
    <w:rsid w:val="008F0FEF"/>
    <w:rsid w:val="008F10A7"/>
    <w:rsid w:val="008F1180"/>
    <w:rsid w:val="008F16DD"/>
    <w:rsid w:val="008F1736"/>
    <w:rsid w:val="008F1AE3"/>
    <w:rsid w:val="008F1E26"/>
    <w:rsid w:val="008F1FEC"/>
    <w:rsid w:val="008F2063"/>
    <w:rsid w:val="008F23C8"/>
    <w:rsid w:val="008F2804"/>
    <w:rsid w:val="008F2B3D"/>
    <w:rsid w:val="008F2BF1"/>
    <w:rsid w:val="008F2C55"/>
    <w:rsid w:val="008F2D21"/>
    <w:rsid w:val="008F2E20"/>
    <w:rsid w:val="008F2FA8"/>
    <w:rsid w:val="008F3095"/>
    <w:rsid w:val="008F33B0"/>
    <w:rsid w:val="008F34C3"/>
    <w:rsid w:val="008F3614"/>
    <w:rsid w:val="008F3719"/>
    <w:rsid w:val="008F37EA"/>
    <w:rsid w:val="008F3902"/>
    <w:rsid w:val="008F3A21"/>
    <w:rsid w:val="008F4172"/>
    <w:rsid w:val="008F4338"/>
    <w:rsid w:val="008F481F"/>
    <w:rsid w:val="008F49A5"/>
    <w:rsid w:val="008F50EB"/>
    <w:rsid w:val="008F51D4"/>
    <w:rsid w:val="008F5362"/>
    <w:rsid w:val="008F5A8E"/>
    <w:rsid w:val="008F5D2E"/>
    <w:rsid w:val="008F5D99"/>
    <w:rsid w:val="008F61A2"/>
    <w:rsid w:val="008F61BB"/>
    <w:rsid w:val="008F6500"/>
    <w:rsid w:val="008F683A"/>
    <w:rsid w:val="008F6C8E"/>
    <w:rsid w:val="008F6CF5"/>
    <w:rsid w:val="008F6EBC"/>
    <w:rsid w:val="008F74DF"/>
    <w:rsid w:val="008F7588"/>
    <w:rsid w:val="008F772F"/>
    <w:rsid w:val="008F7943"/>
    <w:rsid w:val="008F7963"/>
    <w:rsid w:val="008F79E9"/>
    <w:rsid w:val="008F7AFB"/>
    <w:rsid w:val="008F7C98"/>
    <w:rsid w:val="008F7DFE"/>
    <w:rsid w:val="008F7EBA"/>
    <w:rsid w:val="008F7ECB"/>
    <w:rsid w:val="0090012F"/>
    <w:rsid w:val="0090090B"/>
    <w:rsid w:val="009009DE"/>
    <w:rsid w:val="00900F1B"/>
    <w:rsid w:val="00900FEF"/>
    <w:rsid w:val="00901255"/>
    <w:rsid w:val="009012EB"/>
    <w:rsid w:val="0090135A"/>
    <w:rsid w:val="009013FA"/>
    <w:rsid w:val="009014E3"/>
    <w:rsid w:val="009016CA"/>
    <w:rsid w:val="009016F7"/>
    <w:rsid w:val="00901749"/>
    <w:rsid w:val="009017A8"/>
    <w:rsid w:val="009017D2"/>
    <w:rsid w:val="009017FE"/>
    <w:rsid w:val="00901F39"/>
    <w:rsid w:val="00902156"/>
    <w:rsid w:val="009021BA"/>
    <w:rsid w:val="00902524"/>
    <w:rsid w:val="009029CA"/>
    <w:rsid w:val="00902A32"/>
    <w:rsid w:val="00902A5A"/>
    <w:rsid w:val="00902B88"/>
    <w:rsid w:val="00902D12"/>
    <w:rsid w:val="00902D4E"/>
    <w:rsid w:val="00902DB6"/>
    <w:rsid w:val="0090326C"/>
    <w:rsid w:val="009032DA"/>
    <w:rsid w:val="00903589"/>
    <w:rsid w:val="009036C7"/>
    <w:rsid w:val="0090372E"/>
    <w:rsid w:val="009038EB"/>
    <w:rsid w:val="00903922"/>
    <w:rsid w:val="00903A83"/>
    <w:rsid w:val="00903BB4"/>
    <w:rsid w:val="00903C43"/>
    <w:rsid w:val="00903C50"/>
    <w:rsid w:val="00903D86"/>
    <w:rsid w:val="00903EB8"/>
    <w:rsid w:val="009040A6"/>
    <w:rsid w:val="009042AD"/>
    <w:rsid w:val="0090449B"/>
    <w:rsid w:val="00904BC9"/>
    <w:rsid w:val="00905037"/>
    <w:rsid w:val="009052C9"/>
    <w:rsid w:val="009059BA"/>
    <w:rsid w:val="00905C09"/>
    <w:rsid w:val="00906062"/>
    <w:rsid w:val="0090610C"/>
    <w:rsid w:val="00906187"/>
    <w:rsid w:val="009063B6"/>
    <w:rsid w:val="00906575"/>
    <w:rsid w:val="009068F3"/>
    <w:rsid w:val="00906D0B"/>
    <w:rsid w:val="00907105"/>
    <w:rsid w:val="0090751D"/>
    <w:rsid w:val="009075AE"/>
    <w:rsid w:val="00907684"/>
    <w:rsid w:val="009078C8"/>
    <w:rsid w:val="009079BA"/>
    <w:rsid w:val="00907A35"/>
    <w:rsid w:val="00907E31"/>
    <w:rsid w:val="00907E67"/>
    <w:rsid w:val="00907F80"/>
    <w:rsid w:val="009101DF"/>
    <w:rsid w:val="009102FF"/>
    <w:rsid w:val="0091066A"/>
    <w:rsid w:val="00910971"/>
    <w:rsid w:val="00910A8F"/>
    <w:rsid w:val="00910B65"/>
    <w:rsid w:val="00911073"/>
    <w:rsid w:val="009111E9"/>
    <w:rsid w:val="009112E5"/>
    <w:rsid w:val="009113B9"/>
    <w:rsid w:val="0091180C"/>
    <w:rsid w:val="009118F2"/>
    <w:rsid w:val="00911DD5"/>
    <w:rsid w:val="00911FFF"/>
    <w:rsid w:val="00912071"/>
    <w:rsid w:val="009120A3"/>
    <w:rsid w:val="009120B7"/>
    <w:rsid w:val="009123A4"/>
    <w:rsid w:val="00912407"/>
    <w:rsid w:val="00912436"/>
    <w:rsid w:val="009125E5"/>
    <w:rsid w:val="009128F5"/>
    <w:rsid w:val="00912C0B"/>
    <w:rsid w:val="00912E5E"/>
    <w:rsid w:val="0091322D"/>
    <w:rsid w:val="009132BB"/>
    <w:rsid w:val="009133C6"/>
    <w:rsid w:val="009135CF"/>
    <w:rsid w:val="00913B91"/>
    <w:rsid w:val="00913CAB"/>
    <w:rsid w:val="009140CD"/>
    <w:rsid w:val="0091411A"/>
    <w:rsid w:val="009142DC"/>
    <w:rsid w:val="00914496"/>
    <w:rsid w:val="00914587"/>
    <w:rsid w:val="0091471B"/>
    <w:rsid w:val="0091488A"/>
    <w:rsid w:val="009148D5"/>
    <w:rsid w:val="009148DC"/>
    <w:rsid w:val="0091490F"/>
    <w:rsid w:val="00914A59"/>
    <w:rsid w:val="00914C23"/>
    <w:rsid w:val="00914C43"/>
    <w:rsid w:val="00914C8C"/>
    <w:rsid w:val="00914CFF"/>
    <w:rsid w:val="00914E53"/>
    <w:rsid w:val="00915427"/>
    <w:rsid w:val="0091550D"/>
    <w:rsid w:val="00915522"/>
    <w:rsid w:val="00915673"/>
    <w:rsid w:val="0091583C"/>
    <w:rsid w:val="009158A2"/>
    <w:rsid w:val="0091595F"/>
    <w:rsid w:val="00915A9B"/>
    <w:rsid w:val="00915ECC"/>
    <w:rsid w:val="0091629E"/>
    <w:rsid w:val="009162A6"/>
    <w:rsid w:val="009164F3"/>
    <w:rsid w:val="0091664E"/>
    <w:rsid w:val="009166A1"/>
    <w:rsid w:val="009166F5"/>
    <w:rsid w:val="00916A2D"/>
    <w:rsid w:val="00916C62"/>
    <w:rsid w:val="00916E6A"/>
    <w:rsid w:val="009171F9"/>
    <w:rsid w:val="00917381"/>
    <w:rsid w:val="009173D8"/>
    <w:rsid w:val="009173ED"/>
    <w:rsid w:val="0091746D"/>
    <w:rsid w:val="0091799A"/>
    <w:rsid w:val="00917CD1"/>
    <w:rsid w:val="00917F17"/>
    <w:rsid w:val="00917FE4"/>
    <w:rsid w:val="00920115"/>
    <w:rsid w:val="009201D3"/>
    <w:rsid w:val="00920278"/>
    <w:rsid w:val="00920694"/>
    <w:rsid w:val="009206CC"/>
    <w:rsid w:val="009207E2"/>
    <w:rsid w:val="0092099E"/>
    <w:rsid w:val="00920BCE"/>
    <w:rsid w:val="00920DB9"/>
    <w:rsid w:val="00920DD6"/>
    <w:rsid w:val="00920E56"/>
    <w:rsid w:val="00920E89"/>
    <w:rsid w:val="0092111A"/>
    <w:rsid w:val="00921175"/>
    <w:rsid w:val="009213BD"/>
    <w:rsid w:val="0092153E"/>
    <w:rsid w:val="0092170E"/>
    <w:rsid w:val="009218EB"/>
    <w:rsid w:val="00921A17"/>
    <w:rsid w:val="00921A6B"/>
    <w:rsid w:val="00921D63"/>
    <w:rsid w:val="009224E0"/>
    <w:rsid w:val="00922BA3"/>
    <w:rsid w:val="00922BF5"/>
    <w:rsid w:val="00922C58"/>
    <w:rsid w:val="00922C62"/>
    <w:rsid w:val="00922D27"/>
    <w:rsid w:val="00922F04"/>
    <w:rsid w:val="00923123"/>
    <w:rsid w:val="00923273"/>
    <w:rsid w:val="00923900"/>
    <w:rsid w:val="00923E0F"/>
    <w:rsid w:val="009240C1"/>
    <w:rsid w:val="00924104"/>
    <w:rsid w:val="00924327"/>
    <w:rsid w:val="00924554"/>
    <w:rsid w:val="00924591"/>
    <w:rsid w:val="00924657"/>
    <w:rsid w:val="009246F4"/>
    <w:rsid w:val="0092488D"/>
    <w:rsid w:val="009248D3"/>
    <w:rsid w:val="00924930"/>
    <w:rsid w:val="00924AD8"/>
    <w:rsid w:val="00924B48"/>
    <w:rsid w:val="00924C99"/>
    <w:rsid w:val="00924F93"/>
    <w:rsid w:val="00924FAD"/>
    <w:rsid w:val="0092500F"/>
    <w:rsid w:val="00925188"/>
    <w:rsid w:val="00925248"/>
    <w:rsid w:val="009252E5"/>
    <w:rsid w:val="009253B5"/>
    <w:rsid w:val="00925521"/>
    <w:rsid w:val="009256B3"/>
    <w:rsid w:val="00925F8A"/>
    <w:rsid w:val="00926042"/>
    <w:rsid w:val="009264AF"/>
    <w:rsid w:val="009266A0"/>
    <w:rsid w:val="00927033"/>
    <w:rsid w:val="00927092"/>
    <w:rsid w:val="00927164"/>
    <w:rsid w:val="00927356"/>
    <w:rsid w:val="00927385"/>
    <w:rsid w:val="0092742F"/>
    <w:rsid w:val="00927496"/>
    <w:rsid w:val="0092786B"/>
    <w:rsid w:val="009278DB"/>
    <w:rsid w:val="00927E1B"/>
    <w:rsid w:val="00927FBD"/>
    <w:rsid w:val="0093029F"/>
    <w:rsid w:val="00930300"/>
    <w:rsid w:val="0093045F"/>
    <w:rsid w:val="00930474"/>
    <w:rsid w:val="009305B3"/>
    <w:rsid w:val="0093060C"/>
    <w:rsid w:val="00930989"/>
    <w:rsid w:val="00930B04"/>
    <w:rsid w:val="00930BA8"/>
    <w:rsid w:val="00930ED5"/>
    <w:rsid w:val="00930FBF"/>
    <w:rsid w:val="00931273"/>
    <w:rsid w:val="009313F8"/>
    <w:rsid w:val="00931641"/>
    <w:rsid w:val="00931692"/>
    <w:rsid w:val="00931896"/>
    <w:rsid w:val="009318A1"/>
    <w:rsid w:val="00931924"/>
    <w:rsid w:val="00931C58"/>
    <w:rsid w:val="00931D6A"/>
    <w:rsid w:val="009327E8"/>
    <w:rsid w:val="009329B7"/>
    <w:rsid w:val="00932AF3"/>
    <w:rsid w:val="00932D34"/>
    <w:rsid w:val="0093313F"/>
    <w:rsid w:val="0093319D"/>
    <w:rsid w:val="00933324"/>
    <w:rsid w:val="0093336C"/>
    <w:rsid w:val="009333E3"/>
    <w:rsid w:val="00933405"/>
    <w:rsid w:val="0093352A"/>
    <w:rsid w:val="00933558"/>
    <w:rsid w:val="009336A1"/>
    <w:rsid w:val="0093378B"/>
    <w:rsid w:val="00933C0B"/>
    <w:rsid w:val="00933C3D"/>
    <w:rsid w:val="00933C50"/>
    <w:rsid w:val="00933EC3"/>
    <w:rsid w:val="00934170"/>
    <w:rsid w:val="009343B7"/>
    <w:rsid w:val="009343E4"/>
    <w:rsid w:val="00934605"/>
    <w:rsid w:val="00934632"/>
    <w:rsid w:val="00934AB6"/>
    <w:rsid w:val="00934AC9"/>
    <w:rsid w:val="00934B67"/>
    <w:rsid w:val="00934E8C"/>
    <w:rsid w:val="00934F53"/>
    <w:rsid w:val="00934FE2"/>
    <w:rsid w:val="009351C9"/>
    <w:rsid w:val="009353C7"/>
    <w:rsid w:val="009359E0"/>
    <w:rsid w:val="00935A6C"/>
    <w:rsid w:val="00935CCA"/>
    <w:rsid w:val="009360CA"/>
    <w:rsid w:val="009361A7"/>
    <w:rsid w:val="0093649F"/>
    <w:rsid w:val="009366BF"/>
    <w:rsid w:val="00936756"/>
    <w:rsid w:val="00936942"/>
    <w:rsid w:val="00936E60"/>
    <w:rsid w:val="009375DE"/>
    <w:rsid w:val="0093764F"/>
    <w:rsid w:val="009376D4"/>
    <w:rsid w:val="009378E1"/>
    <w:rsid w:val="00937A5C"/>
    <w:rsid w:val="00937D12"/>
    <w:rsid w:val="00937FD5"/>
    <w:rsid w:val="00940296"/>
    <w:rsid w:val="00940477"/>
    <w:rsid w:val="00940699"/>
    <w:rsid w:val="0094073C"/>
    <w:rsid w:val="00940900"/>
    <w:rsid w:val="00940BD9"/>
    <w:rsid w:val="00940D21"/>
    <w:rsid w:val="00941191"/>
    <w:rsid w:val="009415E1"/>
    <w:rsid w:val="00941A1F"/>
    <w:rsid w:val="00941B3B"/>
    <w:rsid w:val="00941B6A"/>
    <w:rsid w:val="00941B72"/>
    <w:rsid w:val="00941BC0"/>
    <w:rsid w:val="00941C55"/>
    <w:rsid w:val="00941C69"/>
    <w:rsid w:val="00941C82"/>
    <w:rsid w:val="0094201A"/>
    <w:rsid w:val="0094209E"/>
    <w:rsid w:val="00942153"/>
    <w:rsid w:val="009421AD"/>
    <w:rsid w:val="009422FA"/>
    <w:rsid w:val="0094236C"/>
    <w:rsid w:val="009428D0"/>
    <w:rsid w:val="0094293D"/>
    <w:rsid w:val="00942C35"/>
    <w:rsid w:val="00942C40"/>
    <w:rsid w:val="00942C82"/>
    <w:rsid w:val="0094302C"/>
    <w:rsid w:val="00943296"/>
    <w:rsid w:val="0094353F"/>
    <w:rsid w:val="00943569"/>
    <w:rsid w:val="009436CB"/>
    <w:rsid w:val="00943AFA"/>
    <w:rsid w:val="00943E56"/>
    <w:rsid w:val="0094411F"/>
    <w:rsid w:val="009445BE"/>
    <w:rsid w:val="009447E2"/>
    <w:rsid w:val="00944828"/>
    <w:rsid w:val="00944890"/>
    <w:rsid w:val="009449E3"/>
    <w:rsid w:val="00944ABF"/>
    <w:rsid w:val="00944FBC"/>
    <w:rsid w:val="00944FFE"/>
    <w:rsid w:val="0094505F"/>
    <w:rsid w:val="00945443"/>
    <w:rsid w:val="0094563E"/>
    <w:rsid w:val="009456A6"/>
    <w:rsid w:val="00945737"/>
    <w:rsid w:val="009457CF"/>
    <w:rsid w:val="0094587D"/>
    <w:rsid w:val="009459CF"/>
    <w:rsid w:val="00945D94"/>
    <w:rsid w:val="00945EA7"/>
    <w:rsid w:val="0094602F"/>
    <w:rsid w:val="00946033"/>
    <w:rsid w:val="0094608F"/>
    <w:rsid w:val="00946172"/>
    <w:rsid w:val="0094618F"/>
    <w:rsid w:val="009461B8"/>
    <w:rsid w:val="009462FC"/>
    <w:rsid w:val="00946669"/>
    <w:rsid w:val="00946A91"/>
    <w:rsid w:val="00946B00"/>
    <w:rsid w:val="00946BD3"/>
    <w:rsid w:val="00946D09"/>
    <w:rsid w:val="00946D39"/>
    <w:rsid w:val="00946DF2"/>
    <w:rsid w:val="00946F9C"/>
    <w:rsid w:val="00946FD9"/>
    <w:rsid w:val="00946FE2"/>
    <w:rsid w:val="00947438"/>
    <w:rsid w:val="00947689"/>
    <w:rsid w:val="009476B4"/>
    <w:rsid w:val="009476F5"/>
    <w:rsid w:val="00947785"/>
    <w:rsid w:val="00947926"/>
    <w:rsid w:val="0094797D"/>
    <w:rsid w:val="009479FC"/>
    <w:rsid w:val="009502C7"/>
    <w:rsid w:val="00950348"/>
    <w:rsid w:val="0095063B"/>
    <w:rsid w:val="00950696"/>
    <w:rsid w:val="0095078D"/>
    <w:rsid w:val="00950849"/>
    <w:rsid w:val="0095089D"/>
    <w:rsid w:val="00950A54"/>
    <w:rsid w:val="00950BE5"/>
    <w:rsid w:val="00951110"/>
    <w:rsid w:val="00951118"/>
    <w:rsid w:val="00951409"/>
    <w:rsid w:val="00951624"/>
    <w:rsid w:val="00951952"/>
    <w:rsid w:val="009519E7"/>
    <w:rsid w:val="00952395"/>
    <w:rsid w:val="00952689"/>
    <w:rsid w:val="00952A0D"/>
    <w:rsid w:val="00952A5F"/>
    <w:rsid w:val="00952A97"/>
    <w:rsid w:val="00952AF9"/>
    <w:rsid w:val="00952E21"/>
    <w:rsid w:val="00953113"/>
    <w:rsid w:val="009536AF"/>
    <w:rsid w:val="00953705"/>
    <w:rsid w:val="00953890"/>
    <w:rsid w:val="009540F0"/>
    <w:rsid w:val="00954150"/>
    <w:rsid w:val="00954590"/>
    <w:rsid w:val="009545B9"/>
    <w:rsid w:val="009546A5"/>
    <w:rsid w:val="00954845"/>
    <w:rsid w:val="00954870"/>
    <w:rsid w:val="00954915"/>
    <w:rsid w:val="00954C9E"/>
    <w:rsid w:val="009550B9"/>
    <w:rsid w:val="009552FB"/>
    <w:rsid w:val="0095569C"/>
    <w:rsid w:val="009556DF"/>
    <w:rsid w:val="0095597F"/>
    <w:rsid w:val="00955B20"/>
    <w:rsid w:val="00955E29"/>
    <w:rsid w:val="009560AA"/>
    <w:rsid w:val="00956100"/>
    <w:rsid w:val="00956216"/>
    <w:rsid w:val="009562E9"/>
    <w:rsid w:val="0095653C"/>
    <w:rsid w:val="00956715"/>
    <w:rsid w:val="0095672B"/>
    <w:rsid w:val="00956739"/>
    <w:rsid w:val="00956B25"/>
    <w:rsid w:val="00956DE1"/>
    <w:rsid w:val="0095721D"/>
    <w:rsid w:val="009575DE"/>
    <w:rsid w:val="0095769B"/>
    <w:rsid w:val="009579C6"/>
    <w:rsid w:val="00957CFF"/>
    <w:rsid w:val="00957F4C"/>
    <w:rsid w:val="0096035C"/>
    <w:rsid w:val="00960454"/>
    <w:rsid w:val="00960539"/>
    <w:rsid w:val="009608BE"/>
    <w:rsid w:val="00960966"/>
    <w:rsid w:val="0096099E"/>
    <w:rsid w:val="00960E8B"/>
    <w:rsid w:val="0096102D"/>
    <w:rsid w:val="0096144F"/>
    <w:rsid w:val="00961495"/>
    <w:rsid w:val="009616ED"/>
    <w:rsid w:val="0096171E"/>
    <w:rsid w:val="0096185D"/>
    <w:rsid w:val="00961B4E"/>
    <w:rsid w:val="00961DFA"/>
    <w:rsid w:val="0096217A"/>
    <w:rsid w:val="009621FA"/>
    <w:rsid w:val="009622A3"/>
    <w:rsid w:val="00962339"/>
    <w:rsid w:val="009626FA"/>
    <w:rsid w:val="009627CF"/>
    <w:rsid w:val="0096282D"/>
    <w:rsid w:val="0096291D"/>
    <w:rsid w:val="00962EA2"/>
    <w:rsid w:val="0096327B"/>
    <w:rsid w:val="0096334E"/>
    <w:rsid w:val="009634E5"/>
    <w:rsid w:val="00963567"/>
    <w:rsid w:val="0096360A"/>
    <w:rsid w:val="0096360F"/>
    <w:rsid w:val="009637FA"/>
    <w:rsid w:val="0096392A"/>
    <w:rsid w:val="00963D97"/>
    <w:rsid w:val="00963E03"/>
    <w:rsid w:val="0096404F"/>
    <w:rsid w:val="009641A3"/>
    <w:rsid w:val="009645F9"/>
    <w:rsid w:val="00964748"/>
    <w:rsid w:val="00964793"/>
    <w:rsid w:val="00964A0B"/>
    <w:rsid w:val="00964ABB"/>
    <w:rsid w:val="00964BB6"/>
    <w:rsid w:val="00965092"/>
    <w:rsid w:val="009650BB"/>
    <w:rsid w:val="009650C1"/>
    <w:rsid w:val="009650C5"/>
    <w:rsid w:val="0096517F"/>
    <w:rsid w:val="0096545E"/>
    <w:rsid w:val="00965604"/>
    <w:rsid w:val="00965A85"/>
    <w:rsid w:val="00965BC1"/>
    <w:rsid w:val="00965CA0"/>
    <w:rsid w:val="00965D4E"/>
    <w:rsid w:val="0096604D"/>
    <w:rsid w:val="009662DF"/>
    <w:rsid w:val="00966316"/>
    <w:rsid w:val="00966676"/>
    <w:rsid w:val="00966721"/>
    <w:rsid w:val="00966A8A"/>
    <w:rsid w:val="00966C35"/>
    <w:rsid w:val="00966C85"/>
    <w:rsid w:val="00966F35"/>
    <w:rsid w:val="009671E0"/>
    <w:rsid w:val="00967277"/>
    <w:rsid w:val="00967280"/>
    <w:rsid w:val="00967DD0"/>
    <w:rsid w:val="00970159"/>
    <w:rsid w:val="00970378"/>
    <w:rsid w:val="00970874"/>
    <w:rsid w:val="00970A23"/>
    <w:rsid w:val="00970BC8"/>
    <w:rsid w:val="00970D71"/>
    <w:rsid w:val="00971228"/>
    <w:rsid w:val="009712A1"/>
    <w:rsid w:val="0097153D"/>
    <w:rsid w:val="0097199E"/>
    <w:rsid w:val="009721D1"/>
    <w:rsid w:val="00972487"/>
    <w:rsid w:val="009724B1"/>
    <w:rsid w:val="00972A81"/>
    <w:rsid w:val="00972B3D"/>
    <w:rsid w:val="00972EA0"/>
    <w:rsid w:val="00973403"/>
    <w:rsid w:val="00973491"/>
    <w:rsid w:val="00973B5F"/>
    <w:rsid w:val="00973B93"/>
    <w:rsid w:val="00973E6D"/>
    <w:rsid w:val="009741D2"/>
    <w:rsid w:val="0097441C"/>
    <w:rsid w:val="00974830"/>
    <w:rsid w:val="00974841"/>
    <w:rsid w:val="0097485C"/>
    <w:rsid w:val="00974941"/>
    <w:rsid w:val="00974C5F"/>
    <w:rsid w:val="009750E3"/>
    <w:rsid w:val="0097581E"/>
    <w:rsid w:val="0097587D"/>
    <w:rsid w:val="009758D4"/>
    <w:rsid w:val="009758ED"/>
    <w:rsid w:val="00975D62"/>
    <w:rsid w:val="00975F7D"/>
    <w:rsid w:val="00976313"/>
    <w:rsid w:val="00976365"/>
    <w:rsid w:val="009767CA"/>
    <w:rsid w:val="009767E6"/>
    <w:rsid w:val="0097689E"/>
    <w:rsid w:val="00976BDA"/>
    <w:rsid w:val="0097711F"/>
    <w:rsid w:val="009771E2"/>
    <w:rsid w:val="00977292"/>
    <w:rsid w:val="009773EF"/>
    <w:rsid w:val="00977836"/>
    <w:rsid w:val="00977A51"/>
    <w:rsid w:val="00977F53"/>
    <w:rsid w:val="00977FD8"/>
    <w:rsid w:val="00980061"/>
    <w:rsid w:val="0098033D"/>
    <w:rsid w:val="009807DE"/>
    <w:rsid w:val="00980830"/>
    <w:rsid w:val="00980AEB"/>
    <w:rsid w:val="0098110A"/>
    <w:rsid w:val="00981206"/>
    <w:rsid w:val="00981208"/>
    <w:rsid w:val="00981569"/>
    <w:rsid w:val="00981597"/>
    <w:rsid w:val="009818B9"/>
    <w:rsid w:val="00981AA5"/>
    <w:rsid w:val="00981B20"/>
    <w:rsid w:val="00981CA1"/>
    <w:rsid w:val="00982008"/>
    <w:rsid w:val="0098227C"/>
    <w:rsid w:val="0098247E"/>
    <w:rsid w:val="009824BE"/>
    <w:rsid w:val="00982633"/>
    <w:rsid w:val="009829BA"/>
    <w:rsid w:val="00982AE2"/>
    <w:rsid w:val="00982AE3"/>
    <w:rsid w:val="00982C32"/>
    <w:rsid w:val="00982F8E"/>
    <w:rsid w:val="0098302B"/>
    <w:rsid w:val="00983091"/>
    <w:rsid w:val="0098315F"/>
    <w:rsid w:val="00983394"/>
    <w:rsid w:val="009835CC"/>
    <w:rsid w:val="009837EC"/>
    <w:rsid w:val="00983888"/>
    <w:rsid w:val="009838E8"/>
    <w:rsid w:val="009838EF"/>
    <w:rsid w:val="00983A60"/>
    <w:rsid w:val="00983CB9"/>
    <w:rsid w:val="00983EB8"/>
    <w:rsid w:val="00983F05"/>
    <w:rsid w:val="00983F1A"/>
    <w:rsid w:val="0098428F"/>
    <w:rsid w:val="009843C0"/>
    <w:rsid w:val="009844DB"/>
    <w:rsid w:val="00984838"/>
    <w:rsid w:val="00984A38"/>
    <w:rsid w:val="00984B95"/>
    <w:rsid w:val="00984F4A"/>
    <w:rsid w:val="00984FE7"/>
    <w:rsid w:val="00985281"/>
    <w:rsid w:val="00985298"/>
    <w:rsid w:val="00985357"/>
    <w:rsid w:val="00985512"/>
    <w:rsid w:val="00985550"/>
    <w:rsid w:val="00985565"/>
    <w:rsid w:val="00986203"/>
    <w:rsid w:val="00986433"/>
    <w:rsid w:val="009865B2"/>
    <w:rsid w:val="009865C9"/>
    <w:rsid w:val="009866D8"/>
    <w:rsid w:val="009866DF"/>
    <w:rsid w:val="0098699D"/>
    <w:rsid w:val="00986B61"/>
    <w:rsid w:val="00986D4C"/>
    <w:rsid w:val="00986DB3"/>
    <w:rsid w:val="00987230"/>
    <w:rsid w:val="00987436"/>
    <w:rsid w:val="009875D6"/>
    <w:rsid w:val="00987794"/>
    <w:rsid w:val="00987A7A"/>
    <w:rsid w:val="00987AD3"/>
    <w:rsid w:val="00990035"/>
    <w:rsid w:val="00990121"/>
    <w:rsid w:val="0099016E"/>
    <w:rsid w:val="00990434"/>
    <w:rsid w:val="00990444"/>
    <w:rsid w:val="009904E1"/>
    <w:rsid w:val="009906DD"/>
    <w:rsid w:val="009908FF"/>
    <w:rsid w:val="00990B4F"/>
    <w:rsid w:val="00990CA2"/>
    <w:rsid w:val="00990D42"/>
    <w:rsid w:val="00990E9D"/>
    <w:rsid w:val="009910D0"/>
    <w:rsid w:val="009917E8"/>
    <w:rsid w:val="00992183"/>
    <w:rsid w:val="0099222A"/>
    <w:rsid w:val="00992309"/>
    <w:rsid w:val="00992367"/>
    <w:rsid w:val="00992486"/>
    <w:rsid w:val="00992531"/>
    <w:rsid w:val="0099288D"/>
    <w:rsid w:val="00992900"/>
    <w:rsid w:val="00992A83"/>
    <w:rsid w:val="00992D39"/>
    <w:rsid w:val="00992E22"/>
    <w:rsid w:val="00992F5E"/>
    <w:rsid w:val="00992FC3"/>
    <w:rsid w:val="0099346A"/>
    <w:rsid w:val="009935EE"/>
    <w:rsid w:val="00993E96"/>
    <w:rsid w:val="00994089"/>
    <w:rsid w:val="00994285"/>
    <w:rsid w:val="00994452"/>
    <w:rsid w:val="009945BA"/>
    <w:rsid w:val="009945ED"/>
    <w:rsid w:val="009947EC"/>
    <w:rsid w:val="00994A2A"/>
    <w:rsid w:val="00994F82"/>
    <w:rsid w:val="00994FA1"/>
    <w:rsid w:val="00994FBD"/>
    <w:rsid w:val="009950FA"/>
    <w:rsid w:val="009952C8"/>
    <w:rsid w:val="0099541D"/>
    <w:rsid w:val="009954C9"/>
    <w:rsid w:val="009955E3"/>
    <w:rsid w:val="0099568E"/>
    <w:rsid w:val="009956A8"/>
    <w:rsid w:val="009956BF"/>
    <w:rsid w:val="00995834"/>
    <w:rsid w:val="00995ACE"/>
    <w:rsid w:val="00995ADF"/>
    <w:rsid w:val="00996306"/>
    <w:rsid w:val="0099632D"/>
    <w:rsid w:val="00996395"/>
    <w:rsid w:val="00996415"/>
    <w:rsid w:val="009964CA"/>
    <w:rsid w:val="00996AB8"/>
    <w:rsid w:val="00996B28"/>
    <w:rsid w:val="009970ED"/>
    <w:rsid w:val="00997134"/>
    <w:rsid w:val="00997225"/>
    <w:rsid w:val="00997572"/>
    <w:rsid w:val="009976B6"/>
    <w:rsid w:val="009976EC"/>
    <w:rsid w:val="00997753"/>
    <w:rsid w:val="009979D3"/>
    <w:rsid w:val="00997E45"/>
    <w:rsid w:val="00997EFE"/>
    <w:rsid w:val="00997FF1"/>
    <w:rsid w:val="009A0186"/>
    <w:rsid w:val="009A0401"/>
    <w:rsid w:val="009A08F4"/>
    <w:rsid w:val="009A0A7B"/>
    <w:rsid w:val="009A0AA3"/>
    <w:rsid w:val="009A0D71"/>
    <w:rsid w:val="009A0E2C"/>
    <w:rsid w:val="009A0FF5"/>
    <w:rsid w:val="009A10A1"/>
    <w:rsid w:val="009A1127"/>
    <w:rsid w:val="009A1294"/>
    <w:rsid w:val="009A13E1"/>
    <w:rsid w:val="009A1479"/>
    <w:rsid w:val="009A1507"/>
    <w:rsid w:val="009A1786"/>
    <w:rsid w:val="009A1B10"/>
    <w:rsid w:val="009A1C33"/>
    <w:rsid w:val="009A1C7F"/>
    <w:rsid w:val="009A1E1F"/>
    <w:rsid w:val="009A20C9"/>
    <w:rsid w:val="009A23B6"/>
    <w:rsid w:val="009A287C"/>
    <w:rsid w:val="009A2A3B"/>
    <w:rsid w:val="009A2C93"/>
    <w:rsid w:val="009A2D1A"/>
    <w:rsid w:val="009A2D3D"/>
    <w:rsid w:val="009A3145"/>
    <w:rsid w:val="009A32E1"/>
    <w:rsid w:val="009A36BC"/>
    <w:rsid w:val="009A3AC8"/>
    <w:rsid w:val="009A3C2F"/>
    <w:rsid w:val="009A4054"/>
    <w:rsid w:val="009A41E1"/>
    <w:rsid w:val="009A42F3"/>
    <w:rsid w:val="009A4682"/>
    <w:rsid w:val="009A4844"/>
    <w:rsid w:val="009A4957"/>
    <w:rsid w:val="009A4B02"/>
    <w:rsid w:val="009A5076"/>
    <w:rsid w:val="009A514C"/>
    <w:rsid w:val="009A51CF"/>
    <w:rsid w:val="009A5431"/>
    <w:rsid w:val="009A58AC"/>
    <w:rsid w:val="009A58E9"/>
    <w:rsid w:val="009A5987"/>
    <w:rsid w:val="009A600D"/>
    <w:rsid w:val="009A61E8"/>
    <w:rsid w:val="009A6574"/>
    <w:rsid w:val="009A6582"/>
    <w:rsid w:val="009A66C5"/>
    <w:rsid w:val="009A6880"/>
    <w:rsid w:val="009A68B4"/>
    <w:rsid w:val="009A6A77"/>
    <w:rsid w:val="009A6CA6"/>
    <w:rsid w:val="009A6E5D"/>
    <w:rsid w:val="009A7154"/>
    <w:rsid w:val="009A71B9"/>
    <w:rsid w:val="009A71D8"/>
    <w:rsid w:val="009A73CC"/>
    <w:rsid w:val="009A7617"/>
    <w:rsid w:val="009A7932"/>
    <w:rsid w:val="009A7A62"/>
    <w:rsid w:val="009A7A88"/>
    <w:rsid w:val="009B0136"/>
    <w:rsid w:val="009B03CD"/>
    <w:rsid w:val="009B03F8"/>
    <w:rsid w:val="009B0512"/>
    <w:rsid w:val="009B06E1"/>
    <w:rsid w:val="009B0928"/>
    <w:rsid w:val="009B0AF7"/>
    <w:rsid w:val="009B0B62"/>
    <w:rsid w:val="009B0CDB"/>
    <w:rsid w:val="009B1049"/>
    <w:rsid w:val="009B10A4"/>
    <w:rsid w:val="009B10F3"/>
    <w:rsid w:val="009B1198"/>
    <w:rsid w:val="009B132A"/>
    <w:rsid w:val="009B1699"/>
    <w:rsid w:val="009B18BA"/>
    <w:rsid w:val="009B1922"/>
    <w:rsid w:val="009B1987"/>
    <w:rsid w:val="009B1C32"/>
    <w:rsid w:val="009B1EB1"/>
    <w:rsid w:val="009B1F6A"/>
    <w:rsid w:val="009B1F71"/>
    <w:rsid w:val="009B1FFB"/>
    <w:rsid w:val="009B1FFD"/>
    <w:rsid w:val="009B2327"/>
    <w:rsid w:val="009B2353"/>
    <w:rsid w:val="009B26BE"/>
    <w:rsid w:val="009B2782"/>
    <w:rsid w:val="009B286E"/>
    <w:rsid w:val="009B2F58"/>
    <w:rsid w:val="009B34F9"/>
    <w:rsid w:val="009B3679"/>
    <w:rsid w:val="009B38E8"/>
    <w:rsid w:val="009B3995"/>
    <w:rsid w:val="009B3C2E"/>
    <w:rsid w:val="009B3CD2"/>
    <w:rsid w:val="009B4232"/>
    <w:rsid w:val="009B4378"/>
    <w:rsid w:val="009B441F"/>
    <w:rsid w:val="009B4509"/>
    <w:rsid w:val="009B45B9"/>
    <w:rsid w:val="009B45DD"/>
    <w:rsid w:val="009B4800"/>
    <w:rsid w:val="009B5218"/>
    <w:rsid w:val="009B52B7"/>
    <w:rsid w:val="009B5538"/>
    <w:rsid w:val="009B56AD"/>
    <w:rsid w:val="009B587D"/>
    <w:rsid w:val="009B5A1F"/>
    <w:rsid w:val="009B5A50"/>
    <w:rsid w:val="009B5CAC"/>
    <w:rsid w:val="009B5DAD"/>
    <w:rsid w:val="009B5E12"/>
    <w:rsid w:val="009B5F28"/>
    <w:rsid w:val="009B60C1"/>
    <w:rsid w:val="009B6193"/>
    <w:rsid w:val="009B6269"/>
    <w:rsid w:val="009B62D5"/>
    <w:rsid w:val="009B677E"/>
    <w:rsid w:val="009B67FE"/>
    <w:rsid w:val="009B698B"/>
    <w:rsid w:val="009B6B3B"/>
    <w:rsid w:val="009B6D20"/>
    <w:rsid w:val="009B6D6C"/>
    <w:rsid w:val="009B732E"/>
    <w:rsid w:val="009B7456"/>
    <w:rsid w:val="009B77C7"/>
    <w:rsid w:val="009B7C01"/>
    <w:rsid w:val="009B7FF3"/>
    <w:rsid w:val="009C002C"/>
    <w:rsid w:val="009C04B7"/>
    <w:rsid w:val="009C0540"/>
    <w:rsid w:val="009C06D1"/>
    <w:rsid w:val="009C0C0F"/>
    <w:rsid w:val="009C122F"/>
    <w:rsid w:val="009C14F9"/>
    <w:rsid w:val="009C1954"/>
    <w:rsid w:val="009C2425"/>
    <w:rsid w:val="009C25F8"/>
    <w:rsid w:val="009C26C9"/>
    <w:rsid w:val="009C297F"/>
    <w:rsid w:val="009C2A39"/>
    <w:rsid w:val="009C2C79"/>
    <w:rsid w:val="009C2DF9"/>
    <w:rsid w:val="009C2E9A"/>
    <w:rsid w:val="009C2FB4"/>
    <w:rsid w:val="009C31F5"/>
    <w:rsid w:val="009C322A"/>
    <w:rsid w:val="009C34CF"/>
    <w:rsid w:val="009C359B"/>
    <w:rsid w:val="009C3627"/>
    <w:rsid w:val="009C37F2"/>
    <w:rsid w:val="009C3AD4"/>
    <w:rsid w:val="009C3BFF"/>
    <w:rsid w:val="009C3D73"/>
    <w:rsid w:val="009C3DBC"/>
    <w:rsid w:val="009C4016"/>
    <w:rsid w:val="009C413F"/>
    <w:rsid w:val="009C43C7"/>
    <w:rsid w:val="009C46A4"/>
    <w:rsid w:val="009C47FA"/>
    <w:rsid w:val="009C48FE"/>
    <w:rsid w:val="009C4B30"/>
    <w:rsid w:val="009C4C09"/>
    <w:rsid w:val="009C4C31"/>
    <w:rsid w:val="009C4F09"/>
    <w:rsid w:val="009C52BA"/>
    <w:rsid w:val="009C52E5"/>
    <w:rsid w:val="009C54A9"/>
    <w:rsid w:val="009C5567"/>
    <w:rsid w:val="009C5679"/>
    <w:rsid w:val="009C5B6C"/>
    <w:rsid w:val="009C5C0C"/>
    <w:rsid w:val="009C5E16"/>
    <w:rsid w:val="009C5F08"/>
    <w:rsid w:val="009C61B6"/>
    <w:rsid w:val="009C63A7"/>
    <w:rsid w:val="009C65AB"/>
    <w:rsid w:val="009C6725"/>
    <w:rsid w:val="009C6726"/>
    <w:rsid w:val="009C67BF"/>
    <w:rsid w:val="009C67D0"/>
    <w:rsid w:val="009C6A6B"/>
    <w:rsid w:val="009C6B4A"/>
    <w:rsid w:val="009C6CB9"/>
    <w:rsid w:val="009C6DEB"/>
    <w:rsid w:val="009C7013"/>
    <w:rsid w:val="009C701B"/>
    <w:rsid w:val="009C702B"/>
    <w:rsid w:val="009C7130"/>
    <w:rsid w:val="009C72C7"/>
    <w:rsid w:val="009C7484"/>
    <w:rsid w:val="009C76D0"/>
    <w:rsid w:val="009C798A"/>
    <w:rsid w:val="009C7A67"/>
    <w:rsid w:val="009C7AD1"/>
    <w:rsid w:val="009D02EA"/>
    <w:rsid w:val="009D0437"/>
    <w:rsid w:val="009D0615"/>
    <w:rsid w:val="009D06D0"/>
    <w:rsid w:val="009D0EF8"/>
    <w:rsid w:val="009D0F74"/>
    <w:rsid w:val="009D0FE9"/>
    <w:rsid w:val="009D1150"/>
    <w:rsid w:val="009D125C"/>
    <w:rsid w:val="009D14A4"/>
    <w:rsid w:val="009D1689"/>
    <w:rsid w:val="009D1819"/>
    <w:rsid w:val="009D192B"/>
    <w:rsid w:val="009D1AD3"/>
    <w:rsid w:val="009D1C8C"/>
    <w:rsid w:val="009D1D7D"/>
    <w:rsid w:val="009D1F37"/>
    <w:rsid w:val="009D1FE2"/>
    <w:rsid w:val="009D2005"/>
    <w:rsid w:val="009D269B"/>
    <w:rsid w:val="009D284A"/>
    <w:rsid w:val="009D2850"/>
    <w:rsid w:val="009D296D"/>
    <w:rsid w:val="009D2994"/>
    <w:rsid w:val="009D29A6"/>
    <w:rsid w:val="009D2B3F"/>
    <w:rsid w:val="009D2D1F"/>
    <w:rsid w:val="009D2DB9"/>
    <w:rsid w:val="009D2E7B"/>
    <w:rsid w:val="009D2FFA"/>
    <w:rsid w:val="009D3029"/>
    <w:rsid w:val="009D33F3"/>
    <w:rsid w:val="009D3625"/>
    <w:rsid w:val="009D3891"/>
    <w:rsid w:val="009D3A72"/>
    <w:rsid w:val="009D3AD6"/>
    <w:rsid w:val="009D3D2F"/>
    <w:rsid w:val="009D3E49"/>
    <w:rsid w:val="009D41C0"/>
    <w:rsid w:val="009D4365"/>
    <w:rsid w:val="009D445C"/>
    <w:rsid w:val="009D464F"/>
    <w:rsid w:val="009D466A"/>
    <w:rsid w:val="009D469F"/>
    <w:rsid w:val="009D46AE"/>
    <w:rsid w:val="009D47EB"/>
    <w:rsid w:val="009D4833"/>
    <w:rsid w:val="009D487D"/>
    <w:rsid w:val="009D4BA2"/>
    <w:rsid w:val="009D4E3B"/>
    <w:rsid w:val="009D4F7C"/>
    <w:rsid w:val="009D50E3"/>
    <w:rsid w:val="009D51AE"/>
    <w:rsid w:val="009D541B"/>
    <w:rsid w:val="009D5461"/>
    <w:rsid w:val="009D57A2"/>
    <w:rsid w:val="009D58F5"/>
    <w:rsid w:val="009D5CDE"/>
    <w:rsid w:val="009D5D0C"/>
    <w:rsid w:val="009D6197"/>
    <w:rsid w:val="009D6242"/>
    <w:rsid w:val="009D6336"/>
    <w:rsid w:val="009D64DE"/>
    <w:rsid w:val="009D650B"/>
    <w:rsid w:val="009D65B3"/>
    <w:rsid w:val="009D6B53"/>
    <w:rsid w:val="009D6B5B"/>
    <w:rsid w:val="009D6DC6"/>
    <w:rsid w:val="009D6E5F"/>
    <w:rsid w:val="009D76A0"/>
    <w:rsid w:val="009D7738"/>
    <w:rsid w:val="009D78DF"/>
    <w:rsid w:val="009D7B04"/>
    <w:rsid w:val="009D7B9A"/>
    <w:rsid w:val="009D7C28"/>
    <w:rsid w:val="009E0879"/>
    <w:rsid w:val="009E0A6A"/>
    <w:rsid w:val="009E0AE1"/>
    <w:rsid w:val="009E0BC8"/>
    <w:rsid w:val="009E1150"/>
    <w:rsid w:val="009E14EC"/>
    <w:rsid w:val="009E1C01"/>
    <w:rsid w:val="009E1C6E"/>
    <w:rsid w:val="009E1CD3"/>
    <w:rsid w:val="009E1D78"/>
    <w:rsid w:val="009E1EFE"/>
    <w:rsid w:val="009E2294"/>
    <w:rsid w:val="009E238C"/>
    <w:rsid w:val="009E2A85"/>
    <w:rsid w:val="009E2A9A"/>
    <w:rsid w:val="009E2CE4"/>
    <w:rsid w:val="009E3373"/>
    <w:rsid w:val="009E337F"/>
    <w:rsid w:val="009E33C6"/>
    <w:rsid w:val="009E34CA"/>
    <w:rsid w:val="009E3523"/>
    <w:rsid w:val="009E3917"/>
    <w:rsid w:val="009E39A7"/>
    <w:rsid w:val="009E3A26"/>
    <w:rsid w:val="009E3C07"/>
    <w:rsid w:val="009E3DD4"/>
    <w:rsid w:val="009E4011"/>
    <w:rsid w:val="009E4469"/>
    <w:rsid w:val="009E44DB"/>
    <w:rsid w:val="009E47DA"/>
    <w:rsid w:val="009E489F"/>
    <w:rsid w:val="009E4A46"/>
    <w:rsid w:val="009E4A52"/>
    <w:rsid w:val="009E4C0A"/>
    <w:rsid w:val="009E4CFA"/>
    <w:rsid w:val="009E4F9D"/>
    <w:rsid w:val="009E4FF4"/>
    <w:rsid w:val="009E538B"/>
    <w:rsid w:val="009E563C"/>
    <w:rsid w:val="009E591D"/>
    <w:rsid w:val="009E5A1E"/>
    <w:rsid w:val="009E5A41"/>
    <w:rsid w:val="009E5C6F"/>
    <w:rsid w:val="009E5C8B"/>
    <w:rsid w:val="009E5EB5"/>
    <w:rsid w:val="009E654D"/>
    <w:rsid w:val="009E66EB"/>
    <w:rsid w:val="009E68D3"/>
    <w:rsid w:val="009E69CF"/>
    <w:rsid w:val="009E69E4"/>
    <w:rsid w:val="009E6A6F"/>
    <w:rsid w:val="009E6B36"/>
    <w:rsid w:val="009E6DD8"/>
    <w:rsid w:val="009E70F7"/>
    <w:rsid w:val="009E71FA"/>
    <w:rsid w:val="009E73C0"/>
    <w:rsid w:val="009E7A89"/>
    <w:rsid w:val="009E7D55"/>
    <w:rsid w:val="009E7D7D"/>
    <w:rsid w:val="009E7E25"/>
    <w:rsid w:val="009E7FE0"/>
    <w:rsid w:val="009F0075"/>
    <w:rsid w:val="009F0119"/>
    <w:rsid w:val="009F0135"/>
    <w:rsid w:val="009F031C"/>
    <w:rsid w:val="009F034D"/>
    <w:rsid w:val="009F044E"/>
    <w:rsid w:val="009F0459"/>
    <w:rsid w:val="009F0465"/>
    <w:rsid w:val="009F05D7"/>
    <w:rsid w:val="009F0870"/>
    <w:rsid w:val="009F0A0F"/>
    <w:rsid w:val="009F0AC5"/>
    <w:rsid w:val="009F0FC9"/>
    <w:rsid w:val="009F0FD8"/>
    <w:rsid w:val="009F10EE"/>
    <w:rsid w:val="009F1186"/>
    <w:rsid w:val="009F1428"/>
    <w:rsid w:val="009F1B22"/>
    <w:rsid w:val="009F1D5E"/>
    <w:rsid w:val="009F21A3"/>
    <w:rsid w:val="009F242C"/>
    <w:rsid w:val="009F24CE"/>
    <w:rsid w:val="009F2619"/>
    <w:rsid w:val="009F2674"/>
    <w:rsid w:val="009F2864"/>
    <w:rsid w:val="009F2B13"/>
    <w:rsid w:val="009F2BD3"/>
    <w:rsid w:val="009F2C7C"/>
    <w:rsid w:val="009F2D23"/>
    <w:rsid w:val="009F2F3D"/>
    <w:rsid w:val="009F30EC"/>
    <w:rsid w:val="009F36AC"/>
    <w:rsid w:val="009F3875"/>
    <w:rsid w:val="009F3CB2"/>
    <w:rsid w:val="009F407C"/>
    <w:rsid w:val="009F4222"/>
    <w:rsid w:val="009F453E"/>
    <w:rsid w:val="009F4750"/>
    <w:rsid w:val="009F4A92"/>
    <w:rsid w:val="009F4B93"/>
    <w:rsid w:val="009F4C08"/>
    <w:rsid w:val="009F4C1C"/>
    <w:rsid w:val="009F4C57"/>
    <w:rsid w:val="009F4D45"/>
    <w:rsid w:val="009F4ECF"/>
    <w:rsid w:val="009F52FE"/>
    <w:rsid w:val="009F5511"/>
    <w:rsid w:val="009F5828"/>
    <w:rsid w:val="009F5A0C"/>
    <w:rsid w:val="009F5B68"/>
    <w:rsid w:val="009F5B6B"/>
    <w:rsid w:val="009F5DB0"/>
    <w:rsid w:val="009F6262"/>
    <w:rsid w:val="009F632D"/>
    <w:rsid w:val="009F666A"/>
    <w:rsid w:val="009F6ACC"/>
    <w:rsid w:val="009F6F88"/>
    <w:rsid w:val="009F6FDC"/>
    <w:rsid w:val="009F729F"/>
    <w:rsid w:val="009F7550"/>
    <w:rsid w:val="009F76F3"/>
    <w:rsid w:val="009F7701"/>
    <w:rsid w:val="009F779A"/>
    <w:rsid w:val="009F78CF"/>
    <w:rsid w:val="009F7A66"/>
    <w:rsid w:val="009F7A72"/>
    <w:rsid w:val="009F7E54"/>
    <w:rsid w:val="009F7E60"/>
    <w:rsid w:val="009F7EEC"/>
    <w:rsid w:val="009F7F9C"/>
    <w:rsid w:val="00A00015"/>
    <w:rsid w:val="00A00383"/>
    <w:rsid w:val="00A0055C"/>
    <w:rsid w:val="00A006A9"/>
    <w:rsid w:val="00A008DD"/>
    <w:rsid w:val="00A00B75"/>
    <w:rsid w:val="00A00E4F"/>
    <w:rsid w:val="00A00EE0"/>
    <w:rsid w:val="00A0126B"/>
    <w:rsid w:val="00A014F2"/>
    <w:rsid w:val="00A01711"/>
    <w:rsid w:val="00A01964"/>
    <w:rsid w:val="00A01BEE"/>
    <w:rsid w:val="00A01C8B"/>
    <w:rsid w:val="00A01D9D"/>
    <w:rsid w:val="00A01EE4"/>
    <w:rsid w:val="00A02186"/>
    <w:rsid w:val="00A0234D"/>
    <w:rsid w:val="00A023BF"/>
    <w:rsid w:val="00A0247D"/>
    <w:rsid w:val="00A024B6"/>
    <w:rsid w:val="00A02560"/>
    <w:rsid w:val="00A02789"/>
    <w:rsid w:val="00A02BC5"/>
    <w:rsid w:val="00A02E38"/>
    <w:rsid w:val="00A02EA4"/>
    <w:rsid w:val="00A02EDF"/>
    <w:rsid w:val="00A03135"/>
    <w:rsid w:val="00A0315A"/>
    <w:rsid w:val="00A031CC"/>
    <w:rsid w:val="00A0352E"/>
    <w:rsid w:val="00A0355E"/>
    <w:rsid w:val="00A035FE"/>
    <w:rsid w:val="00A0364B"/>
    <w:rsid w:val="00A036B0"/>
    <w:rsid w:val="00A03B28"/>
    <w:rsid w:val="00A03BBD"/>
    <w:rsid w:val="00A03C48"/>
    <w:rsid w:val="00A03DB8"/>
    <w:rsid w:val="00A03E20"/>
    <w:rsid w:val="00A03EE3"/>
    <w:rsid w:val="00A04012"/>
    <w:rsid w:val="00A04046"/>
    <w:rsid w:val="00A04123"/>
    <w:rsid w:val="00A04128"/>
    <w:rsid w:val="00A04372"/>
    <w:rsid w:val="00A04993"/>
    <w:rsid w:val="00A04B6E"/>
    <w:rsid w:val="00A04BEB"/>
    <w:rsid w:val="00A04C34"/>
    <w:rsid w:val="00A04C76"/>
    <w:rsid w:val="00A04CD8"/>
    <w:rsid w:val="00A04DDB"/>
    <w:rsid w:val="00A05076"/>
    <w:rsid w:val="00A05113"/>
    <w:rsid w:val="00A05146"/>
    <w:rsid w:val="00A055ED"/>
    <w:rsid w:val="00A059A6"/>
    <w:rsid w:val="00A05A72"/>
    <w:rsid w:val="00A05EB4"/>
    <w:rsid w:val="00A061DC"/>
    <w:rsid w:val="00A063FE"/>
    <w:rsid w:val="00A064F0"/>
    <w:rsid w:val="00A066B8"/>
    <w:rsid w:val="00A066CB"/>
    <w:rsid w:val="00A066D1"/>
    <w:rsid w:val="00A0674B"/>
    <w:rsid w:val="00A06965"/>
    <w:rsid w:val="00A06A5F"/>
    <w:rsid w:val="00A06A61"/>
    <w:rsid w:val="00A06CC5"/>
    <w:rsid w:val="00A06D14"/>
    <w:rsid w:val="00A06F28"/>
    <w:rsid w:val="00A076B1"/>
    <w:rsid w:val="00A076BD"/>
    <w:rsid w:val="00A076FE"/>
    <w:rsid w:val="00A07906"/>
    <w:rsid w:val="00A07CB4"/>
    <w:rsid w:val="00A07FEB"/>
    <w:rsid w:val="00A103DF"/>
    <w:rsid w:val="00A105BE"/>
    <w:rsid w:val="00A10877"/>
    <w:rsid w:val="00A10A7E"/>
    <w:rsid w:val="00A10E2E"/>
    <w:rsid w:val="00A10F22"/>
    <w:rsid w:val="00A10F51"/>
    <w:rsid w:val="00A10FDD"/>
    <w:rsid w:val="00A11351"/>
    <w:rsid w:val="00A11A3B"/>
    <w:rsid w:val="00A120D1"/>
    <w:rsid w:val="00A124D8"/>
    <w:rsid w:val="00A128E9"/>
    <w:rsid w:val="00A1299F"/>
    <w:rsid w:val="00A129FC"/>
    <w:rsid w:val="00A12E29"/>
    <w:rsid w:val="00A12F7A"/>
    <w:rsid w:val="00A13397"/>
    <w:rsid w:val="00A134CA"/>
    <w:rsid w:val="00A134FE"/>
    <w:rsid w:val="00A1354E"/>
    <w:rsid w:val="00A13619"/>
    <w:rsid w:val="00A137D1"/>
    <w:rsid w:val="00A137F9"/>
    <w:rsid w:val="00A1392F"/>
    <w:rsid w:val="00A13CDB"/>
    <w:rsid w:val="00A13DF5"/>
    <w:rsid w:val="00A13E3E"/>
    <w:rsid w:val="00A13FA6"/>
    <w:rsid w:val="00A140E5"/>
    <w:rsid w:val="00A14136"/>
    <w:rsid w:val="00A14469"/>
    <w:rsid w:val="00A14515"/>
    <w:rsid w:val="00A145B6"/>
    <w:rsid w:val="00A14A38"/>
    <w:rsid w:val="00A14AC4"/>
    <w:rsid w:val="00A14DDA"/>
    <w:rsid w:val="00A15075"/>
    <w:rsid w:val="00A1554E"/>
    <w:rsid w:val="00A15743"/>
    <w:rsid w:val="00A157F1"/>
    <w:rsid w:val="00A15842"/>
    <w:rsid w:val="00A15889"/>
    <w:rsid w:val="00A15D43"/>
    <w:rsid w:val="00A15FA2"/>
    <w:rsid w:val="00A16321"/>
    <w:rsid w:val="00A16333"/>
    <w:rsid w:val="00A166E9"/>
    <w:rsid w:val="00A16A8B"/>
    <w:rsid w:val="00A16D78"/>
    <w:rsid w:val="00A170ED"/>
    <w:rsid w:val="00A174BC"/>
    <w:rsid w:val="00A174D8"/>
    <w:rsid w:val="00A175CF"/>
    <w:rsid w:val="00A1773A"/>
    <w:rsid w:val="00A17801"/>
    <w:rsid w:val="00A17A6F"/>
    <w:rsid w:val="00A17F8A"/>
    <w:rsid w:val="00A17FB5"/>
    <w:rsid w:val="00A203EB"/>
    <w:rsid w:val="00A2052C"/>
    <w:rsid w:val="00A206DF"/>
    <w:rsid w:val="00A208F9"/>
    <w:rsid w:val="00A2098C"/>
    <w:rsid w:val="00A20B24"/>
    <w:rsid w:val="00A20B54"/>
    <w:rsid w:val="00A20B8D"/>
    <w:rsid w:val="00A210CB"/>
    <w:rsid w:val="00A2123C"/>
    <w:rsid w:val="00A212B1"/>
    <w:rsid w:val="00A212DD"/>
    <w:rsid w:val="00A21528"/>
    <w:rsid w:val="00A21685"/>
    <w:rsid w:val="00A21C16"/>
    <w:rsid w:val="00A22017"/>
    <w:rsid w:val="00A221AC"/>
    <w:rsid w:val="00A221EC"/>
    <w:rsid w:val="00A2271E"/>
    <w:rsid w:val="00A228D3"/>
    <w:rsid w:val="00A22A00"/>
    <w:rsid w:val="00A22B65"/>
    <w:rsid w:val="00A22DB5"/>
    <w:rsid w:val="00A22FDE"/>
    <w:rsid w:val="00A231E8"/>
    <w:rsid w:val="00A232C1"/>
    <w:rsid w:val="00A23457"/>
    <w:rsid w:val="00A237B9"/>
    <w:rsid w:val="00A237DE"/>
    <w:rsid w:val="00A23884"/>
    <w:rsid w:val="00A23AAD"/>
    <w:rsid w:val="00A23AFC"/>
    <w:rsid w:val="00A240A5"/>
    <w:rsid w:val="00A240FC"/>
    <w:rsid w:val="00A2421C"/>
    <w:rsid w:val="00A24638"/>
    <w:rsid w:val="00A24822"/>
    <w:rsid w:val="00A2485E"/>
    <w:rsid w:val="00A24961"/>
    <w:rsid w:val="00A24BAE"/>
    <w:rsid w:val="00A24DB3"/>
    <w:rsid w:val="00A24F04"/>
    <w:rsid w:val="00A24F82"/>
    <w:rsid w:val="00A25005"/>
    <w:rsid w:val="00A25250"/>
    <w:rsid w:val="00A25309"/>
    <w:rsid w:val="00A25368"/>
    <w:rsid w:val="00A25370"/>
    <w:rsid w:val="00A253F1"/>
    <w:rsid w:val="00A2578D"/>
    <w:rsid w:val="00A25C40"/>
    <w:rsid w:val="00A25C46"/>
    <w:rsid w:val="00A25C78"/>
    <w:rsid w:val="00A25CBD"/>
    <w:rsid w:val="00A25E87"/>
    <w:rsid w:val="00A2602A"/>
    <w:rsid w:val="00A2614D"/>
    <w:rsid w:val="00A26356"/>
    <w:rsid w:val="00A26392"/>
    <w:rsid w:val="00A26583"/>
    <w:rsid w:val="00A26746"/>
    <w:rsid w:val="00A2678A"/>
    <w:rsid w:val="00A26B10"/>
    <w:rsid w:val="00A26C4E"/>
    <w:rsid w:val="00A26E68"/>
    <w:rsid w:val="00A26FC6"/>
    <w:rsid w:val="00A2719D"/>
    <w:rsid w:val="00A2736D"/>
    <w:rsid w:val="00A276C8"/>
    <w:rsid w:val="00A276FB"/>
    <w:rsid w:val="00A278AA"/>
    <w:rsid w:val="00A27B59"/>
    <w:rsid w:val="00A27BFA"/>
    <w:rsid w:val="00A27CBD"/>
    <w:rsid w:val="00A307D4"/>
    <w:rsid w:val="00A3080F"/>
    <w:rsid w:val="00A30C8B"/>
    <w:rsid w:val="00A30C8D"/>
    <w:rsid w:val="00A31051"/>
    <w:rsid w:val="00A31276"/>
    <w:rsid w:val="00A313CF"/>
    <w:rsid w:val="00A31455"/>
    <w:rsid w:val="00A31843"/>
    <w:rsid w:val="00A31849"/>
    <w:rsid w:val="00A31911"/>
    <w:rsid w:val="00A319B6"/>
    <w:rsid w:val="00A31C89"/>
    <w:rsid w:val="00A32224"/>
    <w:rsid w:val="00A322C6"/>
    <w:rsid w:val="00A32489"/>
    <w:rsid w:val="00A324DE"/>
    <w:rsid w:val="00A3266A"/>
    <w:rsid w:val="00A326C9"/>
    <w:rsid w:val="00A3286A"/>
    <w:rsid w:val="00A32F88"/>
    <w:rsid w:val="00A3305D"/>
    <w:rsid w:val="00A3335A"/>
    <w:rsid w:val="00A33644"/>
    <w:rsid w:val="00A338B7"/>
    <w:rsid w:val="00A342A8"/>
    <w:rsid w:val="00A342DA"/>
    <w:rsid w:val="00A3452C"/>
    <w:rsid w:val="00A345E2"/>
    <w:rsid w:val="00A34B73"/>
    <w:rsid w:val="00A34FC6"/>
    <w:rsid w:val="00A3504B"/>
    <w:rsid w:val="00A35133"/>
    <w:rsid w:val="00A35340"/>
    <w:rsid w:val="00A35577"/>
    <w:rsid w:val="00A355E8"/>
    <w:rsid w:val="00A356E5"/>
    <w:rsid w:val="00A35788"/>
    <w:rsid w:val="00A35878"/>
    <w:rsid w:val="00A35AFB"/>
    <w:rsid w:val="00A35B10"/>
    <w:rsid w:val="00A35BC0"/>
    <w:rsid w:val="00A35C7C"/>
    <w:rsid w:val="00A35E9D"/>
    <w:rsid w:val="00A36120"/>
    <w:rsid w:val="00A361E6"/>
    <w:rsid w:val="00A36417"/>
    <w:rsid w:val="00A36470"/>
    <w:rsid w:val="00A3660A"/>
    <w:rsid w:val="00A36861"/>
    <w:rsid w:val="00A36AA3"/>
    <w:rsid w:val="00A36C28"/>
    <w:rsid w:val="00A37314"/>
    <w:rsid w:val="00A373FE"/>
    <w:rsid w:val="00A37436"/>
    <w:rsid w:val="00A37A17"/>
    <w:rsid w:val="00A37B1C"/>
    <w:rsid w:val="00A37C2A"/>
    <w:rsid w:val="00A37F48"/>
    <w:rsid w:val="00A37F85"/>
    <w:rsid w:val="00A4006D"/>
    <w:rsid w:val="00A40227"/>
    <w:rsid w:val="00A40270"/>
    <w:rsid w:val="00A4029E"/>
    <w:rsid w:val="00A404EE"/>
    <w:rsid w:val="00A40800"/>
    <w:rsid w:val="00A4080C"/>
    <w:rsid w:val="00A4093E"/>
    <w:rsid w:val="00A40A64"/>
    <w:rsid w:val="00A40E3C"/>
    <w:rsid w:val="00A4116C"/>
    <w:rsid w:val="00A411D2"/>
    <w:rsid w:val="00A412AF"/>
    <w:rsid w:val="00A41400"/>
    <w:rsid w:val="00A416D6"/>
    <w:rsid w:val="00A417AD"/>
    <w:rsid w:val="00A41A0F"/>
    <w:rsid w:val="00A41AE7"/>
    <w:rsid w:val="00A41B18"/>
    <w:rsid w:val="00A41CA4"/>
    <w:rsid w:val="00A41F32"/>
    <w:rsid w:val="00A41FAF"/>
    <w:rsid w:val="00A42200"/>
    <w:rsid w:val="00A425A2"/>
    <w:rsid w:val="00A42715"/>
    <w:rsid w:val="00A4286B"/>
    <w:rsid w:val="00A42A54"/>
    <w:rsid w:val="00A42B57"/>
    <w:rsid w:val="00A42C1F"/>
    <w:rsid w:val="00A43499"/>
    <w:rsid w:val="00A43B0B"/>
    <w:rsid w:val="00A43EA0"/>
    <w:rsid w:val="00A442C8"/>
    <w:rsid w:val="00A4438E"/>
    <w:rsid w:val="00A44572"/>
    <w:rsid w:val="00A44C13"/>
    <w:rsid w:val="00A44D20"/>
    <w:rsid w:val="00A44D8A"/>
    <w:rsid w:val="00A44F57"/>
    <w:rsid w:val="00A450B7"/>
    <w:rsid w:val="00A454C4"/>
    <w:rsid w:val="00A45824"/>
    <w:rsid w:val="00A459E9"/>
    <w:rsid w:val="00A45D90"/>
    <w:rsid w:val="00A45FC1"/>
    <w:rsid w:val="00A46067"/>
    <w:rsid w:val="00A46193"/>
    <w:rsid w:val="00A46638"/>
    <w:rsid w:val="00A467D4"/>
    <w:rsid w:val="00A4688B"/>
    <w:rsid w:val="00A4691E"/>
    <w:rsid w:val="00A4693E"/>
    <w:rsid w:val="00A46C13"/>
    <w:rsid w:val="00A47330"/>
    <w:rsid w:val="00A47553"/>
    <w:rsid w:val="00A4780A"/>
    <w:rsid w:val="00A47994"/>
    <w:rsid w:val="00A47A5C"/>
    <w:rsid w:val="00A47A8D"/>
    <w:rsid w:val="00A47E28"/>
    <w:rsid w:val="00A47FC5"/>
    <w:rsid w:val="00A5016E"/>
    <w:rsid w:val="00A50290"/>
    <w:rsid w:val="00A502AF"/>
    <w:rsid w:val="00A504D3"/>
    <w:rsid w:val="00A50905"/>
    <w:rsid w:val="00A5095F"/>
    <w:rsid w:val="00A50A6C"/>
    <w:rsid w:val="00A50BCD"/>
    <w:rsid w:val="00A50DD6"/>
    <w:rsid w:val="00A50E0A"/>
    <w:rsid w:val="00A51274"/>
    <w:rsid w:val="00A5145A"/>
    <w:rsid w:val="00A5186B"/>
    <w:rsid w:val="00A51938"/>
    <w:rsid w:val="00A519CB"/>
    <w:rsid w:val="00A51AE7"/>
    <w:rsid w:val="00A51B7A"/>
    <w:rsid w:val="00A51B93"/>
    <w:rsid w:val="00A51F93"/>
    <w:rsid w:val="00A52481"/>
    <w:rsid w:val="00A5263F"/>
    <w:rsid w:val="00A526E0"/>
    <w:rsid w:val="00A5277D"/>
    <w:rsid w:val="00A528A5"/>
    <w:rsid w:val="00A52984"/>
    <w:rsid w:val="00A52B94"/>
    <w:rsid w:val="00A52C0E"/>
    <w:rsid w:val="00A52DB8"/>
    <w:rsid w:val="00A52E23"/>
    <w:rsid w:val="00A52F5C"/>
    <w:rsid w:val="00A533E3"/>
    <w:rsid w:val="00A5356A"/>
    <w:rsid w:val="00A538EF"/>
    <w:rsid w:val="00A5390C"/>
    <w:rsid w:val="00A53C8F"/>
    <w:rsid w:val="00A53EAD"/>
    <w:rsid w:val="00A53F37"/>
    <w:rsid w:val="00A53FB1"/>
    <w:rsid w:val="00A53FDE"/>
    <w:rsid w:val="00A542E8"/>
    <w:rsid w:val="00A543C2"/>
    <w:rsid w:val="00A54522"/>
    <w:rsid w:val="00A54564"/>
    <w:rsid w:val="00A545DA"/>
    <w:rsid w:val="00A5474B"/>
    <w:rsid w:val="00A54BB8"/>
    <w:rsid w:val="00A54BF6"/>
    <w:rsid w:val="00A54E04"/>
    <w:rsid w:val="00A5530D"/>
    <w:rsid w:val="00A5536C"/>
    <w:rsid w:val="00A55381"/>
    <w:rsid w:val="00A5542F"/>
    <w:rsid w:val="00A554C5"/>
    <w:rsid w:val="00A55604"/>
    <w:rsid w:val="00A5579C"/>
    <w:rsid w:val="00A559BE"/>
    <w:rsid w:val="00A55F88"/>
    <w:rsid w:val="00A5636B"/>
    <w:rsid w:val="00A564A8"/>
    <w:rsid w:val="00A570DC"/>
    <w:rsid w:val="00A573AF"/>
    <w:rsid w:val="00A57547"/>
    <w:rsid w:val="00A57BA5"/>
    <w:rsid w:val="00A57F0C"/>
    <w:rsid w:val="00A60010"/>
    <w:rsid w:val="00A60109"/>
    <w:rsid w:val="00A6019F"/>
    <w:rsid w:val="00A60676"/>
    <w:rsid w:val="00A6068B"/>
    <w:rsid w:val="00A607EA"/>
    <w:rsid w:val="00A60BA2"/>
    <w:rsid w:val="00A60D95"/>
    <w:rsid w:val="00A61347"/>
    <w:rsid w:val="00A61828"/>
    <w:rsid w:val="00A6185A"/>
    <w:rsid w:val="00A618CC"/>
    <w:rsid w:val="00A619E9"/>
    <w:rsid w:val="00A61A12"/>
    <w:rsid w:val="00A61B5A"/>
    <w:rsid w:val="00A61BFD"/>
    <w:rsid w:val="00A61CB7"/>
    <w:rsid w:val="00A61CFE"/>
    <w:rsid w:val="00A61D67"/>
    <w:rsid w:val="00A61D6B"/>
    <w:rsid w:val="00A62003"/>
    <w:rsid w:val="00A620A0"/>
    <w:rsid w:val="00A621DC"/>
    <w:rsid w:val="00A623DD"/>
    <w:rsid w:val="00A62611"/>
    <w:rsid w:val="00A628E0"/>
    <w:rsid w:val="00A62A3C"/>
    <w:rsid w:val="00A62AD7"/>
    <w:rsid w:val="00A62AFE"/>
    <w:rsid w:val="00A62EFB"/>
    <w:rsid w:val="00A6305A"/>
    <w:rsid w:val="00A63202"/>
    <w:rsid w:val="00A633C5"/>
    <w:rsid w:val="00A639E0"/>
    <w:rsid w:val="00A63B0C"/>
    <w:rsid w:val="00A63B60"/>
    <w:rsid w:val="00A63D30"/>
    <w:rsid w:val="00A63D38"/>
    <w:rsid w:val="00A63E14"/>
    <w:rsid w:val="00A64111"/>
    <w:rsid w:val="00A643CC"/>
    <w:rsid w:val="00A646C7"/>
    <w:rsid w:val="00A64716"/>
    <w:rsid w:val="00A64AF8"/>
    <w:rsid w:val="00A64DA9"/>
    <w:rsid w:val="00A65142"/>
    <w:rsid w:val="00A65151"/>
    <w:rsid w:val="00A651C0"/>
    <w:rsid w:val="00A652E2"/>
    <w:rsid w:val="00A65453"/>
    <w:rsid w:val="00A657D0"/>
    <w:rsid w:val="00A65920"/>
    <w:rsid w:val="00A65ED3"/>
    <w:rsid w:val="00A65F19"/>
    <w:rsid w:val="00A660CD"/>
    <w:rsid w:val="00A66376"/>
    <w:rsid w:val="00A6662A"/>
    <w:rsid w:val="00A66647"/>
    <w:rsid w:val="00A66956"/>
    <w:rsid w:val="00A66A81"/>
    <w:rsid w:val="00A66B11"/>
    <w:rsid w:val="00A67084"/>
    <w:rsid w:val="00A6737B"/>
    <w:rsid w:val="00A6771F"/>
    <w:rsid w:val="00A677D5"/>
    <w:rsid w:val="00A67AE7"/>
    <w:rsid w:val="00A67F44"/>
    <w:rsid w:val="00A702A6"/>
    <w:rsid w:val="00A706CF"/>
    <w:rsid w:val="00A7096E"/>
    <w:rsid w:val="00A709E1"/>
    <w:rsid w:val="00A70B54"/>
    <w:rsid w:val="00A70B66"/>
    <w:rsid w:val="00A70CBB"/>
    <w:rsid w:val="00A70F32"/>
    <w:rsid w:val="00A70F38"/>
    <w:rsid w:val="00A711EE"/>
    <w:rsid w:val="00A714FF"/>
    <w:rsid w:val="00A7152F"/>
    <w:rsid w:val="00A7153B"/>
    <w:rsid w:val="00A71809"/>
    <w:rsid w:val="00A71811"/>
    <w:rsid w:val="00A71B3D"/>
    <w:rsid w:val="00A71BE4"/>
    <w:rsid w:val="00A72415"/>
    <w:rsid w:val="00A7250D"/>
    <w:rsid w:val="00A726AD"/>
    <w:rsid w:val="00A7280F"/>
    <w:rsid w:val="00A7291F"/>
    <w:rsid w:val="00A738B2"/>
    <w:rsid w:val="00A738BD"/>
    <w:rsid w:val="00A73B64"/>
    <w:rsid w:val="00A73CE2"/>
    <w:rsid w:val="00A73CE6"/>
    <w:rsid w:val="00A73CEB"/>
    <w:rsid w:val="00A7417B"/>
    <w:rsid w:val="00A7429A"/>
    <w:rsid w:val="00A743C2"/>
    <w:rsid w:val="00A748C6"/>
    <w:rsid w:val="00A74CF8"/>
    <w:rsid w:val="00A74D76"/>
    <w:rsid w:val="00A74EE3"/>
    <w:rsid w:val="00A74F3F"/>
    <w:rsid w:val="00A74FAB"/>
    <w:rsid w:val="00A75667"/>
    <w:rsid w:val="00A75E80"/>
    <w:rsid w:val="00A75F7D"/>
    <w:rsid w:val="00A7623B"/>
    <w:rsid w:val="00A76408"/>
    <w:rsid w:val="00A76455"/>
    <w:rsid w:val="00A766B6"/>
    <w:rsid w:val="00A76D90"/>
    <w:rsid w:val="00A76DE5"/>
    <w:rsid w:val="00A76F3A"/>
    <w:rsid w:val="00A771B2"/>
    <w:rsid w:val="00A771E8"/>
    <w:rsid w:val="00A7764D"/>
    <w:rsid w:val="00A7767D"/>
    <w:rsid w:val="00A776E2"/>
    <w:rsid w:val="00A77732"/>
    <w:rsid w:val="00A7778F"/>
    <w:rsid w:val="00A7786D"/>
    <w:rsid w:val="00A77920"/>
    <w:rsid w:val="00A77A13"/>
    <w:rsid w:val="00A77A5C"/>
    <w:rsid w:val="00A77B4B"/>
    <w:rsid w:val="00A77C64"/>
    <w:rsid w:val="00A77D86"/>
    <w:rsid w:val="00A77EF9"/>
    <w:rsid w:val="00A803F0"/>
    <w:rsid w:val="00A8043C"/>
    <w:rsid w:val="00A8084A"/>
    <w:rsid w:val="00A8086C"/>
    <w:rsid w:val="00A80C43"/>
    <w:rsid w:val="00A80C44"/>
    <w:rsid w:val="00A80C8C"/>
    <w:rsid w:val="00A80CF3"/>
    <w:rsid w:val="00A80FC0"/>
    <w:rsid w:val="00A811D5"/>
    <w:rsid w:val="00A8130D"/>
    <w:rsid w:val="00A81336"/>
    <w:rsid w:val="00A81539"/>
    <w:rsid w:val="00A81A17"/>
    <w:rsid w:val="00A81BBA"/>
    <w:rsid w:val="00A81BF7"/>
    <w:rsid w:val="00A81C99"/>
    <w:rsid w:val="00A81F13"/>
    <w:rsid w:val="00A8208D"/>
    <w:rsid w:val="00A8211E"/>
    <w:rsid w:val="00A82370"/>
    <w:rsid w:val="00A82426"/>
    <w:rsid w:val="00A8267C"/>
    <w:rsid w:val="00A827C5"/>
    <w:rsid w:val="00A82C07"/>
    <w:rsid w:val="00A82E54"/>
    <w:rsid w:val="00A82FA3"/>
    <w:rsid w:val="00A83098"/>
    <w:rsid w:val="00A83241"/>
    <w:rsid w:val="00A83342"/>
    <w:rsid w:val="00A833A1"/>
    <w:rsid w:val="00A833AC"/>
    <w:rsid w:val="00A8345B"/>
    <w:rsid w:val="00A838D3"/>
    <w:rsid w:val="00A83902"/>
    <w:rsid w:val="00A83A14"/>
    <w:rsid w:val="00A83AFA"/>
    <w:rsid w:val="00A83C57"/>
    <w:rsid w:val="00A83C90"/>
    <w:rsid w:val="00A83D44"/>
    <w:rsid w:val="00A83E55"/>
    <w:rsid w:val="00A84314"/>
    <w:rsid w:val="00A84604"/>
    <w:rsid w:val="00A84707"/>
    <w:rsid w:val="00A84732"/>
    <w:rsid w:val="00A84893"/>
    <w:rsid w:val="00A848BF"/>
    <w:rsid w:val="00A84963"/>
    <w:rsid w:val="00A84C69"/>
    <w:rsid w:val="00A84D4E"/>
    <w:rsid w:val="00A855EB"/>
    <w:rsid w:val="00A8589B"/>
    <w:rsid w:val="00A858CC"/>
    <w:rsid w:val="00A85908"/>
    <w:rsid w:val="00A85971"/>
    <w:rsid w:val="00A8598A"/>
    <w:rsid w:val="00A85C11"/>
    <w:rsid w:val="00A860F2"/>
    <w:rsid w:val="00A8665D"/>
    <w:rsid w:val="00A86745"/>
    <w:rsid w:val="00A86834"/>
    <w:rsid w:val="00A86A48"/>
    <w:rsid w:val="00A86C60"/>
    <w:rsid w:val="00A86EA2"/>
    <w:rsid w:val="00A87098"/>
    <w:rsid w:val="00A8732A"/>
    <w:rsid w:val="00A87507"/>
    <w:rsid w:val="00A875CD"/>
    <w:rsid w:val="00A8772C"/>
    <w:rsid w:val="00A8790C"/>
    <w:rsid w:val="00A87C6A"/>
    <w:rsid w:val="00A87DA4"/>
    <w:rsid w:val="00A87E1B"/>
    <w:rsid w:val="00A87EF7"/>
    <w:rsid w:val="00A87F02"/>
    <w:rsid w:val="00A87F4A"/>
    <w:rsid w:val="00A87FA2"/>
    <w:rsid w:val="00A904DA"/>
    <w:rsid w:val="00A904F5"/>
    <w:rsid w:val="00A90577"/>
    <w:rsid w:val="00A909AA"/>
    <w:rsid w:val="00A90A3F"/>
    <w:rsid w:val="00A90DA3"/>
    <w:rsid w:val="00A90E9B"/>
    <w:rsid w:val="00A90F56"/>
    <w:rsid w:val="00A9101C"/>
    <w:rsid w:val="00A911B9"/>
    <w:rsid w:val="00A9184E"/>
    <w:rsid w:val="00A91F84"/>
    <w:rsid w:val="00A92005"/>
    <w:rsid w:val="00A92147"/>
    <w:rsid w:val="00A922B3"/>
    <w:rsid w:val="00A92622"/>
    <w:rsid w:val="00A92D0D"/>
    <w:rsid w:val="00A92E42"/>
    <w:rsid w:val="00A93018"/>
    <w:rsid w:val="00A9309A"/>
    <w:rsid w:val="00A93231"/>
    <w:rsid w:val="00A9347C"/>
    <w:rsid w:val="00A935B3"/>
    <w:rsid w:val="00A93825"/>
    <w:rsid w:val="00A93905"/>
    <w:rsid w:val="00A93926"/>
    <w:rsid w:val="00A93C26"/>
    <w:rsid w:val="00A93D09"/>
    <w:rsid w:val="00A93D4B"/>
    <w:rsid w:val="00A94094"/>
    <w:rsid w:val="00A94119"/>
    <w:rsid w:val="00A94513"/>
    <w:rsid w:val="00A94636"/>
    <w:rsid w:val="00A94A3B"/>
    <w:rsid w:val="00A94CFB"/>
    <w:rsid w:val="00A94DB0"/>
    <w:rsid w:val="00A950DD"/>
    <w:rsid w:val="00A9516C"/>
    <w:rsid w:val="00A95223"/>
    <w:rsid w:val="00A955FD"/>
    <w:rsid w:val="00A95647"/>
    <w:rsid w:val="00A958F2"/>
    <w:rsid w:val="00A95908"/>
    <w:rsid w:val="00A95DAF"/>
    <w:rsid w:val="00A95DF6"/>
    <w:rsid w:val="00A95EFB"/>
    <w:rsid w:val="00A960EB"/>
    <w:rsid w:val="00A960F1"/>
    <w:rsid w:val="00A96146"/>
    <w:rsid w:val="00A96181"/>
    <w:rsid w:val="00A962F2"/>
    <w:rsid w:val="00A96397"/>
    <w:rsid w:val="00A963AD"/>
    <w:rsid w:val="00A965F3"/>
    <w:rsid w:val="00A965F8"/>
    <w:rsid w:val="00A96EE8"/>
    <w:rsid w:val="00A96F20"/>
    <w:rsid w:val="00A97209"/>
    <w:rsid w:val="00A97453"/>
    <w:rsid w:val="00A978FE"/>
    <w:rsid w:val="00A97C56"/>
    <w:rsid w:val="00A97C7E"/>
    <w:rsid w:val="00AA0032"/>
    <w:rsid w:val="00AA00F8"/>
    <w:rsid w:val="00AA0289"/>
    <w:rsid w:val="00AA039E"/>
    <w:rsid w:val="00AA06B5"/>
    <w:rsid w:val="00AA09A0"/>
    <w:rsid w:val="00AA0A37"/>
    <w:rsid w:val="00AA0A5B"/>
    <w:rsid w:val="00AA0E32"/>
    <w:rsid w:val="00AA10B4"/>
    <w:rsid w:val="00AA110E"/>
    <w:rsid w:val="00AA1243"/>
    <w:rsid w:val="00AA129E"/>
    <w:rsid w:val="00AA1444"/>
    <w:rsid w:val="00AA16D3"/>
    <w:rsid w:val="00AA17B0"/>
    <w:rsid w:val="00AA1D3D"/>
    <w:rsid w:val="00AA1F89"/>
    <w:rsid w:val="00AA1FA4"/>
    <w:rsid w:val="00AA20DC"/>
    <w:rsid w:val="00AA2120"/>
    <w:rsid w:val="00AA2266"/>
    <w:rsid w:val="00AA2394"/>
    <w:rsid w:val="00AA23B1"/>
    <w:rsid w:val="00AA25AC"/>
    <w:rsid w:val="00AA25F6"/>
    <w:rsid w:val="00AA26A5"/>
    <w:rsid w:val="00AA29A6"/>
    <w:rsid w:val="00AA29BB"/>
    <w:rsid w:val="00AA2D41"/>
    <w:rsid w:val="00AA319E"/>
    <w:rsid w:val="00AA3463"/>
    <w:rsid w:val="00AA3794"/>
    <w:rsid w:val="00AA3804"/>
    <w:rsid w:val="00AA3987"/>
    <w:rsid w:val="00AA3A1B"/>
    <w:rsid w:val="00AA3AFD"/>
    <w:rsid w:val="00AA3CD5"/>
    <w:rsid w:val="00AA3E55"/>
    <w:rsid w:val="00AA4178"/>
    <w:rsid w:val="00AA42FC"/>
    <w:rsid w:val="00AA45B5"/>
    <w:rsid w:val="00AA47F5"/>
    <w:rsid w:val="00AA4BAF"/>
    <w:rsid w:val="00AA4D34"/>
    <w:rsid w:val="00AA5001"/>
    <w:rsid w:val="00AA502A"/>
    <w:rsid w:val="00AA5093"/>
    <w:rsid w:val="00AA549F"/>
    <w:rsid w:val="00AA556D"/>
    <w:rsid w:val="00AA563E"/>
    <w:rsid w:val="00AA5651"/>
    <w:rsid w:val="00AA5858"/>
    <w:rsid w:val="00AA586C"/>
    <w:rsid w:val="00AA5AA1"/>
    <w:rsid w:val="00AA5C9C"/>
    <w:rsid w:val="00AA6062"/>
    <w:rsid w:val="00AA60D6"/>
    <w:rsid w:val="00AA6186"/>
    <w:rsid w:val="00AA6380"/>
    <w:rsid w:val="00AA64D9"/>
    <w:rsid w:val="00AA675C"/>
    <w:rsid w:val="00AA6A5F"/>
    <w:rsid w:val="00AA6B41"/>
    <w:rsid w:val="00AA6C24"/>
    <w:rsid w:val="00AA6D3E"/>
    <w:rsid w:val="00AA6F6B"/>
    <w:rsid w:val="00AA70FE"/>
    <w:rsid w:val="00AA73BE"/>
    <w:rsid w:val="00AA75EB"/>
    <w:rsid w:val="00AA7A13"/>
    <w:rsid w:val="00AA7FB9"/>
    <w:rsid w:val="00AB00DB"/>
    <w:rsid w:val="00AB0766"/>
    <w:rsid w:val="00AB07E7"/>
    <w:rsid w:val="00AB0CF9"/>
    <w:rsid w:val="00AB0DC8"/>
    <w:rsid w:val="00AB0F29"/>
    <w:rsid w:val="00AB0FDA"/>
    <w:rsid w:val="00AB11BA"/>
    <w:rsid w:val="00AB1282"/>
    <w:rsid w:val="00AB1661"/>
    <w:rsid w:val="00AB1719"/>
    <w:rsid w:val="00AB181B"/>
    <w:rsid w:val="00AB1A06"/>
    <w:rsid w:val="00AB1A1A"/>
    <w:rsid w:val="00AB1B08"/>
    <w:rsid w:val="00AB1CCD"/>
    <w:rsid w:val="00AB1D4B"/>
    <w:rsid w:val="00AB1F41"/>
    <w:rsid w:val="00AB214C"/>
    <w:rsid w:val="00AB21BD"/>
    <w:rsid w:val="00AB2308"/>
    <w:rsid w:val="00AB257D"/>
    <w:rsid w:val="00AB2A70"/>
    <w:rsid w:val="00AB2AF8"/>
    <w:rsid w:val="00AB2BAB"/>
    <w:rsid w:val="00AB2D57"/>
    <w:rsid w:val="00AB30C0"/>
    <w:rsid w:val="00AB3215"/>
    <w:rsid w:val="00AB3261"/>
    <w:rsid w:val="00AB3526"/>
    <w:rsid w:val="00AB3665"/>
    <w:rsid w:val="00AB3675"/>
    <w:rsid w:val="00AB3753"/>
    <w:rsid w:val="00AB39BC"/>
    <w:rsid w:val="00AB3A46"/>
    <w:rsid w:val="00AB3ACE"/>
    <w:rsid w:val="00AB3B5E"/>
    <w:rsid w:val="00AB3B6D"/>
    <w:rsid w:val="00AB3C1A"/>
    <w:rsid w:val="00AB3D6F"/>
    <w:rsid w:val="00AB400B"/>
    <w:rsid w:val="00AB40A3"/>
    <w:rsid w:val="00AB4263"/>
    <w:rsid w:val="00AB4294"/>
    <w:rsid w:val="00AB49AD"/>
    <w:rsid w:val="00AB49BF"/>
    <w:rsid w:val="00AB4C32"/>
    <w:rsid w:val="00AB4E0B"/>
    <w:rsid w:val="00AB4F4C"/>
    <w:rsid w:val="00AB4FB4"/>
    <w:rsid w:val="00AB5126"/>
    <w:rsid w:val="00AB5142"/>
    <w:rsid w:val="00AB54ED"/>
    <w:rsid w:val="00AB56F3"/>
    <w:rsid w:val="00AB577D"/>
    <w:rsid w:val="00AB57D4"/>
    <w:rsid w:val="00AB59CE"/>
    <w:rsid w:val="00AB5BCE"/>
    <w:rsid w:val="00AB5E1B"/>
    <w:rsid w:val="00AB5EBF"/>
    <w:rsid w:val="00AB6320"/>
    <w:rsid w:val="00AB642C"/>
    <w:rsid w:val="00AB64DF"/>
    <w:rsid w:val="00AB6649"/>
    <w:rsid w:val="00AB6A98"/>
    <w:rsid w:val="00AB6CE8"/>
    <w:rsid w:val="00AB6F18"/>
    <w:rsid w:val="00AB6F86"/>
    <w:rsid w:val="00AB728D"/>
    <w:rsid w:val="00AB74AE"/>
    <w:rsid w:val="00AB7574"/>
    <w:rsid w:val="00AB7763"/>
    <w:rsid w:val="00AB7B24"/>
    <w:rsid w:val="00AB7F5A"/>
    <w:rsid w:val="00AC0673"/>
    <w:rsid w:val="00AC06DA"/>
    <w:rsid w:val="00AC0814"/>
    <w:rsid w:val="00AC0BC8"/>
    <w:rsid w:val="00AC0C3E"/>
    <w:rsid w:val="00AC159A"/>
    <w:rsid w:val="00AC15E3"/>
    <w:rsid w:val="00AC17E5"/>
    <w:rsid w:val="00AC1B71"/>
    <w:rsid w:val="00AC1C67"/>
    <w:rsid w:val="00AC1C68"/>
    <w:rsid w:val="00AC1E93"/>
    <w:rsid w:val="00AC2018"/>
    <w:rsid w:val="00AC210E"/>
    <w:rsid w:val="00AC218A"/>
    <w:rsid w:val="00AC2339"/>
    <w:rsid w:val="00AC23B4"/>
    <w:rsid w:val="00AC23F3"/>
    <w:rsid w:val="00AC24A1"/>
    <w:rsid w:val="00AC2649"/>
    <w:rsid w:val="00AC2658"/>
    <w:rsid w:val="00AC2697"/>
    <w:rsid w:val="00AC2DB7"/>
    <w:rsid w:val="00AC303E"/>
    <w:rsid w:val="00AC310A"/>
    <w:rsid w:val="00AC3380"/>
    <w:rsid w:val="00AC34CC"/>
    <w:rsid w:val="00AC36B4"/>
    <w:rsid w:val="00AC3762"/>
    <w:rsid w:val="00AC3C7F"/>
    <w:rsid w:val="00AC3CC7"/>
    <w:rsid w:val="00AC3E1C"/>
    <w:rsid w:val="00AC3F41"/>
    <w:rsid w:val="00AC3F94"/>
    <w:rsid w:val="00AC407A"/>
    <w:rsid w:val="00AC417C"/>
    <w:rsid w:val="00AC41CF"/>
    <w:rsid w:val="00AC4265"/>
    <w:rsid w:val="00AC42C6"/>
    <w:rsid w:val="00AC4300"/>
    <w:rsid w:val="00AC444A"/>
    <w:rsid w:val="00AC4710"/>
    <w:rsid w:val="00AC4E1B"/>
    <w:rsid w:val="00AC4F66"/>
    <w:rsid w:val="00AC4FA2"/>
    <w:rsid w:val="00AC51C7"/>
    <w:rsid w:val="00AC51F3"/>
    <w:rsid w:val="00AC52B4"/>
    <w:rsid w:val="00AC5429"/>
    <w:rsid w:val="00AC5574"/>
    <w:rsid w:val="00AC569D"/>
    <w:rsid w:val="00AC56EF"/>
    <w:rsid w:val="00AC580B"/>
    <w:rsid w:val="00AC5854"/>
    <w:rsid w:val="00AC5A01"/>
    <w:rsid w:val="00AC5E08"/>
    <w:rsid w:val="00AC5E09"/>
    <w:rsid w:val="00AC61CB"/>
    <w:rsid w:val="00AC6226"/>
    <w:rsid w:val="00AC6363"/>
    <w:rsid w:val="00AC646C"/>
    <w:rsid w:val="00AC6546"/>
    <w:rsid w:val="00AC684F"/>
    <w:rsid w:val="00AC689B"/>
    <w:rsid w:val="00AC6AC8"/>
    <w:rsid w:val="00AC6B57"/>
    <w:rsid w:val="00AC6BDF"/>
    <w:rsid w:val="00AC6D3C"/>
    <w:rsid w:val="00AC7091"/>
    <w:rsid w:val="00AC744A"/>
    <w:rsid w:val="00AC7760"/>
    <w:rsid w:val="00AC7A3A"/>
    <w:rsid w:val="00AC7ABD"/>
    <w:rsid w:val="00AC7B06"/>
    <w:rsid w:val="00AC7BA4"/>
    <w:rsid w:val="00AC7BFF"/>
    <w:rsid w:val="00AC7E2B"/>
    <w:rsid w:val="00AC7E5B"/>
    <w:rsid w:val="00AC7FAF"/>
    <w:rsid w:val="00AD0397"/>
    <w:rsid w:val="00AD0810"/>
    <w:rsid w:val="00AD0836"/>
    <w:rsid w:val="00AD09E5"/>
    <w:rsid w:val="00AD0AEA"/>
    <w:rsid w:val="00AD0D58"/>
    <w:rsid w:val="00AD0F44"/>
    <w:rsid w:val="00AD0F66"/>
    <w:rsid w:val="00AD11C7"/>
    <w:rsid w:val="00AD1591"/>
    <w:rsid w:val="00AD18F4"/>
    <w:rsid w:val="00AD1C0A"/>
    <w:rsid w:val="00AD1D2D"/>
    <w:rsid w:val="00AD1DD3"/>
    <w:rsid w:val="00AD1ED0"/>
    <w:rsid w:val="00AD1F41"/>
    <w:rsid w:val="00AD2272"/>
    <w:rsid w:val="00AD231A"/>
    <w:rsid w:val="00AD2357"/>
    <w:rsid w:val="00AD2485"/>
    <w:rsid w:val="00AD24A8"/>
    <w:rsid w:val="00AD25B0"/>
    <w:rsid w:val="00AD2607"/>
    <w:rsid w:val="00AD2767"/>
    <w:rsid w:val="00AD29E3"/>
    <w:rsid w:val="00AD2C66"/>
    <w:rsid w:val="00AD2CDC"/>
    <w:rsid w:val="00AD2E99"/>
    <w:rsid w:val="00AD3B06"/>
    <w:rsid w:val="00AD3E06"/>
    <w:rsid w:val="00AD3E8B"/>
    <w:rsid w:val="00AD4992"/>
    <w:rsid w:val="00AD5444"/>
    <w:rsid w:val="00AD54F1"/>
    <w:rsid w:val="00AD551C"/>
    <w:rsid w:val="00AD5568"/>
    <w:rsid w:val="00AD5584"/>
    <w:rsid w:val="00AD5C64"/>
    <w:rsid w:val="00AD5E7B"/>
    <w:rsid w:val="00AD5E88"/>
    <w:rsid w:val="00AD60A9"/>
    <w:rsid w:val="00AD60E0"/>
    <w:rsid w:val="00AD6245"/>
    <w:rsid w:val="00AD63AA"/>
    <w:rsid w:val="00AD6510"/>
    <w:rsid w:val="00AD666E"/>
    <w:rsid w:val="00AD6718"/>
    <w:rsid w:val="00AD762B"/>
    <w:rsid w:val="00AD77A2"/>
    <w:rsid w:val="00AD7826"/>
    <w:rsid w:val="00AD7A42"/>
    <w:rsid w:val="00AD7BBC"/>
    <w:rsid w:val="00AD7EA6"/>
    <w:rsid w:val="00AE01B7"/>
    <w:rsid w:val="00AE02ED"/>
    <w:rsid w:val="00AE0338"/>
    <w:rsid w:val="00AE04B6"/>
    <w:rsid w:val="00AE1031"/>
    <w:rsid w:val="00AE10D1"/>
    <w:rsid w:val="00AE11D2"/>
    <w:rsid w:val="00AE128B"/>
    <w:rsid w:val="00AE1466"/>
    <w:rsid w:val="00AE1498"/>
    <w:rsid w:val="00AE1576"/>
    <w:rsid w:val="00AE1769"/>
    <w:rsid w:val="00AE18C2"/>
    <w:rsid w:val="00AE1B8F"/>
    <w:rsid w:val="00AE209D"/>
    <w:rsid w:val="00AE2214"/>
    <w:rsid w:val="00AE27F5"/>
    <w:rsid w:val="00AE2808"/>
    <w:rsid w:val="00AE29DA"/>
    <w:rsid w:val="00AE2BE1"/>
    <w:rsid w:val="00AE3554"/>
    <w:rsid w:val="00AE37CA"/>
    <w:rsid w:val="00AE3889"/>
    <w:rsid w:val="00AE3D08"/>
    <w:rsid w:val="00AE41C0"/>
    <w:rsid w:val="00AE435F"/>
    <w:rsid w:val="00AE43E0"/>
    <w:rsid w:val="00AE4870"/>
    <w:rsid w:val="00AE49FD"/>
    <w:rsid w:val="00AE4A0E"/>
    <w:rsid w:val="00AE4B8A"/>
    <w:rsid w:val="00AE4E67"/>
    <w:rsid w:val="00AE517F"/>
    <w:rsid w:val="00AE5711"/>
    <w:rsid w:val="00AE5748"/>
    <w:rsid w:val="00AE59B5"/>
    <w:rsid w:val="00AE5B95"/>
    <w:rsid w:val="00AE5D08"/>
    <w:rsid w:val="00AE5E2C"/>
    <w:rsid w:val="00AE5FF7"/>
    <w:rsid w:val="00AE611F"/>
    <w:rsid w:val="00AE622A"/>
    <w:rsid w:val="00AE67E0"/>
    <w:rsid w:val="00AE6BB0"/>
    <w:rsid w:val="00AE6C62"/>
    <w:rsid w:val="00AE6DBF"/>
    <w:rsid w:val="00AE7125"/>
    <w:rsid w:val="00AE724A"/>
    <w:rsid w:val="00AE73DA"/>
    <w:rsid w:val="00AE74D7"/>
    <w:rsid w:val="00AE75F8"/>
    <w:rsid w:val="00AE7857"/>
    <w:rsid w:val="00AE7DA0"/>
    <w:rsid w:val="00AF0199"/>
    <w:rsid w:val="00AF02C0"/>
    <w:rsid w:val="00AF0650"/>
    <w:rsid w:val="00AF0691"/>
    <w:rsid w:val="00AF0B03"/>
    <w:rsid w:val="00AF0C4F"/>
    <w:rsid w:val="00AF0E20"/>
    <w:rsid w:val="00AF125C"/>
    <w:rsid w:val="00AF13A6"/>
    <w:rsid w:val="00AF1421"/>
    <w:rsid w:val="00AF14FA"/>
    <w:rsid w:val="00AF174A"/>
    <w:rsid w:val="00AF1832"/>
    <w:rsid w:val="00AF192F"/>
    <w:rsid w:val="00AF19F8"/>
    <w:rsid w:val="00AF1B07"/>
    <w:rsid w:val="00AF1B6C"/>
    <w:rsid w:val="00AF1CB5"/>
    <w:rsid w:val="00AF203D"/>
    <w:rsid w:val="00AF2477"/>
    <w:rsid w:val="00AF24E7"/>
    <w:rsid w:val="00AF2522"/>
    <w:rsid w:val="00AF2561"/>
    <w:rsid w:val="00AF27EE"/>
    <w:rsid w:val="00AF29DB"/>
    <w:rsid w:val="00AF2D4A"/>
    <w:rsid w:val="00AF3093"/>
    <w:rsid w:val="00AF3409"/>
    <w:rsid w:val="00AF3579"/>
    <w:rsid w:val="00AF3611"/>
    <w:rsid w:val="00AF384D"/>
    <w:rsid w:val="00AF3951"/>
    <w:rsid w:val="00AF3F57"/>
    <w:rsid w:val="00AF40BB"/>
    <w:rsid w:val="00AF4597"/>
    <w:rsid w:val="00AF4885"/>
    <w:rsid w:val="00AF492E"/>
    <w:rsid w:val="00AF4BFA"/>
    <w:rsid w:val="00AF4F26"/>
    <w:rsid w:val="00AF4FFE"/>
    <w:rsid w:val="00AF50E7"/>
    <w:rsid w:val="00AF50F1"/>
    <w:rsid w:val="00AF533D"/>
    <w:rsid w:val="00AF5363"/>
    <w:rsid w:val="00AF53A7"/>
    <w:rsid w:val="00AF56A8"/>
    <w:rsid w:val="00AF5BDC"/>
    <w:rsid w:val="00AF5DCB"/>
    <w:rsid w:val="00AF6042"/>
    <w:rsid w:val="00AF6833"/>
    <w:rsid w:val="00AF6905"/>
    <w:rsid w:val="00AF6B05"/>
    <w:rsid w:val="00AF6B35"/>
    <w:rsid w:val="00AF6C12"/>
    <w:rsid w:val="00AF6C66"/>
    <w:rsid w:val="00AF6DFD"/>
    <w:rsid w:val="00AF6F87"/>
    <w:rsid w:val="00AF7028"/>
    <w:rsid w:val="00AF7141"/>
    <w:rsid w:val="00AF71B8"/>
    <w:rsid w:val="00AF77B0"/>
    <w:rsid w:val="00AF77E8"/>
    <w:rsid w:val="00AF7983"/>
    <w:rsid w:val="00AF7C51"/>
    <w:rsid w:val="00AF7CA8"/>
    <w:rsid w:val="00B00930"/>
    <w:rsid w:val="00B00A4E"/>
    <w:rsid w:val="00B00BB2"/>
    <w:rsid w:val="00B00D67"/>
    <w:rsid w:val="00B00E72"/>
    <w:rsid w:val="00B010F4"/>
    <w:rsid w:val="00B0115F"/>
    <w:rsid w:val="00B0142D"/>
    <w:rsid w:val="00B01550"/>
    <w:rsid w:val="00B01750"/>
    <w:rsid w:val="00B0183C"/>
    <w:rsid w:val="00B01A68"/>
    <w:rsid w:val="00B01B94"/>
    <w:rsid w:val="00B022F2"/>
    <w:rsid w:val="00B0286B"/>
    <w:rsid w:val="00B02BE4"/>
    <w:rsid w:val="00B03469"/>
    <w:rsid w:val="00B03621"/>
    <w:rsid w:val="00B039F9"/>
    <w:rsid w:val="00B03AE6"/>
    <w:rsid w:val="00B03C4C"/>
    <w:rsid w:val="00B03D74"/>
    <w:rsid w:val="00B03DC7"/>
    <w:rsid w:val="00B03E27"/>
    <w:rsid w:val="00B0417D"/>
    <w:rsid w:val="00B0424F"/>
    <w:rsid w:val="00B043B5"/>
    <w:rsid w:val="00B0441E"/>
    <w:rsid w:val="00B04747"/>
    <w:rsid w:val="00B0475F"/>
    <w:rsid w:val="00B04BCB"/>
    <w:rsid w:val="00B04EDA"/>
    <w:rsid w:val="00B04F4D"/>
    <w:rsid w:val="00B052F2"/>
    <w:rsid w:val="00B0548F"/>
    <w:rsid w:val="00B0565C"/>
    <w:rsid w:val="00B0575F"/>
    <w:rsid w:val="00B058EF"/>
    <w:rsid w:val="00B059D2"/>
    <w:rsid w:val="00B05C90"/>
    <w:rsid w:val="00B05F67"/>
    <w:rsid w:val="00B0614C"/>
    <w:rsid w:val="00B0641C"/>
    <w:rsid w:val="00B06655"/>
    <w:rsid w:val="00B067BD"/>
    <w:rsid w:val="00B06C3D"/>
    <w:rsid w:val="00B06C91"/>
    <w:rsid w:val="00B06D0C"/>
    <w:rsid w:val="00B06D6F"/>
    <w:rsid w:val="00B06DE0"/>
    <w:rsid w:val="00B06F31"/>
    <w:rsid w:val="00B072ED"/>
    <w:rsid w:val="00B077A8"/>
    <w:rsid w:val="00B07964"/>
    <w:rsid w:val="00B07CCF"/>
    <w:rsid w:val="00B07D8C"/>
    <w:rsid w:val="00B07DF5"/>
    <w:rsid w:val="00B07FB4"/>
    <w:rsid w:val="00B10027"/>
    <w:rsid w:val="00B1013D"/>
    <w:rsid w:val="00B10286"/>
    <w:rsid w:val="00B104C7"/>
    <w:rsid w:val="00B1067B"/>
    <w:rsid w:val="00B106EA"/>
    <w:rsid w:val="00B10B87"/>
    <w:rsid w:val="00B10CFF"/>
    <w:rsid w:val="00B10E54"/>
    <w:rsid w:val="00B11154"/>
    <w:rsid w:val="00B114F9"/>
    <w:rsid w:val="00B1150A"/>
    <w:rsid w:val="00B1182D"/>
    <w:rsid w:val="00B11911"/>
    <w:rsid w:val="00B11A1A"/>
    <w:rsid w:val="00B11B74"/>
    <w:rsid w:val="00B11BA8"/>
    <w:rsid w:val="00B11BD8"/>
    <w:rsid w:val="00B11C16"/>
    <w:rsid w:val="00B11DE5"/>
    <w:rsid w:val="00B12027"/>
    <w:rsid w:val="00B12251"/>
    <w:rsid w:val="00B1245B"/>
    <w:rsid w:val="00B126A1"/>
    <w:rsid w:val="00B12C86"/>
    <w:rsid w:val="00B12C9A"/>
    <w:rsid w:val="00B12D91"/>
    <w:rsid w:val="00B12EAE"/>
    <w:rsid w:val="00B130EC"/>
    <w:rsid w:val="00B13228"/>
    <w:rsid w:val="00B132A5"/>
    <w:rsid w:val="00B134A9"/>
    <w:rsid w:val="00B139FF"/>
    <w:rsid w:val="00B142AC"/>
    <w:rsid w:val="00B1444B"/>
    <w:rsid w:val="00B14564"/>
    <w:rsid w:val="00B1467D"/>
    <w:rsid w:val="00B149B2"/>
    <w:rsid w:val="00B149C3"/>
    <w:rsid w:val="00B149C9"/>
    <w:rsid w:val="00B14D82"/>
    <w:rsid w:val="00B14E92"/>
    <w:rsid w:val="00B1512A"/>
    <w:rsid w:val="00B15255"/>
    <w:rsid w:val="00B15400"/>
    <w:rsid w:val="00B15441"/>
    <w:rsid w:val="00B15929"/>
    <w:rsid w:val="00B15BB8"/>
    <w:rsid w:val="00B15C06"/>
    <w:rsid w:val="00B16051"/>
    <w:rsid w:val="00B1613A"/>
    <w:rsid w:val="00B161BF"/>
    <w:rsid w:val="00B1641D"/>
    <w:rsid w:val="00B1642A"/>
    <w:rsid w:val="00B167D4"/>
    <w:rsid w:val="00B16A31"/>
    <w:rsid w:val="00B16BE2"/>
    <w:rsid w:val="00B16E4B"/>
    <w:rsid w:val="00B16E5C"/>
    <w:rsid w:val="00B172EC"/>
    <w:rsid w:val="00B17538"/>
    <w:rsid w:val="00B176EA"/>
    <w:rsid w:val="00B1785D"/>
    <w:rsid w:val="00B178B0"/>
    <w:rsid w:val="00B17A06"/>
    <w:rsid w:val="00B17A40"/>
    <w:rsid w:val="00B17F87"/>
    <w:rsid w:val="00B20035"/>
    <w:rsid w:val="00B200CA"/>
    <w:rsid w:val="00B20692"/>
    <w:rsid w:val="00B207F5"/>
    <w:rsid w:val="00B20B18"/>
    <w:rsid w:val="00B20CF6"/>
    <w:rsid w:val="00B20D6A"/>
    <w:rsid w:val="00B20F7D"/>
    <w:rsid w:val="00B2167D"/>
    <w:rsid w:val="00B216B8"/>
    <w:rsid w:val="00B2187B"/>
    <w:rsid w:val="00B219CE"/>
    <w:rsid w:val="00B21B84"/>
    <w:rsid w:val="00B21C0F"/>
    <w:rsid w:val="00B21C6B"/>
    <w:rsid w:val="00B21CBB"/>
    <w:rsid w:val="00B21D21"/>
    <w:rsid w:val="00B21D36"/>
    <w:rsid w:val="00B21FA0"/>
    <w:rsid w:val="00B21FEF"/>
    <w:rsid w:val="00B222CA"/>
    <w:rsid w:val="00B22453"/>
    <w:rsid w:val="00B224CD"/>
    <w:rsid w:val="00B226C2"/>
    <w:rsid w:val="00B22708"/>
    <w:rsid w:val="00B22846"/>
    <w:rsid w:val="00B228C2"/>
    <w:rsid w:val="00B22907"/>
    <w:rsid w:val="00B2290D"/>
    <w:rsid w:val="00B22987"/>
    <w:rsid w:val="00B22995"/>
    <w:rsid w:val="00B22A6E"/>
    <w:rsid w:val="00B22B03"/>
    <w:rsid w:val="00B22C11"/>
    <w:rsid w:val="00B22CF0"/>
    <w:rsid w:val="00B22D6A"/>
    <w:rsid w:val="00B22E01"/>
    <w:rsid w:val="00B22E29"/>
    <w:rsid w:val="00B22F2B"/>
    <w:rsid w:val="00B23058"/>
    <w:rsid w:val="00B232B3"/>
    <w:rsid w:val="00B23961"/>
    <w:rsid w:val="00B23BED"/>
    <w:rsid w:val="00B23C27"/>
    <w:rsid w:val="00B23D15"/>
    <w:rsid w:val="00B23D21"/>
    <w:rsid w:val="00B23F21"/>
    <w:rsid w:val="00B23FFC"/>
    <w:rsid w:val="00B240E6"/>
    <w:rsid w:val="00B24242"/>
    <w:rsid w:val="00B24263"/>
    <w:rsid w:val="00B24387"/>
    <w:rsid w:val="00B2483A"/>
    <w:rsid w:val="00B24875"/>
    <w:rsid w:val="00B24973"/>
    <w:rsid w:val="00B25085"/>
    <w:rsid w:val="00B25189"/>
    <w:rsid w:val="00B2549F"/>
    <w:rsid w:val="00B25888"/>
    <w:rsid w:val="00B25935"/>
    <w:rsid w:val="00B25D45"/>
    <w:rsid w:val="00B25D79"/>
    <w:rsid w:val="00B25FDA"/>
    <w:rsid w:val="00B26190"/>
    <w:rsid w:val="00B26592"/>
    <w:rsid w:val="00B265F6"/>
    <w:rsid w:val="00B267C0"/>
    <w:rsid w:val="00B2681D"/>
    <w:rsid w:val="00B26B5B"/>
    <w:rsid w:val="00B26D77"/>
    <w:rsid w:val="00B26EC1"/>
    <w:rsid w:val="00B2742B"/>
    <w:rsid w:val="00B276BB"/>
    <w:rsid w:val="00B27755"/>
    <w:rsid w:val="00B27962"/>
    <w:rsid w:val="00B27C77"/>
    <w:rsid w:val="00B27E07"/>
    <w:rsid w:val="00B301F1"/>
    <w:rsid w:val="00B306B7"/>
    <w:rsid w:val="00B30AFF"/>
    <w:rsid w:val="00B30B10"/>
    <w:rsid w:val="00B30F24"/>
    <w:rsid w:val="00B30F5C"/>
    <w:rsid w:val="00B31071"/>
    <w:rsid w:val="00B3123B"/>
    <w:rsid w:val="00B31536"/>
    <w:rsid w:val="00B31775"/>
    <w:rsid w:val="00B3178F"/>
    <w:rsid w:val="00B31A2D"/>
    <w:rsid w:val="00B31D4A"/>
    <w:rsid w:val="00B31E60"/>
    <w:rsid w:val="00B31EDD"/>
    <w:rsid w:val="00B32003"/>
    <w:rsid w:val="00B320DD"/>
    <w:rsid w:val="00B320EE"/>
    <w:rsid w:val="00B32503"/>
    <w:rsid w:val="00B3275E"/>
    <w:rsid w:val="00B32849"/>
    <w:rsid w:val="00B32928"/>
    <w:rsid w:val="00B32A92"/>
    <w:rsid w:val="00B32AA0"/>
    <w:rsid w:val="00B32B0B"/>
    <w:rsid w:val="00B32E54"/>
    <w:rsid w:val="00B3362D"/>
    <w:rsid w:val="00B33920"/>
    <w:rsid w:val="00B33AD2"/>
    <w:rsid w:val="00B33BEA"/>
    <w:rsid w:val="00B33F0D"/>
    <w:rsid w:val="00B3471A"/>
    <w:rsid w:val="00B34ADC"/>
    <w:rsid w:val="00B34BBD"/>
    <w:rsid w:val="00B34CC4"/>
    <w:rsid w:val="00B34FE8"/>
    <w:rsid w:val="00B35648"/>
    <w:rsid w:val="00B35680"/>
    <w:rsid w:val="00B3581F"/>
    <w:rsid w:val="00B359EF"/>
    <w:rsid w:val="00B35AB8"/>
    <w:rsid w:val="00B360B1"/>
    <w:rsid w:val="00B364CF"/>
    <w:rsid w:val="00B3653B"/>
    <w:rsid w:val="00B367FD"/>
    <w:rsid w:val="00B369DB"/>
    <w:rsid w:val="00B36B45"/>
    <w:rsid w:val="00B36D0F"/>
    <w:rsid w:val="00B36D50"/>
    <w:rsid w:val="00B36EDF"/>
    <w:rsid w:val="00B3760B"/>
    <w:rsid w:val="00B37999"/>
    <w:rsid w:val="00B3799C"/>
    <w:rsid w:val="00B379CD"/>
    <w:rsid w:val="00B37A15"/>
    <w:rsid w:val="00B37A6F"/>
    <w:rsid w:val="00B37A83"/>
    <w:rsid w:val="00B37AFA"/>
    <w:rsid w:val="00B37CD1"/>
    <w:rsid w:val="00B37EB9"/>
    <w:rsid w:val="00B37EE7"/>
    <w:rsid w:val="00B4007E"/>
    <w:rsid w:val="00B400B6"/>
    <w:rsid w:val="00B402F1"/>
    <w:rsid w:val="00B4033D"/>
    <w:rsid w:val="00B4060B"/>
    <w:rsid w:val="00B40751"/>
    <w:rsid w:val="00B40985"/>
    <w:rsid w:val="00B410E4"/>
    <w:rsid w:val="00B4119F"/>
    <w:rsid w:val="00B418D6"/>
    <w:rsid w:val="00B41B62"/>
    <w:rsid w:val="00B41F2D"/>
    <w:rsid w:val="00B4218A"/>
    <w:rsid w:val="00B42748"/>
    <w:rsid w:val="00B42803"/>
    <w:rsid w:val="00B42C53"/>
    <w:rsid w:val="00B4305F"/>
    <w:rsid w:val="00B43228"/>
    <w:rsid w:val="00B43977"/>
    <w:rsid w:val="00B43B42"/>
    <w:rsid w:val="00B43BA6"/>
    <w:rsid w:val="00B4409B"/>
    <w:rsid w:val="00B44115"/>
    <w:rsid w:val="00B443F7"/>
    <w:rsid w:val="00B447E6"/>
    <w:rsid w:val="00B44CD3"/>
    <w:rsid w:val="00B44DB7"/>
    <w:rsid w:val="00B44F16"/>
    <w:rsid w:val="00B4500F"/>
    <w:rsid w:val="00B45079"/>
    <w:rsid w:val="00B451BF"/>
    <w:rsid w:val="00B45313"/>
    <w:rsid w:val="00B45368"/>
    <w:rsid w:val="00B45433"/>
    <w:rsid w:val="00B454D0"/>
    <w:rsid w:val="00B4558A"/>
    <w:rsid w:val="00B458AC"/>
    <w:rsid w:val="00B45BB3"/>
    <w:rsid w:val="00B45DD5"/>
    <w:rsid w:val="00B45ECF"/>
    <w:rsid w:val="00B45F0E"/>
    <w:rsid w:val="00B45FC9"/>
    <w:rsid w:val="00B462BE"/>
    <w:rsid w:val="00B46831"/>
    <w:rsid w:val="00B46BED"/>
    <w:rsid w:val="00B46D13"/>
    <w:rsid w:val="00B46E5F"/>
    <w:rsid w:val="00B46E9D"/>
    <w:rsid w:val="00B47035"/>
    <w:rsid w:val="00B47085"/>
    <w:rsid w:val="00B472A6"/>
    <w:rsid w:val="00B4763A"/>
    <w:rsid w:val="00B4776E"/>
    <w:rsid w:val="00B47914"/>
    <w:rsid w:val="00B47B13"/>
    <w:rsid w:val="00B47DF1"/>
    <w:rsid w:val="00B50153"/>
    <w:rsid w:val="00B5026B"/>
    <w:rsid w:val="00B502B4"/>
    <w:rsid w:val="00B503E5"/>
    <w:rsid w:val="00B50484"/>
    <w:rsid w:val="00B505EC"/>
    <w:rsid w:val="00B50698"/>
    <w:rsid w:val="00B506D5"/>
    <w:rsid w:val="00B507D4"/>
    <w:rsid w:val="00B50E89"/>
    <w:rsid w:val="00B5101D"/>
    <w:rsid w:val="00B51424"/>
    <w:rsid w:val="00B515C2"/>
    <w:rsid w:val="00B51A65"/>
    <w:rsid w:val="00B51B41"/>
    <w:rsid w:val="00B51ED5"/>
    <w:rsid w:val="00B520F0"/>
    <w:rsid w:val="00B5215A"/>
    <w:rsid w:val="00B52247"/>
    <w:rsid w:val="00B52542"/>
    <w:rsid w:val="00B5262C"/>
    <w:rsid w:val="00B5294D"/>
    <w:rsid w:val="00B52971"/>
    <w:rsid w:val="00B529C7"/>
    <w:rsid w:val="00B52A81"/>
    <w:rsid w:val="00B52B75"/>
    <w:rsid w:val="00B52B83"/>
    <w:rsid w:val="00B52BDE"/>
    <w:rsid w:val="00B52F0D"/>
    <w:rsid w:val="00B52FA3"/>
    <w:rsid w:val="00B532C4"/>
    <w:rsid w:val="00B53345"/>
    <w:rsid w:val="00B53396"/>
    <w:rsid w:val="00B533B9"/>
    <w:rsid w:val="00B5389E"/>
    <w:rsid w:val="00B53B46"/>
    <w:rsid w:val="00B53C44"/>
    <w:rsid w:val="00B53D7E"/>
    <w:rsid w:val="00B53E9B"/>
    <w:rsid w:val="00B53F64"/>
    <w:rsid w:val="00B53FBE"/>
    <w:rsid w:val="00B54262"/>
    <w:rsid w:val="00B543CF"/>
    <w:rsid w:val="00B543EB"/>
    <w:rsid w:val="00B5442A"/>
    <w:rsid w:val="00B546B0"/>
    <w:rsid w:val="00B546E7"/>
    <w:rsid w:val="00B54865"/>
    <w:rsid w:val="00B54BFB"/>
    <w:rsid w:val="00B55043"/>
    <w:rsid w:val="00B55116"/>
    <w:rsid w:val="00B55331"/>
    <w:rsid w:val="00B55338"/>
    <w:rsid w:val="00B55493"/>
    <w:rsid w:val="00B55677"/>
    <w:rsid w:val="00B55705"/>
    <w:rsid w:val="00B558F7"/>
    <w:rsid w:val="00B55FAE"/>
    <w:rsid w:val="00B55FE1"/>
    <w:rsid w:val="00B5610D"/>
    <w:rsid w:val="00B5613B"/>
    <w:rsid w:val="00B56374"/>
    <w:rsid w:val="00B5660F"/>
    <w:rsid w:val="00B56762"/>
    <w:rsid w:val="00B56A56"/>
    <w:rsid w:val="00B56BCB"/>
    <w:rsid w:val="00B56F23"/>
    <w:rsid w:val="00B56FDF"/>
    <w:rsid w:val="00B57069"/>
    <w:rsid w:val="00B5716D"/>
    <w:rsid w:val="00B5723B"/>
    <w:rsid w:val="00B57541"/>
    <w:rsid w:val="00B5784A"/>
    <w:rsid w:val="00B578DD"/>
    <w:rsid w:val="00B57E5B"/>
    <w:rsid w:val="00B57ED0"/>
    <w:rsid w:val="00B57F32"/>
    <w:rsid w:val="00B6032D"/>
    <w:rsid w:val="00B60368"/>
    <w:rsid w:val="00B60697"/>
    <w:rsid w:val="00B60770"/>
    <w:rsid w:val="00B60946"/>
    <w:rsid w:val="00B60954"/>
    <w:rsid w:val="00B60BAE"/>
    <w:rsid w:val="00B60D2D"/>
    <w:rsid w:val="00B60F7C"/>
    <w:rsid w:val="00B61195"/>
    <w:rsid w:val="00B6124E"/>
    <w:rsid w:val="00B61494"/>
    <w:rsid w:val="00B61683"/>
    <w:rsid w:val="00B6195E"/>
    <w:rsid w:val="00B61965"/>
    <w:rsid w:val="00B61A77"/>
    <w:rsid w:val="00B61BA2"/>
    <w:rsid w:val="00B61EE0"/>
    <w:rsid w:val="00B62074"/>
    <w:rsid w:val="00B620DB"/>
    <w:rsid w:val="00B62283"/>
    <w:rsid w:val="00B626B7"/>
    <w:rsid w:val="00B62739"/>
    <w:rsid w:val="00B62B94"/>
    <w:rsid w:val="00B62EE5"/>
    <w:rsid w:val="00B62FBF"/>
    <w:rsid w:val="00B62FF5"/>
    <w:rsid w:val="00B63020"/>
    <w:rsid w:val="00B6314B"/>
    <w:rsid w:val="00B631C0"/>
    <w:rsid w:val="00B6355C"/>
    <w:rsid w:val="00B63600"/>
    <w:rsid w:val="00B63893"/>
    <w:rsid w:val="00B63C8D"/>
    <w:rsid w:val="00B63D16"/>
    <w:rsid w:val="00B63EA3"/>
    <w:rsid w:val="00B63EEB"/>
    <w:rsid w:val="00B63FC8"/>
    <w:rsid w:val="00B64068"/>
    <w:rsid w:val="00B6409A"/>
    <w:rsid w:val="00B642B3"/>
    <w:rsid w:val="00B64375"/>
    <w:rsid w:val="00B644DC"/>
    <w:rsid w:val="00B647CB"/>
    <w:rsid w:val="00B64868"/>
    <w:rsid w:val="00B64AF1"/>
    <w:rsid w:val="00B64BAF"/>
    <w:rsid w:val="00B64BD8"/>
    <w:rsid w:val="00B64DF4"/>
    <w:rsid w:val="00B65028"/>
    <w:rsid w:val="00B650EA"/>
    <w:rsid w:val="00B65114"/>
    <w:rsid w:val="00B651FF"/>
    <w:rsid w:val="00B65411"/>
    <w:rsid w:val="00B65493"/>
    <w:rsid w:val="00B659E0"/>
    <w:rsid w:val="00B65A73"/>
    <w:rsid w:val="00B65E16"/>
    <w:rsid w:val="00B65E3C"/>
    <w:rsid w:val="00B65F4E"/>
    <w:rsid w:val="00B66056"/>
    <w:rsid w:val="00B662BF"/>
    <w:rsid w:val="00B666EF"/>
    <w:rsid w:val="00B668FA"/>
    <w:rsid w:val="00B66A1A"/>
    <w:rsid w:val="00B66ADD"/>
    <w:rsid w:val="00B66B83"/>
    <w:rsid w:val="00B66BAE"/>
    <w:rsid w:val="00B66C54"/>
    <w:rsid w:val="00B66E24"/>
    <w:rsid w:val="00B66E59"/>
    <w:rsid w:val="00B67046"/>
    <w:rsid w:val="00B6724A"/>
    <w:rsid w:val="00B67296"/>
    <w:rsid w:val="00B674AD"/>
    <w:rsid w:val="00B6777B"/>
    <w:rsid w:val="00B67903"/>
    <w:rsid w:val="00B67B49"/>
    <w:rsid w:val="00B67FD4"/>
    <w:rsid w:val="00B67FE7"/>
    <w:rsid w:val="00B70246"/>
    <w:rsid w:val="00B704C1"/>
    <w:rsid w:val="00B70A8B"/>
    <w:rsid w:val="00B70ABB"/>
    <w:rsid w:val="00B70B6C"/>
    <w:rsid w:val="00B70D16"/>
    <w:rsid w:val="00B70E87"/>
    <w:rsid w:val="00B70ECA"/>
    <w:rsid w:val="00B712E5"/>
    <w:rsid w:val="00B71412"/>
    <w:rsid w:val="00B714A0"/>
    <w:rsid w:val="00B718E4"/>
    <w:rsid w:val="00B71D50"/>
    <w:rsid w:val="00B71E20"/>
    <w:rsid w:val="00B71E7C"/>
    <w:rsid w:val="00B71ED7"/>
    <w:rsid w:val="00B721C1"/>
    <w:rsid w:val="00B7222F"/>
    <w:rsid w:val="00B72287"/>
    <w:rsid w:val="00B72340"/>
    <w:rsid w:val="00B723B9"/>
    <w:rsid w:val="00B723EF"/>
    <w:rsid w:val="00B72535"/>
    <w:rsid w:val="00B7255E"/>
    <w:rsid w:val="00B72758"/>
    <w:rsid w:val="00B72839"/>
    <w:rsid w:val="00B72867"/>
    <w:rsid w:val="00B729FA"/>
    <w:rsid w:val="00B72B36"/>
    <w:rsid w:val="00B72E5A"/>
    <w:rsid w:val="00B72E6D"/>
    <w:rsid w:val="00B72F22"/>
    <w:rsid w:val="00B72F95"/>
    <w:rsid w:val="00B7314E"/>
    <w:rsid w:val="00B7344E"/>
    <w:rsid w:val="00B73514"/>
    <w:rsid w:val="00B7388F"/>
    <w:rsid w:val="00B7390E"/>
    <w:rsid w:val="00B7394D"/>
    <w:rsid w:val="00B73958"/>
    <w:rsid w:val="00B73C8D"/>
    <w:rsid w:val="00B73D2F"/>
    <w:rsid w:val="00B73E2A"/>
    <w:rsid w:val="00B73E80"/>
    <w:rsid w:val="00B73F49"/>
    <w:rsid w:val="00B74189"/>
    <w:rsid w:val="00B742A7"/>
    <w:rsid w:val="00B746DF"/>
    <w:rsid w:val="00B74C34"/>
    <w:rsid w:val="00B74F12"/>
    <w:rsid w:val="00B750C3"/>
    <w:rsid w:val="00B75152"/>
    <w:rsid w:val="00B752E5"/>
    <w:rsid w:val="00B7531C"/>
    <w:rsid w:val="00B75352"/>
    <w:rsid w:val="00B756BF"/>
    <w:rsid w:val="00B759F9"/>
    <w:rsid w:val="00B75D2B"/>
    <w:rsid w:val="00B75ED5"/>
    <w:rsid w:val="00B75F07"/>
    <w:rsid w:val="00B75F24"/>
    <w:rsid w:val="00B75F7C"/>
    <w:rsid w:val="00B7617C"/>
    <w:rsid w:val="00B76497"/>
    <w:rsid w:val="00B76BC3"/>
    <w:rsid w:val="00B76F2C"/>
    <w:rsid w:val="00B770C5"/>
    <w:rsid w:val="00B770D8"/>
    <w:rsid w:val="00B771A1"/>
    <w:rsid w:val="00B771E6"/>
    <w:rsid w:val="00B7722C"/>
    <w:rsid w:val="00B7737A"/>
    <w:rsid w:val="00B7774D"/>
    <w:rsid w:val="00B77769"/>
    <w:rsid w:val="00B77CCE"/>
    <w:rsid w:val="00B77D18"/>
    <w:rsid w:val="00B800E5"/>
    <w:rsid w:val="00B80119"/>
    <w:rsid w:val="00B8017A"/>
    <w:rsid w:val="00B8020E"/>
    <w:rsid w:val="00B80285"/>
    <w:rsid w:val="00B80324"/>
    <w:rsid w:val="00B803CD"/>
    <w:rsid w:val="00B8060F"/>
    <w:rsid w:val="00B8064D"/>
    <w:rsid w:val="00B80698"/>
    <w:rsid w:val="00B8073B"/>
    <w:rsid w:val="00B80910"/>
    <w:rsid w:val="00B8094D"/>
    <w:rsid w:val="00B80C00"/>
    <w:rsid w:val="00B80E53"/>
    <w:rsid w:val="00B81068"/>
    <w:rsid w:val="00B8123A"/>
    <w:rsid w:val="00B813A3"/>
    <w:rsid w:val="00B813E2"/>
    <w:rsid w:val="00B8146F"/>
    <w:rsid w:val="00B81737"/>
    <w:rsid w:val="00B81850"/>
    <w:rsid w:val="00B81870"/>
    <w:rsid w:val="00B8198E"/>
    <w:rsid w:val="00B81BCB"/>
    <w:rsid w:val="00B81CF2"/>
    <w:rsid w:val="00B81D68"/>
    <w:rsid w:val="00B81F00"/>
    <w:rsid w:val="00B82050"/>
    <w:rsid w:val="00B82099"/>
    <w:rsid w:val="00B821AD"/>
    <w:rsid w:val="00B821C0"/>
    <w:rsid w:val="00B82323"/>
    <w:rsid w:val="00B8235D"/>
    <w:rsid w:val="00B824B2"/>
    <w:rsid w:val="00B829B3"/>
    <w:rsid w:val="00B82A53"/>
    <w:rsid w:val="00B82D9C"/>
    <w:rsid w:val="00B82E54"/>
    <w:rsid w:val="00B8310C"/>
    <w:rsid w:val="00B833AD"/>
    <w:rsid w:val="00B83843"/>
    <w:rsid w:val="00B83A84"/>
    <w:rsid w:val="00B83B52"/>
    <w:rsid w:val="00B83BB4"/>
    <w:rsid w:val="00B83BBA"/>
    <w:rsid w:val="00B842E4"/>
    <w:rsid w:val="00B843D5"/>
    <w:rsid w:val="00B84558"/>
    <w:rsid w:val="00B849DA"/>
    <w:rsid w:val="00B84F12"/>
    <w:rsid w:val="00B85549"/>
    <w:rsid w:val="00B857D5"/>
    <w:rsid w:val="00B858B7"/>
    <w:rsid w:val="00B85C50"/>
    <w:rsid w:val="00B85CDE"/>
    <w:rsid w:val="00B85EF6"/>
    <w:rsid w:val="00B85EFC"/>
    <w:rsid w:val="00B85FCA"/>
    <w:rsid w:val="00B860F1"/>
    <w:rsid w:val="00B861C4"/>
    <w:rsid w:val="00B86203"/>
    <w:rsid w:val="00B862F2"/>
    <w:rsid w:val="00B865D7"/>
    <w:rsid w:val="00B8662B"/>
    <w:rsid w:val="00B868A6"/>
    <w:rsid w:val="00B8694C"/>
    <w:rsid w:val="00B86F05"/>
    <w:rsid w:val="00B86F2B"/>
    <w:rsid w:val="00B86F92"/>
    <w:rsid w:val="00B870F4"/>
    <w:rsid w:val="00B87112"/>
    <w:rsid w:val="00B8732A"/>
    <w:rsid w:val="00B879F2"/>
    <w:rsid w:val="00B87B14"/>
    <w:rsid w:val="00B87C3D"/>
    <w:rsid w:val="00B87D46"/>
    <w:rsid w:val="00B905A2"/>
    <w:rsid w:val="00B907CD"/>
    <w:rsid w:val="00B90DF5"/>
    <w:rsid w:val="00B90E22"/>
    <w:rsid w:val="00B92180"/>
    <w:rsid w:val="00B92279"/>
    <w:rsid w:val="00B922D6"/>
    <w:rsid w:val="00B9243A"/>
    <w:rsid w:val="00B92894"/>
    <w:rsid w:val="00B929C5"/>
    <w:rsid w:val="00B92AA6"/>
    <w:rsid w:val="00B92B54"/>
    <w:rsid w:val="00B92B62"/>
    <w:rsid w:val="00B92C96"/>
    <w:rsid w:val="00B92D97"/>
    <w:rsid w:val="00B931D8"/>
    <w:rsid w:val="00B931F8"/>
    <w:rsid w:val="00B933B4"/>
    <w:rsid w:val="00B93BF3"/>
    <w:rsid w:val="00B93E7F"/>
    <w:rsid w:val="00B94080"/>
    <w:rsid w:val="00B9424D"/>
    <w:rsid w:val="00B9427B"/>
    <w:rsid w:val="00B942BF"/>
    <w:rsid w:val="00B94318"/>
    <w:rsid w:val="00B9461B"/>
    <w:rsid w:val="00B9479B"/>
    <w:rsid w:val="00B947F7"/>
    <w:rsid w:val="00B9495C"/>
    <w:rsid w:val="00B94998"/>
    <w:rsid w:val="00B951CF"/>
    <w:rsid w:val="00B9521D"/>
    <w:rsid w:val="00B952DE"/>
    <w:rsid w:val="00B95429"/>
    <w:rsid w:val="00B954F7"/>
    <w:rsid w:val="00B95614"/>
    <w:rsid w:val="00B956B7"/>
    <w:rsid w:val="00B9577C"/>
    <w:rsid w:val="00B95D9E"/>
    <w:rsid w:val="00B95E38"/>
    <w:rsid w:val="00B95FAD"/>
    <w:rsid w:val="00B9643A"/>
    <w:rsid w:val="00B964AA"/>
    <w:rsid w:val="00B965FC"/>
    <w:rsid w:val="00B96A8C"/>
    <w:rsid w:val="00B96A9B"/>
    <w:rsid w:val="00B96D45"/>
    <w:rsid w:val="00B973F1"/>
    <w:rsid w:val="00B974AC"/>
    <w:rsid w:val="00B974D5"/>
    <w:rsid w:val="00B9758F"/>
    <w:rsid w:val="00B977A0"/>
    <w:rsid w:val="00B97DE3"/>
    <w:rsid w:val="00B97E7B"/>
    <w:rsid w:val="00BA0193"/>
    <w:rsid w:val="00BA03D8"/>
    <w:rsid w:val="00BA05AD"/>
    <w:rsid w:val="00BA05B8"/>
    <w:rsid w:val="00BA071E"/>
    <w:rsid w:val="00BA0823"/>
    <w:rsid w:val="00BA0B26"/>
    <w:rsid w:val="00BA0BA5"/>
    <w:rsid w:val="00BA121F"/>
    <w:rsid w:val="00BA13E4"/>
    <w:rsid w:val="00BA144A"/>
    <w:rsid w:val="00BA178B"/>
    <w:rsid w:val="00BA1B7B"/>
    <w:rsid w:val="00BA1DE7"/>
    <w:rsid w:val="00BA2194"/>
    <w:rsid w:val="00BA23CD"/>
    <w:rsid w:val="00BA25DA"/>
    <w:rsid w:val="00BA2689"/>
    <w:rsid w:val="00BA26CC"/>
    <w:rsid w:val="00BA2A15"/>
    <w:rsid w:val="00BA2C87"/>
    <w:rsid w:val="00BA2EE7"/>
    <w:rsid w:val="00BA2F74"/>
    <w:rsid w:val="00BA3103"/>
    <w:rsid w:val="00BA3211"/>
    <w:rsid w:val="00BA33F9"/>
    <w:rsid w:val="00BA37CC"/>
    <w:rsid w:val="00BA3A78"/>
    <w:rsid w:val="00BA3ACB"/>
    <w:rsid w:val="00BA3F27"/>
    <w:rsid w:val="00BA407F"/>
    <w:rsid w:val="00BA44D7"/>
    <w:rsid w:val="00BA4C40"/>
    <w:rsid w:val="00BA5265"/>
    <w:rsid w:val="00BA52A1"/>
    <w:rsid w:val="00BA5493"/>
    <w:rsid w:val="00BA5D00"/>
    <w:rsid w:val="00BA5F8D"/>
    <w:rsid w:val="00BA6136"/>
    <w:rsid w:val="00BA6196"/>
    <w:rsid w:val="00BA64C2"/>
    <w:rsid w:val="00BA665E"/>
    <w:rsid w:val="00BA6764"/>
    <w:rsid w:val="00BA6CB5"/>
    <w:rsid w:val="00BA6D8E"/>
    <w:rsid w:val="00BA732E"/>
    <w:rsid w:val="00BA73E2"/>
    <w:rsid w:val="00BA743E"/>
    <w:rsid w:val="00BA75A4"/>
    <w:rsid w:val="00BA760E"/>
    <w:rsid w:val="00BA7913"/>
    <w:rsid w:val="00BA7948"/>
    <w:rsid w:val="00BA7C70"/>
    <w:rsid w:val="00BA7E45"/>
    <w:rsid w:val="00BB00CA"/>
    <w:rsid w:val="00BB070F"/>
    <w:rsid w:val="00BB0A33"/>
    <w:rsid w:val="00BB0B4A"/>
    <w:rsid w:val="00BB0B70"/>
    <w:rsid w:val="00BB0FC6"/>
    <w:rsid w:val="00BB12FB"/>
    <w:rsid w:val="00BB1C76"/>
    <w:rsid w:val="00BB1F5A"/>
    <w:rsid w:val="00BB2077"/>
    <w:rsid w:val="00BB2194"/>
    <w:rsid w:val="00BB24E9"/>
    <w:rsid w:val="00BB2501"/>
    <w:rsid w:val="00BB26E2"/>
    <w:rsid w:val="00BB2955"/>
    <w:rsid w:val="00BB2E19"/>
    <w:rsid w:val="00BB2FB3"/>
    <w:rsid w:val="00BB3085"/>
    <w:rsid w:val="00BB3194"/>
    <w:rsid w:val="00BB3265"/>
    <w:rsid w:val="00BB32B0"/>
    <w:rsid w:val="00BB3304"/>
    <w:rsid w:val="00BB3602"/>
    <w:rsid w:val="00BB362F"/>
    <w:rsid w:val="00BB3911"/>
    <w:rsid w:val="00BB3924"/>
    <w:rsid w:val="00BB3988"/>
    <w:rsid w:val="00BB3E19"/>
    <w:rsid w:val="00BB3E36"/>
    <w:rsid w:val="00BB47D4"/>
    <w:rsid w:val="00BB4904"/>
    <w:rsid w:val="00BB4A3A"/>
    <w:rsid w:val="00BB4E77"/>
    <w:rsid w:val="00BB508C"/>
    <w:rsid w:val="00BB5149"/>
    <w:rsid w:val="00BB5361"/>
    <w:rsid w:val="00BB548B"/>
    <w:rsid w:val="00BB5627"/>
    <w:rsid w:val="00BB563E"/>
    <w:rsid w:val="00BB589A"/>
    <w:rsid w:val="00BB5BBB"/>
    <w:rsid w:val="00BB5CD8"/>
    <w:rsid w:val="00BB5DD4"/>
    <w:rsid w:val="00BB5EB9"/>
    <w:rsid w:val="00BB63F6"/>
    <w:rsid w:val="00BB64AA"/>
    <w:rsid w:val="00BB6523"/>
    <w:rsid w:val="00BB6997"/>
    <w:rsid w:val="00BB6ABC"/>
    <w:rsid w:val="00BB6FAA"/>
    <w:rsid w:val="00BB705E"/>
    <w:rsid w:val="00BB706A"/>
    <w:rsid w:val="00BB72D3"/>
    <w:rsid w:val="00BB786A"/>
    <w:rsid w:val="00BB7B59"/>
    <w:rsid w:val="00BC0035"/>
    <w:rsid w:val="00BC01C4"/>
    <w:rsid w:val="00BC0244"/>
    <w:rsid w:val="00BC0657"/>
    <w:rsid w:val="00BC076C"/>
    <w:rsid w:val="00BC08CC"/>
    <w:rsid w:val="00BC0B98"/>
    <w:rsid w:val="00BC0D13"/>
    <w:rsid w:val="00BC0E7B"/>
    <w:rsid w:val="00BC15B8"/>
    <w:rsid w:val="00BC165C"/>
    <w:rsid w:val="00BC16F6"/>
    <w:rsid w:val="00BC1802"/>
    <w:rsid w:val="00BC1A28"/>
    <w:rsid w:val="00BC1A9F"/>
    <w:rsid w:val="00BC1CF9"/>
    <w:rsid w:val="00BC1D72"/>
    <w:rsid w:val="00BC1DC3"/>
    <w:rsid w:val="00BC1F3A"/>
    <w:rsid w:val="00BC2138"/>
    <w:rsid w:val="00BC22CE"/>
    <w:rsid w:val="00BC23B2"/>
    <w:rsid w:val="00BC2465"/>
    <w:rsid w:val="00BC29A1"/>
    <w:rsid w:val="00BC2B27"/>
    <w:rsid w:val="00BC330E"/>
    <w:rsid w:val="00BC3396"/>
    <w:rsid w:val="00BC33CE"/>
    <w:rsid w:val="00BC342A"/>
    <w:rsid w:val="00BC35C9"/>
    <w:rsid w:val="00BC3725"/>
    <w:rsid w:val="00BC37EB"/>
    <w:rsid w:val="00BC3933"/>
    <w:rsid w:val="00BC4412"/>
    <w:rsid w:val="00BC46E0"/>
    <w:rsid w:val="00BC46E6"/>
    <w:rsid w:val="00BC49CE"/>
    <w:rsid w:val="00BC4E40"/>
    <w:rsid w:val="00BC4FD4"/>
    <w:rsid w:val="00BC5076"/>
    <w:rsid w:val="00BC509B"/>
    <w:rsid w:val="00BC5281"/>
    <w:rsid w:val="00BC55A4"/>
    <w:rsid w:val="00BC55CF"/>
    <w:rsid w:val="00BC581D"/>
    <w:rsid w:val="00BC58BA"/>
    <w:rsid w:val="00BC5AF1"/>
    <w:rsid w:val="00BC5C3A"/>
    <w:rsid w:val="00BC5C91"/>
    <w:rsid w:val="00BC5DEF"/>
    <w:rsid w:val="00BC5E84"/>
    <w:rsid w:val="00BC5F44"/>
    <w:rsid w:val="00BC651A"/>
    <w:rsid w:val="00BC660C"/>
    <w:rsid w:val="00BC6958"/>
    <w:rsid w:val="00BC6A40"/>
    <w:rsid w:val="00BC6C0C"/>
    <w:rsid w:val="00BC6E36"/>
    <w:rsid w:val="00BC6F8E"/>
    <w:rsid w:val="00BC7478"/>
    <w:rsid w:val="00BC7497"/>
    <w:rsid w:val="00BC7540"/>
    <w:rsid w:val="00BC77BD"/>
    <w:rsid w:val="00BC79C5"/>
    <w:rsid w:val="00BC7AE0"/>
    <w:rsid w:val="00BC7D71"/>
    <w:rsid w:val="00BC7EA3"/>
    <w:rsid w:val="00BC7FA6"/>
    <w:rsid w:val="00BC7FE3"/>
    <w:rsid w:val="00BD05D4"/>
    <w:rsid w:val="00BD0BE4"/>
    <w:rsid w:val="00BD0EA3"/>
    <w:rsid w:val="00BD137C"/>
    <w:rsid w:val="00BD14C8"/>
    <w:rsid w:val="00BD1677"/>
    <w:rsid w:val="00BD180F"/>
    <w:rsid w:val="00BD1A28"/>
    <w:rsid w:val="00BD20F5"/>
    <w:rsid w:val="00BD23C1"/>
    <w:rsid w:val="00BD2991"/>
    <w:rsid w:val="00BD2C47"/>
    <w:rsid w:val="00BD2C6B"/>
    <w:rsid w:val="00BD2FBA"/>
    <w:rsid w:val="00BD3169"/>
    <w:rsid w:val="00BD316C"/>
    <w:rsid w:val="00BD3737"/>
    <w:rsid w:val="00BD3C0A"/>
    <w:rsid w:val="00BD3FC3"/>
    <w:rsid w:val="00BD44C6"/>
    <w:rsid w:val="00BD44DC"/>
    <w:rsid w:val="00BD462A"/>
    <w:rsid w:val="00BD4663"/>
    <w:rsid w:val="00BD4C25"/>
    <w:rsid w:val="00BD4D90"/>
    <w:rsid w:val="00BD5059"/>
    <w:rsid w:val="00BD506F"/>
    <w:rsid w:val="00BD50D9"/>
    <w:rsid w:val="00BD5178"/>
    <w:rsid w:val="00BD518C"/>
    <w:rsid w:val="00BD52BB"/>
    <w:rsid w:val="00BD55FB"/>
    <w:rsid w:val="00BD5746"/>
    <w:rsid w:val="00BD5BDB"/>
    <w:rsid w:val="00BD5C2A"/>
    <w:rsid w:val="00BD5C6C"/>
    <w:rsid w:val="00BD5E36"/>
    <w:rsid w:val="00BD5F20"/>
    <w:rsid w:val="00BD60C4"/>
    <w:rsid w:val="00BD640E"/>
    <w:rsid w:val="00BD6630"/>
    <w:rsid w:val="00BD6668"/>
    <w:rsid w:val="00BD6735"/>
    <w:rsid w:val="00BD6BF3"/>
    <w:rsid w:val="00BD6C66"/>
    <w:rsid w:val="00BD7155"/>
    <w:rsid w:val="00BD71FF"/>
    <w:rsid w:val="00BD742D"/>
    <w:rsid w:val="00BD7465"/>
    <w:rsid w:val="00BD74B4"/>
    <w:rsid w:val="00BD7690"/>
    <w:rsid w:val="00BD7786"/>
    <w:rsid w:val="00BD77D0"/>
    <w:rsid w:val="00BD7880"/>
    <w:rsid w:val="00BD7B37"/>
    <w:rsid w:val="00BD7BA1"/>
    <w:rsid w:val="00BD7E48"/>
    <w:rsid w:val="00BD7E70"/>
    <w:rsid w:val="00BD7EB9"/>
    <w:rsid w:val="00BD7F81"/>
    <w:rsid w:val="00BD7F8D"/>
    <w:rsid w:val="00BE01F9"/>
    <w:rsid w:val="00BE0411"/>
    <w:rsid w:val="00BE0927"/>
    <w:rsid w:val="00BE0945"/>
    <w:rsid w:val="00BE0AB6"/>
    <w:rsid w:val="00BE0CA6"/>
    <w:rsid w:val="00BE0D2E"/>
    <w:rsid w:val="00BE0F9F"/>
    <w:rsid w:val="00BE0FF9"/>
    <w:rsid w:val="00BE13FD"/>
    <w:rsid w:val="00BE151D"/>
    <w:rsid w:val="00BE173D"/>
    <w:rsid w:val="00BE19DE"/>
    <w:rsid w:val="00BE1AF0"/>
    <w:rsid w:val="00BE1CF6"/>
    <w:rsid w:val="00BE1DE5"/>
    <w:rsid w:val="00BE1DFA"/>
    <w:rsid w:val="00BE1EA0"/>
    <w:rsid w:val="00BE201B"/>
    <w:rsid w:val="00BE223A"/>
    <w:rsid w:val="00BE2476"/>
    <w:rsid w:val="00BE2655"/>
    <w:rsid w:val="00BE26AC"/>
    <w:rsid w:val="00BE2774"/>
    <w:rsid w:val="00BE27F8"/>
    <w:rsid w:val="00BE2C3C"/>
    <w:rsid w:val="00BE2F3D"/>
    <w:rsid w:val="00BE305F"/>
    <w:rsid w:val="00BE3185"/>
    <w:rsid w:val="00BE32CD"/>
    <w:rsid w:val="00BE32EA"/>
    <w:rsid w:val="00BE346B"/>
    <w:rsid w:val="00BE3638"/>
    <w:rsid w:val="00BE3A25"/>
    <w:rsid w:val="00BE3B19"/>
    <w:rsid w:val="00BE43A5"/>
    <w:rsid w:val="00BE4796"/>
    <w:rsid w:val="00BE4811"/>
    <w:rsid w:val="00BE4836"/>
    <w:rsid w:val="00BE48BF"/>
    <w:rsid w:val="00BE48ED"/>
    <w:rsid w:val="00BE49BF"/>
    <w:rsid w:val="00BE4AE0"/>
    <w:rsid w:val="00BE4B6E"/>
    <w:rsid w:val="00BE4B72"/>
    <w:rsid w:val="00BE4DEF"/>
    <w:rsid w:val="00BE4F66"/>
    <w:rsid w:val="00BE56B2"/>
    <w:rsid w:val="00BE57A5"/>
    <w:rsid w:val="00BE5DBC"/>
    <w:rsid w:val="00BE5FAD"/>
    <w:rsid w:val="00BE60F5"/>
    <w:rsid w:val="00BE614B"/>
    <w:rsid w:val="00BE65D5"/>
    <w:rsid w:val="00BE67B6"/>
    <w:rsid w:val="00BE69B8"/>
    <w:rsid w:val="00BE6D46"/>
    <w:rsid w:val="00BE6F08"/>
    <w:rsid w:val="00BE6FE5"/>
    <w:rsid w:val="00BE74C4"/>
    <w:rsid w:val="00BE76E8"/>
    <w:rsid w:val="00BE7BD4"/>
    <w:rsid w:val="00BE7CE4"/>
    <w:rsid w:val="00BE7DA5"/>
    <w:rsid w:val="00BE7F32"/>
    <w:rsid w:val="00BF0257"/>
    <w:rsid w:val="00BF04CB"/>
    <w:rsid w:val="00BF04EA"/>
    <w:rsid w:val="00BF075E"/>
    <w:rsid w:val="00BF0886"/>
    <w:rsid w:val="00BF09FC"/>
    <w:rsid w:val="00BF0D41"/>
    <w:rsid w:val="00BF0F72"/>
    <w:rsid w:val="00BF117D"/>
    <w:rsid w:val="00BF1190"/>
    <w:rsid w:val="00BF1300"/>
    <w:rsid w:val="00BF13D0"/>
    <w:rsid w:val="00BF157A"/>
    <w:rsid w:val="00BF1747"/>
    <w:rsid w:val="00BF1785"/>
    <w:rsid w:val="00BF1BD8"/>
    <w:rsid w:val="00BF1CFA"/>
    <w:rsid w:val="00BF1E0A"/>
    <w:rsid w:val="00BF2116"/>
    <w:rsid w:val="00BF24A9"/>
    <w:rsid w:val="00BF26F7"/>
    <w:rsid w:val="00BF29C3"/>
    <w:rsid w:val="00BF2B52"/>
    <w:rsid w:val="00BF3056"/>
    <w:rsid w:val="00BF308D"/>
    <w:rsid w:val="00BF342F"/>
    <w:rsid w:val="00BF348D"/>
    <w:rsid w:val="00BF35B5"/>
    <w:rsid w:val="00BF370A"/>
    <w:rsid w:val="00BF3CCB"/>
    <w:rsid w:val="00BF3CED"/>
    <w:rsid w:val="00BF3D12"/>
    <w:rsid w:val="00BF3E1F"/>
    <w:rsid w:val="00BF3E29"/>
    <w:rsid w:val="00BF3F2E"/>
    <w:rsid w:val="00BF404D"/>
    <w:rsid w:val="00BF45B6"/>
    <w:rsid w:val="00BF4739"/>
    <w:rsid w:val="00BF48FD"/>
    <w:rsid w:val="00BF53CD"/>
    <w:rsid w:val="00BF552B"/>
    <w:rsid w:val="00BF56A9"/>
    <w:rsid w:val="00BF5767"/>
    <w:rsid w:val="00BF59E7"/>
    <w:rsid w:val="00BF5C6E"/>
    <w:rsid w:val="00BF5DE6"/>
    <w:rsid w:val="00BF5EF5"/>
    <w:rsid w:val="00BF5FF3"/>
    <w:rsid w:val="00BF6306"/>
    <w:rsid w:val="00BF6342"/>
    <w:rsid w:val="00BF63C1"/>
    <w:rsid w:val="00BF65DB"/>
    <w:rsid w:val="00BF66A1"/>
    <w:rsid w:val="00BF671A"/>
    <w:rsid w:val="00BF6A91"/>
    <w:rsid w:val="00BF6C70"/>
    <w:rsid w:val="00BF6D97"/>
    <w:rsid w:val="00BF6F07"/>
    <w:rsid w:val="00BF6FF3"/>
    <w:rsid w:val="00BF7003"/>
    <w:rsid w:val="00BF7211"/>
    <w:rsid w:val="00BF798D"/>
    <w:rsid w:val="00BF7BE4"/>
    <w:rsid w:val="00BF7C37"/>
    <w:rsid w:val="00BF7CC2"/>
    <w:rsid w:val="00BF7CE4"/>
    <w:rsid w:val="00BF7D3A"/>
    <w:rsid w:val="00C001A0"/>
    <w:rsid w:val="00C00589"/>
    <w:rsid w:val="00C006FA"/>
    <w:rsid w:val="00C00EBE"/>
    <w:rsid w:val="00C011BB"/>
    <w:rsid w:val="00C011FA"/>
    <w:rsid w:val="00C0132F"/>
    <w:rsid w:val="00C0143E"/>
    <w:rsid w:val="00C014C1"/>
    <w:rsid w:val="00C015A6"/>
    <w:rsid w:val="00C016F5"/>
    <w:rsid w:val="00C01E6D"/>
    <w:rsid w:val="00C01E9F"/>
    <w:rsid w:val="00C0255A"/>
    <w:rsid w:val="00C028A4"/>
    <w:rsid w:val="00C02968"/>
    <w:rsid w:val="00C02DAF"/>
    <w:rsid w:val="00C02E0F"/>
    <w:rsid w:val="00C03042"/>
    <w:rsid w:val="00C0328D"/>
    <w:rsid w:val="00C03328"/>
    <w:rsid w:val="00C03616"/>
    <w:rsid w:val="00C0368E"/>
    <w:rsid w:val="00C037E5"/>
    <w:rsid w:val="00C03846"/>
    <w:rsid w:val="00C038B9"/>
    <w:rsid w:val="00C03C53"/>
    <w:rsid w:val="00C03EC6"/>
    <w:rsid w:val="00C04750"/>
    <w:rsid w:val="00C04762"/>
    <w:rsid w:val="00C0495A"/>
    <w:rsid w:val="00C049B6"/>
    <w:rsid w:val="00C04BF1"/>
    <w:rsid w:val="00C04D3C"/>
    <w:rsid w:val="00C04D88"/>
    <w:rsid w:val="00C04DF6"/>
    <w:rsid w:val="00C04F52"/>
    <w:rsid w:val="00C0510E"/>
    <w:rsid w:val="00C05281"/>
    <w:rsid w:val="00C053F4"/>
    <w:rsid w:val="00C05774"/>
    <w:rsid w:val="00C05A20"/>
    <w:rsid w:val="00C064D3"/>
    <w:rsid w:val="00C06794"/>
    <w:rsid w:val="00C067BC"/>
    <w:rsid w:val="00C06D48"/>
    <w:rsid w:val="00C06DE2"/>
    <w:rsid w:val="00C07004"/>
    <w:rsid w:val="00C0736E"/>
    <w:rsid w:val="00C075E1"/>
    <w:rsid w:val="00C07673"/>
    <w:rsid w:val="00C07776"/>
    <w:rsid w:val="00C0781C"/>
    <w:rsid w:val="00C07992"/>
    <w:rsid w:val="00C07A21"/>
    <w:rsid w:val="00C07C0C"/>
    <w:rsid w:val="00C07CC7"/>
    <w:rsid w:val="00C07CF8"/>
    <w:rsid w:val="00C07D28"/>
    <w:rsid w:val="00C1015A"/>
    <w:rsid w:val="00C10260"/>
    <w:rsid w:val="00C10284"/>
    <w:rsid w:val="00C10496"/>
    <w:rsid w:val="00C105C0"/>
    <w:rsid w:val="00C1093A"/>
    <w:rsid w:val="00C10A55"/>
    <w:rsid w:val="00C10C8D"/>
    <w:rsid w:val="00C110DE"/>
    <w:rsid w:val="00C1115F"/>
    <w:rsid w:val="00C1134C"/>
    <w:rsid w:val="00C1146B"/>
    <w:rsid w:val="00C1159A"/>
    <w:rsid w:val="00C115B1"/>
    <w:rsid w:val="00C116C5"/>
    <w:rsid w:val="00C118E0"/>
    <w:rsid w:val="00C11968"/>
    <w:rsid w:val="00C11D3F"/>
    <w:rsid w:val="00C11E00"/>
    <w:rsid w:val="00C11F2F"/>
    <w:rsid w:val="00C121DB"/>
    <w:rsid w:val="00C12208"/>
    <w:rsid w:val="00C12B7D"/>
    <w:rsid w:val="00C12C22"/>
    <w:rsid w:val="00C130AF"/>
    <w:rsid w:val="00C1324E"/>
    <w:rsid w:val="00C133C2"/>
    <w:rsid w:val="00C13546"/>
    <w:rsid w:val="00C13736"/>
    <w:rsid w:val="00C1390C"/>
    <w:rsid w:val="00C13926"/>
    <w:rsid w:val="00C13963"/>
    <w:rsid w:val="00C13A07"/>
    <w:rsid w:val="00C13D5D"/>
    <w:rsid w:val="00C13D75"/>
    <w:rsid w:val="00C13DB8"/>
    <w:rsid w:val="00C13DD2"/>
    <w:rsid w:val="00C14219"/>
    <w:rsid w:val="00C142F0"/>
    <w:rsid w:val="00C143E4"/>
    <w:rsid w:val="00C145CD"/>
    <w:rsid w:val="00C1471B"/>
    <w:rsid w:val="00C14809"/>
    <w:rsid w:val="00C14824"/>
    <w:rsid w:val="00C1581B"/>
    <w:rsid w:val="00C15A3E"/>
    <w:rsid w:val="00C15EB6"/>
    <w:rsid w:val="00C16148"/>
    <w:rsid w:val="00C1616C"/>
    <w:rsid w:val="00C164A1"/>
    <w:rsid w:val="00C164DF"/>
    <w:rsid w:val="00C16A08"/>
    <w:rsid w:val="00C16C06"/>
    <w:rsid w:val="00C16C34"/>
    <w:rsid w:val="00C16CD6"/>
    <w:rsid w:val="00C16DCF"/>
    <w:rsid w:val="00C16DEC"/>
    <w:rsid w:val="00C16F7E"/>
    <w:rsid w:val="00C17138"/>
    <w:rsid w:val="00C1722C"/>
    <w:rsid w:val="00C17696"/>
    <w:rsid w:val="00C1778F"/>
    <w:rsid w:val="00C17A95"/>
    <w:rsid w:val="00C17FC7"/>
    <w:rsid w:val="00C2017D"/>
    <w:rsid w:val="00C2023E"/>
    <w:rsid w:val="00C205E0"/>
    <w:rsid w:val="00C205E8"/>
    <w:rsid w:val="00C208F3"/>
    <w:rsid w:val="00C20A65"/>
    <w:rsid w:val="00C20D88"/>
    <w:rsid w:val="00C20FBA"/>
    <w:rsid w:val="00C211BF"/>
    <w:rsid w:val="00C21239"/>
    <w:rsid w:val="00C212C0"/>
    <w:rsid w:val="00C213A3"/>
    <w:rsid w:val="00C21832"/>
    <w:rsid w:val="00C21C21"/>
    <w:rsid w:val="00C21C71"/>
    <w:rsid w:val="00C22242"/>
    <w:rsid w:val="00C222B6"/>
    <w:rsid w:val="00C2262E"/>
    <w:rsid w:val="00C227D9"/>
    <w:rsid w:val="00C22A04"/>
    <w:rsid w:val="00C22A3F"/>
    <w:rsid w:val="00C22E60"/>
    <w:rsid w:val="00C22EF8"/>
    <w:rsid w:val="00C23102"/>
    <w:rsid w:val="00C231B2"/>
    <w:rsid w:val="00C2322A"/>
    <w:rsid w:val="00C23548"/>
    <w:rsid w:val="00C2359E"/>
    <w:rsid w:val="00C235FD"/>
    <w:rsid w:val="00C23758"/>
    <w:rsid w:val="00C23CEC"/>
    <w:rsid w:val="00C23D65"/>
    <w:rsid w:val="00C23D68"/>
    <w:rsid w:val="00C24419"/>
    <w:rsid w:val="00C2460C"/>
    <w:rsid w:val="00C24612"/>
    <w:rsid w:val="00C2464E"/>
    <w:rsid w:val="00C2465F"/>
    <w:rsid w:val="00C248C1"/>
    <w:rsid w:val="00C24A0E"/>
    <w:rsid w:val="00C24A48"/>
    <w:rsid w:val="00C24D3A"/>
    <w:rsid w:val="00C25117"/>
    <w:rsid w:val="00C25640"/>
    <w:rsid w:val="00C2571C"/>
    <w:rsid w:val="00C258BC"/>
    <w:rsid w:val="00C25AB9"/>
    <w:rsid w:val="00C263FE"/>
    <w:rsid w:val="00C265AB"/>
    <w:rsid w:val="00C2678D"/>
    <w:rsid w:val="00C2679F"/>
    <w:rsid w:val="00C2682A"/>
    <w:rsid w:val="00C26E81"/>
    <w:rsid w:val="00C26FB8"/>
    <w:rsid w:val="00C274B4"/>
    <w:rsid w:val="00C27604"/>
    <w:rsid w:val="00C27677"/>
    <w:rsid w:val="00C277B4"/>
    <w:rsid w:val="00C27957"/>
    <w:rsid w:val="00C27C3B"/>
    <w:rsid w:val="00C27EC6"/>
    <w:rsid w:val="00C30392"/>
    <w:rsid w:val="00C303EB"/>
    <w:rsid w:val="00C30596"/>
    <w:rsid w:val="00C305D9"/>
    <w:rsid w:val="00C3095F"/>
    <w:rsid w:val="00C30E52"/>
    <w:rsid w:val="00C30EEA"/>
    <w:rsid w:val="00C30F7A"/>
    <w:rsid w:val="00C30FBB"/>
    <w:rsid w:val="00C31064"/>
    <w:rsid w:val="00C3132F"/>
    <w:rsid w:val="00C314ED"/>
    <w:rsid w:val="00C31687"/>
    <w:rsid w:val="00C317FE"/>
    <w:rsid w:val="00C31B50"/>
    <w:rsid w:val="00C31BC5"/>
    <w:rsid w:val="00C32013"/>
    <w:rsid w:val="00C3236C"/>
    <w:rsid w:val="00C3252B"/>
    <w:rsid w:val="00C32564"/>
    <w:rsid w:val="00C32626"/>
    <w:rsid w:val="00C3268F"/>
    <w:rsid w:val="00C326FA"/>
    <w:rsid w:val="00C32BA5"/>
    <w:rsid w:val="00C32E63"/>
    <w:rsid w:val="00C32F7B"/>
    <w:rsid w:val="00C32FA8"/>
    <w:rsid w:val="00C32FF5"/>
    <w:rsid w:val="00C3303D"/>
    <w:rsid w:val="00C330E1"/>
    <w:rsid w:val="00C33216"/>
    <w:rsid w:val="00C338F6"/>
    <w:rsid w:val="00C339C0"/>
    <w:rsid w:val="00C33C1F"/>
    <w:rsid w:val="00C33C6D"/>
    <w:rsid w:val="00C33DE2"/>
    <w:rsid w:val="00C33E8E"/>
    <w:rsid w:val="00C33EB7"/>
    <w:rsid w:val="00C341B9"/>
    <w:rsid w:val="00C34546"/>
    <w:rsid w:val="00C34B04"/>
    <w:rsid w:val="00C34BDF"/>
    <w:rsid w:val="00C34D3D"/>
    <w:rsid w:val="00C34EB5"/>
    <w:rsid w:val="00C3528C"/>
    <w:rsid w:val="00C3534F"/>
    <w:rsid w:val="00C353F5"/>
    <w:rsid w:val="00C354F7"/>
    <w:rsid w:val="00C355D3"/>
    <w:rsid w:val="00C35A56"/>
    <w:rsid w:val="00C35B33"/>
    <w:rsid w:val="00C35C7E"/>
    <w:rsid w:val="00C35C88"/>
    <w:rsid w:val="00C35CC0"/>
    <w:rsid w:val="00C35FB1"/>
    <w:rsid w:val="00C360C2"/>
    <w:rsid w:val="00C36148"/>
    <w:rsid w:val="00C361AA"/>
    <w:rsid w:val="00C362C8"/>
    <w:rsid w:val="00C36339"/>
    <w:rsid w:val="00C36499"/>
    <w:rsid w:val="00C36D18"/>
    <w:rsid w:val="00C36DCA"/>
    <w:rsid w:val="00C37329"/>
    <w:rsid w:val="00C376A6"/>
    <w:rsid w:val="00C378EB"/>
    <w:rsid w:val="00C37947"/>
    <w:rsid w:val="00C37AA1"/>
    <w:rsid w:val="00C37C17"/>
    <w:rsid w:val="00C37C7C"/>
    <w:rsid w:val="00C37CA3"/>
    <w:rsid w:val="00C37E73"/>
    <w:rsid w:val="00C4005E"/>
    <w:rsid w:val="00C4022C"/>
    <w:rsid w:val="00C40390"/>
    <w:rsid w:val="00C4039F"/>
    <w:rsid w:val="00C4079E"/>
    <w:rsid w:val="00C40908"/>
    <w:rsid w:val="00C409CE"/>
    <w:rsid w:val="00C40E65"/>
    <w:rsid w:val="00C4100B"/>
    <w:rsid w:val="00C4154D"/>
    <w:rsid w:val="00C418DF"/>
    <w:rsid w:val="00C41BF5"/>
    <w:rsid w:val="00C41BFB"/>
    <w:rsid w:val="00C41E99"/>
    <w:rsid w:val="00C41FA7"/>
    <w:rsid w:val="00C41FD9"/>
    <w:rsid w:val="00C42111"/>
    <w:rsid w:val="00C42237"/>
    <w:rsid w:val="00C42523"/>
    <w:rsid w:val="00C4259C"/>
    <w:rsid w:val="00C4282B"/>
    <w:rsid w:val="00C42CF1"/>
    <w:rsid w:val="00C42D1C"/>
    <w:rsid w:val="00C434A2"/>
    <w:rsid w:val="00C43607"/>
    <w:rsid w:val="00C43D0D"/>
    <w:rsid w:val="00C43D6C"/>
    <w:rsid w:val="00C44167"/>
    <w:rsid w:val="00C44249"/>
    <w:rsid w:val="00C44328"/>
    <w:rsid w:val="00C444EB"/>
    <w:rsid w:val="00C44516"/>
    <w:rsid w:val="00C4455A"/>
    <w:rsid w:val="00C4499C"/>
    <w:rsid w:val="00C44A51"/>
    <w:rsid w:val="00C44A66"/>
    <w:rsid w:val="00C44FA1"/>
    <w:rsid w:val="00C45413"/>
    <w:rsid w:val="00C456E2"/>
    <w:rsid w:val="00C456F1"/>
    <w:rsid w:val="00C4577C"/>
    <w:rsid w:val="00C45B35"/>
    <w:rsid w:val="00C45C18"/>
    <w:rsid w:val="00C45C75"/>
    <w:rsid w:val="00C46585"/>
    <w:rsid w:val="00C46630"/>
    <w:rsid w:val="00C46832"/>
    <w:rsid w:val="00C469F6"/>
    <w:rsid w:val="00C46CF3"/>
    <w:rsid w:val="00C46D6A"/>
    <w:rsid w:val="00C46DD8"/>
    <w:rsid w:val="00C46F57"/>
    <w:rsid w:val="00C4727D"/>
    <w:rsid w:val="00C4764F"/>
    <w:rsid w:val="00C4793E"/>
    <w:rsid w:val="00C47D67"/>
    <w:rsid w:val="00C47D75"/>
    <w:rsid w:val="00C502F1"/>
    <w:rsid w:val="00C503A2"/>
    <w:rsid w:val="00C50482"/>
    <w:rsid w:val="00C5082A"/>
    <w:rsid w:val="00C50835"/>
    <w:rsid w:val="00C508BA"/>
    <w:rsid w:val="00C50A22"/>
    <w:rsid w:val="00C50AEF"/>
    <w:rsid w:val="00C50B25"/>
    <w:rsid w:val="00C50E13"/>
    <w:rsid w:val="00C50E22"/>
    <w:rsid w:val="00C5110E"/>
    <w:rsid w:val="00C51173"/>
    <w:rsid w:val="00C511B3"/>
    <w:rsid w:val="00C5136D"/>
    <w:rsid w:val="00C517D8"/>
    <w:rsid w:val="00C518E8"/>
    <w:rsid w:val="00C51A53"/>
    <w:rsid w:val="00C51D70"/>
    <w:rsid w:val="00C51E1A"/>
    <w:rsid w:val="00C51E23"/>
    <w:rsid w:val="00C51E88"/>
    <w:rsid w:val="00C52390"/>
    <w:rsid w:val="00C528DE"/>
    <w:rsid w:val="00C52C41"/>
    <w:rsid w:val="00C53086"/>
    <w:rsid w:val="00C53452"/>
    <w:rsid w:val="00C534BC"/>
    <w:rsid w:val="00C53613"/>
    <w:rsid w:val="00C53A09"/>
    <w:rsid w:val="00C53AFD"/>
    <w:rsid w:val="00C53BE9"/>
    <w:rsid w:val="00C53D89"/>
    <w:rsid w:val="00C54622"/>
    <w:rsid w:val="00C54664"/>
    <w:rsid w:val="00C5468D"/>
    <w:rsid w:val="00C54975"/>
    <w:rsid w:val="00C549DB"/>
    <w:rsid w:val="00C54A64"/>
    <w:rsid w:val="00C54A7A"/>
    <w:rsid w:val="00C54BFF"/>
    <w:rsid w:val="00C54C39"/>
    <w:rsid w:val="00C54DED"/>
    <w:rsid w:val="00C55149"/>
    <w:rsid w:val="00C55161"/>
    <w:rsid w:val="00C55272"/>
    <w:rsid w:val="00C5531D"/>
    <w:rsid w:val="00C5563D"/>
    <w:rsid w:val="00C55671"/>
    <w:rsid w:val="00C557B3"/>
    <w:rsid w:val="00C55AB0"/>
    <w:rsid w:val="00C55E39"/>
    <w:rsid w:val="00C563AE"/>
    <w:rsid w:val="00C56572"/>
    <w:rsid w:val="00C565C6"/>
    <w:rsid w:val="00C56658"/>
    <w:rsid w:val="00C5666A"/>
    <w:rsid w:val="00C56703"/>
    <w:rsid w:val="00C56817"/>
    <w:rsid w:val="00C56C5F"/>
    <w:rsid w:val="00C56C9D"/>
    <w:rsid w:val="00C56FDC"/>
    <w:rsid w:val="00C57043"/>
    <w:rsid w:val="00C5720E"/>
    <w:rsid w:val="00C5732D"/>
    <w:rsid w:val="00C574D8"/>
    <w:rsid w:val="00C57525"/>
    <w:rsid w:val="00C576E0"/>
    <w:rsid w:val="00C578B2"/>
    <w:rsid w:val="00C57961"/>
    <w:rsid w:val="00C579F5"/>
    <w:rsid w:val="00C57C9B"/>
    <w:rsid w:val="00C57D8D"/>
    <w:rsid w:val="00C57E41"/>
    <w:rsid w:val="00C57E9F"/>
    <w:rsid w:val="00C605A8"/>
    <w:rsid w:val="00C6085A"/>
    <w:rsid w:val="00C60860"/>
    <w:rsid w:val="00C60CC1"/>
    <w:rsid w:val="00C60E79"/>
    <w:rsid w:val="00C60F0B"/>
    <w:rsid w:val="00C60F3C"/>
    <w:rsid w:val="00C613D9"/>
    <w:rsid w:val="00C61636"/>
    <w:rsid w:val="00C619D5"/>
    <w:rsid w:val="00C61BD6"/>
    <w:rsid w:val="00C61C4A"/>
    <w:rsid w:val="00C61C83"/>
    <w:rsid w:val="00C61E1C"/>
    <w:rsid w:val="00C62586"/>
    <w:rsid w:val="00C6267D"/>
    <w:rsid w:val="00C627EB"/>
    <w:rsid w:val="00C62893"/>
    <w:rsid w:val="00C62998"/>
    <w:rsid w:val="00C6299B"/>
    <w:rsid w:val="00C62BF4"/>
    <w:rsid w:val="00C62C67"/>
    <w:rsid w:val="00C62CF3"/>
    <w:rsid w:val="00C62D50"/>
    <w:rsid w:val="00C634D0"/>
    <w:rsid w:val="00C63583"/>
    <w:rsid w:val="00C635DC"/>
    <w:rsid w:val="00C636F5"/>
    <w:rsid w:val="00C6377B"/>
    <w:rsid w:val="00C63AAD"/>
    <w:rsid w:val="00C63EAE"/>
    <w:rsid w:val="00C63F45"/>
    <w:rsid w:val="00C63F53"/>
    <w:rsid w:val="00C64C79"/>
    <w:rsid w:val="00C64D96"/>
    <w:rsid w:val="00C64E67"/>
    <w:rsid w:val="00C6531A"/>
    <w:rsid w:val="00C65646"/>
    <w:rsid w:val="00C6592F"/>
    <w:rsid w:val="00C65BFD"/>
    <w:rsid w:val="00C65E53"/>
    <w:rsid w:val="00C65EEA"/>
    <w:rsid w:val="00C66129"/>
    <w:rsid w:val="00C661C7"/>
    <w:rsid w:val="00C66326"/>
    <w:rsid w:val="00C6638F"/>
    <w:rsid w:val="00C666E8"/>
    <w:rsid w:val="00C66A27"/>
    <w:rsid w:val="00C66B86"/>
    <w:rsid w:val="00C66BB2"/>
    <w:rsid w:val="00C671F5"/>
    <w:rsid w:val="00C6721E"/>
    <w:rsid w:val="00C672FA"/>
    <w:rsid w:val="00C673E0"/>
    <w:rsid w:val="00C679B1"/>
    <w:rsid w:val="00C67AB3"/>
    <w:rsid w:val="00C67CAB"/>
    <w:rsid w:val="00C67D2B"/>
    <w:rsid w:val="00C67E25"/>
    <w:rsid w:val="00C67F92"/>
    <w:rsid w:val="00C7014A"/>
    <w:rsid w:val="00C7016B"/>
    <w:rsid w:val="00C7029B"/>
    <w:rsid w:val="00C70437"/>
    <w:rsid w:val="00C70495"/>
    <w:rsid w:val="00C70756"/>
    <w:rsid w:val="00C707AE"/>
    <w:rsid w:val="00C709A2"/>
    <w:rsid w:val="00C70ABF"/>
    <w:rsid w:val="00C70BF3"/>
    <w:rsid w:val="00C70D17"/>
    <w:rsid w:val="00C71752"/>
    <w:rsid w:val="00C717D4"/>
    <w:rsid w:val="00C7185A"/>
    <w:rsid w:val="00C718EC"/>
    <w:rsid w:val="00C71A31"/>
    <w:rsid w:val="00C71D6F"/>
    <w:rsid w:val="00C71DCA"/>
    <w:rsid w:val="00C71E57"/>
    <w:rsid w:val="00C72004"/>
    <w:rsid w:val="00C72010"/>
    <w:rsid w:val="00C723FC"/>
    <w:rsid w:val="00C72420"/>
    <w:rsid w:val="00C7252F"/>
    <w:rsid w:val="00C72A12"/>
    <w:rsid w:val="00C72A4F"/>
    <w:rsid w:val="00C72DDE"/>
    <w:rsid w:val="00C731F8"/>
    <w:rsid w:val="00C733FD"/>
    <w:rsid w:val="00C7373F"/>
    <w:rsid w:val="00C73A5B"/>
    <w:rsid w:val="00C73A62"/>
    <w:rsid w:val="00C73E50"/>
    <w:rsid w:val="00C73ECC"/>
    <w:rsid w:val="00C73FF3"/>
    <w:rsid w:val="00C74160"/>
    <w:rsid w:val="00C741C6"/>
    <w:rsid w:val="00C74200"/>
    <w:rsid w:val="00C745C3"/>
    <w:rsid w:val="00C7460E"/>
    <w:rsid w:val="00C74753"/>
    <w:rsid w:val="00C74862"/>
    <w:rsid w:val="00C749DC"/>
    <w:rsid w:val="00C74BE3"/>
    <w:rsid w:val="00C74F4D"/>
    <w:rsid w:val="00C74FCF"/>
    <w:rsid w:val="00C753A5"/>
    <w:rsid w:val="00C7556A"/>
    <w:rsid w:val="00C7582B"/>
    <w:rsid w:val="00C75BE1"/>
    <w:rsid w:val="00C75C99"/>
    <w:rsid w:val="00C75CF4"/>
    <w:rsid w:val="00C75D6A"/>
    <w:rsid w:val="00C762DF"/>
    <w:rsid w:val="00C76301"/>
    <w:rsid w:val="00C76308"/>
    <w:rsid w:val="00C76699"/>
    <w:rsid w:val="00C76991"/>
    <w:rsid w:val="00C76EA8"/>
    <w:rsid w:val="00C76FA8"/>
    <w:rsid w:val="00C77204"/>
    <w:rsid w:val="00C77500"/>
    <w:rsid w:val="00C778AE"/>
    <w:rsid w:val="00C77A70"/>
    <w:rsid w:val="00C77A8B"/>
    <w:rsid w:val="00C77B7C"/>
    <w:rsid w:val="00C77E54"/>
    <w:rsid w:val="00C802A0"/>
    <w:rsid w:val="00C802C7"/>
    <w:rsid w:val="00C802D0"/>
    <w:rsid w:val="00C804A8"/>
    <w:rsid w:val="00C804F9"/>
    <w:rsid w:val="00C8055A"/>
    <w:rsid w:val="00C80A45"/>
    <w:rsid w:val="00C80C94"/>
    <w:rsid w:val="00C80E2A"/>
    <w:rsid w:val="00C80E40"/>
    <w:rsid w:val="00C812EB"/>
    <w:rsid w:val="00C8154B"/>
    <w:rsid w:val="00C815C9"/>
    <w:rsid w:val="00C8163F"/>
    <w:rsid w:val="00C81B86"/>
    <w:rsid w:val="00C81CC5"/>
    <w:rsid w:val="00C821E3"/>
    <w:rsid w:val="00C82229"/>
    <w:rsid w:val="00C82324"/>
    <w:rsid w:val="00C82386"/>
    <w:rsid w:val="00C82576"/>
    <w:rsid w:val="00C82586"/>
    <w:rsid w:val="00C82665"/>
    <w:rsid w:val="00C82773"/>
    <w:rsid w:val="00C8290E"/>
    <w:rsid w:val="00C82BF3"/>
    <w:rsid w:val="00C82CA4"/>
    <w:rsid w:val="00C82F50"/>
    <w:rsid w:val="00C830DB"/>
    <w:rsid w:val="00C831A9"/>
    <w:rsid w:val="00C831BF"/>
    <w:rsid w:val="00C83279"/>
    <w:rsid w:val="00C83505"/>
    <w:rsid w:val="00C8353F"/>
    <w:rsid w:val="00C8366A"/>
    <w:rsid w:val="00C837A1"/>
    <w:rsid w:val="00C83951"/>
    <w:rsid w:val="00C83C43"/>
    <w:rsid w:val="00C83FB7"/>
    <w:rsid w:val="00C8414F"/>
    <w:rsid w:val="00C841CF"/>
    <w:rsid w:val="00C841D5"/>
    <w:rsid w:val="00C8438F"/>
    <w:rsid w:val="00C8468D"/>
    <w:rsid w:val="00C848CC"/>
    <w:rsid w:val="00C84C20"/>
    <w:rsid w:val="00C84CB8"/>
    <w:rsid w:val="00C84CC6"/>
    <w:rsid w:val="00C85472"/>
    <w:rsid w:val="00C8559F"/>
    <w:rsid w:val="00C856B1"/>
    <w:rsid w:val="00C8571F"/>
    <w:rsid w:val="00C85863"/>
    <w:rsid w:val="00C85B8A"/>
    <w:rsid w:val="00C85C7A"/>
    <w:rsid w:val="00C85D10"/>
    <w:rsid w:val="00C85D4E"/>
    <w:rsid w:val="00C85DAB"/>
    <w:rsid w:val="00C86076"/>
    <w:rsid w:val="00C861C8"/>
    <w:rsid w:val="00C86984"/>
    <w:rsid w:val="00C869C4"/>
    <w:rsid w:val="00C86EA9"/>
    <w:rsid w:val="00C86FB5"/>
    <w:rsid w:val="00C86FBD"/>
    <w:rsid w:val="00C87104"/>
    <w:rsid w:val="00C87235"/>
    <w:rsid w:val="00C873E1"/>
    <w:rsid w:val="00C873F8"/>
    <w:rsid w:val="00C876FC"/>
    <w:rsid w:val="00C879CA"/>
    <w:rsid w:val="00C87A7B"/>
    <w:rsid w:val="00C87AF7"/>
    <w:rsid w:val="00C87B1E"/>
    <w:rsid w:val="00C87B30"/>
    <w:rsid w:val="00C87EA9"/>
    <w:rsid w:val="00C87EFC"/>
    <w:rsid w:val="00C87F60"/>
    <w:rsid w:val="00C90018"/>
    <w:rsid w:val="00C904E5"/>
    <w:rsid w:val="00C906D1"/>
    <w:rsid w:val="00C908B1"/>
    <w:rsid w:val="00C90B9B"/>
    <w:rsid w:val="00C90BE1"/>
    <w:rsid w:val="00C90E19"/>
    <w:rsid w:val="00C90E7C"/>
    <w:rsid w:val="00C90F7A"/>
    <w:rsid w:val="00C90F9B"/>
    <w:rsid w:val="00C91549"/>
    <w:rsid w:val="00C916E9"/>
    <w:rsid w:val="00C91756"/>
    <w:rsid w:val="00C91C10"/>
    <w:rsid w:val="00C91CE0"/>
    <w:rsid w:val="00C91DA2"/>
    <w:rsid w:val="00C91E88"/>
    <w:rsid w:val="00C91F3B"/>
    <w:rsid w:val="00C921D5"/>
    <w:rsid w:val="00C92711"/>
    <w:rsid w:val="00C92883"/>
    <w:rsid w:val="00C92DA4"/>
    <w:rsid w:val="00C93775"/>
    <w:rsid w:val="00C93917"/>
    <w:rsid w:val="00C93A52"/>
    <w:rsid w:val="00C93D35"/>
    <w:rsid w:val="00C93E6F"/>
    <w:rsid w:val="00C94017"/>
    <w:rsid w:val="00C94263"/>
    <w:rsid w:val="00C94671"/>
    <w:rsid w:val="00C946AC"/>
    <w:rsid w:val="00C94C2E"/>
    <w:rsid w:val="00C94D86"/>
    <w:rsid w:val="00C94ECC"/>
    <w:rsid w:val="00C95474"/>
    <w:rsid w:val="00C9552F"/>
    <w:rsid w:val="00C95945"/>
    <w:rsid w:val="00C95AE5"/>
    <w:rsid w:val="00C95E7F"/>
    <w:rsid w:val="00C95FF9"/>
    <w:rsid w:val="00C960D3"/>
    <w:rsid w:val="00C963CE"/>
    <w:rsid w:val="00C96491"/>
    <w:rsid w:val="00C96975"/>
    <w:rsid w:val="00C96B0A"/>
    <w:rsid w:val="00C96C69"/>
    <w:rsid w:val="00C96EE7"/>
    <w:rsid w:val="00C971FF"/>
    <w:rsid w:val="00C9738C"/>
    <w:rsid w:val="00C97413"/>
    <w:rsid w:val="00C97545"/>
    <w:rsid w:val="00C97D9F"/>
    <w:rsid w:val="00C97E56"/>
    <w:rsid w:val="00CA0039"/>
    <w:rsid w:val="00CA015D"/>
    <w:rsid w:val="00CA020C"/>
    <w:rsid w:val="00CA0249"/>
    <w:rsid w:val="00CA0722"/>
    <w:rsid w:val="00CA0942"/>
    <w:rsid w:val="00CA0E31"/>
    <w:rsid w:val="00CA121A"/>
    <w:rsid w:val="00CA149A"/>
    <w:rsid w:val="00CA17A0"/>
    <w:rsid w:val="00CA1810"/>
    <w:rsid w:val="00CA1911"/>
    <w:rsid w:val="00CA19A8"/>
    <w:rsid w:val="00CA1B9A"/>
    <w:rsid w:val="00CA1C4C"/>
    <w:rsid w:val="00CA1CBB"/>
    <w:rsid w:val="00CA1D33"/>
    <w:rsid w:val="00CA1E3A"/>
    <w:rsid w:val="00CA22F4"/>
    <w:rsid w:val="00CA233F"/>
    <w:rsid w:val="00CA242C"/>
    <w:rsid w:val="00CA2471"/>
    <w:rsid w:val="00CA268B"/>
    <w:rsid w:val="00CA2780"/>
    <w:rsid w:val="00CA28A8"/>
    <w:rsid w:val="00CA2ECD"/>
    <w:rsid w:val="00CA300F"/>
    <w:rsid w:val="00CA3054"/>
    <w:rsid w:val="00CA3273"/>
    <w:rsid w:val="00CA32D4"/>
    <w:rsid w:val="00CA358A"/>
    <w:rsid w:val="00CA394E"/>
    <w:rsid w:val="00CA3A55"/>
    <w:rsid w:val="00CA3AA6"/>
    <w:rsid w:val="00CA3B98"/>
    <w:rsid w:val="00CA3D4F"/>
    <w:rsid w:val="00CA3DE3"/>
    <w:rsid w:val="00CA3E71"/>
    <w:rsid w:val="00CA3FE7"/>
    <w:rsid w:val="00CA4277"/>
    <w:rsid w:val="00CA4354"/>
    <w:rsid w:val="00CA444D"/>
    <w:rsid w:val="00CA4681"/>
    <w:rsid w:val="00CA469F"/>
    <w:rsid w:val="00CA4984"/>
    <w:rsid w:val="00CA4C0C"/>
    <w:rsid w:val="00CA4C44"/>
    <w:rsid w:val="00CA4DF2"/>
    <w:rsid w:val="00CA4EB3"/>
    <w:rsid w:val="00CA5072"/>
    <w:rsid w:val="00CA50F5"/>
    <w:rsid w:val="00CA5256"/>
    <w:rsid w:val="00CA575B"/>
    <w:rsid w:val="00CA58A8"/>
    <w:rsid w:val="00CA5AA8"/>
    <w:rsid w:val="00CA5B9A"/>
    <w:rsid w:val="00CA5CAD"/>
    <w:rsid w:val="00CA5DC1"/>
    <w:rsid w:val="00CA61A4"/>
    <w:rsid w:val="00CA662B"/>
    <w:rsid w:val="00CA6741"/>
    <w:rsid w:val="00CA6C52"/>
    <w:rsid w:val="00CA70B9"/>
    <w:rsid w:val="00CA70C2"/>
    <w:rsid w:val="00CA7273"/>
    <w:rsid w:val="00CA7521"/>
    <w:rsid w:val="00CA778C"/>
    <w:rsid w:val="00CA7A86"/>
    <w:rsid w:val="00CA7B50"/>
    <w:rsid w:val="00CA7B5B"/>
    <w:rsid w:val="00CA7BF4"/>
    <w:rsid w:val="00CB03EC"/>
    <w:rsid w:val="00CB0475"/>
    <w:rsid w:val="00CB05BD"/>
    <w:rsid w:val="00CB06C1"/>
    <w:rsid w:val="00CB0B38"/>
    <w:rsid w:val="00CB0CB0"/>
    <w:rsid w:val="00CB0D91"/>
    <w:rsid w:val="00CB0ECF"/>
    <w:rsid w:val="00CB0F50"/>
    <w:rsid w:val="00CB1070"/>
    <w:rsid w:val="00CB1405"/>
    <w:rsid w:val="00CB1526"/>
    <w:rsid w:val="00CB15EB"/>
    <w:rsid w:val="00CB17E1"/>
    <w:rsid w:val="00CB1D1C"/>
    <w:rsid w:val="00CB1ECB"/>
    <w:rsid w:val="00CB1F63"/>
    <w:rsid w:val="00CB20DF"/>
    <w:rsid w:val="00CB2629"/>
    <w:rsid w:val="00CB27CC"/>
    <w:rsid w:val="00CB27F6"/>
    <w:rsid w:val="00CB2866"/>
    <w:rsid w:val="00CB28B1"/>
    <w:rsid w:val="00CB2911"/>
    <w:rsid w:val="00CB2E25"/>
    <w:rsid w:val="00CB2FFF"/>
    <w:rsid w:val="00CB3150"/>
    <w:rsid w:val="00CB31D3"/>
    <w:rsid w:val="00CB3256"/>
    <w:rsid w:val="00CB34E7"/>
    <w:rsid w:val="00CB3658"/>
    <w:rsid w:val="00CB3F4B"/>
    <w:rsid w:val="00CB3FDE"/>
    <w:rsid w:val="00CB4404"/>
    <w:rsid w:val="00CB440D"/>
    <w:rsid w:val="00CB455C"/>
    <w:rsid w:val="00CB4943"/>
    <w:rsid w:val="00CB4A39"/>
    <w:rsid w:val="00CB4D07"/>
    <w:rsid w:val="00CB4D25"/>
    <w:rsid w:val="00CB4D7A"/>
    <w:rsid w:val="00CB4E1E"/>
    <w:rsid w:val="00CB5018"/>
    <w:rsid w:val="00CB502E"/>
    <w:rsid w:val="00CB5213"/>
    <w:rsid w:val="00CB5790"/>
    <w:rsid w:val="00CB57F3"/>
    <w:rsid w:val="00CB58C7"/>
    <w:rsid w:val="00CB58E4"/>
    <w:rsid w:val="00CB591B"/>
    <w:rsid w:val="00CB59AB"/>
    <w:rsid w:val="00CB59B3"/>
    <w:rsid w:val="00CB5E14"/>
    <w:rsid w:val="00CB603F"/>
    <w:rsid w:val="00CB6116"/>
    <w:rsid w:val="00CB61C1"/>
    <w:rsid w:val="00CB645C"/>
    <w:rsid w:val="00CB66E4"/>
    <w:rsid w:val="00CB67E3"/>
    <w:rsid w:val="00CB68A6"/>
    <w:rsid w:val="00CB69C0"/>
    <w:rsid w:val="00CB6CDC"/>
    <w:rsid w:val="00CB6CE1"/>
    <w:rsid w:val="00CB7011"/>
    <w:rsid w:val="00CB77FA"/>
    <w:rsid w:val="00CB7908"/>
    <w:rsid w:val="00CB7BFC"/>
    <w:rsid w:val="00CB7C4C"/>
    <w:rsid w:val="00CB7CAA"/>
    <w:rsid w:val="00CB7D0E"/>
    <w:rsid w:val="00CC07DD"/>
    <w:rsid w:val="00CC0825"/>
    <w:rsid w:val="00CC096A"/>
    <w:rsid w:val="00CC0970"/>
    <w:rsid w:val="00CC0D4E"/>
    <w:rsid w:val="00CC0EEE"/>
    <w:rsid w:val="00CC1058"/>
    <w:rsid w:val="00CC10DA"/>
    <w:rsid w:val="00CC13EA"/>
    <w:rsid w:val="00CC158D"/>
    <w:rsid w:val="00CC1655"/>
    <w:rsid w:val="00CC17BD"/>
    <w:rsid w:val="00CC18A6"/>
    <w:rsid w:val="00CC191C"/>
    <w:rsid w:val="00CC1B17"/>
    <w:rsid w:val="00CC1CF3"/>
    <w:rsid w:val="00CC1D71"/>
    <w:rsid w:val="00CC1D85"/>
    <w:rsid w:val="00CC1ED8"/>
    <w:rsid w:val="00CC20FA"/>
    <w:rsid w:val="00CC2310"/>
    <w:rsid w:val="00CC2490"/>
    <w:rsid w:val="00CC28E2"/>
    <w:rsid w:val="00CC28F9"/>
    <w:rsid w:val="00CC2969"/>
    <w:rsid w:val="00CC2CE3"/>
    <w:rsid w:val="00CC2DFF"/>
    <w:rsid w:val="00CC2E48"/>
    <w:rsid w:val="00CC2E61"/>
    <w:rsid w:val="00CC30FB"/>
    <w:rsid w:val="00CC320E"/>
    <w:rsid w:val="00CC3280"/>
    <w:rsid w:val="00CC3282"/>
    <w:rsid w:val="00CC37B0"/>
    <w:rsid w:val="00CC37C8"/>
    <w:rsid w:val="00CC398A"/>
    <w:rsid w:val="00CC3EE7"/>
    <w:rsid w:val="00CC4186"/>
    <w:rsid w:val="00CC4AE6"/>
    <w:rsid w:val="00CC4AED"/>
    <w:rsid w:val="00CC4B9A"/>
    <w:rsid w:val="00CC4C5A"/>
    <w:rsid w:val="00CC4D27"/>
    <w:rsid w:val="00CC4E4E"/>
    <w:rsid w:val="00CC4F5F"/>
    <w:rsid w:val="00CC4FEE"/>
    <w:rsid w:val="00CC5039"/>
    <w:rsid w:val="00CC51C0"/>
    <w:rsid w:val="00CC51E9"/>
    <w:rsid w:val="00CC524B"/>
    <w:rsid w:val="00CC534B"/>
    <w:rsid w:val="00CC5468"/>
    <w:rsid w:val="00CC589F"/>
    <w:rsid w:val="00CC5A54"/>
    <w:rsid w:val="00CC5A5A"/>
    <w:rsid w:val="00CC5B27"/>
    <w:rsid w:val="00CC5CB1"/>
    <w:rsid w:val="00CC5CF3"/>
    <w:rsid w:val="00CC5D3A"/>
    <w:rsid w:val="00CC5ED0"/>
    <w:rsid w:val="00CC606A"/>
    <w:rsid w:val="00CC6383"/>
    <w:rsid w:val="00CC64FA"/>
    <w:rsid w:val="00CC66F3"/>
    <w:rsid w:val="00CC6844"/>
    <w:rsid w:val="00CC6D94"/>
    <w:rsid w:val="00CC7124"/>
    <w:rsid w:val="00CC724F"/>
    <w:rsid w:val="00CC72B2"/>
    <w:rsid w:val="00CC7483"/>
    <w:rsid w:val="00CC7A3C"/>
    <w:rsid w:val="00CC7AC5"/>
    <w:rsid w:val="00CC7C65"/>
    <w:rsid w:val="00CC7E31"/>
    <w:rsid w:val="00CC7E70"/>
    <w:rsid w:val="00CC7F1F"/>
    <w:rsid w:val="00CD06E6"/>
    <w:rsid w:val="00CD07BD"/>
    <w:rsid w:val="00CD09B5"/>
    <w:rsid w:val="00CD0D42"/>
    <w:rsid w:val="00CD1036"/>
    <w:rsid w:val="00CD1047"/>
    <w:rsid w:val="00CD110F"/>
    <w:rsid w:val="00CD131A"/>
    <w:rsid w:val="00CD1429"/>
    <w:rsid w:val="00CD14E0"/>
    <w:rsid w:val="00CD18CA"/>
    <w:rsid w:val="00CD18E5"/>
    <w:rsid w:val="00CD1994"/>
    <w:rsid w:val="00CD1AD7"/>
    <w:rsid w:val="00CD1C75"/>
    <w:rsid w:val="00CD228F"/>
    <w:rsid w:val="00CD24CF"/>
    <w:rsid w:val="00CD261F"/>
    <w:rsid w:val="00CD2C15"/>
    <w:rsid w:val="00CD2CF6"/>
    <w:rsid w:val="00CD2D31"/>
    <w:rsid w:val="00CD2D89"/>
    <w:rsid w:val="00CD2E39"/>
    <w:rsid w:val="00CD31C4"/>
    <w:rsid w:val="00CD3474"/>
    <w:rsid w:val="00CD3509"/>
    <w:rsid w:val="00CD353F"/>
    <w:rsid w:val="00CD3A60"/>
    <w:rsid w:val="00CD3B49"/>
    <w:rsid w:val="00CD3CDA"/>
    <w:rsid w:val="00CD3F5C"/>
    <w:rsid w:val="00CD46AD"/>
    <w:rsid w:val="00CD4883"/>
    <w:rsid w:val="00CD50C4"/>
    <w:rsid w:val="00CD563D"/>
    <w:rsid w:val="00CD591E"/>
    <w:rsid w:val="00CD59A6"/>
    <w:rsid w:val="00CD59E8"/>
    <w:rsid w:val="00CD5B6D"/>
    <w:rsid w:val="00CD5B93"/>
    <w:rsid w:val="00CD5E00"/>
    <w:rsid w:val="00CD5F40"/>
    <w:rsid w:val="00CD6138"/>
    <w:rsid w:val="00CD63FE"/>
    <w:rsid w:val="00CD646C"/>
    <w:rsid w:val="00CD657A"/>
    <w:rsid w:val="00CD6654"/>
    <w:rsid w:val="00CD6977"/>
    <w:rsid w:val="00CD6B57"/>
    <w:rsid w:val="00CD6BCC"/>
    <w:rsid w:val="00CD7310"/>
    <w:rsid w:val="00CD744E"/>
    <w:rsid w:val="00CD7625"/>
    <w:rsid w:val="00CD784C"/>
    <w:rsid w:val="00CD796F"/>
    <w:rsid w:val="00CD79C8"/>
    <w:rsid w:val="00CD7BB1"/>
    <w:rsid w:val="00CD7C3D"/>
    <w:rsid w:val="00CE05AE"/>
    <w:rsid w:val="00CE086F"/>
    <w:rsid w:val="00CE089A"/>
    <w:rsid w:val="00CE090F"/>
    <w:rsid w:val="00CE0973"/>
    <w:rsid w:val="00CE0A81"/>
    <w:rsid w:val="00CE0BA4"/>
    <w:rsid w:val="00CE0E87"/>
    <w:rsid w:val="00CE0EA9"/>
    <w:rsid w:val="00CE0F7B"/>
    <w:rsid w:val="00CE0FD3"/>
    <w:rsid w:val="00CE11A6"/>
    <w:rsid w:val="00CE1387"/>
    <w:rsid w:val="00CE15AE"/>
    <w:rsid w:val="00CE15E4"/>
    <w:rsid w:val="00CE16E5"/>
    <w:rsid w:val="00CE18A2"/>
    <w:rsid w:val="00CE206D"/>
    <w:rsid w:val="00CE214A"/>
    <w:rsid w:val="00CE2341"/>
    <w:rsid w:val="00CE24CD"/>
    <w:rsid w:val="00CE29BA"/>
    <w:rsid w:val="00CE2BF9"/>
    <w:rsid w:val="00CE2C1E"/>
    <w:rsid w:val="00CE2E9A"/>
    <w:rsid w:val="00CE3083"/>
    <w:rsid w:val="00CE33BA"/>
    <w:rsid w:val="00CE35C2"/>
    <w:rsid w:val="00CE39FC"/>
    <w:rsid w:val="00CE3EA4"/>
    <w:rsid w:val="00CE3F7F"/>
    <w:rsid w:val="00CE41FF"/>
    <w:rsid w:val="00CE42DA"/>
    <w:rsid w:val="00CE42FE"/>
    <w:rsid w:val="00CE486C"/>
    <w:rsid w:val="00CE4A6A"/>
    <w:rsid w:val="00CE4A9B"/>
    <w:rsid w:val="00CE50F4"/>
    <w:rsid w:val="00CE52FE"/>
    <w:rsid w:val="00CE53AF"/>
    <w:rsid w:val="00CE5B50"/>
    <w:rsid w:val="00CE5D24"/>
    <w:rsid w:val="00CE612D"/>
    <w:rsid w:val="00CE621F"/>
    <w:rsid w:val="00CE6233"/>
    <w:rsid w:val="00CE62A5"/>
    <w:rsid w:val="00CE652F"/>
    <w:rsid w:val="00CE65CC"/>
    <w:rsid w:val="00CE661E"/>
    <w:rsid w:val="00CE661F"/>
    <w:rsid w:val="00CE6804"/>
    <w:rsid w:val="00CE6861"/>
    <w:rsid w:val="00CE6BC6"/>
    <w:rsid w:val="00CE6CE3"/>
    <w:rsid w:val="00CE6EAB"/>
    <w:rsid w:val="00CE6ED4"/>
    <w:rsid w:val="00CE7542"/>
    <w:rsid w:val="00CE756F"/>
    <w:rsid w:val="00CE796C"/>
    <w:rsid w:val="00CE7AFE"/>
    <w:rsid w:val="00CE7C72"/>
    <w:rsid w:val="00CE7E5A"/>
    <w:rsid w:val="00CE7FAD"/>
    <w:rsid w:val="00CF0383"/>
    <w:rsid w:val="00CF043B"/>
    <w:rsid w:val="00CF0725"/>
    <w:rsid w:val="00CF0A82"/>
    <w:rsid w:val="00CF0BBA"/>
    <w:rsid w:val="00CF0C3C"/>
    <w:rsid w:val="00CF0C3F"/>
    <w:rsid w:val="00CF0CB2"/>
    <w:rsid w:val="00CF0D34"/>
    <w:rsid w:val="00CF0DBB"/>
    <w:rsid w:val="00CF1116"/>
    <w:rsid w:val="00CF12EA"/>
    <w:rsid w:val="00CF136B"/>
    <w:rsid w:val="00CF1440"/>
    <w:rsid w:val="00CF14CA"/>
    <w:rsid w:val="00CF1731"/>
    <w:rsid w:val="00CF1754"/>
    <w:rsid w:val="00CF17BE"/>
    <w:rsid w:val="00CF17C6"/>
    <w:rsid w:val="00CF1B25"/>
    <w:rsid w:val="00CF1C32"/>
    <w:rsid w:val="00CF2788"/>
    <w:rsid w:val="00CF280F"/>
    <w:rsid w:val="00CF2856"/>
    <w:rsid w:val="00CF2932"/>
    <w:rsid w:val="00CF297B"/>
    <w:rsid w:val="00CF2995"/>
    <w:rsid w:val="00CF2B7A"/>
    <w:rsid w:val="00CF2EFB"/>
    <w:rsid w:val="00CF312A"/>
    <w:rsid w:val="00CF3263"/>
    <w:rsid w:val="00CF3267"/>
    <w:rsid w:val="00CF34D8"/>
    <w:rsid w:val="00CF362F"/>
    <w:rsid w:val="00CF3666"/>
    <w:rsid w:val="00CF3853"/>
    <w:rsid w:val="00CF3B6D"/>
    <w:rsid w:val="00CF3C83"/>
    <w:rsid w:val="00CF3CD4"/>
    <w:rsid w:val="00CF3DC1"/>
    <w:rsid w:val="00CF3EC8"/>
    <w:rsid w:val="00CF403F"/>
    <w:rsid w:val="00CF4106"/>
    <w:rsid w:val="00CF4142"/>
    <w:rsid w:val="00CF480A"/>
    <w:rsid w:val="00CF49D9"/>
    <w:rsid w:val="00CF4A9F"/>
    <w:rsid w:val="00CF4B7E"/>
    <w:rsid w:val="00CF4E11"/>
    <w:rsid w:val="00CF53BE"/>
    <w:rsid w:val="00CF5846"/>
    <w:rsid w:val="00CF5A01"/>
    <w:rsid w:val="00CF5A73"/>
    <w:rsid w:val="00CF5D19"/>
    <w:rsid w:val="00CF5D89"/>
    <w:rsid w:val="00CF5D9B"/>
    <w:rsid w:val="00CF5F41"/>
    <w:rsid w:val="00CF6058"/>
    <w:rsid w:val="00CF6131"/>
    <w:rsid w:val="00CF6319"/>
    <w:rsid w:val="00CF66BA"/>
    <w:rsid w:val="00CF673C"/>
    <w:rsid w:val="00CF675E"/>
    <w:rsid w:val="00CF67C2"/>
    <w:rsid w:val="00CF6804"/>
    <w:rsid w:val="00CF699E"/>
    <w:rsid w:val="00CF6ABC"/>
    <w:rsid w:val="00CF6EBD"/>
    <w:rsid w:val="00CF70AE"/>
    <w:rsid w:val="00CF73A4"/>
    <w:rsid w:val="00CF7643"/>
    <w:rsid w:val="00CF77ED"/>
    <w:rsid w:val="00CF787C"/>
    <w:rsid w:val="00D001B0"/>
    <w:rsid w:val="00D001CF"/>
    <w:rsid w:val="00D005DD"/>
    <w:rsid w:val="00D00C85"/>
    <w:rsid w:val="00D00CE4"/>
    <w:rsid w:val="00D00E6A"/>
    <w:rsid w:val="00D01766"/>
    <w:rsid w:val="00D01811"/>
    <w:rsid w:val="00D018E4"/>
    <w:rsid w:val="00D01B7A"/>
    <w:rsid w:val="00D02327"/>
    <w:rsid w:val="00D023EA"/>
    <w:rsid w:val="00D0240C"/>
    <w:rsid w:val="00D02438"/>
    <w:rsid w:val="00D0246C"/>
    <w:rsid w:val="00D027FE"/>
    <w:rsid w:val="00D02836"/>
    <w:rsid w:val="00D02938"/>
    <w:rsid w:val="00D02A38"/>
    <w:rsid w:val="00D02B69"/>
    <w:rsid w:val="00D02C7F"/>
    <w:rsid w:val="00D02EE1"/>
    <w:rsid w:val="00D02F27"/>
    <w:rsid w:val="00D02FEB"/>
    <w:rsid w:val="00D0311D"/>
    <w:rsid w:val="00D03377"/>
    <w:rsid w:val="00D03694"/>
    <w:rsid w:val="00D0380E"/>
    <w:rsid w:val="00D03833"/>
    <w:rsid w:val="00D03876"/>
    <w:rsid w:val="00D038A6"/>
    <w:rsid w:val="00D038CF"/>
    <w:rsid w:val="00D03A7B"/>
    <w:rsid w:val="00D03B8C"/>
    <w:rsid w:val="00D03BC2"/>
    <w:rsid w:val="00D03C71"/>
    <w:rsid w:val="00D04039"/>
    <w:rsid w:val="00D041E6"/>
    <w:rsid w:val="00D042A2"/>
    <w:rsid w:val="00D04499"/>
    <w:rsid w:val="00D044B7"/>
    <w:rsid w:val="00D04636"/>
    <w:rsid w:val="00D04638"/>
    <w:rsid w:val="00D046F2"/>
    <w:rsid w:val="00D0484A"/>
    <w:rsid w:val="00D04AD8"/>
    <w:rsid w:val="00D04D33"/>
    <w:rsid w:val="00D04DA6"/>
    <w:rsid w:val="00D0508B"/>
    <w:rsid w:val="00D050AB"/>
    <w:rsid w:val="00D052B1"/>
    <w:rsid w:val="00D05392"/>
    <w:rsid w:val="00D0557D"/>
    <w:rsid w:val="00D05B14"/>
    <w:rsid w:val="00D05C9F"/>
    <w:rsid w:val="00D05D77"/>
    <w:rsid w:val="00D05E41"/>
    <w:rsid w:val="00D05F95"/>
    <w:rsid w:val="00D06280"/>
    <w:rsid w:val="00D064BD"/>
    <w:rsid w:val="00D066A8"/>
    <w:rsid w:val="00D06BAD"/>
    <w:rsid w:val="00D06E12"/>
    <w:rsid w:val="00D06EBE"/>
    <w:rsid w:val="00D0711F"/>
    <w:rsid w:val="00D071BA"/>
    <w:rsid w:val="00D0736E"/>
    <w:rsid w:val="00D07530"/>
    <w:rsid w:val="00D075D1"/>
    <w:rsid w:val="00D07682"/>
    <w:rsid w:val="00D07A1B"/>
    <w:rsid w:val="00D07EE0"/>
    <w:rsid w:val="00D10011"/>
    <w:rsid w:val="00D100F0"/>
    <w:rsid w:val="00D10261"/>
    <w:rsid w:val="00D10427"/>
    <w:rsid w:val="00D10719"/>
    <w:rsid w:val="00D1094F"/>
    <w:rsid w:val="00D10BD7"/>
    <w:rsid w:val="00D10C69"/>
    <w:rsid w:val="00D10DBF"/>
    <w:rsid w:val="00D10E25"/>
    <w:rsid w:val="00D1116B"/>
    <w:rsid w:val="00D111B9"/>
    <w:rsid w:val="00D11304"/>
    <w:rsid w:val="00D114C2"/>
    <w:rsid w:val="00D11891"/>
    <w:rsid w:val="00D11E7E"/>
    <w:rsid w:val="00D11F10"/>
    <w:rsid w:val="00D11F25"/>
    <w:rsid w:val="00D120E9"/>
    <w:rsid w:val="00D12138"/>
    <w:rsid w:val="00D12352"/>
    <w:rsid w:val="00D123E1"/>
    <w:rsid w:val="00D12573"/>
    <w:rsid w:val="00D127FE"/>
    <w:rsid w:val="00D1292A"/>
    <w:rsid w:val="00D12BAD"/>
    <w:rsid w:val="00D12CE7"/>
    <w:rsid w:val="00D13149"/>
    <w:rsid w:val="00D131DF"/>
    <w:rsid w:val="00D1372F"/>
    <w:rsid w:val="00D137EE"/>
    <w:rsid w:val="00D13906"/>
    <w:rsid w:val="00D13BEA"/>
    <w:rsid w:val="00D13D52"/>
    <w:rsid w:val="00D13DD5"/>
    <w:rsid w:val="00D143C7"/>
    <w:rsid w:val="00D14889"/>
    <w:rsid w:val="00D14B16"/>
    <w:rsid w:val="00D14E7D"/>
    <w:rsid w:val="00D1512F"/>
    <w:rsid w:val="00D15360"/>
    <w:rsid w:val="00D1542F"/>
    <w:rsid w:val="00D1546F"/>
    <w:rsid w:val="00D158FE"/>
    <w:rsid w:val="00D15A40"/>
    <w:rsid w:val="00D15B00"/>
    <w:rsid w:val="00D15D30"/>
    <w:rsid w:val="00D15F80"/>
    <w:rsid w:val="00D161A0"/>
    <w:rsid w:val="00D161C7"/>
    <w:rsid w:val="00D16377"/>
    <w:rsid w:val="00D1652D"/>
    <w:rsid w:val="00D1659B"/>
    <w:rsid w:val="00D16615"/>
    <w:rsid w:val="00D166B2"/>
    <w:rsid w:val="00D167AF"/>
    <w:rsid w:val="00D167B1"/>
    <w:rsid w:val="00D16A8B"/>
    <w:rsid w:val="00D16D6D"/>
    <w:rsid w:val="00D170E3"/>
    <w:rsid w:val="00D1760F"/>
    <w:rsid w:val="00D1767E"/>
    <w:rsid w:val="00D176C8"/>
    <w:rsid w:val="00D1780E"/>
    <w:rsid w:val="00D17896"/>
    <w:rsid w:val="00D17C27"/>
    <w:rsid w:val="00D201D1"/>
    <w:rsid w:val="00D208A6"/>
    <w:rsid w:val="00D20A83"/>
    <w:rsid w:val="00D20CE5"/>
    <w:rsid w:val="00D20E0A"/>
    <w:rsid w:val="00D20EBC"/>
    <w:rsid w:val="00D211AA"/>
    <w:rsid w:val="00D21238"/>
    <w:rsid w:val="00D21377"/>
    <w:rsid w:val="00D21555"/>
    <w:rsid w:val="00D21879"/>
    <w:rsid w:val="00D219D8"/>
    <w:rsid w:val="00D21C0D"/>
    <w:rsid w:val="00D21D63"/>
    <w:rsid w:val="00D21E52"/>
    <w:rsid w:val="00D223ED"/>
    <w:rsid w:val="00D22934"/>
    <w:rsid w:val="00D22B3E"/>
    <w:rsid w:val="00D22C56"/>
    <w:rsid w:val="00D22C68"/>
    <w:rsid w:val="00D22D4F"/>
    <w:rsid w:val="00D22FA9"/>
    <w:rsid w:val="00D22FD2"/>
    <w:rsid w:val="00D23280"/>
    <w:rsid w:val="00D233AF"/>
    <w:rsid w:val="00D23419"/>
    <w:rsid w:val="00D235B6"/>
    <w:rsid w:val="00D237EE"/>
    <w:rsid w:val="00D23965"/>
    <w:rsid w:val="00D23A09"/>
    <w:rsid w:val="00D23B46"/>
    <w:rsid w:val="00D23C58"/>
    <w:rsid w:val="00D23DF3"/>
    <w:rsid w:val="00D23F23"/>
    <w:rsid w:val="00D23FE6"/>
    <w:rsid w:val="00D240EF"/>
    <w:rsid w:val="00D243DA"/>
    <w:rsid w:val="00D24475"/>
    <w:rsid w:val="00D24506"/>
    <w:rsid w:val="00D246E6"/>
    <w:rsid w:val="00D247B3"/>
    <w:rsid w:val="00D2493A"/>
    <w:rsid w:val="00D24940"/>
    <w:rsid w:val="00D24B44"/>
    <w:rsid w:val="00D24D80"/>
    <w:rsid w:val="00D25433"/>
    <w:rsid w:val="00D2549B"/>
    <w:rsid w:val="00D25522"/>
    <w:rsid w:val="00D25560"/>
    <w:rsid w:val="00D25708"/>
    <w:rsid w:val="00D25F87"/>
    <w:rsid w:val="00D25FD5"/>
    <w:rsid w:val="00D261A6"/>
    <w:rsid w:val="00D26392"/>
    <w:rsid w:val="00D26707"/>
    <w:rsid w:val="00D267C5"/>
    <w:rsid w:val="00D26937"/>
    <w:rsid w:val="00D26F13"/>
    <w:rsid w:val="00D27500"/>
    <w:rsid w:val="00D27736"/>
    <w:rsid w:val="00D27987"/>
    <w:rsid w:val="00D27AE4"/>
    <w:rsid w:val="00D27DA0"/>
    <w:rsid w:val="00D27E40"/>
    <w:rsid w:val="00D3004F"/>
    <w:rsid w:val="00D30268"/>
    <w:rsid w:val="00D302B9"/>
    <w:rsid w:val="00D30370"/>
    <w:rsid w:val="00D3044C"/>
    <w:rsid w:val="00D304D4"/>
    <w:rsid w:val="00D305D7"/>
    <w:rsid w:val="00D30657"/>
    <w:rsid w:val="00D30752"/>
    <w:rsid w:val="00D308BB"/>
    <w:rsid w:val="00D30927"/>
    <w:rsid w:val="00D30984"/>
    <w:rsid w:val="00D30B20"/>
    <w:rsid w:val="00D30B7B"/>
    <w:rsid w:val="00D30BF6"/>
    <w:rsid w:val="00D30C43"/>
    <w:rsid w:val="00D30CE8"/>
    <w:rsid w:val="00D30DA1"/>
    <w:rsid w:val="00D30EE5"/>
    <w:rsid w:val="00D311A3"/>
    <w:rsid w:val="00D3134E"/>
    <w:rsid w:val="00D31377"/>
    <w:rsid w:val="00D3151F"/>
    <w:rsid w:val="00D315CA"/>
    <w:rsid w:val="00D31E96"/>
    <w:rsid w:val="00D32359"/>
    <w:rsid w:val="00D32580"/>
    <w:rsid w:val="00D329A9"/>
    <w:rsid w:val="00D32BD6"/>
    <w:rsid w:val="00D32C4E"/>
    <w:rsid w:val="00D32E05"/>
    <w:rsid w:val="00D3327D"/>
    <w:rsid w:val="00D332AE"/>
    <w:rsid w:val="00D333FA"/>
    <w:rsid w:val="00D335CD"/>
    <w:rsid w:val="00D338BB"/>
    <w:rsid w:val="00D339CB"/>
    <w:rsid w:val="00D33C93"/>
    <w:rsid w:val="00D33D54"/>
    <w:rsid w:val="00D33E62"/>
    <w:rsid w:val="00D33FCB"/>
    <w:rsid w:val="00D341CC"/>
    <w:rsid w:val="00D342C1"/>
    <w:rsid w:val="00D34545"/>
    <w:rsid w:val="00D34594"/>
    <w:rsid w:val="00D34882"/>
    <w:rsid w:val="00D3493D"/>
    <w:rsid w:val="00D34A10"/>
    <w:rsid w:val="00D34A1A"/>
    <w:rsid w:val="00D35086"/>
    <w:rsid w:val="00D35432"/>
    <w:rsid w:val="00D354A9"/>
    <w:rsid w:val="00D358D1"/>
    <w:rsid w:val="00D35AD8"/>
    <w:rsid w:val="00D35B0B"/>
    <w:rsid w:val="00D35BEE"/>
    <w:rsid w:val="00D36179"/>
    <w:rsid w:val="00D36456"/>
    <w:rsid w:val="00D36475"/>
    <w:rsid w:val="00D3654E"/>
    <w:rsid w:val="00D369EE"/>
    <w:rsid w:val="00D36A02"/>
    <w:rsid w:val="00D36A39"/>
    <w:rsid w:val="00D36D21"/>
    <w:rsid w:val="00D37454"/>
    <w:rsid w:val="00D375AF"/>
    <w:rsid w:val="00D3778D"/>
    <w:rsid w:val="00D377F2"/>
    <w:rsid w:val="00D3781E"/>
    <w:rsid w:val="00D4002A"/>
    <w:rsid w:val="00D4007C"/>
    <w:rsid w:val="00D4016F"/>
    <w:rsid w:val="00D40194"/>
    <w:rsid w:val="00D4055F"/>
    <w:rsid w:val="00D4056D"/>
    <w:rsid w:val="00D4088F"/>
    <w:rsid w:val="00D4166F"/>
    <w:rsid w:val="00D417C7"/>
    <w:rsid w:val="00D417E5"/>
    <w:rsid w:val="00D417FD"/>
    <w:rsid w:val="00D41CB1"/>
    <w:rsid w:val="00D41FE0"/>
    <w:rsid w:val="00D4200C"/>
    <w:rsid w:val="00D4203D"/>
    <w:rsid w:val="00D42177"/>
    <w:rsid w:val="00D4232F"/>
    <w:rsid w:val="00D4234F"/>
    <w:rsid w:val="00D42538"/>
    <w:rsid w:val="00D42558"/>
    <w:rsid w:val="00D42C52"/>
    <w:rsid w:val="00D42D27"/>
    <w:rsid w:val="00D42D31"/>
    <w:rsid w:val="00D42F01"/>
    <w:rsid w:val="00D4316F"/>
    <w:rsid w:val="00D43C1B"/>
    <w:rsid w:val="00D43CD7"/>
    <w:rsid w:val="00D43E1B"/>
    <w:rsid w:val="00D43EFB"/>
    <w:rsid w:val="00D43FD8"/>
    <w:rsid w:val="00D4427E"/>
    <w:rsid w:val="00D44402"/>
    <w:rsid w:val="00D446B9"/>
    <w:rsid w:val="00D44C32"/>
    <w:rsid w:val="00D44C57"/>
    <w:rsid w:val="00D45110"/>
    <w:rsid w:val="00D45A02"/>
    <w:rsid w:val="00D45B73"/>
    <w:rsid w:val="00D45BBD"/>
    <w:rsid w:val="00D45C1F"/>
    <w:rsid w:val="00D45C86"/>
    <w:rsid w:val="00D46055"/>
    <w:rsid w:val="00D460E2"/>
    <w:rsid w:val="00D461BA"/>
    <w:rsid w:val="00D46421"/>
    <w:rsid w:val="00D465C2"/>
    <w:rsid w:val="00D466CA"/>
    <w:rsid w:val="00D466E0"/>
    <w:rsid w:val="00D4692A"/>
    <w:rsid w:val="00D4693D"/>
    <w:rsid w:val="00D46AFB"/>
    <w:rsid w:val="00D46B44"/>
    <w:rsid w:val="00D46B55"/>
    <w:rsid w:val="00D46CAD"/>
    <w:rsid w:val="00D46CC9"/>
    <w:rsid w:val="00D46EE1"/>
    <w:rsid w:val="00D46F71"/>
    <w:rsid w:val="00D46F7A"/>
    <w:rsid w:val="00D46FC9"/>
    <w:rsid w:val="00D470A6"/>
    <w:rsid w:val="00D47168"/>
    <w:rsid w:val="00D4719F"/>
    <w:rsid w:val="00D471B8"/>
    <w:rsid w:val="00D472C2"/>
    <w:rsid w:val="00D47382"/>
    <w:rsid w:val="00D47917"/>
    <w:rsid w:val="00D47C7F"/>
    <w:rsid w:val="00D47F81"/>
    <w:rsid w:val="00D5058B"/>
    <w:rsid w:val="00D50964"/>
    <w:rsid w:val="00D50967"/>
    <w:rsid w:val="00D50E14"/>
    <w:rsid w:val="00D51039"/>
    <w:rsid w:val="00D5121B"/>
    <w:rsid w:val="00D51288"/>
    <w:rsid w:val="00D514F4"/>
    <w:rsid w:val="00D5150C"/>
    <w:rsid w:val="00D51675"/>
    <w:rsid w:val="00D516E7"/>
    <w:rsid w:val="00D51797"/>
    <w:rsid w:val="00D518E7"/>
    <w:rsid w:val="00D51929"/>
    <w:rsid w:val="00D51D6E"/>
    <w:rsid w:val="00D51EDA"/>
    <w:rsid w:val="00D51FF8"/>
    <w:rsid w:val="00D5200A"/>
    <w:rsid w:val="00D52214"/>
    <w:rsid w:val="00D522B1"/>
    <w:rsid w:val="00D52432"/>
    <w:rsid w:val="00D5288F"/>
    <w:rsid w:val="00D52B9E"/>
    <w:rsid w:val="00D52E8E"/>
    <w:rsid w:val="00D52F90"/>
    <w:rsid w:val="00D53252"/>
    <w:rsid w:val="00D53311"/>
    <w:rsid w:val="00D533A5"/>
    <w:rsid w:val="00D535C3"/>
    <w:rsid w:val="00D535E8"/>
    <w:rsid w:val="00D5386F"/>
    <w:rsid w:val="00D53C1A"/>
    <w:rsid w:val="00D53C5A"/>
    <w:rsid w:val="00D53F0A"/>
    <w:rsid w:val="00D53FAD"/>
    <w:rsid w:val="00D541EC"/>
    <w:rsid w:val="00D542FA"/>
    <w:rsid w:val="00D54417"/>
    <w:rsid w:val="00D54B19"/>
    <w:rsid w:val="00D54B41"/>
    <w:rsid w:val="00D54CEE"/>
    <w:rsid w:val="00D5512A"/>
    <w:rsid w:val="00D552D2"/>
    <w:rsid w:val="00D5581B"/>
    <w:rsid w:val="00D55B4C"/>
    <w:rsid w:val="00D55FF0"/>
    <w:rsid w:val="00D5614F"/>
    <w:rsid w:val="00D56222"/>
    <w:rsid w:val="00D5630D"/>
    <w:rsid w:val="00D56322"/>
    <w:rsid w:val="00D5639E"/>
    <w:rsid w:val="00D56A16"/>
    <w:rsid w:val="00D56B66"/>
    <w:rsid w:val="00D56BEF"/>
    <w:rsid w:val="00D57134"/>
    <w:rsid w:val="00D572BE"/>
    <w:rsid w:val="00D57351"/>
    <w:rsid w:val="00D573D4"/>
    <w:rsid w:val="00D5747A"/>
    <w:rsid w:val="00D5753B"/>
    <w:rsid w:val="00D5755D"/>
    <w:rsid w:val="00D57787"/>
    <w:rsid w:val="00D579A8"/>
    <w:rsid w:val="00D6004C"/>
    <w:rsid w:val="00D60288"/>
    <w:rsid w:val="00D60295"/>
    <w:rsid w:val="00D604B9"/>
    <w:rsid w:val="00D60823"/>
    <w:rsid w:val="00D60A11"/>
    <w:rsid w:val="00D60CEC"/>
    <w:rsid w:val="00D61504"/>
    <w:rsid w:val="00D619E4"/>
    <w:rsid w:val="00D61B26"/>
    <w:rsid w:val="00D61BCA"/>
    <w:rsid w:val="00D61BD3"/>
    <w:rsid w:val="00D61BF8"/>
    <w:rsid w:val="00D61D6D"/>
    <w:rsid w:val="00D61F21"/>
    <w:rsid w:val="00D62157"/>
    <w:rsid w:val="00D62181"/>
    <w:rsid w:val="00D62493"/>
    <w:rsid w:val="00D624C7"/>
    <w:rsid w:val="00D62599"/>
    <w:rsid w:val="00D62958"/>
    <w:rsid w:val="00D62C00"/>
    <w:rsid w:val="00D62D3C"/>
    <w:rsid w:val="00D62E88"/>
    <w:rsid w:val="00D632D6"/>
    <w:rsid w:val="00D6363D"/>
    <w:rsid w:val="00D63936"/>
    <w:rsid w:val="00D63D32"/>
    <w:rsid w:val="00D63DB5"/>
    <w:rsid w:val="00D63EC8"/>
    <w:rsid w:val="00D6421F"/>
    <w:rsid w:val="00D643DC"/>
    <w:rsid w:val="00D64938"/>
    <w:rsid w:val="00D64E3A"/>
    <w:rsid w:val="00D65066"/>
    <w:rsid w:val="00D65454"/>
    <w:rsid w:val="00D654A9"/>
    <w:rsid w:val="00D65949"/>
    <w:rsid w:val="00D65BB1"/>
    <w:rsid w:val="00D65E81"/>
    <w:rsid w:val="00D66190"/>
    <w:rsid w:val="00D66436"/>
    <w:rsid w:val="00D66A97"/>
    <w:rsid w:val="00D66B1A"/>
    <w:rsid w:val="00D66E1D"/>
    <w:rsid w:val="00D66EB1"/>
    <w:rsid w:val="00D6716E"/>
    <w:rsid w:val="00D67429"/>
    <w:rsid w:val="00D674FB"/>
    <w:rsid w:val="00D67696"/>
    <w:rsid w:val="00D67A15"/>
    <w:rsid w:val="00D67D25"/>
    <w:rsid w:val="00D67D48"/>
    <w:rsid w:val="00D67DE3"/>
    <w:rsid w:val="00D67DE7"/>
    <w:rsid w:val="00D67E62"/>
    <w:rsid w:val="00D67ED5"/>
    <w:rsid w:val="00D67F6D"/>
    <w:rsid w:val="00D67FDB"/>
    <w:rsid w:val="00D70033"/>
    <w:rsid w:val="00D70298"/>
    <w:rsid w:val="00D7034E"/>
    <w:rsid w:val="00D703BA"/>
    <w:rsid w:val="00D703D6"/>
    <w:rsid w:val="00D7040A"/>
    <w:rsid w:val="00D706B5"/>
    <w:rsid w:val="00D70824"/>
    <w:rsid w:val="00D7083B"/>
    <w:rsid w:val="00D70850"/>
    <w:rsid w:val="00D70ED9"/>
    <w:rsid w:val="00D70F73"/>
    <w:rsid w:val="00D71285"/>
    <w:rsid w:val="00D71338"/>
    <w:rsid w:val="00D71348"/>
    <w:rsid w:val="00D718D9"/>
    <w:rsid w:val="00D7190A"/>
    <w:rsid w:val="00D71AD2"/>
    <w:rsid w:val="00D71AFA"/>
    <w:rsid w:val="00D71D69"/>
    <w:rsid w:val="00D72094"/>
    <w:rsid w:val="00D7210E"/>
    <w:rsid w:val="00D72139"/>
    <w:rsid w:val="00D7229A"/>
    <w:rsid w:val="00D72519"/>
    <w:rsid w:val="00D7265D"/>
    <w:rsid w:val="00D72858"/>
    <w:rsid w:val="00D7295F"/>
    <w:rsid w:val="00D72A5F"/>
    <w:rsid w:val="00D73098"/>
    <w:rsid w:val="00D73355"/>
    <w:rsid w:val="00D73954"/>
    <w:rsid w:val="00D7395E"/>
    <w:rsid w:val="00D73979"/>
    <w:rsid w:val="00D73BC4"/>
    <w:rsid w:val="00D73DB3"/>
    <w:rsid w:val="00D74039"/>
    <w:rsid w:val="00D74532"/>
    <w:rsid w:val="00D74570"/>
    <w:rsid w:val="00D74A15"/>
    <w:rsid w:val="00D74A9D"/>
    <w:rsid w:val="00D74C30"/>
    <w:rsid w:val="00D74E0A"/>
    <w:rsid w:val="00D74F21"/>
    <w:rsid w:val="00D74FB3"/>
    <w:rsid w:val="00D753CD"/>
    <w:rsid w:val="00D753E1"/>
    <w:rsid w:val="00D7569C"/>
    <w:rsid w:val="00D757E8"/>
    <w:rsid w:val="00D7599A"/>
    <w:rsid w:val="00D75A9C"/>
    <w:rsid w:val="00D75B3E"/>
    <w:rsid w:val="00D75BAB"/>
    <w:rsid w:val="00D75F8F"/>
    <w:rsid w:val="00D7600F"/>
    <w:rsid w:val="00D7631B"/>
    <w:rsid w:val="00D76342"/>
    <w:rsid w:val="00D76598"/>
    <w:rsid w:val="00D76838"/>
    <w:rsid w:val="00D7691C"/>
    <w:rsid w:val="00D76B96"/>
    <w:rsid w:val="00D773DF"/>
    <w:rsid w:val="00D774DD"/>
    <w:rsid w:val="00D77723"/>
    <w:rsid w:val="00D77841"/>
    <w:rsid w:val="00D778DE"/>
    <w:rsid w:val="00D77B87"/>
    <w:rsid w:val="00D77D19"/>
    <w:rsid w:val="00D77DC3"/>
    <w:rsid w:val="00D77F99"/>
    <w:rsid w:val="00D8016A"/>
    <w:rsid w:val="00D802A2"/>
    <w:rsid w:val="00D80AAC"/>
    <w:rsid w:val="00D80D31"/>
    <w:rsid w:val="00D80D96"/>
    <w:rsid w:val="00D80E00"/>
    <w:rsid w:val="00D80E07"/>
    <w:rsid w:val="00D80F6B"/>
    <w:rsid w:val="00D81048"/>
    <w:rsid w:val="00D8150F"/>
    <w:rsid w:val="00D81620"/>
    <w:rsid w:val="00D819A3"/>
    <w:rsid w:val="00D81B1B"/>
    <w:rsid w:val="00D81D08"/>
    <w:rsid w:val="00D81D70"/>
    <w:rsid w:val="00D81E00"/>
    <w:rsid w:val="00D81E33"/>
    <w:rsid w:val="00D82130"/>
    <w:rsid w:val="00D8275D"/>
    <w:rsid w:val="00D829E3"/>
    <w:rsid w:val="00D82CFB"/>
    <w:rsid w:val="00D82D8E"/>
    <w:rsid w:val="00D82F32"/>
    <w:rsid w:val="00D82F64"/>
    <w:rsid w:val="00D8331B"/>
    <w:rsid w:val="00D8341E"/>
    <w:rsid w:val="00D83730"/>
    <w:rsid w:val="00D83FA2"/>
    <w:rsid w:val="00D83FF9"/>
    <w:rsid w:val="00D846F8"/>
    <w:rsid w:val="00D84773"/>
    <w:rsid w:val="00D847AF"/>
    <w:rsid w:val="00D848F4"/>
    <w:rsid w:val="00D849E0"/>
    <w:rsid w:val="00D84C6E"/>
    <w:rsid w:val="00D84FBA"/>
    <w:rsid w:val="00D852F9"/>
    <w:rsid w:val="00D8535F"/>
    <w:rsid w:val="00D8538D"/>
    <w:rsid w:val="00D85835"/>
    <w:rsid w:val="00D859F1"/>
    <w:rsid w:val="00D85A58"/>
    <w:rsid w:val="00D85A88"/>
    <w:rsid w:val="00D85C3D"/>
    <w:rsid w:val="00D85D7F"/>
    <w:rsid w:val="00D85E12"/>
    <w:rsid w:val="00D8639B"/>
    <w:rsid w:val="00D8639C"/>
    <w:rsid w:val="00D86619"/>
    <w:rsid w:val="00D8678E"/>
    <w:rsid w:val="00D867F7"/>
    <w:rsid w:val="00D86954"/>
    <w:rsid w:val="00D86A1E"/>
    <w:rsid w:val="00D86CEA"/>
    <w:rsid w:val="00D86D5C"/>
    <w:rsid w:val="00D86DF5"/>
    <w:rsid w:val="00D86F36"/>
    <w:rsid w:val="00D8707A"/>
    <w:rsid w:val="00D870A2"/>
    <w:rsid w:val="00D870F4"/>
    <w:rsid w:val="00D8714A"/>
    <w:rsid w:val="00D87643"/>
    <w:rsid w:val="00D876FF"/>
    <w:rsid w:val="00D877CA"/>
    <w:rsid w:val="00D87BCE"/>
    <w:rsid w:val="00D87D5C"/>
    <w:rsid w:val="00D87F45"/>
    <w:rsid w:val="00D9017B"/>
    <w:rsid w:val="00D903F8"/>
    <w:rsid w:val="00D9053E"/>
    <w:rsid w:val="00D90751"/>
    <w:rsid w:val="00D90862"/>
    <w:rsid w:val="00D90C37"/>
    <w:rsid w:val="00D90D46"/>
    <w:rsid w:val="00D91094"/>
    <w:rsid w:val="00D91261"/>
    <w:rsid w:val="00D9126C"/>
    <w:rsid w:val="00D913E1"/>
    <w:rsid w:val="00D914EC"/>
    <w:rsid w:val="00D916E6"/>
    <w:rsid w:val="00D91B0D"/>
    <w:rsid w:val="00D91C4E"/>
    <w:rsid w:val="00D91DD9"/>
    <w:rsid w:val="00D92147"/>
    <w:rsid w:val="00D923BD"/>
    <w:rsid w:val="00D926B7"/>
    <w:rsid w:val="00D92750"/>
    <w:rsid w:val="00D92755"/>
    <w:rsid w:val="00D927CD"/>
    <w:rsid w:val="00D92E19"/>
    <w:rsid w:val="00D93711"/>
    <w:rsid w:val="00D937FD"/>
    <w:rsid w:val="00D9391D"/>
    <w:rsid w:val="00D93A16"/>
    <w:rsid w:val="00D93C05"/>
    <w:rsid w:val="00D93C5B"/>
    <w:rsid w:val="00D93FA1"/>
    <w:rsid w:val="00D942B0"/>
    <w:rsid w:val="00D942C3"/>
    <w:rsid w:val="00D94585"/>
    <w:rsid w:val="00D94843"/>
    <w:rsid w:val="00D948E3"/>
    <w:rsid w:val="00D9493A"/>
    <w:rsid w:val="00D94B13"/>
    <w:rsid w:val="00D94C5F"/>
    <w:rsid w:val="00D94CF6"/>
    <w:rsid w:val="00D953C7"/>
    <w:rsid w:val="00D957A2"/>
    <w:rsid w:val="00D95B31"/>
    <w:rsid w:val="00D95D2B"/>
    <w:rsid w:val="00D962D4"/>
    <w:rsid w:val="00D96305"/>
    <w:rsid w:val="00D964A1"/>
    <w:rsid w:val="00D96558"/>
    <w:rsid w:val="00D96AEC"/>
    <w:rsid w:val="00D96E69"/>
    <w:rsid w:val="00D9705B"/>
    <w:rsid w:val="00D971F9"/>
    <w:rsid w:val="00D97677"/>
    <w:rsid w:val="00D97776"/>
    <w:rsid w:val="00D97786"/>
    <w:rsid w:val="00D97788"/>
    <w:rsid w:val="00D97A30"/>
    <w:rsid w:val="00D97B74"/>
    <w:rsid w:val="00D97DDD"/>
    <w:rsid w:val="00DA00D1"/>
    <w:rsid w:val="00DA01C9"/>
    <w:rsid w:val="00DA04A6"/>
    <w:rsid w:val="00DA0782"/>
    <w:rsid w:val="00DA0974"/>
    <w:rsid w:val="00DA0BFF"/>
    <w:rsid w:val="00DA0C31"/>
    <w:rsid w:val="00DA0F26"/>
    <w:rsid w:val="00DA1248"/>
    <w:rsid w:val="00DA16BD"/>
    <w:rsid w:val="00DA1A32"/>
    <w:rsid w:val="00DA1A3F"/>
    <w:rsid w:val="00DA1D9C"/>
    <w:rsid w:val="00DA2210"/>
    <w:rsid w:val="00DA22F6"/>
    <w:rsid w:val="00DA2433"/>
    <w:rsid w:val="00DA2563"/>
    <w:rsid w:val="00DA2640"/>
    <w:rsid w:val="00DA26A1"/>
    <w:rsid w:val="00DA26BF"/>
    <w:rsid w:val="00DA2729"/>
    <w:rsid w:val="00DA2847"/>
    <w:rsid w:val="00DA2CF9"/>
    <w:rsid w:val="00DA2E1F"/>
    <w:rsid w:val="00DA32F1"/>
    <w:rsid w:val="00DA335E"/>
    <w:rsid w:val="00DA34A0"/>
    <w:rsid w:val="00DA358A"/>
    <w:rsid w:val="00DA378A"/>
    <w:rsid w:val="00DA37B6"/>
    <w:rsid w:val="00DA3A25"/>
    <w:rsid w:val="00DA3AE9"/>
    <w:rsid w:val="00DA3B16"/>
    <w:rsid w:val="00DA3B88"/>
    <w:rsid w:val="00DA3BD0"/>
    <w:rsid w:val="00DA3CF0"/>
    <w:rsid w:val="00DA3D8C"/>
    <w:rsid w:val="00DA4161"/>
    <w:rsid w:val="00DA46BE"/>
    <w:rsid w:val="00DA4837"/>
    <w:rsid w:val="00DA4903"/>
    <w:rsid w:val="00DA4A97"/>
    <w:rsid w:val="00DA4BFC"/>
    <w:rsid w:val="00DA4C16"/>
    <w:rsid w:val="00DA4DB3"/>
    <w:rsid w:val="00DA509C"/>
    <w:rsid w:val="00DA50B2"/>
    <w:rsid w:val="00DA527B"/>
    <w:rsid w:val="00DA5413"/>
    <w:rsid w:val="00DA5428"/>
    <w:rsid w:val="00DA544C"/>
    <w:rsid w:val="00DA54AA"/>
    <w:rsid w:val="00DA54F8"/>
    <w:rsid w:val="00DA5542"/>
    <w:rsid w:val="00DA580D"/>
    <w:rsid w:val="00DA5AC5"/>
    <w:rsid w:val="00DA5C68"/>
    <w:rsid w:val="00DA5D5E"/>
    <w:rsid w:val="00DA5E87"/>
    <w:rsid w:val="00DA5F7C"/>
    <w:rsid w:val="00DA5FBD"/>
    <w:rsid w:val="00DA617A"/>
    <w:rsid w:val="00DA6B0D"/>
    <w:rsid w:val="00DA6CA1"/>
    <w:rsid w:val="00DA6D4B"/>
    <w:rsid w:val="00DA6E50"/>
    <w:rsid w:val="00DA7038"/>
    <w:rsid w:val="00DA704F"/>
    <w:rsid w:val="00DA7115"/>
    <w:rsid w:val="00DA7172"/>
    <w:rsid w:val="00DA720A"/>
    <w:rsid w:val="00DA7283"/>
    <w:rsid w:val="00DA73B2"/>
    <w:rsid w:val="00DA73D0"/>
    <w:rsid w:val="00DA75CA"/>
    <w:rsid w:val="00DA769A"/>
    <w:rsid w:val="00DA76C8"/>
    <w:rsid w:val="00DA7938"/>
    <w:rsid w:val="00DA79F8"/>
    <w:rsid w:val="00DA7AB9"/>
    <w:rsid w:val="00DA7FD0"/>
    <w:rsid w:val="00DB0098"/>
    <w:rsid w:val="00DB0383"/>
    <w:rsid w:val="00DB03CB"/>
    <w:rsid w:val="00DB0502"/>
    <w:rsid w:val="00DB0564"/>
    <w:rsid w:val="00DB07B3"/>
    <w:rsid w:val="00DB091A"/>
    <w:rsid w:val="00DB0B9E"/>
    <w:rsid w:val="00DB0BCB"/>
    <w:rsid w:val="00DB0D94"/>
    <w:rsid w:val="00DB0ECC"/>
    <w:rsid w:val="00DB0ECE"/>
    <w:rsid w:val="00DB0F7E"/>
    <w:rsid w:val="00DB10D5"/>
    <w:rsid w:val="00DB1377"/>
    <w:rsid w:val="00DB1473"/>
    <w:rsid w:val="00DB169C"/>
    <w:rsid w:val="00DB1724"/>
    <w:rsid w:val="00DB193A"/>
    <w:rsid w:val="00DB1E5A"/>
    <w:rsid w:val="00DB2037"/>
    <w:rsid w:val="00DB21D9"/>
    <w:rsid w:val="00DB237B"/>
    <w:rsid w:val="00DB2480"/>
    <w:rsid w:val="00DB310E"/>
    <w:rsid w:val="00DB31ED"/>
    <w:rsid w:val="00DB339A"/>
    <w:rsid w:val="00DB36CF"/>
    <w:rsid w:val="00DB3958"/>
    <w:rsid w:val="00DB3A54"/>
    <w:rsid w:val="00DB3B22"/>
    <w:rsid w:val="00DB3BF1"/>
    <w:rsid w:val="00DB3E66"/>
    <w:rsid w:val="00DB3EC7"/>
    <w:rsid w:val="00DB403D"/>
    <w:rsid w:val="00DB4318"/>
    <w:rsid w:val="00DB4380"/>
    <w:rsid w:val="00DB438E"/>
    <w:rsid w:val="00DB4409"/>
    <w:rsid w:val="00DB4630"/>
    <w:rsid w:val="00DB4677"/>
    <w:rsid w:val="00DB483C"/>
    <w:rsid w:val="00DB486A"/>
    <w:rsid w:val="00DB4AE8"/>
    <w:rsid w:val="00DB4BCA"/>
    <w:rsid w:val="00DB4C94"/>
    <w:rsid w:val="00DB4DD1"/>
    <w:rsid w:val="00DB4E0E"/>
    <w:rsid w:val="00DB4E50"/>
    <w:rsid w:val="00DB4EF9"/>
    <w:rsid w:val="00DB4FA5"/>
    <w:rsid w:val="00DB5167"/>
    <w:rsid w:val="00DB54E4"/>
    <w:rsid w:val="00DB569E"/>
    <w:rsid w:val="00DB5B5E"/>
    <w:rsid w:val="00DB5D6E"/>
    <w:rsid w:val="00DB5DE6"/>
    <w:rsid w:val="00DB5E4B"/>
    <w:rsid w:val="00DB5E6B"/>
    <w:rsid w:val="00DB5F7C"/>
    <w:rsid w:val="00DB6049"/>
    <w:rsid w:val="00DB6A78"/>
    <w:rsid w:val="00DB6B23"/>
    <w:rsid w:val="00DB6EF9"/>
    <w:rsid w:val="00DB7028"/>
    <w:rsid w:val="00DB7326"/>
    <w:rsid w:val="00DB739D"/>
    <w:rsid w:val="00DB747B"/>
    <w:rsid w:val="00DB74B8"/>
    <w:rsid w:val="00DB7686"/>
    <w:rsid w:val="00DB7753"/>
    <w:rsid w:val="00DB785F"/>
    <w:rsid w:val="00DB7D4C"/>
    <w:rsid w:val="00DB7D65"/>
    <w:rsid w:val="00DB7DF7"/>
    <w:rsid w:val="00DB7F70"/>
    <w:rsid w:val="00DC014D"/>
    <w:rsid w:val="00DC055B"/>
    <w:rsid w:val="00DC0571"/>
    <w:rsid w:val="00DC059F"/>
    <w:rsid w:val="00DC06FE"/>
    <w:rsid w:val="00DC0A46"/>
    <w:rsid w:val="00DC1BBA"/>
    <w:rsid w:val="00DC1CFF"/>
    <w:rsid w:val="00DC2633"/>
    <w:rsid w:val="00DC265F"/>
    <w:rsid w:val="00DC2972"/>
    <w:rsid w:val="00DC29A3"/>
    <w:rsid w:val="00DC29BA"/>
    <w:rsid w:val="00DC2E48"/>
    <w:rsid w:val="00DC2EC4"/>
    <w:rsid w:val="00DC2EFF"/>
    <w:rsid w:val="00DC3008"/>
    <w:rsid w:val="00DC3185"/>
    <w:rsid w:val="00DC32E9"/>
    <w:rsid w:val="00DC3582"/>
    <w:rsid w:val="00DC35B1"/>
    <w:rsid w:val="00DC3641"/>
    <w:rsid w:val="00DC373C"/>
    <w:rsid w:val="00DC396F"/>
    <w:rsid w:val="00DC39FF"/>
    <w:rsid w:val="00DC3A6C"/>
    <w:rsid w:val="00DC3B88"/>
    <w:rsid w:val="00DC3E5B"/>
    <w:rsid w:val="00DC3EF8"/>
    <w:rsid w:val="00DC42DB"/>
    <w:rsid w:val="00DC445F"/>
    <w:rsid w:val="00DC44B9"/>
    <w:rsid w:val="00DC44FB"/>
    <w:rsid w:val="00DC49DA"/>
    <w:rsid w:val="00DC4A04"/>
    <w:rsid w:val="00DC4B00"/>
    <w:rsid w:val="00DC4C18"/>
    <w:rsid w:val="00DC5710"/>
    <w:rsid w:val="00DC5B14"/>
    <w:rsid w:val="00DC5BAD"/>
    <w:rsid w:val="00DC5DAE"/>
    <w:rsid w:val="00DC6340"/>
    <w:rsid w:val="00DC63CE"/>
    <w:rsid w:val="00DC68EC"/>
    <w:rsid w:val="00DC6AD6"/>
    <w:rsid w:val="00DC6E43"/>
    <w:rsid w:val="00DC6F90"/>
    <w:rsid w:val="00DC72FC"/>
    <w:rsid w:val="00DC74F3"/>
    <w:rsid w:val="00DC7702"/>
    <w:rsid w:val="00DC7843"/>
    <w:rsid w:val="00DC794F"/>
    <w:rsid w:val="00DC79CB"/>
    <w:rsid w:val="00DC7BC1"/>
    <w:rsid w:val="00DC7D79"/>
    <w:rsid w:val="00DC7F5D"/>
    <w:rsid w:val="00DD014E"/>
    <w:rsid w:val="00DD061A"/>
    <w:rsid w:val="00DD06C1"/>
    <w:rsid w:val="00DD0771"/>
    <w:rsid w:val="00DD0851"/>
    <w:rsid w:val="00DD0B56"/>
    <w:rsid w:val="00DD0BD3"/>
    <w:rsid w:val="00DD0D23"/>
    <w:rsid w:val="00DD0DBF"/>
    <w:rsid w:val="00DD11E3"/>
    <w:rsid w:val="00DD1462"/>
    <w:rsid w:val="00DD18AC"/>
    <w:rsid w:val="00DD1981"/>
    <w:rsid w:val="00DD19E1"/>
    <w:rsid w:val="00DD19FF"/>
    <w:rsid w:val="00DD1BFD"/>
    <w:rsid w:val="00DD1EB0"/>
    <w:rsid w:val="00DD1F17"/>
    <w:rsid w:val="00DD2052"/>
    <w:rsid w:val="00DD220B"/>
    <w:rsid w:val="00DD2327"/>
    <w:rsid w:val="00DD2702"/>
    <w:rsid w:val="00DD2775"/>
    <w:rsid w:val="00DD3049"/>
    <w:rsid w:val="00DD306E"/>
    <w:rsid w:val="00DD3194"/>
    <w:rsid w:val="00DD34FE"/>
    <w:rsid w:val="00DD35FD"/>
    <w:rsid w:val="00DD3717"/>
    <w:rsid w:val="00DD3A92"/>
    <w:rsid w:val="00DD3F9A"/>
    <w:rsid w:val="00DD3FA7"/>
    <w:rsid w:val="00DD403C"/>
    <w:rsid w:val="00DD4446"/>
    <w:rsid w:val="00DD44A7"/>
    <w:rsid w:val="00DD4526"/>
    <w:rsid w:val="00DD458E"/>
    <w:rsid w:val="00DD4662"/>
    <w:rsid w:val="00DD470C"/>
    <w:rsid w:val="00DD4868"/>
    <w:rsid w:val="00DD490B"/>
    <w:rsid w:val="00DD49E2"/>
    <w:rsid w:val="00DD4D01"/>
    <w:rsid w:val="00DD4DFC"/>
    <w:rsid w:val="00DD4FB2"/>
    <w:rsid w:val="00DD51EC"/>
    <w:rsid w:val="00DD5207"/>
    <w:rsid w:val="00DD5318"/>
    <w:rsid w:val="00DD5470"/>
    <w:rsid w:val="00DD54B1"/>
    <w:rsid w:val="00DD5834"/>
    <w:rsid w:val="00DD5860"/>
    <w:rsid w:val="00DD5877"/>
    <w:rsid w:val="00DD5B55"/>
    <w:rsid w:val="00DD5B80"/>
    <w:rsid w:val="00DD5CAC"/>
    <w:rsid w:val="00DD5D4B"/>
    <w:rsid w:val="00DD5E1D"/>
    <w:rsid w:val="00DD5F0C"/>
    <w:rsid w:val="00DD5FD6"/>
    <w:rsid w:val="00DD6057"/>
    <w:rsid w:val="00DD6250"/>
    <w:rsid w:val="00DD6593"/>
    <w:rsid w:val="00DD65D9"/>
    <w:rsid w:val="00DD66A9"/>
    <w:rsid w:val="00DD6746"/>
    <w:rsid w:val="00DD6E70"/>
    <w:rsid w:val="00DD6F65"/>
    <w:rsid w:val="00DD6FFF"/>
    <w:rsid w:val="00DD70E5"/>
    <w:rsid w:val="00DD7186"/>
    <w:rsid w:val="00DD7444"/>
    <w:rsid w:val="00DD7CC8"/>
    <w:rsid w:val="00DD7D8F"/>
    <w:rsid w:val="00DD7E07"/>
    <w:rsid w:val="00DD7E08"/>
    <w:rsid w:val="00DD7FC7"/>
    <w:rsid w:val="00DE03F8"/>
    <w:rsid w:val="00DE0CF0"/>
    <w:rsid w:val="00DE0D87"/>
    <w:rsid w:val="00DE1762"/>
    <w:rsid w:val="00DE17F8"/>
    <w:rsid w:val="00DE1AB3"/>
    <w:rsid w:val="00DE1AE1"/>
    <w:rsid w:val="00DE1AE2"/>
    <w:rsid w:val="00DE1AF6"/>
    <w:rsid w:val="00DE1B2A"/>
    <w:rsid w:val="00DE1D24"/>
    <w:rsid w:val="00DE1F42"/>
    <w:rsid w:val="00DE20D9"/>
    <w:rsid w:val="00DE21CC"/>
    <w:rsid w:val="00DE228E"/>
    <w:rsid w:val="00DE2AE1"/>
    <w:rsid w:val="00DE2B8F"/>
    <w:rsid w:val="00DE2F2B"/>
    <w:rsid w:val="00DE303F"/>
    <w:rsid w:val="00DE3098"/>
    <w:rsid w:val="00DE314E"/>
    <w:rsid w:val="00DE3239"/>
    <w:rsid w:val="00DE33AD"/>
    <w:rsid w:val="00DE33CC"/>
    <w:rsid w:val="00DE3423"/>
    <w:rsid w:val="00DE35FB"/>
    <w:rsid w:val="00DE3626"/>
    <w:rsid w:val="00DE37CF"/>
    <w:rsid w:val="00DE3B07"/>
    <w:rsid w:val="00DE3B2F"/>
    <w:rsid w:val="00DE3F38"/>
    <w:rsid w:val="00DE405A"/>
    <w:rsid w:val="00DE4421"/>
    <w:rsid w:val="00DE4567"/>
    <w:rsid w:val="00DE45C0"/>
    <w:rsid w:val="00DE4681"/>
    <w:rsid w:val="00DE46C8"/>
    <w:rsid w:val="00DE47C1"/>
    <w:rsid w:val="00DE49C7"/>
    <w:rsid w:val="00DE4E26"/>
    <w:rsid w:val="00DE4EEF"/>
    <w:rsid w:val="00DE4F12"/>
    <w:rsid w:val="00DE527A"/>
    <w:rsid w:val="00DE5755"/>
    <w:rsid w:val="00DE5761"/>
    <w:rsid w:val="00DE592B"/>
    <w:rsid w:val="00DE5CC0"/>
    <w:rsid w:val="00DE5D62"/>
    <w:rsid w:val="00DE5D80"/>
    <w:rsid w:val="00DE5FE3"/>
    <w:rsid w:val="00DE601D"/>
    <w:rsid w:val="00DE6142"/>
    <w:rsid w:val="00DE6157"/>
    <w:rsid w:val="00DE6457"/>
    <w:rsid w:val="00DE6870"/>
    <w:rsid w:val="00DE6AA1"/>
    <w:rsid w:val="00DE6DBF"/>
    <w:rsid w:val="00DE6E14"/>
    <w:rsid w:val="00DE6E88"/>
    <w:rsid w:val="00DE71A2"/>
    <w:rsid w:val="00DE7294"/>
    <w:rsid w:val="00DE7295"/>
    <w:rsid w:val="00DE75F6"/>
    <w:rsid w:val="00DE75FC"/>
    <w:rsid w:val="00DE7620"/>
    <w:rsid w:val="00DE7852"/>
    <w:rsid w:val="00DE7963"/>
    <w:rsid w:val="00DE7B16"/>
    <w:rsid w:val="00DE7B26"/>
    <w:rsid w:val="00DE7B4C"/>
    <w:rsid w:val="00DE7DB5"/>
    <w:rsid w:val="00DE7EC8"/>
    <w:rsid w:val="00DE7F16"/>
    <w:rsid w:val="00DF0193"/>
    <w:rsid w:val="00DF034B"/>
    <w:rsid w:val="00DF034E"/>
    <w:rsid w:val="00DF04C2"/>
    <w:rsid w:val="00DF04EC"/>
    <w:rsid w:val="00DF078C"/>
    <w:rsid w:val="00DF086C"/>
    <w:rsid w:val="00DF08D7"/>
    <w:rsid w:val="00DF09D5"/>
    <w:rsid w:val="00DF0A01"/>
    <w:rsid w:val="00DF0CD3"/>
    <w:rsid w:val="00DF1214"/>
    <w:rsid w:val="00DF1242"/>
    <w:rsid w:val="00DF1381"/>
    <w:rsid w:val="00DF2759"/>
    <w:rsid w:val="00DF27E6"/>
    <w:rsid w:val="00DF281C"/>
    <w:rsid w:val="00DF2955"/>
    <w:rsid w:val="00DF2982"/>
    <w:rsid w:val="00DF29FB"/>
    <w:rsid w:val="00DF2BF3"/>
    <w:rsid w:val="00DF2C50"/>
    <w:rsid w:val="00DF2C6B"/>
    <w:rsid w:val="00DF2E78"/>
    <w:rsid w:val="00DF321B"/>
    <w:rsid w:val="00DF33D0"/>
    <w:rsid w:val="00DF34A3"/>
    <w:rsid w:val="00DF34E6"/>
    <w:rsid w:val="00DF35C6"/>
    <w:rsid w:val="00DF3FBE"/>
    <w:rsid w:val="00DF406F"/>
    <w:rsid w:val="00DF43D8"/>
    <w:rsid w:val="00DF447F"/>
    <w:rsid w:val="00DF4629"/>
    <w:rsid w:val="00DF46E9"/>
    <w:rsid w:val="00DF4A60"/>
    <w:rsid w:val="00DF4B42"/>
    <w:rsid w:val="00DF4DFB"/>
    <w:rsid w:val="00DF4EE5"/>
    <w:rsid w:val="00DF4F7D"/>
    <w:rsid w:val="00DF51C1"/>
    <w:rsid w:val="00DF5852"/>
    <w:rsid w:val="00DF58DD"/>
    <w:rsid w:val="00DF5B7C"/>
    <w:rsid w:val="00DF5DD9"/>
    <w:rsid w:val="00DF5FEA"/>
    <w:rsid w:val="00DF5FEC"/>
    <w:rsid w:val="00DF617D"/>
    <w:rsid w:val="00DF61A4"/>
    <w:rsid w:val="00DF6288"/>
    <w:rsid w:val="00DF658D"/>
    <w:rsid w:val="00DF6A01"/>
    <w:rsid w:val="00DF7093"/>
    <w:rsid w:val="00DF735B"/>
    <w:rsid w:val="00DF744E"/>
    <w:rsid w:val="00DF7663"/>
    <w:rsid w:val="00DF7897"/>
    <w:rsid w:val="00DF7A4A"/>
    <w:rsid w:val="00DF7D59"/>
    <w:rsid w:val="00E001D2"/>
    <w:rsid w:val="00E002A1"/>
    <w:rsid w:val="00E0034A"/>
    <w:rsid w:val="00E00396"/>
    <w:rsid w:val="00E0049C"/>
    <w:rsid w:val="00E00524"/>
    <w:rsid w:val="00E0061A"/>
    <w:rsid w:val="00E008AD"/>
    <w:rsid w:val="00E00988"/>
    <w:rsid w:val="00E00B05"/>
    <w:rsid w:val="00E00B8F"/>
    <w:rsid w:val="00E00BA0"/>
    <w:rsid w:val="00E01188"/>
    <w:rsid w:val="00E012F6"/>
    <w:rsid w:val="00E0136D"/>
    <w:rsid w:val="00E0175C"/>
    <w:rsid w:val="00E01A99"/>
    <w:rsid w:val="00E01AA6"/>
    <w:rsid w:val="00E01AF3"/>
    <w:rsid w:val="00E0210A"/>
    <w:rsid w:val="00E02473"/>
    <w:rsid w:val="00E0253E"/>
    <w:rsid w:val="00E02610"/>
    <w:rsid w:val="00E02781"/>
    <w:rsid w:val="00E02926"/>
    <w:rsid w:val="00E02BFC"/>
    <w:rsid w:val="00E02CEC"/>
    <w:rsid w:val="00E02FC1"/>
    <w:rsid w:val="00E033D2"/>
    <w:rsid w:val="00E033E3"/>
    <w:rsid w:val="00E03425"/>
    <w:rsid w:val="00E03C5A"/>
    <w:rsid w:val="00E03E55"/>
    <w:rsid w:val="00E041E5"/>
    <w:rsid w:val="00E0437A"/>
    <w:rsid w:val="00E0444D"/>
    <w:rsid w:val="00E04478"/>
    <w:rsid w:val="00E044D0"/>
    <w:rsid w:val="00E04607"/>
    <w:rsid w:val="00E0478A"/>
    <w:rsid w:val="00E04892"/>
    <w:rsid w:val="00E049B6"/>
    <w:rsid w:val="00E04AD4"/>
    <w:rsid w:val="00E04C69"/>
    <w:rsid w:val="00E04CA0"/>
    <w:rsid w:val="00E04CC1"/>
    <w:rsid w:val="00E04F01"/>
    <w:rsid w:val="00E05298"/>
    <w:rsid w:val="00E052F3"/>
    <w:rsid w:val="00E05572"/>
    <w:rsid w:val="00E0565D"/>
    <w:rsid w:val="00E05678"/>
    <w:rsid w:val="00E057FC"/>
    <w:rsid w:val="00E059BB"/>
    <w:rsid w:val="00E05F5A"/>
    <w:rsid w:val="00E0600F"/>
    <w:rsid w:val="00E0657F"/>
    <w:rsid w:val="00E06E01"/>
    <w:rsid w:val="00E07030"/>
    <w:rsid w:val="00E0731E"/>
    <w:rsid w:val="00E0736C"/>
    <w:rsid w:val="00E077B4"/>
    <w:rsid w:val="00E0799D"/>
    <w:rsid w:val="00E07CFF"/>
    <w:rsid w:val="00E1062D"/>
    <w:rsid w:val="00E1067B"/>
    <w:rsid w:val="00E10875"/>
    <w:rsid w:val="00E10B95"/>
    <w:rsid w:val="00E10D5D"/>
    <w:rsid w:val="00E10E8D"/>
    <w:rsid w:val="00E11697"/>
    <w:rsid w:val="00E11886"/>
    <w:rsid w:val="00E118D6"/>
    <w:rsid w:val="00E118EF"/>
    <w:rsid w:val="00E11A17"/>
    <w:rsid w:val="00E11BB7"/>
    <w:rsid w:val="00E11EB5"/>
    <w:rsid w:val="00E11EEB"/>
    <w:rsid w:val="00E1275E"/>
    <w:rsid w:val="00E12828"/>
    <w:rsid w:val="00E12869"/>
    <w:rsid w:val="00E12A31"/>
    <w:rsid w:val="00E12AED"/>
    <w:rsid w:val="00E12BB0"/>
    <w:rsid w:val="00E12DB3"/>
    <w:rsid w:val="00E12FDB"/>
    <w:rsid w:val="00E13255"/>
    <w:rsid w:val="00E137A0"/>
    <w:rsid w:val="00E13A49"/>
    <w:rsid w:val="00E13B71"/>
    <w:rsid w:val="00E13D23"/>
    <w:rsid w:val="00E13E29"/>
    <w:rsid w:val="00E13F8B"/>
    <w:rsid w:val="00E13FAF"/>
    <w:rsid w:val="00E14585"/>
    <w:rsid w:val="00E14821"/>
    <w:rsid w:val="00E1491C"/>
    <w:rsid w:val="00E14934"/>
    <w:rsid w:val="00E14F2D"/>
    <w:rsid w:val="00E15505"/>
    <w:rsid w:val="00E155AF"/>
    <w:rsid w:val="00E15635"/>
    <w:rsid w:val="00E15651"/>
    <w:rsid w:val="00E15A1F"/>
    <w:rsid w:val="00E15B4D"/>
    <w:rsid w:val="00E15CAA"/>
    <w:rsid w:val="00E15E1F"/>
    <w:rsid w:val="00E15E9F"/>
    <w:rsid w:val="00E15F95"/>
    <w:rsid w:val="00E16252"/>
    <w:rsid w:val="00E16319"/>
    <w:rsid w:val="00E1651F"/>
    <w:rsid w:val="00E166A2"/>
    <w:rsid w:val="00E16E66"/>
    <w:rsid w:val="00E17239"/>
    <w:rsid w:val="00E1754A"/>
    <w:rsid w:val="00E1757A"/>
    <w:rsid w:val="00E1774F"/>
    <w:rsid w:val="00E17B2E"/>
    <w:rsid w:val="00E17BDC"/>
    <w:rsid w:val="00E17C5D"/>
    <w:rsid w:val="00E17D5D"/>
    <w:rsid w:val="00E17D68"/>
    <w:rsid w:val="00E17D6B"/>
    <w:rsid w:val="00E17DF2"/>
    <w:rsid w:val="00E17FAB"/>
    <w:rsid w:val="00E204C8"/>
    <w:rsid w:val="00E206DD"/>
    <w:rsid w:val="00E207DA"/>
    <w:rsid w:val="00E208BD"/>
    <w:rsid w:val="00E208CD"/>
    <w:rsid w:val="00E20964"/>
    <w:rsid w:val="00E20F03"/>
    <w:rsid w:val="00E21001"/>
    <w:rsid w:val="00E21196"/>
    <w:rsid w:val="00E21640"/>
    <w:rsid w:val="00E21684"/>
    <w:rsid w:val="00E2181A"/>
    <w:rsid w:val="00E2195A"/>
    <w:rsid w:val="00E21C83"/>
    <w:rsid w:val="00E21F0A"/>
    <w:rsid w:val="00E226E9"/>
    <w:rsid w:val="00E22738"/>
    <w:rsid w:val="00E23063"/>
    <w:rsid w:val="00E232E9"/>
    <w:rsid w:val="00E2335A"/>
    <w:rsid w:val="00E23420"/>
    <w:rsid w:val="00E23664"/>
    <w:rsid w:val="00E2374C"/>
    <w:rsid w:val="00E2376A"/>
    <w:rsid w:val="00E23978"/>
    <w:rsid w:val="00E239C7"/>
    <w:rsid w:val="00E23B46"/>
    <w:rsid w:val="00E2402C"/>
    <w:rsid w:val="00E240BD"/>
    <w:rsid w:val="00E2467F"/>
    <w:rsid w:val="00E24834"/>
    <w:rsid w:val="00E24ACA"/>
    <w:rsid w:val="00E24D93"/>
    <w:rsid w:val="00E24EEF"/>
    <w:rsid w:val="00E24F86"/>
    <w:rsid w:val="00E25201"/>
    <w:rsid w:val="00E25234"/>
    <w:rsid w:val="00E253F9"/>
    <w:rsid w:val="00E254CE"/>
    <w:rsid w:val="00E25512"/>
    <w:rsid w:val="00E257F4"/>
    <w:rsid w:val="00E25C02"/>
    <w:rsid w:val="00E25C4D"/>
    <w:rsid w:val="00E25CEF"/>
    <w:rsid w:val="00E25FF1"/>
    <w:rsid w:val="00E2605F"/>
    <w:rsid w:val="00E2658E"/>
    <w:rsid w:val="00E265F4"/>
    <w:rsid w:val="00E26662"/>
    <w:rsid w:val="00E268D5"/>
    <w:rsid w:val="00E26C5C"/>
    <w:rsid w:val="00E26DA7"/>
    <w:rsid w:val="00E26EE1"/>
    <w:rsid w:val="00E27071"/>
    <w:rsid w:val="00E27426"/>
    <w:rsid w:val="00E27876"/>
    <w:rsid w:val="00E278D3"/>
    <w:rsid w:val="00E27B90"/>
    <w:rsid w:val="00E27BB6"/>
    <w:rsid w:val="00E27CC3"/>
    <w:rsid w:val="00E27DF9"/>
    <w:rsid w:val="00E30011"/>
    <w:rsid w:val="00E30075"/>
    <w:rsid w:val="00E300DB"/>
    <w:rsid w:val="00E303AF"/>
    <w:rsid w:val="00E305A1"/>
    <w:rsid w:val="00E3062D"/>
    <w:rsid w:val="00E307C0"/>
    <w:rsid w:val="00E30B40"/>
    <w:rsid w:val="00E30D56"/>
    <w:rsid w:val="00E30EC2"/>
    <w:rsid w:val="00E30F02"/>
    <w:rsid w:val="00E3105C"/>
    <w:rsid w:val="00E310A4"/>
    <w:rsid w:val="00E31149"/>
    <w:rsid w:val="00E3139B"/>
    <w:rsid w:val="00E31437"/>
    <w:rsid w:val="00E31610"/>
    <w:rsid w:val="00E316C5"/>
    <w:rsid w:val="00E31715"/>
    <w:rsid w:val="00E31A4A"/>
    <w:rsid w:val="00E31D95"/>
    <w:rsid w:val="00E31D98"/>
    <w:rsid w:val="00E31ED1"/>
    <w:rsid w:val="00E3219A"/>
    <w:rsid w:val="00E321C0"/>
    <w:rsid w:val="00E321F3"/>
    <w:rsid w:val="00E3275E"/>
    <w:rsid w:val="00E328C4"/>
    <w:rsid w:val="00E32A37"/>
    <w:rsid w:val="00E32A85"/>
    <w:rsid w:val="00E32D39"/>
    <w:rsid w:val="00E330E1"/>
    <w:rsid w:val="00E334FF"/>
    <w:rsid w:val="00E33561"/>
    <w:rsid w:val="00E33642"/>
    <w:rsid w:val="00E33ABF"/>
    <w:rsid w:val="00E33AE3"/>
    <w:rsid w:val="00E33B1F"/>
    <w:rsid w:val="00E33C18"/>
    <w:rsid w:val="00E33D61"/>
    <w:rsid w:val="00E33F91"/>
    <w:rsid w:val="00E34002"/>
    <w:rsid w:val="00E340B8"/>
    <w:rsid w:val="00E34461"/>
    <w:rsid w:val="00E345F0"/>
    <w:rsid w:val="00E346FC"/>
    <w:rsid w:val="00E3473A"/>
    <w:rsid w:val="00E3473F"/>
    <w:rsid w:val="00E34790"/>
    <w:rsid w:val="00E34990"/>
    <w:rsid w:val="00E34D77"/>
    <w:rsid w:val="00E3510E"/>
    <w:rsid w:val="00E35687"/>
    <w:rsid w:val="00E356A1"/>
    <w:rsid w:val="00E358EA"/>
    <w:rsid w:val="00E358F4"/>
    <w:rsid w:val="00E35AF5"/>
    <w:rsid w:val="00E35D42"/>
    <w:rsid w:val="00E35D8F"/>
    <w:rsid w:val="00E35E45"/>
    <w:rsid w:val="00E360C3"/>
    <w:rsid w:val="00E36251"/>
    <w:rsid w:val="00E362BE"/>
    <w:rsid w:val="00E362CD"/>
    <w:rsid w:val="00E364E1"/>
    <w:rsid w:val="00E3673F"/>
    <w:rsid w:val="00E36BC0"/>
    <w:rsid w:val="00E36DD2"/>
    <w:rsid w:val="00E36F78"/>
    <w:rsid w:val="00E3701C"/>
    <w:rsid w:val="00E370BD"/>
    <w:rsid w:val="00E3712D"/>
    <w:rsid w:val="00E37422"/>
    <w:rsid w:val="00E3758D"/>
    <w:rsid w:val="00E37B84"/>
    <w:rsid w:val="00E37D24"/>
    <w:rsid w:val="00E37F78"/>
    <w:rsid w:val="00E40048"/>
    <w:rsid w:val="00E400F5"/>
    <w:rsid w:val="00E406CC"/>
    <w:rsid w:val="00E406D6"/>
    <w:rsid w:val="00E40D0E"/>
    <w:rsid w:val="00E40EC5"/>
    <w:rsid w:val="00E40EDF"/>
    <w:rsid w:val="00E40F6D"/>
    <w:rsid w:val="00E411FF"/>
    <w:rsid w:val="00E41226"/>
    <w:rsid w:val="00E419FD"/>
    <w:rsid w:val="00E41B64"/>
    <w:rsid w:val="00E41B87"/>
    <w:rsid w:val="00E41C8D"/>
    <w:rsid w:val="00E41DD2"/>
    <w:rsid w:val="00E42034"/>
    <w:rsid w:val="00E42108"/>
    <w:rsid w:val="00E42517"/>
    <w:rsid w:val="00E425DF"/>
    <w:rsid w:val="00E42625"/>
    <w:rsid w:val="00E4301F"/>
    <w:rsid w:val="00E430F1"/>
    <w:rsid w:val="00E43185"/>
    <w:rsid w:val="00E431F0"/>
    <w:rsid w:val="00E432BF"/>
    <w:rsid w:val="00E4344E"/>
    <w:rsid w:val="00E43569"/>
    <w:rsid w:val="00E43769"/>
    <w:rsid w:val="00E43930"/>
    <w:rsid w:val="00E43E34"/>
    <w:rsid w:val="00E44291"/>
    <w:rsid w:val="00E4460B"/>
    <w:rsid w:val="00E4461D"/>
    <w:rsid w:val="00E447ED"/>
    <w:rsid w:val="00E44968"/>
    <w:rsid w:val="00E44A10"/>
    <w:rsid w:val="00E44A82"/>
    <w:rsid w:val="00E44C4E"/>
    <w:rsid w:val="00E44CC4"/>
    <w:rsid w:val="00E44CDD"/>
    <w:rsid w:val="00E44EFC"/>
    <w:rsid w:val="00E452E9"/>
    <w:rsid w:val="00E4546B"/>
    <w:rsid w:val="00E45617"/>
    <w:rsid w:val="00E4577B"/>
    <w:rsid w:val="00E4597C"/>
    <w:rsid w:val="00E45CAE"/>
    <w:rsid w:val="00E45F4B"/>
    <w:rsid w:val="00E461D5"/>
    <w:rsid w:val="00E463B7"/>
    <w:rsid w:val="00E464BB"/>
    <w:rsid w:val="00E46597"/>
    <w:rsid w:val="00E46929"/>
    <w:rsid w:val="00E46A3B"/>
    <w:rsid w:val="00E47046"/>
    <w:rsid w:val="00E471C1"/>
    <w:rsid w:val="00E474D6"/>
    <w:rsid w:val="00E47BDA"/>
    <w:rsid w:val="00E47E69"/>
    <w:rsid w:val="00E500D1"/>
    <w:rsid w:val="00E50782"/>
    <w:rsid w:val="00E507A5"/>
    <w:rsid w:val="00E50C5A"/>
    <w:rsid w:val="00E50C61"/>
    <w:rsid w:val="00E50E6F"/>
    <w:rsid w:val="00E50F11"/>
    <w:rsid w:val="00E51364"/>
    <w:rsid w:val="00E51851"/>
    <w:rsid w:val="00E5187E"/>
    <w:rsid w:val="00E5193D"/>
    <w:rsid w:val="00E51A99"/>
    <w:rsid w:val="00E51C8E"/>
    <w:rsid w:val="00E51FF4"/>
    <w:rsid w:val="00E523A5"/>
    <w:rsid w:val="00E528BA"/>
    <w:rsid w:val="00E52915"/>
    <w:rsid w:val="00E52968"/>
    <w:rsid w:val="00E529F3"/>
    <w:rsid w:val="00E52B43"/>
    <w:rsid w:val="00E52D8A"/>
    <w:rsid w:val="00E52EBD"/>
    <w:rsid w:val="00E5300F"/>
    <w:rsid w:val="00E532AB"/>
    <w:rsid w:val="00E5342D"/>
    <w:rsid w:val="00E53664"/>
    <w:rsid w:val="00E53853"/>
    <w:rsid w:val="00E53A25"/>
    <w:rsid w:val="00E53BB1"/>
    <w:rsid w:val="00E53BCD"/>
    <w:rsid w:val="00E53BE7"/>
    <w:rsid w:val="00E53E7E"/>
    <w:rsid w:val="00E5447F"/>
    <w:rsid w:val="00E546A4"/>
    <w:rsid w:val="00E5472D"/>
    <w:rsid w:val="00E547A9"/>
    <w:rsid w:val="00E54920"/>
    <w:rsid w:val="00E54A5E"/>
    <w:rsid w:val="00E54CFF"/>
    <w:rsid w:val="00E5506D"/>
    <w:rsid w:val="00E551C3"/>
    <w:rsid w:val="00E551C7"/>
    <w:rsid w:val="00E5537A"/>
    <w:rsid w:val="00E553DB"/>
    <w:rsid w:val="00E553E0"/>
    <w:rsid w:val="00E55689"/>
    <w:rsid w:val="00E5587B"/>
    <w:rsid w:val="00E55F40"/>
    <w:rsid w:val="00E55FC0"/>
    <w:rsid w:val="00E56560"/>
    <w:rsid w:val="00E566B0"/>
    <w:rsid w:val="00E56909"/>
    <w:rsid w:val="00E56CDB"/>
    <w:rsid w:val="00E56E2F"/>
    <w:rsid w:val="00E56E46"/>
    <w:rsid w:val="00E56F8D"/>
    <w:rsid w:val="00E570FA"/>
    <w:rsid w:val="00E5712E"/>
    <w:rsid w:val="00E571A5"/>
    <w:rsid w:val="00E57606"/>
    <w:rsid w:val="00E57739"/>
    <w:rsid w:val="00E577F6"/>
    <w:rsid w:val="00E5788D"/>
    <w:rsid w:val="00E578FB"/>
    <w:rsid w:val="00E57C0D"/>
    <w:rsid w:val="00E57F35"/>
    <w:rsid w:val="00E600EE"/>
    <w:rsid w:val="00E60560"/>
    <w:rsid w:val="00E60942"/>
    <w:rsid w:val="00E60ACF"/>
    <w:rsid w:val="00E6104C"/>
    <w:rsid w:val="00E6117A"/>
    <w:rsid w:val="00E612E2"/>
    <w:rsid w:val="00E613AE"/>
    <w:rsid w:val="00E617A1"/>
    <w:rsid w:val="00E61A29"/>
    <w:rsid w:val="00E61DD7"/>
    <w:rsid w:val="00E61F3D"/>
    <w:rsid w:val="00E61FC2"/>
    <w:rsid w:val="00E620FC"/>
    <w:rsid w:val="00E622C9"/>
    <w:rsid w:val="00E62411"/>
    <w:rsid w:val="00E624DC"/>
    <w:rsid w:val="00E6269D"/>
    <w:rsid w:val="00E62EAB"/>
    <w:rsid w:val="00E62F8F"/>
    <w:rsid w:val="00E63012"/>
    <w:rsid w:val="00E631AC"/>
    <w:rsid w:val="00E6340D"/>
    <w:rsid w:val="00E6383C"/>
    <w:rsid w:val="00E638DD"/>
    <w:rsid w:val="00E638EA"/>
    <w:rsid w:val="00E63BE2"/>
    <w:rsid w:val="00E63C00"/>
    <w:rsid w:val="00E63C3D"/>
    <w:rsid w:val="00E63D10"/>
    <w:rsid w:val="00E63ED2"/>
    <w:rsid w:val="00E641FE"/>
    <w:rsid w:val="00E645D9"/>
    <w:rsid w:val="00E64708"/>
    <w:rsid w:val="00E6472E"/>
    <w:rsid w:val="00E64786"/>
    <w:rsid w:val="00E64808"/>
    <w:rsid w:val="00E648EF"/>
    <w:rsid w:val="00E64EB1"/>
    <w:rsid w:val="00E656EB"/>
    <w:rsid w:val="00E65AB3"/>
    <w:rsid w:val="00E65B6A"/>
    <w:rsid w:val="00E65C8A"/>
    <w:rsid w:val="00E65D92"/>
    <w:rsid w:val="00E65DAA"/>
    <w:rsid w:val="00E66A7A"/>
    <w:rsid w:val="00E66D82"/>
    <w:rsid w:val="00E66EF8"/>
    <w:rsid w:val="00E6738A"/>
    <w:rsid w:val="00E674A8"/>
    <w:rsid w:val="00E6752B"/>
    <w:rsid w:val="00E67D2C"/>
    <w:rsid w:val="00E67FB4"/>
    <w:rsid w:val="00E70305"/>
    <w:rsid w:val="00E704CC"/>
    <w:rsid w:val="00E70693"/>
    <w:rsid w:val="00E70880"/>
    <w:rsid w:val="00E70A75"/>
    <w:rsid w:val="00E70F30"/>
    <w:rsid w:val="00E7108A"/>
    <w:rsid w:val="00E7142D"/>
    <w:rsid w:val="00E71553"/>
    <w:rsid w:val="00E71641"/>
    <w:rsid w:val="00E717C9"/>
    <w:rsid w:val="00E71A77"/>
    <w:rsid w:val="00E71C3D"/>
    <w:rsid w:val="00E72245"/>
    <w:rsid w:val="00E7252F"/>
    <w:rsid w:val="00E7264B"/>
    <w:rsid w:val="00E727B1"/>
    <w:rsid w:val="00E72824"/>
    <w:rsid w:val="00E72CCF"/>
    <w:rsid w:val="00E72E23"/>
    <w:rsid w:val="00E72E56"/>
    <w:rsid w:val="00E732FF"/>
    <w:rsid w:val="00E733FB"/>
    <w:rsid w:val="00E736FF"/>
    <w:rsid w:val="00E73707"/>
    <w:rsid w:val="00E73BBD"/>
    <w:rsid w:val="00E73D30"/>
    <w:rsid w:val="00E73E02"/>
    <w:rsid w:val="00E745FB"/>
    <w:rsid w:val="00E747CC"/>
    <w:rsid w:val="00E74950"/>
    <w:rsid w:val="00E74B08"/>
    <w:rsid w:val="00E74CAD"/>
    <w:rsid w:val="00E74CBE"/>
    <w:rsid w:val="00E74D5A"/>
    <w:rsid w:val="00E74EB3"/>
    <w:rsid w:val="00E74F13"/>
    <w:rsid w:val="00E74F3E"/>
    <w:rsid w:val="00E75029"/>
    <w:rsid w:val="00E75464"/>
    <w:rsid w:val="00E75483"/>
    <w:rsid w:val="00E756BE"/>
    <w:rsid w:val="00E759AC"/>
    <w:rsid w:val="00E75C1F"/>
    <w:rsid w:val="00E760B8"/>
    <w:rsid w:val="00E7631B"/>
    <w:rsid w:val="00E76513"/>
    <w:rsid w:val="00E7696E"/>
    <w:rsid w:val="00E76AEB"/>
    <w:rsid w:val="00E76BCD"/>
    <w:rsid w:val="00E76DB2"/>
    <w:rsid w:val="00E76F7F"/>
    <w:rsid w:val="00E77687"/>
    <w:rsid w:val="00E80818"/>
    <w:rsid w:val="00E80881"/>
    <w:rsid w:val="00E8092A"/>
    <w:rsid w:val="00E80A64"/>
    <w:rsid w:val="00E80C0E"/>
    <w:rsid w:val="00E80C54"/>
    <w:rsid w:val="00E81154"/>
    <w:rsid w:val="00E812B0"/>
    <w:rsid w:val="00E81959"/>
    <w:rsid w:val="00E81AAD"/>
    <w:rsid w:val="00E82259"/>
    <w:rsid w:val="00E826F4"/>
    <w:rsid w:val="00E827A1"/>
    <w:rsid w:val="00E828B4"/>
    <w:rsid w:val="00E82A10"/>
    <w:rsid w:val="00E82B64"/>
    <w:rsid w:val="00E82BB9"/>
    <w:rsid w:val="00E82D13"/>
    <w:rsid w:val="00E82E68"/>
    <w:rsid w:val="00E82F29"/>
    <w:rsid w:val="00E82F8A"/>
    <w:rsid w:val="00E8307F"/>
    <w:rsid w:val="00E83202"/>
    <w:rsid w:val="00E839EA"/>
    <w:rsid w:val="00E83B51"/>
    <w:rsid w:val="00E83BE2"/>
    <w:rsid w:val="00E83C0E"/>
    <w:rsid w:val="00E83DB7"/>
    <w:rsid w:val="00E8403C"/>
    <w:rsid w:val="00E840BB"/>
    <w:rsid w:val="00E84441"/>
    <w:rsid w:val="00E84595"/>
    <w:rsid w:val="00E8478F"/>
    <w:rsid w:val="00E8490D"/>
    <w:rsid w:val="00E84A1A"/>
    <w:rsid w:val="00E84A5D"/>
    <w:rsid w:val="00E84C9B"/>
    <w:rsid w:val="00E84F14"/>
    <w:rsid w:val="00E8513D"/>
    <w:rsid w:val="00E85392"/>
    <w:rsid w:val="00E853AC"/>
    <w:rsid w:val="00E85512"/>
    <w:rsid w:val="00E859C6"/>
    <w:rsid w:val="00E85DC1"/>
    <w:rsid w:val="00E85E25"/>
    <w:rsid w:val="00E8603C"/>
    <w:rsid w:val="00E86222"/>
    <w:rsid w:val="00E8626D"/>
    <w:rsid w:val="00E863F8"/>
    <w:rsid w:val="00E86BE4"/>
    <w:rsid w:val="00E86D97"/>
    <w:rsid w:val="00E86DAB"/>
    <w:rsid w:val="00E86EA0"/>
    <w:rsid w:val="00E872B9"/>
    <w:rsid w:val="00E877D8"/>
    <w:rsid w:val="00E87BCB"/>
    <w:rsid w:val="00E9023E"/>
    <w:rsid w:val="00E90447"/>
    <w:rsid w:val="00E9044B"/>
    <w:rsid w:val="00E9068F"/>
    <w:rsid w:val="00E9078D"/>
    <w:rsid w:val="00E90BC5"/>
    <w:rsid w:val="00E90D12"/>
    <w:rsid w:val="00E90DBB"/>
    <w:rsid w:val="00E911CF"/>
    <w:rsid w:val="00E917EC"/>
    <w:rsid w:val="00E91872"/>
    <w:rsid w:val="00E918D0"/>
    <w:rsid w:val="00E919C2"/>
    <w:rsid w:val="00E919CB"/>
    <w:rsid w:val="00E91C99"/>
    <w:rsid w:val="00E91D07"/>
    <w:rsid w:val="00E91F3D"/>
    <w:rsid w:val="00E927AB"/>
    <w:rsid w:val="00E92A5C"/>
    <w:rsid w:val="00E92AA1"/>
    <w:rsid w:val="00E92C8C"/>
    <w:rsid w:val="00E92E2F"/>
    <w:rsid w:val="00E92F82"/>
    <w:rsid w:val="00E9304A"/>
    <w:rsid w:val="00E931C5"/>
    <w:rsid w:val="00E93242"/>
    <w:rsid w:val="00E932B2"/>
    <w:rsid w:val="00E93360"/>
    <w:rsid w:val="00E933C8"/>
    <w:rsid w:val="00E9363E"/>
    <w:rsid w:val="00E93C4B"/>
    <w:rsid w:val="00E943F5"/>
    <w:rsid w:val="00E94577"/>
    <w:rsid w:val="00E9463E"/>
    <w:rsid w:val="00E94653"/>
    <w:rsid w:val="00E9469C"/>
    <w:rsid w:val="00E947AC"/>
    <w:rsid w:val="00E94B6C"/>
    <w:rsid w:val="00E94CB5"/>
    <w:rsid w:val="00E94F24"/>
    <w:rsid w:val="00E94F28"/>
    <w:rsid w:val="00E951FF"/>
    <w:rsid w:val="00E9578C"/>
    <w:rsid w:val="00E9594B"/>
    <w:rsid w:val="00E95998"/>
    <w:rsid w:val="00E95FD0"/>
    <w:rsid w:val="00E9600E"/>
    <w:rsid w:val="00E961CE"/>
    <w:rsid w:val="00E96413"/>
    <w:rsid w:val="00E96541"/>
    <w:rsid w:val="00E96780"/>
    <w:rsid w:val="00E969DF"/>
    <w:rsid w:val="00E96C80"/>
    <w:rsid w:val="00E96EAF"/>
    <w:rsid w:val="00E9706F"/>
    <w:rsid w:val="00E970A2"/>
    <w:rsid w:val="00E970AA"/>
    <w:rsid w:val="00E9726C"/>
    <w:rsid w:val="00E97325"/>
    <w:rsid w:val="00E97538"/>
    <w:rsid w:val="00E9759F"/>
    <w:rsid w:val="00E975F2"/>
    <w:rsid w:val="00E9761E"/>
    <w:rsid w:val="00E97F22"/>
    <w:rsid w:val="00E97FE3"/>
    <w:rsid w:val="00EA05FC"/>
    <w:rsid w:val="00EA089D"/>
    <w:rsid w:val="00EA092B"/>
    <w:rsid w:val="00EA099F"/>
    <w:rsid w:val="00EA0C65"/>
    <w:rsid w:val="00EA0D6C"/>
    <w:rsid w:val="00EA0D6E"/>
    <w:rsid w:val="00EA10D0"/>
    <w:rsid w:val="00EA11EE"/>
    <w:rsid w:val="00EA157A"/>
    <w:rsid w:val="00EA1915"/>
    <w:rsid w:val="00EA1976"/>
    <w:rsid w:val="00EA19DF"/>
    <w:rsid w:val="00EA1A01"/>
    <w:rsid w:val="00EA1C8F"/>
    <w:rsid w:val="00EA1D70"/>
    <w:rsid w:val="00EA1E49"/>
    <w:rsid w:val="00EA20C4"/>
    <w:rsid w:val="00EA241F"/>
    <w:rsid w:val="00EA25F7"/>
    <w:rsid w:val="00EA2628"/>
    <w:rsid w:val="00EA27AC"/>
    <w:rsid w:val="00EA28EC"/>
    <w:rsid w:val="00EA2A79"/>
    <w:rsid w:val="00EA2C10"/>
    <w:rsid w:val="00EA2D77"/>
    <w:rsid w:val="00EA2F03"/>
    <w:rsid w:val="00EA2FCF"/>
    <w:rsid w:val="00EA310A"/>
    <w:rsid w:val="00EA323A"/>
    <w:rsid w:val="00EA3260"/>
    <w:rsid w:val="00EA337A"/>
    <w:rsid w:val="00EA340B"/>
    <w:rsid w:val="00EA3412"/>
    <w:rsid w:val="00EA36A2"/>
    <w:rsid w:val="00EA3716"/>
    <w:rsid w:val="00EA3840"/>
    <w:rsid w:val="00EA39A0"/>
    <w:rsid w:val="00EA3B57"/>
    <w:rsid w:val="00EA3ED7"/>
    <w:rsid w:val="00EA403C"/>
    <w:rsid w:val="00EA4097"/>
    <w:rsid w:val="00EA418B"/>
    <w:rsid w:val="00EA465A"/>
    <w:rsid w:val="00EA4729"/>
    <w:rsid w:val="00EA481E"/>
    <w:rsid w:val="00EA4981"/>
    <w:rsid w:val="00EA4B40"/>
    <w:rsid w:val="00EA4C5C"/>
    <w:rsid w:val="00EA4E75"/>
    <w:rsid w:val="00EA53B2"/>
    <w:rsid w:val="00EA5445"/>
    <w:rsid w:val="00EA58B5"/>
    <w:rsid w:val="00EA5E73"/>
    <w:rsid w:val="00EA6260"/>
    <w:rsid w:val="00EA627F"/>
    <w:rsid w:val="00EA6397"/>
    <w:rsid w:val="00EA63CF"/>
    <w:rsid w:val="00EA64DA"/>
    <w:rsid w:val="00EA6783"/>
    <w:rsid w:val="00EA68AA"/>
    <w:rsid w:val="00EA6A48"/>
    <w:rsid w:val="00EA6D5C"/>
    <w:rsid w:val="00EA6F15"/>
    <w:rsid w:val="00EA6F5F"/>
    <w:rsid w:val="00EA7034"/>
    <w:rsid w:val="00EA70B8"/>
    <w:rsid w:val="00EA7254"/>
    <w:rsid w:val="00EA72CC"/>
    <w:rsid w:val="00EA73A9"/>
    <w:rsid w:val="00EA7591"/>
    <w:rsid w:val="00EA763D"/>
    <w:rsid w:val="00EA7A2D"/>
    <w:rsid w:val="00EA7FA9"/>
    <w:rsid w:val="00EB0045"/>
    <w:rsid w:val="00EB00A7"/>
    <w:rsid w:val="00EB0165"/>
    <w:rsid w:val="00EB0413"/>
    <w:rsid w:val="00EB0A54"/>
    <w:rsid w:val="00EB0B71"/>
    <w:rsid w:val="00EB0EA8"/>
    <w:rsid w:val="00EB0F8B"/>
    <w:rsid w:val="00EB0FB2"/>
    <w:rsid w:val="00EB1159"/>
    <w:rsid w:val="00EB12A7"/>
    <w:rsid w:val="00EB13AC"/>
    <w:rsid w:val="00EB1527"/>
    <w:rsid w:val="00EB1574"/>
    <w:rsid w:val="00EB1A1B"/>
    <w:rsid w:val="00EB1E01"/>
    <w:rsid w:val="00EB1EB6"/>
    <w:rsid w:val="00EB22A7"/>
    <w:rsid w:val="00EB2345"/>
    <w:rsid w:val="00EB24F9"/>
    <w:rsid w:val="00EB252F"/>
    <w:rsid w:val="00EB254E"/>
    <w:rsid w:val="00EB25A4"/>
    <w:rsid w:val="00EB2708"/>
    <w:rsid w:val="00EB2DCA"/>
    <w:rsid w:val="00EB3004"/>
    <w:rsid w:val="00EB3249"/>
    <w:rsid w:val="00EB334A"/>
    <w:rsid w:val="00EB33CE"/>
    <w:rsid w:val="00EB33D4"/>
    <w:rsid w:val="00EB3A7D"/>
    <w:rsid w:val="00EB3BF7"/>
    <w:rsid w:val="00EB3C9B"/>
    <w:rsid w:val="00EB3F87"/>
    <w:rsid w:val="00EB400B"/>
    <w:rsid w:val="00EB40BA"/>
    <w:rsid w:val="00EB442B"/>
    <w:rsid w:val="00EB454B"/>
    <w:rsid w:val="00EB4551"/>
    <w:rsid w:val="00EB4740"/>
    <w:rsid w:val="00EB497C"/>
    <w:rsid w:val="00EB4997"/>
    <w:rsid w:val="00EB4AD9"/>
    <w:rsid w:val="00EB4E0A"/>
    <w:rsid w:val="00EB4E0B"/>
    <w:rsid w:val="00EB5027"/>
    <w:rsid w:val="00EB5083"/>
    <w:rsid w:val="00EB52F4"/>
    <w:rsid w:val="00EB5402"/>
    <w:rsid w:val="00EB5536"/>
    <w:rsid w:val="00EB59F1"/>
    <w:rsid w:val="00EB5AF8"/>
    <w:rsid w:val="00EB6022"/>
    <w:rsid w:val="00EB602B"/>
    <w:rsid w:val="00EB6078"/>
    <w:rsid w:val="00EB614C"/>
    <w:rsid w:val="00EB6363"/>
    <w:rsid w:val="00EB638B"/>
    <w:rsid w:val="00EB66AB"/>
    <w:rsid w:val="00EB6873"/>
    <w:rsid w:val="00EB68BC"/>
    <w:rsid w:val="00EB6A02"/>
    <w:rsid w:val="00EB6C0E"/>
    <w:rsid w:val="00EB6FC1"/>
    <w:rsid w:val="00EB70E3"/>
    <w:rsid w:val="00EB720F"/>
    <w:rsid w:val="00EB7FFB"/>
    <w:rsid w:val="00EC0253"/>
    <w:rsid w:val="00EC03B3"/>
    <w:rsid w:val="00EC045B"/>
    <w:rsid w:val="00EC0464"/>
    <w:rsid w:val="00EC08C4"/>
    <w:rsid w:val="00EC09D6"/>
    <w:rsid w:val="00EC0B78"/>
    <w:rsid w:val="00EC0D02"/>
    <w:rsid w:val="00EC10E8"/>
    <w:rsid w:val="00EC133C"/>
    <w:rsid w:val="00EC1388"/>
    <w:rsid w:val="00EC159B"/>
    <w:rsid w:val="00EC15FA"/>
    <w:rsid w:val="00EC1758"/>
    <w:rsid w:val="00EC17D3"/>
    <w:rsid w:val="00EC2086"/>
    <w:rsid w:val="00EC211C"/>
    <w:rsid w:val="00EC2249"/>
    <w:rsid w:val="00EC22FA"/>
    <w:rsid w:val="00EC28E6"/>
    <w:rsid w:val="00EC2A2A"/>
    <w:rsid w:val="00EC2D38"/>
    <w:rsid w:val="00EC34B4"/>
    <w:rsid w:val="00EC3674"/>
    <w:rsid w:val="00EC36D7"/>
    <w:rsid w:val="00EC380A"/>
    <w:rsid w:val="00EC38A7"/>
    <w:rsid w:val="00EC3AA5"/>
    <w:rsid w:val="00EC3B7A"/>
    <w:rsid w:val="00EC3B9C"/>
    <w:rsid w:val="00EC3C7C"/>
    <w:rsid w:val="00EC3DBF"/>
    <w:rsid w:val="00EC3FCA"/>
    <w:rsid w:val="00EC4205"/>
    <w:rsid w:val="00EC422E"/>
    <w:rsid w:val="00EC472C"/>
    <w:rsid w:val="00EC481E"/>
    <w:rsid w:val="00EC49C1"/>
    <w:rsid w:val="00EC49F0"/>
    <w:rsid w:val="00EC4C20"/>
    <w:rsid w:val="00EC4E36"/>
    <w:rsid w:val="00EC5288"/>
    <w:rsid w:val="00EC5331"/>
    <w:rsid w:val="00EC5680"/>
    <w:rsid w:val="00EC59E8"/>
    <w:rsid w:val="00EC5A91"/>
    <w:rsid w:val="00EC5ACD"/>
    <w:rsid w:val="00EC5B1A"/>
    <w:rsid w:val="00EC5D2D"/>
    <w:rsid w:val="00EC5F09"/>
    <w:rsid w:val="00EC60E5"/>
    <w:rsid w:val="00EC6215"/>
    <w:rsid w:val="00EC63D1"/>
    <w:rsid w:val="00EC64F9"/>
    <w:rsid w:val="00EC66A1"/>
    <w:rsid w:val="00EC674C"/>
    <w:rsid w:val="00EC6807"/>
    <w:rsid w:val="00EC690B"/>
    <w:rsid w:val="00EC6BEA"/>
    <w:rsid w:val="00EC733F"/>
    <w:rsid w:val="00EC74F1"/>
    <w:rsid w:val="00EC7876"/>
    <w:rsid w:val="00EC7F3F"/>
    <w:rsid w:val="00ED008C"/>
    <w:rsid w:val="00ED013F"/>
    <w:rsid w:val="00ED0237"/>
    <w:rsid w:val="00ED05B0"/>
    <w:rsid w:val="00ED05F4"/>
    <w:rsid w:val="00ED0781"/>
    <w:rsid w:val="00ED0A7F"/>
    <w:rsid w:val="00ED0B2B"/>
    <w:rsid w:val="00ED0B48"/>
    <w:rsid w:val="00ED0C6C"/>
    <w:rsid w:val="00ED15F9"/>
    <w:rsid w:val="00ED16F7"/>
    <w:rsid w:val="00ED17E5"/>
    <w:rsid w:val="00ED19B1"/>
    <w:rsid w:val="00ED1A07"/>
    <w:rsid w:val="00ED1D18"/>
    <w:rsid w:val="00ED21F0"/>
    <w:rsid w:val="00ED25F4"/>
    <w:rsid w:val="00ED299E"/>
    <w:rsid w:val="00ED3010"/>
    <w:rsid w:val="00ED309C"/>
    <w:rsid w:val="00ED3122"/>
    <w:rsid w:val="00ED326F"/>
    <w:rsid w:val="00ED331C"/>
    <w:rsid w:val="00ED357F"/>
    <w:rsid w:val="00ED3598"/>
    <w:rsid w:val="00ED36D0"/>
    <w:rsid w:val="00ED37D9"/>
    <w:rsid w:val="00ED38ED"/>
    <w:rsid w:val="00ED3BD5"/>
    <w:rsid w:val="00ED3D4F"/>
    <w:rsid w:val="00ED3E27"/>
    <w:rsid w:val="00ED4230"/>
    <w:rsid w:val="00ED4274"/>
    <w:rsid w:val="00ED43BF"/>
    <w:rsid w:val="00ED4511"/>
    <w:rsid w:val="00ED4586"/>
    <w:rsid w:val="00ED4BAF"/>
    <w:rsid w:val="00ED4C45"/>
    <w:rsid w:val="00ED4CCE"/>
    <w:rsid w:val="00ED4CF8"/>
    <w:rsid w:val="00ED50C6"/>
    <w:rsid w:val="00ED51A2"/>
    <w:rsid w:val="00ED53ED"/>
    <w:rsid w:val="00ED5550"/>
    <w:rsid w:val="00ED5716"/>
    <w:rsid w:val="00ED5739"/>
    <w:rsid w:val="00ED57EA"/>
    <w:rsid w:val="00ED5D95"/>
    <w:rsid w:val="00ED643B"/>
    <w:rsid w:val="00ED6568"/>
    <w:rsid w:val="00ED660F"/>
    <w:rsid w:val="00ED66C5"/>
    <w:rsid w:val="00ED6F2F"/>
    <w:rsid w:val="00ED72EE"/>
    <w:rsid w:val="00ED72F3"/>
    <w:rsid w:val="00ED75F5"/>
    <w:rsid w:val="00ED7622"/>
    <w:rsid w:val="00ED76E3"/>
    <w:rsid w:val="00ED7CAD"/>
    <w:rsid w:val="00ED7D7A"/>
    <w:rsid w:val="00ED7DE8"/>
    <w:rsid w:val="00EE08BD"/>
    <w:rsid w:val="00EE0BD6"/>
    <w:rsid w:val="00EE0D5B"/>
    <w:rsid w:val="00EE0DC4"/>
    <w:rsid w:val="00EE1095"/>
    <w:rsid w:val="00EE1207"/>
    <w:rsid w:val="00EE165B"/>
    <w:rsid w:val="00EE1C2A"/>
    <w:rsid w:val="00EE1C8D"/>
    <w:rsid w:val="00EE1E6F"/>
    <w:rsid w:val="00EE1F46"/>
    <w:rsid w:val="00EE1FD4"/>
    <w:rsid w:val="00EE20ED"/>
    <w:rsid w:val="00EE218A"/>
    <w:rsid w:val="00EE21F4"/>
    <w:rsid w:val="00EE27CD"/>
    <w:rsid w:val="00EE2C0F"/>
    <w:rsid w:val="00EE2CBB"/>
    <w:rsid w:val="00EE2DD9"/>
    <w:rsid w:val="00EE2EC5"/>
    <w:rsid w:val="00EE2EEE"/>
    <w:rsid w:val="00EE30B1"/>
    <w:rsid w:val="00EE3303"/>
    <w:rsid w:val="00EE34F2"/>
    <w:rsid w:val="00EE3734"/>
    <w:rsid w:val="00EE3D12"/>
    <w:rsid w:val="00EE47F2"/>
    <w:rsid w:val="00EE4912"/>
    <w:rsid w:val="00EE4A61"/>
    <w:rsid w:val="00EE4AC3"/>
    <w:rsid w:val="00EE4DE9"/>
    <w:rsid w:val="00EE4E56"/>
    <w:rsid w:val="00EE4F23"/>
    <w:rsid w:val="00EE4F76"/>
    <w:rsid w:val="00EE51AA"/>
    <w:rsid w:val="00EE51D2"/>
    <w:rsid w:val="00EE51D5"/>
    <w:rsid w:val="00EE5204"/>
    <w:rsid w:val="00EE5386"/>
    <w:rsid w:val="00EE5531"/>
    <w:rsid w:val="00EE560E"/>
    <w:rsid w:val="00EE5A2E"/>
    <w:rsid w:val="00EE5A67"/>
    <w:rsid w:val="00EE5B29"/>
    <w:rsid w:val="00EE5B62"/>
    <w:rsid w:val="00EE5B6E"/>
    <w:rsid w:val="00EE5B70"/>
    <w:rsid w:val="00EE5E16"/>
    <w:rsid w:val="00EE5E2D"/>
    <w:rsid w:val="00EE5FF1"/>
    <w:rsid w:val="00EE67DA"/>
    <w:rsid w:val="00EE6C85"/>
    <w:rsid w:val="00EE6CD6"/>
    <w:rsid w:val="00EE6D4B"/>
    <w:rsid w:val="00EE7121"/>
    <w:rsid w:val="00EE7149"/>
    <w:rsid w:val="00EE72F2"/>
    <w:rsid w:val="00EE74B2"/>
    <w:rsid w:val="00EE752F"/>
    <w:rsid w:val="00EE76C3"/>
    <w:rsid w:val="00EE780E"/>
    <w:rsid w:val="00EE7CF7"/>
    <w:rsid w:val="00EF02B0"/>
    <w:rsid w:val="00EF02E1"/>
    <w:rsid w:val="00EF051E"/>
    <w:rsid w:val="00EF081B"/>
    <w:rsid w:val="00EF0872"/>
    <w:rsid w:val="00EF0A32"/>
    <w:rsid w:val="00EF0DBA"/>
    <w:rsid w:val="00EF0DC5"/>
    <w:rsid w:val="00EF0DE0"/>
    <w:rsid w:val="00EF0F12"/>
    <w:rsid w:val="00EF0FB6"/>
    <w:rsid w:val="00EF1258"/>
    <w:rsid w:val="00EF1EF9"/>
    <w:rsid w:val="00EF2139"/>
    <w:rsid w:val="00EF22D5"/>
    <w:rsid w:val="00EF27EE"/>
    <w:rsid w:val="00EF2A57"/>
    <w:rsid w:val="00EF2D40"/>
    <w:rsid w:val="00EF2D75"/>
    <w:rsid w:val="00EF2EDF"/>
    <w:rsid w:val="00EF2F9B"/>
    <w:rsid w:val="00EF30B4"/>
    <w:rsid w:val="00EF30F4"/>
    <w:rsid w:val="00EF331E"/>
    <w:rsid w:val="00EF3955"/>
    <w:rsid w:val="00EF3EC8"/>
    <w:rsid w:val="00EF3FC6"/>
    <w:rsid w:val="00EF41C0"/>
    <w:rsid w:val="00EF4312"/>
    <w:rsid w:val="00EF44E0"/>
    <w:rsid w:val="00EF450A"/>
    <w:rsid w:val="00EF4885"/>
    <w:rsid w:val="00EF4E7C"/>
    <w:rsid w:val="00EF4F2D"/>
    <w:rsid w:val="00EF5132"/>
    <w:rsid w:val="00EF5764"/>
    <w:rsid w:val="00EF57BE"/>
    <w:rsid w:val="00EF5C51"/>
    <w:rsid w:val="00EF5FFC"/>
    <w:rsid w:val="00EF61B1"/>
    <w:rsid w:val="00EF64B3"/>
    <w:rsid w:val="00EF66BD"/>
    <w:rsid w:val="00EF66F1"/>
    <w:rsid w:val="00EF6B56"/>
    <w:rsid w:val="00EF6B98"/>
    <w:rsid w:val="00EF6C18"/>
    <w:rsid w:val="00EF6C8F"/>
    <w:rsid w:val="00EF73ED"/>
    <w:rsid w:val="00EF749D"/>
    <w:rsid w:val="00EF7696"/>
    <w:rsid w:val="00EF7996"/>
    <w:rsid w:val="00EF79EE"/>
    <w:rsid w:val="00EF7DBD"/>
    <w:rsid w:val="00EF7E4C"/>
    <w:rsid w:val="00EF7E67"/>
    <w:rsid w:val="00F00158"/>
    <w:rsid w:val="00F001DE"/>
    <w:rsid w:val="00F00462"/>
    <w:rsid w:val="00F004F0"/>
    <w:rsid w:val="00F0068B"/>
    <w:rsid w:val="00F006A6"/>
    <w:rsid w:val="00F0074C"/>
    <w:rsid w:val="00F0086D"/>
    <w:rsid w:val="00F00AA8"/>
    <w:rsid w:val="00F00B21"/>
    <w:rsid w:val="00F00C97"/>
    <w:rsid w:val="00F015F4"/>
    <w:rsid w:val="00F01749"/>
    <w:rsid w:val="00F018B8"/>
    <w:rsid w:val="00F018F7"/>
    <w:rsid w:val="00F01DBA"/>
    <w:rsid w:val="00F01EB7"/>
    <w:rsid w:val="00F01F6D"/>
    <w:rsid w:val="00F0201D"/>
    <w:rsid w:val="00F020CA"/>
    <w:rsid w:val="00F02434"/>
    <w:rsid w:val="00F02697"/>
    <w:rsid w:val="00F0290B"/>
    <w:rsid w:val="00F02BB8"/>
    <w:rsid w:val="00F02BF5"/>
    <w:rsid w:val="00F02EDE"/>
    <w:rsid w:val="00F030B2"/>
    <w:rsid w:val="00F030C0"/>
    <w:rsid w:val="00F031ED"/>
    <w:rsid w:val="00F032B1"/>
    <w:rsid w:val="00F034B2"/>
    <w:rsid w:val="00F034D2"/>
    <w:rsid w:val="00F03858"/>
    <w:rsid w:val="00F03C76"/>
    <w:rsid w:val="00F041D3"/>
    <w:rsid w:val="00F0423E"/>
    <w:rsid w:val="00F0435C"/>
    <w:rsid w:val="00F04853"/>
    <w:rsid w:val="00F04C1A"/>
    <w:rsid w:val="00F04F4D"/>
    <w:rsid w:val="00F05054"/>
    <w:rsid w:val="00F05128"/>
    <w:rsid w:val="00F0527D"/>
    <w:rsid w:val="00F052D8"/>
    <w:rsid w:val="00F054B9"/>
    <w:rsid w:val="00F0574F"/>
    <w:rsid w:val="00F05A1A"/>
    <w:rsid w:val="00F05A5A"/>
    <w:rsid w:val="00F05A6F"/>
    <w:rsid w:val="00F05C14"/>
    <w:rsid w:val="00F05CAC"/>
    <w:rsid w:val="00F05CF2"/>
    <w:rsid w:val="00F05E34"/>
    <w:rsid w:val="00F06173"/>
    <w:rsid w:val="00F06475"/>
    <w:rsid w:val="00F06EF6"/>
    <w:rsid w:val="00F0721C"/>
    <w:rsid w:val="00F07286"/>
    <w:rsid w:val="00F077EE"/>
    <w:rsid w:val="00F07A1A"/>
    <w:rsid w:val="00F07B8C"/>
    <w:rsid w:val="00F07BED"/>
    <w:rsid w:val="00F07C08"/>
    <w:rsid w:val="00F07C3C"/>
    <w:rsid w:val="00F07CEA"/>
    <w:rsid w:val="00F07DE5"/>
    <w:rsid w:val="00F07F2C"/>
    <w:rsid w:val="00F10074"/>
    <w:rsid w:val="00F103C7"/>
    <w:rsid w:val="00F10593"/>
    <w:rsid w:val="00F108E2"/>
    <w:rsid w:val="00F10A77"/>
    <w:rsid w:val="00F10BC7"/>
    <w:rsid w:val="00F10C39"/>
    <w:rsid w:val="00F11CCC"/>
    <w:rsid w:val="00F11CE2"/>
    <w:rsid w:val="00F11D4F"/>
    <w:rsid w:val="00F11EAF"/>
    <w:rsid w:val="00F12019"/>
    <w:rsid w:val="00F1203F"/>
    <w:rsid w:val="00F12114"/>
    <w:rsid w:val="00F1214F"/>
    <w:rsid w:val="00F121EA"/>
    <w:rsid w:val="00F122E0"/>
    <w:rsid w:val="00F12482"/>
    <w:rsid w:val="00F125C7"/>
    <w:rsid w:val="00F12619"/>
    <w:rsid w:val="00F12681"/>
    <w:rsid w:val="00F1274C"/>
    <w:rsid w:val="00F12A42"/>
    <w:rsid w:val="00F12CC7"/>
    <w:rsid w:val="00F130F0"/>
    <w:rsid w:val="00F131EC"/>
    <w:rsid w:val="00F132A0"/>
    <w:rsid w:val="00F135FE"/>
    <w:rsid w:val="00F13693"/>
    <w:rsid w:val="00F13CD2"/>
    <w:rsid w:val="00F13E1D"/>
    <w:rsid w:val="00F13E88"/>
    <w:rsid w:val="00F13F91"/>
    <w:rsid w:val="00F14078"/>
    <w:rsid w:val="00F140E5"/>
    <w:rsid w:val="00F1417A"/>
    <w:rsid w:val="00F14395"/>
    <w:rsid w:val="00F1472B"/>
    <w:rsid w:val="00F1496C"/>
    <w:rsid w:val="00F14A93"/>
    <w:rsid w:val="00F150DD"/>
    <w:rsid w:val="00F1552D"/>
    <w:rsid w:val="00F15549"/>
    <w:rsid w:val="00F1556B"/>
    <w:rsid w:val="00F1558D"/>
    <w:rsid w:val="00F159E0"/>
    <w:rsid w:val="00F15A93"/>
    <w:rsid w:val="00F15B1E"/>
    <w:rsid w:val="00F1660C"/>
    <w:rsid w:val="00F167FB"/>
    <w:rsid w:val="00F16A4C"/>
    <w:rsid w:val="00F16D52"/>
    <w:rsid w:val="00F17055"/>
    <w:rsid w:val="00F170AE"/>
    <w:rsid w:val="00F17225"/>
    <w:rsid w:val="00F1722E"/>
    <w:rsid w:val="00F17294"/>
    <w:rsid w:val="00F173FA"/>
    <w:rsid w:val="00F17868"/>
    <w:rsid w:val="00F179C6"/>
    <w:rsid w:val="00F179F3"/>
    <w:rsid w:val="00F17C3A"/>
    <w:rsid w:val="00F17D73"/>
    <w:rsid w:val="00F17D74"/>
    <w:rsid w:val="00F17F78"/>
    <w:rsid w:val="00F200FE"/>
    <w:rsid w:val="00F20175"/>
    <w:rsid w:val="00F201A3"/>
    <w:rsid w:val="00F202EA"/>
    <w:rsid w:val="00F2036C"/>
    <w:rsid w:val="00F205B8"/>
    <w:rsid w:val="00F20BCD"/>
    <w:rsid w:val="00F20E2F"/>
    <w:rsid w:val="00F20E4C"/>
    <w:rsid w:val="00F2107C"/>
    <w:rsid w:val="00F21178"/>
    <w:rsid w:val="00F2152F"/>
    <w:rsid w:val="00F21A06"/>
    <w:rsid w:val="00F21A1D"/>
    <w:rsid w:val="00F21BD3"/>
    <w:rsid w:val="00F21C00"/>
    <w:rsid w:val="00F21E52"/>
    <w:rsid w:val="00F21FEC"/>
    <w:rsid w:val="00F22069"/>
    <w:rsid w:val="00F220CA"/>
    <w:rsid w:val="00F2241A"/>
    <w:rsid w:val="00F22656"/>
    <w:rsid w:val="00F226DB"/>
    <w:rsid w:val="00F228CB"/>
    <w:rsid w:val="00F22C72"/>
    <w:rsid w:val="00F22DBE"/>
    <w:rsid w:val="00F231B1"/>
    <w:rsid w:val="00F2320B"/>
    <w:rsid w:val="00F23234"/>
    <w:rsid w:val="00F23241"/>
    <w:rsid w:val="00F235B4"/>
    <w:rsid w:val="00F23803"/>
    <w:rsid w:val="00F23808"/>
    <w:rsid w:val="00F23809"/>
    <w:rsid w:val="00F23AD0"/>
    <w:rsid w:val="00F23CF7"/>
    <w:rsid w:val="00F23E13"/>
    <w:rsid w:val="00F23FD6"/>
    <w:rsid w:val="00F24068"/>
    <w:rsid w:val="00F240C5"/>
    <w:rsid w:val="00F24267"/>
    <w:rsid w:val="00F24452"/>
    <w:rsid w:val="00F245F3"/>
    <w:rsid w:val="00F247B4"/>
    <w:rsid w:val="00F247E6"/>
    <w:rsid w:val="00F24F12"/>
    <w:rsid w:val="00F24F53"/>
    <w:rsid w:val="00F250A1"/>
    <w:rsid w:val="00F250AC"/>
    <w:rsid w:val="00F25135"/>
    <w:rsid w:val="00F251C9"/>
    <w:rsid w:val="00F2525B"/>
    <w:rsid w:val="00F255EF"/>
    <w:rsid w:val="00F257D3"/>
    <w:rsid w:val="00F25A92"/>
    <w:rsid w:val="00F25AE1"/>
    <w:rsid w:val="00F25C1B"/>
    <w:rsid w:val="00F25F07"/>
    <w:rsid w:val="00F26101"/>
    <w:rsid w:val="00F2612A"/>
    <w:rsid w:val="00F2655A"/>
    <w:rsid w:val="00F2656C"/>
    <w:rsid w:val="00F268F0"/>
    <w:rsid w:val="00F26B20"/>
    <w:rsid w:val="00F26CD5"/>
    <w:rsid w:val="00F26CE1"/>
    <w:rsid w:val="00F26E08"/>
    <w:rsid w:val="00F271F9"/>
    <w:rsid w:val="00F272F3"/>
    <w:rsid w:val="00F2749A"/>
    <w:rsid w:val="00F27516"/>
    <w:rsid w:val="00F2761D"/>
    <w:rsid w:val="00F277DE"/>
    <w:rsid w:val="00F27D18"/>
    <w:rsid w:val="00F27D28"/>
    <w:rsid w:val="00F27D80"/>
    <w:rsid w:val="00F27DA3"/>
    <w:rsid w:val="00F27E98"/>
    <w:rsid w:val="00F30155"/>
    <w:rsid w:val="00F303A7"/>
    <w:rsid w:val="00F30A08"/>
    <w:rsid w:val="00F30D9D"/>
    <w:rsid w:val="00F30FDE"/>
    <w:rsid w:val="00F3106A"/>
    <w:rsid w:val="00F31332"/>
    <w:rsid w:val="00F31354"/>
    <w:rsid w:val="00F31554"/>
    <w:rsid w:val="00F3158D"/>
    <w:rsid w:val="00F31803"/>
    <w:rsid w:val="00F31BF7"/>
    <w:rsid w:val="00F31F3D"/>
    <w:rsid w:val="00F32572"/>
    <w:rsid w:val="00F32845"/>
    <w:rsid w:val="00F328CF"/>
    <w:rsid w:val="00F328F1"/>
    <w:rsid w:val="00F329D6"/>
    <w:rsid w:val="00F32A24"/>
    <w:rsid w:val="00F330D8"/>
    <w:rsid w:val="00F33823"/>
    <w:rsid w:val="00F33AB9"/>
    <w:rsid w:val="00F33ABA"/>
    <w:rsid w:val="00F33B9A"/>
    <w:rsid w:val="00F33C96"/>
    <w:rsid w:val="00F34271"/>
    <w:rsid w:val="00F342B7"/>
    <w:rsid w:val="00F344CD"/>
    <w:rsid w:val="00F34A45"/>
    <w:rsid w:val="00F34BAB"/>
    <w:rsid w:val="00F34C1A"/>
    <w:rsid w:val="00F35137"/>
    <w:rsid w:val="00F35267"/>
    <w:rsid w:val="00F35346"/>
    <w:rsid w:val="00F35744"/>
    <w:rsid w:val="00F35A3D"/>
    <w:rsid w:val="00F35BA2"/>
    <w:rsid w:val="00F35FF9"/>
    <w:rsid w:val="00F361B5"/>
    <w:rsid w:val="00F362EF"/>
    <w:rsid w:val="00F363FA"/>
    <w:rsid w:val="00F364D7"/>
    <w:rsid w:val="00F3686D"/>
    <w:rsid w:val="00F36982"/>
    <w:rsid w:val="00F36A82"/>
    <w:rsid w:val="00F36CDE"/>
    <w:rsid w:val="00F37192"/>
    <w:rsid w:val="00F3720E"/>
    <w:rsid w:val="00F3735F"/>
    <w:rsid w:val="00F375D1"/>
    <w:rsid w:val="00F378DA"/>
    <w:rsid w:val="00F37C90"/>
    <w:rsid w:val="00F37E00"/>
    <w:rsid w:val="00F37FAC"/>
    <w:rsid w:val="00F40074"/>
    <w:rsid w:val="00F40313"/>
    <w:rsid w:val="00F403A8"/>
    <w:rsid w:val="00F406BE"/>
    <w:rsid w:val="00F40B5B"/>
    <w:rsid w:val="00F40CFB"/>
    <w:rsid w:val="00F40CFD"/>
    <w:rsid w:val="00F40E01"/>
    <w:rsid w:val="00F4159C"/>
    <w:rsid w:val="00F416A4"/>
    <w:rsid w:val="00F417FE"/>
    <w:rsid w:val="00F41C15"/>
    <w:rsid w:val="00F41F52"/>
    <w:rsid w:val="00F41F7E"/>
    <w:rsid w:val="00F41FCA"/>
    <w:rsid w:val="00F41FD7"/>
    <w:rsid w:val="00F42038"/>
    <w:rsid w:val="00F42061"/>
    <w:rsid w:val="00F420E8"/>
    <w:rsid w:val="00F42110"/>
    <w:rsid w:val="00F42171"/>
    <w:rsid w:val="00F42320"/>
    <w:rsid w:val="00F42375"/>
    <w:rsid w:val="00F42393"/>
    <w:rsid w:val="00F423AD"/>
    <w:rsid w:val="00F4253D"/>
    <w:rsid w:val="00F4298A"/>
    <w:rsid w:val="00F42A81"/>
    <w:rsid w:val="00F42D0C"/>
    <w:rsid w:val="00F42DC7"/>
    <w:rsid w:val="00F42E88"/>
    <w:rsid w:val="00F42F1F"/>
    <w:rsid w:val="00F42F2A"/>
    <w:rsid w:val="00F43067"/>
    <w:rsid w:val="00F431F0"/>
    <w:rsid w:val="00F43233"/>
    <w:rsid w:val="00F43642"/>
    <w:rsid w:val="00F4367B"/>
    <w:rsid w:val="00F43803"/>
    <w:rsid w:val="00F43FF4"/>
    <w:rsid w:val="00F44093"/>
    <w:rsid w:val="00F44284"/>
    <w:rsid w:val="00F44378"/>
    <w:rsid w:val="00F445E4"/>
    <w:rsid w:val="00F44667"/>
    <w:rsid w:val="00F44948"/>
    <w:rsid w:val="00F44D0B"/>
    <w:rsid w:val="00F44D61"/>
    <w:rsid w:val="00F44EFB"/>
    <w:rsid w:val="00F452A5"/>
    <w:rsid w:val="00F456D8"/>
    <w:rsid w:val="00F4594C"/>
    <w:rsid w:val="00F45D21"/>
    <w:rsid w:val="00F45D75"/>
    <w:rsid w:val="00F46018"/>
    <w:rsid w:val="00F4612D"/>
    <w:rsid w:val="00F4642C"/>
    <w:rsid w:val="00F46797"/>
    <w:rsid w:val="00F46805"/>
    <w:rsid w:val="00F46C5D"/>
    <w:rsid w:val="00F46DA9"/>
    <w:rsid w:val="00F46EE0"/>
    <w:rsid w:val="00F47542"/>
    <w:rsid w:val="00F4778C"/>
    <w:rsid w:val="00F4781A"/>
    <w:rsid w:val="00F47972"/>
    <w:rsid w:val="00F47A28"/>
    <w:rsid w:val="00F47AF0"/>
    <w:rsid w:val="00F47C59"/>
    <w:rsid w:val="00F47CB4"/>
    <w:rsid w:val="00F50022"/>
    <w:rsid w:val="00F5017E"/>
    <w:rsid w:val="00F50244"/>
    <w:rsid w:val="00F5028B"/>
    <w:rsid w:val="00F5045F"/>
    <w:rsid w:val="00F506D0"/>
    <w:rsid w:val="00F5089F"/>
    <w:rsid w:val="00F509D4"/>
    <w:rsid w:val="00F50A24"/>
    <w:rsid w:val="00F50B42"/>
    <w:rsid w:val="00F50B94"/>
    <w:rsid w:val="00F50FE7"/>
    <w:rsid w:val="00F51098"/>
    <w:rsid w:val="00F51284"/>
    <w:rsid w:val="00F51682"/>
    <w:rsid w:val="00F5168C"/>
    <w:rsid w:val="00F51833"/>
    <w:rsid w:val="00F51937"/>
    <w:rsid w:val="00F51C09"/>
    <w:rsid w:val="00F51FA8"/>
    <w:rsid w:val="00F5204D"/>
    <w:rsid w:val="00F52079"/>
    <w:rsid w:val="00F523A7"/>
    <w:rsid w:val="00F52788"/>
    <w:rsid w:val="00F52AB5"/>
    <w:rsid w:val="00F53100"/>
    <w:rsid w:val="00F532AB"/>
    <w:rsid w:val="00F533B2"/>
    <w:rsid w:val="00F533B7"/>
    <w:rsid w:val="00F53567"/>
    <w:rsid w:val="00F538C1"/>
    <w:rsid w:val="00F539DF"/>
    <w:rsid w:val="00F53B39"/>
    <w:rsid w:val="00F53C86"/>
    <w:rsid w:val="00F53E8A"/>
    <w:rsid w:val="00F53F5A"/>
    <w:rsid w:val="00F53FCD"/>
    <w:rsid w:val="00F549A8"/>
    <w:rsid w:val="00F54B5E"/>
    <w:rsid w:val="00F54E1C"/>
    <w:rsid w:val="00F54E95"/>
    <w:rsid w:val="00F550E8"/>
    <w:rsid w:val="00F552AB"/>
    <w:rsid w:val="00F55A23"/>
    <w:rsid w:val="00F55ADB"/>
    <w:rsid w:val="00F55B30"/>
    <w:rsid w:val="00F55E30"/>
    <w:rsid w:val="00F55E3A"/>
    <w:rsid w:val="00F55F4F"/>
    <w:rsid w:val="00F5639E"/>
    <w:rsid w:val="00F5642B"/>
    <w:rsid w:val="00F564D6"/>
    <w:rsid w:val="00F56529"/>
    <w:rsid w:val="00F5668F"/>
    <w:rsid w:val="00F56B4F"/>
    <w:rsid w:val="00F56B8D"/>
    <w:rsid w:val="00F56E78"/>
    <w:rsid w:val="00F57285"/>
    <w:rsid w:val="00F57403"/>
    <w:rsid w:val="00F57532"/>
    <w:rsid w:val="00F57725"/>
    <w:rsid w:val="00F57D29"/>
    <w:rsid w:val="00F60222"/>
    <w:rsid w:val="00F60316"/>
    <w:rsid w:val="00F6032B"/>
    <w:rsid w:val="00F60398"/>
    <w:rsid w:val="00F605CB"/>
    <w:rsid w:val="00F605D9"/>
    <w:rsid w:val="00F60807"/>
    <w:rsid w:val="00F60872"/>
    <w:rsid w:val="00F60F4D"/>
    <w:rsid w:val="00F614E7"/>
    <w:rsid w:val="00F61707"/>
    <w:rsid w:val="00F61C2A"/>
    <w:rsid w:val="00F61CDF"/>
    <w:rsid w:val="00F61DAB"/>
    <w:rsid w:val="00F61E7D"/>
    <w:rsid w:val="00F6252C"/>
    <w:rsid w:val="00F62661"/>
    <w:rsid w:val="00F62ADD"/>
    <w:rsid w:val="00F62E31"/>
    <w:rsid w:val="00F62EA8"/>
    <w:rsid w:val="00F630E5"/>
    <w:rsid w:val="00F63B48"/>
    <w:rsid w:val="00F64059"/>
    <w:rsid w:val="00F6431B"/>
    <w:rsid w:val="00F647C0"/>
    <w:rsid w:val="00F647C2"/>
    <w:rsid w:val="00F6485F"/>
    <w:rsid w:val="00F6489C"/>
    <w:rsid w:val="00F649F0"/>
    <w:rsid w:val="00F64AB9"/>
    <w:rsid w:val="00F64ABF"/>
    <w:rsid w:val="00F64D31"/>
    <w:rsid w:val="00F6502D"/>
    <w:rsid w:val="00F652FF"/>
    <w:rsid w:val="00F653A8"/>
    <w:rsid w:val="00F657FE"/>
    <w:rsid w:val="00F65869"/>
    <w:rsid w:val="00F65878"/>
    <w:rsid w:val="00F658B7"/>
    <w:rsid w:val="00F658DA"/>
    <w:rsid w:val="00F65A8B"/>
    <w:rsid w:val="00F65F72"/>
    <w:rsid w:val="00F660C1"/>
    <w:rsid w:val="00F665CB"/>
    <w:rsid w:val="00F666C2"/>
    <w:rsid w:val="00F666D6"/>
    <w:rsid w:val="00F6675E"/>
    <w:rsid w:val="00F66B9B"/>
    <w:rsid w:val="00F66C36"/>
    <w:rsid w:val="00F67198"/>
    <w:rsid w:val="00F672E1"/>
    <w:rsid w:val="00F673FA"/>
    <w:rsid w:val="00F6753D"/>
    <w:rsid w:val="00F675C1"/>
    <w:rsid w:val="00F67C25"/>
    <w:rsid w:val="00F67F3F"/>
    <w:rsid w:val="00F67FF9"/>
    <w:rsid w:val="00F700BC"/>
    <w:rsid w:val="00F702A0"/>
    <w:rsid w:val="00F706AF"/>
    <w:rsid w:val="00F706D0"/>
    <w:rsid w:val="00F70951"/>
    <w:rsid w:val="00F709C3"/>
    <w:rsid w:val="00F70AB9"/>
    <w:rsid w:val="00F70AE4"/>
    <w:rsid w:val="00F70B25"/>
    <w:rsid w:val="00F70B5E"/>
    <w:rsid w:val="00F70BA1"/>
    <w:rsid w:val="00F70BAD"/>
    <w:rsid w:val="00F70EE7"/>
    <w:rsid w:val="00F71106"/>
    <w:rsid w:val="00F7118C"/>
    <w:rsid w:val="00F713D3"/>
    <w:rsid w:val="00F71618"/>
    <w:rsid w:val="00F71658"/>
    <w:rsid w:val="00F71716"/>
    <w:rsid w:val="00F71A0A"/>
    <w:rsid w:val="00F7206C"/>
    <w:rsid w:val="00F7220C"/>
    <w:rsid w:val="00F722F1"/>
    <w:rsid w:val="00F723EF"/>
    <w:rsid w:val="00F72780"/>
    <w:rsid w:val="00F7292B"/>
    <w:rsid w:val="00F73101"/>
    <w:rsid w:val="00F73445"/>
    <w:rsid w:val="00F73688"/>
    <w:rsid w:val="00F737DE"/>
    <w:rsid w:val="00F73A42"/>
    <w:rsid w:val="00F73C38"/>
    <w:rsid w:val="00F73C49"/>
    <w:rsid w:val="00F73C87"/>
    <w:rsid w:val="00F73C9F"/>
    <w:rsid w:val="00F74144"/>
    <w:rsid w:val="00F7418C"/>
    <w:rsid w:val="00F74270"/>
    <w:rsid w:val="00F74285"/>
    <w:rsid w:val="00F74305"/>
    <w:rsid w:val="00F743A4"/>
    <w:rsid w:val="00F743E5"/>
    <w:rsid w:val="00F745B9"/>
    <w:rsid w:val="00F745C5"/>
    <w:rsid w:val="00F74878"/>
    <w:rsid w:val="00F748AA"/>
    <w:rsid w:val="00F748F0"/>
    <w:rsid w:val="00F74A50"/>
    <w:rsid w:val="00F74C93"/>
    <w:rsid w:val="00F74CFF"/>
    <w:rsid w:val="00F74D7E"/>
    <w:rsid w:val="00F75091"/>
    <w:rsid w:val="00F750BD"/>
    <w:rsid w:val="00F7531F"/>
    <w:rsid w:val="00F753F3"/>
    <w:rsid w:val="00F759BC"/>
    <w:rsid w:val="00F759D2"/>
    <w:rsid w:val="00F75C51"/>
    <w:rsid w:val="00F76226"/>
    <w:rsid w:val="00F76735"/>
    <w:rsid w:val="00F77338"/>
    <w:rsid w:val="00F774E5"/>
    <w:rsid w:val="00F77912"/>
    <w:rsid w:val="00F77A2C"/>
    <w:rsid w:val="00F77C3C"/>
    <w:rsid w:val="00F77D20"/>
    <w:rsid w:val="00F77D6B"/>
    <w:rsid w:val="00F80120"/>
    <w:rsid w:val="00F801E3"/>
    <w:rsid w:val="00F806CC"/>
    <w:rsid w:val="00F807F4"/>
    <w:rsid w:val="00F80803"/>
    <w:rsid w:val="00F80869"/>
    <w:rsid w:val="00F8087C"/>
    <w:rsid w:val="00F80EBC"/>
    <w:rsid w:val="00F80F9A"/>
    <w:rsid w:val="00F811F0"/>
    <w:rsid w:val="00F81320"/>
    <w:rsid w:val="00F81461"/>
    <w:rsid w:val="00F81557"/>
    <w:rsid w:val="00F816C1"/>
    <w:rsid w:val="00F81D36"/>
    <w:rsid w:val="00F81D80"/>
    <w:rsid w:val="00F81E5D"/>
    <w:rsid w:val="00F81F33"/>
    <w:rsid w:val="00F81FB2"/>
    <w:rsid w:val="00F82064"/>
    <w:rsid w:val="00F8209C"/>
    <w:rsid w:val="00F820D5"/>
    <w:rsid w:val="00F82CD2"/>
    <w:rsid w:val="00F82CE0"/>
    <w:rsid w:val="00F82DD6"/>
    <w:rsid w:val="00F83157"/>
    <w:rsid w:val="00F8319F"/>
    <w:rsid w:val="00F83593"/>
    <w:rsid w:val="00F835E2"/>
    <w:rsid w:val="00F837BE"/>
    <w:rsid w:val="00F837E4"/>
    <w:rsid w:val="00F83830"/>
    <w:rsid w:val="00F8393A"/>
    <w:rsid w:val="00F83BB6"/>
    <w:rsid w:val="00F83C0D"/>
    <w:rsid w:val="00F83C2C"/>
    <w:rsid w:val="00F83D11"/>
    <w:rsid w:val="00F83D90"/>
    <w:rsid w:val="00F8446E"/>
    <w:rsid w:val="00F844BA"/>
    <w:rsid w:val="00F84BE5"/>
    <w:rsid w:val="00F84BF3"/>
    <w:rsid w:val="00F84D23"/>
    <w:rsid w:val="00F85046"/>
    <w:rsid w:val="00F851E6"/>
    <w:rsid w:val="00F8563F"/>
    <w:rsid w:val="00F85698"/>
    <w:rsid w:val="00F856E7"/>
    <w:rsid w:val="00F85715"/>
    <w:rsid w:val="00F859C9"/>
    <w:rsid w:val="00F85B36"/>
    <w:rsid w:val="00F85C12"/>
    <w:rsid w:val="00F85D49"/>
    <w:rsid w:val="00F85D59"/>
    <w:rsid w:val="00F85DC7"/>
    <w:rsid w:val="00F85EF7"/>
    <w:rsid w:val="00F86021"/>
    <w:rsid w:val="00F865B3"/>
    <w:rsid w:val="00F8681A"/>
    <w:rsid w:val="00F86B2B"/>
    <w:rsid w:val="00F86D41"/>
    <w:rsid w:val="00F86D83"/>
    <w:rsid w:val="00F86E7D"/>
    <w:rsid w:val="00F87331"/>
    <w:rsid w:val="00F8749A"/>
    <w:rsid w:val="00F876CA"/>
    <w:rsid w:val="00F87A8E"/>
    <w:rsid w:val="00F87CAF"/>
    <w:rsid w:val="00F87D81"/>
    <w:rsid w:val="00F87F26"/>
    <w:rsid w:val="00F901DA"/>
    <w:rsid w:val="00F90302"/>
    <w:rsid w:val="00F90378"/>
    <w:rsid w:val="00F90744"/>
    <w:rsid w:val="00F909CA"/>
    <w:rsid w:val="00F90E5F"/>
    <w:rsid w:val="00F90FBA"/>
    <w:rsid w:val="00F90FDE"/>
    <w:rsid w:val="00F9107F"/>
    <w:rsid w:val="00F91257"/>
    <w:rsid w:val="00F916CF"/>
    <w:rsid w:val="00F9172F"/>
    <w:rsid w:val="00F91961"/>
    <w:rsid w:val="00F91ADC"/>
    <w:rsid w:val="00F91DA8"/>
    <w:rsid w:val="00F91FA9"/>
    <w:rsid w:val="00F9201E"/>
    <w:rsid w:val="00F9219B"/>
    <w:rsid w:val="00F926FB"/>
    <w:rsid w:val="00F92E8C"/>
    <w:rsid w:val="00F92EFE"/>
    <w:rsid w:val="00F93024"/>
    <w:rsid w:val="00F9306E"/>
    <w:rsid w:val="00F934EA"/>
    <w:rsid w:val="00F93599"/>
    <w:rsid w:val="00F935F4"/>
    <w:rsid w:val="00F938F1"/>
    <w:rsid w:val="00F93A71"/>
    <w:rsid w:val="00F93BCB"/>
    <w:rsid w:val="00F93DDA"/>
    <w:rsid w:val="00F93F0E"/>
    <w:rsid w:val="00F940CB"/>
    <w:rsid w:val="00F947C7"/>
    <w:rsid w:val="00F949BE"/>
    <w:rsid w:val="00F94B78"/>
    <w:rsid w:val="00F94E06"/>
    <w:rsid w:val="00F94FEC"/>
    <w:rsid w:val="00F951A0"/>
    <w:rsid w:val="00F953D2"/>
    <w:rsid w:val="00F95580"/>
    <w:rsid w:val="00F955D6"/>
    <w:rsid w:val="00F956A5"/>
    <w:rsid w:val="00F956DE"/>
    <w:rsid w:val="00F9585F"/>
    <w:rsid w:val="00F95897"/>
    <w:rsid w:val="00F95A6E"/>
    <w:rsid w:val="00F95BBF"/>
    <w:rsid w:val="00F95C3B"/>
    <w:rsid w:val="00F95CBC"/>
    <w:rsid w:val="00F95CD0"/>
    <w:rsid w:val="00F95F4D"/>
    <w:rsid w:val="00F965D8"/>
    <w:rsid w:val="00F9660A"/>
    <w:rsid w:val="00F966C1"/>
    <w:rsid w:val="00F96AC4"/>
    <w:rsid w:val="00F96F59"/>
    <w:rsid w:val="00F97164"/>
    <w:rsid w:val="00F973C4"/>
    <w:rsid w:val="00F974AC"/>
    <w:rsid w:val="00F97922"/>
    <w:rsid w:val="00F97A1E"/>
    <w:rsid w:val="00F97BAF"/>
    <w:rsid w:val="00F97F08"/>
    <w:rsid w:val="00FA09EA"/>
    <w:rsid w:val="00FA0C30"/>
    <w:rsid w:val="00FA0DA8"/>
    <w:rsid w:val="00FA0EBB"/>
    <w:rsid w:val="00FA0F6E"/>
    <w:rsid w:val="00FA1235"/>
    <w:rsid w:val="00FA16C7"/>
    <w:rsid w:val="00FA1AA3"/>
    <w:rsid w:val="00FA1CA9"/>
    <w:rsid w:val="00FA1DD0"/>
    <w:rsid w:val="00FA2876"/>
    <w:rsid w:val="00FA28BD"/>
    <w:rsid w:val="00FA2A02"/>
    <w:rsid w:val="00FA2B4C"/>
    <w:rsid w:val="00FA2E24"/>
    <w:rsid w:val="00FA2F5C"/>
    <w:rsid w:val="00FA2FEF"/>
    <w:rsid w:val="00FA3088"/>
    <w:rsid w:val="00FA33CB"/>
    <w:rsid w:val="00FA3789"/>
    <w:rsid w:val="00FA3A19"/>
    <w:rsid w:val="00FA3A4D"/>
    <w:rsid w:val="00FA3B62"/>
    <w:rsid w:val="00FA3CA3"/>
    <w:rsid w:val="00FA3E04"/>
    <w:rsid w:val="00FA3E21"/>
    <w:rsid w:val="00FA453A"/>
    <w:rsid w:val="00FA454E"/>
    <w:rsid w:val="00FA45BA"/>
    <w:rsid w:val="00FA476B"/>
    <w:rsid w:val="00FA5048"/>
    <w:rsid w:val="00FA52E0"/>
    <w:rsid w:val="00FA5325"/>
    <w:rsid w:val="00FA547D"/>
    <w:rsid w:val="00FA5508"/>
    <w:rsid w:val="00FA57DB"/>
    <w:rsid w:val="00FA5837"/>
    <w:rsid w:val="00FA587C"/>
    <w:rsid w:val="00FA5ABC"/>
    <w:rsid w:val="00FA5B7F"/>
    <w:rsid w:val="00FA5BA2"/>
    <w:rsid w:val="00FA626F"/>
    <w:rsid w:val="00FA6287"/>
    <w:rsid w:val="00FA64C1"/>
    <w:rsid w:val="00FA655E"/>
    <w:rsid w:val="00FA686F"/>
    <w:rsid w:val="00FA6BC3"/>
    <w:rsid w:val="00FA6BF1"/>
    <w:rsid w:val="00FA6EDF"/>
    <w:rsid w:val="00FA7058"/>
    <w:rsid w:val="00FA7274"/>
    <w:rsid w:val="00FA7539"/>
    <w:rsid w:val="00FA7633"/>
    <w:rsid w:val="00FA77D9"/>
    <w:rsid w:val="00FA7842"/>
    <w:rsid w:val="00FA7995"/>
    <w:rsid w:val="00FA7B01"/>
    <w:rsid w:val="00FA7DB1"/>
    <w:rsid w:val="00FA7FE1"/>
    <w:rsid w:val="00FB01FB"/>
    <w:rsid w:val="00FB037E"/>
    <w:rsid w:val="00FB10AC"/>
    <w:rsid w:val="00FB10B6"/>
    <w:rsid w:val="00FB1288"/>
    <w:rsid w:val="00FB1498"/>
    <w:rsid w:val="00FB1506"/>
    <w:rsid w:val="00FB1509"/>
    <w:rsid w:val="00FB150B"/>
    <w:rsid w:val="00FB1619"/>
    <w:rsid w:val="00FB192F"/>
    <w:rsid w:val="00FB227C"/>
    <w:rsid w:val="00FB242E"/>
    <w:rsid w:val="00FB2498"/>
    <w:rsid w:val="00FB24B6"/>
    <w:rsid w:val="00FB2591"/>
    <w:rsid w:val="00FB25B6"/>
    <w:rsid w:val="00FB260A"/>
    <w:rsid w:val="00FB2803"/>
    <w:rsid w:val="00FB287A"/>
    <w:rsid w:val="00FB2B59"/>
    <w:rsid w:val="00FB2E26"/>
    <w:rsid w:val="00FB2FA8"/>
    <w:rsid w:val="00FB2FF8"/>
    <w:rsid w:val="00FB30B4"/>
    <w:rsid w:val="00FB31F9"/>
    <w:rsid w:val="00FB32C9"/>
    <w:rsid w:val="00FB3B5D"/>
    <w:rsid w:val="00FB3DBC"/>
    <w:rsid w:val="00FB3E7E"/>
    <w:rsid w:val="00FB3EDE"/>
    <w:rsid w:val="00FB4343"/>
    <w:rsid w:val="00FB4577"/>
    <w:rsid w:val="00FB48C1"/>
    <w:rsid w:val="00FB4ABD"/>
    <w:rsid w:val="00FB4D20"/>
    <w:rsid w:val="00FB4DB2"/>
    <w:rsid w:val="00FB4FF1"/>
    <w:rsid w:val="00FB5117"/>
    <w:rsid w:val="00FB55A0"/>
    <w:rsid w:val="00FB5710"/>
    <w:rsid w:val="00FB5A92"/>
    <w:rsid w:val="00FB5AAF"/>
    <w:rsid w:val="00FB5C61"/>
    <w:rsid w:val="00FB5F6A"/>
    <w:rsid w:val="00FB6052"/>
    <w:rsid w:val="00FB60EC"/>
    <w:rsid w:val="00FB61E6"/>
    <w:rsid w:val="00FB62B6"/>
    <w:rsid w:val="00FB62EC"/>
    <w:rsid w:val="00FB6556"/>
    <w:rsid w:val="00FB6681"/>
    <w:rsid w:val="00FB6980"/>
    <w:rsid w:val="00FB6A37"/>
    <w:rsid w:val="00FB6DA9"/>
    <w:rsid w:val="00FB6FE5"/>
    <w:rsid w:val="00FB7211"/>
    <w:rsid w:val="00FB722A"/>
    <w:rsid w:val="00FB7554"/>
    <w:rsid w:val="00FB75F7"/>
    <w:rsid w:val="00FB764A"/>
    <w:rsid w:val="00FB77EA"/>
    <w:rsid w:val="00FB7C65"/>
    <w:rsid w:val="00FB7DDD"/>
    <w:rsid w:val="00FC02D8"/>
    <w:rsid w:val="00FC0360"/>
    <w:rsid w:val="00FC0493"/>
    <w:rsid w:val="00FC055B"/>
    <w:rsid w:val="00FC05BD"/>
    <w:rsid w:val="00FC075C"/>
    <w:rsid w:val="00FC0900"/>
    <w:rsid w:val="00FC0B2D"/>
    <w:rsid w:val="00FC0DCB"/>
    <w:rsid w:val="00FC1207"/>
    <w:rsid w:val="00FC172B"/>
    <w:rsid w:val="00FC1790"/>
    <w:rsid w:val="00FC1CE0"/>
    <w:rsid w:val="00FC1D62"/>
    <w:rsid w:val="00FC1DEE"/>
    <w:rsid w:val="00FC1F4A"/>
    <w:rsid w:val="00FC20D3"/>
    <w:rsid w:val="00FC2240"/>
    <w:rsid w:val="00FC26A5"/>
    <w:rsid w:val="00FC277C"/>
    <w:rsid w:val="00FC27DC"/>
    <w:rsid w:val="00FC282F"/>
    <w:rsid w:val="00FC2B34"/>
    <w:rsid w:val="00FC2B8A"/>
    <w:rsid w:val="00FC2C0D"/>
    <w:rsid w:val="00FC2C19"/>
    <w:rsid w:val="00FC2C90"/>
    <w:rsid w:val="00FC2CD9"/>
    <w:rsid w:val="00FC2D27"/>
    <w:rsid w:val="00FC31F6"/>
    <w:rsid w:val="00FC321C"/>
    <w:rsid w:val="00FC36E3"/>
    <w:rsid w:val="00FC3BDE"/>
    <w:rsid w:val="00FC3C0F"/>
    <w:rsid w:val="00FC3D94"/>
    <w:rsid w:val="00FC3EE6"/>
    <w:rsid w:val="00FC421F"/>
    <w:rsid w:val="00FC4274"/>
    <w:rsid w:val="00FC45F4"/>
    <w:rsid w:val="00FC49E7"/>
    <w:rsid w:val="00FC4E1A"/>
    <w:rsid w:val="00FC4F8C"/>
    <w:rsid w:val="00FC5095"/>
    <w:rsid w:val="00FC536B"/>
    <w:rsid w:val="00FC56C3"/>
    <w:rsid w:val="00FC56DA"/>
    <w:rsid w:val="00FC5A7E"/>
    <w:rsid w:val="00FC5B00"/>
    <w:rsid w:val="00FC629B"/>
    <w:rsid w:val="00FC62AD"/>
    <w:rsid w:val="00FC63DF"/>
    <w:rsid w:val="00FC6407"/>
    <w:rsid w:val="00FC669F"/>
    <w:rsid w:val="00FC6997"/>
    <w:rsid w:val="00FC6CB3"/>
    <w:rsid w:val="00FC6D93"/>
    <w:rsid w:val="00FC74B0"/>
    <w:rsid w:val="00FC7A09"/>
    <w:rsid w:val="00FC7CC0"/>
    <w:rsid w:val="00FD020D"/>
    <w:rsid w:val="00FD02E8"/>
    <w:rsid w:val="00FD06C7"/>
    <w:rsid w:val="00FD075B"/>
    <w:rsid w:val="00FD09E3"/>
    <w:rsid w:val="00FD09FA"/>
    <w:rsid w:val="00FD0ECD"/>
    <w:rsid w:val="00FD12B3"/>
    <w:rsid w:val="00FD1342"/>
    <w:rsid w:val="00FD15D8"/>
    <w:rsid w:val="00FD1643"/>
    <w:rsid w:val="00FD16EA"/>
    <w:rsid w:val="00FD1717"/>
    <w:rsid w:val="00FD1CB6"/>
    <w:rsid w:val="00FD1EF7"/>
    <w:rsid w:val="00FD2536"/>
    <w:rsid w:val="00FD2585"/>
    <w:rsid w:val="00FD273C"/>
    <w:rsid w:val="00FD27B9"/>
    <w:rsid w:val="00FD2A49"/>
    <w:rsid w:val="00FD2B18"/>
    <w:rsid w:val="00FD2B80"/>
    <w:rsid w:val="00FD2C78"/>
    <w:rsid w:val="00FD2EA5"/>
    <w:rsid w:val="00FD2EB2"/>
    <w:rsid w:val="00FD3080"/>
    <w:rsid w:val="00FD34DC"/>
    <w:rsid w:val="00FD364C"/>
    <w:rsid w:val="00FD37F8"/>
    <w:rsid w:val="00FD3C12"/>
    <w:rsid w:val="00FD3D3B"/>
    <w:rsid w:val="00FD3DF7"/>
    <w:rsid w:val="00FD3F65"/>
    <w:rsid w:val="00FD400A"/>
    <w:rsid w:val="00FD4138"/>
    <w:rsid w:val="00FD41A9"/>
    <w:rsid w:val="00FD481A"/>
    <w:rsid w:val="00FD4931"/>
    <w:rsid w:val="00FD4C20"/>
    <w:rsid w:val="00FD4D84"/>
    <w:rsid w:val="00FD4FE3"/>
    <w:rsid w:val="00FD50AC"/>
    <w:rsid w:val="00FD5493"/>
    <w:rsid w:val="00FD56B4"/>
    <w:rsid w:val="00FD5948"/>
    <w:rsid w:val="00FD5A07"/>
    <w:rsid w:val="00FD5A79"/>
    <w:rsid w:val="00FD5C9A"/>
    <w:rsid w:val="00FD5CAA"/>
    <w:rsid w:val="00FD5D1B"/>
    <w:rsid w:val="00FD5D7B"/>
    <w:rsid w:val="00FD5F51"/>
    <w:rsid w:val="00FD61F7"/>
    <w:rsid w:val="00FD64DC"/>
    <w:rsid w:val="00FD6832"/>
    <w:rsid w:val="00FD6893"/>
    <w:rsid w:val="00FD6C32"/>
    <w:rsid w:val="00FD6E18"/>
    <w:rsid w:val="00FD7123"/>
    <w:rsid w:val="00FD735C"/>
    <w:rsid w:val="00FD7490"/>
    <w:rsid w:val="00FD74CB"/>
    <w:rsid w:val="00FD7663"/>
    <w:rsid w:val="00FD799B"/>
    <w:rsid w:val="00FD7C9A"/>
    <w:rsid w:val="00FD7CC7"/>
    <w:rsid w:val="00FE0063"/>
    <w:rsid w:val="00FE108A"/>
    <w:rsid w:val="00FE1513"/>
    <w:rsid w:val="00FE154D"/>
    <w:rsid w:val="00FE1772"/>
    <w:rsid w:val="00FE1B07"/>
    <w:rsid w:val="00FE1DBE"/>
    <w:rsid w:val="00FE21EC"/>
    <w:rsid w:val="00FE2252"/>
    <w:rsid w:val="00FE236F"/>
    <w:rsid w:val="00FE2416"/>
    <w:rsid w:val="00FE271D"/>
    <w:rsid w:val="00FE2918"/>
    <w:rsid w:val="00FE2A73"/>
    <w:rsid w:val="00FE2B67"/>
    <w:rsid w:val="00FE2BBE"/>
    <w:rsid w:val="00FE2D63"/>
    <w:rsid w:val="00FE2E12"/>
    <w:rsid w:val="00FE2E84"/>
    <w:rsid w:val="00FE2F7A"/>
    <w:rsid w:val="00FE2FDE"/>
    <w:rsid w:val="00FE383A"/>
    <w:rsid w:val="00FE3844"/>
    <w:rsid w:val="00FE39A9"/>
    <w:rsid w:val="00FE3B65"/>
    <w:rsid w:val="00FE3BE8"/>
    <w:rsid w:val="00FE403C"/>
    <w:rsid w:val="00FE432E"/>
    <w:rsid w:val="00FE4446"/>
    <w:rsid w:val="00FE448E"/>
    <w:rsid w:val="00FE4544"/>
    <w:rsid w:val="00FE4837"/>
    <w:rsid w:val="00FE4977"/>
    <w:rsid w:val="00FE4A36"/>
    <w:rsid w:val="00FE4E81"/>
    <w:rsid w:val="00FE4EF3"/>
    <w:rsid w:val="00FE5481"/>
    <w:rsid w:val="00FE5AC9"/>
    <w:rsid w:val="00FE5D44"/>
    <w:rsid w:val="00FE5DF2"/>
    <w:rsid w:val="00FE5ECD"/>
    <w:rsid w:val="00FE63D2"/>
    <w:rsid w:val="00FE67F1"/>
    <w:rsid w:val="00FE6817"/>
    <w:rsid w:val="00FE68AF"/>
    <w:rsid w:val="00FE6B0B"/>
    <w:rsid w:val="00FE6B2C"/>
    <w:rsid w:val="00FE6F63"/>
    <w:rsid w:val="00FE7082"/>
    <w:rsid w:val="00FE7085"/>
    <w:rsid w:val="00FE75FC"/>
    <w:rsid w:val="00FE79CB"/>
    <w:rsid w:val="00FE7F6A"/>
    <w:rsid w:val="00FE7FF8"/>
    <w:rsid w:val="00FF0010"/>
    <w:rsid w:val="00FF001F"/>
    <w:rsid w:val="00FF01E4"/>
    <w:rsid w:val="00FF0454"/>
    <w:rsid w:val="00FF05CE"/>
    <w:rsid w:val="00FF0871"/>
    <w:rsid w:val="00FF089E"/>
    <w:rsid w:val="00FF08B8"/>
    <w:rsid w:val="00FF0A99"/>
    <w:rsid w:val="00FF0BB6"/>
    <w:rsid w:val="00FF0D8E"/>
    <w:rsid w:val="00FF0FF8"/>
    <w:rsid w:val="00FF13C2"/>
    <w:rsid w:val="00FF1778"/>
    <w:rsid w:val="00FF1C68"/>
    <w:rsid w:val="00FF1C98"/>
    <w:rsid w:val="00FF1D5A"/>
    <w:rsid w:val="00FF1EF0"/>
    <w:rsid w:val="00FF2068"/>
    <w:rsid w:val="00FF28A3"/>
    <w:rsid w:val="00FF28BB"/>
    <w:rsid w:val="00FF2A24"/>
    <w:rsid w:val="00FF2B2E"/>
    <w:rsid w:val="00FF2D04"/>
    <w:rsid w:val="00FF3789"/>
    <w:rsid w:val="00FF37C1"/>
    <w:rsid w:val="00FF37E2"/>
    <w:rsid w:val="00FF3987"/>
    <w:rsid w:val="00FF39D6"/>
    <w:rsid w:val="00FF3ADA"/>
    <w:rsid w:val="00FF3BD2"/>
    <w:rsid w:val="00FF3C6A"/>
    <w:rsid w:val="00FF3DBF"/>
    <w:rsid w:val="00FF3E38"/>
    <w:rsid w:val="00FF3EC5"/>
    <w:rsid w:val="00FF3FD9"/>
    <w:rsid w:val="00FF4027"/>
    <w:rsid w:val="00FF4234"/>
    <w:rsid w:val="00FF455F"/>
    <w:rsid w:val="00FF46BB"/>
    <w:rsid w:val="00FF4726"/>
    <w:rsid w:val="00FF493E"/>
    <w:rsid w:val="00FF49FA"/>
    <w:rsid w:val="00FF4AD1"/>
    <w:rsid w:val="00FF4FCD"/>
    <w:rsid w:val="00FF5113"/>
    <w:rsid w:val="00FF5312"/>
    <w:rsid w:val="00FF5385"/>
    <w:rsid w:val="00FF53D1"/>
    <w:rsid w:val="00FF54F4"/>
    <w:rsid w:val="00FF5A64"/>
    <w:rsid w:val="00FF5C5A"/>
    <w:rsid w:val="00FF6176"/>
    <w:rsid w:val="00FF6716"/>
    <w:rsid w:val="00FF697A"/>
    <w:rsid w:val="00FF6AFD"/>
    <w:rsid w:val="00FF6CB6"/>
    <w:rsid w:val="00FF6E9A"/>
    <w:rsid w:val="00FF6EC7"/>
    <w:rsid w:val="00FF6F86"/>
    <w:rsid w:val="00FF6FF5"/>
    <w:rsid w:val="00FF71A2"/>
    <w:rsid w:val="00FF73C9"/>
    <w:rsid w:val="00FF748C"/>
    <w:rsid w:val="00FF79D9"/>
    <w:rsid w:val="00FF7A2A"/>
    <w:rsid w:val="00FF7CD6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648B5ACF-DC7D-461B-B80C-D546C0DA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69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64DF4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table" w:customStyle="1" w:styleId="TableGrid1">
    <w:name w:val="Table Grid1"/>
    <w:basedOn w:val="TableNormal"/>
    <w:next w:val="TableGrid"/>
    <w:uiPriority w:val="59"/>
    <w:rsid w:val="00315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formattedChar">
    <w:name w:val="Preformatted Char"/>
    <w:link w:val="Preformatted"/>
    <w:rsid w:val="00FA0C30"/>
    <w:rPr>
      <w:lang w:eastAsia="zh-CN"/>
    </w:rPr>
  </w:style>
  <w:style w:type="paragraph" w:customStyle="1" w:styleId="m-1693923720144214152ydp9fcb67femsonormal">
    <w:name w:val="m_-1693923720144214152ydp9fcb67femsonormal"/>
    <w:basedOn w:val="Normal"/>
    <w:rsid w:val="007E1A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customStyle="1" w:styleId="ydp6e30cdd4yiv7734717157gmail-style11pt">
    <w:name w:val="ydp6e30cdd4yiv7734717157gmail-style11pt"/>
    <w:basedOn w:val="DefaultParagraphFont"/>
    <w:rsid w:val="007A5E14"/>
  </w:style>
  <w:style w:type="character" w:customStyle="1" w:styleId="normaltextrun">
    <w:name w:val="normaltextrun"/>
    <w:basedOn w:val="DefaultParagraphFont"/>
    <w:rsid w:val="00E92A5C"/>
  </w:style>
  <w:style w:type="character" w:customStyle="1" w:styleId="eop">
    <w:name w:val="eop"/>
    <w:basedOn w:val="DefaultParagraphFont"/>
    <w:rsid w:val="003C3883"/>
  </w:style>
  <w:style w:type="character" w:customStyle="1" w:styleId="ListParagraphChar">
    <w:name w:val="List Paragraph Char"/>
    <w:link w:val="ListParagraph"/>
    <w:uiPriority w:val="34"/>
    <w:locked/>
    <w:rsid w:val="00442681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25C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Style1">
    <w:name w:val="Style1"/>
    <w:uiPriority w:val="99"/>
    <w:rsid w:val="00A5356A"/>
    <w:pPr>
      <w:numPr>
        <w:numId w:val="38"/>
      </w:numPr>
    </w:pPr>
  </w:style>
  <w:style w:type="character" w:customStyle="1" w:styleId="scxw108798645">
    <w:name w:val="scxw108798645"/>
    <w:basedOn w:val="DefaultParagraphFont"/>
    <w:rsid w:val="00887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2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2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33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45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1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38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0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6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8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3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9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6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7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4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15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6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4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4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3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7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9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38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8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7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24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9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2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8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0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27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0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0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7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5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9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2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2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5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8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4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6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0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0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3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7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8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2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5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1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4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816536-D1F8-4F88-82E1-E524DE8BC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E3C1AB-52AC-452B-A787-230A61ADD42D}">
  <ds:schemaRefs>
    <ds:schemaRef ds:uri="6d4000a0-b162-4fca-ac2c-ce72dff4cd87"/>
    <ds:schemaRef ds:uri="http://purl.org/dc/terms/"/>
    <ds:schemaRef ds:uri="http://schemas.openxmlformats.org/package/2006/metadata/core-properties"/>
    <ds:schemaRef ds:uri="7ed38e77-dc4d-4e77-8159-460feb1a403a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5526519-7F9B-41F3-87BF-CEFFA7D3E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30</TotalTime>
  <Pages>3</Pages>
  <Words>18377</Words>
  <Characters>104755</Characters>
  <Application>Microsoft Office Word</Application>
  <DocSecurity>0</DocSecurity>
  <Lines>872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122887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Poomrapee Pairojsatidkul</dc:creator>
  <cp:lastModifiedBy>Pornarin Jarudech</cp:lastModifiedBy>
  <cp:revision>30</cp:revision>
  <cp:lastPrinted>2022-02-25T03:20:00Z</cp:lastPrinted>
  <dcterms:created xsi:type="dcterms:W3CDTF">2022-02-27T06:51:00Z</dcterms:created>
  <dcterms:modified xsi:type="dcterms:W3CDTF">2022-02-27T08:14:00Z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