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77777777" w:rsidR="00DB308D" w:rsidRDefault="00DB308D" w:rsidP="004C2111">
      <w:pPr>
        <w:pStyle w:val="Reference"/>
        <w:rPr>
          <w:rFonts w:cstheme="minorBidi"/>
          <w:lang w:val="en-US" w:bidi="th-TH"/>
        </w:rPr>
      </w:pPr>
    </w:p>
    <w:p w14:paraId="2965F44F" w14:textId="0D7D72CE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6D4ABC3F" w14:textId="4850C730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03637BFA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4E5E2B72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08DD0843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71939634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12E66056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4BD25E82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3A07037B" w14:textId="77777777" w:rsidR="00206C12" w:rsidRDefault="00206C12" w:rsidP="004C2111">
      <w:pPr>
        <w:pStyle w:val="Reference"/>
        <w:rPr>
          <w:rFonts w:cstheme="minorBidi"/>
          <w:lang w:val="en-US" w:bidi="th-TH"/>
        </w:rPr>
      </w:pPr>
    </w:p>
    <w:p w14:paraId="6BCC8880" w14:textId="77777777" w:rsidR="00A67236" w:rsidRDefault="00A67236" w:rsidP="004C2111">
      <w:pPr>
        <w:pStyle w:val="Reference"/>
        <w:rPr>
          <w:rFonts w:cstheme="minorBidi"/>
          <w:lang w:val="en-US" w:bidi="th-TH"/>
        </w:rPr>
      </w:pPr>
    </w:p>
    <w:p w14:paraId="25F1A85E" w14:textId="77777777" w:rsidR="00A67236" w:rsidRDefault="00A67236" w:rsidP="004C2111">
      <w:pPr>
        <w:pStyle w:val="Reference"/>
        <w:rPr>
          <w:rFonts w:cstheme="minorBidi"/>
          <w:lang w:val="en-US" w:bidi="th-TH"/>
        </w:rPr>
      </w:pPr>
    </w:p>
    <w:p w14:paraId="7B01A735" w14:textId="77777777" w:rsidR="00A67236" w:rsidRDefault="00A67236" w:rsidP="004C2111">
      <w:pPr>
        <w:pStyle w:val="Reference"/>
        <w:rPr>
          <w:rFonts w:cstheme="minorBidi"/>
          <w:lang w:val="en-US" w:bidi="th-TH"/>
        </w:rPr>
      </w:pPr>
    </w:p>
    <w:p w14:paraId="6F84EF60" w14:textId="77777777" w:rsidR="00A67236" w:rsidRDefault="00A67236" w:rsidP="004C2111">
      <w:pPr>
        <w:pStyle w:val="Reference"/>
        <w:rPr>
          <w:rFonts w:cstheme="minorBidi"/>
          <w:lang w:val="en-US" w:bidi="th-TH"/>
        </w:rPr>
      </w:pPr>
    </w:p>
    <w:p w14:paraId="05AD7B4D" w14:textId="77777777" w:rsidR="00A67236" w:rsidRPr="008541C2" w:rsidRDefault="00A67236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44A611C5" w:rsidR="00634D49" w:rsidRPr="00D65332" w:rsidRDefault="00634D49" w:rsidP="00A6723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0BAD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พรีเมียร์</w:t>
      </w:r>
      <w:r w:rsidR="00590BAD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0BAD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แทง</w:t>
      </w:r>
      <w:proofErr w:type="spellStart"/>
      <w:r w:rsidR="00590BAD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ค์</w:t>
      </w:r>
      <w:proofErr w:type="spellEnd"/>
      <w:r w:rsidR="00590BAD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0BAD" w:rsidRPr="00B6304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="00590BAD" w:rsidRPr="00B630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553DD682" w:rsidR="00AD3B26" w:rsidRDefault="00AD3B26" w:rsidP="00A6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5B22F3" w14:textId="4840DF39" w:rsidR="006D72B8" w:rsidRPr="006D72B8" w:rsidRDefault="006D72B8" w:rsidP="00A6723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D72B8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7BC06B97" w14:textId="77777777" w:rsidR="006D72B8" w:rsidRPr="00AD3B26" w:rsidRDefault="006D72B8" w:rsidP="00A6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145D5744" w:rsidR="00CD4D4E" w:rsidRPr="00DC1188" w:rsidRDefault="00142624" w:rsidP="00A6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8130BE">
        <w:rPr>
          <w:rFonts w:ascii="Browallia New" w:hAnsi="Browallia New" w:cs="Browallia New" w:hint="cs"/>
          <w:sz w:val="28"/>
          <w:szCs w:val="28"/>
          <w:cs/>
          <w:lang w:bidi="th-TH"/>
        </w:rPr>
        <w:t>ตรวจสอบ</w:t>
      </w:r>
      <w:r w:rsidR="00C34E27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</w:t>
      </w:r>
      <w:r w:rsidR="00C34E2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513CF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พรีเมียร์</w:t>
      </w:r>
      <w:r w:rsidR="00D513CF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D513CF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แทง</w:t>
      </w:r>
      <w:proofErr w:type="spellStart"/>
      <w:r w:rsidR="00D513CF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ค์</w:t>
      </w:r>
      <w:proofErr w:type="spellEnd"/>
      <w:r w:rsidR="00D513CF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D513CF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คอร์ปอเรชั่น</w:t>
      </w:r>
      <w:r w:rsidR="00D513CF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D513CF" w:rsidRPr="00D513CF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จำกัด</w:t>
      </w:r>
      <w:r w:rsidR="00D513CF" w:rsidRPr="00D513CF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C34E27" w:rsidRPr="00D513CF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C34E27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C34E27" w:rsidRPr="00D513CF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C4990" w:rsidRPr="00D513C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92631" w:rsidRPr="00D513CF">
        <w:rPr>
          <w:rFonts w:ascii="Browallia New" w:hAnsi="Browallia New" w:cs="Browallia New"/>
          <w:sz w:val="28"/>
          <w:szCs w:val="28"/>
          <w:lang w:bidi="th-TH"/>
        </w:rPr>
        <w:t>(“</w:t>
      </w:r>
      <w:r w:rsidR="00D92631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D92631" w:rsidRPr="00D513CF">
        <w:rPr>
          <w:rFonts w:ascii="Browallia New" w:hAnsi="Browallia New" w:cs="Browallia New"/>
          <w:sz w:val="28"/>
          <w:szCs w:val="28"/>
          <w:lang w:val="en-US" w:bidi="th-TH"/>
        </w:rPr>
        <w:t>”)</w:t>
      </w:r>
      <w:r w:rsidR="00C34E27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E6873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7E6873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ประกอบด้ว</w:t>
      </w:r>
      <w:r w:rsidR="0071369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DE21F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>3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32A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3363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336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73EBA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344FA8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62357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กำไรขาดทุนและ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กำไรขาดทุนเบ็ดเสร็จ</w:t>
      </w:r>
      <w:r w:rsidR="0062357B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="00887416"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</w:t>
      </w:r>
      <w:r w:rsidR="00AB1178"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และงบกระแสเงินสดสำหรับ</w:t>
      </w:r>
      <w:r w:rsidR="00F81F60"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AD3BA9"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F81F6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C1328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51B47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</w:t>
      </w:r>
      <w:r w:rsidR="00EC0722" w:rsidRPr="00D513CF">
        <w:rPr>
          <w:rFonts w:ascii="Browallia New" w:hAnsi="Browallia New" w:cs="Browallia New" w:hint="cs"/>
          <w:sz w:val="28"/>
          <w:szCs w:val="28"/>
          <w:cs/>
          <w:lang w:bidi="th-TH"/>
        </w:rPr>
        <w:t>การบัญชีที่สำคัญ</w:t>
      </w:r>
      <w:r w:rsidR="00DD0F0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77610F67" w14:textId="59A9EBF7" w:rsidR="003F5A96" w:rsidRDefault="003F5A96" w:rsidP="00A6723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3944095" w14:textId="2E494CAA" w:rsidR="004C7819" w:rsidRPr="00AC48F3" w:rsidRDefault="004C7819" w:rsidP="00A6723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="007671BE" w:rsidRPr="003E4564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480B62" w:rsidRPr="003E4564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9B2FF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B2FF0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พรีเมียร์</w:t>
      </w:r>
      <w:r w:rsidR="009B2FF0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9B2FF0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แทง</w:t>
      </w:r>
      <w:proofErr w:type="spellStart"/>
      <w:r w:rsidR="009B2FF0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ค์</w:t>
      </w:r>
      <w:proofErr w:type="spellEnd"/>
      <w:r w:rsidR="009B2FF0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9B2FF0" w:rsidRPr="00F73416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คอร์ปอเรชั่น</w:t>
      </w:r>
      <w:r w:rsidR="009B2FF0" w:rsidRPr="00F73416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480B62" w:rsidRPr="009B2FF0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80B62" w:rsidRPr="009B2FF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80B62" w:rsidRPr="009B2FF0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80B62" w:rsidRPr="009B2FF0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80B62" w:rsidRPr="009B2FF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9B2FF0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9B2FF0">
        <w:rPr>
          <w:rFonts w:ascii="Browallia New" w:hAnsi="Browallia New" w:cs="Browallia New"/>
          <w:sz w:val="28"/>
          <w:szCs w:val="28"/>
        </w:rPr>
        <w:t xml:space="preserve"> </w:t>
      </w:r>
      <w:r w:rsidRPr="009B2FF0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9B2FF0">
        <w:rPr>
          <w:rFonts w:ascii="Browallia New" w:hAnsi="Browallia New" w:cs="Browallia New"/>
          <w:sz w:val="28"/>
          <w:szCs w:val="28"/>
        </w:rPr>
        <w:t xml:space="preserve"> 31 </w:t>
      </w:r>
      <w:r w:rsidRPr="009B2FF0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9B2FF0">
        <w:rPr>
          <w:rFonts w:ascii="Browallia New" w:hAnsi="Browallia New" w:cs="Browallia New"/>
          <w:sz w:val="28"/>
          <w:szCs w:val="28"/>
        </w:rPr>
        <w:t>256</w:t>
      </w:r>
      <w:r w:rsidR="008E0741" w:rsidRPr="009B2FF0">
        <w:rPr>
          <w:rFonts w:ascii="Browallia New" w:hAnsi="Browallia New" w:cs="Browallia New"/>
          <w:sz w:val="28"/>
          <w:szCs w:val="28"/>
          <w:lang w:val="en-US"/>
        </w:rPr>
        <w:t>4</w:t>
      </w:r>
      <w:r w:rsidRPr="009B2FF0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 และกระแสเงินสดสำหรับปีสิ้นสุดวันเดียวกัน </w:t>
      </w:r>
      <w:r w:rsidR="00A67236">
        <w:rPr>
          <w:rFonts w:ascii="Browallia New" w:hAnsi="Browallia New" w:cs="Browallia New"/>
          <w:sz w:val="28"/>
          <w:szCs w:val="28"/>
          <w:lang w:bidi="th-TH"/>
        </w:rPr>
        <w:br/>
      </w:r>
      <w:r w:rsidRPr="009B2FF0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</w:t>
      </w:r>
      <w:r w:rsidRPr="0054414E">
        <w:rPr>
          <w:rFonts w:ascii="Browallia New" w:eastAsia="Calibri" w:hAnsi="Browallia New" w:cs="Browallia New"/>
          <w:sz w:val="28"/>
          <w:szCs w:val="28"/>
          <w:cs/>
          <w:lang w:bidi="th-TH"/>
        </w:rPr>
        <w:t>ถูกต้องตามที่ควรในสาระสำคัญ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6CE4E07" w14:textId="77777777" w:rsidR="004C7819" w:rsidRDefault="004C7819" w:rsidP="00A67236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97D0DA1" w14:textId="77777777" w:rsidR="003E6CB6" w:rsidRPr="00AC48F3" w:rsidRDefault="003E6CB6" w:rsidP="00A6723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0D80A71E" w14:textId="77777777" w:rsidR="003E6CB6" w:rsidRPr="00AC48F3" w:rsidRDefault="003E6CB6" w:rsidP="00A6723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1B97E445" w14:textId="4D0ED320" w:rsidR="003E6CB6" w:rsidRDefault="003E6CB6" w:rsidP="00A6723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9323F1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ความรับผิดชอบของข้าพเจ้าได้กล่าวไว้ในวรรค</w:t>
      </w:r>
      <w:r w:rsidR="009323F1" w:rsidRPr="001830C8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ข้าพเจ้ามีความเป็นอิสระจากบริษัท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5F72D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</w:t>
      </w:r>
      <w:r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จรรยาบรรณอื่น</w:t>
      </w:r>
      <w:r w:rsidRPr="00386FF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386FF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A6723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386FF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</w:t>
      </w:r>
      <w:r w:rsidR="006E7233"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รั</w:t>
      </w:r>
      <w:r w:rsidR="005D64E9"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</w:t>
      </w:r>
      <w:r w:rsidRPr="00386F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เพียงพอ</w:t>
      </w:r>
      <w:r w:rsidRPr="005F72D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63A94251" w14:textId="7D3047FB" w:rsidR="0034149A" w:rsidRDefault="0034149A" w:rsidP="00A67236">
      <w:pPr>
        <w:spacing w:after="0" w:line="240" w:lineRule="auto"/>
        <w:jc w:val="thaiDistribute"/>
        <w:rPr>
          <w:rFonts w:cstheme="minorBidi"/>
          <w:noProof/>
          <w:lang w:bidi="th-TH"/>
        </w:rPr>
      </w:pPr>
    </w:p>
    <w:p w14:paraId="4046598D" w14:textId="65E64951" w:rsidR="006E5D7D" w:rsidRDefault="006E5D7D" w:rsidP="00A67236">
      <w:pPr>
        <w:spacing w:after="0" w:line="240" w:lineRule="auto"/>
        <w:jc w:val="thaiDistribute"/>
        <w:rPr>
          <w:rFonts w:cstheme="minorBidi"/>
          <w:noProof/>
          <w:lang w:bidi="th-TH"/>
        </w:rPr>
      </w:pPr>
    </w:p>
    <w:p w14:paraId="4E979320" w14:textId="27F3FF47" w:rsidR="006E5D7D" w:rsidRDefault="006E5D7D" w:rsidP="00A67236">
      <w:pPr>
        <w:spacing w:after="0" w:line="240" w:lineRule="auto"/>
        <w:jc w:val="thaiDistribute"/>
        <w:rPr>
          <w:rFonts w:cstheme="minorBidi"/>
          <w:noProof/>
          <w:lang w:bidi="th-TH"/>
        </w:rPr>
      </w:pPr>
    </w:p>
    <w:p w14:paraId="6CB31C15" w14:textId="77777777" w:rsidR="00A67236" w:rsidRDefault="00A67236" w:rsidP="00A67236">
      <w:pPr>
        <w:spacing w:after="0" w:line="240" w:lineRule="auto"/>
        <w:jc w:val="thaiDistribute"/>
        <w:rPr>
          <w:rFonts w:cstheme="minorBidi"/>
          <w:noProof/>
          <w:lang w:bidi="th-TH"/>
        </w:rPr>
      </w:pPr>
    </w:p>
    <w:p w14:paraId="400A5E61" w14:textId="129A5355" w:rsidR="00BA5CF6" w:rsidRDefault="00BA5CF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457BADFC" w14:textId="27DDE59D" w:rsidR="008B7CC6" w:rsidRDefault="008B7CC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06BE8E95" w14:textId="577095BC" w:rsidR="008B7CC6" w:rsidRDefault="008B7CC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152D4290" w14:textId="77777777" w:rsidR="008B7CC6" w:rsidRPr="00AC48F3" w:rsidRDefault="008B7CC6" w:rsidP="00BA5CF6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68D393CA" w14:textId="41FE33D8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7D9A372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36017F2" w14:textId="6FFD9FE0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การเงิน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C8595A">
        <w:rPr>
          <w:rFonts w:ascii="Browallia New" w:eastAsia="Calibri" w:hAnsi="Browallia New" w:cs="Browallia New"/>
          <w:sz w:val="28"/>
          <w:szCs w:val="28"/>
          <w:cs/>
          <w:lang w:bidi="th-TH"/>
        </w:rPr>
        <w:t>โ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8355FC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18691CC" w14:textId="7BF57632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7293EC23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D7014A" w14:textId="0EF09850" w:rsidR="00BA5CF6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</w:t>
      </w:r>
      <w:r w:rsidR="00C8595A"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กำกับ</w:t>
      </w:r>
      <w:r w:rsidRPr="003E4564">
        <w:rPr>
          <w:rFonts w:ascii="Browallia New" w:eastAsia="Calibri" w:hAnsi="Browallia New" w:cs="Browallia New"/>
          <w:sz w:val="28"/>
          <w:szCs w:val="28"/>
          <w:cs/>
          <w:lang w:bidi="th-TH"/>
        </w:rPr>
        <w:t>ดูแลกระบวนการ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ในการจัดทำรายงานทางการเงินของ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6659300C" w14:textId="77777777" w:rsidR="00BA5CF6" w:rsidRDefault="00BA5CF6" w:rsidP="00A67236">
      <w:pPr>
        <w:spacing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6953719" w14:textId="3F0FFD25" w:rsidR="00BA5CF6" w:rsidRPr="00AC48F3" w:rsidRDefault="00BA5CF6" w:rsidP="00BA5CF6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256F5B6D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9072472" w14:textId="32DFD4CA" w:rsidR="00A1213F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="00C8595A" w:rsidRPr="003E4564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1B4AD8AB" w14:textId="77777777" w:rsidR="00976486" w:rsidRDefault="0097648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119E8B" w14:textId="46D0013D" w:rsidR="00740A8A" w:rsidRDefault="00740A8A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2665CD5" w14:textId="77777777" w:rsidR="00BA5CF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044C0C" w14:textId="045F4C0F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56F58256" w14:textId="23960180" w:rsidR="008B7CC6" w:rsidRDefault="008B7CC6" w:rsidP="008B7CC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C44053" w14:textId="77777777" w:rsidR="008B7CC6" w:rsidRPr="00AC48F3" w:rsidRDefault="008B7CC6" w:rsidP="008B7CC6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BE614B8" w14:textId="7FE0C304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64B59EB3" w14:textId="77777777" w:rsidR="00BA5CF6" w:rsidRPr="00AC48F3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6961A49" w14:textId="7292C7DF" w:rsidR="00BA5CF6" w:rsidRDefault="00BA5CF6" w:rsidP="00BA5CF6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11560E03" w14:textId="6D02C674" w:rsidR="00BA5CF6" w:rsidRPr="00AC48F3" w:rsidRDefault="00BA5CF6" w:rsidP="003E4564">
      <w:pPr>
        <w:numPr>
          <w:ilvl w:val="0"/>
          <w:numId w:val="34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 w:rsidR="00F432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48B9E97C" w14:textId="77777777" w:rsidR="00C22B53" w:rsidRDefault="00C22B53" w:rsidP="00BA5CF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C644B56" w14:textId="04D4FFD4" w:rsidR="00394AE6" w:rsidRPr="00AC48F3" w:rsidRDefault="00BA5CF6" w:rsidP="00BA5CF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FA0CF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="0098370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</w:t>
      </w:r>
      <w:r w:rsidR="005D201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34D9974" w14:textId="77777777" w:rsidR="00637468" w:rsidRDefault="00637468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D6EF2EE" w14:textId="77777777" w:rsidR="00923E4E" w:rsidRDefault="00923E4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71D8541" w14:textId="77777777" w:rsidR="00923E4E" w:rsidRPr="00142624" w:rsidRDefault="00923E4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D294326" w14:textId="77777777" w:rsidR="00EE6361" w:rsidRPr="00D30FE0" w:rsidRDefault="00EE6361" w:rsidP="00EE6361">
      <w:pPr>
        <w:spacing w:after="0" w:line="240" w:lineRule="auto"/>
        <w:jc w:val="both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นางสาวศรัณ</w:t>
      </w:r>
      <w:proofErr w:type="spellStart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 อัครมหาพาณิชย์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66DAA7B4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0D20D7" w:rsidRPr="00675D0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D20D7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77DD281" w:rsidR="00CD4D4E" w:rsidRDefault="00C71067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272232">
        <w:rPr>
          <w:rFonts w:ascii="Browallia New" w:hAnsi="Browallia New" w:cs="Browallia New"/>
          <w:sz w:val="28"/>
          <w:szCs w:val="28"/>
          <w:lang w:bidi="th-TH"/>
        </w:rPr>
        <w:t>25</w:t>
      </w:r>
      <w:r w:rsidR="003C08B4" w:rsidRPr="002722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B2FF0" w:rsidRPr="00272232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3C08B4" w:rsidRPr="0027223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B2FF0" w:rsidRPr="00272232">
        <w:rPr>
          <w:rFonts w:ascii="Browallia New" w:hAnsi="Browallia New" w:cs="Browallia New"/>
          <w:sz w:val="28"/>
          <w:szCs w:val="28"/>
          <w:lang w:bidi="th-TH"/>
        </w:rPr>
        <w:t>2565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DF25" w14:textId="77777777" w:rsidR="00AF70C8" w:rsidRDefault="00AF70C8">
      <w:r>
        <w:separator/>
      </w:r>
    </w:p>
  </w:endnote>
  <w:endnote w:type="continuationSeparator" w:id="0">
    <w:p w14:paraId="429C4F14" w14:textId="77777777" w:rsidR="00AF70C8" w:rsidRDefault="00AF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3979" w14:textId="77777777" w:rsidR="00AF70C8" w:rsidRDefault="00AF70C8">
      <w:bookmarkStart w:id="0" w:name="_Hlk482348182"/>
      <w:bookmarkEnd w:id="0"/>
      <w:r>
        <w:separator/>
      </w:r>
    </w:p>
  </w:footnote>
  <w:footnote w:type="continuationSeparator" w:id="0">
    <w:p w14:paraId="79942115" w14:textId="77777777" w:rsidR="00AF70C8" w:rsidRDefault="00AF7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70BCB892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52B5906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CB7C5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8C0"/>
    <w:rsid w:val="00002D0C"/>
    <w:rsid w:val="00004B8D"/>
    <w:rsid w:val="000162B0"/>
    <w:rsid w:val="000300F4"/>
    <w:rsid w:val="0003023B"/>
    <w:rsid w:val="00031D17"/>
    <w:rsid w:val="0004208A"/>
    <w:rsid w:val="00044ACE"/>
    <w:rsid w:val="0004550E"/>
    <w:rsid w:val="00046CEB"/>
    <w:rsid w:val="00052614"/>
    <w:rsid w:val="00055CAD"/>
    <w:rsid w:val="00067A2B"/>
    <w:rsid w:val="000723F7"/>
    <w:rsid w:val="00074485"/>
    <w:rsid w:val="00080552"/>
    <w:rsid w:val="000813C3"/>
    <w:rsid w:val="00081D85"/>
    <w:rsid w:val="000828F1"/>
    <w:rsid w:val="00082F59"/>
    <w:rsid w:val="00084DB3"/>
    <w:rsid w:val="000875D8"/>
    <w:rsid w:val="00090D0D"/>
    <w:rsid w:val="00094333"/>
    <w:rsid w:val="00097FAB"/>
    <w:rsid w:val="000A66F8"/>
    <w:rsid w:val="000B3812"/>
    <w:rsid w:val="000B65E3"/>
    <w:rsid w:val="000B7090"/>
    <w:rsid w:val="000C2481"/>
    <w:rsid w:val="000D20D7"/>
    <w:rsid w:val="000D6E00"/>
    <w:rsid w:val="000E40E5"/>
    <w:rsid w:val="000E52CE"/>
    <w:rsid w:val="000F3AAB"/>
    <w:rsid w:val="000F418C"/>
    <w:rsid w:val="000F6E25"/>
    <w:rsid w:val="001011DF"/>
    <w:rsid w:val="00112B69"/>
    <w:rsid w:val="00113898"/>
    <w:rsid w:val="00123689"/>
    <w:rsid w:val="00126450"/>
    <w:rsid w:val="001316D3"/>
    <w:rsid w:val="00142624"/>
    <w:rsid w:val="00142760"/>
    <w:rsid w:val="00142E5B"/>
    <w:rsid w:val="001554CD"/>
    <w:rsid w:val="00155A91"/>
    <w:rsid w:val="00160F8F"/>
    <w:rsid w:val="001613E2"/>
    <w:rsid w:val="0016459D"/>
    <w:rsid w:val="00167017"/>
    <w:rsid w:val="0016775F"/>
    <w:rsid w:val="001766CA"/>
    <w:rsid w:val="00182F9F"/>
    <w:rsid w:val="001830C8"/>
    <w:rsid w:val="00183CA9"/>
    <w:rsid w:val="0019210D"/>
    <w:rsid w:val="001950D2"/>
    <w:rsid w:val="001A275A"/>
    <w:rsid w:val="001A32E3"/>
    <w:rsid w:val="001A3BFB"/>
    <w:rsid w:val="001A3C20"/>
    <w:rsid w:val="001B198C"/>
    <w:rsid w:val="001B4277"/>
    <w:rsid w:val="001B7388"/>
    <w:rsid w:val="001D2302"/>
    <w:rsid w:val="001D7BB3"/>
    <w:rsid w:val="001E12A6"/>
    <w:rsid w:val="001E3E4A"/>
    <w:rsid w:val="001E498F"/>
    <w:rsid w:val="00206C12"/>
    <w:rsid w:val="00211889"/>
    <w:rsid w:val="0022518C"/>
    <w:rsid w:val="00235A5C"/>
    <w:rsid w:val="00237A7E"/>
    <w:rsid w:val="00240A27"/>
    <w:rsid w:val="00241F16"/>
    <w:rsid w:val="00247969"/>
    <w:rsid w:val="00250B6B"/>
    <w:rsid w:val="0026182A"/>
    <w:rsid w:val="00265EFE"/>
    <w:rsid w:val="00272232"/>
    <w:rsid w:val="00272604"/>
    <w:rsid w:val="00277EBE"/>
    <w:rsid w:val="00283701"/>
    <w:rsid w:val="002838FB"/>
    <w:rsid w:val="00283AC7"/>
    <w:rsid w:val="00285249"/>
    <w:rsid w:val="002A252E"/>
    <w:rsid w:val="002B0BF8"/>
    <w:rsid w:val="002B5A4A"/>
    <w:rsid w:val="002C623D"/>
    <w:rsid w:val="002D5A0F"/>
    <w:rsid w:val="002D6E25"/>
    <w:rsid w:val="002E02F4"/>
    <w:rsid w:val="002E3892"/>
    <w:rsid w:val="002E7F1E"/>
    <w:rsid w:val="002F2DEB"/>
    <w:rsid w:val="002F3903"/>
    <w:rsid w:val="002F4A52"/>
    <w:rsid w:val="002F4BE2"/>
    <w:rsid w:val="002F731F"/>
    <w:rsid w:val="002F7D90"/>
    <w:rsid w:val="0030026A"/>
    <w:rsid w:val="00305173"/>
    <w:rsid w:val="00321A76"/>
    <w:rsid w:val="0032458A"/>
    <w:rsid w:val="003304A5"/>
    <w:rsid w:val="00335E5B"/>
    <w:rsid w:val="0034149A"/>
    <w:rsid w:val="00342105"/>
    <w:rsid w:val="00344FA8"/>
    <w:rsid w:val="00354F5D"/>
    <w:rsid w:val="003555D2"/>
    <w:rsid w:val="00363BA3"/>
    <w:rsid w:val="00365ECE"/>
    <w:rsid w:val="003744DA"/>
    <w:rsid w:val="00374B4C"/>
    <w:rsid w:val="00384904"/>
    <w:rsid w:val="00386FF1"/>
    <w:rsid w:val="00394AB3"/>
    <w:rsid w:val="00394AE6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260"/>
    <w:rsid w:val="003E034A"/>
    <w:rsid w:val="003E3E21"/>
    <w:rsid w:val="003E4564"/>
    <w:rsid w:val="003E6CB6"/>
    <w:rsid w:val="003E6EC4"/>
    <w:rsid w:val="003F1162"/>
    <w:rsid w:val="003F5A96"/>
    <w:rsid w:val="004140CF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75099"/>
    <w:rsid w:val="00480B62"/>
    <w:rsid w:val="00481FE7"/>
    <w:rsid w:val="0048532C"/>
    <w:rsid w:val="004876B0"/>
    <w:rsid w:val="00487E39"/>
    <w:rsid w:val="00490361"/>
    <w:rsid w:val="0049103F"/>
    <w:rsid w:val="004A0DFE"/>
    <w:rsid w:val="004A3C62"/>
    <w:rsid w:val="004A7455"/>
    <w:rsid w:val="004C0971"/>
    <w:rsid w:val="004C0C25"/>
    <w:rsid w:val="004C2111"/>
    <w:rsid w:val="004C5812"/>
    <w:rsid w:val="004C732E"/>
    <w:rsid w:val="004C7819"/>
    <w:rsid w:val="004D0FD8"/>
    <w:rsid w:val="004D20AE"/>
    <w:rsid w:val="004D33AD"/>
    <w:rsid w:val="004D3578"/>
    <w:rsid w:val="004D420B"/>
    <w:rsid w:val="004D6145"/>
    <w:rsid w:val="004F1A16"/>
    <w:rsid w:val="004F207F"/>
    <w:rsid w:val="004F5D91"/>
    <w:rsid w:val="005070FA"/>
    <w:rsid w:val="005117F5"/>
    <w:rsid w:val="0052186A"/>
    <w:rsid w:val="005321DA"/>
    <w:rsid w:val="00541CAF"/>
    <w:rsid w:val="005432E4"/>
    <w:rsid w:val="0054414E"/>
    <w:rsid w:val="00547541"/>
    <w:rsid w:val="0054756D"/>
    <w:rsid w:val="00551365"/>
    <w:rsid w:val="005614CC"/>
    <w:rsid w:val="005627FF"/>
    <w:rsid w:val="00564C83"/>
    <w:rsid w:val="00577D61"/>
    <w:rsid w:val="005822AC"/>
    <w:rsid w:val="00590BAD"/>
    <w:rsid w:val="00591F0D"/>
    <w:rsid w:val="00593BB1"/>
    <w:rsid w:val="00594DA2"/>
    <w:rsid w:val="005A29D0"/>
    <w:rsid w:val="005B1823"/>
    <w:rsid w:val="005B405A"/>
    <w:rsid w:val="005C2CCB"/>
    <w:rsid w:val="005C6479"/>
    <w:rsid w:val="005C69FD"/>
    <w:rsid w:val="005D2011"/>
    <w:rsid w:val="005D64E9"/>
    <w:rsid w:val="005D7025"/>
    <w:rsid w:val="005E2D67"/>
    <w:rsid w:val="005E48D4"/>
    <w:rsid w:val="005E5578"/>
    <w:rsid w:val="005F066B"/>
    <w:rsid w:val="005F4D62"/>
    <w:rsid w:val="006014C1"/>
    <w:rsid w:val="00606C07"/>
    <w:rsid w:val="00610ED7"/>
    <w:rsid w:val="00620CE3"/>
    <w:rsid w:val="00621086"/>
    <w:rsid w:val="0062357B"/>
    <w:rsid w:val="00627DE8"/>
    <w:rsid w:val="00634D49"/>
    <w:rsid w:val="006365A1"/>
    <w:rsid w:val="00636AA2"/>
    <w:rsid w:val="00637468"/>
    <w:rsid w:val="00653B85"/>
    <w:rsid w:val="006554D1"/>
    <w:rsid w:val="00660C17"/>
    <w:rsid w:val="00666764"/>
    <w:rsid w:val="0066694B"/>
    <w:rsid w:val="00667DB6"/>
    <w:rsid w:val="00674CB1"/>
    <w:rsid w:val="006771E8"/>
    <w:rsid w:val="00677C01"/>
    <w:rsid w:val="00681CCA"/>
    <w:rsid w:val="00683934"/>
    <w:rsid w:val="00683CC7"/>
    <w:rsid w:val="0068563F"/>
    <w:rsid w:val="00692CA5"/>
    <w:rsid w:val="0069319C"/>
    <w:rsid w:val="006932D7"/>
    <w:rsid w:val="00696C42"/>
    <w:rsid w:val="006A0DD7"/>
    <w:rsid w:val="006A1945"/>
    <w:rsid w:val="006A3B2F"/>
    <w:rsid w:val="006A797F"/>
    <w:rsid w:val="006B06A2"/>
    <w:rsid w:val="006B2FE3"/>
    <w:rsid w:val="006C2994"/>
    <w:rsid w:val="006C3D37"/>
    <w:rsid w:val="006C4990"/>
    <w:rsid w:val="006C6376"/>
    <w:rsid w:val="006D6FF5"/>
    <w:rsid w:val="006D72B8"/>
    <w:rsid w:val="006E598D"/>
    <w:rsid w:val="006E5D7D"/>
    <w:rsid w:val="006E7233"/>
    <w:rsid w:val="006F1A99"/>
    <w:rsid w:val="006F1B19"/>
    <w:rsid w:val="006F29ED"/>
    <w:rsid w:val="006F4F77"/>
    <w:rsid w:val="006F53EE"/>
    <w:rsid w:val="0070147C"/>
    <w:rsid w:val="007064E7"/>
    <w:rsid w:val="00707455"/>
    <w:rsid w:val="00713699"/>
    <w:rsid w:val="00714826"/>
    <w:rsid w:val="00714FD6"/>
    <w:rsid w:val="00717313"/>
    <w:rsid w:val="007265F7"/>
    <w:rsid w:val="00731894"/>
    <w:rsid w:val="00734885"/>
    <w:rsid w:val="00740A8A"/>
    <w:rsid w:val="00746796"/>
    <w:rsid w:val="00746D91"/>
    <w:rsid w:val="007553D4"/>
    <w:rsid w:val="0075598A"/>
    <w:rsid w:val="00761813"/>
    <w:rsid w:val="007671BE"/>
    <w:rsid w:val="00767313"/>
    <w:rsid w:val="00771B85"/>
    <w:rsid w:val="00775DA6"/>
    <w:rsid w:val="0078170A"/>
    <w:rsid w:val="00790956"/>
    <w:rsid w:val="0079502D"/>
    <w:rsid w:val="007A0755"/>
    <w:rsid w:val="007A30EF"/>
    <w:rsid w:val="007A31D9"/>
    <w:rsid w:val="007A74F9"/>
    <w:rsid w:val="007C6354"/>
    <w:rsid w:val="007D41A1"/>
    <w:rsid w:val="007D7447"/>
    <w:rsid w:val="007E6873"/>
    <w:rsid w:val="007F2896"/>
    <w:rsid w:val="008033D0"/>
    <w:rsid w:val="00803FB6"/>
    <w:rsid w:val="008059EF"/>
    <w:rsid w:val="00806118"/>
    <w:rsid w:val="008128F7"/>
    <w:rsid w:val="00812938"/>
    <w:rsid w:val="008130BE"/>
    <w:rsid w:val="0081651C"/>
    <w:rsid w:val="00825BF1"/>
    <w:rsid w:val="00825E3A"/>
    <w:rsid w:val="00827B71"/>
    <w:rsid w:val="00830DAC"/>
    <w:rsid w:val="0083134C"/>
    <w:rsid w:val="00832F51"/>
    <w:rsid w:val="00836000"/>
    <w:rsid w:val="008367AC"/>
    <w:rsid w:val="00837B54"/>
    <w:rsid w:val="00843100"/>
    <w:rsid w:val="00847054"/>
    <w:rsid w:val="00850F25"/>
    <w:rsid w:val="008534AA"/>
    <w:rsid w:val="008541C2"/>
    <w:rsid w:val="00863E0D"/>
    <w:rsid w:val="008719C2"/>
    <w:rsid w:val="00873EBA"/>
    <w:rsid w:val="00882558"/>
    <w:rsid w:val="00884701"/>
    <w:rsid w:val="00884FF7"/>
    <w:rsid w:val="00887416"/>
    <w:rsid w:val="008909CF"/>
    <w:rsid w:val="00894ACE"/>
    <w:rsid w:val="008A1F2A"/>
    <w:rsid w:val="008A3206"/>
    <w:rsid w:val="008A6DDC"/>
    <w:rsid w:val="008A769F"/>
    <w:rsid w:val="008B19D9"/>
    <w:rsid w:val="008B1FD3"/>
    <w:rsid w:val="008B204B"/>
    <w:rsid w:val="008B5B6A"/>
    <w:rsid w:val="008B7CC6"/>
    <w:rsid w:val="008C49AE"/>
    <w:rsid w:val="008C59F7"/>
    <w:rsid w:val="008E0741"/>
    <w:rsid w:val="008E7687"/>
    <w:rsid w:val="008F0E3C"/>
    <w:rsid w:val="008F11FA"/>
    <w:rsid w:val="008F33AE"/>
    <w:rsid w:val="008F4ACA"/>
    <w:rsid w:val="008F4D06"/>
    <w:rsid w:val="0090598F"/>
    <w:rsid w:val="00906ACE"/>
    <w:rsid w:val="00912F98"/>
    <w:rsid w:val="00917FBB"/>
    <w:rsid w:val="009219CA"/>
    <w:rsid w:val="009223D3"/>
    <w:rsid w:val="00923E4E"/>
    <w:rsid w:val="00931D7A"/>
    <w:rsid w:val="009323F1"/>
    <w:rsid w:val="00935D8D"/>
    <w:rsid w:val="00942FE8"/>
    <w:rsid w:val="0094694A"/>
    <w:rsid w:val="00955A3C"/>
    <w:rsid w:val="00957E70"/>
    <w:rsid w:val="00970DAB"/>
    <w:rsid w:val="0097321D"/>
    <w:rsid w:val="00973827"/>
    <w:rsid w:val="00974FF6"/>
    <w:rsid w:val="00976486"/>
    <w:rsid w:val="00983709"/>
    <w:rsid w:val="00990E7C"/>
    <w:rsid w:val="009919C7"/>
    <w:rsid w:val="00992531"/>
    <w:rsid w:val="00995CD5"/>
    <w:rsid w:val="009A1787"/>
    <w:rsid w:val="009A4F5A"/>
    <w:rsid w:val="009A73BE"/>
    <w:rsid w:val="009B1F44"/>
    <w:rsid w:val="009B2FF0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312"/>
    <w:rsid w:val="00A11FB4"/>
    <w:rsid w:val="00A1213F"/>
    <w:rsid w:val="00A1550B"/>
    <w:rsid w:val="00A21134"/>
    <w:rsid w:val="00A30D5D"/>
    <w:rsid w:val="00A35782"/>
    <w:rsid w:val="00A357F5"/>
    <w:rsid w:val="00A362F9"/>
    <w:rsid w:val="00A43EE6"/>
    <w:rsid w:val="00A4585A"/>
    <w:rsid w:val="00A45E58"/>
    <w:rsid w:val="00A5394C"/>
    <w:rsid w:val="00A60F49"/>
    <w:rsid w:val="00A61E15"/>
    <w:rsid w:val="00A66F91"/>
    <w:rsid w:val="00A67236"/>
    <w:rsid w:val="00A677EF"/>
    <w:rsid w:val="00A70229"/>
    <w:rsid w:val="00A721AE"/>
    <w:rsid w:val="00A72D32"/>
    <w:rsid w:val="00A90B60"/>
    <w:rsid w:val="00A918D1"/>
    <w:rsid w:val="00A931A8"/>
    <w:rsid w:val="00A93A9A"/>
    <w:rsid w:val="00AA219C"/>
    <w:rsid w:val="00AA5C16"/>
    <w:rsid w:val="00AA7146"/>
    <w:rsid w:val="00AB1178"/>
    <w:rsid w:val="00AB1F31"/>
    <w:rsid w:val="00AB690D"/>
    <w:rsid w:val="00AC0BA1"/>
    <w:rsid w:val="00AC107E"/>
    <w:rsid w:val="00AC18E7"/>
    <w:rsid w:val="00AC31D4"/>
    <w:rsid w:val="00AC6098"/>
    <w:rsid w:val="00AD3B26"/>
    <w:rsid w:val="00AD3BA9"/>
    <w:rsid w:val="00AE2BF6"/>
    <w:rsid w:val="00AE3370"/>
    <w:rsid w:val="00AE64CA"/>
    <w:rsid w:val="00AE7220"/>
    <w:rsid w:val="00AF2D9D"/>
    <w:rsid w:val="00AF7092"/>
    <w:rsid w:val="00AF70C8"/>
    <w:rsid w:val="00B07427"/>
    <w:rsid w:val="00B1324D"/>
    <w:rsid w:val="00B1491C"/>
    <w:rsid w:val="00B157E2"/>
    <w:rsid w:val="00B24A45"/>
    <w:rsid w:val="00B24C74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1F2"/>
    <w:rsid w:val="00B45B39"/>
    <w:rsid w:val="00B51B47"/>
    <w:rsid w:val="00B55EE8"/>
    <w:rsid w:val="00B56E6C"/>
    <w:rsid w:val="00B63D0E"/>
    <w:rsid w:val="00B672FF"/>
    <w:rsid w:val="00B7581D"/>
    <w:rsid w:val="00B83039"/>
    <w:rsid w:val="00B90C4F"/>
    <w:rsid w:val="00B95763"/>
    <w:rsid w:val="00BA1FB4"/>
    <w:rsid w:val="00BA5B00"/>
    <w:rsid w:val="00BA5CF6"/>
    <w:rsid w:val="00BA72D7"/>
    <w:rsid w:val="00BB1642"/>
    <w:rsid w:val="00BB1A07"/>
    <w:rsid w:val="00BB6DAD"/>
    <w:rsid w:val="00BB7346"/>
    <w:rsid w:val="00BC1555"/>
    <w:rsid w:val="00BC60A9"/>
    <w:rsid w:val="00BC6662"/>
    <w:rsid w:val="00BD1B7B"/>
    <w:rsid w:val="00BD2A32"/>
    <w:rsid w:val="00BE0C8A"/>
    <w:rsid w:val="00BE315C"/>
    <w:rsid w:val="00BE334D"/>
    <w:rsid w:val="00BE3A77"/>
    <w:rsid w:val="00BE4988"/>
    <w:rsid w:val="00BE5F37"/>
    <w:rsid w:val="00BF1C24"/>
    <w:rsid w:val="00BF5E73"/>
    <w:rsid w:val="00C00A5E"/>
    <w:rsid w:val="00C06939"/>
    <w:rsid w:val="00C13284"/>
    <w:rsid w:val="00C173BF"/>
    <w:rsid w:val="00C21E3B"/>
    <w:rsid w:val="00C22B53"/>
    <w:rsid w:val="00C31296"/>
    <w:rsid w:val="00C322E3"/>
    <w:rsid w:val="00C3462C"/>
    <w:rsid w:val="00C34E27"/>
    <w:rsid w:val="00C35B1A"/>
    <w:rsid w:val="00C41C7D"/>
    <w:rsid w:val="00C54445"/>
    <w:rsid w:val="00C63023"/>
    <w:rsid w:val="00C63743"/>
    <w:rsid w:val="00C71067"/>
    <w:rsid w:val="00C74578"/>
    <w:rsid w:val="00C76C6C"/>
    <w:rsid w:val="00C80EC5"/>
    <w:rsid w:val="00C85669"/>
    <w:rsid w:val="00C8595A"/>
    <w:rsid w:val="00C86BB9"/>
    <w:rsid w:val="00C8772C"/>
    <w:rsid w:val="00C95E2B"/>
    <w:rsid w:val="00CA43FD"/>
    <w:rsid w:val="00CA53F3"/>
    <w:rsid w:val="00CB05BF"/>
    <w:rsid w:val="00CB18EB"/>
    <w:rsid w:val="00CB335B"/>
    <w:rsid w:val="00CB441E"/>
    <w:rsid w:val="00CB7C59"/>
    <w:rsid w:val="00CC72E9"/>
    <w:rsid w:val="00CD25C2"/>
    <w:rsid w:val="00CD4D4E"/>
    <w:rsid w:val="00CD6A53"/>
    <w:rsid w:val="00CD79B1"/>
    <w:rsid w:val="00CE24E5"/>
    <w:rsid w:val="00CE2D26"/>
    <w:rsid w:val="00CE33C4"/>
    <w:rsid w:val="00CE41DB"/>
    <w:rsid w:val="00CE4D96"/>
    <w:rsid w:val="00CF1EA0"/>
    <w:rsid w:val="00CF2C12"/>
    <w:rsid w:val="00CF5366"/>
    <w:rsid w:val="00D058BB"/>
    <w:rsid w:val="00D078C4"/>
    <w:rsid w:val="00D14EDC"/>
    <w:rsid w:val="00D15EA5"/>
    <w:rsid w:val="00D2100B"/>
    <w:rsid w:val="00D24220"/>
    <w:rsid w:val="00D3089E"/>
    <w:rsid w:val="00D31D7A"/>
    <w:rsid w:val="00D3367E"/>
    <w:rsid w:val="00D33E60"/>
    <w:rsid w:val="00D460E7"/>
    <w:rsid w:val="00D513CF"/>
    <w:rsid w:val="00D63ABC"/>
    <w:rsid w:val="00D643B7"/>
    <w:rsid w:val="00D64587"/>
    <w:rsid w:val="00D65332"/>
    <w:rsid w:val="00D675F1"/>
    <w:rsid w:val="00D7004A"/>
    <w:rsid w:val="00D72432"/>
    <w:rsid w:val="00D73B96"/>
    <w:rsid w:val="00D80807"/>
    <w:rsid w:val="00D86917"/>
    <w:rsid w:val="00D92631"/>
    <w:rsid w:val="00D92F9A"/>
    <w:rsid w:val="00D9427D"/>
    <w:rsid w:val="00D96128"/>
    <w:rsid w:val="00D96E6E"/>
    <w:rsid w:val="00DA36EE"/>
    <w:rsid w:val="00DA44ED"/>
    <w:rsid w:val="00DA452E"/>
    <w:rsid w:val="00DA5128"/>
    <w:rsid w:val="00DB308D"/>
    <w:rsid w:val="00DB5F40"/>
    <w:rsid w:val="00DC1188"/>
    <w:rsid w:val="00DD0F01"/>
    <w:rsid w:val="00DD1E47"/>
    <w:rsid w:val="00DD61A9"/>
    <w:rsid w:val="00DD6EF1"/>
    <w:rsid w:val="00DE21F6"/>
    <w:rsid w:val="00DE4958"/>
    <w:rsid w:val="00E04361"/>
    <w:rsid w:val="00E064FD"/>
    <w:rsid w:val="00E067A8"/>
    <w:rsid w:val="00E1053A"/>
    <w:rsid w:val="00E12EBC"/>
    <w:rsid w:val="00E13654"/>
    <w:rsid w:val="00E16418"/>
    <w:rsid w:val="00E26AF3"/>
    <w:rsid w:val="00E276E0"/>
    <w:rsid w:val="00E314EA"/>
    <w:rsid w:val="00E33FDA"/>
    <w:rsid w:val="00E406D5"/>
    <w:rsid w:val="00E4338B"/>
    <w:rsid w:val="00E4627C"/>
    <w:rsid w:val="00E473FD"/>
    <w:rsid w:val="00E52CF2"/>
    <w:rsid w:val="00E536CA"/>
    <w:rsid w:val="00E56701"/>
    <w:rsid w:val="00E62754"/>
    <w:rsid w:val="00E64D2D"/>
    <w:rsid w:val="00E71E75"/>
    <w:rsid w:val="00E86B53"/>
    <w:rsid w:val="00E9110B"/>
    <w:rsid w:val="00EA2B6F"/>
    <w:rsid w:val="00EB3478"/>
    <w:rsid w:val="00EB4B39"/>
    <w:rsid w:val="00EB6FE3"/>
    <w:rsid w:val="00EC0722"/>
    <w:rsid w:val="00EC21F6"/>
    <w:rsid w:val="00ED2359"/>
    <w:rsid w:val="00EE0F65"/>
    <w:rsid w:val="00EE3363"/>
    <w:rsid w:val="00EE406B"/>
    <w:rsid w:val="00EE44DA"/>
    <w:rsid w:val="00EE59BD"/>
    <w:rsid w:val="00EE6361"/>
    <w:rsid w:val="00EF190C"/>
    <w:rsid w:val="00F01358"/>
    <w:rsid w:val="00F107F3"/>
    <w:rsid w:val="00F144E0"/>
    <w:rsid w:val="00F22225"/>
    <w:rsid w:val="00F246A1"/>
    <w:rsid w:val="00F27DCC"/>
    <w:rsid w:val="00F37917"/>
    <w:rsid w:val="00F405CA"/>
    <w:rsid w:val="00F4323F"/>
    <w:rsid w:val="00F43D66"/>
    <w:rsid w:val="00F5513E"/>
    <w:rsid w:val="00F56378"/>
    <w:rsid w:val="00F63F3F"/>
    <w:rsid w:val="00F66FA5"/>
    <w:rsid w:val="00F71678"/>
    <w:rsid w:val="00F730E3"/>
    <w:rsid w:val="00F755E9"/>
    <w:rsid w:val="00F81F60"/>
    <w:rsid w:val="00F909CD"/>
    <w:rsid w:val="00F93D86"/>
    <w:rsid w:val="00F974D1"/>
    <w:rsid w:val="00FA0CF1"/>
    <w:rsid w:val="00FA121E"/>
    <w:rsid w:val="00FA16E0"/>
    <w:rsid w:val="00FC2FCF"/>
    <w:rsid w:val="00FC4397"/>
    <w:rsid w:val="00FC499D"/>
    <w:rsid w:val="00FD05AD"/>
    <w:rsid w:val="00FD0666"/>
    <w:rsid w:val="00FD213E"/>
    <w:rsid w:val="00FD7295"/>
    <w:rsid w:val="00FE2187"/>
    <w:rsid w:val="00FE320C"/>
    <w:rsid w:val="00FE650C"/>
    <w:rsid w:val="00FE6B12"/>
    <w:rsid w:val="00FF0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5CF6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styleId="Revision">
    <w:name w:val="Revision"/>
    <w:hidden/>
    <w:uiPriority w:val="99"/>
    <w:semiHidden/>
    <w:rsid w:val="00593BB1"/>
    <w:rPr>
      <w:rFonts w:asciiTheme="minorHAnsi" w:hAnsiTheme="minorHAnsi" w:cs="Arial"/>
      <w:sz w:val="18"/>
      <w:lang w:val="en-GB"/>
    </w:rPr>
  </w:style>
  <w:style w:type="numbering" w:customStyle="1" w:styleId="GTParagraphBullet1">
    <w:name w:val="GT Paragraph Bullet1"/>
    <w:uiPriority w:val="99"/>
    <w:rsid w:val="00A67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929894562CEF48817D4F814351E23D" ma:contentTypeVersion="10" ma:contentTypeDescription="Create a new document." ma:contentTypeScope="" ma:versionID="66d47ef155084a57202486d1f25983e1">
  <xsd:schema xmlns:xsd="http://www.w3.org/2001/XMLSchema" xmlns:xs="http://www.w3.org/2001/XMLSchema" xmlns:p="http://schemas.microsoft.com/office/2006/metadata/properties" xmlns:ns2="78ef81c5-095a-4181-a642-4bc3132edc8a" xmlns:ns3="a9560eee-9025-4126-a02c-8b5b74446f90" targetNamespace="http://schemas.microsoft.com/office/2006/metadata/properties" ma:root="true" ma:fieldsID="7753eec43111735e4702291f2c12eca6" ns2:_="" ns3:_="">
    <xsd:import namespace="78ef81c5-095a-4181-a642-4bc3132edc8a"/>
    <xsd:import namespace="a9560eee-9025-4126-a02c-8b5b74446f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f81c5-095a-4181-a642-4bc3132edc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560eee-9025-4126-a02c-8b5b74446f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F86D62-557E-422B-8584-2A9A143A5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ef81c5-095a-4181-a642-4bc3132edc8a"/>
    <ds:schemaRef ds:uri="a9560eee-9025-4126-a02c-8b5b74446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DA139-DED3-49E0-8766-02758AB8B6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a9560eee-9025-4126-a02c-8b5b74446f90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78ef81c5-095a-4181-a642-4bc3132edc8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22</TotalTime>
  <Pages>3</Pages>
  <Words>1023</Words>
  <Characters>4112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27</cp:revision>
  <cp:lastPrinted>2017-11-14T11:56:00Z</cp:lastPrinted>
  <dcterms:created xsi:type="dcterms:W3CDTF">2022-01-14T09:27:00Z</dcterms:created>
  <dcterms:modified xsi:type="dcterms:W3CDTF">2022-02-24T03:20:00Z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0x0101007D929894562CEF48817D4F814351E23D</vt:lpwstr>
  </property>
</Properties>
</file>