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72212350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086DF6EE" w14:textId="77777777" w:rsidR="001E027F" w:rsidRDefault="001E027F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F9B0079" w:rsidR="00634D49" w:rsidRPr="00A747CB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ฟอร์จูน พาร์ท อิน</w:t>
      </w:r>
      <w:proofErr w:type="spellStart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136271A5" w:rsidR="00AD3B26" w:rsidRPr="00A747CB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E91CC" w14:textId="51351CE2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DA1FD30" w14:textId="77777777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5B062731" w:rsidR="003F5A96" w:rsidRPr="00A747CB" w:rsidRDefault="0088046D" w:rsidP="008D114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</w:rPr>
        <w:t>ข้าพเจ้าได้</w:t>
      </w:r>
      <w:r w:rsidR="001061F4" w:rsidRPr="00A747CB">
        <w:rPr>
          <w:rFonts w:ascii="Browallia New" w:hAnsi="Browallia New" w:cs="Browallia New"/>
          <w:sz w:val="28"/>
          <w:szCs w:val="28"/>
          <w:cs/>
          <w:lang w:bidi="th-TH"/>
        </w:rPr>
        <w:t>ตรวจ</w:t>
      </w:r>
      <w:r w:rsidRPr="00A747CB">
        <w:rPr>
          <w:rFonts w:ascii="Browallia New" w:hAnsi="Browallia New" w:cs="Browallia New"/>
          <w:sz w:val="28"/>
          <w:szCs w:val="28"/>
          <w:cs/>
        </w:rPr>
        <w:t>สอบ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Pr="00A747CB">
        <w:rPr>
          <w:rFonts w:ascii="Browallia New" w:hAnsi="Browallia New" w:cs="Browallia New"/>
          <w:sz w:val="28"/>
          <w:szCs w:val="28"/>
          <w:cs/>
        </w:rPr>
        <w:t>การเงินรวม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ของบริษัท 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ฟอร์จูน พาร์ท อิน</w:t>
      </w:r>
      <w:proofErr w:type="spellStart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ดั</w:t>
      </w:r>
      <w:proofErr w:type="spellEnd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สตรี้ จำกัด (มหาชน) </w:t>
      </w:r>
      <w:r w:rsidRPr="00A747CB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="00AF7B6C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(“กลุ่มบริษัท”)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0DD1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</w:t>
      </w:r>
      <w:r w:rsidR="00081C4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="00B87E9A" w:rsidRPr="00A747C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3E65BA" w:rsidRPr="00A747CB">
        <w:rPr>
          <w:rFonts w:ascii="Browallia New" w:hAnsi="Browallia New" w:cs="Browallia New"/>
          <w:sz w:val="28"/>
          <w:szCs w:val="28"/>
          <w:cs/>
        </w:rPr>
        <w:br/>
      </w:r>
      <w:r w:rsidR="008B4D16" w:rsidRPr="00A747CB">
        <w:rPr>
          <w:rFonts w:ascii="Browallia New" w:hAnsi="Browallia New" w:cs="Browallia New"/>
          <w:sz w:val="28"/>
          <w:szCs w:val="28"/>
        </w:rPr>
        <w:t xml:space="preserve">31 </w:t>
      </w:r>
      <w:r w:rsidR="008B4D16" w:rsidRPr="00A747C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</w:rPr>
        <w:t>2564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0E9F" w:rsidRPr="00A747CB">
        <w:rPr>
          <w:rFonts w:ascii="Browallia New" w:hAnsi="Browallia New" w:cs="Browallia New"/>
          <w:sz w:val="28"/>
          <w:szCs w:val="28"/>
          <w:cs/>
        </w:rPr>
        <w:t>งบกำไรขาดทุนและกำไรขาดทุนเบ็ดเสร็จ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อื่นรวมและเฉพาะของบริษัท </w:t>
      </w:r>
      <w:r w:rsidRPr="00A747CB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</w:t>
      </w:r>
      <w:r w:rsidRPr="00A747CB">
        <w:rPr>
          <w:rFonts w:ascii="Browallia New" w:hAnsi="Browallia New" w:cs="Browallia New"/>
          <w:sz w:val="28"/>
          <w:szCs w:val="28"/>
          <w:cs/>
        </w:rPr>
        <w:t>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747CB">
        <w:rPr>
          <w:rFonts w:ascii="Browallia New" w:hAnsi="Browallia New" w:cs="Browallia New"/>
          <w:sz w:val="28"/>
          <w:szCs w:val="28"/>
          <w:cs/>
        </w:rPr>
        <w:t>งบกระแสเงินสดรวมและเฉพาะ</w:t>
      </w:r>
      <w:r w:rsidR="00523FEC"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</w:rPr>
        <w:t>สำหรับ</w:t>
      </w:r>
      <w:r w:rsidR="00FA3183" w:rsidRPr="00A747C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747CB">
        <w:rPr>
          <w:rFonts w:ascii="Browallia New" w:hAnsi="Browallia New" w:cs="Browallia New"/>
          <w:sz w:val="28"/>
          <w:szCs w:val="28"/>
          <w:cs/>
        </w:rPr>
        <w:t>สิ้นสุดวันเดียวกัน</w:t>
      </w:r>
      <w:r w:rsidR="008D114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</w:t>
      </w:r>
      <w:r w:rsidR="002F1DF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รวมถึงหมายเหตุสรุปนโยบายการบัญชีที่สำคัญ</w:t>
      </w:r>
    </w:p>
    <w:p w14:paraId="15337BDD" w14:textId="732396C9" w:rsidR="00227E19" w:rsidRPr="00A747CB" w:rsidRDefault="00227E19" w:rsidP="00227E1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5CA47E" w14:textId="68DA1A0F" w:rsidR="00227E19" w:rsidRPr="00A747CB" w:rsidRDefault="00227E19" w:rsidP="008D114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รวมและเฉพาะของบริษัทดังกล่าวข้างต้น</w:t>
      </w:r>
      <w:r w:rsidR="003A63D4"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นี้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ฟอร์จูน พาร์ท อิน</w:t>
      </w:r>
      <w:proofErr w:type="spellStart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ดั</w:t>
      </w:r>
      <w:proofErr w:type="spellEnd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747CB">
        <w:rPr>
          <w:rFonts w:ascii="Browallia New" w:hAnsi="Browallia New" w:cs="Browallia New"/>
          <w:sz w:val="28"/>
          <w:szCs w:val="28"/>
        </w:rPr>
        <w:t>2564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ผลการดำเนินงานรวมและเฉพาะของบริษัท และกระแสเงินสดรวมและเฉพาะของบริษัทสำหรับปีสิ้นสุดวันเดียวกัน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FDB0214" w14:textId="77777777" w:rsidR="008D114A" w:rsidRPr="00A747CB" w:rsidRDefault="008D114A" w:rsidP="000318E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0B243FFB" w:rsidR="004D4F62" w:rsidRPr="00A747CB" w:rsidRDefault="000318E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="00CD4D4E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58BAF8F3" w14:textId="77777777" w:rsidR="00BF7BAF" w:rsidRPr="00A747CB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6C7CE460" w:rsidR="00DC3A93" w:rsidRPr="00A747CB" w:rsidRDefault="00013B94" w:rsidP="00DC3A93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DA5114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ได้กล่าว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 w:rsidR="00DA5114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DA5114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</w:t>
      </w:r>
      <w:r w:rsidR="006E4B39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ของข้าพเจ้า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7F767A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</w:t>
      </w:r>
      <w:r w:rsidR="00C951C6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รับ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1ED39F44" w14:textId="559F92FB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5D69B3F" w14:textId="0A7217C4" w:rsidR="000F3907" w:rsidRDefault="000F3907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606619D" w14:textId="77777777" w:rsidR="000F3907" w:rsidRPr="00A747CB" w:rsidRDefault="000F3907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82E5C2" w14:textId="53BDD6AB" w:rsidR="00BE0445" w:rsidRPr="00A747CB" w:rsidRDefault="006940AA" w:rsidP="000208F3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74A010EB" w14:textId="2E5A7F72" w:rsidR="00130552" w:rsidRPr="00A747CB" w:rsidRDefault="00130552" w:rsidP="00CC35DE">
      <w:pPr>
        <w:spacing w:line="240" w:lineRule="auto"/>
        <w:jc w:val="both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</w:p>
    <w:p w14:paraId="582F7440" w14:textId="4DC19804" w:rsidR="00582E7B" w:rsidRPr="00A747CB" w:rsidRDefault="00582E7B" w:rsidP="00582E7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3.6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ผู้บริหารของกลุ่มบริษัทได้มีการแก้ไขงบการเงินรวมของปีก่อน เพื่อปรับปรุงย้อนหลังรายการบัญชีของบริษัท 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FPI Auto Parts India Private Limited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ซึ่งเป็นบริษัทย่อยในประเทศอินเดียที่บริษัทถือหุ้นอยู่ร้อยละ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100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เนื่องจากผู้บริหารได้จัดหาบุคลากรที่รับผิดชอบ</w:t>
      </w:r>
      <w:r w:rsidR="00DC1D7C" w:rsidRPr="00A747CB">
        <w:rPr>
          <w:rFonts w:ascii="Browallia New" w:hAnsi="Browallia New" w:cs="Browallia New"/>
          <w:sz w:val="28"/>
          <w:szCs w:val="28"/>
          <w:cs/>
          <w:lang w:bidi="th-TH"/>
        </w:rPr>
        <w:t>วาง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ระบบสารสนเทศ</w:t>
      </w:r>
      <w:r w:rsidR="0009783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ในไตรมาส </w:t>
      </w:r>
      <w:r w:rsidR="00097839" w:rsidRPr="00A747CB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เพื่อจัดทำข้อมูลทางบัญชีของบริษัทย่อย จึงทำให้ผู้สอบบัญชีของบริษัทย่อยสามารถสอบทานงบการเงินไตรมาส 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และตรวจสอบงบการเงิน</w:t>
      </w:r>
      <w:r w:rsidR="00075976" w:rsidRPr="00A747CB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="008E3D94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5976" w:rsidRPr="00A747CB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075976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075976" w:rsidRPr="00A747C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D5E86" w:rsidRPr="00A747CB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AD5E86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ได้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และมีรายการปรับปรุงที่มีผลกระทบทำให้งบการเงินรวมสำหรับปีสิ้นสุดวันที่</w:t>
      </w:r>
      <w:r w:rsidR="00341F73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2563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รับรู้รายได้อื่น </w:t>
      </w:r>
      <w:r w:rsidR="00A3699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ค่าใช้จ่ายในการ</w:t>
      </w:r>
      <w:r w:rsidR="00B93C0E">
        <w:rPr>
          <w:rFonts w:ascii="Browallia New" w:hAnsi="Browallia New" w:cs="Browallia New" w:hint="cs"/>
          <w:sz w:val="28"/>
          <w:szCs w:val="28"/>
          <w:cs/>
          <w:lang w:bidi="th-TH"/>
        </w:rPr>
        <w:t>ขายและ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บริหารสูงไป</w:t>
      </w:r>
      <w:r w:rsidR="000656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ต้นทุนขายต่ำไป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และรายการค่าเผื่อขาดทุนด้านเครดิตที่คาดว่าจะเกิดขึ้น สินค้าคงเหลือ สินทรัพย์หมุนเวียนอื่น ค่าเสื่อมราคาสะสม</w:t>
      </w:r>
      <w:r w:rsidR="002175D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สินทรัพย์ไม่หมุนเวียนอื่น</w:t>
      </w:r>
      <w:r w:rsidR="0073041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และหนี้สินหมุนเวียนอื่น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ต่ำไป และบันทึกเจ้าหนี้การค้าและ</w:t>
      </w:r>
      <w:r w:rsidR="00FC204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ค่าใช้จ่ายค้างจ่ายสูงไป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โดยกลุ่มบริษัทได้ทำการปรับปรุงรายการโดยปรับย้อนหลังในงบการเงินรวม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</w:t>
      </w:r>
      <w:r w:rsidR="00AA052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ของข้าพเจ้าไม่ได้เปลี่ยนแปลงไปจากเรื่องดังกล่าว</w:t>
      </w:r>
    </w:p>
    <w:p w14:paraId="61732F6F" w14:textId="1AEF91A3" w:rsidR="003E65BA" w:rsidRPr="00A747CB" w:rsidRDefault="003E65BA" w:rsidP="00582E7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079D3E" w14:textId="77777777" w:rsidR="003E65BA" w:rsidRPr="00A747CB" w:rsidRDefault="003E65BA" w:rsidP="003E65B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69282E42" w14:textId="77777777" w:rsidR="003E65BA" w:rsidRPr="00A747CB" w:rsidRDefault="003E65BA" w:rsidP="003E65BA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3B2EBA9" w14:textId="426472B7" w:rsidR="003E65BA" w:rsidRPr="00A747CB" w:rsidRDefault="003E65BA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291B0C5" w14:textId="14259E6C" w:rsidR="009E3599" w:rsidRPr="00A747CB" w:rsidRDefault="009E3599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5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230"/>
      </w:tblGrid>
      <w:tr w:rsidR="009E3599" w:rsidRPr="00A747CB" w14:paraId="32AB16AD" w14:textId="77777777" w:rsidTr="001C154B">
        <w:trPr>
          <w:trHeight w:val="47"/>
          <w:tblHeader/>
        </w:trPr>
        <w:tc>
          <w:tcPr>
            <w:tcW w:w="4320" w:type="dxa"/>
            <w:shd w:val="clear" w:color="auto" w:fill="7030A0"/>
          </w:tcPr>
          <w:p w14:paraId="37D9FA5C" w14:textId="77777777" w:rsidR="009E3599" w:rsidRPr="00A747CB" w:rsidRDefault="009E3599" w:rsidP="00C42552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 xml:space="preserve">เรื่องสำคัญจากการตรวจสอบ </w:t>
            </w:r>
          </w:p>
        </w:tc>
        <w:tc>
          <w:tcPr>
            <w:tcW w:w="4230" w:type="dxa"/>
            <w:shd w:val="clear" w:color="auto" w:fill="7030A0"/>
          </w:tcPr>
          <w:p w14:paraId="4066612F" w14:textId="77777777" w:rsidR="009E3599" w:rsidRPr="00A747CB" w:rsidRDefault="009E3599" w:rsidP="00C42552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E3599" w:rsidRPr="00A747CB" w14:paraId="1A613D99" w14:textId="77777777" w:rsidTr="001C154B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A3FAD2" w14:textId="0CBD3E2E" w:rsidR="009E3599" w:rsidRPr="00A747CB" w:rsidRDefault="00C65A90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การด้อยค่าของเ</w:t>
            </w:r>
            <w:r w:rsidR="00747C66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งินลงทุนในบริษัทย่อย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F147C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="002E4BE7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</w:t>
            </w:r>
            <w:r w:rsidR="0014613C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นิยม</w:t>
            </w:r>
          </w:p>
          <w:p w14:paraId="5ECDA128" w14:textId="77777777" w:rsidR="002E4BE7" w:rsidRPr="00A747CB" w:rsidRDefault="002E4BE7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F370CC8" w14:textId="0AE823A8" w:rsidR="00FC204F" w:rsidRPr="00A747CB" w:rsidRDefault="005405B2" w:rsidP="00F147C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บริษัทมีเงินลงทุนในบริษัทย่อย</w:t>
            </w:r>
            <w:r w:rsidR="00EA063F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8E314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จำนวน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230.19 </w:t>
            </w:r>
            <w:r w:rsid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คิดเป็นร้อยล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ะ 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7.</w:t>
            </w:r>
            <w:r w:rsidR="003A63D4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20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ของสินทรัพย์รว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มในงบการเงินเฉพาะบริษัท</w:t>
            </w:r>
            <w:r w:rsidR="00593522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และมีค่าความนิยมที่เกิดจากการซื้อบริษัทย่อยดังกล่าวจำนวน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7.96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ล้านบาท คิดเป็นร้อยละ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0.2</w:t>
            </w:r>
            <w:r w:rsidR="006D418A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ของสินทรัพย์รวม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ในงบการเงินรวม</w:t>
            </w:r>
          </w:p>
          <w:p w14:paraId="48798569" w14:textId="77777777" w:rsidR="00F147C9" w:rsidRDefault="00F147C9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905A7D1" w14:textId="4B7E2AD1" w:rsidR="002E4BE7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ทั้งนี้ กระบวนการทดสอบการด้อยค่านั้นต้องใช้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ดุลยพินิจที่สำคัญและข้อสมมติฐานที่มีความซับซ้อน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 </w:t>
            </w:r>
          </w:p>
          <w:p w14:paraId="55087007" w14:textId="77777777" w:rsidR="00FC204F" w:rsidRPr="00A747CB" w:rsidRDefault="00FC204F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AD8FB56" w14:textId="78FFE9E7" w:rsidR="006D418A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>15</w:t>
            </w:r>
            <w:r w:rsidRPr="00A747C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</w:t>
            </w:r>
            <w:r w:rsidR="00F147C9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โดยผู้บริหาร</w:t>
            </w:r>
          </w:p>
          <w:p w14:paraId="507B0241" w14:textId="77777777" w:rsidR="00D66566" w:rsidRPr="00A747CB" w:rsidRDefault="00D66566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  <w:p w14:paraId="1C1C92FA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06E2D7FE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4EE3C31D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10EDCC6E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5BDFACDF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71E1FA89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54A606A7" w14:textId="2EF7C233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7B22A2B6" w14:textId="77777777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DB68079" w14:textId="11AC56B9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647A9D1" w14:textId="77777777" w:rsidR="00376BEC" w:rsidRPr="00F147C9" w:rsidRDefault="00376BEC" w:rsidP="003C0EC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BACC3E9" w14:textId="32E0A651" w:rsidR="00FF0A2B" w:rsidRPr="00A747CB" w:rsidRDefault="005B6DA4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วิธีการ</w:t>
            </w:r>
            <w:r w:rsidR="006D418A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ตรวจสอบของข้าพเจ้ารวมถึงเรื่องดังต่อไปนี้</w:t>
            </w:r>
          </w:p>
          <w:p w14:paraId="796731F6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ทำความเข้าใจในการมองประเด็นข้อบ่งชี้การด้อยค่าและกระบวนการทดสอบการด้อยค่าของผู้บริหาร</w:t>
            </w:r>
          </w:p>
          <w:p w14:paraId="06F4AD6C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ปีควบคู่กับการประเมินความเหมาะสมของวิธีการคำนวณมูลค่าและข้อสมมติฐานที่สำคัญที่ผู้บริหารใช้</w:t>
            </w:r>
          </w:p>
          <w:p w14:paraId="73ADAFDE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6940DB38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4971D011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005A1195" w14:textId="51190F6E" w:rsidR="009E3599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54AEF2FC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FDD0B3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D62EB93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C9EB41" w14:textId="4DDBB2B4" w:rsidR="00FC204F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638819" w14:textId="0568DF5B" w:rsidR="000F3907" w:rsidRDefault="000F390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34D6959" w14:textId="77777777" w:rsidR="000F3907" w:rsidRPr="00A747CB" w:rsidRDefault="000F3907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49F760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213325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4C715E" w14:textId="7EA3E8A6" w:rsidR="00FC4A12" w:rsidRPr="00A747CB" w:rsidRDefault="00FC4A12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5CD21FAD" w14:textId="77777777" w:rsidR="00CC35DE" w:rsidRPr="00A747CB" w:rsidRDefault="00CC35DE" w:rsidP="00CC35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E07CEE" w14:textId="51F8B64D" w:rsidR="007D7687" w:rsidRPr="00A747CB" w:rsidRDefault="00FC4A12" w:rsidP="005C164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งบการเงินรวมและเฉพาะของบริษัท</w:t>
      </w:r>
      <w:r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ฟอร์จูน พาร์ท อิน</w:t>
      </w:r>
      <w:proofErr w:type="spellStart"/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ดั</w:t>
      </w:r>
      <w:proofErr w:type="spellEnd"/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สตรี้ จำกัด (มหาชน) และบริษัทย่อย </w:t>
      </w:r>
      <w:r w:rsidR="0047288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สำหรับ</w:t>
      </w:r>
      <w:r w:rsidR="00E75B0F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br/>
      </w:r>
      <w:r w:rsidR="0047288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ปีสิ้นสุด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วันที่ </w:t>
      </w:r>
      <w:r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31 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2563 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ที่แสดงเป็นข้อมูลเปรียบเทียบตรวจสอบโดย</w:t>
      </w:r>
      <w:r w:rsidR="003E7AEC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ผู้สอบบัญชีอื่น</w:t>
      </w:r>
      <w:r w:rsidR="00341F73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="00F147C9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="003E7AEC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ซึ่งแสดงความเห็น</w:t>
      </w:r>
      <w:r w:rsidR="00CE487D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อย่างมีเงื่อนไข</w:t>
      </w:r>
      <w:r w:rsidR="005D6EA3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ตามรายงานลงวันที่ </w:t>
      </w:r>
      <w:r w:rsidR="00E523CF"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8 </w:t>
      </w:r>
      <w:r w:rsidR="00E523CF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มีนาคม </w:t>
      </w:r>
      <w:r w:rsidR="00E523CF"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2564 </w:t>
      </w:r>
      <w:r w:rsidR="00367BB5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ในเรื่องดังต่อไปนี้</w:t>
      </w:r>
    </w:p>
    <w:p w14:paraId="5DD48738" w14:textId="77777777" w:rsidR="00CC35DE" w:rsidRPr="00A747CB" w:rsidRDefault="00CC35DE" w:rsidP="005C164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574AF33" w14:textId="266F2789" w:rsidR="00A145D3" w:rsidRPr="00A747CB" w:rsidRDefault="00B224A9" w:rsidP="00E15D3B">
      <w:pPr>
        <w:pStyle w:val="ListParagraph"/>
        <w:numPr>
          <w:ilvl w:val="0"/>
          <w:numId w:val="39"/>
        </w:numPr>
        <w:spacing w:after="0" w:line="240" w:lineRule="auto"/>
        <w:ind w:left="414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มีเงื่อนไขต่องบการเงินรวม</w:t>
      </w:r>
      <w:r w:rsidR="009166E1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เนื่องจากข้อจำกัดในการ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มาซึ่งหลักฐานการสอบบัญชีที่เหมาะสมอย่างเพียงพอเกี่ยวกับการตรวจสอบบัญชีของบริษัทย่อยในประเทศอินเดีย</w:t>
      </w:r>
      <w:r w:rsidR="009166E1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และการทดสอบการด้อยค่าของค่าความนิยม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โดยฝ่ายบริหารของกลุ่มบริษัทแจ้งว่าเกิดข้อขัดแย้งก</w:t>
      </w:r>
      <w:r w:rsidR="0007010D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ั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บกลุ่มผู้ถือหุ้นเดิมของบริษัทย่อย ทำให้ได้รับโอนเอกสารประกอบรายการบัญชีไม่ครบถ้วนระหว่างการโอนอำนาจควบคุ</w:t>
      </w:r>
      <w:r w:rsidR="00760461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ม </w:t>
      </w:r>
      <w:r w:rsidR="00760461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และ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มีข้อจำกัดในการเดินทางระหว่างประเทศจากผลกระทบของสถานการณ์โรคติดเชื้อไวรัสโค</w:t>
      </w:r>
      <w:proofErr w:type="spellStart"/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โร</w:t>
      </w:r>
      <w:proofErr w:type="spellEnd"/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นา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2019 </w:t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ทำให้ฝ่ายบริหารของกลุ่มบริษัทไม่สามารถจัดการให้ผู้รับผิดชอบในการจัดทำบัญชีของกลุ่มบริษัท</w:t>
      </w:r>
      <w:r w:rsidR="001A3B07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br/>
      </w:r>
      <w:r w:rsidR="00EF0A66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ไปดำเนินการแก้ไขสถานการณ์ในประเทศอินเดียได้</w:t>
      </w:r>
      <w:r w:rsidR="00B34DA0" w:rsidRPr="00A747C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</w:p>
    <w:p w14:paraId="114C7648" w14:textId="77777777" w:rsidR="00B54790" w:rsidRPr="00A747CB" w:rsidRDefault="00B54790" w:rsidP="00B54790">
      <w:pPr>
        <w:pStyle w:val="ListParagraph"/>
        <w:spacing w:after="0" w:line="240" w:lineRule="auto"/>
        <w:ind w:left="414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71556889" w14:textId="58447E39" w:rsidR="008C4156" w:rsidRPr="00A747CB" w:rsidRDefault="00AA37E4" w:rsidP="00561C03">
      <w:pPr>
        <w:pStyle w:val="ListParagraph"/>
        <w:numPr>
          <w:ilvl w:val="0"/>
          <w:numId w:val="39"/>
        </w:numPr>
        <w:spacing w:after="0" w:line="240" w:lineRule="auto"/>
        <w:ind w:left="414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มีเงื่อนไขต่องบการเงินเฉพาะของบริษัทเนื่องจากไม่สามารถระบุได้ว่าจำเป็นต้องปรับปรุงมูลค่า</w:t>
      </w:r>
      <w:r w:rsidR="001A3B07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br/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เงินลงทุนในบริษัทย่อยดังกล่าวจากการถูกจำกัดขอบเขตดังกล่าว</w:t>
      </w:r>
    </w:p>
    <w:p w14:paraId="56AB2A18" w14:textId="77777777" w:rsidR="00B54790" w:rsidRPr="00A747CB" w:rsidRDefault="00B54790" w:rsidP="00B54790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9F676BD" w14:textId="17AA67B8" w:rsidR="00946169" w:rsidRPr="00A747CB" w:rsidRDefault="00055D8A" w:rsidP="00561C03">
      <w:pPr>
        <w:pStyle w:val="ListParagraph"/>
        <w:numPr>
          <w:ilvl w:val="0"/>
          <w:numId w:val="39"/>
        </w:numPr>
        <w:spacing w:after="0" w:line="240" w:lineRule="auto"/>
        <w:ind w:left="414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เพิ่ม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วรรคข้อมูลและเหตุการณ์ที่เน้นเกี่ยวกับกลุ่มบริษัทประเมินผลกระทบทางการเงินเกี่ยวกับมูลค่าของผลขาดทุนด้านเครดิตที่คาดว่าจะเกิดขึ้นและการด้อยค่าของสินทรัพย์จากความไม่แน่นอนของสถานการณ์การแพร่ระบาดของโรคติดเชื้อไวรัสโค</w:t>
      </w:r>
      <w:proofErr w:type="spellStart"/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โร</w:t>
      </w:r>
      <w:proofErr w:type="spellEnd"/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นา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lang w:val="en-US"/>
        </w:rPr>
        <w:t xml:space="preserve">2019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ดังนั้น ในการจัดทำงบการเงินรวมและงบการเงินเฉพาะของบริษัทสำหรับปีสิ้นสุดวันที่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lang w:val="en-US"/>
        </w:rPr>
        <w:t xml:space="preserve">31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ธันวาคม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lang w:val="en-US"/>
        </w:rPr>
        <w:t xml:space="preserve">2563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กลุ่มบริษัทพิจารณายกเลิก</w:t>
      </w:r>
      <w:r w:rsidR="001A3B07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br/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การถือปฏิบัติตามแนวปฏิบัติทางการบัญชี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 และการซื้อเงินลงทุนในบริษัทย่อยที่ซื้อในระหว่างปี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lang w:val="en-US"/>
        </w:rPr>
        <w:t xml:space="preserve">2563 </w:t>
      </w:r>
      <w:r w:rsidR="00AA37E4" w:rsidRPr="00A747CB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ได้จัดให้มีการวัดมูลค่าของสินทรัพย์ที่ระบุได้ที่ได้มาและหนี้สินที่รับมาด้วยมูลค่ายุติธรรม ณ วันที่ซื้อแล้ว</w:t>
      </w:r>
    </w:p>
    <w:p w14:paraId="300F9B9E" w14:textId="77777777" w:rsidR="001A7F21" w:rsidRPr="00A747CB" w:rsidRDefault="001A7F21" w:rsidP="00EC53D0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453A58A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180257C8" w14:textId="77777777" w:rsidR="008B047A" w:rsidRPr="00A747CB" w:rsidRDefault="008B047A" w:rsidP="008B047A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CEE536C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E031FD0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8E856A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34509085" w14:textId="49315A79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568B298" w14:textId="6BCF4186" w:rsidR="00EC53D0" w:rsidRDefault="00EC53D0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911A290" w14:textId="04962756" w:rsidR="000F3907" w:rsidRDefault="000F3907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F6FCA7D" w14:textId="77777777" w:rsidR="000F3907" w:rsidRPr="00A747CB" w:rsidRDefault="000F3907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623170D" w14:textId="77777777" w:rsidR="00EC53D0" w:rsidRPr="00A747CB" w:rsidRDefault="00EC53D0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C507F9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CFA42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B9A5EF0" w14:textId="1D865A95" w:rsidR="00561C03" w:rsidRPr="00A747CB" w:rsidRDefault="008B047A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64DB509" w14:textId="2E26E8DF" w:rsidR="00926149" w:rsidRPr="00A747CB" w:rsidRDefault="00926149" w:rsidP="008975EE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B7C66AD" w14:textId="77777777" w:rsidR="008975EE" w:rsidRPr="00A747CB" w:rsidRDefault="008975EE" w:rsidP="008975EE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E7BEC84" w14:textId="77777777" w:rsidR="008975EE" w:rsidRPr="00A747CB" w:rsidRDefault="008975EE" w:rsidP="008975EE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25C07B3F" w14:textId="39F8DADA" w:rsidR="00926149" w:rsidRPr="00A747CB" w:rsidRDefault="008975EE" w:rsidP="008975EE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AF0B683" w14:textId="1F9686D9" w:rsidR="00823E1C" w:rsidRPr="00A747CB" w:rsidRDefault="00823E1C" w:rsidP="008975EE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34A55C" w14:textId="61C428DA" w:rsidR="00823E1C" w:rsidRPr="00A747CB" w:rsidRDefault="00823E1C" w:rsidP="00823E1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 ผู้บริหารรับผิดชอบในการประเมินความสามารถของ</w:t>
      </w:r>
      <w:r w:rsidR="00C4255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กลุ่ม</w:t>
      </w:r>
      <w:r w:rsidR="00D63B73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27784F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07B8788B" w14:textId="77777777" w:rsidR="00823E1C" w:rsidRPr="00A747CB" w:rsidRDefault="00823E1C" w:rsidP="00823E1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CC002B4" w14:textId="4305B19A" w:rsidR="00823E1C" w:rsidRPr="00A747CB" w:rsidRDefault="00823E1C" w:rsidP="00823E1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</w:t>
      </w:r>
      <w:r w:rsidR="0027784F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กำกับดูและ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กระบวนการในการจัดทำรายงานทางการเงินของ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กลุ่ม</w:t>
      </w:r>
      <w:r w:rsidR="0027784F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</w:t>
      </w:r>
    </w:p>
    <w:p w14:paraId="52134AC4" w14:textId="49281CFD" w:rsidR="00D64F0D" w:rsidRPr="00A747CB" w:rsidRDefault="00D64F0D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9A4A8AA" w14:textId="77777777" w:rsidR="00D64F0D" w:rsidRPr="00A747CB" w:rsidRDefault="00D64F0D" w:rsidP="00D64F0D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3CE78016" w14:textId="77777777" w:rsidR="00D64F0D" w:rsidRPr="00A747CB" w:rsidRDefault="00D64F0D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ED034F" w14:textId="3D602024" w:rsidR="00D64F0D" w:rsidRPr="00A747CB" w:rsidRDefault="00D64F0D" w:rsidP="00D64F0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C42552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548B69B2" w14:textId="0362C402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7F063B3E" w14:textId="2D1BB468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AE4CF6D" w14:textId="4EB7D262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7D0EE38C" w14:textId="77777777" w:rsidR="000F3907" w:rsidRPr="00A747CB" w:rsidRDefault="000F3907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42F4EDD6" w14:textId="49550A5A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5E7AEFD7" w14:textId="5E78BEED" w:rsidR="00561C03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416BCE" w14:textId="23A49495" w:rsidR="00EA1182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0A3581" w14:textId="74CA774B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08433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4DB35EEB" w14:textId="20027400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F04519" w:rsidRPr="00A747CB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</w:t>
      </w:r>
    </w:p>
    <w:p w14:paraId="7BE4CB60" w14:textId="05F9CDA0" w:rsidR="00EA1182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7888E029" w14:textId="6616FB04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E14A62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A2461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60C6E65" w14:textId="164F6292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</w:t>
      </w:r>
      <w:r w:rsidR="0008433E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มีการนำเสนอข้อมูลโดยถูกต้องตามที่ควรหรือไม่   </w:t>
      </w:r>
    </w:p>
    <w:p w14:paraId="5B521F55" w14:textId="2F361DF6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12DDA1F" w14:textId="0715C6C2" w:rsidR="00561C03" w:rsidRPr="00A747CB" w:rsidRDefault="00561C03" w:rsidP="001C154B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976BEBD" w14:textId="65383C84" w:rsidR="00561C03" w:rsidRPr="00A747CB" w:rsidRDefault="00CC4528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58A8BB5" w14:textId="3F1E7C91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F9D8A0A" w14:textId="3F3C6BEB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C04EC2B" w14:textId="77777777" w:rsidR="000F3907" w:rsidRPr="00A747CB" w:rsidRDefault="000F3907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410F152" w14:textId="667090B3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76C0D48" w14:textId="574625FF" w:rsidR="004D4A92" w:rsidRPr="00A747CB" w:rsidRDefault="004D4A92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392C933C" w14:textId="15D885CE" w:rsidR="004D4A92" w:rsidRPr="00A747CB" w:rsidRDefault="00D36C8D" w:rsidP="00780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E91E8C8" w14:textId="2E9C1C4C" w:rsidR="00D36C8D" w:rsidRPr="00A747CB" w:rsidRDefault="00D36C8D" w:rsidP="00AC685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F648B5" w14:textId="69303F9B" w:rsidR="00D36C8D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9D13C4" w14:textId="70CC6B9B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525B900E" w14:textId="77777777" w:rsidR="00722F42" w:rsidRPr="00A747CB" w:rsidRDefault="00722F42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D490EDE" w14:textId="26CC5AB4" w:rsidR="00AC6853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8C06F34" w14:textId="77777777" w:rsidR="00AC6853" w:rsidRPr="009B43B6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0F96B00C" w14:textId="19AC854B" w:rsidR="00B82AA8" w:rsidRPr="00A747CB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B82AA8" w:rsidRPr="00A747CB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E68716" w14:textId="13BADA92" w:rsidR="0054641F" w:rsidRPr="00A747CB" w:rsidRDefault="00FC204F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 xml:space="preserve">25 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54641F" w:rsidRPr="00A747CB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BFAC" w14:textId="77777777" w:rsidR="00C71B48" w:rsidRDefault="00C71B48">
      <w:r>
        <w:separator/>
      </w:r>
    </w:p>
  </w:endnote>
  <w:endnote w:type="continuationSeparator" w:id="0">
    <w:p w14:paraId="0E0E1357" w14:textId="77777777" w:rsidR="00C71B48" w:rsidRDefault="00C71B48">
      <w:r>
        <w:continuationSeparator/>
      </w:r>
    </w:p>
  </w:endnote>
  <w:endnote w:type="continuationNotice" w:id="1">
    <w:p w14:paraId="5F9CCA86" w14:textId="77777777" w:rsidR="00C71B48" w:rsidRDefault="00C71B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ABC6" w14:textId="77777777" w:rsidR="00C71B48" w:rsidRDefault="00C71B48">
      <w:bookmarkStart w:id="0" w:name="_Hlk482348182"/>
      <w:bookmarkEnd w:id="0"/>
      <w:r>
        <w:separator/>
      </w:r>
    </w:p>
  </w:footnote>
  <w:footnote w:type="continuationSeparator" w:id="0">
    <w:p w14:paraId="36AA477D" w14:textId="77777777" w:rsidR="00C71B48" w:rsidRDefault="00C71B48">
      <w:r>
        <w:continuationSeparator/>
      </w:r>
    </w:p>
  </w:footnote>
  <w:footnote w:type="continuationNotice" w:id="1">
    <w:p w14:paraId="400F7154" w14:textId="77777777" w:rsidR="00C71B48" w:rsidRDefault="00C71B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CAA196A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430BC06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3F90929"/>
    <w:multiLevelType w:val="hybridMultilevel"/>
    <w:tmpl w:val="2A0C8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4"/>
  </w:num>
  <w:num w:numId="8">
    <w:abstractNumId w:val="26"/>
  </w:num>
  <w:num w:numId="9">
    <w:abstractNumId w:val="6"/>
  </w:num>
  <w:num w:numId="10">
    <w:abstractNumId w:val="21"/>
  </w:num>
  <w:num w:numId="11">
    <w:abstractNumId w:val="19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21"/>
  </w:num>
  <w:num w:numId="19">
    <w:abstractNumId w:val="19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13"/>
  </w:num>
  <w:num w:numId="35">
    <w:abstractNumId w:val="25"/>
  </w:num>
  <w:num w:numId="36">
    <w:abstractNumId w:val="5"/>
  </w:num>
  <w:num w:numId="37">
    <w:abstractNumId w:val="23"/>
  </w:num>
  <w:num w:numId="38">
    <w:abstractNumId w:val="18"/>
  </w:num>
  <w:num w:numId="39">
    <w:abstractNumId w:val="24"/>
  </w:num>
  <w:num w:numId="40">
    <w:abstractNumId w:val="7"/>
  </w:num>
  <w:num w:numId="41">
    <w:abstractNumId w:val="17"/>
  </w:num>
  <w:num w:numId="42">
    <w:abstractNumId w:val="22"/>
  </w:num>
  <w:num w:numId="43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3B94"/>
    <w:rsid w:val="000162B0"/>
    <w:rsid w:val="00017B0B"/>
    <w:rsid w:val="00017B5B"/>
    <w:rsid w:val="000208F3"/>
    <w:rsid w:val="0002730F"/>
    <w:rsid w:val="0003023B"/>
    <w:rsid w:val="000318EF"/>
    <w:rsid w:val="00031D17"/>
    <w:rsid w:val="00044ACE"/>
    <w:rsid w:val="0004550E"/>
    <w:rsid w:val="00050E6A"/>
    <w:rsid w:val="00052614"/>
    <w:rsid w:val="00055556"/>
    <w:rsid w:val="00055CAD"/>
    <w:rsid w:val="00055D8A"/>
    <w:rsid w:val="00065698"/>
    <w:rsid w:val="00067A2B"/>
    <w:rsid w:val="0007010D"/>
    <w:rsid w:val="000720BD"/>
    <w:rsid w:val="000723F7"/>
    <w:rsid w:val="0007244B"/>
    <w:rsid w:val="00073AC9"/>
    <w:rsid w:val="00074485"/>
    <w:rsid w:val="00075976"/>
    <w:rsid w:val="00076543"/>
    <w:rsid w:val="00080552"/>
    <w:rsid w:val="00080DA1"/>
    <w:rsid w:val="00081C49"/>
    <w:rsid w:val="000828F1"/>
    <w:rsid w:val="00082F59"/>
    <w:rsid w:val="0008433E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3A62"/>
    <w:rsid w:val="000D4962"/>
    <w:rsid w:val="000D5C37"/>
    <w:rsid w:val="000D69B7"/>
    <w:rsid w:val="000E3D15"/>
    <w:rsid w:val="000E52CE"/>
    <w:rsid w:val="000F2FA8"/>
    <w:rsid w:val="000F3907"/>
    <w:rsid w:val="000F3AAB"/>
    <w:rsid w:val="000F4416"/>
    <w:rsid w:val="000F5D82"/>
    <w:rsid w:val="000F6E25"/>
    <w:rsid w:val="001011DF"/>
    <w:rsid w:val="001061F4"/>
    <w:rsid w:val="00111B45"/>
    <w:rsid w:val="001126F9"/>
    <w:rsid w:val="00112B69"/>
    <w:rsid w:val="00115946"/>
    <w:rsid w:val="00125EA8"/>
    <w:rsid w:val="00130552"/>
    <w:rsid w:val="001316D3"/>
    <w:rsid w:val="00131EDB"/>
    <w:rsid w:val="00134AF1"/>
    <w:rsid w:val="00142624"/>
    <w:rsid w:val="00142760"/>
    <w:rsid w:val="00142E5B"/>
    <w:rsid w:val="0014613C"/>
    <w:rsid w:val="00151994"/>
    <w:rsid w:val="00154DD2"/>
    <w:rsid w:val="001554CD"/>
    <w:rsid w:val="00155A91"/>
    <w:rsid w:val="00156193"/>
    <w:rsid w:val="001613E2"/>
    <w:rsid w:val="00163924"/>
    <w:rsid w:val="0016459D"/>
    <w:rsid w:val="00165914"/>
    <w:rsid w:val="00166B42"/>
    <w:rsid w:val="00167017"/>
    <w:rsid w:val="0016775F"/>
    <w:rsid w:val="00170C13"/>
    <w:rsid w:val="001740F6"/>
    <w:rsid w:val="00174822"/>
    <w:rsid w:val="00176B93"/>
    <w:rsid w:val="0017723D"/>
    <w:rsid w:val="00181B72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A7F21"/>
    <w:rsid w:val="001B198C"/>
    <w:rsid w:val="001B1B59"/>
    <w:rsid w:val="001B4277"/>
    <w:rsid w:val="001B7388"/>
    <w:rsid w:val="001C154B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027F"/>
    <w:rsid w:val="001E12A6"/>
    <w:rsid w:val="001E498F"/>
    <w:rsid w:val="00204F1D"/>
    <w:rsid w:val="00207490"/>
    <w:rsid w:val="002175DE"/>
    <w:rsid w:val="00220929"/>
    <w:rsid w:val="00221125"/>
    <w:rsid w:val="00222F3B"/>
    <w:rsid w:val="0022518C"/>
    <w:rsid w:val="00227E19"/>
    <w:rsid w:val="00230E9F"/>
    <w:rsid w:val="00231DBE"/>
    <w:rsid w:val="00233567"/>
    <w:rsid w:val="00237A7E"/>
    <w:rsid w:val="00241F16"/>
    <w:rsid w:val="002452FA"/>
    <w:rsid w:val="00247969"/>
    <w:rsid w:val="00251959"/>
    <w:rsid w:val="00261590"/>
    <w:rsid w:val="0026182A"/>
    <w:rsid w:val="00263366"/>
    <w:rsid w:val="0027784F"/>
    <w:rsid w:val="00277EBE"/>
    <w:rsid w:val="00280100"/>
    <w:rsid w:val="002838FB"/>
    <w:rsid w:val="00285249"/>
    <w:rsid w:val="0028567E"/>
    <w:rsid w:val="00290083"/>
    <w:rsid w:val="002939D9"/>
    <w:rsid w:val="002A1FFF"/>
    <w:rsid w:val="002A252E"/>
    <w:rsid w:val="002B0BF8"/>
    <w:rsid w:val="002B1398"/>
    <w:rsid w:val="002B4215"/>
    <w:rsid w:val="002B55A6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4BE7"/>
    <w:rsid w:val="002E7F1E"/>
    <w:rsid w:val="002F17AA"/>
    <w:rsid w:val="002F1C98"/>
    <w:rsid w:val="002F1DF9"/>
    <w:rsid w:val="002F2DEB"/>
    <w:rsid w:val="002F3903"/>
    <w:rsid w:val="002F4A52"/>
    <w:rsid w:val="002F5C7E"/>
    <w:rsid w:val="002F731F"/>
    <w:rsid w:val="002F7D90"/>
    <w:rsid w:val="0030026A"/>
    <w:rsid w:val="0030347B"/>
    <w:rsid w:val="00305173"/>
    <w:rsid w:val="003074CE"/>
    <w:rsid w:val="00321A76"/>
    <w:rsid w:val="00324C75"/>
    <w:rsid w:val="00326925"/>
    <w:rsid w:val="003304A5"/>
    <w:rsid w:val="00335860"/>
    <w:rsid w:val="00335E5B"/>
    <w:rsid w:val="00340C69"/>
    <w:rsid w:val="0034149A"/>
    <w:rsid w:val="00341F73"/>
    <w:rsid w:val="00342105"/>
    <w:rsid w:val="00344FA8"/>
    <w:rsid w:val="00347127"/>
    <w:rsid w:val="0035136E"/>
    <w:rsid w:val="0035392D"/>
    <w:rsid w:val="00354F5D"/>
    <w:rsid w:val="00356BCE"/>
    <w:rsid w:val="00356D32"/>
    <w:rsid w:val="00357C26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6BEC"/>
    <w:rsid w:val="00377A0B"/>
    <w:rsid w:val="00380583"/>
    <w:rsid w:val="003825C7"/>
    <w:rsid w:val="00384904"/>
    <w:rsid w:val="00392E05"/>
    <w:rsid w:val="003A2BF0"/>
    <w:rsid w:val="003A46D5"/>
    <w:rsid w:val="003A5A12"/>
    <w:rsid w:val="003A5A1C"/>
    <w:rsid w:val="003A63D4"/>
    <w:rsid w:val="003A78E3"/>
    <w:rsid w:val="003A7D86"/>
    <w:rsid w:val="003B1DCE"/>
    <w:rsid w:val="003B4956"/>
    <w:rsid w:val="003B4CCD"/>
    <w:rsid w:val="003B4DED"/>
    <w:rsid w:val="003B7D49"/>
    <w:rsid w:val="003C08B4"/>
    <w:rsid w:val="003C0EC1"/>
    <w:rsid w:val="003C12C5"/>
    <w:rsid w:val="003C27EF"/>
    <w:rsid w:val="003C32E9"/>
    <w:rsid w:val="003C3898"/>
    <w:rsid w:val="003D2605"/>
    <w:rsid w:val="003D27E9"/>
    <w:rsid w:val="003D64D6"/>
    <w:rsid w:val="003D6EAB"/>
    <w:rsid w:val="003D7BE9"/>
    <w:rsid w:val="003E034A"/>
    <w:rsid w:val="003E3E21"/>
    <w:rsid w:val="003E65BA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2884"/>
    <w:rsid w:val="00474058"/>
    <w:rsid w:val="004765FD"/>
    <w:rsid w:val="00481FE7"/>
    <w:rsid w:val="0048532C"/>
    <w:rsid w:val="00487E39"/>
    <w:rsid w:val="00490A39"/>
    <w:rsid w:val="0049103F"/>
    <w:rsid w:val="004A078E"/>
    <w:rsid w:val="004A0DFE"/>
    <w:rsid w:val="004A13CB"/>
    <w:rsid w:val="004A25E3"/>
    <w:rsid w:val="004A3C62"/>
    <w:rsid w:val="004B0D8B"/>
    <w:rsid w:val="004B1896"/>
    <w:rsid w:val="004B327D"/>
    <w:rsid w:val="004B6604"/>
    <w:rsid w:val="004C0971"/>
    <w:rsid w:val="004C0C25"/>
    <w:rsid w:val="004C2111"/>
    <w:rsid w:val="004C3777"/>
    <w:rsid w:val="004C732E"/>
    <w:rsid w:val="004D0FD8"/>
    <w:rsid w:val="004D20AE"/>
    <w:rsid w:val="004D3578"/>
    <w:rsid w:val="004D4A92"/>
    <w:rsid w:val="004D4F62"/>
    <w:rsid w:val="004D6145"/>
    <w:rsid w:val="004D6208"/>
    <w:rsid w:val="004D6B75"/>
    <w:rsid w:val="004E7E52"/>
    <w:rsid w:val="004F1A16"/>
    <w:rsid w:val="004F207F"/>
    <w:rsid w:val="004F2D14"/>
    <w:rsid w:val="004F41E5"/>
    <w:rsid w:val="004F5D14"/>
    <w:rsid w:val="004F5D91"/>
    <w:rsid w:val="005005EA"/>
    <w:rsid w:val="00504DD1"/>
    <w:rsid w:val="005070FA"/>
    <w:rsid w:val="00511C6B"/>
    <w:rsid w:val="00513FCC"/>
    <w:rsid w:val="00515F98"/>
    <w:rsid w:val="0052186A"/>
    <w:rsid w:val="00522DCC"/>
    <w:rsid w:val="00523FEC"/>
    <w:rsid w:val="00524582"/>
    <w:rsid w:val="005321DA"/>
    <w:rsid w:val="00535A8E"/>
    <w:rsid w:val="005403A2"/>
    <w:rsid w:val="005405B2"/>
    <w:rsid w:val="00543422"/>
    <w:rsid w:val="005448A0"/>
    <w:rsid w:val="00545178"/>
    <w:rsid w:val="0054641F"/>
    <w:rsid w:val="00547004"/>
    <w:rsid w:val="00547541"/>
    <w:rsid w:val="0054756D"/>
    <w:rsid w:val="00551365"/>
    <w:rsid w:val="0055142D"/>
    <w:rsid w:val="00561C03"/>
    <w:rsid w:val="005627FF"/>
    <w:rsid w:val="0056449C"/>
    <w:rsid w:val="00567224"/>
    <w:rsid w:val="00567CCD"/>
    <w:rsid w:val="00574202"/>
    <w:rsid w:val="0057777D"/>
    <w:rsid w:val="00577D61"/>
    <w:rsid w:val="005822AC"/>
    <w:rsid w:val="00582E7B"/>
    <w:rsid w:val="00591F0D"/>
    <w:rsid w:val="00592605"/>
    <w:rsid w:val="00592634"/>
    <w:rsid w:val="00593522"/>
    <w:rsid w:val="00594DA2"/>
    <w:rsid w:val="005A29D0"/>
    <w:rsid w:val="005A2C5B"/>
    <w:rsid w:val="005A3806"/>
    <w:rsid w:val="005B0321"/>
    <w:rsid w:val="005B134D"/>
    <w:rsid w:val="005B1823"/>
    <w:rsid w:val="005B21A9"/>
    <w:rsid w:val="005B405A"/>
    <w:rsid w:val="005B6DA4"/>
    <w:rsid w:val="005C1117"/>
    <w:rsid w:val="005C164D"/>
    <w:rsid w:val="005C2CCB"/>
    <w:rsid w:val="005C6479"/>
    <w:rsid w:val="005C69FD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328D"/>
    <w:rsid w:val="00634D49"/>
    <w:rsid w:val="006365A1"/>
    <w:rsid w:val="00636AA2"/>
    <w:rsid w:val="006419D0"/>
    <w:rsid w:val="00643B6B"/>
    <w:rsid w:val="00650A49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2909"/>
    <w:rsid w:val="006A3B2F"/>
    <w:rsid w:val="006A4184"/>
    <w:rsid w:val="006A6581"/>
    <w:rsid w:val="006A7AA9"/>
    <w:rsid w:val="006B06A2"/>
    <w:rsid w:val="006B216E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418A"/>
    <w:rsid w:val="006D6FF5"/>
    <w:rsid w:val="006E09F9"/>
    <w:rsid w:val="006E2948"/>
    <w:rsid w:val="006E4B39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64E7"/>
    <w:rsid w:val="007123A2"/>
    <w:rsid w:val="00713528"/>
    <w:rsid w:val="00714FD6"/>
    <w:rsid w:val="007175B8"/>
    <w:rsid w:val="00722F42"/>
    <w:rsid w:val="007265F7"/>
    <w:rsid w:val="00730413"/>
    <w:rsid w:val="00731894"/>
    <w:rsid w:val="00731F2F"/>
    <w:rsid w:val="00734885"/>
    <w:rsid w:val="00735923"/>
    <w:rsid w:val="00737A59"/>
    <w:rsid w:val="00746796"/>
    <w:rsid w:val="00746D91"/>
    <w:rsid w:val="007472BC"/>
    <w:rsid w:val="00747C66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2A00"/>
    <w:rsid w:val="00773EC6"/>
    <w:rsid w:val="00775DA6"/>
    <w:rsid w:val="00776732"/>
    <w:rsid w:val="00780E71"/>
    <w:rsid w:val="0078170A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4932"/>
    <w:rsid w:val="007B60E7"/>
    <w:rsid w:val="007C0513"/>
    <w:rsid w:val="007C22FD"/>
    <w:rsid w:val="007C6354"/>
    <w:rsid w:val="007C6F43"/>
    <w:rsid w:val="007C7770"/>
    <w:rsid w:val="007D41A1"/>
    <w:rsid w:val="007D4914"/>
    <w:rsid w:val="007D7687"/>
    <w:rsid w:val="007E7799"/>
    <w:rsid w:val="007F192D"/>
    <w:rsid w:val="007F2896"/>
    <w:rsid w:val="007F5056"/>
    <w:rsid w:val="007F7141"/>
    <w:rsid w:val="007F767A"/>
    <w:rsid w:val="007F76AC"/>
    <w:rsid w:val="008033D0"/>
    <w:rsid w:val="00803598"/>
    <w:rsid w:val="00803FB6"/>
    <w:rsid w:val="008059EF"/>
    <w:rsid w:val="00806118"/>
    <w:rsid w:val="00806FFC"/>
    <w:rsid w:val="00810238"/>
    <w:rsid w:val="008114C8"/>
    <w:rsid w:val="008128F7"/>
    <w:rsid w:val="00812938"/>
    <w:rsid w:val="00812F9F"/>
    <w:rsid w:val="0081651C"/>
    <w:rsid w:val="00823E1C"/>
    <w:rsid w:val="0082581C"/>
    <w:rsid w:val="00827B71"/>
    <w:rsid w:val="00830DAC"/>
    <w:rsid w:val="0083134C"/>
    <w:rsid w:val="00832F51"/>
    <w:rsid w:val="00833D4B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7383"/>
    <w:rsid w:val="0088046D"/>
    <w:rsid w:val="00881DBE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975EE"/>
    <w:rsid w:val="00897A35"/>
    <w:rsid w:val="008A11A2"/>
    <w:rsid w:val="008A1F2A"/>
    <w:rsid w:val="008A27AB"/>
    <w:rsid w:val="008A3206"/>
    <w:rsid w:val="008A769F"/>
    <w:rsid w:val="008B047A"/>
    <w:rsid w:val="008B19D9"/>
    <w:rsid w:val="008B1F4B"/>
    <w:rsid w:val="008B1FD3"/>
    <w:rsid w:val="008B204B"/>
    <w:rsid w:val="008B4D16"/>
    <w:rsid w:val="008C2486"/>
    <w:rsid w:val="008C4156"/>
    <w:rsid w:val="008C49AE"/>
    <w:rsid w:val="008C59F7"/>
    <w:rsid w:val="008D114A"/>
    <w:rsid w:val="008D31B8"/>
    <w:rsid w:val="008D4620"/>
    <w:rsid w:val="008E3140"/>
    <w:rsid w:val="008E3D94"/>
    <w:rsid w:val="008E486A"/>
    <w:rsid w:val="008E7687"/>
    <w:rsid w:val="008F0E3C"/>
    <w:rsid w:val="008F11FA"/>
    <w:rsid w:val="008F33AE"/>
    <w:rsid w:val="008F4ACA"/>
    <w:rsid w:val="008F4D06"/>
    <w:rsid w:val="008F6E70"/>
    <w:rsid w:val="00903342"/>
    <w:rsid w:val="00906ACE"/>
    <w:rsid w:val="00910090"/>
    <w:rsid w:val="00912F98"/>
    <w:rsid w:val="0091643A"/>
    <w:rsid w:val="009166E1"/>
    <w:rsid w:val="00916F7F"/>
    <w:rsid w:val="00917FBB"/>
    <w:rsid w:val="009219CA"/>
    <w:rsid w:val="009223D3"/>
    <w:rsid w:val="00926149"/>
    <w:rsid w:val="00931D7A"/>
    <w:rsid w:val="009359B0"/>
    <w:rsid w:val="00935D8D"/>
    <w:rsid w:val="009372E3"/>
    <w:rsid w:val="00942FE8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43B6"/>
    <w:rsid w:val="009B4573"/>
    <w:rsid w:val="009B5EC6"/>
    <w:rsid w:val="009C002A"/>
    <w:rsid w:val="009D0A96"/>
    <w:rsid w:val="009D3C23"/>
    <w:rsid w:val="009E278C"/>
    <w:rsid w:val="009E3599"/>
    <w:rsid w:val="009E6222"/>
    <w:rsid w:val="009E62AD"/>
    <w:rsid w:val="009F191F"/>
    <w:rsid w:val="009F25F9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461A"/>
    <w:rsid w:val="00A30D5D"/>
    <w:rsid w:val="00A35782"/>
    <w:rsid w:val="00A357F5"/>
    <w:rsid w:val="00A362F9"/>
    <w:rsid w:val="00A36991"/>
    <w:rsid w:val="00A434C6"/>
    <w:rsid w:val="00A43EE6"/>
    <w:rsid w:val="00A443D6"/>
    <w:rsid w:val="00A4585A"/>
    <w:rsid w:val="00A57A92"/>
    <w:rsid w:val="00A60F49"/>
    <w:rsid w:val="00A61E15"/>
    <w:rsid w:val="00A6359D"/>
    <w:rsid w:val="00A63E66"/>
    <w:rsid w:val="00A66F91"/>
    <w:rsid w:val="00A70229"/>
    <w:rsid w:val="00A747CB"/>
    <w:rsid w:val="00A82B93"/>
    <w:rsid w:val="00A833B7"/>
    <w:rsid w:val="00A843B7"/>
    <w:rsid w:val="00A84CF3"/>
    <w:rsid w:val="00A85CC0"/>
    <w:rsid w:val="00A867F7"/>
    <w:rsid w:val="00A877F8"/>
    <w:rsid w:val="00A918D1"/>
    <w:rsid w:val="00A92D79"/>
    <w:rsid w:val="00A93A9A"/>
    <w:rsid w:val="00A947CB"/>
    <w:rsid w:val="00AA0520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2C30"/>
    <w:rsid w:val="00AC31D4"/>
    <w:rsid w:val="00AC3B56"/>
    <w:rsid w:val="00AC3D97"/>
    <w:rsid w:val="00AC56FB"/>
    <w:rsid w:val="00AC571C"/>
    <w:rsid w:val="00AC6067"/>
    <w:rsid w:val="00AC6098"/>
    <w:rsid w:val="00AC6853"/>
    <w:rsid w:val="00AD0038"/>
    <w:rsid w:val="00AD3B26"/>
    <w:rsid w:val="00AD3BA9"/>
    <w:rsid w:val="00AD3E95"/>
    <w:rsid w:val="00AD5E86"/>
    <w:rsid w:val="00AE022B"/>
    <w:rsid w:val="00AE026E"/>
    <w:rsid w:val="00AE25E4"/>
    <w:rsid w:val="00AE2BF6"/>
    <w:rsid w:val="00AE3370"/>
    <w:rsid w:val="00AE64CA"/>
    <w:rsid w:val="00AF0E0D"/>
    <w:rsid w:val="00AF194D"/>
    <w:rsid w:val="00AF3283"/>
    <w:rsid w:val="00AF7092"/>
    <w:rsid w:val="00AF7B6C"/>
    <w:rsid w:val="00B109B7"/>
    <w:rsid w:val="00B12733"/>
    <w:rsid w:val="00B12DF9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3692"/>
    <w:rsid w:val="00B34D51"/>
    <w:rsid w:val="00B34DA0"/>
    <w:rsid w:val="00B36A0E"/>
    <w:rsid w:val="00B36BA1"/>
    <w:rsid w:val="00B40AE0"/>
    <w:rsid w:val="00B40D67"/>
    <w:rsid w:val="00B41947"/>
    <w:rsid w:val="00B43C45"/>
    <w:rsid w:val="00B4692D"/>
    <w:rsid w:val="00B50AE1"/>
    <w:rsid w:val="00B51183"/>
    <w:rsid w:val="00B52633"/>
    <w:rsid w:val="00B54790"/>
    <w:rsid w:val="00B55D15"/>
    <w:rsid w:val="00B55EE8"/>
    <w:rsid w:val="00B56989"/>
    <w:rsid w:val="00B56E6C"/>
    <w:rsid w:val="00B60DD1"/>
    <w:rsid w:val="00B61593"/>
    <w:rsid w:val="00B63B9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3C0E"/>
    <w:rsid w:val="00B96432"/>
    <w:rsid w:val="00BA5B00"/>
    <w:rsid w:val="00BB1A07"/>
    <w:rsid w:val="00BB3D94"/>
    <w:rsid w:val="00BB45F2"/>
    <w:rsid w:val="00BB6DAD"/>
    <w:rsid w:val="00BB7346"/>
    <w:rsid w:val="00BC1555"/>
    <w:rsid w:val="00BC597E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F11B8"/>
    <w:rsid w:val="00BF1C24"/>
    <w:rsid w:val="00BF5E73"/>
    <w:rsid w:val="00BF7BAF"/>
    <w:rsid w:val="00C01513"/>
    <w:rsid w:val="00C04691"/>
    <w:rsid w:val="00C060A9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2552"/>
    <w:rsid w:val="00C47DA3"/>
    <w:rsid w:val="00C5137B"/>
    <w:rsid w:val="00C60F68"/>
    <w:rsid w:val="00C63023"/>
    <w:rsid w:val="00C63743"/>
    <w:rsid w:val="00C64605"/>
    <w:rsid w:val="00C65A90"/>
    <w:rsid w:val="00C65C75"/>
    <w:rsid w:val="00C66936"/>
    <w:rsid w:val="00C70192"/>
    <w:rsid w:val="00C71B48"/>
    <w:rsid w:val="00C72C4F"/>
    <w:rsid w:val="00C76C6C"/>
    <w:rsid w:val="00C80EC5"/>
    <w:rsid w:val="00C85669"/>
    <w:rsid w:val="00C86132"/>
    <w:rsid w:val="00C86BB9"/>
    <w:rsid w:val="00C8772C"/>
    <w:rsid w:val="00C951C6"/>
    <w:rsid w:val="00C9590D"/>
    <w:rsid w:val="00CA19F9"/>
    <w:rsid w:val="00CA43FD"/>
    <w:rsid w:val="00CA53F3"/>
    <w:rsid w:val="00CA5B1D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4528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07C9"/>
    <w:rsid w:val="00D12A59"/>
    <w:rsid w:val="00D150EC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1E96"/>
    <w:rsid w:val="00D32E57"/>
    <w:rsid w:val="00D33E60"/>
    <w:rsid w:val="00D36C8D"/>
    <w:rsid w:val="00D4001D"/>
    <w:rsid w:val="00D460E7"/>
    <w:rsid w:val="00D52C3D"/>
    <w:rsid w:val="00D52C83"/>
    <w:rsid w:val="00D533CC"/>
    <w:rsid w:val="00D615DC"/>
    <w:rsid w:val="00D6197A"/>
    <w:rsid w:val="00D63ABC"/>
    <w:rsid w:val="00D63B73"/>
    <w:rsid w:val="00D63D4A"/>
    <w:rsid w:val="00D643B7"/>
    <w:rsid w:val="00D64F0D"/>
    <w:rsid w:val="00D65332"/>
    <w:rsid w:val="00D66566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17F7"/>
    <w:rsid w:val="00D92F9A"/>
    <w:rsid w:val="00D9427D"/>
    <w:rsid w:val="00D96128"/>
    <w:rsid w:val="00DA2A00"/>
    <w:rsid w:val="00DA36EE"/>
    <w:rsid w:val="00DA407F"/>
    <w:rsid w:val="00DA452E"/>
    <w:rsid w:val="00DA5114"/>
    <w:rsid w:val="00DA5128"/>
    <w:rsid w:val="00DB161D"/>
    <w:rsid w:val="00DB308D"/>
    <w:rsid w:val="00DB5F40"/>
    <w:rsid w:val="00DC1D7C"/>
    <w:rsid w:val="00DC3A93"/>
    <w:rsid w:val="00DC5923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6C1B"/>
    <w:rsid w:val="00DF7268"/>
    <w:rsid w:val="00DF7B0B"/>
    <w:rsid w:val="00DF7E8B"/>
    <w:rsid w:val="00E04361"/>
    <w:rsid w:val="00E064FD"/>
    <w:rsid w:val="00E1053A"/>
    <w:rsid w:val="00E10D91"/>
    <w:rsid w:val="00E13654"/>
    <w:rsid w:val="00E14A62"/>
    <w:rsid w:val="00E15D3B"/>
    <w:rsid w:val="00E16418"/>
    <w:rsid w:val="00E165EE"/>
    <w:rsid w:val="00E20E9B"/>
    <w:rsid w:val="00E21E28"/>
    <w:rsid w:val="00E26AF3"/>
    <w:rsid w:val="00E276E0"/>
    <w:rsid w:val="00E314EA"/>
    <w:rsid w:val="00E31908"/>
    <w:rsid w:val="00E331D8"/>
    <w:rsid w:val="00E33FDA"/>
    <w:rsid w:val="00E34158"/>
    <w:rsid w:val="00E34632"/>
    <w:rsid w:val="00E406D5"/>
    <w:rsid w:val="00E41C4A"/>
    <w:rsid w:val="00E4627C"/>
    <w:rsid w:val="00E46BCD"/>
    <w:rsid w:val="00E46CDA"/>
    <w:rsid w:val="00E523CF"/>
    <w:rsid w:val="00E56701"/>
    <w:rsid w:val="00E61CA4"/>
    <w:rsid w:val="00E62754"/>
    <w:rsid w:val="00E64D2D"/>
    <w:rsid w:val="00E7599E"/>
    <w:rsid w:val="00E75B0F"/>
    <w:rsid w:val="00E8544C"/>
    <w:rsid w:val="00E86B53"/>
    <w:rsid w:val="00E86F4B"/>
    <w:rsid w:val="00E904DB"/>
    <w:rsid w:val="00E9110B"/>
    <w:rsid w:val="00E91D43"/>
    <w:rsid w:val="00EA063F"/>
    <w:rsid w:val="00EA1182"/>
    <w:rsid w:val="00EA2B6F"/>
    <w:rsid w:val="00EA3933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C53D0"/>
    <w:rsid w:val="00ED2359"/>
    <w:rsid w:val="00EE0F65"/>
    <w:rsid w:val="00EE44DA"/>
    <w:rsid w:val="00EE479D"/>
    <w:rsid w:val="00EE59BD"/>
    <w:rsid w:val="00EF0A66"/>
    <w:rsid w:val="00EF0E7F"/>
    <w:rsid w:val="00EF190C"/>
    <w:rsid w:val="00F01358"/>
    <w:rsid w:val="00F02EF7"/>
    <w:rsid w:val="00F031EF"/>
    <w:rsid w:val="00F0440E"/>
    <w:rsid w:val="00F04519"/>
    <w:rsid w:val="00F06E1A"/>
    <w:rsid w:val="00F1093B"/>
    <w:rsid w:val="00F12AC0"/>
    <w:rsid w:val="00F144E0"/>
    <w:rsid w:val="00F147C9"/>
    <w:rsid w:val="00F23945"/>
    <w:rsid w:val="00F246A1"/>
    <w:rsid w:val="00F30087"/>
    <w:rsid w:val="00F37917"/>
    <w:rsid w:val="00F42E57"/>
    <w:rsid w:val="00F43364"/>
    <w:rsid w:val="00F43D66"/>
    <w:rsid w:val="00F50A04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2E42"/>
    <w:rsid w:val="00FA3183"/>
    <w:rsid w:val="00FA580F"/>
    <w:rsid w:val="00FA7113"/>
    <w:rsid w:val="00FB0295"/>
    <w:rsid w:val="00FB035C"/>
    <w:rsid w:val="00FB525C"/>
    <w:rsid w:val="00FB5A39"/>
    <w:rsid w:val="00FB71BD"/>
    <w:rsid w:val="00FC204F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0A2B"/>
    <w:rsid w:val="00FF769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5A0C597-B5ED-4A74-BC3D-BB4F0DB1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10" ma:contentTypeDescription="Create a new document." ma:contentTypeScope="" ma:versionID="0c7a6407e48608daa96110d3868d50ce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f50f1d6246d53300e28ae93c60f9a696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BC2ACA-4193-4982-AA2E-5117DBC14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schemas.microsoft.com/office/2006/metadata/properties"/>
    <ds:schemaRef ds:uri="ec0ec48b-1e62-4ddc-947b-36e9c581261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</TotalTime>
  <Pages>7</Pages>
  <Words>2555</Words>
  <Characters>9850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</cp:revision>
  <cp:lastPrinted>2022-02-25T05:18:00Z</cp:lastPrinted>
  <dcterms:created xsi:type="dcterms:W3CDTF">2022-02-25T18:20:00Z</dcterms:created>
  <dcterms:modified xsi:type="dcterms:W3CDTF">2022-02-26T10:44:00Z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