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4451C9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77777777" w:rsidR="0009267B" w:rsidRPr="004451C9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3809862"/>
            <w:bookmarkStart w:id="1" w:name="_Hlk62459050"/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4451C9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4451C9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4451C9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5FF41FE5" w:rsidR="0009267B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4451C9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4451C9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09267B" w:rsidRPr="004451C9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488CD4A4" w:rsidR="0073369C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4451C9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4451C9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bookmarkEnd w:id="0"/>
      <w:tr w:rsidR="00BF4C0C" w:rsidRPr="004451C9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7AF6AB2A" w:rsidR="00BF4C0C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36B0B274" w14:textId="77777777" w:rsidR="00BF4C0C" w:rsidRPr="004451C9" w:rsidRDefault="00BF4C0C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3BAD605" w14:textId="4E235827" w:rsidR="00BF4C0C" w:rsidRPr="004451C9" w:rsidRDefault="00BF4C0C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993789" w:rsidRPr="004451C9" w14:paraId="615735B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184C9A" w14:textId="4B3E2F9D" w:rsidR="00993789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5E3F7328" w14:textId="77777777" w:rsidR="00993789" w:rsidRPr="004451C9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3319CBF" w14:textId="2D2B9F52" w:rsidR="00993789" w:rsidRPr="004451C9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993789" w:rsidRPr="004451C9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2A4EAD01" w:rsidR="00993789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685995C" w14:textId="77777777" w:rsidR="00993789" w:rsidRPr="004451C9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E593258" w14:textId="14A2B2EE" w:rsidR="00993789" w:rsidRPr="004451C9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  <w:tr w:rsidR="00993789" w:rsidRPr="004451C9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47712CEC" w:rsidR="00993789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508BECE4" w14:textId="77777777" w:rsidR="00993789" w:rsidRPr="004451C9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30BBC40" w14:textId="61B2D67F" w:rsidR="00993789" w:rsidRPr="004451C9" w:rsidRDefault="00D83E93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C6631D" w:rsidRPr="004451C9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6AB32C8E" w:rsidR="00C6631D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42481AFA" w14:textId="77777777" w:rsidR="00C6631D" w:rsidRPr="004451C9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33FC488" w14:textId="0F1D5167" w:rsidR="00C6631D" w:rsidRPr="004451C9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C6631D" w:rsidRPr="004451C9" w14:paraId="5C31D01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3927FD5" w14:textId="47247CDA" w:rsidR="00C6631D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63EE5F8" w14:textId="77777777" w:rsidR="00C6631D" w:rsidRPr="004451C9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60941E4" w14:textId="72C88C72" w:rsidR="00C6631D" w:rsidRPr="004451C9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C6631D" w:rsidRPr="004451C9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4C36501D" w:rsidR="00C6631D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787A0A1E" w14:textId="77777777" w:rsidR="00C6631D" w:rsidRPr="004451C9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CE30CB8" w14:textId="2F9055F9" w:rsidR="00C6631D" w:rsidRPr="004451C9" w:rsidRDefault="00565925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C6631D" w:rsidRPr="004451C9" w14:paraId="00A0C10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E0A1EAF" w14:textId="31BCB111" w:rsidR="00C6631D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65480F37" w14:textId="77777777" w:rsidR="00C6631D" w:rsidRPr="004451C9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87CA3B3" w14:textId="507A34D8" w:rsidR="00C6631D" w:rsidRPr="004451C9" w:rsidRDefault="000D2C46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ที่ดิน</w:t>
            </w:r>
            <w:r w:rsidRPr="004451C9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C6631D" w:rsidRPr="004451C9" w14:paraId="11AEB282" w14:textId="77777777" w:rsidTr="00034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0E519762" w:rsidR="00C6631D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69" w:type="dxa"/>
          </w:tcPr>
          <w:p w14:paraId="271E0506" w14:textId="77777777" w:rsidR="00C6631D" w:rsidRPr="004451C9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5B37C27" w14:textId="4B59277E" w:rsidR="00C6631D" w:rsidRPr="004451C9" w:rsidRDefault="00703AC2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</w:tr>
      <w:tr w:rsidR="0043117E" w:rsidRPr="004451C9" w14:paraId="149BD0F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602E836" w14:textId="1EC0C127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69" w:type="dxa"/>
          </w:tcPr>
          <w:p w14:paraId="6893484A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4935A4" w14:textId="546D91E9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3117E" w:rsidRPr="004451C9" w14:paraId="09E76A9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F661728" w14:textId="0B75DF4F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69" w:type="dxa"/>
          </w:tcPr>
          <w:p w14:paraId="6A934C9E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FEF499A" w14:textId="0A838079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43117E" w:rsidRPr="004451C9" w14:paraId="111E962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8AC34ED" w14:textId="6CFFB4F7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41772D7B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418A92B" w14:textId="71E459DA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451C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th-TH"/>
              </w:rPr>
              <w:t>ส่วนเกินมูลค่าหุ้นและสำรองตามกฎหมาย</w:t>
            </w:r>
          </w:p>
        </w:tc>
      </w:tr>
      <w:tr w:rsidR="0043117E" w:rsidRPr="004451C9" w14:paraId="369A8E8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D737DEE" w14:textId="3A753248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69" w:type="dxa"/>
          </w:tcPr>
          <w:p w14:paraId="32B307E7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942E6BD" w14:textId="6057ED5D" w:rsidR="0043117E" w:rsidRPr="00462ED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62E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3117E" w:rsidRPr="004451C9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1F81250C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69" w:type="dxa"/>
          </w:tcPr>
          <w:p w14:paraId="3B0CAD8E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6AF913" w14:textId="2839FBA7" w:rsidR="0043117E" w:rsidRPr="004451C9" w:rsidRDefault="0043117E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43117E" w:rsidRPr="004451C9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6DAEC0EF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69" w:type="dxa"/>
          </w:tcPr>
          <w:p w14:paraId="6462A414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73D780C" w14:textId="5377FA9A" w:rsidR="0043117E" w:rsidRPr="004451C9" w:rsidRDefault="0043117E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43117E" w:rsidRPr="004451C9" w14:paraId="6B05F36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0E98A1C" w14:textId="0D64027A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69" w:type="dxa"/>
          </w:tcPr>
          <w:p w14:paraId="7A6432BA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70FB129D" w14:textId="3CD5C3FB" w:rsidR="0043117E" w:rsidRPr="004451C9" w:rsidRDefault="0043117E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)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  <w:r w:rsidRPr="004451C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  <w:tr w:rsidR="0043117E" w:rsidRPr="004451C9" w14:paraId="739AF9C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21101F" w14:textId="1F809745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2E743567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B31767A" w14:textId="6FCC4C72" w:rsidR="0043117E" w:rsidRPr="004451C9" w:rsidRDefault="0043117E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3117E" w:rsidRPr="004451C9" w14:paraId="12DBD1B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E581661" w14:textId="25D4028B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745F5E3A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9AED2DB" w14:textId="0B9DB092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การบริหารจัดการทุน</w:t>
            </w:r>
            <w:r w:rsidRPr="004451C9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</w:p>
        </w:tc>
      </w:tr>
      <w:tr w:rsidR="0043117E" w:rsidRPr="004451C9" w14:paraId="22533D55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1609D94A" w14:textId="2BFFC997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69" w:type="dxa"/>
          </w:tcPr>
          <w:p w14:paraId="12E1A402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755D9613" w14:textId="3B8B8DF5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117E" w:rsidRPr="004451C9" w14:paraId="025DC84E" w14:textId="77777777" w:rsidTr="00192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01993057" w14:textId="523417CA" w:rsidR="0043117E" w:rsidRPr="004451C9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69" w:type="dxa"/>
          </w:tcPr>
          <w:p w14:paraId="6CE0280F" w14:textId="77777777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E6DB8F7" w14:textId="73D1BD54" w:rsidR="0043117E" w:rsidRPr="004451C9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เหตุการณ์ภายหลังรอบระยะเวลาที่รายงาน</w:t>
            </w:r>
          </w:p>
        </w:tc>
      </w:tr>
      <w:bookmarkEnd w:id="1"/>
    </w:tbl>
    <w:p w14:paraId="78E74C3F" w14:textId="77777777" w:rsidR="006E313F" w:rsidRPr="004451C9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b/>
          <w:bCs/>
        </w:rPr>
        <w:br w:type="page"/>
      </w:r>
      <w:r w:rsidR="006E313F" w:rsidRPr="004451C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4451C9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0D6B1" w14:textId="49188FD9" w:rsidR="0009267B" w:rsidRPr="004451C9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3322A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25</w:t>
      </w:r>
      <w:r w:rsidR="0043322A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43322A" w:rsidRPr="004451C9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3E0ACB" w:rsidRPr="003E0ACB">
        <w:rPr>
          <w:rFonts w:asciiTheme="majorBidi" w:hAnsiTheme="majorBidi" w:cstheme="majorBidi"/>
          <w:sz w:val="28"/>
          <w:szCs w:val="28"/>
        </w:rPr>
        <w:t>2565</w:t>
      </w:r>
    </w:p>
    <w:p w14:paraId="4E791393" w14:textId="77777777" w:rsidR="0009267B" w:rsidRPr="004451C9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5F0CEFD" w14:textId="7C77F35C" w:rsidR="0009267B" w:rsidRPr="004451C9" w:rsidRDefault="0009267B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4451C9">
        <w:rPr>
          <w:rFonts w:asciiTheme="majorBidi" w:hAnsiTheme="majorBidi" w:cstheme="majorBidi"/>
          <w:sz w:val="28"/>
          <w:szCs w:val="28"/>
          <w:cs/>
          <w:lang w:val="th-TH"/>
        </w:rPr>
        <w:t>ทั่วไป</w:t>
      </w:r>
    </w:p>
    <w:p w14:paraId="5241788E" w14:textId="77777777" w:rsidR="0009267B" w:rsidRPr="004451C9" w:rsidRDefault="0009267B" w:rsidP="004451C9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14072348" w14:textId="77777777" w:rsidR="00553203" w:rsidRPr="004451C9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553203" w:rsidRPr="004451C9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="00553203" w:rsidRPr="004451C9">
        <w:rPr>
          <w:rFonts w:asciiTheme="majorBidi" w:hAnsiTheme="majorBidi"/>
          <w:sz w:val="28"/>
          <w:szCs w:val="28"/>
          <w:cs/>
        </w:rPr>
        <w:t xml:space="preserve"> </w:t>
      </w:r>
      <w:r w:rsidR="00553203" w:rsidRPr="004451C9">
        <w:rPr>
          <w:rFonts w:asciiTheme="majorBidi" w:hAnsiTheme="majorBidi" w:hint="cs"/>
          <w:sz w:val="28"/>
          <w:szCs w:val="28"/>
          <w:cs/>
        </w:rPr>
        <w:t>จำกัด</w:t>
      </w:r>
      <w:r w:rsidR="00553203" w:rsidRPr="004451C9">
        <w:rPr>
          <w:rFonts w:asciiTheme="majorBidi" w:hAnsiTheme="majorBidi"/>
          <w:sz w:val="28"/>
          <w:szCs w:val="28"/>
          <w:cs/>
        </w:rPr>
        <w:t xml:space="preserve"> (</w:t>
      </w:r>
      <w:r w:rsidR="00553203" w:rsidRPr="004451C9">
        <w:rPr>
          <w:rFonts w:asciiTheme="majorBidi" w:hAnsiTheme="majorBidi" w:hint="cs"/>
          <w:sz w:val="28"/>
          <w:szCs w:val="28"/>
          <w:cs/>
        </w:rPr>
        <w:t>มหาชน</w:t>
      </w:r>
      <w:r w:rsidR="00553203" w:rsidRPr="004451C9">
        <w:rPr>
          <w:rFonts w:asciiTheme="majorBidi" w:hAnsiTheme="majorBidi"/>
          <w:sz w:val="28"/>
          <w:szCs w:val="28"/>
          <w:cs/>
        </w:rPr>
        <w:t xml:space="preserve">) </w:t>
      </w:r>
      <w:r w:rsidRPr="004451C9">
        <w:rPr>
          <w:rFonts w:asciiTheme="majorBidi" w:hAnsiTheme="majorBidi" w:cstheme="majorBidi"/>
          <w:sz w:val="28"/>
          <w:szCs w:val="28"/>
        </w:rPr>
        <w:t>“</w:t>
      </w:r>
      <w:r w:rsidRPr="004451C9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451C9">
        <w:rPr>
          <w:rFonts w:asciiTheme="majorBidi" w:hAnsiTheme="majorBidi" w:cstheme="majorBidi"/>
          <w:sz w:val="28"/>
          <w:szCs w:val="28"/>
        </w:rPr>
        <w:t>”</w:t>
      </w:r>
      <w:r w:rsidR="00750A41"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="00560CD8"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ตลาดหลักทรัพย์แห่งประเทศไทย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โดยมีที่อยู่จดทะเบียนของบริษัท</w:t>
      </w:r>
      <w:r w:rsidR="00553203" w:rsidRPr="004451C9">
        <w:rPr>
          <w:rFonts w:ascii="Angsana New" w:hAnsi="Angsana New"/>
          <w:sz w:val="28"/>
          <w:szCs w:val="28"/>
          <w:cs/>
        </w:rPr>
        <w:t>ดังต่อไปนี้</w:t>
      </w:r>
      <w:r w:rsidR="00553203" w:rsidRPr="004451C9">
        <w:rPr>
          <w:rFonts w:ascii="Angsana New" w:hAnsi="Angsana New"/>
          <w:sz w:val="28"/>
          <w:szCs w:val="28"/>
        </w:rPr>
        <w:t xml:space="preserve"> </w:t>
      </w:r>
    </w:p>
    <w:p w14:paraId="363142FF" w14:textId="50CD5521" w:rsidR="00553203" w:rsidRPr="004451C9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451C9">
        <w:rPr>
          <w:rFonts w:ascii="Angsana New" w:hAnsi="Angsana New"/>
          <w:sz w:val="28"/>
          <w:szCs w:val="28"/>
          <w:cs/>
        </w:rPr>
        <w:t>(ก)</w:t>
      </w:r>
      <w:r w:rsidRPr="004451C9">
        <w:rPr>
          <w:rFonts w:ascii="Angsana New" w:hAnsi="Angsana New"/>
          <w:sz w:val="28"/>
          <w:szCs w:val="28"/>
          <w:cs/>
        </w:rPr>
        <w:tab/>
        <w:t>สำนักงานใหญ่</w:t>
      </w:r>
      <w:r w:rsidRPr="004451C9">
        <w:rPr>
          <w:rFonts w:ascii="Angsana New" w:hAnsi="Angsana New"/>
          <w:sz w:val="28"/>
          <w:szCs w:val="28"/>
          <w:cs/>
        </w:rPr>
        <w:tab/>
      </w:r>
      <w:r w:rsidRPr="004451C9">
        <w:rPr>
          <w:rFonts w:ascii="Angsana New" w:hAnsi="Angsana New"/>
          <w:sz w:val="28"/>
          <w:szCs w:val="28"/>
        </w:rPr>
        <w:t>:</w:t>
      </w:r>
      <w:r w:rsidRPr="004451C9">
        <w:rPr>
          <w:rFonts w:ascii="Angsana New" w:hAnsi="Angsana New" w:hint="cs"/>
          <w:sz w:val="28"/>
          <w:szCs w:val="28"/>
          <w:cs/>
        </w:rPr>
        <w:t xml:space="preserve">   </w:t>
      </w:r>
      <w:r w:rsidR="003E0ACB" w:rsidRPr="003E0ACB">
        <w:rPr>
          <w:rFonts w:ascii="Angsana New" w:hAnsi="Angsana New"/>
          <w:sz w:val="28"/>
          <w:szCs w:val="28"/>
        </w:rPr>
        <w:t>4</w:t>
      </w:r>
      <w:r w:rsidRPr="004451C9">
        <w:rPr>
          <w:rFonts w:ascii="Angsana New" w:hAnsi="Angsana New"/>
          <w:sz w:val="28"/>
          <w:szCs w:val="28"/>
        </w:rPr>
        <w:t>/</w:t>
      </w:r>
      <w:r w:rsidR="003E0ACB" w:rsidRPr="003E0ACB">
        <w:rPr>
          <w:rFonts w:ascii="Angsana New" w:hAnsi="Angsana New"/>
          <w:sz w:val="28"/>
          <w:szCs w:val="28"/>
        </w:rPr>
        <w:t>2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 xml:space="preserve">หมู่ </w:t>
      </w:r>
      <w:r w:rsidR="003E0ACB" w:rsidRPr="003E0ACB">
        <w:rPr>
          <w:rFonts w:ascii="Angsana New" w:hAnsi="Angsana New"/>
          <w:sz w:val="28"/>
          <w:szCs w:val="28"/>
        </w:rPr>
        <w:t>3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 xml:space="preserve">ถนนสายเอเซีย </w:t>
      </w:r>
      <w:r w:rsidR="003E0ACB" w:rsidRPr="003E0ACB">
        <w:rPr>
          <w:rFonts w:ascii="Angsana New" w:hAnsi="Angsana New"/>
          <w:sz w:val="28"/>
          <w:szCs w:val="28"/>
        </w:rPr>
        <w:t>43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ตำบลนาหม่อม อำเภอนาหม่อม จังหวัดสงขลา</w:t>
      </w:r>
    </w:p>
    <w:p w14:paraId="01895696" w14:textId="66941A6F" w:rsidR="00553203" w:rsidRPr="004451C9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451C9">
        <w:rPr>
          <w:rFonts w:ascii="Angsana New" w:hAnsi="Angsana New"/>
          <w:sz w:val="28"/>
          <w:szCs w:val="28"/>
          <w:cs/>
        </w:rPr>
        <w:t>(ข)</w:t>
      </w:r>
      <w:r w:rsidRPr="004451C9">
        <w:rPr>
          <w:rFonts w:ascii="Angsana New" w:hAnsi="Angsana New"/>
          <w:sz w:val="28"/>
          <w:szCs w:val="28"/>
          <w:cs/>
        </w:rPr>
        <w:tab/>
      </w:r>
      <w:r w:rsidRPr="004451C9">
        <w:rPr>
          <w:rFonts w:ascii="Angsana New" w:hAnsi="Angsana New" w:hint="cs"/>
          <w:sz w:val="28"/>
          <w:szCs w:val="28"/>
          <w:cs/>
        </w:rPr>
        <w:t>สำนักงานสาขา</w:t>
      </w:r>
      <w:r w:rsidRPr="004451C9">
        <w:rPr>
          <w:rFonts w:ascii="Angsana New" w:hAnsi="Angsana New"/>
          <w:sz w:val="28"/>
          <w:szCs w:val="28"/>
        </w:rPr>
        <w:tab/>
        <w:t>:</w:t>
      </w:r>
      <w:r w:rsidRPr="004451C9">
        <w:rPr>
          <w:rFonts w:ascii="Angsana New" w:hAnsi="Angsana New" w:hint="cs"/>
          <w:sz w:val="28"/>
          <w:szCs w:val="28"/>
          <w:cs/>
        </w:rPr>
        <w:t xml:space="preserve">   </w:t>
      </w:r>
      <w:r w:rsidR="003E0ACB" w:rsidRPr="003E0ACB">
        <w:rPr>
          <w:rFonts w:asciiTheme="majorBidi" w:hAnsiTheme="majorBidi" w:cstheme="majorBidi"/>
          <w:sz w:val="28"/>
          <w:szCs w:val="28"/>
        </w:rPr>
        <w:t>55</w:t>
      </w:r>
      <w:r w:rsidRPr="004451C9">
        <w:rPr>
          <w:rFonts w:asciiTheme="majorBidi" w:hAnsiTheme="majorBidi" w:cstheme="majorBidi"/>
          <w:sz w:val="28"/>
          <w:szCs w:val="28"/>
        </w:rPr>
        <w:t>/</w:t>
      </w:r>
      <w:r w:rsidR="003E0ACB" w:rsidRPr="003E0ACB">
        <w:rPr>
          <w:rFonts w:asciiTheme="majorBidi" w:hAnsiTheme="majorBidi" w:cstheme="majorBidi"/>
          <w:sz w:val="28"/>
          <w:szCs w:val="28"/>
        </w:rPr>
        <w:t>83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ชั้นที่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2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หมู่ที่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6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ตำบลท่าทราย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อำเภอเมืองสมุทรสาคร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จังหวัดสมุทรสาคร</w:t>
      </w:r>
    </w:p>
    <w:p w14:paraId="50840342" w14:textId="362DEBF9" w:rsidR="00993789" w:rsidRPr="004451C9" w:rsidRDefault="0011163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4451C9">
        <w:rPr>
          <w:rFonts w:asciiTheme="majorBidi" w:hAnsiTheme="majorBidi"/>
          <w:sz w:val="28"/>
          <w:szCs w:val="28"/>
        </w:rPr>
        <w:tab/>
      </w:r>
      <w:r w:rsidRPr="004451C9">
        <w:rPr>
          <w:rFonts w:asciiTheme="majorBidi" w:hAnsiTheme="majorBidi"/>
          <w:sz w:val="28"/>
          <w:szCs w:val="28"/>
        </w:rPr>
        <w:tab/>
        <w:t xml:space="preserve">    </w:t>
      </w:r>
      <w:r w:rsidR="003E0ACB" w:rsidRPr="003E0ACB">
        <w:rPr>
          <w:rFonts w:asciiTheme="majorBidi" w:hAnsiTheme="majorBidi" w:cstheme="majorBidi"/>
          <w:sz w:val="28"/>
          <w:szCs w:val="28"/>
        </w:rPr>
        <w:t>93</w:t>
      </w:r>
      <w:r w:rsidRPr="004451C9">
        <w:rPr>
          <w:rFonts w:asciiTheme="majorBidi" w:hAnsiTheme="majorBidi" w:cstheme="majorBidi"/>
          <w:sz w:val="28"/>
          <w:szCs w:val="28"/>
        </w:rPr>
        <w:t>/</w:t>
      </w:r>
      <w:r w:rsidR="003E0ACB" w:rsidRPr="003E0ACB">
        <w:rPr>
          <w:rFonts w:asciiTheme="majorBidi" w:hAnsiTheme="majorBidi" w:cstheme="majorBidi"/>
          <w:sz w:val="28"/>
          <w:szCs w:val="28"/>
        </w:rPr>
        <w:t>17</w:t>
      </w:r>
      <w:r w:rsidRPr="004451C9">
        <w:rPr>
          <w:rFonts w:asciiTheme="majorBidi" w:hAnsiTheme="majorBidi" w:cstheme="majorBidi"/>
          <w:sz w:val="28"/>
          <w:szCs w:val="28"/>
        </w:rPr>
        <w:t>-</w:t>
      </w:r>
      <w:r w:rsidR="003E0ACB" w:rsidRPr="003E0ACB">
        <w:rPr>
          <w:rFonts w:asciiTheme="majorBidi" w:hAnsiTheme="majorBidi" w:cstheme="majorBidi"/>
          <w:sz w:val="28"/>
          <w:szCs w:val="28"/>
        </w:rPr>
        <w:t>18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หมู่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5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ถนนสะพานปลา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ตำบลบางริ้น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อำเภอเมือง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จังหวัดระนอง</w:t>
      </w:r>
      <w:r w:rsidRPr="004451C9">
        <w:rPr>
          <w:rFonts w:asciiTheme="majorBidi" w:hAnsiTheme="majorBidi"/>
          <w:sz w:val="28"/>
          <w:szCs w:val="28"/>
        </w:rPr>
        <w:t xml:space="preserve"> (</w:t>
      </w:r>
      <w:r w:rsidR="00993789" w:rsidRPr="004451C9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3E0ACB" w:rsidRPr="003E0ACB">
        <w:rPr>
          <w:rFonts w:asciiTheme="majorBidi" w:hAnsiTheme="majorBidi"/>
          <w:sz w:val="28"/>
          <w:szCs w:val="28"/>
        </w:rPr>
        <w:t>5</w:t>
      </w:r>
      <w:r w:rsidR="00993789" w:rsidRPr="004451C9">
        <w:rPr>
          <w:rFonts w:asciiTheme="majorBidi" w:hAnsiTheme="majorBidi"/>
          <w:sz w:val="28"/>
          <w:szCs w:val="28"/>
        </w:rPr>
        <w:t xml:space="preserve"> </w:t>
      </w:r>
      <w:r w:rsidR="00993789" w:rsidRPr="004451C9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4451C9">
        <w:rPr>
          <w:rFonts w:asciiTheme="majorBidi" w:hAnsiTheme="majorBidi"/>
          <w:sz w:val="28"/>
          <w:szCs w:val="28"/>
        </w:rPr>
        <w:tab/>
      </w:r>
      <w:r w:rsidRPr="004451C9">
        <w:rPr>
          <w:rFonts w:asciiTheme="majorBidi" w:hAnsiTheme="majorBidi"/>
          <w:sz w:val="28"/>
          <w:szCs w:val="28"/>
        </w:rPr>
        <w:tab/>
      </w:r>
      <w:r w:rsidRPr="004451C9">
        <w:rPr>
          <w:rFonts w:asciiTheme="majorBidi" w:hAnsiTheme="majorBidi"/>
          <w:sz w:val="28"/>
          <w:szCs w:val="28"/>
        </w:rPr>
        <w:tab/>
      </w:r>
      <w:r w:rsidR="003E0ACB" w:rsidRPr="003E0ACB">
        <w:rPr>
          <w:rFonts w:asciiTheme="majorBidi" w:hAnsiTheme="majorBidi"/>
          <w:sz w:val="28"/>
          <w:szCs w:val="28"/>
        </w:rPr>
        <w:t>2565</w:t>
      </w:r>
      <w:r w:rsidR="00993789" w:rsidRPr="004451C9">
        <w:rPr>
          <w:rFonts w:asciiTheme="majorBidi" w:hAnsiTheme="majorBidi"/>
          <w:sz w:val="28"/>
          <w:szCs w:val="28"/>
        </w:rPr>
        <w:t xml:space="preserve"> </w:t>
      </w:r>
      <w:r w:rsidR="00993789" w:rsidRPr="004451C9">
        <w:rPr>
          <w:rFonts w:asciiTheme="majorBidi" w:hAnsiTheme="majorBidi" w:hint="cs"/>
          <w:sz w:val="28"/>
          <w:szCs w:val="28"/>
          <w:cs/>
        </w:rPr>
        <w:t>บริษัทได้จดทะเบียนยกเลิกสำนักงานสาขาที่จังหวัดระนองกับ</w:t>
      </w:r>
      <w:r w:rsidR="00E15272" w:rsidRPr="004451C9">
        <w:rPr>
          <w:rFonts w:asciiTheme="majorBidi" w:hAnsiTheme="majorBidi" w:hint="cs"/>
          <w:sz w:val="28"/>
          <w:szCs w:val="28"/>
          <w:cs/>
        </w:rPr>
        <w:t>กระทรวงพาณิชย์</w:t>
      </w:r>
      <w:r w:rsidRPr="004451C9">
        <w:rPr>
          <w:rFonts w:asciiTheme="majorBidi" w:hAnsiTheme="majorBidi"/>
          <w:sz w:val="28"/>
          <w:szCs w:val="28"/>
        </w:rPr>
        <w:t>)</w:t>
      </w:r>
    </w:p>
    <w:p w14:paraId="7C3FC70F" w14:textId="4D109461" w:rsidR="00EB7C46" w:rsidRPr="004451C9" w:rsidRDefault="00EB7C4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0B0446" w14:textId="5F678E98" w:rsidR="006D5F7A" w:rsidRPr="004451C9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451C9">
        <w:rPr>
          <w:rFonts w:asciiTheme="majorBidi" w:hAnsiTheme="majorBidi" w:hint="cs"/>
          <w:sz w:val="28"/>
          <w:szCs w:val="28"/>
          <w:cs/>
        </w:rPr>
        <w:t>ผู้ถือหุ้นรายใหญ่ในระหว่างปีได้แก่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บริษัท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โชติวัฒน์โฮลดิ้งส์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จำกัด</w:t>
      </w:r>
      <w:r w:rsidRPr="004451C9">
        <w:rPr>
          <w:rFonts w:asciiTheme="majorBidi" w:hAnsiTheme="majorBidi"/>
          <w:sz w:val="28"/>
          <w:szCs w:val="28"/>
          <w:cs/>
        </w:rPr>
        <w:t xml:space="preserve"> (</w:t>
      </w:r>
      <w:r w:rsidRPr="004451C9">
        <w:rPr>
          <w:rFonts w:asciiTheme="majorBidi" w:hAnsiTheme="majorBidi" w:hint="cs"/>
          <w:sz w:val="28"/>
          <w:szCs w:val="28"/>
          <w:cs/>
        </w:rPr>
        <w:t>ถือหุ้นร้อยละ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26</w:t>
      </w:r>
      <w:r w:rsidRPr="004451C9">
        <w:rPr>
          <w:rFonts w:asciiTheme="majorBidi" w:hAnsiTheme="majorBidi" w:cstheme="majorBidi"/>
          <w:sz w:val="28"/>
          <w:szCs w:val="28"/>
        </w:rPr>
        <w:t xml:space="preserve">) </w:t>
      </w:r>
      <w:r w:rsidRPr="004451C9">
        <w:rPr>
          <w:rFonts w:asciiTheme="majorBidi" w:hAnsiTheme="majorBidi" w:hint="cs"/>
          <w:sz w:val="28"/>
          <w:szCs w:val="28"/>
          <w:cs/>
        </w:rPr>
        <w:t>ซึ่งเป็นนิติบุคคลที่จัดตั้งขึ้นใน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ประเทศไทย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และ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</w:rPr>
        <w:t>H’NG KIM CHANG &amp; SONS SDN. BHD (</w:t>
      </w:r>
      <w:r w:rsidRPr="004451C9">
        <w:rPr>
          <w:rFonts w:asciiTheme="majorBidi" w:hAnsiTheme="majorBidi" w:hint="cs"/>
          <w:sz w:val="28"/>
          <w:szCs w:val="28"/>
          <w:cs/>
        </w:rPr>
        <w:t>ถือหุ้นร้อยละ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13</w:t>
      </w:r>
      <w:r w:rsidRPr="004451C9">
        <w:rPr>
          <w:rFonts w:asciiTheme="majorBidi" w:hAnsiTheme="majorBidi" w:cstheme="majorBidi"/>
          <w:sz w:val="28"/>
          <w:szCs w:val="28"/>
        </w:rPr>
        <w:t xml:space="preserve">) </w:t>
      </w:r>
      <w:r w:rsidRPr="004451C9">
        <w:rPr>
          <w:rFonts w:asciiTheme="majorBidi" w:hAnsiTheme="majorBidi" w:hint="cs"/>
          <w:sz w:val="28"/>
          <w:szCs w:val="28"/>
          <w:cs/>
        </w:rPr>
        <w:t>ซึ่งเป็นนิติบุคคลที่จัดตั้งขึ้นในประเทศมาเลเซีย</w:t>
      </w:r>
    </w:p>
    <w:p w14:paraId="101934CB" w14:textId="77777777" w:rsidR="006D5F7A" w:rsidRPr="004451C9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D6413" w14:textId="64F5FB61" w:rsidR="006E313F" w:rsidRPr="004451C9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</w:t>
      </w:r>
      <w:r w:rsidR="006D5F7A" w:rsidRPr="004451C9">
        <w:rPr>
          <w:rFonts w:asciiTheme="majorBidi" w:hAnsiTheme="majorBidi" w:hint="cs"/>
          <w:sz w:val="28"/>
          <w:szCs w:val="28"/>
          <w:cs/>
        </w:rPr>
        <w:t>การผลิตอาหารทะเลแช่แข็ง</w:t>
      </w:r>
      <w:r w:rsidR="006D5F7A" w:rsidRPr="004451C9">
        <w:rPr>
          <w:rFonts w:asciiTheme="majorBidi" w:hAnsiTheme="majorBidi"/>
          <w:sz w:val="28"/>
          <w:szCs w:val="28"/>
        </w:rPr>
        <w:t xml:space="preserve"> </w:t>
      </w:r>
      <w:r w:rsidR="009778C8" w:rsidRPr="004451C9">
        <w:rPr>
          <w:rFonts w:asciiTheme="majorBidi" w:hAnsiTheme="majorBidi" w:cstheme="majorBidi"/>
          <w:sz w:val="28"/>
          <w:szCs w:val="28"/>
          <w:cs/>
        </w:rPr>
        <w:t>โดย</w:t>
      </w:r>
      <w:r w:rsidRPr="004451C9">
        <w:rPr>
          <w:rFonts w:asciiTheme="majorBidi" w:hAnsiTheme="majorBidi" w:cstheme="majorBidi"/>
          <w:sz w:val="28"/>
          <w:szCs w:val="28"/>
          <w:cs/>
        </w:rPr>
        <w:t>รายละเอียดของบริษัทย่อย ณ วันที่</w:t>
      </w:r>
      <w:r w:rsidR="006D5F7A" w:rsidRPr="004451C9">
        <w:rPr>
          <w:rFonts w:asciiTheme="majorBidi" w:hAnsiTheme="majorBidi" w:cstheme="majorBidi"/>
          <w:sz w:val="28"/>
          <w:szCs w:val="28"/>
        </w:rPr>
        <w:br/>
      </w:r>
      <w:r w:rsidR="003E0ACB"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E0ACB"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E0ACB" w:rsidRPr="003E0ACB">
        <w:rPr>
          <w:rFonts w:asciiTheme="majorBidi" w:hAnsiTheme="majorBidi" w:cstheme="majorBidi"/>
          <w:sz w:val="28"/>
          <w:szCs w:val="28"/>
        </w:rPr>
        <w:t>2563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3E0ACB" w:rsidRPr="003E0ACB">
        <w:rPr>
          <w:rFonts w:asciiTheme="majorBidi" w:hAnsiTheme="majorBidi" w:cstheme="majorBidi"/>
          <w:sz w:val="28"/>
          <w:szCs w:val="28"/>
        </w:rPr>
        <w:t>8</w:t>
      </w:r>
    </w:p>
    <w:p w14:paraId="05811F4D" w14:textId="459A7CED" w:rsidR="00553203" w:rsidRPr="004451C9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01D6D" w14:textId="77777777" w:rsidR="0009267B" w:rsidRPr="004451C9" w:rsidRDefault="005756D0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เกณฑ์</w:t>
      </w:r>
      <w:r w:rsidR="00C714EB" w:rsidRPr="004451C9">
        <w:rPr>
          <w:rFonts w:asciiTheme="majorBidi" w:hAnsiTheme="majorBidi" w:cstheme="majorBidi"/>
          <w:sz w:val="28"/>
          <w:szCs w:val="28"/>
          <w:cs/>
        </w:rPr>
        <w:t>การจัดทำ</w:t>
      </w:r>
      <w:r w:rsidR="00120E21" w:rsidRPr="004451C9">
        <w:rPr>
          <w:rFonts w:asciiTheme="majorBidi" w:hAnsiTheme="majorBidi" w:cstheme="majorBidi"/>
          <w:sz w:val="28"/>
          <w:szCs w:val="28"/>
          <w:cs/>
        </w:rPr>
        <w:t>งบการเงิน</w:t>
      </w:r>
    </w:p>
    <w:p w14:paraId="14A5A51C" w14:textId="77777777" w:rsidR="0098009E" w:rsidRPr="004451C9" w:rsidRDefault="0098009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0C26D28C" w14:textId="25B86B10" w:rsidR="00E84679" w:rsidRPr="004451C9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4451C9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Pr="004451C9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นโยบายการบัญชีที่</w:t>
      </w:r>
      <w:r w:rsidRPr="004451C9">
        <w:rPr>
          <w:rFonts w:ascii="Angsana New" w:hAnsi="Angsana New" w:hint="cs"/>
          <w:sz w:val="28"/>
          <w:szCs w:val="28"/>
          <w:cs/>
        </w:rPr>
        <w:t>เปิดเผยในหมายเหตุแต่ละข้อ</w:t>
      </w:r>
      <w:r w:rsidRPr="004451C9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867F2B7" w14:textId="77777777" w:rsidR="00E84679" w:rsidRPr="004451C9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6D7369D" w14:textId="678F7C68" w:rsidR="00E84679" w:rsidRPr="004451C9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4451C9">
        <w:rPr>
          <w:rFonts w:asciiTheme="majorBidi" w:eastAsia="Calibri" w:hAnsiTheme="majorBidi" w:cstheme="majorBidi"/>
          <w:color w:val="000000"/>
          <w:spacing w:val="-2"/>
          <w:sz w:val="28"/>
          <w:szCs w:val="28"/>
          <w:cs/>
          <w:lang w:eastAsia="en-GB"/>
        </w:rPr>
        <w:t>งบการเงินรวมประกอบด้วยงบการเงินของบริษัทและบริษัทย่อย</w:t>
      </w:r>
      <w:r w:rsidRPr="004451C9">
        <w:rPr>
          <w:rFonts w:asciiTheme="majorBidi" w:eastAsia="Calibri" w:hAnsiTheme="majorBidi" w:cstheme="majorBidi"/>
          <w:color w:val="000000"/>
          <w:spacing w:val="-2"/>
          <w:sz w:val="28"/>
          <w:szCs w:val="28"/>
          <w:lang w:eastAsia="en-GB"/>
        </w:rPr>
        <w:t xml:space="preserve"> (</w:t>
      </w:r>
      <w:r w:rsidRPr="004451C9">
        <w:rPr>
          <w:rFonts w:asciiTheme="majorBidi" w:eastAsia="Calibri" w:hAnsiTheme="majorBidi" w:cstheme="majorBidi"/>
          <w:color w:val="000000"/>
          <w:spacing w:val="-2"/>
          <w:sz w:val="28"/>
          <w:szCs w:val="28"/>
          <w:cs/>
          <w:lang w:eastAsia="en-GB"/>
        </w:rPr>
        <w:t xml:space="preserve">รวมกันเรียกว่า </w:t>
      </w:r>
      <w:r w:rsidRPr="004451C9">
        <w:rPr>
          <w:rFonts w:asciiTheme="majorBidi" w:eastAsia="Calibri" w:hAnsiTheme="majorBidi" w:cstheme="majorBidi"/>
          <w:color w:val="000000"/>
          <w:spacing w:val="-2"/>
          <w:sz w:val="28"/>
          <w:szCs w:val="28"/>
          <w:lang w:eastAsia="en-GB"/>
        </w:rPr>
        <w:t>"</w:t>
      </w:r>
      <w:r w:rsidRPr="004451C9">
        <w:rPr>
          <w:rFonts w:asciiTheme="majorBidi" w:eastAsia="Calibri" w:hAnsiTheme="majorBidi" w:cstheme="majorBidi"/>
          <w:color w:val="000000"/>
          <w:spacing w:val="-2"/>
          <w:sz w:val="28"/>
          <w:szCs w:val="28"/>
          <w:cs/>
          <w:lang w:eastAsia="en-GB"/>
        </w:rPr>
        <w:t>กลุ่มบริษัท</w:t>
      </w:r>
      <w:r w:rsidRPr="004451C9">
        <w:rPr>
          <w:rFonts w:asciiTheme="majorBidi" w:eastAsia="Calibri" w:hAnsiTheme="majorBidi" w:cstheme="majorBidi"/>
          <w:color w:val="000000"/>
          <w:spacing w:val="-2"/>
          <w:sz w:val="28"/>
          <w:szCs w:val="28"/>
          <w:lang w:eastAsia="en-GB"/>
        </w:rPr>
        <w:t xml:space="preserve">") </w:t>
      </w:r>
      <w:r w:rsidRPr="004451C9">
        <w:rPr>
          <w:rFonts w:asciiTheme="majorBidi" w:eastAsia="Calibri" w:hAnsiTheme="majorBidi" w:cstheme="majorBidi"/>
          <w:color w:val="000000"/>
          <w:spacing w:val="-2"/>
          <w:sz w:val="28"/>
          <w:szCs w:val="28"/>
          <w:cs/>
          <w:lang w:eastAsia="en-GB"/>
        </w:rPr>
        <w:t>และส่วนได้เสียของกลุ่มบริษัทในบริษัทร่วม</w:t>
      </w:r>
      <w:bookmarkStart w:id="2" w:name="_Hlk31809850"/>
      <w:r w:rsidRPr="004451C9">
        <w:rPr>
          <w:rFonts w:asciiTheme="majorBidi" w:eastAsia="Calibri" w:hAnsiTheme="majorBidi" w:cstheme="majorBidi" w:hint="cs"/>
          <w:color w:val="000000"/>
          <w:spacing w:val="-2"/>
          <w:sz w:val="28"/>
          <w:szCs w:val="28"/>
          <w:cs/>
          <w:lang w:eastAsia="en-GB"/>
        </w:rPr>
        <w:t xml:space="preserve"> </w:t>
      </w:r>
      <w:r w:rsidRPr="004451C9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="00BF4C0C" w:rsidRPr="004451C9">
        <w:rPr>
          <w:rFonts w:ascii="Angsana New" w:hAnsi="Angsana New"/>
          <w:spacing w:val="-2"/>
          <w:sz w:val="28"/>
          <w:szCs w:val="28"/>
        </w:rPr>
        <w:br/>
      </w:r>
      <w:r w:rsidRPr="004451C9">
        <w:rPr>
          <w:rFonts w:ascii="Angsana New" w:hAnsi="Angsana New"/>
          <w:spacing w:val="-2"/>
          <w:sz w:val="28"/>
          <w:szCs w:val="28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4451C9">
        <w:rPr>
          <w:rFonts w:ascii="Angsana New" w:eastAsia="Calibri" w:hAnsi="Angsana New"/>
          <w:spacing w:val="-2"/>
          <w:sz w:val="28"/>
          <w:szCs w:val="28"/>
          <w:cs/>
          <w:lang w:val="en-GB"/>
        </w:rPr>
        <w:t>กลุ่มบริษัท</w:t>
      </w:r>
      <w:r w:rsidR="00BF4C0C" w:rsidRPr="004451C9">
        <w:rPr>
          <w:rFonts w:ascii="Angsana New" w:eastAsia="Calibri" w:hAnsi="Angsana New" w:hint="cs"/>
          <w:spacing w:val="-2"/>
          <w:sz w:val="28"/>
          <w:szCs w:val="28"/>
          <w:cs/>
          <w:lang w:val="en-GB"/>
        </w:rPr>
        <w:t xml:space="preserve"> </w:t>
      </w:r>
      <w:r w:rsidRPr="004451C9">
        <w:rPr>
          <w:rFonts w:ascii="Angsana New" w:hAnsi="Angsana New"/>
          <w:spacing w:val="-2"/>
          <w:sz w:val="28"/>
          <w:szCs w:val="28"/>
          <w:cs/>
        </w:rPr>
        <w:t>ทั้งนี้</w:t>
      </w:r>
      <w:r w:rsidR="00BF4C0C" w:rsidRPr="004451C9">
        <w:rPr>
          <w:rFonts w:ascii="Angsana New" w:hAnsi="Angsana New"/>
          <w:spacing w:val="-2"/>
          <w:sz w:val="28"/>
          <w:szCs w:val="28"/>
        </w:rPr>
        <w:t xml:space="preserve"> </w:t>
      </w:r>
      <w:r w:rsidRPr="004451C9">
        <w:rPr>
          <w:rFonts w:ascii="Angsana New" w:hAnsi="Angsana New"/>
          <w:spacing w:val="-2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4451C9">
        <w:rPr>
          <w:rFonts w:ascii="Angsana New" w:hAnsi="Angsana New" w:hint="cs"/>
          <w:spacing w:val="-2"/>
          <w:sz w:val="28"/>
          <w:szCs w:val="28"/>
          <w:cs/>
        </w:rPr>
        <w:t>ไป</w:t>
      </w:r>
    </w:p>
    <w:bookmarkEnd w:id="2"/>
    <w:p w14:paraId="5AA1F2AF" w14:textId="5FC0D1CF" w:rsidR="001618A0" w:rsidRPr="004451C9" w:rsidRDefault="001618A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14:paraId="75166450" w14:textId="77777777" w:rsidR="00A35B4F" w:rsidRPr="004451C9" w:rsidRDefault="00A35B4F" w:rsidP="004451C9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7852EE5D" w14:textId="7DAD13F3" w:rsidR="00115C3A" w:rsidRPr="004451C9" w:rsidRDefault="00115C3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  <w:r w:rsidRPr="004451C9">
        <w:rPr>
          <w:rFonts w:asciiTheme="majorBidi" w:eastAsia="MS Mincho" w:hAnsiTheme="majorBidi" w:cstheme="majorBidi"/>
          <w:sz w:val="20"/>
          <w:szCs w:val="20"/>
          <w:cs/>
          <w:lang w:val="en-GB"/>
        </w:rPr>
        <w:br w:type="page"/>
      </w:r>
    </w:p>
    <w:p w14:paraId="00297DC3" w14:textId="5E8135DF" w:rsidR="00D84097" w:rsidRPr="004451C9" w:rsidRDefault="003E0ACB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lastRenderedPageBreak/>
        <w:t>3</w:t>
      </w:r>
      <w:r w:rsidR="00E45A90" w:rsidRPr="004451C9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84322A" w:rsidRPr="004451C9">
        <w:rPr>
          <w:rFonts w:asciiTheme="majorBidi" w:hAnsiTheme="majorBidi" w:cstheme="majorBidi"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52CA4DF9" w14:textId="5C2D3F68" w:rsidR="00A8739B" w:rsidRPr="004451C9" w:rsidRDefault="00A8739B" w:rsidP="004451C9">
      <w:pPr>
        <w:spacing w:line="240" w:lineRule="auto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761342E3" w14:textId="77777777" w:rsidR="00F07D26" w:rsidRPr="004451C9" w:rsidRDefault="00F07D2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451C9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EE659E3" w14:textId="77777777" w:rsidR="00F07D26" w:rsidRPr="004451C9" w:rsidRDefault="00F07D26" w:rsidP="004451C9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361E22C6" w14:textId="29AA2074" w:rsidR="00763731" w:rsidRPr="004451C9" w:rsidRDefault="00763731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451C9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46218E" w:rsidRPr="004451C9">
        <w:rPr>
          <w:rFonts w:asciiTheme="majorBidi" w:hAnsiTheme="majorBidi" w:cstheme="majorBidi"/>
          <w:b/>
          <w:sz w:val="28"/>
          <w:szCs w:val="28"/>
          <w:cs/>
        </w:rPr>
        <w:t>บริษัทย่อย และ</w:t>
      </w:r>
      <w:r w:rsidRPr="004451C9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D941EF" w:rsidRPr="004451C9">
        <w:rPr>
          <w:rFonts w:asciiTheme="majorBidi" w:hAnsiTheme="majorBidi" w:cstheme="majorBidi"/>
          <w:b/>
          <w:sz w:val="28"/>
          <w:szCs w:val="28"/>
          <w:cs/>
        </w:rPr>
        <w:t>ร่วม</w:t>
      </w:r>
      <w:r w:rsidRPr="004451C9">
        <w:rPr>
          <w:rFonts w:asciiTheme="majorBidi" w:hAnsiTheme="majorBidi" w:cstheme="majorBidi"/>
          <w:b/>
          <w:sz w:val="28"/>
          <w:szCs w:val="28"/>
          <w:cs/>
        </w:rPr>
        <w:t xml:space="preserve">ได้เปิดเผยในหมายเหตุข้อ </w:t>
      </w:r>
      <w:r w:rsidR="003E0ACB" w:rsidRPr="003E0ACB">
        <w:rPr>
          <w:rFonts w:asciiTheme="majorBidi" w:hAnsiTheme="majorBidi" w:cstheme="majorBidi"/>
          <w:bCs/>
          <w:sz w:val="28"/>
          <w:szCs w:val="28"/>
        </w:rPr>
        <w:t>7</w:t>
      </w:r>
      <w:r w:rsidR="004B25B6" w:rsidRPr="004451C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B25B6" w:rsidRPr="004451C9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B25B6" w:rsidRPr="004451C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 w:cstheme="majorBidi"/>
          <w:bCs/>
          <w:sz w:val="28"/>
          <w:szCs w:val="28"/>
        </w:rPr>
        <w:t>8</w:t>
      </w:r>
      <w:r w:rsidR="004B25B6" w:rsidRPr="004451C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D45CB" w:rsidRPr="004451C9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4B25B6" w:rsidRPr="004451C9">
        <w:rPr>
          <w:rFonts w:asciiTheme="majorBidi" w:hAnsiTheme="majorBidi" w:cstheme="majorBidi"/>
          <w:b/>
          <w:sz w:val="28"/>
          <w:szCs w:val="28"/>
          <w:cs/>
        </w:rPr>
        <w:t>บุคคลหรือ</w:t>
      </w:r>
      <w:r w:rsidRPr="004451C9">
        <w:rPr>
          <w:rFonts w:asciiTheme="majorBidi" w:hAnsiTheme="majorBidi" w:cstheme="majorBidi"/>
          <w:b/>
          <w:sz w:val="28"/>
          <w:szCs w:val="28"/>
          <w:cs/>
        </w:rPr>
        <w:t>กิจการอื่นที่เกี่ยวข้องกันที่มีรายการระหว่างกันที่มีนัยสำคัญกับกลุ่มบริษัท ในระหว่างปีมีดัง</w:t>
      </w:r>
      <w:r w:rsidR="00D51FAF" w:rsidRPr="004451C9">
        <w:rPr>
          <w:rFonts w:asciiTheme="majorBidi" w:hAnsiTheme="majorBidi" w:cstheme="majorBidi"/>
          <w:b/>
          <w:sz w:val="28"/>
          <w:szCs w:val="28"/>
          <w:cs/>
        </w:rPr>
        <w:t>ต่อไป</w:t>
      </w:r>
      <w:r w:rsidRPr="004451C9">
        <w:rPr>
          <w:rFonts w:asciiTheme="majorBidi" w:hAnsiTheme="majorBidi" w:cstheme="majorBidi"/>
          <w:b/>
          <w:sz w:val="28"/>
          <w:szCs w:val="28"/>
          <w:cs/>
        </w:rPr>
        <w:t>นี้</w:t>
      </w:r>
    </w:p>
    <w:p w14:paraId="3D28DB93" w14:textId="77777777" w:rsidR="0034446A" w:rsidRPr="004451C9" w:rsidRDefault="0034446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620"/>
        <w:gridCol w:w="3150"/>
      </w:tblGrid>
      <w:tr w:rsidR="00763731" w:rsidRPr="004451C9" w14:paraId="60AC24DD" w14:textId="77777777" w:rsidTr="00F07D26">
        <w:trPr>
          <w:trHeight w:val="20"/>
          <w:tblHeader/>
        </w:trPr>
        <w:tc>
          <w:tcPr>
            <w:tcW w:w="4230" w:type="dxa"/>
            <w:hideMark/>
          </w:tcPr>
          <w:p w14:paraId="637C617B" w14:textId="77777777" w:rsidR="00763731" w:rsidRPr="004451C9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620" w:type="dxa"/>
            <w:hideMark/>
          </w:tcPr>
          <w:p w14:paraId="35B485AC" w14:textId="77777777" w:rsidR="00763731" w:rsidRPr="004451C9" w:rsidRDefault="00763731" w:rsidP="004451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150" w:type="dxa"/>
            <w:hideMark/>
          </w:tcPr>
          <w:p w14:paraId="6978F717" w14:textId="77777777" w:rsidR="00763731" w:rsidRPr="004451C9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342F" w:rsidRPr="004451C9" w14:paraId="21AF4304" w14:textId="77777777" w:rsidTr="00F07D26">
        <w:trPr>
          <w:trHeight w:val="20"/>
        </w:trPr>
        <w:tc>
          <w:tcPr>
            <w:tcW w:w="4230" w:type="dxa"/>
            <w:hideMark/>
          </w:tcPr>
          <w:p w14:paraId="4612D552" w14:textId="5178389B" w:rsidR="006C342F" w:rsidRPr="004451C9" w:rsidRDefault="006C342F" w:rsidP="004451C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F07D26"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7D26" w:rsidRPr="004451C9">
              <w:rPr>
                <w:rFonts w:asciiTheme="majorBidi" w:hAnsiTheme="majorBidi" w:hint="cs"/>
                <w:sz w:val="28"/>
                <w:szCs w:val="28"/>
                <w:cs/>
              </w:rPr>
              <w:t>โชติวัฒน์อุตสาหกรรมการผลิต</w:t>
            </w:r>
            <w:r w:rsidR="00F07D26" w:rsidRPr="004451C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F07D26" w:rsidRPr="004451C9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  <w:r w:rsidR="00F07D26" w:rsidRPr="004451C9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="00F07D26" w:rsidRPr="004451C9">
              <w:rPr>
                <w:rFonts w:asciiTheme="majorBidi" w:hAnsiTheme="majorBidi" w:hint="cs"/>
                <w:sz w:val="28"/>
                <w:szCs w:val="28"/>
                <w:cs/>
              </w:rPr>
              <w:t>มหาชน</w:t>
            </w:r>
            <w:r w:rsidR="00F07D26" w:rsidRPr="004451C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hideMark/>
          </w:tcPr>
          <w:p w14:paraId="5B8E792A" w14:textId="77777777" w:rsidR="006C342F" w:rsidRPr="004451C9" w:rsidRDefault="006C342F" w:rsidP="004451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  <w:hideMark/>
          </w:tcPr>
          <w:p w14:paraId="03CB19F3" w14:textId="56CCF257" w:rsidR="006C342F" w:rsidRPr="004451C9" w:rsidRDefault="006C342F" w:rsidP="004451C9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451C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14:paraId="10BC6CCA" w14:textId="77777777" w:rsidR="004319F7" w:rsidRPr="004451C9" w:rsidRDefault="004319F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4451C9" w14:paraId="21D6B66A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6EB097B3" w14:textId="45D6DBC7" w:rsidR="00D83914" w:rsidRPr="004451C9" w:rsidRDefault="009D45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7B89D26" w14:textId="77777777" w:rsidR="00D83914" w:rsidRPr="004451C9" w:rsidRDefault="00D83914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717CAA" w14:textId="77777777" w:rsidR="00D83914" w:rsidRPr="004451C9" w:rsidRDefault="00D8391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CC87900" w14:textId="77777777" w:rsidR="00D83914" w:rsidRPr="004451C9" w:rsidRDefault="00D83914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4451C9" w14:paraId="66AE0290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4520C9F0" w14:textId="7CA7A25B" w:rsidR="00D83914" w:rsidRPr="004451C9" w:rsidRDefault="0033279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15EFD654" w14:textId="5FFF6E75" w:rsidR="00D83914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CFE1BB3" w14:textId="77777777" w:rsidR="00D83914" w:rsidRPr="004451C9" w:rsidRDefault="00D8391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796AEF" w14:textId="0210647E" w:rsidR="00D83914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C08228C" w14:textId="77777777" w:rsidR="00D83914" w:rsidRPr="004451C9" w:rsidRDefault="00D8391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238E4" w14:textId="797178A8" w:rsidR="00D83914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EED4930" w14:textId="77777777" w:rsidR="00D83914" w:rsidRPr="004451C9" w:rsidRDefault="00D8391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1D7F6B" w14:textId="47774164" w:rsidR="00D83914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D83914" w:rsidRPr="004451C9" w14:paraId="7E865FA3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3CA52E39" w14:textId="77777777" w:rsidR="00D83914" w:rsidRPr="004451C9" w:rsidRDefault="00D8391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7EB075E" w14:textId="77777777" w:rsidR="00D83914" w:rsidRPr="004451C9" w:rsidRDefault="00602FA9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31013" w:rsidRPr="004451C9" w14:paraId="3192C7D8" w14:textId="77777777" w:rsidTr="00D83914">
        <w:tc>
          <w:tcPr>
            <w:tcW w:w="4230" w:type="dxa"/>
            <w:shd w:val="clear" w:color="auto" w:fill="auto"/>
          </w:tcPr>
          <w:p w14:paraId="67B12E51" w14:textId="77777777" w:rsidR="00C31013" w:rsidRPr="004451C9" w:rsidRDefault="00C31013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4AD489" w14:textId="77777777" w:rsidR="00C31013" w:rsidRPr="004451C9" w:rsidRDefault="00C31013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C84FF4" w14:textId="77777777" w:rsidR="00C31013" w:rsidRPr="004451C9" w:rsidRDefault="00C3101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B028B7" w14:textId="77777777" w:rsidR="00C31013" w:rsidRPr="004451C9" w:rsidRDefault="00C31013" w:rsidP="004451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16F5F5" w14:textId="77777777" w:rsidR="00C31013" w:rsidRPr="004451C9" w:rsidRDefault="00C3101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68D0C" w14:textId="77777777" w:rsidR="00C31013" w:rsidRPr="004451C9" w:rsidRDefault="00C31013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E56B" w14:textId="77777777" w:rsidR="00C31013" w:rsidRPr="004451C9" w:rsidRDefault="00C3101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70E78" w14:textId="77777777" w:rsidR="00C31013" w:rsidRPr="004451C9" w:rsidRDefault="00C31013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4093" w:rsidRPr="004451C9" w14:paraId="463C0F09" w14:textId="77777777" w:rsidTr="00A10734">
        <w:tc>
          <w:tcPr>
            <w:tcW w:w="4230" w:type="dxa"/>
            <w:shd w:val="clear" w:color="auto" w:fill="auto"/>
          </w:tcPr>
          <w:p w14:paraId="6709706C" w14:textId="6746AF24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ADFF5" w14:textId="6940A450" w:rsidR="002A4093" w:rsidRPr="004451C9" w:rsidRDefault="002A4093" w:rsidP="004451C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DEBC74" w14:textId="77777777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F0911E" w14:textId="3D2FE0C4" w:rsidR="002A4093" w:rsidRPr="004451C9" w:rsidRDefault="002A4093" w:rsidP="004451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FC2A15" w14:textId="77777777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5E7169C" w14:textId="158A7E8C" w:rsidR="002A4093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="002A4093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7D5B343D" w14:textId="77777777" w:rsidR="002A4093" w:rsidRPr="004451C9" w:rsidRDefault="002A4093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FF2A2" w14:textId="32664B93" w:rsidR="002A4093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732</w:t>
            </w:r>
            <w:r w:rsidR="00EA78DA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</w:p>
        </w:tc>
      </w:tr>
      <w:tr w:rsidR="002A4093" w:rsidRPr="004451C9" w14:paraId="7FDD5193" w14:textId="77777777" w:rsidTr="00A10734">
        <w:tc>
          <w:tcPr>
            <w:tcW w:w="4230" w:type="dxa"/>
            <w:shd w:val="clear" w:color="auto" w:fill="auto"/>
          </w:tcPr>
          <w:p w14:paraId="0A8A6967" w14:textId="66CD7C08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FA39A8" w14:textId="6FEC6E7F" w:rsidR="002A4093" w:rsidRPr="004451C9" w:rsidRDefault="002A4093" w:rsidP="004451C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82D1EF" w14:textId="77777777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BCB5A2" w14:textId="76D07E74" w:rsidR="002A4093" w:rsidRPr="004451C9" w:rsidRDefault="002A4093" w:rsidP="004451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90F2C6" w14:textId="77777777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6BE7790" w14:textId="21C74F16" w:rsidR="002A4093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2A4093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73FD9CDC" w14:textId="77777777" w:rsidR="002A4093" w:rsidRPr="004451C9" w:rsidRDefault="002A4093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77A40C" w14:textId="34BAF30A" w:rsidR="002A4093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EA78DA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971</w:t>
            </w:r>
          </w:p>
        </w:tc>
      </w:tr>
      <w:tr w:rsidR="00EA78DA" w:rsidRPr="004451C9" w14:paraId="2990D00C" w14:textId="77777777" w:rsidTr="00A10734">
        <w:tc>
          <w:tcPr>
            <w:tcW w:w="4230" w:type="dxa"/>
            <w:shd w:val="clear" w:color="auto" w:fill="auto"/>
          </w:tcPr>
          <w:p w14:paraId="0919B27A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E09C81" w14:textId="5C57EB61" w:rsidR="00EA78DA" w:rsidRPr="004451C9" w:rsidRDefault="00EA78DA" w:rsidP="004451C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8E0E4D1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B70B9A" w14:textId="2F23B868" w:rsidR="00EA78DA" w:rsidRPr="004451C9" w:rsidRDefault="00EA78DA" w:rsidP="004451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44FF85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0B4C5C" w14:textId="3EBE4A61" w:rsidR="00EA78DA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457D445B" w14:textId="77777777" w:rsidR="00EA78DA" w:rsidRPr="004451C9" w:rsidRDefault="00EA78DA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43637" w14:textId="27E60DBC" w:rsidR="00EA78DA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</w:tr>
      <w:tr w:rsidR="002A4093" w:rsidRPr="004451C9" w14:paraId="7B032351" w14:textId="77777777" w:rsidTr="00A10734">
        <w:tc>
          <w:tcPr>
            <w:tcW w:w="4230" w:type="dxa"/>
            <w:shd w:val="clear" w:color="auto" w:fill="auto"/>
          </w:tcPr>
          <w:p w14:paraId="655D84D9" w14:textId="4493B36B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  <w:r w:rsidR="00EA3829"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BE7238" w14:textId="33EDE226" w:rsidR="002A4093" w:rsidRPr="004451C9" w:rsidRDefault="002A4093" w:rsidP="004451C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30A2B6" w14:textId="77777777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DF0E2F" w14:textId="08663411" w:rsidR="002A4093" w:rsidRPr="004451C9" w:rsidRDefault="002A4093" w:rsidP="004451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4301AC1" w14:textId="77777777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47F5DB7" w14:textId="2DA90306" w:rsidR="002A4093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A4093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553B1C35" w14:textId="77777777" w:rsidR="002A4093" w:rsidRPr="004451C9" w:rsidRDefault="002A409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5F84A" w14:textId="744F9A20" w:rsidR="002A4093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EA78DA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669</w:t>
            </w:r>
          </w:p>
        </w:tc>
      </w:tr>
      <w:tr w:rsidR="00EA78DA" w:rsidRPr="004451C9" w14:paraId="39732309" w14:textId="77777777" w:rsidTr="00A10734">
        <w:tc>
          <w:tcPr>
            <w:tcW w:w="4230" w:type="dxa"/>
            <w:shd w:val="clear" w:color="auto" w:fill="auto"/>
          </w:tcPr>
          <w:p w14:paraId="78A3CE70" w14:textId="04A6D819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ซื้อสินทรัพย์</w:t>
            </w:r>
            <w:r w:rsidR="00EA3829" w:rsidRPr="004451C9">
              <w:rPr>
                <w:rFonts w:asciiTheme="majorBidi" w:hAnsiTheme="majorBidi" w:hint="cs"/>
                <w:sz w:val="28"/>
                <w:szCs w:val="28"/>
                <w:cs/>
              </w:rPr>
              <w:t>และวัสดุ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33A51C" w14:textId="48099396" w:rsidR="00EA78DA" w:rsidRPr="004451C9" w:rsidRDefault="00EA78DA" w:rsidP="004451C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B51F7EB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2A0B68E" w14:textId="53E83230" w:rsidR="00EA78DA" w:rsidRPr="004451C9" w:rsidRDefault="00EA78DA" w:rsidP="004451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884AA9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A536DF" w14:textId="42C6EE1B" w:rsidR="00EA78DA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3236DE0E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F19F24" w14:textId="55B580E8" w:rsidR="00EA78DA" w:rsidRPr="004451C9" w:rsidRDefault="00EA78DA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A78DA" w:rsidRPr="004451C9" w14:paraId="666306EF" w14:textId="77777777" w:rsidTr="00FE1B7F">
        <w:tc>
          <w:tcPr>
            <w:tcW w:w="4230" w:type="dxa"/>
            <w:shd w:val="clear" w:color="auto" w:fill="auto"/>
          </w:tcPr>
          <w:p w14:paraId="3241D71C" w14:textId="084E79D6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E61D7F" w14:textId="77777777" w:rsidR="00EA78DA" w:rsidRPr="004451C9" w:rsidRDefault="00EA78DA" w:rsidP="004451C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06602F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A4DD1E" w14:textId="77777777" w:rsidR="00EA78DA" w:rsidRPr="004451C9" w:rsidRDefault="00EA78DA" w:rsidP="004451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C38D0E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074507" w14:textId="77777777" w:rsidR="00EA78DA" w:rsidRPr="004451C9" w:rsidRDefault="00EA78DA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FE998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15412" w14:textId="77777777" w:rsidR="00EA78DA" w:rsidRPr="004451C9" w:rsidRDefault="00EA78DA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8DA" w:rsidRPr="004451C9" w14:paraId="235C6FB2" w14:textId="77777777" w:rsidTr="00FE1B7F">
        <w:tc>
          <w:tcPr>
            <w:tcW w:w="4230" w:type="dxa"/>
            <w:shd w:val="clear" w:color="auto" w:fill="auto"/>
          </w:tcPr>
          <w:p w14:paraId="1CEBCD64" w14:textId="45A4BB91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33370B" w14:textId="77777777" w:rsidR="00EA78DA" w:rsidRPr="004451C9" w:rsidRDefault="00EA78DA" w:rsidP="004451C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D35FEF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1443D7" w14:textId="77777777" w:rsidR="00EA78DA" w:rsidRPr="004451C9" w:rsidRDefault="00EA78DA" w:rsidP="004451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7B7E27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A358FD" w14:textId="77777777" w:rsidR="00EA78DA" w:rsidRPr="004451C9" w:rsidRDefault="00EA78DA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9ABF1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601B6" w14:textId="77777777" w:rsidR="00EA78DA" w:rsidRPr="004451C9" w:rsidRDefault="00EA78DA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8DA" w:rsidRPr="004451C9" w14:paraId="50860573" w14:textId="77777777" w:rsidTr="00FE1B7F">
        <w:tc>
          <w:tcPr>
            <w:tcW w:w="4230" w:type="dxa"/>
            <w:shd w:val="clear" w:color="auto" w:fill="auto"/>
          </w:tcPr>
          <w:p w14:paraId="66A6D92F" w14:textId="5BBC85B0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E6C2D5" w14:textId="77777777" w:rsidR="00EA78DA" w:rsidRPr="004451C9" w:rsidRDefault="00EA78DA" w:rsidP="004451C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CD284B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8F8097" w14:textId="77777777" w:rsidR="00EA78DA" w:rsidRPr="004451C9" w:rsidRDefault="00EA78DA" w:rsidP="004451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44F54D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8359A5" w14:textId="77777777" w:rsidR="00EA78DA" w:rsidRPr="004451C9" w:rsidRDefault="00EA78DA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130482" w14:textId="77777777" w:rsidR="00EA78DA" w:rsidRPr="004451C9" w:rsidRDefault="00EA78D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0A279" w14:textId="77777777" w:rsidR="00EA78DA" w:rsidRPr="004451C9" w:rsidRDefault="00EA78DA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3829" w:rsidRPr="004451C9" w14:paraId="4362E35E" w14:textId="77777777" w:rsidTr="00EB4D7E">
        <w:tc>
          <w:tcPr>
            <w:tcW w:w="4230" w:type="dxa"/>
            <w:shd w:val="clear" w:color="auto" w:fill="auto"/>
          </w:tcPr>
          <w:p w14:paraId="0AA632E6" w14:textId="6A618CDF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451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4451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4451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4451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FB4BF7" w14:textId="1022B4C5" w:rsidR="00EA3829" w:rsidRPr="004451C9" w:rsidRDefault="003E0ACB" w:rsidP="004451C9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A382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262" w:type="dxa"/>
            <w:shd w:val="clear" w:color="auto" w:fill="auto"/>
          </w:tcPr>
          <w:p w14:paraId="579E153A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A12B62" w14:textId="68787168" w:rsidR="00EA3829" w:rsidRPr="004451C9" w:rsidRDefault="003E0ACB" w:rsidP="004451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A382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262" w:type="dxa"/>
            <w:shd w:val="clear" w:color="auto" w:fill="auto"/>
          </w:tcPr>
          <w:p w14:paraId="500A3C39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3B52695" w14:textId="56DB7FB0" w:rsidR="00EA3829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A382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4795EDBB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CE0356" w14:textId="333A4ED6" w:rsidR="00EA3829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A382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</w:p>
        </w:tc>
      </w:tr>
      <w:tr w:rsidR="00EA3829" w:rsidRPr="004451C9" w14:paraId="2637860C" w14:textId="77777777" w:rsidTr="00EB4D7E">
        <w:tc>
          <w:tcPr>
            <w:tcW w:w="4230" w:type="dxa"/>
            <w:shd w:val="clear" w:color="auto" w:fill="auto"/>
          </w:tcPr>
          <w:p w14:paraId="1FDB126E" w14:textId="343518A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CDD1" w14:textId="485A310F" w:rsidR="00EA3829" w:rsidRPr="004451C9" w:rsidRDefault="003E0ACB" w:rsidP="004451C9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62" w:type="dxa"/>
            <w:shd w:val="clear" w:color="auto" w:fill="auto"/>
          </w:tcPr>
          <w:p w14:paraId="7A0AAC2E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67C5813" w14:textId="2A6B10CE" w:rsidR="00EA3829" w:rsidRPr="004451C9" w:rsidRDefault="003E0ACB" w:rsidP="004451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62" w:type="dxa"/>
            <w:shd w:val="clear" w:color="auto" w:fill="auto"/>
          </w:tcPr>
          <w:p w14:paraId="6B4B9203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D775F" w14:textId="0DA9D0E1" w:rsidR="00EA3829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64496222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469E65" w14:textId="3BBA5A40" w:rsidR="00EA3829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</w:tr>
      <w:tr w:rsidR="00EA3829" w:rsidRPr="004451C9" w14:paraId="51E493E8" w14:textId="77777777" w:rsidTr="00EB4D7E">
        <w:tc>
          <w:tcPr>
            <w:tcW w:w="4230" w:type="dxa"/>
            <w:shd w:val="clear" w:color="auto" w:fill="auto"/>
          </w:tcPr>
          <w:p w14:paraId="2733795F" w14:textId="29C4B5CB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40727" w14:textId="7D511154" w:rsidR="00EA3829" w:rsidRPr="004451C9" w:rsidRDefault="003E0ACB" w:rsidP="004451C9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EA382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262" w:type="dxa"/>
            <w:shd w:val="clear" w:color="auto" w:fill="auto"/>
          </w:tcPr>
          <w:p w14:paraId="0753549D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1BED0" w14:textId="2AD1B3B3" w:rsidR="00EA3829" w:rsidRPr="004451C9" w:rsidRDefault="003E0ACB" w:rsidP="004451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EA382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62" w:type="dxa"/>
            <w:shd w:val="clear" w:color="auto" w:fill="auto"/>
          </w:tcPr>
          <w:p w14:paraId="4961F8BE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0804B" w14:textId="74D366D7" w:rsidR="00EA3829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EA382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270" w:type="dxa"/>
            <w:shd w:val="clear" w:color="auto" w:fill="auto"/>
          </w:tcPr>
          <w:p w14:paraId="18968CF9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AEA1F" w14:textId="176CB308" w:rsidR="00EA3829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EA382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</w:t>
            </w:r>
          </w:p>
        </w:tc>
      </w:tr>
      <w:tr w:rsidR="00164FA5" w:rsidRPr="004451C9" w14:paraId="1366BB53" w14:textId="77777777" w:rsidTr="00D059EE">
        <w:tc>
          <w:tcPr>
            <w:tcW w:w="4230" w:type="dxa"/>
            <w:shd w:val="clear" w:color="auto" w:fill="auto"/>
          </w:tcPr>
          <w:p w14:paraId="477FDF7E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ADC522" w14:textId="77777777" w:rsidR="00164FA5" w:rsidRPr="004451C9" w:rsidRDefault="00164FA5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707375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0A1BA2" w14:textId="77777777" w:rsidR="00164FA5" w:rsidRPr="004451C9" w:rsidRDefault="00164FA5" w:rsidP="004451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D2DE4E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A748F9" w14:textId="77777777" w:rsidR="00164FA5" w:rsidRPr="004451C9" w:rsidRDefault="00164FA5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A7755C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E42D5" w14:textId="77777777" w:rsidR="00164FA5" w:rsidRPr="004451C9" w:rsidRDefault="00164FA5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64FA5" w:rsidRPr="004451C9" w14:paraId="79956A5F" w14:textId="77777777" w:rsidTr="00D83914">
        <w:tc>
          <w:tcPr>
            <w:tcW w:w="4230" w:type="dxa"/>
            <w:shd w:val="clear" w:color="auto" w:fill="auto"/>
          </w:tcPr>
          <w:p w14:paraId="672D1FBD" w14:textId="1544F248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</w:t>
            </w:r>
            <w:r w:rsidRPr="004451C9">
              <w:rPr>
                <w:rFonts w:asciiTheme="majorBidi" w:hAnsiTheme="majorBidi" w:hint="cs"/>
                <w:b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0" w:type="dxa"/>
            <w:shd w:val="clear" w:color="auto" w:fill="auto"/>
          </w:tcPr>
          <w:p w14:paraId="49278587" w14:textId="33667C45" w:rsidR="00164FA5" w:rsidRPr="004451C9" w:rsidRDefault="003E0ACB" w:rsidP="004451C9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64FA5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262" w:type="dxa"/>
            <w:shd w:val="clear" w:color="auto" w:fill="auto"/>
          </w:tcPr>
          <w:p w14:paraId="0C3A6D27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7A343B" w14:textId="014F249B" w:rsidR="00164FA5" w:rsidRPr="004451C9" w:rsidRDefault="00164FA5" w:rsidP="004451C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3284B7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41A2CB0" w14:textId="6D211D8E" w:rsidR="00164FA5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64FA5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14:paraId="7B3104FF" w14:textId="77777777" w:rsidR="00164FA5" w:rsidRPr="004451C9" w:rsidRDefault="00164FA5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999928" w14:textId="11667234" w:rsidR="00164FA5" w:rsidRPr="004451C9" w:rsidRDefault="00164FA5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64FA5" w:rsidRPr="004451C9" w14:paraId="1D364B0D" w14:textId="77777777" w:rsidTr="001058F5">
        <w:tc>
          <w:tcPr>
            <w:tcW w:w="4230" w:type="dxa"/>
            <w:shd w:val="clear" w:color="auto" w:fill="auto"/>
          </w:tcPr>
          <w:p w14:paraId="741EAC5B" w14:textId="17358175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7C703FC" w14:textId="45D8FCAE" w:rsidR="00164FA5" w:rsidRPr="004451C9" w:rsidRDefault="00164FA5" w:rsidP="004451C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F0CE2A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921DF27" w14:textId="7DDA4197" w:rsidR="00164FA5" w:rsidRPr="004451C9" w:rsidRDefault="003E0ACB" w:rsidP="004451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64FA5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262" w:type="dxa"/>
            <w:shd w:val="clear" w:color="auto" w:fill="auto"/>
          </w:tcPr>
          <w:p w14:paraId="437A8FFE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F2DF49" w14:textId="5C7904AC" w:rsidR="00164FA5" w:rsidRPr="004451C9" w:rsidRDefault="00164FA5" w:rsidP="004451C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CCF75" w14:textId="77777777" w:rsidR="00164FA5" w:rsidRPr="004451C9" w:rsidRDefault="00164FA5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F9078" w14:textId="320FB978" w:rsidR="00164FA5" w:rsidRPr="004451C9" w:rsidRDefault="003E0ACB" w:rsidP="004451C9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64FA5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</w:p>
        </w:tc>
      </w:tr>
      <w:tr w:rsidR="00164FA5" w:rsidRPr="004451C9" w14:paraId="672D6054" w14:textId="77777777" w:rsidTr="00400B76">
        <w:tc>
          <w:tcPr>
            <w:tcW w:w="4230" w:type="dxa"/>
            <w:shd w:val="clear" w:color="auto" w:fill="auto"/>
          </w:tcPr>
          <w:p w14:paraId="46E9E426" w14:textId="6BBBD502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ซื้อ</w:t>
            </w:r>
            <w:r w:rsidRPr="004451C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  <w:shd w:val="clear" w:color="auto" w:fill="auto"/>
          </w:tcPr>
          <w:p w14:paraId="15E26903" w14:textId="563C1242" w:rsidR="00164FA5" w:rsidRPr="004451C9" w:rsidRDefault="003E0ACB" w:rsidP="004451C9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29E35E73" w14:textId="77777777" w:rsidR="00164FA5" w:rsidRPr="004451C9" w:rsidRDefault="00164FA5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AB2AC3" w14:textId="295ECF07" w:rsidR="00164FA5" w:rsidRPr="004451C9" w:rsidRDefault="00164FA5" w:rsidP="004451C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942B2B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E48F088" w14:textId="5255078A" w:rsidR="00164FA5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F405811" w14:textId="77777777" w:rsidR="00164FA5" w:rsidRPr="004451C9" w:rsidRDefault="00164FA5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7F42AC" w14:textId="5B850204" w:rsidR="00164FA5" w:rsidRPr="004451C9" w:rsidRDefault="00164FA5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A3829" w:rsidRPr="004451C9" w14:paraId="5DDCDEBA" w14:textId="77777777" w:rsidTr="00400B76">
        <w:tc>
          <w:tcPr>
            <w:tcW w:w="4230" w:type="dxa"/>
            <w:shd w:val="clear" w:color="auto" w:fill="auto"/>
          </w:tcPr>
          <w:p w14:paraId="43E80BDE" w14:textId="093327B1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381C09EF" w14:textId="3999F669" w:rsidR="00EA3829" w:rsidRPr="004451C9" w:rsidRDefault="003E0ACB" w:rsidP="004451C9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62" w:type="dxa"/>
            <w:shd w:val="clear" w:color="auto" w:fill="auto"/>
          </w:tcPr>
          <w:p w14:paraId="26B5D7D7" w14:textId="77777777" w:rsidR="00EA3829" w:rsidRPr="004451C9" w:rsidRDefault="00EA3829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926078F" w14:textId="398E2173" w:rsidR="00EA3829" w:rsidRPr="004451C9" w:rsidRDefault="00EA3829" w:rsidP="004451C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2FCB21F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34A1971" w14:textId="1EC0386A" w:rsidR="00EA3829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6CBED725" w14:textId="77777777" w:rsidR="00EA3829" w:rsidRPr="004451C9" w:rsidRDefault="00EA3829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509123" w14:textId="0B870FD0" w:rsidR="00EA3829" w:rsidRPr="004451C9" w:rsidRDefault="00EA3829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D9E964C" w14:textId="4D65204F" w:rsidR="00CD12D0" w:rsidRPr="004451C9" w:rsidRDefault="00CD12D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sz w:val="20"/>
          <w:szCs w:val="20"/>
        </w:rPr>
      </w:pPr>
    </w:p>
    <w:p w14:paraId="686BDE2E" w14:textId="77777777" w:rsidR="000352B9" w:rsidRPr="004451C9" w:rsidRDefault="000352B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z w:val="20"/>
          <w:szCs w:val="20"/>
        </w:rPr>
      </w:pPr>
    </w:p>
    <w:p w14:paraId="1887DE4E" w14:textId="08C2EB03" w:rsidR="0084322A" w:rsidRPr="004451C9" w:rsidRDefault="0084322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</w:t>
      </w:r>
      <w:r w:rsidR="0035384C" w:rsidRPr="004451C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3E0ACB" w:rsidRPr="003E0ACB">
        <w:rPr>
          <w:rFonts w:asciiTheme="majorBidi" w:hAnsiTheme="majorBidi" w:cstheme="majorBidi"/>
          <w:sz w:val="28"/>
          <w:szCs w:val="28"/>
        </w:rPr>
        <w:t>31</w:t>
      </w:r>
      <w:r w:rsidR="00AB307E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DC164B" w:rsidRPr="004451C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C164B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AB307E" w:rsidRPr="004451C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FE06F8D" w14:textId="4591E8A8" w:rsidR="005B147A" w:rsidRPr="004451C9" w:rsidRDefault="005B14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DB096B" w:rsidRPr="004451C9" w14:paraId="0BBD6850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0DAADFA8" w14:textId="77777777" w:rsidR="00DB096B" w:rsidRPr="004451C9" w:rsidRDefault="00DB096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F52D5F1" w14:textId="77777777" w:rsidR="00DB096B" w:rsidRPr="004451C9" w:rsidRDefault="00DB096B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7E67B4E" w14:textId="77777777" w:rsidR="00DB096B" w:rsidRPr="004451C9" w:rsidRDefault="00DB096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01549CF" w14:textId="77777777" w:rsidR="00DB096B" w:rsidRPr="004451C9" w:rsidRDefault="00DB096B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4451C9" w14:paraId="5D0624F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7C577DEE" w14:textId="079CA9C7" w:rsidR="00655A7D" w:rsidRPr="004451C9" w:rsidRDefault="00D059E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43870E7E" w14:textId="79464D03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F43DB81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48B4A2" w14:textId="7F71927D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46A3B6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03566F" w14:textId="04B02F33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517A795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84CF01" w14:textId="4857F93C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55A7D" w:rsidRPr="004451C9" w14:paraId="3085551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4FC4FC22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3098D7A" w14:textId="77777777" w:rsidR="00655A7D" w:rsidRPr="004451C9" w:rsidRDefault="00655A7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C2EA3" w:rsidRPr="004451C9" w14:paraId="20E58451" w14:textId="77777777" w:rsidTr="00DB096B">
        <w:tc>
          <w:tcPr>
            <w:tcW w:w="4230" w:type="dxa"/>
            <w:shd w:val="clear" w:color="auto" w:fill="auto"/>
          </w:tcPr>
          <w:p w14:paraId="22637826" w14:textId="77777777" w:rsidR="001C2EA3" w:rsidRPr="004451C9" w:rsidRDefault="001C2EA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050034" w14:textId="77777777" w:rsidR="001C2EA3" w:rsidRPr="004451C9" w:rsidRDefault="001C2EA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3E59FC9" w14:textId="77777777" w:rsidR="001C2EA3" w:rsidRPr="004451C9" w:rsidRDefault="001C2EA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2FB424" w14:textId="77777777" w:rsidR="001C2EA3" w:rsidRPr="004451C9" w:rsidRDefault="001C2EA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1EA5EA" w14:textId="77777777" w:rsidR="001C2EA3" w:rsidRPr="004451C9" w:rsidRDefault="001C2EA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2CFDDDF" w14:textId="77777777" w:rsidR="001C2EA3" w:rsidRPr="004451C9" w:rsidRDefault="001C2EA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B7F8204" w14:textId="77777777" w:rsidR="001C2EA3" w:rsidRPr="004451C9" w:rsidRDefault="001C2EA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AB8A4E" w14:textId="77777777" w:rsidR="001C2EA3" w:rsidRPr="004451C9" w:rsidRDefault="001C2EA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59EE" w:rsidRPr="004451C9" w14:paraId="2EA1571F" w14:textId="77777777" w:rsidTr="00A10734">
        <w:tc>
          <w:tcPr>
            <w:tcW w:w="4230" w:type="dxa"/>
            <w:shd w:val="clear" w:color="auto" w:fill="auto"/>
          </w:tcPr>
          <w:p w14:paraId="4D1AF557" w14:textId="54FD9D2D" w:rsidR="00D059EE" w:rsidRPr="004451C9" w:rsidRDefault="00D059E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2F4DB" w14:textId="6D906023" w:rsidR="00D059EE" w:rsidRPr="004451C9" w:rsidRDefault="00D059EE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9B83EC4" w14:textId="77777777" w:rsidR="00D059EE" w:rsidRPr="004451C9" w:rsidRDefault="00D059E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7C4CAA6F" w14:textId="733C5054" w:rsidR="00D059EE" w:rsidRPr="004451C9" w:rsidRDefault="00D059EE" w:rsidP="004451C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35E3C" w14:textId="77777777" w:rsidR="00D059EE" w:rsidRPr="004451C9" w:rsidRDefault="00D059E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2EBA7" w14:textId="77BFC15B" w:rsidR="00D059EE" w:rsidRPr="004451C9" w:rsidRDefault="00D059EE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80746ED" w14:textId="77777777" w:rsidR="00D059EE" w:rsidRPr="004451C9" w:rsidRDefault="00D059E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38C319" w14:textId="6F3FE51F" w:rsidR="00D059EE" w:rsidRPr="004451C9" w:rsidRDefault="003E0ACB" w:rsidP="004451C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</w:p>
        </w:tc>
      </w:tr>
    </w:tbl>
    <w:p w14:paraId="77EE8A4D" w14:textId="55265979" w:rsidR="00026A32" w:rsidRPr="004451C9" w:rsidRDefault="00026A3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3" w:name="_Hlk33138761"/>
    </w:p>
    <w:bookmarkEnd w:id="3"/>
    <w:p w14:paraId="566413CC" w14:textId="6C560699" w:rsidR="001F2BAF" w:rsidRPr="004451C9" w:rsidRDefault="003E0ACB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1F2BAF" w:rsidRPr="004451C9">
        <w:rPr>
          <w:rFonts w:asciiTheme="majorBidi" w:hAnsiTheme="majorBidi" w:cstheme="majorBidi"/>
          <w:sz w:val="28"/>
          <w:szCs w:val="28"/>
          <w:lang w:val="en-US"/>
        </w:rPr>
        <w:tab/>
      </w:r>
      <w:r w:rsidR="001F2BAF" w:rsidRPr="004451C9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468E13AD" w14:textId="77777777" w:rsidR="006569D8" w:rsidRPr="004451C9" w:rsidRDefault="006569D8" w:rsidP="004451C9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18AB4734" w14:textId="4238B353" w:rsidR="006569D8" w:rsidRPr="004451C9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</w:t>
      </w:r>
    </w:p>
    <w:p w14:paraId="1444430F" w14:textId="77777777" w:rsidR="0006356C" w:rsidRPr="004451C9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03407E6" w14:textId="77053C21" w:rsidR="006569D8" w:rsidRPr="004451C9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ยอดเงินฝากธนาคารและเงินลงทุนระยะสั้นที่มีสภาพคล่องสูง</w:t>
      </w:r>
      <w:r w:rsidRPr="004451C9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971075A" w14:textId="77777777" w:rsidR="006569D8" w:rsidRPr="004451C9" w:rsidRDefault="006569D8" w:rsidP="004451C9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1F2BAF" w:rsidRPr="004451C9" w14:paraId="2B840366" w14:textId="77777777" w:rsidTr="00E62E83">
        <w:tc>
          <w:tcPr>
            <w:tcW w:w="4230" w:type="dxa"/>
            <w:shd w:val="clear" w:color="auto" w:fill="auto"/>
          </w:tcPr>
          <w:p w14:paraId="6E3B7014" w14:textId="576FAE95" w:rsidR="001F2BAF" w:rsidRPr="004451C9" w:rsidRDefault="001F2BAF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  <w:r w:rsidRPr="004451C9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47946A" w14:textId="77777777" w:rsidR="001F2BAF" w:rsidRPr="004451C9" w:rsidRDefault="001F2BAF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A15AF1A" w14:textId="77777777" w:rsidR="001F2BAF" w:rsidRPr="004451C9" w:rsidRDefault="001F2BAF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CEB5761" w14:textId="77777777" w:rsidR="001F2BAF" w:rsidRPr="004451C9" w:rsidRDefault="001F2BAF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4451C9" w14:paraId="6D2A803B" w14:textId="77777777" w:rsidTr="00E62E83">
        <w:tc>
          <w:tcPr>
            <w:tcW w:w="4230" w:type="dxa"/>
            <w:shd w:val="clear" w:color="auto" w:fill="auto"/>
          </w:tcPr>
          <w:p w14:paraId="02832DC2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7F2CD0" w14:textId="35D7A70B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2E71065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56C9B3A" w14:textId="2C669FBA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728BE42C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BD5F98" w14:textId="41150AB4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B50E1" w14:textId="77704501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55A7D" w:rsidRPr="004451C9" w14:paraId="27957922" w14:textId="77777777" w:rsidTr="00E62E83">
        <w:tc>
          <w:tcPr>
            <w:tcW w:w="4230" w:type="dxa"/>
            <w:shd w:val="clear" w:color="auto" w:fill="auto"/>
          </w:tcPr>
          <w:p w14:paraId="128655FE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69D9CCF" w14:textId="77777777" w:rsidR="00655A7D" w:rsidRPr="004451C9" w:rsidRDefault="00655A7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4F52" w:rsidRPr="004451C9" w14:paraId="4D6B42EF" w14:textId="77777777" w:rsidTr="00E62E83">
        <w:tc>
          <w:tcPr>
            <w:tcW w:w="4230" w:type="dxa"/>
            <w:shd w:val="clear" w:color="auto" w:fill="auto"/>
          </w:tcPr>
          <w:p w14:paraId="2C54CF37" w14:textId="77777777" w:rsidR="00F74F52" w:rsidRPr="004451C9" w:rsidRDefault="00F74F52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  <w:shd w:val="clear" w:color="auto" w:fill="auto"/>
          </w:tcPr>
          <w:p w14:paraId="4C9E3DDB" w14:textId="03CD73A8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62" w:type="dxa"/>
            <w:shd w:val="clear" w:color="auto" w:fill="auto"/>
          </w:tcPr>
          <w:p w14:paraId="6DB7E255" w14:textId="77777777" w:rsidR="00F74F52" w:rsidRPr="004451C9" w:rsidRDefault="00F74F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72C6AC" w14:textId="4F6D29A4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14:paraId="483C8E9F" w14:textId="77777777" w:rsidR="00F74F52" w:rsidRPr="004451C9" w:rsidRDefault="00F74F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8574E" w14:textId="0DD1DDFB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F74F52" w:rsidRPr="004451C9" w:rsidRDefault="00F74F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71C08" w14:textId="11EEB843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F74F52" w:rsidRPr="004451C9" w14:paraId="38641298" w14:textId="77777777" w:rsidTr="00A10734">
        <w:tc>
          <w:tcPr>
            <w:tcW w:w="4230" w:type="dxa"/>
            <w:shd w:val="clear" w:color="auto" w:fill="auto"/>
          </w:tcPr>
          <w:p w14:paraId="26F3B779" w14:textId="2F6BA6F2" w:rsidR="00F74F52" w:rsidRPr="004451C9" w:rsidRDefault="00F74F52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D25EF7" w14:textId="6149EA40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74F52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</w:p>
        </w:tc>
        <w:tc>
          <w:tcPr>
            <w:tcW w:w="262" w:type="dxa"/>
            <w:shd w:val="clear" w:color="auto" w:fill="auto"/>
          </w:tcPr>
          <w:p w14:paraId="17922AE9" w14:textId="77777777" w:rsidR="00F74F52" w:rsidRPr="004451C9" w:rsidRDefault="00F74F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84E5D0" w14:textId="6B8432F3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="00F74F52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62" w:type="dxa"/>
            <w:shd w:val="clear" w:color="auto" w:fill="auto"/>
          </w:tcPr>
          <w:p w14:paraId="4E714D1B" w14:textId="77777777" w:rsidR="00F74F52" w:rsidRPr="004451C9" w:rsidRDefault="00F74F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BA7D7E7" w14:textId="51C98D2C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74F52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F74F52" w:rsidRPr="004451C9" w:rsidRDefault="00F74F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1BB10C" w14:textId="09A4D717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74F5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</w:tr>
      <w:tr w:rsidR="00F74F52" w:rsidRPr="004451C9" w14:paraId="3D3AA0C7" w14:textId="77777777" w:rsidTr="00A438EA">
        <w:tc>
          <w:tcPr>
            <w:tcW w:w="4230" w:type="dxa"/>
            <w:shd w:val="clear" w:color="auto" w:fill="auto"/>
          </w:tcPr>
          <w:p w14:paraId="76A30365" w14:textId="0BD2BA1F" w:rsidR="00F74F52" w:rsidRPr="004451C9" w:rsidRDefault="0043117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2302AA54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74F5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768</w:t>
            </w:r>
          </w:p>
        </w:tc>
        <w:tc>
          <w:tcPr>
            <w:tcW w:w="262" w:type="dxa"/>
            <w:shd w:val="clear" w:color="auto" w:fill="auto"/>
          </w:tcPr>
          <w:p w14:paraId="5D8279B1" w14:textId="77777777" w:rsidR="00F74F52" w:rsidRPr="004451C9" w:rsidRDefault="00F74F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4DC0531A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  <w:r w:rsidR="00F74F5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497</w:t>
            </w:r>
          </w:p>
        </w:tc>
        <w:tc>
          <w:tcPr>
            <w:tcW w:w="262" w:type="dxa"/>
            <w:shd w:val="clear" w:color="auto" w:fill="auto"/>
          </w:tcPr>
          <w:p w14:paraId="5AB30638" w14:textId="77777777" w:rsidR="00F74F52" w:rsidRPr="004451C9" w:rsidRDefault="00F74F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24B8AAD3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74F5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F74F52" w:rsidRPr="004451C9" w:rsidRDefault="00F74F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10168C98" w:rsidR="00F74F52" w:rsidRPr="004451C9" w:rsidRDefault="003E0ACB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F74F5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</w:t>
            </w:r>
          </w:p>
        </w:tc>
      </w:tr>
    </w:tbl>
    <w:p w14:paraId="009A7387" w14:textId="6FA83745" w:rsidR="00FB7624" w:rsidRPr="004451C9" w:rsidRDefault="00FB7624" w:rsidP="004451C9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2CD39429" w14:textId="32B68587" w:rsidR="00EC6792" w:rsidRPr="004451C9" w:rsidRDefault="003E0ACB" w:rsidP="004451C9">
      <w:pPr>
        <w:pStyle w:val="Heading6"/>
        <w:tabs>
          <w:tab w:val="left" w:pos="540"/>
        </w:tabs>
        <w:ind w:left="720" w:hanging="72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62376B" w:rsidRPr="004451C9">
        <w:rPr>
          <w:rFonts w:asciiTheme="majorBidi" w:hAnsiTheme="majorBidi" w:cstheme="majorBidi"/>
          <w:sz w:val="28"/>
          <w:szCs w:val="28"/>
          <w:cs/>
        </w:rPr>
        <w:tab/>
      </w:r>
      <w:r w:rsidR="00EC6792" w:rsidRPr="004451C9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A90672" w:rsidRPr="004451C9">
        <w:rPr>
          <w:rFonts w:asciiTheme="majorBidi" w:hAnsiTheme="majorBidi" w:cstheme="majorBidi"/>
          <w:sz w:val="28"/>
          <w:szCs w:val="28"/>
          <w:cs/>
        </w:rPr>
        <w:t>และลูกหนี้อื่น</w:t>
      </w:r>
    </w:p>
    <w:p w14:paraId="4BE7A9DB" w14:textId="1262F9E9" w:rsidR="00C1234E" w:rsidRPr="004451C9" w:rsidRDefault="00C1234E" w:rsidP="004451C9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54E6833C" w14:textId="182FA652" w:rsidR="008C5EB7" w:rsidRPr="004451C9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4451C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</w:t>
      </w:r>
    </w:p>
    <w:p w14:paraId="770C5D9F" w14:textId="77777777" w:rsidR="0006356C" w:rsidRPr="004451C9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8FB03FB" w14:textId="2D8CDF7B" w:rsidR="008C5EB7" w:rsidRPr="004451C9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Pr="004451C9">
        <w:rPr>
          <w:rFonts w:asciiTheme="majorBidi" w:hAnsiTheme="majorBidi" w:cstheme="majorBidi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0D47B5E" w14:textId="77777777" w:rsidR="008C5EB7" w:rsidRPr="004451C9" w:rsidRDefault="008C5EB7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8D8E0E" w14:textId="2BC12237" w:rsidR="008C5EB7" w:rsidRPr="004451C9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A03A5C3" w14:textId="77777777" w:rsidR="008C5EB7" w:rsidRPr="004451C9" w:rsidRDefault="008C5EB7" w:rsidP="004451C9">
      <w:pPr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0"/>
        <w:gridCol w:w="1000"/>
        <w:gridCol w:w="260"/>
        <w:gridCol w:w="1000"/>
        <w:gridCol w:w="270"/>
        <w:gridCol w:w="990"/>
      </w:tblGrid>
      <w:tr w:rsidR="007A64EE" w:rsidRPr="004451C9" w14:paraId="40737932" w14:textId="77777777" w:rsidTr="00B43FAD">
        <w:trPr>
          <w:tblHeader/>
        </w:trPr>
        <w:tc>
          <w:tcPr>
            <w:tcW w:w="3960" w:type="dxa"/>
            <w:shd w:val="clear" w:color="auto" w:fill="auto"/>
          </w:tcPr>
          <w:p w14:paraId="116C22E8" w14:textId="77777777" w:rsidR="007A64EE" w:rsidRPr="004451C9" w:rsidRDefault="007A64E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C83EAC8" w14:textId="77777777" w:rsidR="007A64EE" w:rsidRPr="004451C9" w:rsidRDefault="007A64E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D2E5F4" w14:textId="77777777" w:rsidR="007A64EE" w:rsidRPr="004451C9" w:rsidRDefault="007A64EE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4CC9FAE" w14:textId="77777777" w:rsidR="007A64EE" w:rsidRPr="004451C9" w:rsidRDefault="007A64E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09168831" w14:textId="77777777" w:rsidR="007A64EE" w:rsidRPr="004451C9" w:rsidRDefault="007A64EE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4451C9" w14:paraId="350E26C2" w14:textId="77777777" w:rsidTr="00B43FAD">
        <w:trPr>
          <w:tblHeader/>
        </w:trPr>
        <w:tc>
          <w:tcPr>
            <w:tcW w:w="3960" w:type="dxa"/>
            <w:shd w:val="clear" w:color="auto" w:fill="auto"/>
          </w:tcPr>
          <w:p w14:paraId="28FD5240" w14:textId="1B777331" w:rsidR="00655A7D" w:rsidRPr="004451C9" w:rsidRDefault="00B43FA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94927FC" w14:textId="6CB5241B" w:rsidR="00655A7D" w:rsidRPr="004451C9" w:rsidRDefault="00655A7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8FB402" w14:textId="77283178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71F972D0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9B67759" w14:textId="58364E2F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14:paraId="380D4675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054C806" w14:textId="72134DD3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D302D" w14:textId="59C9CD11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55A7D" w:rsidRPr="004451C9" w14:paraId="47BD9C61" w14:textId="77777777" w:rsidTr="00B43FAD">
        <w:trPr>
          <w:trHeight w:val="281"/>
          <w:tblHeader/>
        </w:trPr>
        <w:tc>
          <w:tcPr>
            <w:tcW w:w="3960" w:type="dxa"/>
            <w:shd w:val="clear" w:color="auto" w:fill="auto"/>
          </w:tcPr>
          <w:p w14:paraId="7AF1B66B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5F00DD3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54F2150" w14:textId="77777777" w:rsidR="00655A7D" w:rsidRPr="004451C9" w:rsidRDefault="00655A7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4451C9" w14:paraId="0B983538" w14:textId="77777777" w:rsidTr="00B43FAD">
        <w:tc>
          <w:tcPr>
            <w:tcW w:w="3960" w:type="dxa"/>
            <w:shd w:val="clear" w:color="auto" w:fill="auto"/>
          </w:tcPr>
          <w:p w14:paraId="5025166B" w14:textId="77777777" w:rsidR="00655A7D" w:rsidRPr="004451C9" w:rsidRDefault="00655A7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9D9F744" w14:textId="77777777" w:rsidR="00655A7D" w:rsidRPr="004451C9" w:rsidRDefault="00655A7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EFB0DC" w14:textId="77777777" w:rsidR="00655A7D" w:rsidRPr="004451C9" w:rsidRDefault="00655A7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B60DADC" w14:textId="77777777" w:rsidR="00655A7D" w:rsidRPr="004451C9" w:rsidRDefault="00655A7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DB91C56" w14:textId="77777777" w:rsidR="00655A7D" w:rsidRPr="004451C9" w:rsidRDefault="00655A7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180F72B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B9703FC" w14:textId="77777777" w:rsidR="00655A7D" w:rsidRPr="004451C9" w:rsidRDefault="00655A7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655A7D" w:rsidRPr="004451C9" w:rsidRDefault="00655A7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241722" w14:textId="77777777" w:rsidR="00655A7D" w:rsidRPr="004451C9" w:rsidRDefault="00655A7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9A9" w:rsidRPr="004451C9" w14:paraId="2FA8CA33" w14:textId="77777777" w:rsidTr="00B43FAD">
        <w:tc>
          <w:tcPr>
            <w:tcW w:w="3960" w:type="dxa"/>
            <w:shd w:val="clear" w:color="auto" w:fill="auto"/>
          </w:tcPr>
          <w:p w14:paraId="067985D0" w14:textId="762F355D" w:rsidR="00FD39A9" w:rsidRPr="004451C9" w:rsidRDefault="00FD39A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F0F3282" w14:textId="77777777" w:rsidR="00FD39A9" w:rsidRPr="004451C9" w:rsidRDefault="00FD39A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119D0A" w14:textId="3DB89331" w:rsidR="00FD39A9" w:rsidRPr="004451C9" w:rsidRDefault="003E0ACB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D39A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260" w:type="dxa"/>
            <w:shd w:val="clear" w:color="auto" w:fill="auto"/>
          </w:tcPr>
          <w:p w14:paraId="0FC24D32" w14:textId="77777777" w:rsidR="00FD39A9" w:rsidRPr="004451C9" w:rsidRDefault="00FD39A9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2C18325C" w14:textId="5875BA46" w:rsidR="00FD39A9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FD39A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260" w:type="dxa"/>
            <w:shd w:val="clear" w:color="auto" w:fill="auto"/>
          </w:tcPr>
          <w:p w14:paraId="3750B9EE" w14:textId="77777777" w:rsidR="00FD39A9" w:rsidRPr="004451C9" w:rsidRDefault="00FD39A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EF9B661" w14:textId="06ED07E3" w:rsidR="00FD39A9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D39A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3CD675B0" w14:textId="77777777" w:rsidR="00FD39A9" w:rsidRPr="004451C9" w:rsidRDefault="00FD39A9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6DC199" w14:textId="49D6E0DD" w:rsidR="00FD39A9" w:rsidRPr="004451C9" w:rsidRDefault="003E0ACB" w:rsidP="004451C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FD39A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</w:tr>
      <w:tr w:rsidR="00FD39A9" w:rsidRPr="004451C9" w14:paraId="7FEC4B97" w14:textId="77777777" w:rsidTr="003F326C">
        <w:tc>
          <w:tcPr>
            <w:tcW w:w="3960" w:type="dxa"/>
            <w:shd w:val="clear" w:color="auto" w:fill="auto"/>
          </w:tcPr>
          <w:p w14:paraId="2593E27B" w14:textId="0C1F18B7" w:rsidR="00FD39A9" w:rsidRPr="004451C9" w:rsidRDefault="00FD39A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5645F3A" w14:textId="77777777" w:rsidR="00FD39A9" w:rsidRPr="004451C9" w:rsidRDefault="00FD39A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A6060A" w14:textId="77777777" w:rsidR="00FD39A9" w:rsidRPr="004451C9" w:rsidRDefault="00FD39A9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A42A2E6" w14:textId="77777777" w:rsidR="00FD39A9" w:rsidRPr="004451C9" w:rsidRDefault="00FD39A9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39700F4C" w14:textId="77777777" w:rsidR="00FD39A9" w:rsidRPr="004451C9" w:rsidRDefault="00FD39A9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B07A3DD" w14:textId="77777777" w:rsidR="00FD39A9" w:rsidRPr="004451C9" w:rsidRDefault="00FD39A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F26132E" w14:textId="77777777" w:rsidR="00FD39A9" w:rsidRPr="004451C9" w:rsidRDefault="00FD39A9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A8089" w14:textId="77777777" w:rsidR="00FD39A9" w:rsidRPr="004451C9" w:rsidRDefault="00FD39A9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E1E3C9" w14:textId="77777777" w:rsidR="00FD39A9" w:rsidRPr="004451C9" w:rsidRDefault="00FD39A9" w:rsidP="004451C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39A9" w:rsidRPr="004451C9" w14:paraId="7284CFD9" w14:textId="77777777" w:rsidTr="00FD39A9">
        <w:trPr>
          <w:trHeight w:val="68"/>
        </w:trPr>
        <w:tc>
          <w:tcPr>
            <w:tcW w:w="3960" w:type="dxa"/>
            <w:shd w:val="clear" w:color="auto" w:fill="auto"/>
          </w:tcPr>
          <w:p w14:paraId="0CF21D47" w14:textId="383E5800" w:rsidR="00FD39A9" w:rsidRPr="004451C9" w:rsidRDefault="00FD39A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F59E2D1" w14:textId="77777777" w:rsidR="00FD39A9" w:rsidRPr="004451C9" w:rsidRDefault="00FD39A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5F4457" w14:textId="0A967635" w:rsidR="00FD39A9" w:rsidRPr="004451C9" w:rsidRDefault="003E0ACB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D39A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60" w:type="dxa"/>
            <w:shd w:val="clear" w:color="auto" w:fill="auto"/>
          </w:tcPr>
          <w:p w14:paraId="3FCDA455" w14:textId="77777777" w:rsidR="00FD39A9" w:rsidRPr="004451C9" w:rsidRDefault="00FD39A9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F262BEB" w14:textId="37F1E168" w:rsidR="00FD39A9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260" w:type="dxa"/>
            <w:shd w:val="clear" w:color="auto" w:fill="auto"/>
          </w:tcPr>
          <w:p w14:paraId="066FA473" w14:textId="77777777" w:rsidR="00FD39A9" w:rsidRPr="004451C9" w:rsidRDefault="00FD39A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4048D99" w14:textId="6FC2C2CE" w:rsidR="00FD39A9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D39A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3DB8D470" w14:textId="77777777" w:rsidR="00FD39A9" w:rsidRPr="004451C9" w:rsidRDefault="00FD39A9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BAACD1" w14:textId="0ACEAEE3" w:rsidR="00FD39A9" w:rsidRPr="004451C9" w:rsidRDefault="003E0ACB" w:rsidP="004451C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FD39A9" w:rsidRPr="004451C9" w14:paraId="29036AE2" w14:textId="77777777" w:rsidTr="003F326C">
        <w:tc>
          <w:tcPr>
            <w:tcW w:w="3960" w:type="dxa"/>
            <w:shd w:val="clear" w:color="auto" w:fill="auto"/>
          </w:tcPr>
          <w:p w14:paraId="027BB588" w14:textId="0A1C31C2" w:rsidR="00FD39A9" w:rsidRPr="004451C9" w:rsidRDefault="00FD39A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EEFD235" w14:textId="77777777" w:rsidR="00FD39A9" w:rsidRPr="004451C9" w:rsidRDefault="00FD39A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60371D" w14:textId="4FFBBD9E" w:rsidR="00FD39A9" w:rsidRPr="004451C9" w:rsidRDefault="003E0ACB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FD39A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260" w:type="dxa"/>
            <w:shd w:val="clear" w:color="auto" w:fill="auto"/>
          </w:tcPr>
          <w:p w14:paraId="532F27AE" w14:textId="77777777" w:rsidR="00FD39A9" w:rsidRPr="004451C9" w:rsidRDefault="00FD39A9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3121760" w14:textId="12D51B00" w:rsidR="00FD39A9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FD39A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479</w:t>
            </w:r>
          </w:p>
        </w:tc>
        <w:tc>
          <w:tcPr>
            <w:tcW w:w="260" w:type="dxa"/>
            <w:shd w:val="clear" w:color="auto" w:fill="auto"/>
          </w:tcPr>
          <w:p w14:paraId="78179D8E" w14:textId="77777777" w:rsidR="00FD39A9" w:rsidRPr="004451C9" w:rsidRDefault="00FD39A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044F11" w14:textId="1FCFA773" w:rsidR="00FD39A9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FD39A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695A0A07" w14:textId="77777777" w:rsidR="00FD39A9" w:rsidRPr="004451C9" w:rsidRDefault="00FD39A9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E3F99FE" w14:textId="03FC8D93" w:rsidR="00FD39A9" w:rsidRPr="004451C9" w:rsidRDefault="003E0ACB" w:rsidP="004451C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FD39A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454</w:t>
            </w:r>
          </w:p>
        </w:tc>
      </w:tr>
      <w:tr w:rsidR="003F326C" w:rsidRPr="004451C9" w14:paraId="03D8A926" w14:textId="77777777" w:rsidTr="00A10734">
        <w:tc>
          <w:tcPr>
            <w:tcW w:w="3960" w:type="dxa"/>
            <w:shd w:val="clear" w:color="auto" w:fill="auto"/>
          </w:tcPr>
          <w:p w14:paraId="1194D89D" w14:textId="08BF75A7" w:rsidR="003F326C" w:rsidRPr="004451C9" w:rsidRDefault="003F32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646BC54" w14:textId="7C371179" w:rsidR="003F326C" w:rsidRPr="004451C9" w:rsidRDefault="003F32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79A38E52" w:rsidR="003F326C" w:rsidRPr="004451C9" w:rsidRDefault="003F326C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1E69C68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70B1AB8" w14:textId="52FCE72B" w:rsidR="003F326C" w:rsidRPr="004451C9" w:rsidRDefault="003F326C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00CF5FD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70BB70A2" w:rsidR="003F326C" w:rsidRPr="004451C9" w:rsidRDefault="003F326C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3F326C" w:rsidRPr="004451C9" w:rsidRDefault="003F326C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E59D85" w14:textId="0BC4EE9A" w:rsidR="003F326C" w:rsidRPr="004451C9" w:rsidRDefault="003F326C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F326C" w:rsidRPr="004451C9" w14:paraId="184F0E12" w14:textId="77777777" w:rsidTr="00B43FAD">
        <w:tc>
          <w:tcPr>
            <w:tcW w:w="3960" w:type="dxa"/>
            <w:shd w:val="clear" w:color="auto" w:fill="auto"/>
          </w:tcPr>
          <w:p w14:paraId="29DDC244" w14:textId="0B22D49A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B72772A" w14:textId="67A63DEC" w:rsidR="003F326C" w:rsidRPr="004451C9" w:rsidRDefault="003F32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533F" w14:textId="48D974DF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3F326C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260" w:type="dxa"/>
            <w:shd w:val="clear" w:color="auto" w:fill="auto"/>
          </w:tcPr>
          <w:p w14:paraId="3E5076E5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1552" w14:textId="158C489D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3F326C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479</w:t>
            </w:r>
          </w:p>
        </w:tc>
        <w:tc>
          <w:tcPr>
            <w:tcW w:w="260" w:type="dxa"/>
            <w:shd w:val="clear" w:color="auto" w:fill="auto"/>
          </w:tcPr>
          <w:p w14:paraId="5BB4B45E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6239" w14:textId="55DD369A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3F326C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2B5D0A03" w14:textId="77777777" w:rsidR="003F326C" w:rsidRPr="004451C9" w:rsidRDefault="003F326C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DEBF" w14:textId="04D1F6C2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3F326C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454</w:t>
            </w:r>
          </w:p>
        </w:tc>
      </w:tr>
      <w:tr w:rsidR="003F326C" w:rsidRPr="004451C9" w14:paraId="1ADA9E7C" w14:textId="77777777" w:rsidTr="00B43FAD">
        <w:trPr>
          <w:trHeight w:val="58"/>
        </w:trPr>
        <w:tc>
          <w:tcPr>
            <w:tcW w:w="3960" w:type="dxa"/>
            <w:shd w:val="clear" w:color="auto" w:fill="auto"/>
          </w:tcPr>
          <w:p w14:paraId="0E2672B0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40A8C65" w14:textId="77777777" w:rsidR="003F326C" w:rsidRPr="004451C9" w:rsidRDefault="003F32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B90350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BC10161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65EE6F7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  <w:shd w:val="clear" w:color="auto" w:fill="auto"/>
          </w:tcPr>
          <w:p w14:paraId="71CF6DF7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BA8D93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2A2BAF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3F326C" w:rsidRPr="004451C9" w14:paraId="2064312B" w14:textId="77777777" w:rsidTr="00B43FAD">
        <w:trPr>
          <w:trHeight w:val="58"/>
        </w:trPr>
        <w:tc>
          <w:tcPr>
            <w:tcW w:w="3960" w:type="dxa"/>
            <w:shd w:val="clear" w:color="auto" w:fill="auto"/>
          </w:tcPr>
          <w:p w14:paraId="32FF7D8B" w14:textId="6912CC0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E800EA6" w14:textId="77777777" w:rsidR="003F326C" w:rsidRPr="004451C9" w:rsidRDefault="003F32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BE9EEA" w14:textId="0F45A9D4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D83E9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260" w:type="dxa"/>
            <w:shd w:val="clear" w:color="auto" w:fill="auto"/>
          </w:tcPr>
          <w:p w14:paraId="68E36214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63688C2" w14:textId="44053717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  <w:r w:rsidR="00D83E9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074</w:t>
            </w:r>
          </w:p>
        </w:tc>
        <w:tc>
          <w:tcPr>
            <w:tcW w:w="260" w:type="dxa"/>
            <w:shd w:val="clear" w:color="auto" w:fill="auto"/>
          </w:tcPr>
          <w:p w14:paraId="25295F1B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F32668D" w14:textId="19BE57B8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D83E9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0B94FD9A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D1B045" w14:textId="4348DE70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D83E9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362</w:t>
            </w:r>
          </w:p>
        </w:tc>
      </w:tr>
      <w:tr w:rsidR="003F326C" w:rsidRPr="004451C9" w14:paraId="43A26EEF" w14:textId="77777777" w:rsidTr="00B43FAD">
        <w:trPr>
          <w:trHeight w:val="58"/>
        </w:trPr>
        <w:tc>
          <w:tcPr>
            <w:tcW w:w="3960" w:type="dxa"/>
            <w:shd w:val="clear" w:color="auto" w:fill="auto"/>
          </w:tcPr>
          <w:p w14:paraId="5823587F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06F553" w14:textId="77777777" w:rsidR="003F326C" w:rsidRPr="004451C9" w:rsidRDefault="003F32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FE4E4A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F0E3E41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077277F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  <w:shd w:val="clear" w:color="auto" w:fill="auto"/>
          </w:tcPr>
          <w:p w14:paraId="1632EB7C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A80BE4D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116A09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1DC1D9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3F326C" w:rsidRPr="004451C9" w14:paraId="6A822E14" w14:textId="77777777" w:rsidTr="00B43FAD">
        <w:trPr>
          <w:trHeight w:val="50"/>
        </w:trPr>
        <w:tc>
          <w:tcPr>
            <w:tcW w:w="3960" w:type="dxa"/>
            <w:shd w:val="clear" w:color="auto" w:fill="auto"/>
          </w:tcPr>
          <w:p w14:paraId="44CAEA56" w14:textId="67D55006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8CCB25" w14:textId="77777777" w:rsidR="003F326C" w:rsidRPr="004451C9" w:rsidRDefault="003F32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F5A257B" w14:textId="4DD0647D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D83E9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60" w:type="dxa"/>
            <w:shd w:val="clear" w:color="auto" w:fill="auto"/>
          </w:tcPr>
          <w:p w14:paraId="305CADC3" w14:textId="77777777" w:rsidR="003F326C" w:rsidRPr="004451C9" w:rsidRDefault="003F326C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6E82CFA7" w14:textId="45A0164F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="00D83E9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553</w:t>
            </w:r>
          </w:p>
        </w:tc>
        <w:tc>
          <w:tcPr>
            <w:tcW w:w="260" w:type="dxa"/>
            <w:shd w:val="clear" w:color="auto" w:fill="auto"/>
          </w:tcPr>
          <w:p w14:paraId="2B653441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64925B62" w14:textId="0D3D7C11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D83E9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5DC89A2A" w14:textId="77777777" w:rsidR="003F326C" w:rsidRPr="004451C9" w:rsidRDefault="003F32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CF15BF" w14:textId="0024369D" w:rsidR="003F326C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 w:rsidR="00D83E9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816</w:t>
            </w:r>
          </w:p>
        </w:tc>
      </w:tr>
    </w:tbl>
    <w:p w14:paraId="1033B2A6" w14:textId="1441EA2D" w:rsidR="004E7C5A" w:rsidRPr="004451C9" w:rsidRDefault="004E7C5A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FC18249" w14:textId="7B835015" w:rsidR="00B43FAD" w:rsidRPr="004451C9" w:rsidRDefault="00B43FAD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/>
          <w:sz w:val="28"/>
          <w:szCs w:val="28"/>
        </w:rPr>
      </w:pPr>
      <w:r w:rsidRPr="004451C9">
        <w:rPr>
          <w:rFonts w:asciiTheme="majorBidi" w:hAnsiTheme="majorBidi" w:hint="cs"/>
          <w:sz w:val="28"/>
          <w:szCs w:val="28"/>
          <w:cs/>
        </w:rPr>
        <w:t>ข้อมูลเกี่ยวกับความเสี่ยงด้านเครดิตเปิดผยในหมายเหตุข้อ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/>
          <w:sz w:val="28"/>
          <w:szCs w:val="28"/>
        </w:rPr>
        <w:t>19</w:t>
      </w:r>
      <w:r w:rsidRPr="004451C9">
        <w:rPr>
          <w:rFonts w:asciiTheme="majorBidi" w:hAnsiTheme="majorBidi"/>
          <w:sz w:val="28"/>
          <w:szCs w:val="28"/>
          <w:cs/>
        </w:rPr>
        <w:t xml:space="preserve"> (</w:t>
      </w:r>
      <w:r w:rsidRPr="004451C9">
        <w:rPr>
          <w:rFonts w:asciiTheme="majorBidi" w:hAnsiTheme="majorBidi" w:hint="cs"/>
          <w:sz w:val="28"/>
          <w:szCs w:val="28"/>
          <w:cs/>
        </w:rPr>
        <w:t>ข</w:t>
      </w:r>
      <w:r w:rsidRPr="004451C9">
        <w:rPr>
          <w:rFonts w:asciiTheme="majorBidi" w:hAnsiTheme="majorBidi"/>
          <w:sz w:val="28"/>
          <w:szCs w:val="28"/>
          <w:cs/>
        </w:rPr>
        <w:t>.</w:t>
      </w:r>
      <w:r w:rsidR="003E0ACB" w:rsidRPr="003E0ACB">
        <w:rPr>
          <w:rFonts w:asciiTheme="majorBidi" w:hAnsiTheme="majorBidi"/>
          <w:sz w:val="28"/>
          <w:szCs w:val="28"/>
        </w:rPr>
        <w:t>1</w:t>
      </w:r>
      <w:r w:rsidRPr="004451C9">
        <w:rPr>
          <w:rFonts w:asciiTheme="majorBidi" w:hAnsiTheme="majorBidi"/>
          <w:sz w:val="28"/>
          <w:szCs w:val="28"/>
          <w:cs/>
        </w:rPr>
        <w:t>)</w:t>
      </w:r>
    </w:p>
    <w:p w14:paraId="789D8379" w14:textId="07E31B00" w:rsidR="00D83E93" w:rsidRPr="004451C9" w:rsidRDefault="00D83E93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/>
          <w:sz w:val="28"/>
          <w:szCs w:val="28"/>
        </w:rPr>
      </w:pPr>
    </w:p>
    <w:p w14:paraId="738C99F4" w14:textId="381679E4" w:rsidR="00C7724F" w:rsidRPr="004451C9" w:rsidRDefault="003E0ACB" w:rsidP="004451C9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C7724F" w:rsidRPr="004451C9">
        <w:rPr>
          <w:rFonts w:asciiTheme="majorBidi" w:hAnsiTheme="majorBidi" w:cstheme="majorBidi"/>
          <w:sz w:val="28"/>
          <w:szCs w:val="28"/>
          <w:lang w:val="en-US"/>
        </w:rPr>
        <w:tab/>
      </w:r>
      <w:r w:rsidR="00DB4640" w:rsidRPr="004451C9">
        <w:rPr>
          <w:rFonts w:asciiTheme="majorBidi" w:hAnsiTheme="majorBidi" w:cstheme="majorBidi"/>
          <w:sz w:val="28"/>
          <w:szCs w:val="28"/>
          <w:cs/>
          <w:lang w:val="en-US"/>
        </w:rPr>
        <w:t>สินค้าคงเหลือ</w:t>
      </w:r>
    </w:p>
    <w:p w14:paraId="6F000B1F" w14:textId="243FE5F0" w:rsidR="00D83E93" w:rsidRPr="004451C9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rPr>
          <w:rFonts w:asciiTheme="majorBidi" w:hAnsiTheme="majorBidi" w:cstheme="majorBidi"/>
          <w:sz w:val="20"/>
          <w:szCs w:val="20"/>
          <w:lang w:eastAsia="x-none"/>
        </w:rPr>
      </w:pPr>
      <w:r w:rsidRPr="004451C9">
        <w:rPr>
          <w:rFonts w:asciiTheme="majorBidi" w:hAnsiTheme="majorBidi" w:cstheme="majorBidi"/>
          <w:sz w:val="20"/>
          <w:szCs w:val="20"/>
          <w:lang w:eastAsia="x-none"/>
        </w:rPr>
        <w:tab/>
      </w:r>
    </w:p>
    <w:p w14:paraId="4F12EDF6" w14:textId="5F99689E" w:rsidR="00D83E93" w:rsidRPr="004451C9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</w:t>
      </w:r>
    </w:p>
    <w:p w14:paraId="1B4F6784" w14:textId="77777777" w:rsidR="0006356C" w:rsidRPr="004451C9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6F5FE4B2" w14:textId="74FE401D" w:rsidR="00D83E93" w:rsidRPr="004451C9" w:rsidRDefault="00D83E93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ต้นทุนของสินค้าคำนวณโดยใช้วิธี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ถัวเฉลี่ยถ่วงน้ำหนัก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ราคาทุนรวมถึงต้นทุนทางตรงที่เกี่ยวข้องกับการได้มา</w:t>
      </w:r>
      <w:r w:rsidRPr="004451C9">
        <w:rPr>
          <w:rFonts w:asciiTheme="majorBidi" w:hAnsiTheme="majorBidi" w:cstheme="majorBidi"/>
          <w:sz w:val="28"/>
          <w:szCs w:val="28"/>
          <w:cs/>
        </w:rPr>
        <w:lastRenderedPageBreak/>
        <w:t>ของสินค้าคงเหลือ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72FC9DD" w14:textId="77777777" w:rsidR="00D83E93" w:rsidRPr="004451C9" w:rsidRDefault="00D83E93" w:rsidP="004451C9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23078A8" w14:textId="77777777" w:rsidR="0043117E" w:rsidRPr="004451C9" w:rsidRDefault="0043117E" w:rsidP="004451C9">
      <w:r w:rsidRPr="004451C9"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39"/>
        <w:gridCol w:w="1021"/>
        <w:gridCol w:w="270"/>
        <w:gridCol w:w="990"/>
      </w:tblGrid>
      <w:tr w:rsidR="00EA320D" w:rsidRPr="004451C9" w14:paraId="3C933228" w14:textId="77777777" w:rsidTr="00C6631D">
        <w:trPr>
          <w:tblHeader/>
        </w:trPr>
        <w:tc>
          <w:tcPr>
            <w:tcW w:w="3240" w:type="dxa"/>
            <w:shd w:val="clear" w:color="auto" w:fill="auto"/>
          </w:tcPr>
          <w:p w14:paraId="02A8BB16" w14:textId="7D6DA3C3" w:rsidR="00EA320D" w:rsidRPr="004451C9" w:rsidRDefault="00EA32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E1DE148" w14:textId="77777777" w:rsidR="00EA320D" w:rsidRPr="004451C9" w:rsidRDefault="00EA32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585A07" w14:textId="77777777" w:rsidR="00EA320D" w:rsidRPr="004451C9" w:rsidRDefault="00EA320D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0782AB58" w14:textId="77777777" w:rsidR="00EA320D" w:rsidRPr="004451C9" w:rsidRDefault="00EA32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shd w:val="clear" w:color="auto" w:fill="auto"/>
            <w:vAlign w:val="bottom"/>
          </w:tcPr>
          <w:p w14:paraId="3AF3F88E" w14:textId="77777777" w:rsidR="00EA320D" w:rsidRPr="004451C9" w:rsidRDefault="00EA320D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4451C9" w14:paraId="1DD155B1" w14:textId="77777777" w:rsidTr="00C6631D">
        <w:trPr>
          <w:tblHeader/>
        </w:trPr>
        <w:tc>
          <w:tcPr>
            <w:tcW w:w="3240" w:type="dxa"/>
            <w:shd w:val="clear" w:color="auto" w:fill="auto"/>
          </w:tcPr>
          <w:p w14:paraId="75F808D0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776FD10" w14:textId="6F008251" w:rsidR="00655A7D" w:rsidRPr="004451C9" w:rsidRDefault="00655A7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D71F10" w14:textId="5F7653A7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9CF70E4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2AD0FD" w14:textId="53D511F3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43A064E8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B4C00CE" w14:textId="1B2B5A78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409CEE" w14:textId="0206660E" w:rsidR="00655A7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55A7D" w:rsidRPr="004451C9" w14:paraId="762F9CB1" w14:textId="77777777" w:rsidTr="00C6631D">
        <w:trPr>
          <w:tblHeader/>
        </w:trPr>
        <w:tc>
          <w:tcPr>
            <w:tcW w:w="3240" w:type="dxa"/>
            <w:shd w:val="clear" w:color="auto" w:fill="auto"/>
          </w:tcPr>
          <w:p w14:paraId="02D12B1D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D6FB9C6" w14:textId="77777777" w:rsidR="00655A7D" w:rsidRPr="004451C9" w:rsidRDefault="00655A7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236AA4A" w14:textId="77777777" w:rsidR="00655A7D" w:rsidRPr="004451C9" w:rsidRDefault="00655A7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631D" w:rsidRPr="004451C9" w14:paraId="74B8FBE8" w14:textId="77777777" w:rsidTr="00C6631D">
        <w:trPr>
          <w:trHeight w:val="80"/>
        </w:trPr>
        <w:tc>
          <w:tcPr>
            <w:tcW w:w="3240" w:type="dxa"/>
            <w:shd w:val="clear" w:color="auto" w:fill="auto"/>
          </w:tcPr>
          <w:p w14:paraId="1B9B1AE7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863D946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3259A" w14:textId="790F280C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62" w:type="dxa"/>
            <w:shd w:val="clear" w:color="auto" w:fill="auto"/>
          </w:tcPr>
          <w:p w14:paraId="3D165040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C116FC8" w14:textId="2A0AB592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63FA1EE6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0D805631" w14:textId="36EE2D6C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CC9D3C" w14:textId="72C3BE2B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C6631D" w:rsidRPr="004451C9" w14:paraId="749199EF" w14:textId="77777777" w:rsidTr="00C6631D">
        <w:trPr>
          <w:trHeight w:val="80"/>
        </w:trPr>
        <w:tc>
          <w:tcPr>
            <w:tcW w:w="3240" w:type="dxa"/>
            <w:shd w:val="clear" w:color="auto" w:fill="auto"/>
          </w:tcPr>
          <w:p w14:paraId="77A4EFE2" w14:textId="2C174A18" w:rsidR="00C6631D" w:rsidRPr="004451C9" w:rsidRDefault="00C6631D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D93B401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6D4A6D" w14:textId="79620A1E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59CD1D0D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E05377" w14:textId="3237406D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34EECA9B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47DF75FF" w14:textId="30287012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C6631D" w:rsidRPr="004451C9" w:rsidRDefault="00C6631D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F8AEE" w14:textId="720EB9FB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6631D" w:rsidRPr="004451C9" w14:paraId="529E621C" w14:textId="77777777" w:rsidTr="00C6631D">
        <w:trPr>
          <w:trHeight w:val="68"/>
        </w:trPr>
        <w:tc>
          <w:tcPr>
            <w:tcW w:w="3240" w:type="dxa"/>
            <w:shd w:val="clear" w:color="auto" w:fill="auto"/>
          </w:tcPr>
          <w:p w14:paraId="10CB5EFD" w14:textId="5E7E2A5B" w:rsidR="00C6631D" w:rsidRPr="004451C9" w:rsidRDefault="00C6631D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หีบห่อและวัสดุ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507B872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BD184" w14:textId="5C35F549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715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5E1A892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0CA702" w14:textId="04943C18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596FB385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D46CD35" w14:textId="0F876B79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C6631D" w:rsidRPr="004451C9" w:rsidRDefault="00C6631D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0EFA1F" w14:textId="401FA51F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6631D" w:rsidRPr="004451C9" w14:paraId="068628E6" w14:textId="77777777" w:rsidTr="00C6631D">
        <w:tc>
          <w:tcPr>
            <w:tcW w:w="3240" w:type="dxa"/>
          </w:tcPr>
          <w:p w14:paraId="2126A6C3" w14:textId="77777777" w:rsidR="00C6631D" w:rsidRPr="004451C9" w:rsidRDefault="00C6631D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2D85177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BA3F23" w14:textId="67756AD9" w:rsidR="00C6631D" w:rsidRPr="004451C9" w:rsidRDefault="00C6631D" w:rsidP="004451C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714F3B0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575D7" w14:textId="768F22B6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5D1676D8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1DA3015" w14:textId="63C3C641" w:rsidR="00C6631D" w:rsidRPr="004451C9" w:rsidRDefault="00C6631D" w:rsidP="004451C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379E1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17AE49" w14:textId="1415D60E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6631D" w:rsidRPr="004451C9" w14:paraId="09289D0D" w14:textId="77777777" w:rsidTr="00C6631D">
        <w:tc>
          <w:tcPr>
            <w:tcW w:w="3240" w:type="dxa"/>
            <w:shd w:val="clear" w:color="auto" w:fill="auto"/>
          </w:tcPr>
          <w:p w14:paraId="63DBB520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EC087F4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2C9B18" w14:textId="2E669993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785</w:t>
            </w:r>
            <w:r w:rsidR="00C6631D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62" w:type="dxa"/>
            <w:shd w:val="clear" w:color="auto" w:fill="auto"/>
          </w:tcPr>
          <w:p w14:paraId="3946C082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A541E6E" w14:textId="4DD7711E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570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38204EAF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4A77588E" w14:textId="7D858790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785</w:t>
            </w:r>
            <w:r w:rsidR="00C6631D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C6631D" w:rsidRPr="004451C9" w:rsidRDefault="00C6631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9C81B4" w14:textId="6E209F46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537</w:t>
            </w:r>
            <w:r w:rsidR="00C6631D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729</w:t>
            </w:r>
          </w:p>
        </w:tc>
      </w:tr>
      <w:tr w:rsidR="00C6631D" w:rsidRPr="004451C9" w14:paraId="206EFF8B" w14:textId="77777777" w:rsidTr="00C6631D">
        <w:tc>
          <w:tcPr>
            <w:tcW w:w="3240" w:type="dxa"/>
            <w:shd w:val="clear" w:color="auto" w:fill="auto"/>
          </w:tcPr>
          <w:p w14:paraId="761DBA36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D7D9630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3D882B50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57F6D5A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492D158" w14:textId="0D4C0B7E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F75C090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2B400C3E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C6631D" w:rsidRPr="004451C9" w:rsidRDefault="00C6631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16F2D8" w14:textId="74F0B3B3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6631D" w:rsidRPr="004451C9" w14:paraId="72A00789" w14:textId="77777777" w:rsidTr="00C6631D">
        <w:tc>
          <w:tcPr>
            <w:tcW w:w="3240" w:type="dxa"/>
            <w:shd w:val="clear" w:color="auto" w:fill="auto"/>
          </w:tcPr>
          <w:p w14:paraId="5D4E3E60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BBE2A3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38B28A4B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775</w:t>
            </w:r>
            <w:r w:rsidR="00C6631D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564</w:t>
            </w:r>
          </w:p>
        </w:tc>
        <w:tc>
          <w:tcPr>
            <w:tcW w:w="262" w:type="dxa"/>
            <w:shd w:val="clear" w:color="auto" w:fill="auto"/>
          </w:tcPr>
          <w:p w14:paraId="27B6BEFB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5092C996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540</w:t>
            </w:r>
            <w:r w:rsidR="00C6631D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662</w:t>
            </w:r>
          </w:p>
        </w:tc>
        <w:tc>
          <w:tcPr>
            <w:tcW w:w="239" w:type="dxa"/>
            <w:shd w:val="clear" w:color="auto" w:fill="auto"/>
          </w:tcPr>
          <w:p w14:paraId="53FC4A4B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62BBE561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775</w:t>
            </w:r>
            <w:r w:rsidR="00C6631D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C6631D" w:rsidRPr="004451C9" w:rsidRDefault="00C6631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47516656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509</w:t>
            </w:r>
            <w:r w:rsidR="00C6631D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</w:tr>
      <w:tr w:rsidR="00C6631D" w:rsidRPr="004451C9" w14:paraId="6984293A" w14:textId="77777777" w:rsidTr="00C6631D">
        <w:trPr>
          <w:trHeight w:val="80"/>
        </w:trPr>
        <w:tc>
          <w:tcPr>
            <w:tcW w:w="3240" w:type="dxa"/>
            <w:shd w:val="clear" w:color="auto" w:fill="auto"/>
          </w:tcPr>
          <w:p w14:paraId="004E124D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E20CD71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B764E1A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49F32CE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A6CF03D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5049211C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0881DEB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53EB9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B972FF" w:rsidRPr="004451C9" w14:paraId="2621B09E" w14:textId="77777777" w:rsidTr="00961B13">
        <w:trPr>
          <w:trHeight w:val="80"/>
        </w:trPr>
        <w:tc>
          <w:tcPr>
            <w:tcW w:w="4230" w:type="dxa"/>
            <w:gridSpan w:val="2"/>
            <w:shd w:val="clear" w:color="auto" w:fill="auto"/>
          </w:tcPr>
          <w:p w14:paraId="0FBFCF1F" w14:textId="18B8962C" w:rsidR="00B972FF" w:rsidRPr="004451C9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90" w:type="dxa"/>
            <w:shd w:val="clear" w:color="auto" w:fill="auto"/>
          </w:tcPr>
          <w:p w14:paraId="4C799CD2" w14:textId="77777777" w:rsidR="00B972FF" w:rsidRPr="004451C9" w:rsidRDefault="00B972FF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8205D8" w14:textId="77777777" w:rsidR="00B972FF" w:rsidRPr="004451C9" w:rsidRDefault="00B972FF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7271C57" w14:textId="74BF90BD" w:rsidR="00B972FF" w:rsidRPr="004451C9" w:rsidRDefault="00B972FF" w:rsidP="004451C9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2770C99" w14:textId="77777777" w:rsidR="00B972FF" w:rsidRPr="004451C9" w:rsidRDefault="00B972FF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6C2B1EFF" w14:textId="77777777" w:rsidR="00B972FF" w:rsidRPr="004451C9" w:rsidRDefault="00B972FF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B972FF" w:rsidRPr="004451C9" w:rsidRDefault="00B972FF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33B132" w14:textId="77777777" w:rsidR="00B972FF" w:rsidRPr="004451C9" w:rsidRDefault="00B972FF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283" w:rsidRPr="004451C9" w14:paraId="30D843B1" w14:textId="77777777" w:rsidTr="00C6631D">
        <w:tc>
          <w:tcPr>
            <w:tcW w:w="3240" w:type="dxa"/>
          </w:tcPr>
          <w:p w14:paraId="592DF26E" w14:textId="60A1B694" w:rsidR="00201283" w:rsidRPr="004451C9" w:rsidRDefault="00034D2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</w:t>
            </w:r>
            <w:r w:rsidR="00201283" w:rsidRPr="00034D2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  <w:r w:rsidR="00201283" w:rsidRPr="004451C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201283" w:rsidRPr="004451C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2BA4F9C" w14:textId="627CF644" w:rsidR="00201283" w:rsidRPr="004451C9" w:rsidRDefault="00201283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8CF1DB" w14:textId="740574F3" w:rsidR="00201283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0128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20128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  <w:r w:rsidR="0020128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4A2744C3" w14:textId="77777777" w:rsidR="00201283" w:rsidRPr="004451C9" w:rsidRDefault="0020128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F85BD63" w14:textId="71931751" w:rsidR="00201283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0128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  <w:r w:rsidR="0020128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  <w:r w:rsidR="0020128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8BF62EC" w14:textId="77777777" w:rsidR="00201283" w:rsidRPr="004451C9" w:rsidRDefault="0020128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142B70C" w14:textId="798D5AF4" w:rsidR="00201283" w:rsidRPr="004451C9" w:rsidRDefault="0020128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201283" w:rsidRPr="004451C9" w:rsidRDefault="0020128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5332FF" w14:textId="54851D72" w:rsidR="00201283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01283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  <w:r w:rsidR="00201283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887</w:t>
            </w:r>
            <w:r w:rsidR="00201283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01283" w:rsidRPr="004451C9" w14:paraId="2F1EBDFE" w14:textId="77777777" w:rsidTr="00C6631D">
        <w:tc>
          <w:tcPr>
            <w:tcW w:w="3240" w:type="dxa"/>
          </w:tcPr>
          <w:p w14:paraId="36D2FFA0" w14:textId="2E85DDFB" w:rsidR="00201283" w:rsidRPr="004451C9" w:rsidRDefault="00034D2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</w:rPr>
              <w:t xml:space="preserve">   </w:t>
            </w:r>
            <w:r w:rsidR="00201283" w:rsidRPr="004451C9">
              <w:rPr>
                <w:rFonts w:asciiTheme="majorBidi" w:hAnsiTheme="majorBidi"/>
                <w:b/>
                <w:sz w:val="28"/>
                <w:szCs w:val="28"/>
                <w:cs/>
              </w:rPr>
              <w:t>-</w:t>
            </w:r>
            <w:r w:rsidR="00201283" w:rsidRPr="004451C9">
              <w:rPr>
                <w:rFonts w:asciiTheme="majorBidi" w:hAnsiTheme="majorBidi" w:hint="cs"/>
                <w:b/>
                <w:sz w:val="28"/>
                <w:szCs w:val="28"/>
                <w:cs/>
              </w:rPr>
              <w:t xml:space="preserve"> กลับรายการการปรับลดมูลค่า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7A575C4" w14:textId="77777777" w:rsidR="00201283" w:rsidRPr="004451C9" w:rsidRDefault="00201283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A3B57A" w14:textId="6D02379F" w:rsidR="00201283" w:rsidRPr="004451C9" w:rsidRDefault="0020128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075B190" w14:textId="77777777" w:rsidR="00201283" w:rsidRPr="004451C9" w:rsidRDefault="0020128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E29832F" w14:textId="2F70C3DA" w:rsidR="00201283" w:rsidRPr="004451C9" w:rsidRDefault="0020128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99A64F2" w14:textId="77777777" w:rsidR="00201283" w:rsidRPr="004451C9" w:rsidRDefault="0020128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31F725B" w14:textId="3646346E" w:rsidR="00201283" w:rsidRPr="004451C9" w:rsidRDefault="0020128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72C9C0" w14:textId="77777777" w:rsidR="00201283" w:rsidRPr="004451C9" w:rsidRDefault="00201283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B2A989" w14:textId="14F04426" w:rsidR="00201283" w:rsidRPr="004451C9" w:rsidRDefault="0020128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01283" w:rsidRPr="004451C9" w14:paraId="11046E02" w14:textId="77777777" w:rsidTr="00C6631D">
        <w:tc>
          <w:tcPr>
            <w:tcW w:w="3240" w:type="dxa"/>
            <w:shd w:val="clear" w:color="auto" w:fill="auto"/>
          </w:tcPr>
          <w:p w14:paraId="6AE9F8CB" w14:textId="3C44810A" w:rsidR="00201283" w:rsidRPr="004451C9" w:rsidRDefault="0020128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CFA68AD" w14:textId="77777777" w:rsidR="00201283" w:rsidRPr="004451C9" w:rsidRDefault="00201283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457872C5" w:rsidR="00201283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0128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</w:t>
            </w:r>
            <w:r w:rsidR="0020128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203</w:t>
            </w:r>
            <w:r w:rsidR="0020128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7F21DD55" w14:textId="77777777" w:rsidR="00201283" w:rsidRPr="004451C9" w:rsidRDefault="0020128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49310E22" w:rsidR="00201283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0128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711</w:t>
            </w:r>
            <w:r w:rsidR="0020128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819</w:t>
            </w:r>
            <w:r w:rsidR="0020128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7A6AE30B" w14:textId="77777777" w:rsidR="00201283" w:rsidRPr="004451C9" w:rsidRDefault="00201283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602DC25C" w:rsidR="00201283" w:rsidRPr="004451C9" w:rsidRDefault="0020128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235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201283" w:rsidRPr="004451C9" w:rsidRDefault="00201283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42863AE5" w:rsidR="00201283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0128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717</w:t>
            </w:r>
            <w:r w:rsidR="0020128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745</w:t>
            </w:r>
            <w:r w:rsidR="00201283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1248A1FC" w14:textId="6E6530F7" w:rsidR="00172017" w:rsidRPr="004451C9" w:rsidRDefault="0017201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B12B5E4" w14:textId="163E1F48" w:rsidR="004B5EFF" w:rsidRPr="004451C9" w:rsidRDefault="003E0ACB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4B5EFF" w:rsidRPr="004451C9">
        <w:rPr>
          <w:rFonts w:asciiTheme="majorBidi" w:hAnsiTheme="majorBidi" w:cstheme="majorBidi"/>
          <w:sz w:val="28"/>
          <w:szCs w:val="28"/>
          <w:lang w:val="en-US"/>
        </w:rPr>
        <w:tab/>
      </w:r>
      <w:r w:rsidR="004B5EFF" w:rsidRPr="004451C9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</w:p>
    <w:p w14:paraId="27D8D5A1" w14:textId="5988F8BE" w:rsidR="004B5EFF" w:rsidRPr="004451C9" w:rsidRDefault="004B5E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F145997" w14:textId="2A0670FF" w:rsidR="005D48A5" w:rsidRPr="004451C9" w:rsidRDefault="005D48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</w:t>
      </w:r>
    </w:p>
    <w:p w14:paraId="5429A99F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76BB8263" w14:textId="33C4CAC4" w:rsidR="005D48A5" w:rsidRPr="004451C9" w:rsidRDefault="005D48A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 w:hint="cs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FA39B0C" w14:textId="627FDDAB" w:rsidR="005D48A5" w:rsidRPr="004451C9" w:rsidRDefault="005D48A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67DFCE" w14:textId="1366CD57" w:rsidR="005D48A5" w:rsidRPr="004451C9" w:rsidRDefault="005D48A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เงินปันผลรับ </w:t>
      </w:r>
      <w:r w:rsidRPr="004451C9">
        <w:rPr>
          <w:rFonts w:asciiTheme="majorBid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สิ้นสุดลง</w:t>
      </w:r>
    </w:p>
    <w:p w14:paraId="69E04A03" w14:textId="5C8432E6" w:rsidR="005D48A5" w:rsidRPr="004451C9" w:rsidRDefault="005D48A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6907F3" w14:textId="4E107D54" w:rsidR="005D48A5" w:rsidRPr="004451C9" w:rsidRDefault="005D48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9A4EABC" w14:textId="76CE2BB9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67447D" w14:textId="77777777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75E417F" w14:textId="4FA88A2A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หน่วยงานในต่างประเทศ</w:t>
      </w:r>
    </w:p>
    <w:p w14:paraId="0FC93BF0" w14:textId="77777777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16036C79" w14:textId="6CEF301E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หน่วยงาน</w:t>
      </w:r>
      <w:r w:rsidRPr="004451C9">
        <w:rPr>
          <w:rFonts w:asciiTheme="majorBidi" w:hAnsiTheme="majorBidi" w:cstheme="majorBidi"/>
          <w:sz w:val="28"/>
          <w:szCs w:val="28"/>
          <w:cs/>
        </w:rPr>
        <w:t>ในต่างประเทศ แปลงค่าเป็นเงินบาทโดยใช้อัตราแลกเปลี่ยน ณ วันที่รายงาน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หน่วยงาน</w:t>
      </w:r>
      <w:r w:rsidRPr="004451C9">
        <w:rPr>
          <w:rFonts w:asciiTheme="majorBidi" w:hAnsiTheme="majorBidi" w:cstheme="majorBidi"/>
          <w:sz w:val="28"/>
          <w:szCs w:val="28"/>
          <w:cs/>
        </w:rPr>
        <w:t>ในต่างประเทศ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ผลต่างจากอัตราแลกเปลี่ยนที่เกิดจากการแปลงค่าบันทึกในกำไรขาดทุนเบ็ดเสร็จอื่น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</w:t>
      </w:r>
      <w:r w:rsidRPr="004451C9">
        <w:rPr>
          <w:rFonts w:asciiTheme="majorBidi" w:hAnsiTheme="majorBidi" w:cstheme="majorBidi"/>
          <w:sz w:val="28"/>
          <w:szCs w:val="28"/>
          <w:cs/>
        </w:rPr>
        <w:lastRenderedPageBreak/>
        <w:t>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1C650E70" w14:textId="77777777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BE7A62B" w14:textId="715BD1BB" w:rsidR="005E04FF" w:rsidRPr="004451C9" w:rsidRDefault="005E04FF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eastAsia="Times New Roman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ความมีอิทธิพลอย่างมีสาระสำคัญ </w:t>
      </w:r>
      <w:r w:rsidRPr="004451C9">
        <w:rPr>
          <w:rFonts w:asciiTheme="majorBidi" w:eastAsia="Times New Roman" w:hAnsiTheme="majorBidi" w:cstheme="majorBidi"/>
          <w:sz w:val="28"/>
          <w:szCs w:val="28"/>
          <w:cs/>
        </w:rPr>
        <w:t xml:space="preserve"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หากกลุ่มบริษัทจำหน่ายเงินลงทุนในบริษัทร่วมเพียงบางส่วนโดยที่กลุ่มบริษัทยังคงมีอิทธิพล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6E62B0FE" w14:textId="77777777" w:rsidR="005D48A5" w:rsidRPr="004451C9" w:rsidRDefault="005D48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B2CF78F" w14:textId="5188CABA" w:rsidR="005D48A5" w:rsidRPr="004451C9" w:rsidRDefault="005D48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 w:hint="cs"/>
          <w:sz w:val="28"/>
          <w:szCs w:val="28"/>
          <w:cs/>
        </w:rPr>
        <w:t>กลุ่มบริษัทพิจารณาการด้อยค่าของเงินลงทุนในบริษัทร่วมตามที่เปิดเผยในหมายเหตุข้อ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10</w:t>
      </w:r>
    </w:p>
    <w:p w14:paraId="1937C75C" w14:textId="77777777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0"/>
          <w:szCs w:val="20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C6631D" w:rsidRPr="004451C9" w14:paraId="0C935D00" w14:textId="77777777" w:rsidTr="00662CE6">
        <w:tc>
          <w:tcPr>
            <w:tcW w:w="3960" w:type="dxa"/>
            <w:shd w:val="clear" w:color="auto" w:fill="auto"/>
          </w:tcPr>
          <w:p w14:paraId="7C1BE74B" w14:textId="2E2CA6EA" w:rsidR="00C6631D" w:rsidRPr="004451C9" w:rsidRDefault="00C6631D" w:rsidP="004451C9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5853556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25BFF47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E5D3B3B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69B62AC3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631D" w:rsidRPr="004451C9" w14:paraId="0705C7E4" w14:textId="77777777" w:rsidTr="00662CE6">
        <w:tc>
          <w:tcPr>
            <w:tcW w:w="3960" w:type="dxa"/>
            <w:shd w:val="clear" w:color="auto" w:fill="auto"/>
          </w:tcPr>
          <w:p w14:paraId="0C637A88" w14:textId="020C3B53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60695A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B69982" w14:textId="2B741E79" w:rsidR="00C6631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82BD4B6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8C24B4" w14:textId="46625EEA" w:rsidR="00C6631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F68FE63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9F3CC25" w14:textId="1D0D0558" w:rsidR="00C6631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8EB796A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9DA668" w14:textId="7240E9A9" w:rsidR="00C6631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C6631D" w:rsidRPr="004451C9" w14:paraId="22C25810" w14:textId="77777777" w:rsidTr="00662CE6">
        <w:tc>
          <w:tcPr>
            <w:tcW w:w="3960" w:type="dxa"/>
            <w:shd w:val="clear" w:color="auto" w:fill="auto"/>
          </w:tcPr>
          <w:p w14:paraId="03D21CB8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EA47CBC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7752137B" w14:textId="77777777" w:rsidR="00C6631D" w:rsidRPr="004451C9" w:rsidRDefault="00C6631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631D" w:rsidRPr="004451C9" w14:paraId="3F59FD4A" w14:textId="77777777" w:rsidTr="00662CE6">
        <w:tc>
          <w:tcPr>
            <w:tcW w:w="3960" w:type="dxa"/>
            <w:shd w:val="clear" w:color="auto" w:fill="auto"/>
          </w:tcPr>
          <w:p w14:paraId="14B91364" w14:textId="3C031B86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451C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2991F0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D056EA" w14:textId="65E48180" w:rsidR="00C6631D" w:rsidRPr="004451C9" w:rsidRDefault="003E0ACB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</w:p>
        </w:tc>
        <w:tc>
          <w:tcPr>
            <w:tcW w:w="262" w:type="dxa"/>
            <w:shd w:val="clear" w:color="auto" w:fill="auto"/>
          </w:tcPr>
          <w:p w14:paraId="67A327B9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937C071" w14:textId="3D9557FF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6ADE9FE4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9A8DCF2" w14:textId="4FD5C854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C6631D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70" w:type="dxa"/>
            <w:shd w:val="clear" w:color="auto" w:fill="auto"/>
          </w:tcPr>
          <w:p w14:paraId="5E311823" w14:textId="77777777" w:rsidR="00C6631D" w:rsidRPr="004451C9" w:rsidRDefault="00C6631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77EA08" w14:textId="7A60C079" w:rsidR="00C6631D" w:rsidRPr="004451C9" w:rsidRDefault="003E0ACB" w:rsidP="004451C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C6631D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</w:p>
        </w:tc>
      </w:tr>
      <w:tr w:rsidR="00C6631D" w:rsidRPr="004451C9" w14:paraId="6C5641C5" w14:textId="77777777" w:rsidTr="00662CE6">
        <w:tc>
          <w:tcPr>
            <w:tcW w:w="3960" w:type="dxa"/>
            <w:shd w:val="clear" w:color="auto" w:fill="auto"/>
          </w:tcPr>
          <w:p w14:paraId="7A56C530" w14:textId="72978E75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662CE6"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662CE6" w:rsidRPr="004451C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62CE6" w:rsidRPr="004451C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4451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D7C350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6CBE17" w14:textId="148B4460" w:rsidR="00C6631D" w:rsidRPr="004451C9" w:rsidRDefault="003E0ACB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6631D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BC52CBB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651DA80" w14:textId="1F41440F" w:rsidR="00C6631D" w:rsidRPr="004451C9" w:rsidRDefault="00662CE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D382ECD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684131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9E305" w14:textId="77777777" w:rsidR="00C6631D" w:rsidRPr="004451C9" w:rsidRDefault="00C6631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A71825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2CE6" w:rsidRPr="004451C9" w14:paraId="78D8C3FF" w14:textId="77777777" w:rsidTr="005E04FF">
        <w:tc>
          <w:tcPr>
            <w:tcW w:w="4230" w:type="dxa"/>
            <w:gridSpan w:val="2"/>
            <w:shd w:val="clear" w:color="auto" w:fill="auto"/>
          </w:tcPr>
          <w:p w14:paraId="5FD05467" w14:textId="050B83D1" w:rsidR="00662CE6" w:rsidRPr="004451C9" w:rsidRDefault="00662CE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</w:tcPr>
          <w:p w14:paraId="609D4E0A" w14:textId="2A4B5324" w:rsidR="00662CE6" w:rsidRPr="004451C9" w:rsidRDefault="003E0ACB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62CE6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262" w:type="dxa"/>
            <w:shd w:val="clear" w:color="auto" w:fill="auto"/>
          </w:tcPr>
          <w:p w14:paraId="0DC7C4FB" w14:textId="77777777" w:rsidR="00662CE6" w:rsidRPr="004451C9" w:rsidRDefault="00662CE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D615E7F" w14:textId="101E62F0" w:rsidR="00662CE6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62CE6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262" w:type="dxa"/>
            <w:shd w:val="clear" w:color="auto" w:fill="auto"/>
          </w:tcPr>
          <w:p w14:paraId="1B731B29" w14:textId="77777777" w:rsidR="00662CE6" w:rsidRPr="004451C9" w:rsidRDefault="00662CE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FC260A" w14:textId="77777777" w:rsidR="00662CE6" w:rsidRPr="004451C9" w:rsidRDefault="00662CE6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4C5148" w14:textId="77777777" w:rsidR="00662CE6" w:rsidRPr="004451C9" w:rsidRDefault="00662CE6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888EBE" w14:textId="77777777" w:rsidR="00662CE6" w:rsidRPr="004451C9" w:rsidRDefault="00662CE6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6631D" w:rsidRPr="004451C9" w14:paraId="6E528019" w14:textId="77777777" w:rsidTr="00662CE6">
        <w:tc>
          <w:tcPr>
            <w:tcW w:w="3960" w:type="dxa"/>
            <w:shd w:val="clear" w:color="auto" w:fill="auto"/>
          </w:tcPr>
          <w:p w14:paraId="2EE3F796" w14:textId="08885C5B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737E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A9E0955" w14:textId="77777777" w:rsidR="00C6631D" w:rsidRPr="004451C9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90BE6" w14:textId="62C64D2E" w:rsidR="00C6631D" w:rsidRPr="004451C9" w:rsidRDefault="003E0ACB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6631D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219</w:t>
            </w:r>
          </w:p>
        </w:tc>
        <w:tc>
          <w:tcPr>
            <w:tcW w:w="262" w:type="dxa"/>
            <w:shd w:val="clear" w:color="auto" w:fill="auto"/>
          </w:tcPr>
          <w:p w14:paraId="70AA4082" w14:textId="77777777" w:rsidR="00C6631D" w:rsidRPr="004451C9" w:rsidRDefault="00C6631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99FC8" w14:textId="0E1DBE09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130</w:t>
            </w:r>
            <w:r w:rsidR="00C6631D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417</w:t>
            </w:r>
          </w:p>
        </w:tc>
        <w:tc>
          <w:tcPr>
            <w:tcW w:w="262" w:type="dxa"/>
            <w:shd w:val="clear" w:color="auto" w:fill="auto"/>
          </w:tcPr>
          <w:p w14:paraId="2AF38C81" w14:textId="77777777" w:rsidR="00C6631D" w:rsidRPr="004451C9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20A54" w14:textId="570B3DE7" w:rsidR="00C6631D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C6631D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70" w:type="dxa"/>
            <w:shd w:val="clear" w:color="auto" w:fill="auto"/>
          </w:tcPr>
          <w:p w14:paraId="38330DB6" w14:textId="77777777" w:rsidR="00C6631D" w:rsidRPr="004451C9" w:rsidRDefault="00C6631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1C6C0" w14:textId="51C785BD" w:rsidR="00C6631D" w:rsidRPr="004451C9" w:rsidRDefault="003E0ACB" w:rsidP="004451C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C6631D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</w:tr>
    </w:tbl>
    <w:p w14:paraId="3DE4584A" w14:textId="77777777" w:rsidR="00C6631D" w:rsidRPr="004451C9" w:rsidRDefault="00C6631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70E0F02" w14:textId="4C26732E" w:rsidR="00662CE6" w:rsidRPr="004451C9" w:rsidRDefault="00662CE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lang w:val="x-none" w:eastAsia="x-none"/>
        </w:rPr>
      </w:pPr>
      <w:r w:rsidRPr="004451C9">
        <w:rPr>
          <w:rFonts w:ascii="Angsana New" w:hAnsi="Angsana New"/>
          <w:sz w:val="28"/>
          <w:szCs w:val="28"/>
          <w:cs/>
        </w:rPr>
        <w:t>กลุ่มบริษัทบันทึกเงินลงทุนในบริษัท</w:t>
      </w:r>
      <w:r w:rsidRPr="004451C9">
        <w:rPr>
          <w:rFonts w:ascii="Angsana New" w:hAnsi="Angsana New" w:hint="cs"/>
          <w:sz w:val="28"/>
          <w:szCs w:val="28"/>
          <w:cs/>
        </w:rPr>
        <w:t>ร่วมในต่างประเทศตาม</w:t>
      </w:r>
      <w:r w:rsidRPr="004451C9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4451C9">
        <w:rPr>
          <w:rFonts w:ascii="Angsana New" w:hAnsi="Angsana New" w:hint="cs"/>
          <w:sz w:val="28"/>
          <w:szCs w:val="28"/>
          <w:cs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ณ วันที่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="003E0ACB" w:rsidRPr="003E0ACB">
        <w:rPr>
          <w:rFonts w:ascii="Angsana New" w:hAnsi="Angsana New"/>
          <w:sz w:val="28"/>
          <w:szCs w:val="28"/>
        </w:rPr>
        <w:t>31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ธันวาคม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="003E0ACB" w:rsidRPr="003E0ACB">
        <w:rPr>
          <w:rFonts w:ascii="Angsana New" w:hAnsi="Angsana New"/>
          <w:sz w:val="28"/>
          <w:szCs w:val="28"/>
        </w:rPr>
        <w:t>2564</w:t>
      </w:r>
      <w:r w:rsidRPr="004451C9">
        <w:rPr>
          <w:rFonts w:ascii="Angsana New" w:hAnsi="Angsana New"/>
          <w:sz w:val="28"/>
          <w:szCs w:val="28"/>
          <w:cs/>
        </w:rPr>
        <w:t xml:space="preserve"> มีจำนวน</w:t>
      </w:r>
      <w:r w:rsidRPr="004451C9">
        <w:rPr>
          <w:rFonts w:ascii="Angsana New" w:hAnsi="Angsana New" w:hint="cs"/>
          <w:sz w:val="28"/>
          <w:szCs w:val="28"/>
          <w:cs/>
        </w:rPr>
        <w:t>เงิน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="003E0ACB" w:rsidRPr="003E0ACB">
        <w:rPr>
          <w:rFonts w:ascii="Angsana New" w:hAnsi="Angsana New"/>
          <w:sz w:val="28"/>
          <w:szCs w:val="28"/>
        </w:rPr>
        <w:t>142</w:t>
      </w:r>
      <w:r w:rsidRPr="004451C9">
        <w:rPr>
          <w:rFonts w:ascii="Angsana New" w:hAnsi="Angsana New"/>
          <w:sz w:val="28"/>
          <w:szCs w:val="28"/>
        </w:rPr>
        <w:t>.</w:t>
      </w:r>
      <w:r w:rsidR="003E0ACB" w:rsidRPr="003E0ACB">
        <w:rPr>
          <w:rFonts w:ascii="Angsana New" w:hAnsi="Angsana New"/>
          <w:sz w:val="28"/>
          <w:szCs w:val="28"/>
        </w:rPr>
        <w:t>22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ล้านบาท</w:t>
      </w:r>
      <w:r w:rsidRPr="004451C9">
        <w:rPr>
          <w:rFonts w:ascii="Angsana New" w:hAnsi="Angsana New" w:hint="cs"/>
          <w:sz w:val="28"/>
          <w:szCs w:val="28"/>
          <w:cs/>
        </w:rPr>
        <w:t xml:space="preserve"> </w:t>
      </w:r>
      <w:r w:rsidRPr="004451C9">
        <w:rPr>
          <w:rFonts w:ascii="Angsana New" w:hAnsi="Angsana New"/>
          <w:i/>
          <w:iCs/>
          <w:sz w:val="28"/>
          <w:szCs w:val="28"/>
        </w:rPr>
        <w:t>(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2563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: 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130</w:t>
      </w:r>
      <w:r w:rsidRPr="004451C9">
        <w:rPr>
          <w:rFonts w:ascii="Angsana New" w:hAnsi="Angsana New"/>
          <w:i/>
          <w:iCs/>
          <w:sz w:val="28"/>
          <w:szCs w:val="28"/>
        </w:rPr>
        <w:t>.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42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 </w:t>
      </w:r>
      <w:r w:rsidRPr="004451C9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) </w:t>
      </w:r>
      <w:r w:rsidRPr="004451C9">
        <w:rPr>
          <w:rFonts w:ascii="Angsana New" w:hAnsi="Angsana New"/>
          <w:sz w:val="28"/>
          <w:szCs w:val="28"/>
          <w:cs/>
        </w:rPr>
        <w:t>และ</w:t>
      </w:r>
      <w:r w:rsidRPr="004451C9">
        <w:rPr>
          <w:rFonts w:ascii="Angsana New" w:hAnsi="Angsana New" w:hint="cs"/>
          <w:sz w:val="28"/>
          <w:szCs w:val="28"/>
          <w:cs/>
        </w:rPr>
        <w:t>รับรู้</w:t>
      </w:r>
      <w:r w:rsidRPr="004451C9">
        <w:rPr>
          <w:rFonts w:ascii="Angsana New" w:hAnsi="Angsana New"/>
          <w:sz w:val="28"/>
          <w:szCs w:val="28"/>
          <w:cs/>
        </w:rPr>
        <w:t>ส่วนแบ่ง</w:t>
      </w:r>
      <w:r w:rsidRPr="004451C9">
        <w:rPr>
          <w:rFonts w:ascii="Angsana New" w:hAnsi="Angsana New" w:hint="cs"/>
          <w:sz w:val="28"/>
          <w:szCs w:val="28"/>
          <w:cs/>
        </w:rPr>
        <w:t>กำไร</w:t>
      </w:r>
      <w:r w:rsidRPr="004451C9">
        <w:rPr>
          <w:rFonts w:ascii="Angsana New" w:hAnsi="Angsana New"/>
          <w:sz w:val="28"/>
          <w:szCs w:val="28"/>
          <w:cs/>
        </w:rPr>
        <w:t>จากเงินลงทุนในบริษัทร่วมดังกล่าวสำหรับ</w:t>
      </w:r>
      <w:r w:rsidRPr="004451C9">
        <w:rPr>
          <w:rFonts w:ascii="Angsana New" w:hAnsi="Angsana New" w:hint="cs"/>
          <w:sz w:val="28"/>
          <w:szCs w:val="28"/>
          <w:cs/>
        </w:rPr>
        <w:t>ปี</w:t>
      </w:r>
      <w:r w:rsidRPr="004451C9">
        <w:rPr>
          <w:rFonts w:ascii="Angsana New" w:hAnsi="Angsana New"/>
          <w:sz w:val="28"/>
          <w:szCs w:val="28"/>
          <w:cs/>
        </w:rPr>
        <w:t>สิ้นสุดวัน</w:t>
      </w:r>
      <w:r w:rsidRPr="004451C9">
        <w:rPr>
          <w:rFonts w:ascii="Angsana New" w:hAnsi="Angsana New" w:hint="cs"/>
          <w:sz w:val="28"/>
          <w:szCs w:val="28"/>
          <w:cs/>
        </w:rPr>
        <w:t>เดียวกัน</w:t>
      </w:r>
      <w:bookmarkStart w:id="4" w:name="_Hlk70997652"/>
      <w:r w:rsidRPr="004451C9">
        <w:rPr>
          <w:rFonts w:ascii="Angsana New" w:hAnsi="Angsana New" w:hint="cs"/>
          <w:sz w:val="28"/>
          <w:szCs w:val="28"/>
          <w:cs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จำนวน</w:t>
      </w:r>
      <w:r w:rsidRPr="004451C9">
        <w:rPr>
          <w:rFonts w:ascii="Angsana New" w:hAnsi="Angsana New" w:hint="cs"/>
          <w:sz w:val="28"/>
          <w:szCs w:val="28"/>
          <w:cs/>
        </w:rPr>
        <w:t>เงิน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bookmarkEnd w:id="4"/>
      <w:r w:rsidR="003E0ACB" w:rsidRPr="003E0ACB">
        <w:rPr>
          <w:rFonts w:ascii="Angsana New" w:hAnsi="Angsana New"/>
          <w:sz w:val="28"/>
          <w:szCs w:val="28"/>
        </w:rPr>
        <w:t>1</w:t>
      </w:r>
      <w:r w:rsidRPr="004451C9">
        <w:rPr>
          <w:rFonts w:ascii="Angsana New" w:hAnsi="Angsana New"/>
          <w:sz w:val="28"/>
          <w:szCs w:val="28"/>
        </w:rPr>
        <w:t>.</w:t>
      </w:r>
      <w:r w:rsidR="003E0ACB" w:rsidRPr="003E0ACB">
        <w:rPr>
          <w:rFonts w:ascii="Angsana New" w:hAnsi="Angsana New"/>
          <w:sz w:val="28"/>
          <w:szCs w:val="28"/>
        </w:rPr>
        <w:t>97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ล้านบาท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i/>
          <w:iCs/>
          <w:sz w:val="28"/>
          <w:szCs w:val="28"/>
        </w:rPr>
        <w:t>(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2563</w:t>
      </w:r>
      <w:r w:rsidRPr="004451C9">
        <w:rPr>
          <w:rFonts w:ascii="Angsana New" w:hAnsi="Angsana New"/>
          <w:i/>
          <w:iCs/>
          <w:sz w:val="28"/>
          <w:szCs w:val="28"/>
        </w:rPr>
        <w:t>:</w:t>
      </w:r>
      <w:r w:rsidRPr="004451C9">
        <w:rPr>
          <w:rFonts w:ascii="Angsana New" w:hAnsi="Angsana New" w:hint="cs"/>
          <w:i/>
          <w:iCs/>
          <w:sz w:val="28"/>
          <w:szCs w:val="28"/>
          <w:cs/>
        </w:rPr>
        <w:t xml:space="preserve"> ส่วนแบ่งขาดทุนจำนวนเงิน</w:t>
      </w:r>
      <w:r w:rsidRPr="004451C9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3</w:t>
      </w:r>
      <w:r w:rsidRPr="004451C9">
        <w:rPr>
          <w:rFonts w:ascii="Angsana New" w:hAnsi="Angsana New"/>
          <w:i/>
          <w:iCs/>
          <w:sz w:val="28"/>
          <w:szCs w:val="28"/>
        </w:rPr>
        <w:t>.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65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 </w:t>
      </w:r>
      <w:r w:rsidRPr="004451C9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) </w:t>
      </w:r>
      <w:r w:rsidRPr="004451C9">
        <w:rPr>
          <w:rFonts w:ascii="Angsana New" w:hAnsi="Angsana New"/>
          <w:sz w:val="28"/>
          <w:szCs w:val="28"/>
          <w:cs/>
        </w:rPr>
        <w:t>โดยใช้</w:t>
      </w:r>
      <w:r w:rsidRPr="004451C9">
        <w:rPr>
          <w:rFonts w:ascii="Angsana New" w:hAnsi="Angsana New" w:hint="cs"/>
          <w:sz w:val="28"/>
          <w:szCs w:val="28"/>
          <w:cs/>
        </w:rPr>
        <w:t>ข้อมูลทางการเงินของบริษัทร่วมในต่างประเทศซึ่ง</w:t>
      </w:r>
      <w:r w:rsidRPr="004451C9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4451C9">
        <w:rPr>
          <w:rFonts w:ascii="Angsana New" w:hAnsi="Angsana New" w:hint="cs"/>
          <w:sz w:val="28"/>
          <w:szCs w:val="28"/>
          <w:cs/>
        </w:rPr>
        <w:t>ยังมิได้ตรวจสอบโดยผู้สอบบัญชี</w:t>
      </w:r>
    </w:p>
    <w:p w14:paraId="0F582B00" w14:textId="77777777" w:rsidR="00A76D72" w:rsidRPr="004451C9" w:rsidRDefault="00A76D7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A42BAF" w14:textId="77777777" w:rsidR="004B5EFF" w:rsidRPr="004451C9" w:rsidRDefault="004B5E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B53BA60" w14:textId="77777777" w:rsidR="00C6631D" w:rsidRPr="004451C9" w:rsidRDefault="00C6631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EB426EC" w14:textId="2C24656C" w:rsidR="00C6631D" w:rsidRPr="004451C9" w:rsidRDefault="00C6631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C6631D" w:rsidRPr="004451C9" w:rsidSect="007C5C0C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440" w:header="720" w:footer="720" w:gutter="0"/>
          <w:pgNumType w:start="18"/>
          <w:cols w:space="720"/>
          <w:docGrid w:linePitch="245"/>
        </w:sectPr>
      </w:pPr>
    </w:p>
    <w:p w14:paraId="71731490" w14:textId="46EEF412" w:rsidR="00FA6869" w:rsidRPr="004451C9" w:rsidRDefault="00FA686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</w:t>
      </w:r>
      <w:r w:rsidR="004C05E4" w:rsidRPr="004451C9">
        <w:rPr>
          <w:rFonts w:asciiTheme="majorBidi" w:hAnsiTheme="majorBidi" w:cstheme="majorBidi"/>
          <w:sz w:val="28"/>
          <w:szCs w:val="28"/>
          <w:cs/>
        </w:rPr>
        <w:t>ร่วม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3E0ACB"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E0ACB"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E0ACB" w:rsidRPr="003E0ACB">
        <w:rPr>
          <w:rFonts w:asciiTheme="majorBidi" w:hAnsiTheme="majorBidi" w:cstheme="majorBidi"/>
          <w:sz w:val="28"/>
          <w:szCs w:val="28"/>
        </w:rPr>
        <w:t>2563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</w:p>
    <w:p w14:paraId="052ED9AC" w14:textId="77777777" w:rsidR="004B5EFF" w:rsidRPr="004451C9" w:rsidRDefault="004B5EFF" w:rsidP="004451C9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4B5EFF" w:rsidRPr="004451C9" w14:paraId="616C4456" w14:textId="77777777" w:rsidTr="003737E6">
        <w:trPr>
          <w:cantSplit/>
          <w:trHeight w:val="68"/>
          <w:tblHeader/>
        </w:trPr>
        <w:tc>
          <w:tcPr>
            <w:tcW w:w="4050" w:type="dxa"/>
            <w:vAlign w:val="bottom"/>
          </w:tcPr>
          <w:p w14:paraId="726768EB" w14:textId="67F47F4A" w:rsidR="004B5EFF" w:rsidRPr="004451C9" w:rsidRDefault="004B5EFF" w:rsidP="004451C9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0430E487" w14:textId="77777777" w:rsidR="004B5EFF" w:rsidRPr="004451C9" w:rsidRDefault="004B5EFF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642B81" w14:textId="7A63F680" w:rsidR="004B5EFF" w:rsidRPr="004451C9" w:rsidRDefault="004B5EFF" w:rsidP="004451C9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2E5CC0D" w14:textId="77777777" w:rsidR="004B5EFF" w:rsidRPr="004451C9" w:rsidRDefault="004B5EFF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85FD99C" w14:textId="240F4F5A" w:rsidR="004B5EFF" w:rsidRPr="004451C9" w:rsidRDefault="004B5EFF" w:rsidP="004451C9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2BFBBB" w14:textId="77777777" w:rsidR="004B5EFF" w:rsidRPr="004451C9" w:rsidRDefault="004B5EFF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9003E98" w14:textId="72042513" w:rsidR="004B5EFF" w:rsidRPr="004451C9" w:rsidRDefault="004B5EFF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6E2BA1" w14:textId="77777777" w:rsidR="004B5EFF" w:rsidRPr="004451C9" w:rsidRDefault="004B5EFF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61F85FC" w14:textId="348F217A" w:rsidR="004B5EFF" w:rsidRPr="004451C9" w:rsidRDefault="003737E6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263D369" w14:textId="77777777" w:rsidR="004B5EFF" w:rsidRPr="004451C9" w:rsidRDefault="004B5EFF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521E6F8" w14:textId="11A1029B" w:rsidR="004B5EFF" w:rsidRPr="004451C9" w:rsidRDefault="003737E6" w:rsidP="004451C9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00A6728B" w14:textId="77777777" w:rsidR="004B5EFF" w:rsidRPr="004451C9" w:rsidRDefault="004B5EFF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C84E5B0" w14:textId="68ED9F64" w:rsidR="004B5EFF" w:rsidRPr="004451C9" w:rsidRDefault="004B5EFF" w:rsidP="004451C9">
            <w:pPr>
              <w:pStyle w:val="acctfourfigures"/>
              <w:tabs>
                <w:tab w:val="left" w:pos="7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D48A5" w:rsidRPr="004451C9" w14:paraId="6A26E14B" w14:textId="77777777" w:rsidTr="00797F6B">
        <w:trPr>
          <w:cantSplit/>
          <w:trHeight w:val="68"/>
          <w:tblHeader/>
        </w:trPr>
        <w:tc>
          <w:tcPr>
            <w:tcW w:w="4050" w:type="dxa"/>
            <w:vAlign w:val="bottom"/>
          </w:tcPr>
          <w:p w14:paraId="5E844FDA" w14:textId="14C502A8" w:rsidR="005D48A5" w:rsidRPr="004451C9" w:rsidRDefault="003737E6" w:rsidP="004451C9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hanging="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ab/>
            </w:r>
            <w:r w:rsidR="005D48A5"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14F852A3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586F509" w14:textId="3CB1D482" w:rsidR="005D48A5" w:rsidRPr="004451C9" w:rsidRDefault="005D48A5" w:rsidP="004451C9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573081F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D32558C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590B93C2" w14:textId="5F0898ED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2C30551E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7DF975C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3E18FE" w14:textId="07BE8768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A51B1D9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B8E24C1" w14:textId="77777777" w:rsidR="003737E6" w:rsidRPr="004451C9" w:rsidRDefault="003737E6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3B20A90D" w14:textId="2724D310" w:rsidR="005D48A5" w:rsidRPr="004451C9" w:rsidRDefault="003737E6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6F021BAE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EECD8BF" w14:textId="1FCE04F5" w:rsidR="005D48A5" w:rsidRPr="004451C9" w:rsidRDefault="003737E6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F43FF04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E9AF7F3" w14:textId="722CFB69" w:rsidR="005D48A5" w:rsidRPr="004451C9" w:rsidRDefault="005D48A5" w:rsidP="004451C9">
            <w:pPr>
              <w:pStyle w:val="acctfourfigures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5D48A5" w:rsidRPr="004451C9" w14:paraId="7B8D4770" w14:textId="77777777" w:rsidTr="00797F6B">
        <w:trPr>
          <w:cantSplit/>
          <w:trHeight w:val="68"/>
          <w:tblHeader/>
        </w:trPr>
        <w:tc>
          <w:tcPr>
            <w:tcW w:w="4050" w:type="dxa"/>
          </w:tcPr>
          <w:p w14:paraId="5875405C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532E510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8A4FE9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12860DB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14:paraId="151888C7" w14:textId="676D1DD9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6943FE40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7DD3C9" w14:textId="1D7699FA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632AD7F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0136B523" w14:textId="48B4605B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1" w:type="dxa"/>
          </w:tcPr>
          <w:p w14:paraId="2ACFA495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7AE9A9B0" w14:textId="435F4D99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711FCE2A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C352834" w14:textId="7950380D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E5431F9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F0E0AA2" w14:textId="6A1D4990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8BA8EEB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8098B57" w14:textId="7C417484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1334466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6D3D4F2" w14:textId="3E9D1B4F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79D2439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2839685" w14:textId="65A883A7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D3230CD" w14:textId="77777777" w:rsidR="005D48A5" w:rsidRPr="004451C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987030F" w14:textId="0FBAF5CC" w:rsidR="005D48A5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3737E6" w:rsidRPr="004451C9" w14:paraId="3EBA944A" w14:textId="77777777" w:rsidTr="005E04FF">
        <w:trPr>
          <w:cantSplit/>
        </w:trPr>
        <w:tc>
          <w:tcPr>
            <w:tcW w:w="4050" w:type="dxa"/>
          </w:tcPr>
          <w:p w14:paraId="29DB14F1" w14:textId="180F6183" w:rsidR="003737E6" w:rsidRPr="004451C9" w:rsidRDefault="003737E6" w:rsidP="004451C9">
            <w:pPr>
              <w:spacing w:line="240" w:lineRule="auto"/>
              <w:ind w:left="191" w:right="-46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4BF188C" w14:textId="50D50AE2" w:rsidR="003737E6" w:rsidRPr="004451C9" w:rsidRDefault="003737E6" w:rsidP="004451C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21D9923" w14:textId="4F001290" w:rsidR="003737E6" w:rsidRPr="004451C9" w:rsidRDefault="003737E6" w:rsidP="004451C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488AB3C" w14:textId="77777777" w:rsidR="003737E6" w:rsidRPr="004451C9" w:rsidRDefault="003737E6" w:rsidP="004451C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23BD918" w14:textId="69C4DA7B" w:rsidR="003737E6" w:rsidRPr="004451C9" w:rsidRDefault="003737E6" w:rsidP="004451C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040D30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841C3BC" w14:textId="14CAD536" w:rsidR="003737E6" w:rsidRPr="004451C9" w:rsidRDefault="003737E6" w:rsidP="004451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451C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ล้านริงกิต</w:t>
            </w:r>
            <w:r w:rsidR="00DA4598"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-</w:t>
            </w:r>
            <w:r w:rsidR="00DA4598" w:rsidRPr="004451C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มาเลเซีย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DFEE36D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11"/>
          </w:tcPr>
          <w:p w14:paraId="56A97A02" w14:textId="0EC3D3EC" w:rsidR="003737E6" w:rsidRPr="004451C9" w:rsidRDefault="003737E6" w:rsidP="004451C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737E6" w:rsidRPr="004451C9" w14:paraId="7B70D61C" w14:textId="77777777" w:rsidTr="005E04FF">
        <w:trPr>
          <w:cantSplit/>
        </w:trPr>
        <w:tc>
          <w:tcPr>
            <w:tcW w:w="4050" w:type="dxa"/>
          </w:tcPr>
          <w:p w14:paraId="70642634" w14:textId="6503AE96" w:rsidR="003737E6" w:rsidRPr="004451C9" w:rsidRDefault="003737E6" w:rsidP="004451C9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right="-7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Kiang </w:t>
            </w:r>
            <w:proofErr w:type="spellStart"/>
            <w:r w:rsidRPr="004451C9">
              <w:rPr>
                <w:rFonts w:asciiTheme="majorBidi" w:hAnsiTheme="majorBidi" w:cstheme="majorBidi"/>
                <w:sz w:val="28"/>
                <w:szCs w:val="28"/>
              </w:rPr>
              <w:t>Huat</w:t>
            </w:r>
            <w:proofErr w:type="spellEnd"/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Seagull Trading Frozen Food </w:t>
            </w:r>
            <w:proofErr w:type="spellStart"/>
            <w:r w:rsidRPr="004451C9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4451C9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450" w:type="dxa"/>
          </w:tcPr>
          <w:p w14:paraId="4D1A8995" w14:textId="0F017CB3" w:rsidR="003737E6" w:rsidRPr="004451C9" w:rsidRDefault="003737E6" w:rsidP="004451C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0E1CFA2A" w14:textId="3EA32669" w:rsidR="003737E6" w:rsidRPr="004451C9" w:rsidRDefault="003737E6" w:rsidP="004451C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มาเลเซีย</w:t>
            </w:r>
          </w:p>
        </w:tc>
        <w:tc>
          <w:tcPr>
            <w:tcW w:w="180" w:type="dxa"/>
          </w:tcPr>
          <w:p w14:paraId="08B5D95B" w14:textId="77777777" w:rsidR="003737E6" w:rsidRPr="004451C9" w:rsidRDefault="003737E6" w:rsidP="004451C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3601F19" w14:textId="139E8B3D" w:rsidR="003737E6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3737E6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995CDE9" w14:textId="77777777" w:rsidR="003737E6" w:rsidRPr="004451C9" w:rsidRDefault="003737E6" w:rsidP="004451C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3093697" w14:textId="5BEFBC2A" w:rsidR="003737E6" w:rsidRPr="004451C9" w:rsidRDefault="003E0ACB" w:rsidP="004451C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3737E6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3801B9D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4B0514C" w14:textId="56A82115" w:rsidR="003737E6" w:rsidRPr="004451C9" w:rsidRDefault="003E0ACB" w:rsidP="004451C9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737E6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81" w:type="dxa"/>
            <w:vAlign w:val="bottom"/>
          </w:tcPr>
          <w:p w14:paraId="4B2B7C71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E51DEDB" w14:textId="1CF5CD6D" w:rsidR="003737E6" w:rsidRPr="004451C9" w:rsidRDefault="003E0ACB" w:rsidP="004451C9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737E6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80" w:type="dxa"/>
            <w:vAlign w:val="bottom"/>
          </w:tcPr>
          <w:p w14:paraId="05DF4F4E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2F20B59" w14:textId="5ADB3569" w:rsidR="003737E6" w:rsidRPr="004451C9" w:rsidRDefault="003E0ACB" w:rsidP="004451C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</w:t>
            </w:r>
            <w:r w:rsidR="003737E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180" w:type="dxa"/>
            <w:vAlign w:val="bottom"/>
          </w:tcPr>
          <w:p w14:paraId="7AAA2F05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DABCEA" w14:textId="6A6246EA" w:rsidR="003737E6" w:rsidRPr="004451C9" w:rsidRDefault="003E0ACB" w:rsidP="004451C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</w:t>
            </w:r>
            <w:r w:rsidR="003737E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180" w:type="dxa"/>
            <w:vAlign w:val="bottom"/>
          </w:tcPr>
          <w:p w14:paraId="7B8E3EA3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B05E722" w14:textId="18354DAB" w:rsidR="003737E6" w:rsidRPr="004451C9" w:rsidRDefault="003E0ACB" w:rsidP="004451C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="003737E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4C80B6D4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0F2B4B1" w14:textId="788C16E6" w:rsidR="003737E6" w:rsidRPr="004451C9" w:rsidRDefault="003E0ACB" w:rsidP="004451C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="003737E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7A0A9D53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4426DBF" w14:textId="743238F7" w:rsidR="003737E6" w:rsidRPr="004451C9" w:rsidRDefault="003737E6" w:rsidP="004451C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78E952" w14:textId="77777777" w:rsidR="003737E6" w:rsidRPr="004451C9" w:rsidRDefault="003737E6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09B935A" w14:textId="22469A1A" w:rsidR="003737E6" w:rsidRPr="004451C9" w:rsidRDefault="003737E6" w:rsidP="004451C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A067559" w14:textId="77777777" w:rsidR="004B5EFF" w:rsidRPr="004451C9" w:rsidRDefault="004B5EFF" w:rsidP="004451C9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4D08A5C" w14:textId="5E06DF4E" w:rsidR="004B5EFF" w:rsidRPr="004451C9" w:rsidRDefault="004B5E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4451C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48B1987D" w14:textId="77777777" w:rsidR="00114BF0" w:rsidRPr="004451C9" w:rsidRDefault="00114BF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49D6E10F" w14:textId="0C91E9A8" w:rsidR="004B5EFF" w:rsidRPr="004451C9" w:rsidRDefault="004B5E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</w:rPr>
        <w:t>(</w:t>
      </w:r>
      <w:r w:rsidR="003E0ACB" w:rsidRPr="003E0ACB">
        <w:rPr>
          <w:rFonts w:asciiTheme="majorBidi" w:hAnsiTheme="majorBidi" w:cstheme="majorBidi"/>
          <w:sz w:val="28"/>
          <w:szCs w:val="28"/>
        </w:rPr>
        <w:t>1</w:t>
      </w:r>
      <w:r w:rsidRPr="004451C9">
        <w:rPr>
          <w:rFonts w:asciiTheme="majorBidi" w:hAnsiTheme="majorBidi" w:cstheme="majorBidi"/>
          <w:sz w:val="28"/>
          <w:szCs w:val="28"/>
        </w:rPr>
        <w:t xml:space="preserve">) </w:t>
      </w:r>
      <w:bookmarkStart w:id="5" w:name="_Hlk95191382"/>
      <w:r w:rsidR="003737E6" w:rsidRPr="004451C9">
        <w:rPr>
          <w:rFonts w:asciiTheme="majorBidi" w:hAnsiTheme="majorBidi" w:hint="cs"/>
          <w:sz w:val="28"/>
          <w:szCs w:val="28"/>
          <w:cs/>
        </w:rPr>
        <w:t>ผลิตอาหารทะเลแช่แข็ง</w:t>
      </w:r>
      <w:bookmarkEnd w:id="5"/>
    </w:p>
    <w:p w14:paraId="2BDD81A2" w14:textId="77777777" w:rsidR="003737E6" w:rsidRPr="004451C9" w:rsidRDefault="003737E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20"/>
          <w:szCs w:val="20"/>
          <w:cs/>
        </w:rPr>
      </w:pPr>
    </w:p>
    <w:p w14:paraId="5384C86D" w14:textId="77777777" w:rsidR="004B5EFF" w:rsidRPr="004451C9" w:rsidRDefault="004B5E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4B5EFF" w:rsidRPr="004451C9" w:rsidSect="004B5EF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4451C9">
        <w:rPr>
          <w:rFonts w:asciiTheme="majorBidi" w:eastAsia="MS Mincho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9235D90" w14:textId="472B6836" w:rsidR="00170060" w:rsidRPr="004451C9" w:rsidRDefault="00170060" w:rsidP="004451C9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  <w:lang w:val="en-US" w:bidi="th-TH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บริษัทร่วมที่มีสาระสำคัญ</w:t>
      </w:r>
    </w:p>
    <w:p w14:paraId="59533BA0" w14:textId="77777777" w:rsidR="00170060" w:rsidRPr="004451C9" w:rsidRDefault="0017006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F509EC8" w14:textId="21FF2CFC" w:rsidR="00170060" w:rsidRPr="004451C9" w:rsidRDefault="0017006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</w:t>
      </w:r>
      <w:r w:rsidR="000D2C46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0D2C46" w:rsidRPr="004451C9">
        <w:rPr>
          <w:rFonts w:asciiTheme="majorBidi" w:hAnsiTheme="majorBidi" w:hint="cs"/>
          <w:sz w:val="28"/>
          <w:szCs w:val="28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53B99BBA" w14:textId="129821E3" w:rsidR="00DC02C9" w:rsidRPr="004451C9" w:rsidRDefault="00DC02C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080"/>
        <w:gridCol w:w="262"/>
        <w:gridCol w:w="1082"/>
      </w:tblGrid>
      <w:tr w:rsidR="00DC02C9" w:rsidRPr="004451C9" w14:paraId="7730191B" w14:textId="77777777" w:rsidTr="00DC02C9">
        <w:trPr>
          <w:tblHeader/>
        </w:trPr>
        <w:tc>
          <w:tcPr>
            <w:tcW w:w="6570" w:type="dxa"/>
            <w:shd w:val="clear" w:color="auto" w:fill="auto"/>
          </w:tcPr>
          <w:p w14:paraId="76444F23" w14:textId="77777777" w:rsidR="00DC02C9" w:rsidRPr="004451C9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shd w:val="clear" w:color="auto" w:fill="auto"/>
            <w:vAlign w:val="bottom"/>
          </w:tcPr>
          <w:p w14:paraId="30C1002A" w14:textId="72D3CD29" w:rsidR="00DC02C9" w:rsidRPr="004451C9" w:rsidRDefault="00DC02C9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 xml:space="preserve">Kiang </w:t>
            </w:r>
            <w:proofErr w:type="spellStart"/>
            <w:r w:rsidRPr="004451C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Huat</w:t>
            </w:r>
            <w:proofErr w:type="spellEnd"/>
            <w:r w:rsidRPr="004451C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 xml:space="preserve"> Seagull Trading Frozen Food </w:t>
            </w:r>
            <w:proofErr w:type="spellStart"/>
            <w:r w:rsidRPr="004451C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Sdn</w:t>
            </w:r>
            <w:proofErr w:type="spellEnd"/>
            <w:r w:rsidRPr="004451C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. Bhd.</w:t>
            </w:r>
          </w:p>
        </w:tc>
      </w:tr>
      <w:tr w:rsidR="00DC02C9" w:rsidRPr="004451C9" w14:paraId="25DAAF09" w14:textId="77777777" w:rsidTr="00DC02C9">
        <w:trPr>
          <w:tblHeader/>
        </w:trPr>
        <w:tc>
          <w:tcPr>
            <w:tcW w:w="6570" w:type="dxa"/>
            <w:shd w:val="clear" w:color="auto" w:fill="auto"/>
          </w:tcPr>
          <w:p w14:paraId="0B401673" w14:textId="2D4065B4" w:rsidR="00DC02C9" w:rsidRPr="004451C9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F46D95" w14:textId="1179FD88" w:rsidR="00DC02C9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F1CCB77" w14:textId="77777777" w:rsidR="00DC02C9" w:rsidRPr="004451C9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EB66202" w14:textId="6979A741" w:rsidR="00DC02C9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DC02C9" w:rsidRPr="004451C9" w14:paraId="22F3FA07" w14:textId="77777777" w:rsidTr="00DC02C9">
        <w:trPr>
          <w:tblHeader/>
        </w:trPr>
        <w:tc>
          <w:tcPr>
            <w:tcW w:w="6570" w:type="dxa"/>
            <w:shd w:val="clear" w:color="auto" w:fill="auto"/>
          </w:tcPr>
          <w:p w14:paraId="13D314E0" w14:textId="77777777" w:rsidR="00DC02C9" w:rsidRPr="004451C9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  <w:shd w:val="clear" w:color="auto" w:fill="auto"/>
            <w:vAlign w:val="bottom"/>
          </w:tcPr>
          <w:p w14:paraId="7BB32734" w14:textId="10ED09AE" w:rsidR="00DC02C9" w:rsidRPr="004451C9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02C9" w:rsidRPr="004451C9" w14:paraId="1BECB6F9" w14:textId="77777777" w:rsidTr="00511B82">
        <w:tc>
          <w:tcPr>
            <w:tcW w:w="6570" w:type="dxa"/>
            <w:shd w:val="clear" w:color="auto" w:fill="auto"/>
          </w:tcPr>
          <w:p w14:paraId="6F00FFBB" w14:textId="5E2F34A7" w:rsidR="00DC02C9" w:rsidRPr="004451C9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43B3CD" w14:textId="0E7F2A92" w:rsidR="00DC02C9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262" w:type="dxa"/>
            <w:shd w:val="clear" w:color="auto" w:fill="auto"/>
          </w:tcPr>
          <w:p w14:paraId="7F55A84B" w14:textId="77777777" w:rsidR="00DC02C9" w:rsidRPr="004451C9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42649DF" w14:textId="5EF00A77" w:rsidR="00DC02C9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DC02C9" w:rsidRPr="004451C9" w14:paraId="440114CE" w14:textId="77777777" w:rsidTr="00511B82">
        <w:tc>
          <w:tcPr>
            <w:tcW w:w="6570" w:type="dxa"/>
            <w:shd w:val="clear" w:color="auto" w:fill="auto"/>
          </w:tcPr>
          <w:p w14:paraId="5805E5AD" w14:textId="274B6F75" w:rsidR="00DC02C9" w:rsidRPr="004451C9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กำไรขาดทุนเบ็ดเสร็จรวม</w:t>
            </w:r>
            <w:r w:rsidRPr="004451C9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ร้อยละ</w:t>
            </w:r>
            <w:r w:rsidRPr="004451C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sz w:val="28"/>
                <w:szCs w:val="28"/>
              </w:rPr>
              <w:t>100</w:t>
            </w:r>
            <w:r w:rsidRPr="004451C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90A7E" w14:textId="3DBAD22C" w:rsidR="00DC02C9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62" w:type="dxa"/>
            <w:shd w:val="clear" w:color="auto" w:fill="auto"/>
          </w:tcPr>
          <w:p w14:paraId="0E246C27" w14:textId="77777777" w:rsidR="00DC02C9" w:rsidRPr="004451C9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C8B2" w14:textId="67EC119D" w:rsidR="00DC02C9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1B82" w:rsidRPr="004451C9" w14:paraId="1D925935" w14:textId="77777777" w:rsidTr="00511B82">
        <w:tc>
          <w:tcPr>
            <w:tcW w:w="6570" w:type="dxa"/>
            <w:shd w:val="clear" w:color="auto" w:fill="auto"/>
          </w:tcPr>
          <w:p w14:paraId="2F7F4430" w14:textId="68085D02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  <w:r w:rsidR="0043117E"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ตามส่วนได้เสีย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79F35" w14:textId="7100F436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11B8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971</w:t>
            </w:r>
          </w:p>
        </w:tc>
        <w:tc>
          <w:tcPr>
            <w:tcW w:w="262" w:type="dxa"/>
            <w:shd w:val="clear" w:color="auto" w:fill="auto"/>
          </w:tcPr>
          <w:p w14:paraId="62538FD1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11D6B" w14:textId="70AAB1B5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11B82" w:rsidRPr="004451C9" w14:paraId="271C578E" w14:textId="77777777" w:rsidTr="00DC02C9">
        <w:tc>
          <w:tcPr>
            <w:tcW w:w="6570" w:type="dxa"/>
            <w:shd w:val="clear" w:color="auto" w:fill="auto"/>
          </w:tcPr>
          <w:p w14:paraId="2E99CE7A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92FC47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AE52773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74276A0D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11B82" w:rsidRPr="004451C9" w14:paraId="69804FEF" w14:textId="77777777" w:rsidTr="00DC02C9">
        <w:tc>
          <w:tcPr>
            <w:tcW w:w="6570" w:type="dxa"/>
            <w:shd w:val="clear" w:color="auto" w:fill="auto"/>
          </w:tcPr>
          <w:p w14:paraId="00698AD8" w14:textId="302A81FC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auto"/>
          </w:tcPr>
          <w:p w14:paraId="6C00434D" w14:textId="5FB0946E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62" w:type="dxa"/>
            <w:shd w:val="clear" w:color="auto" w:fill="auto"/>
          </w:tcPr>
          <w:p w14:paraId="6122E213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247D9EF" w14:textId="6F931EAE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</w:tr>
      <w:tr w:rsidR="00511B82" w:rsidRPr="004451C9" w14:paraId="46565B33" w14:textId="77777777" w:rsidTr="00DC02C9">
        <w:tc>
          <w:tcPr>
            <w:tcW w:w="6570" w:type="dxa"/>
            <w:shd w:val="clear" w:color="auto" w:fill="auto"/>
          </w:tcPr>
          <w:p w14:paraId="3B5E76BE" w14:textId="69C97D75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31FE3DE7" w14:textId="5BFD6988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62" w:type="dxa"/>
            <w:shd w:val="clear" w:color="auto" w:fill="auto"/>
          </w:tcPr>
          <w:p w14:paraId="01998975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A3B0C5E" w14:textId="0866A8EC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  <w:tr w:rsidR="00511B82" w:rsidRPr="004451C9" w14:paraId="592AEFD6" w14:textId="77777777" w:rsidTr="00DC02C9">
        <w:tc>
          <w:tcPr>
            <w:tcW w:w="6570" w:type="dxa"/>
            <w:shd w:val="clear" w:color="auto" w:fill="auto"/>
          </w:tcPr>
          <w:p w14:paraId="48B2A475" w14:textId="71DED455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085C09C1" w14:textId="77AB9F5F" w:rsidR="00511B82" w:rsidRPr="004451C9" w:rsidRDefault="00D8558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DEEDE25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FCD11A6" w14:textId="0C937F81" w:rsidR="00511B82" w:rsidRPr="004451C9" w:rsidRDefault="00D8558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1B82" w:rsidRPr="004451C9" w14:paraId="18740FAC" w14:textId="77777777" w:rsidTr="00511B82">
        <w:tc>
          <w:tcPr>
            <w:tcW w:w="6570" w:type="dxa"/>
            <w:shd w:val="clear" w:color="auto" w:fill="auto"/>
          </w:tcPr>
          <w:p w14:paraId="46413E37" w14:textId="0C84B120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FC9786" w14:textId="30353082" w:rsidR="00511B82" w:rsidRPr="004451C9" w:rsidRDefault="00D8558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84DDDD3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E43C1F1" w14:textId="661CD477" w:rsidR="00511B82" w:rsidRPr="004451C9" w:rsidRDefault="00D8558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1B82" w:rsidRPr="004451C9" w14:paraId="4BF6EFFE" w14:textId="77777777" w:rsidTr="00511B82">
        <w:tc>
          <w:tcPr>
            <w:tcW w:w="6570" w:type="dxa"/>
            <w:shd w:val="clear" w:color="auto" w:fill="auto"/>
          </w:tcPr>
          <w:p w14:paraId="7C6B6FDE" w14:textId="5463449C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="003E0ACB" w:rsidRPr="003E0ACB">
              <w:rPr>
                <w:rFonts w:asciiTheme="majorBidi" w:hAnsiTheme="majorBidi"/>
                <w:sz w:val="28"/>
                <w:szCs w:val="28"/>
              </w:rPr>
              <w:t>100</w:t>
            </w:r>
            <w:r w:rsidRPr="004451C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F990D" w14:textId="25835DA2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62" w:type="dxa"/>
            <w:shd w:val="clear" w:color="auto" w:fill="auto"/>
          </w:tcPr>
          <w:p w14:paraId="2B8F55E0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E3729" w14:textId="46B92A16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</w:tr>
      <w:tr w:rsidR="00511B82" w:rsidRPr="004451C9" w14:paraId="19498414" w14:textId="77777777" w:rsidTr="00511B82">
        <w:tc>
          <w:tcPr>
            <w:tcW w:w="6570" w:type="dxa"/>
            <w:shd w:val="clear" w:color="auto" w:fill="auto"/>
          </w:tcPr>
          <w:p w14:paraId="421A5FFC" w14:textId="572EC86D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11407" w14:textId="4B87901D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62" w:type="dxa"/>
            <w:shd w:val="clear" w:color="auto" w:fill="auto"/>
          </w:tcPr>
          <w:p w14:paraId="3DC9FCFA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D1A6" w14:textId="643E1DED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511B8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511B82" w:rsidRPr="004451C9" w14:paraId="6C4C231A" w14:textId="77777777" w:rsidTr="00511B82">
        <w:tc>
          <w:tcPr>
            <w:tcW w:w="6570" w:type="dxa"/>
            <w:shd w:val="clear" w:color="auto" w:fill="auto"/>
          </w:tcPr>
          <w:p w14:paraId="2D1B39F3" w14:textId="24874063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AF6DF" w14:textId="4FDFB60C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</w:t>
            </w:r>
            <w:r w:rsidR="00511B8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62" w:type="dxa"/>
            <w:shd w:val="clear" w:color="auto" w:fill="auto"/>
          </w:tcPr>
          <w:p w14:paraId="562D8973" w14:textId="77777777" w:rsidR="00511B82" w:rsidRPr="004451C9" w:rsidRDefault="00511B8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EE2B6" w14:textId="601F8FEE" w:rsidR="00511B8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  <w:r w:rsidR="00511B8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417</w:t>
            </w:r>
          </w:p>
        </w:tc>
      </w:tr>
    </w:tbl>
    <w:p w14:paraId="7158C9D8" w14:textId="77777777" w:rsidR="00DC02C9" w:rsidRPr="004451C9" w:rsidRDefault="00DC02C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97AB6A" w14:textId="4948EA8A" w:rsidR="00F524D2" w:rsidRPr="004451C9" w:rsidRDefault="003E0ACB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5A5C8C" w:rsidRPr="004451C9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4451C9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เงินลงทุนในบริษัทย่อย</w:t>
      </w:r>
    </w:p>
    <w:p w14:paraId="2597C03A" w14:textId="10D3ECC4" w:rsidR="0096723B" w:rsidRPr="004451C9" w:rsidRDefault="0096723B" w:rsidP="004451C9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229A01FF" w14:textId="154271FD" w:rsidR="005E04FF" w:rsidRPr="004451C9" w:rsidRDefault="005E04FF" w:rsidP="004451C9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311BA66A" w14:textId="77777777" w:rsidR="00B13266" w:rsidRPr="004451C9" w:rsidRDefault="00B13266" w:rsidP="004451C9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2D2ED965" w14:textId="0E860527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451C9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</w:t>
      </w:r>
      <w:r w:rsidRPr="004451C9">
        <w:rPr>
          <w:rFonts w:ascii="Angsana New" w:hAnsi="Angsana New"/>
          <w:sz w:val="28"/>
          <w:szCs w:val="28"/>
          <w:cs/>
        </w:rPr>
        <w:lastRenderedPageBreak/>
        <w:t>จำนวนเงินผลตอบแทนของกลุ่มบริษัท</w:t>
      </w:r>
      <w:r w:rsidRPr="004451C9">
        <w:rPr>
          <w:rFonts w:ascii="Angsana New" w:hAnsi="Angsana New" w:hint="cs"/>
          <w:sz w:val="28"/>
          <w:szCs w:val="28"/>
          <w:cs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รวมถึงรายได้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ถูกตัดรายการในการจัดทำงบการเงินรวม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25897E1D" w14:textId="77777777" w:rsidR="000D2C46" w:rsidRPr="004451C9" w:rsidRDefault="000D2C4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4451C9">
        <w:rPr>
          <w:rFonts w:ascii="Angsana New" w:hAnsi="Angsana New"/>
          <w:sz w:val="28"/>
          <w:szCs w:val="28"/>
          <w:cs/>
        </w:rPr>
        <w:br w:type="page"/>
      </w:r>
    </w:p>
    <w:p w14:paraId="482E8EF9" w14:textId="1D501D87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451C9">
        <w:rPr>
          <w:rFonts w:ascii="Angsana New" w:hAnsi="Angsana New" w:hint="cs"/>
          <w:sz w:val="28"/>
          <w:szCs w:val="28"/>
          <w:cs/>
        </w:rPr>
        <w:t>เมื่อกลุ่มบริษัทสูญเสียการควบคุมในบริษัทย่อย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กลุ่มบริษัทตัดรายการสินทรัพย์และหนี้สิน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4451C9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ณ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วันที่สูญเสียการควบคุม</w:t>
      </w:r>
    </w:p>
    <w:p w14:paraId="11526FDC" w14:textId="76071B43" w:rsidR="005E04FF" w:rsidRPr="004451C9" w:rsidRDefault="005E04FF" w:rsidP="004451C9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09ADC098" w14:textId="413BE686" w:rsidR="005E04FF" w:rsidRPr="004451C9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451C9">
        <w:rPr>
          <w:rFonts w:ascii="Angsana New" w:hAnsi="Angsana New"/>
          <w:sz w:val="28"/>
          <w:szCs w:val="28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  <w:r w:rsidRPr="004451C9">
        <w:rPr>
          <w:rFonts w:ascii="Angsana New" w:hAnsi="Angsana New" w:hint="cs"/>
          <w:sz w:val="28"/>
          <w:szCs w:val="28"/>
          <w:cs/>
        </w:rPr>
        <w:t xml:space="preserve">กลุ่มบริษัทพิจารณาการด้อยค่าของเงินลงทุนในบริษัทย่อยตามที่เปิดเผยในหมายเหตุข้อ </w:t>
      </w:r>
      <w:r w:rsidR="003E0ACB" w:rsidRPr="003E0ACB">
        <w:rPr>
          <w:rFonts w:ascii="Angsana New" w:hAnsi="Angsana New"/>
          <w:sz w:val="28"/>
          <w:szCs w:val="28"/>
        </w:rPr>
        <w:t>10</w:t>
      </w:r>
    </w:p>
    <w:p w14:paraId="6CA2E775" w14:textId="77777777" w:rsidR="003737E6" w:rsidRPr="004451C9" w:rsidRDefault="003737E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EEB04C" w14:textId="07E80F62" w:rsidR="00AE0B4D" w:rsidRPr="004451C9" w:rsidRDefault="00F3524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51C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EE3564" w14:textId="77777777" w:rsidR="00D13E29" w:rsidRPr="004451C9" w:rsidRDefault="00D13E29" w:rsidP="004451C9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13E29" w:rsidRPr="004451C9" w:rsidSect="00560CD8">
          <w:headerReference w:type="even" r:id="rId12"/>
          <w:headerReference w:type="default" r:id="rId13"/>
          <w:headerReference w:type="first" r:id="rId14"/>
          <w:pgSz w:w="11909" w:h="16834" w:code="9"/>
          <w:pgMar w:top="691" w:right="1152" w:bottom="576" w:left="1440" w:header="634" w:footer="662" w:gutter="0"/>
          <w:cols w:space="720"/>
        </w:sectPr>
      </w:pPr>
    </w:p>
    <w:p w14:paraId="228318BE" w14:textId="7841975E" w:rsidR="003D53C9" w:rsidRPr="004451C9" w:rsidRDefault="008C00A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3E0ACB"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E0ACB" w:rsidRPr="003E0ACB">
        <w:rPr>
          <w:rFonts w:asciiTheme="majorBidi" w:hAnsiTheme="majorBidi" w:cstheme="majorBidi"/>
          <w:sz w:val="28"/>
          <w:szCs w:val="28"/>
        </w:rPr>
        <w:t>2564</w:t>
      </w:r>
      <w:r w:rsidR="00117649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4451C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E0ACB" w:rsidRPr="003E0ACB">
        <w:rPr>
          <w:rFonts w:asciiTheme="majorBidi" w:hAnsiTheme="majorBidi" w:cstheme="majorBidi"/>
          <w:sz w:val="28"/>
          <w:szCs w:val="28"/>
        </w:rPr>
        <w:t>2563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EF2E5E" w:rsidRPr="004451C9">
        <w:rPr>
          <w:rFonts w:asciiTheme="majorBidi" w:hAnsiTheme="majorBidi" w:cstheme="majorBidi"/>
          <w:sz w:val="28"/>
          <w:szCs w:val="28"/>
        </w:rPr>
        <w:t xml:space="preserve"> </w:t>
      </w:r>
    </w:p>
    <w:p w14:paraId="1A58FB94" w14:textId="77777777" w:rsidR="007C2A00" w:rsidRPr="004451C9" w:rsidRDefault="007C2A0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450"/>
        <w:gridCol w:w="180"/>
        <w:gridCol w:w="180"/>
        <w:gridCol w:w="180"/>
        <w:gridCol w:w="36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900"/>
      </w:tblGrid>
      <w:tr w:rsidR="00BC7A1D" w:rsidRPr="004451C9" w14:paraId="6E732AAF" w14:textId="77777777" w:rsidTr="00565925">
        <w:trPr>
          <w:cantSplit/>
          <w:trHeight w:val="68"/>
          <w:tblHeader/>
        </w:trPr>
        <w:tc>
          <w:tcPr>
            <w:tcW w:w="2430" w:type="dxa"/>
            <w:vAlign w:val="bottom"/>
          </w:tcPr>
          <w:p w14:paraId="43A08852" w14:textId="6B534CA6" w:rsidR="00BC7A1D" w:rsidRPr="004451C9" w:rsidRDefault="00BC7A1D" w:rsidP="004451C9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009A784D" w14:textId="04FC72AA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497911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8DAD5D8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024244B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gridSpan w:val="6"/>
          </w:tcPr>
          <w:p w14:paraId="500D97DB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50" w:type="dxa"/>
            <w:gridSpan w:val="19"/>
          </w:tcPr>
          <w:p w14:paraId="40F76890" w14:textId="027EA85D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C7A1D" w:rsidRPr="004451C9" w14:paraId="59F39522" w14:textId="77777777" w:rsidTr="00BC7A1D">
        <w:trPr>
          <w:cantSplit/>
          <w:trHeight w:val="507"/>
          <w:tblHeader/>
        </w:trPr>
        <w:tc>
          <w:tcPr>
            <w:tcW w:w="2430" w:type="dxa"/>
            <w:vAlign w:val="bottom"/>
          </w:tcPr>
          <w:p w14:paraId="59ADFE3E" w14:textId="5CB6F377" w:rsidR="00BC7A1D" w:rsidRPr="004451C9" w:rsidRDefault="00BC7A1D" w:rsidP="004451C9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2FF7DA0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4"/>
          </w:tcPr>
          <w:p w14:paraId="628DC228" w14:textId="77777777" w:rsidR="00BC7A1D" w:rsidRPr="004451C9" w:rsidRDefault="00BC7A1D" w:rsidP="004451C9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830239" w14:textId="0E2CAA4B" w:rsidR="00BC7A1D" w:rsidRPr="004451C9" w:rsidRDefault="00BC7A1D" w:rsidP="004451C9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22F906CC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AD2F00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6869288" w14:textId="5BF0D7DC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3B03DC1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B3DE07F" w14:textId="56DF005C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FDA1145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A71B07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5798E" w14:textId="0DC49BE9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A50F3B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302E7D2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B1D8BA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4631AF" w14:textId="43D90978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CC070CD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79C84FA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A6239E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01E0C8" w14:textId="12B1321A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ราคาทุน - สุทธิ</w:t>
            </w:r>
          </w:p>
        </w:tc>
        <w:tc>
          <w:tcPr>
            <w:tcW w:w="180" w:type="dxa"/>
          </w:tcPr>
          <w:p w14:paraId="09ECEBF5" w14:textId="45B669B3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124C056" w14:textId="30860DBC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BC7A1D" w:rsidRPr="004451C9" w14:paraId="0DE596EE" w14:textId="77777777" w:rsidTr="00BC7A1D">
        <w:trPr>
          <w:cantSplit/>
          <w:trHeight w:val="389"/>
          <w:tblHeader/>
        </w:trPr>
        <w:tc>
          <w:tcPr>
            <w:tcW w:w="2430" w:type="dxa"/>
          </w:tcPr>
          <w:p w14:paraId="53397BA0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F48934C" w14:textId="7ACDECCB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0D8F56F1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D3964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1FB2E7F9" w14:textId="76F400AF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D7A0EB4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hideMark/>
          </w:tcPr>
          <w:p w14:paraId="3E92E1AA" w14:textId="55127200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3E7FB2B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159B743E" w14:textId="513FE36B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1" w:type="dxa"/>
          </w:tcPr>
          <w:p w14:paraId="07C73D47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01867C9A" w14:textId="146AA4D5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F66CF14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622EF69" w14:textId="3777FACF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5475684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CECD22" w14:textId="25676C97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4A080A0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C73237D" w14:textId="03E66C94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8253014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5B2358D" w14:textId="66220171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6FC2D42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2FBD00C" w14:textId="702553B0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E99F963" w14:textId="761872DF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918A6C" w14:textId="590A23B0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C31406C" w14:textId="1D190996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8813392" w14:textId="501F4C43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FA434B0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9863D2C" w14:textId="0FFC759C" w:rsidR="00BC7A1D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BC7A1D" w:rsidRPr="004451C9" w14:paraId="3CC53A9A" w14:textId="77777777" w:rsidTr="004424F5">
        <w:trPr>
          <w:cantSplit/>
          <w:trHeight w:val="389"/>
          <w:tblHeader/>
        </w:trPr>
        <w:tc>
          <w:tcPr>
            <w:tcW w:w="2430" w:type="dxa"/>
          </w:tcPr>
          <w:p w14:paraId="1F489844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F062E9D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14:paraId="6B370291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6A6418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08848878" w14:textId="62CDCB0C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F741EEF" w14:textId="77777777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0" w:type="dxa"/>
            <w:gridSpan w:val="19"/>
          </w:tcPr>
          <w:p w14:paraId="73631FBB" w14:textId="23613384" w:rsidR="00BC7A1D" w:rsidRPr="004451C9" w:rsidRDefault="00BC7A1D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5925" w:rsidRPr="004451C9" w14:paraId="3DED1741" w14:textId="77777777" w:rsidTr="00565925">
        <w:trPr>
          <w:cantSplit/>
          <w:trHeight w:val="58"/>
        </w:trPr>
        <w:tc>
          <w:tcPr>
            <w:tcW w:w="2430" w:type="dxa"/>
            <w:hideMark/>
          </w:tcPr>
          <w:p w14:paraId="2DF248EB" w14:textId="7DCA58B2" w:rsidR="00565925" w:rsidRPr="004451C9" w:rsidRDefault="00565925" w:rsidP="004451C9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4451C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เทพพิทักษ์ซีฟูดส์</w:t>
            </w:r>
            <w:r w:rsidRPr="004451C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50" w:type="dxa"/>
          </w:tcPr>
          <w:p w14:paraId="42E42475" w14:textId="6CABD7E9" w:rsidR="00565925" w:rsidRPr="004451C9" w:rsidRDefault="00565925" w:rsidP="004451C9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  <w:gridSpan w:val="4"/>
          </w:tcPr>
          <w:p w14:paraId="6173DBB9" w14:textId="39251EF4" w:rsidR="00565925" w:rsidRPr="004451C9" w:rsidRDefault="00565925" w:rsidP="004451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6A7DB65A" w14:textId="77777777" w:rsidR="00565925" w:rsidRPr="004451C9" w:rsidRDefault="00565925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45BC28F" w14:textId="2259C694" w:rsidR="00565925" w:rsidRPr="004451C9" w:rsidRDefault="00565925" w:rsidP="004451C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43C17E" w14:textId="77777777" w:rsidR="00565925" w:rsidRPr="004451C9" w:rsidRDefault="00565925" w:rsidP="004451C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562B493" w14:textId="611951BD" w:rsidR="00565925" w:rsidRPr="004451C9" w:rsidRDefault="003E0ACB" w:rsidP="004451C9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565925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  <w:vAlign w:val="bottom"/>
          </w:tcPr>
          <w:p w14:paraId="26B62EEA" w14:textId="77777777" w:rsidR="00565925" w:rsidRPr="004451C9" w:rsidRDefault="00565925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3293BC" w14:textId="1D91BBCC" w:rsidR="00565925" w:rsidRPr="004451C9" w:rsidRDefault="00565925" w:rsidP="004451C9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D5A6D23" w14:textId="77777777" w:rsidR="00565925" w:rsidRPr="004451C9" w:rsidRDefault="00565925" w:rsidP="004451C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9A964" w14:textId="4A1CAC08" w:rsidR="00565925" w:rsidRPr="004451C9" w:rsidRDefault="003E0ACB" w:rsidP="004451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565925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084145A" w14:textId="77777777" w:rsidR="00565925" w:rsidRPr="004451C9" w:rsidRDefault="00565925" w:rsidP="004451C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0DB549" w14:textId="57B2FE5B" w:rsidR="00565925" w:rsidRPr="004451C9" w:rsidRDefault="00565925" w:rsidP="004451C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F07D46" w14:textId="77777777" w:rsidR="00565925" w:rsidRPr="004451C9" w:rsidRDefault="00565925" w:rsidP="004451C9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2B267" w14:textId="1911DEE7" w:rsidR="00565925" w:rsidRPr="004451C9" w:rsidRDefault="003E0ACB" w:rsidP="004451C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 w:rsidR="00565925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</w:t>
            </w:r>
          </w:p>
        </w:tc>
        <w:tc>
          <w:tcPr>
            <w:tcW w:w="180" w:type="dxa"/>
            <w:vAlign w:val="bottom"/>
          </w:tcPr>
          <w:p w14:paraId="498320AA" w14:textId="77777777" w:rsidR="00565925" w:rsidRPr="004451C9" w:rsidRDefault="00565925" w:rsidP="004451C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88EE5A" w14:textId="1FC1371B" w:rsidR="00565925" w:rsidRPr="004451C9" w:rsidRDefault="00565925" w:rsidP="004451C9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2CCF4F" w14:textId="77777777" w:rsidR="00565925" w:rsidRPr="004451C9" w:rsidRDefault="00565925" w:rsidP="004451C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19D0A7" w14:textId="1DD1018E" w:rsidR="00565925" w:rsidRPr="004451C9" w:rsidRDefault="00565925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A54F357" w14:textId="77777777" w:rsidR="00565925" w:rsidRPr="004451C9" w:rsidRDefault="00565925" w:rsidP="004451C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A55158C" w14:textId="1CAB4352" w:rsidR="00565925" w:rsidRPr="004451C9" w:rsidRDefault="00565925" w:rsidP="004451C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8F5C58" w14:textId="0CFB9378" w:rsidR="00565925" w:rsidRPr="004451C9" w:rsidRDefault="00565925" w:rsidP="004451C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A8073E9" w14:textId="1464B898" w:rsidR="00565925" w:rsidRPr="004451C9" w:rsidRDefault="003E0ACB" w:rsidP="004451C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 w:rsidR="00565925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</w:t>
            </w:r>
          </w:p>
        </w:tc>
        <w:tc>
          <w:tcPr>
            <w:tcW w:w="180" w:type="dxa"/>
            <w:vAlign w:val="bottom"/>
          </w:tcPr>
          <w:p w14:paraId="2D8F1757" w14:textId="17FD4659" w:rsidR="00565925" w:rsidRPr="004451C9" w:rsidRDefault="00565925" w:rsidP="004451C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7F39CC" w14:textId="64DF0D77" w:rsidR="00565925" w:rsidRPr="004451C9" w:rsidRDefault="003E0ACB" w:rsidP="004451C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565925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5CD9351A" w14:textId="77777777" w:rsidR="00565925" w:rsidRPr="004451C9" w:rsidRDefault="00565925" w:rsidP="004451C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D7192A" w14:textId="6443CF1E" w:rsidR="00565925" w:rsidRPr="004451C9" w:rsidRDefault="003E0ACB" w:rsidP="004451C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  <w:r w:rsidR="00565925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971</w:t>
            </w:r>
          </w:p>
        </w:tc>
      </w:tr>
    </w:tbl>
    <w:p w14:paraId="44B9CFD9" w14:textId="46A3747A" w:rsidR="00BC7A1D" w:rsidRPr="004451C9" w:rsidRDefault="00BC7A1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58543D8E" w14:textId="12C7764E" w:rsidR="008E3079" w:rsidRPr="004451C9" w:rsidRDefault="008E30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4451C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178A32C5" w14:textId="4B247CE7" w:rsidR="008E3079" w:rsidRPr="004451C9" w:rsidRDefault="008E30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4451C9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3E0ACB" w:rsidRPr="003E0ACB">
        <w:rPr>
          <w:rFonts w:asciiTheme="majorBidi" w:eastAsia="MS Mincho" w:hAnsiTheme="majorBidi" w:cstheme="majorBidi"/>
          <w:sz w:val="28"/>
          <w:szCs w:val="28"/>
        </w:rPr>
        <w:t>1</w:t>
      </w:r>
      <w:r w:rsidRPr="004451C9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="00BC7A1D" w:rsidRPr="004451C9">
        <w:rPr>
          <w:rFonts w:asciiTheme="majorBidi" w:eastAsia="MS Mincho" w:hAnsiTheme="majorBidi" w:hint="cs"/>
          <w:sz w:val="28"/>
          <w:szCs w:val="28"/>
          <w:cs/>
        </w:rPr>
        <w:t>ผลิตอาหารทะเลแช่แข็ง</w:t>
      </w:r>
    </w:p>
    <w:p w14:paraId="18D00308" w14:textId="54DBD7B4" w:rsidR="008E3079" w:rsidRPr="004451C9" w:rsidRDefault="008E30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10EF07A2" w14:textId="2C3C7BD7" w:rsidR="00565925" w:rsidRPr="004451C9" w:rsidRDefault="0043117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451C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3E0ACB" w:rsidRPr="003E0ACB">
        <w:rPr>
          <w:rFonts w:ascii="Angsana New" w:hAnsi="Angsana New"/>
          <w:sz w:val="28"/>
          <w:szCs w:val="28"/>
        </w:rPr>
        <w:t>11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3E0ACB" w:rsidRPr="003E0ACB">
        <w:rPr>
          <w:rFonts w:ascii="Angsana New" w:hAnsi="Angsana New"/>
          <w:sz w:val="28"/>
          <w:szCs w:val="28"/>
        </w:rPr>
        <w:t>2564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</w:rPr>
        <w:t xml:space="preserve">จำกัด </w:t>
      </w:r>
      <w:r w:rsidR="00565925" w:rsidRPr="004451C9">
        <w:rPr>
          <w:rFonts w:ascii="Angsana New" w:hAnsi="Angsana New"/>
          <w:sz w:val="28"/>
          <w:szCs w:val="28"/>
          <w:cs/>
        </w:rPr>
        <w:t>มีมติอนุมัติให้เลิกกิจการ</w:t>
      </w:r>
      <w:r w:rsidRPr="004451C9">
        <w:rPr>
          <w:rFonts w:ascii="Angsana New" w:hAnsi="Angsana New" w:hint="cs"/>
          <w:sz w:val="28"/>
          <w:szCs w:val="28"/>
          <w:cs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เนื่องจากบริษัทย่อยได้หยุดดำเนินการในส่วนของโรงงานผลิต</w:t>
      </w:r>
    </w:p>
    <w:p w14:paraId="589B1AB3" w14:textId="77777777" w:rsidR="00565925" w:rsidRPr="004451C9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4473280" w14:textId="14F221C4" w:rsidR="00BC7A1D" w:rsidRPr="004451C9" w:rsidRDefault="008F756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4451C9">
        <w:rPr>
          <w:rFonts w:ascii="Angsana New" w:hAnsi="Angsana New" w:hint="cs"/>
          <w:spacing w:val="-2"/>
          <w:sz w:val="28"/>
          <w:szCs w:val="28"/>
          <w:cs/>
        </w:rPr>
        <w:t xml:space="preserve">ทั้งนี้ </w:t>
      </w:r>
      <w:r w:rsidR="00565925" w:rsidRPr="004451C9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565925" w:rsidRPr="004451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65925" w:rsidRPr="004451C9">
        <w:rPr>
          <w:rFonts w:ascii="Angsana New" w:hAnsi="Angsana New" w:hint="cs"/>
          <w:spacing w:val="-2"/>
          <w:sz w:val="28"/>
          <w:szCs w:val="28"/>
          <w:cs/>
        </w:rPr>
        <w:t>เทพพิทักษ์ซีฟูดส์</w:t>
      </w:r>
      <w:r w:rsidR="00565925" w:rsidRPr="004451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65925" w:rsidRPr="004451C9">
        <w:rPr>
          <w:rFonts w:ascii="Angsana New" w:hAnsi="Angsana New" w:hint="cs"/>
          <w:spacing w:val="-2"/>
          <w:sz w:val="28"/>
          <w:szCs w:val="28"/>
          <w:cs/>
        </w:rPr>
        <w:t xml:space="preserve">จำกัด </w:t>
      </w:r>
      <w:r w:rsidR="00BC7A1D" w:rsidRPr="004451C9">
        <w:rPr>
          <w:rFonts w:ascii="Angsana New" w:hAnsi="Angsana New" w:hint="cs"/>
          <w:spacing w:val="-2"/>
          <w:sz w:val="28"/>
          <w:szCs w:val="28"/>
          <w:cs/>
        </w:rPr>
        <w:t xml:space="preserve">ได้จดทะเบียนเลิกกิจการกับกระทรวงพาณิชย์แล้วเมื่อวันที่ </w:t>
      </w:r>
      <w:r w:rsidR="003E0ACB" w:rsidRPr="003E0ACB">
        <w:rPr>
          <w:rFonts w:ascii="Angsana New" w:hAnsi="Angsana New"/>
          <w:spacing w:val="-2"/>
          <w:sz w:val="28"/>
          <w:szCs w:val="28"/>
        </w:rPr>
        <w:t>14</w:t>
      </w:r>
      <w:r w:rsidR="00BC7A1D" w:rsidRPr="004451C9">
        <w:rPr>
          <w:rFonts w:ascii="Angsana New" w:hAnsi="Angsana New"/>
          <w:spacing w:val="-2"/>
          <w:sz w:val="28"/>
          <w:szCs w:val="28"/>
        </w:rPr>
        <w:t xml:space="preserve"> </w:t>
      </w:r>
      <w:r w:rsidR="00BC7A1D" w:rsidRPr="004451C9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3E0ACB" w:rsidRPr="003E0ACB">
        <w:rPr>
          <w:rFonts w:ascii="Angsana New" w:hAnsi="Angsana New"/>
          <w:spacing w:val="-2"/>
          <w:sz w:val="28"/>
          <w:szCs w:val="28"/>
        </w:rPr>
        <w:t>2564</w:t>
      </w:r>
      <w:r w:rsidR="00565925" w:rsidRPr="004451C9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="00030DAD" w:rsidRPr="004451C9">
        <w:rPr>
          <w:rFonts w:ascii="Angsana New" w:hAnsi="Angsana New" w:hint="cs"/>
          <w:spacing w:val="-2"/>
          <w:sz w:val="28"/>
          <w:szCs w:val="28"/>
          <w:cs/>
        </w:rPr>
        <w:t xml:space="preserve">จดทะเบียนเสร็จการชำระบัญชีกับกระทรวงพาณิชย์แล้วเมื่อวันที่ </w:t>
      </w:r>
      <w:r w:rsidR="003E0ACB" w:rsidRPr="003E0ACB">
        <w:rPr>
          <w:rFonts w:ascii="Angsana New" w:hAnsi="Angsana New"/>
          <w:spacing w:val="-2"/>
          <w:sz w:val="28"/>
          <w:szCs w:val="28"/>
        </w:rPr>
        <w:t>27</w:t>
      </w:r>
      <w:r w:rsidR="00030DAD" w:rsidRPr="004451C9">
        <w:rPr>
          <w:rFonts w:ascii="Angsana New" w:hAnsi="Angsana New"/>
          <w:spacing w:val="-2"/>
          <w:sz w:val="28"/>
          <w:szCs w:val="28"/>
        </w:rPr>
        <w:t xml:space="preserve"> </w:t>
      </w:r>
      <w:r w:rsidR="00030DAD" w:rsidRPr="004451C9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3E0ACB" w:rsidRPr="003E0ACB">
        <w:rPr>
          <w:rFonts w:ascii="Angsana New" w:hAnsi="Angsana New"/>
          <w:spacing w:val="-2"/>
          <w:sz w:val="28"/>
          <w:szCs w:val="28"/>
        </w:rPr>
        <w:t>2565</w:t>
      </w:r>
    </w:p>
    <w:p w14:paraId="53FD64F9" w14:textId="77777777" w:rsidR="00BC7A1D" w:rsidRPr="004451C9" w:rsidRDefault="00BC7A1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08CD9E91" w14:textId="06331C23" w:rsidR="00BC7A1D" w:rsidRPr="004451C9" w:rsidRDefault="00BC7A1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BC7A1D" w:rsidRPr="004451C9" w:rsidSect="0098767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48DC05" w14:textId="3DD5E07D" w:rsidR="00FC6C94" w:rsidRPr="004451C9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5A5C8C" w:rsidRPr="004451C9">
        <w:rPr>
          <w:rFonts w:asciiTheme="majorBidi" w:hAnsiTheme="majorBidi" w:cstheme="majorBidi"/>
          <w:sz w:val="30"/>
          <w:szCs w:val="30"/>
          <w:lang w:val="en-US"/>
        </w:rPr>
        <w:tab/>
      </w:r>
      <w:r w:rsidR="00565925" w:rsidRPr="004451C9">
        <w:rPr>
          <w:rFonts w:asciiTheme="majorBidi" w:hAnsiTheme="majorBidi" w:hint="cs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2D2D8043" w14:textId="5DC5E119" w:rsidR="00FC6C94" w:rsidRPr="004451C9" w:rsidRDefault="00FC6C94" w:rsidP="004451C9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7E02A7BD" w14:textId="548EC692" w:rsidR="00565925" w:rsidRPr="004451C9" w:rsidRDefault="00565925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</w:p>
    <w:p w14:paraId="0464ADC1" w14:textId="77777777" w:rsidR="00B13266" w:rsidRPr="004451C9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  <w:shd w:val="clear" w:color="auto" w:fill="E0E0E0"/>
        </w:rPr>
      </w:pPr>
    </w:p>
    <w:p w14:paraId="46E9F5D8" w14:textId="2D8B4605" w:rsidR="00565925" w:rsidRPr="004451C9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  <w:r w:rsidR="0043117E" w:rsidRPr="004451C9">
        <w:rPr>
          <w:rFonts w:asciiTheme="majorBidi" w:hAnsiTheme="majorBidi" w:cstheme="majorBidi" w:hint="cs"/>
          <w:sz w:val="28"/>
          <w:szCs w:val="28"/>
          <w:cs/>
        </w:rPr>
        <w:t>ได้แก่ที่ดิน ซึ่ง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3E0ACB" w:rsidRPr="003E0ACB">
        <w:rPr>
          <w:rFonts w:asciiTheme="majorBidi" w:hAnsiTheme="majorBidi" w:cstheme="majorBidi"/>
          <w:sz w:val="28"/>
          <w:szCs w:val="28"/>
        </w:rPr>
        <w:t>10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</w:p>
    <w:p w14:paraId="32BACF13" w14:textId="77777777" w:rsidR="00565925" w:rsidRPr="004451C9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5D499832" w14:textId="07F28BAD" w:rsidR="00565925" w:rsidRPr="004451C9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EBABAC7" w14:textId="150E5BD4" w:rsidR="00565925" w:rsidRPr="004451C9" w:rsidRDefault="00565925" w:rsidP="004451C9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62E594E7" w14:textId="0FA7C8F1" w:rsidR="00DA4598" w:rsidRPr="004451C9" w:rsidRDefault="00DA459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3E0ACB" w:rsidRPr="003E0ACB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4451C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3E0ACB" w:rsidRPr="003E0ACB">
        <w:rPr>
          <w:rFonts w:asciiTheme="majorBidi" w:hAnsiTheme="majorBidi" w:cstheme="majorBidi"/>
          <w:spacing w:val="-2"/>
          <w:sz w:val="28"/>
          <w:szCs w:val="28"/>
        </w:rPr>
        <w:t>2564</w:t>
      </w:r>
      <w:r w:rsidRPr="004451C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451C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3E0ACB" w:rsidRPr="003E0ACB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4451C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>จำนวน</w:t>
      </w:r>
      <w:r w:rsidR="008F7563" w:rsidRPr="004451C9">
        <w:rPr>
          <w:rFonts w:asciiTheme="majorBidi" w:hAnsiTheme="majorBidi" w:cstheme="majorBidi" w:hint="cs"/>
          <w:spacing w:val="-2"/>
          <w:sz w:val="28"/>
          <w:szCs w:val="28"/>
          <w:cs/>
        </w:rPr>
        <w:t>เงิน</w:t>
      </w: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 w:cstheme="majorBidi"/>
          <w:spacing w:val="-2"/>
          <w:sz w:val="28"/>
          <w:szCs w:val="28"/>
        </w:rPr>
        <w:t>46</w:t>
      </w:r>
      <w:r w:rsidRPr="004451C9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pacing w:val="-2"/>
          <w:sz w:val="28"/>
          <w:szCs w:val="28"/>
        </w:rPr>
        <w:t>72</w:t>
      </w:r>
      <w:r w:rsidRPr="004451C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>ล้านบาท ประเมินราคาโดยผู้ประเมินราคาอิสระ</w:t>
      </w:r>
      <w:r w:rsidR="00D12B6D" w:rsidRPr="004451C9">
        <w:rPr>
          <w:rFonts w:asciiTheme="majorBidi" w:hAnsiTheme="majorBidi" w:hint="cs"/>
          <w:spacing w:val="-2"/>
          <w:sz w:val="28"/>
          <w:szCs w:val="28"/>
          <w:cs/>
        </w:rPr>
        <w:t>โดยใช้วิธีเปรียบเทียบราคาตลาด</w:t>
      </w:r>
      <w:r w:rsidR="00D12B6D" w:rsidRPr="004451C9">
        <w:rPr>
          <w:rFonts w:asciiTheme="majorBidi" w:hAnsiTheme="majorBidi"/>
          <w:spacing w:val="-2"/>
          <w:sz w:val="28"/>
          <w:szCs w:val="28"/>
          <w:cs/>
        </w:rPr>
        <w:t xml:space="preserve"> (</w:t>
      </w:r>
      <w:r w:rsidR="00D12B6D" w:rsidRPr="004451C9">
        <w:rPr>
          <w:rFonts w:asciiTheme="majorBidi" w:hAnsiTheme="majorBidi" w:cstheme="majorBidi"/>
          <w:spacing w:val="-2"/>
          <w:sz w:val="28"/>
          <w:szCs w:val="28"/>
        </w:rPr>
        <w:t xml:space="preserve">Market Comparison Approach) </w:t>
      </w: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E0ACB" w:rsidRPr="003E0ACB">
        <w:rPr>
          <w:rFonts w:asciiTheme="majorBidi" w:hAnsiTheme="majorBidi" w:cstheme="majorBidi"/>
          <w:spacing w:val="-2"/>
          <w:sz w:val="28"/>
          <w:szCs w:val="28"/>
        </w:rPr>
        <w:t>3</w:t>
      </w:r>
    </w:p>
    <w:p w14:paraId="307FB50F" w14:textId="77777777" w:rsidR="00DA4598" w:rsidRPr="004451C9" w:rsidRDefault="00DA4598" w:rsidP="004451C9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5A41D680" w14:textId="76711A86" w:rsidR="009D12FE" w:rsidRPr="004451C9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5A5C8C" w:rsidRPr="004451C9">
        <w:rPr>
          <w:rFonts w:asciiTheme="majorBidi" w:hAnsiTheme="majorBidi" w:cstheme="majorBidi"/>
          <w:sz w:val="28"/>
          <w:szCs w:val="28"/>
          <w:lang w:val="en-US"/>
        </w:rPr>
        <w:tab/>
      </w:r>
      <w:r w:rsidR="000D2C46" w:rsidRPr="004451C9">
        <w:rPr>
          <w:rFonts w:asciiTheme="majorBidi" w:hAnsiTheme="majorBidi" w:hint="cs"/>
          <w:sz w:val="28"/>
          <w:szCs w:val="28"/>
          <w:cs/>
          <w:lang w:val="en-US"/>
        </w:rPr>
        <w:t>ที่ดิน</w:t>
      </w:r>
      <w:r w:rsidR="000D2C46" w:rsidRPr="004451C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D2C46" w:rsidRPr="004451C9">
        <w:rPr>
          <w:rFonts w:asciiTheme="majorBidi" w:hAnsiTheme="majorBidi" w:hint="cs"/>
          <w:sz w:val="28"/>
          <w:szCs w:val="28"/>
          <w:cs/>
          <w:lang w:val="en-US"/>
        </w:rPr>
        <w:t>อาคารและอุปกรณ์</w:t>
      </w:r>
    </w:p>
    <w:p w14:paraId="2ACED208" w14:textId="3BB7847E" w:rsidR="002A0540" w:rsidRPr="004451C9" w:rsidRDefault="002A0540" w:rsidP="004451C9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B1E01D5" w14:textId="2E77BA5B" w:rsidR="00263502" w:rsidRPr="004451C9" w:rsidRDefault="0026350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</w:p>
    <w:p w14:paraId="4234F533" w14:textId="77777777" w:rsidR="00B13266" w:rsidRPr="004451C9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49394AAE" w14:textId="60610A1F" w:rsidR="00263502" w:rsidRPr="004451C9" w:rsidRDefault="00263502" w:rsidP="004451C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5F2CA41" w14:textId="77777777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E45FFAC" w14:textId="71BF9E4D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E6E3E15" w14:textId="77777777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C54F166" w14:textId="3DF65B13" w:rsidR="00263502" w:rsidRPr="004451C9" w:rsidRDefault="00263502" w:rsidP="004451C9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4451C9">
        <w:rPr>
          <w:rFonts w:asciiTheme="majorBidi" w:hAnsiTheme="majorBidi" w:cstheme="majorBidi"/>
          <w:color w:val="auto"/>
          <w:sz w:val="28"/>
          <w:szCs w:val="28"/>
          <w:cs/>
        </w:rPr>
        <w:t>ที่ดิน อาคาร และอุปกรณ์ รับรู้ในกำไรหรือขาดทุน</w:t>
      </w:r>
    </w:p>
    <w:p w14:paraId="65A54DC6" w14:textId="1AFD3768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F4345D4" w14:textId="1BC044F8" w:rsidR="00B13266" w:rsidRPr="004451C9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4451C9">
        <w:rPr>
          <w:rFonts w:asciiTheme="majorBidi" w:hAnsiTheme="majorBidi" w:cstheme="majorBidi" w:hint="cs"/>
          <w:i/>
          <w:iCs/>
          <w:color w:val="auto"/>
          <w:sz w:val="28"/>
          <w:szCs w:val="28"/>
          <w:cs/>
        </w:rPr>
        <w:t>ต้นทุนที่เกิดขึ้นในภายหลัง</w:t>
      </w:r>
    </w:p>
    <w:p w14:paraId="67466120" w14:textId="77777777" w:rsidR="00B13266" w:rsidRPr="004451C9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0"/>
          <w:szCs w:val="20"/>
          <w:cs/>
        </w:rPr>
      </w:pPr>
    </w:p>
    <w:p w14:paraId="18025A74" w14:textId="01E78579" w:rsidR="00263502" w:rsidRPr="004451C9" w:rsidRDefault="00263502" w:rsidP="004451C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  <w:r w:rsidRPr="004451C9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451C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 เมื่อกลุ่มบริษัทจะได้รับ</w:t>
      </w:r>
      <w:r w:rsidRPr="004451C9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4451C9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4451C9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6133773" w14:textId="77777777" w:rsidR="00B13266" w:rsidRPr="004451C9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0"/>
          <w:szCs w:val="20"/>
        </w:rPr>
      </w:pPr>
    </w:p>
    <w:p w14:paraId="5F4A39C6" w14:textId="77777777" w:rsidR="0043117E" w:rsidRPr="004451C9" w:rsidRDefault="0043117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D9687BF" w14:textId="7515C597" w:rsidR="00B13266" w:rsidRPr="004451C9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ค่าเสื่อมราคา</w:t>
      </w:r>
    </w:p>
    <w:p w14:paraId="2D54CB24" w14:textId="77777777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8945ECA" w14:textId="31C21BC7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4451C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4451C9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</w:t>
      </w:r>
      <w:r w:rsidRPr="004451C9">
        <w:rPr>
          <w:rFonts w:asciiTheme="majorBidi" w:hAnsiTheme="majorBidi" w:cstheme="majorBidi"/>
          <w:sz w:val="28"/>
          <w:szCs w:val="28"/>
          <w:cs/>
        </w:rPr>
        <w:t>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และติดตั้ง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6EFD281" w14:textId="7AF18ED6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9236309" w14:textId="5FD34CD9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837FF3E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63502" w:rsidRPr="004451C9" w14:paraId="005E6FB3" w14:textId="77777777" w:rsidTr="00A26348">
        <w:tc>
          <w:tcPr>
            <w:tcW w:w="5390" w:type="dxa"/>
          </w:tcPr>
          <w:p w14:paraId="2D9B1308" w14:textId="4D70C3EC" w:rsidR="00263502" w:rsidRPr="004451C9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14:paraId="3135EDAD" w14:textId="3F8946C6" w:rsidR="00263502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63502"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CEBE288" w14:textId="77777777" w:rsidR="00263502" w:rsidRPr="004451C9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63502" w:rsidRPr="004451C9" w14:paraId="36F5208F" w14:textId="77777777" w:rsidTr="004424F5">
        <w:tc>
          <w:tcPr>
            <w:tcW w:w="5390" w:type="dxa"/>
          </w:tcPr>
          <w:p w14:paraId="41EFD5E8" w14:textId="6B750C6A" w:rsidR="00263502" w:rsidRPr="004451C9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28EE01BF" w14:textId="1F5A0F4F" w:rsidR="00263502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3502"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4DC5C3CB" w14:textId="77777777" w:rsidR="00263502" w:rsidRPr="004451C9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63502" w:rsidRPr="004451C9" w14:paraId="6A035574" w14:textId="77777777" w:rsidTr="004424F5">
        <w:tc>
          <w:tcPr>
            <w:tcW w:w="5390" w:type="dxa"/>
          </w:tcPr>
          <w:p w14:paraId="74EED14F" w14:textId="16378CF0" w:rsidR="00263502" w:rsidRPr="004451C9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8E0A8DB" w14:textId="3C4F9B14" w:rsidR="00263502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63502"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proofErr w:type="gramEnd"/>
            <w:r w:rsidR="00263502"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2DBA956E" w14:textId="77777777" w:rsidR="00263502" w:rsidRPr="004451C9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26348" w:rsidRPr="004451C9" w14:paraId="4D3F0DC7" w14:textId="77777777" w:rsidTr="004424F5">
        <w:tc>
          <w:tcPr>
            <w:tcW w:w="5390" w:type="dxa"/>
            <w:shd w:val="clear" w:color="auto" w:fill="auto"/>
            <w:vAlign w:val="bottom"/>
          </w:tcPr>
          <w:p w14:paraId="00632F6E" w14:textId="77777777" w:rsidR="00A26348" w:rsidRPr="004451C9" w:rsidRDefault="00A2634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81F2D87" w14:textId="0EA5093C" w:rsidR="00A2634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6348"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proofErr w:type="gramEnd"/>
            <w:r w:rsidR="00A26348"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5F229871" w14:textId="77777777" w:rsidR="00A26348" w:rsidRPr="004451C9" w:rsidRDefault="00A2634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7006642" w14:textId="77777777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355FB916" w14:textId="43F04A4E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4451C9">
        <w:rPr>
          <w:rFonts w:asciiTheme="majorBidi" w:hAnsiTheme="majorBidi" w:cstheme="majorBidi" w:hint="cs"/>
          <w:i/>
          <w:iCs/>
          <w:sz w:val="28"/>
          <w:szCs w:val="28"/>
          <w:cs/>
        </w:rPr>
        <w:t>ขาดทุนจากการด้อยค่า</w:t>
      </w:r>
      <w:r w:rsidRPr="004451C9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  <w:t xml:space="preserve"> </w:t>
      </w:r>
    </w:p>
    <w:p w14:paraId="745F5937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  <w:cs/>
        </w:rPr>
      </w:pPr>
    </w:p>
    <w:p w14:paraId="344C42EE" w14:textId="5BE97B58" w:rsidR="00263502" w:rsidRPr="004451C9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 w:hint="cs"/>
          <w:sz w:val="28"/>
          <w:szCs w:val="28"/>
          <w:cs/>
        </w:rPr>
        <w:t>ยอดสินทรัพย์ตามบัญชีของ</w:t>
      </w: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 ได้รับการทบทวน ณ ทุกวันที่รายงานว่า</w:t>
      </w:r>
      <w:r w:rsidRPr="004451C9">
        <w:rPr>
          <w:rFonts w:asciiTheme="majorBidi" w:hAnsiTheme="majorBidi" w:cstheme="majorBidi"/>
          <w:sz w:val="28"/>
          <w:szCs w:val="28"/>
          <w:cs/>
        </w:rPr>
        <w:t>มีข้อบ่งชี้เรื่องการด้อยค่า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6" w:name="_Hlk87298023"/>
      <w:bookmarkStart w:id="7" w:name="_Hlk87102061"/>
      <w:r w:rsidRPr="004451C9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ที่เคยรับรู้ในงวดก่อน</w:t>
      </w:r>
      <w:r w:rsidRPr="004451C9">
        <w:rPr>
          <w:rFonts w:asciiTheme="majorBidi" w:hAnsiTheme="majorBidi" w:cstheme="majorBidi"/>
          <w:sz w:val="28"/>
          <w:szCs w:val="28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6"/>
    </w:p>
    <w:p w14:paraId="19DD8112" w14:textId="163CA097" w:rsidR="00AF5A98" w:rsidRPr="004451C9" w:rsidRDefault="00AF5A98" w:rsidP="004451C9"/>
    <w:p w14:paraId="4DF848DA" w14:textId="77777777" w:rsidR="003D4B52" w:rsidRPr="004451C9" w:rsidRDefault="003D4B5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  <w:sectPr w:rsidR="003D4B52" w:rsidRPr="004451C9" w:rsidSect="00A14EA7">
          <w:pgSz w:w="11909" w:h="16834" w:code="9"/>
          <w:pgMar w:top="691" w:right="1152" w:bottom="576" w:left="1440" w:header="634" w:footer="662" w:gutter="0"/>
          <w:cols w:space="720"/>
          <w:docGrid w:linePitch="245"/>
        </w:sectPr>
      </w:pPr>
    </w:p>
    <w:tbl>
      <w:tblPr>
        <w:tblW w:w="1494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050"/>
        <w:gridCol w:w="1440"/>
        <w:gridCol w:w="180"/>
        <w:gridCol w:w="1350"/>
        <w:gridCol w:w="180"/>
        <w:gridCol w:w="1260"/>
        <w:gridCol w:w="180"/>
        <w:gridCol w:w="1800"/>
        <w:gridCol w:w="180"/>
        <w:gridCol w:w="1260"/>
        <w:gridCol w:w="180"/>
        <w:gridCol w:w="1440"/>
        <w:gridCol w:w="180"/>
        <w:gridCol w:w="1260"/>
      </w:tblGrid>
      <w:tr w:rsidR="006D7674" w:rsidRPr="004451C9" w14:paraId="33AECEF5" w14:textId="77777777" w:rsidTr="003D4B52">
        <w:trPr>
          <w:trHeight w:val="378"/>
          <w:tblHeader/>
        </w:trPr>
        <w:tc>
          <w:tcPr>
            <w:tcW w:w="4050" w:type="dxa"/>
            <w:shd w:val="clear" w:color="auto" w:fill="auto"/>
          </w:tcPr>
          <w:p w14:paraId="446FA610" w14:textId="2EE979F4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3"/>
          </w:tcPr>
          <w:p w14:paraId="0A427C7F" w14:textId="504A319C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7674" w:rsidRPr="004451C9" w14:paraId="689CF619" w14:textId="77777777" w:rsidTr="003D4B52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54465708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85B96E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366032C0" w14:textId="77777777" w:rsidR="006D7674" w:rsidRPr="004451C9" w:rsidRDefault="006D7674" w:rsidP="004451C9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299E4AEE" w14:textId="591C7C69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80" w:type="dxa"/>
            <w:shd w:val="clear" w:color="auto" w:fill="auto"/>
          </w:tcPr>
          <w:p w14:paraId="38AD43D5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102522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  <w:p w14:paraId="086D72A1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9D345D4" w14:textId="77777777" w:rsidR="006D7674" w:rsidRPr="004451C9" w:rsidRDefault="006D7674" w:rsidP="004451C9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718C1BF" w14:textId="77777777" w:rsidR="003D4B52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ติดตั้ง</w:t>
            </w:r>
          </w:p>
          <w:p w14:paraId="2A99FD54" w14:textId="185D4DAC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70984EB6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4127D8" w14:textId="5C71F4A0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</w:tcPr>
          <w:p w14:paraId="24A29596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5168BF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2A2C2547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AB0FE0C" w14:textId="77777777" w:rsidR="003D4B52" w:rsidRPr="004451C9" w:rsidRDefault="003D4B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94C32" w14:textId="122A454B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7674" w:rsidRPr="004451C9" w14:paraId="050A8D4D" w14:textId="77777777" w:rsidTr="003D4B52">
        <w:trPr>
          <w:trHeight w:val="252"/>
          <w:tblHeader/>
        </w:trPr>
        <w:tc>
          <w:tcPr>
            <w:tcW w:w="4050" w:type="dxa"/>
            <w:shd w:val="clear" w:color="auto" w:fill="auto"/>
          </w:tcPr>
          <w:p w14:paraId="689A1869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3"/>
          </w:tcPr>
          <w:p w14:paraId="7AA77398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7674" w:rsidRPr="004451C9" w14:paraId="398131D3" w14:textId="77777777" w:rsidTr="003D4B52">
        <w:trPr>
          <w:trHeight w:val="360"/>
        </w:trPr>
        <w:tc>
          <w:tcPr>
            <w:tcW w:w="4050" w:type="dxa"/>
            <w:shd w:val="clear" w:color="auto" w:fill="auto"/>
          </w:tcPr>
          <w:p w14:paraId="00DB78DA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7E74F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31B0AB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375F3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E0BF6C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C6B66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5107BE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2A2B5C7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245E26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3C9CE4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55B9C6F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8D44B7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91D3A7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71B032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D7674" w:rsidRPr="004451C9" w14:paraId="24A007C0" w14:textId="77777777" w:rsidTr="003D4B52">
        <w:tc>
          <w:tcPr>
            <w:tcW w:w="4050" w:type="dxa"/>
            <w:shd w:val="clear" w:color="auto" w:fill="auto"/>
          </w:tcPr>
          <w:p w14:paraId="2C614651" w14:textId="23F8E496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AD36306" w14:textId="551A860D" w:rsidR="006D7674" w:rsidRPr="004451C9" w:rsidRDefault="006D7674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33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515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A8AAF9B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7F794C" w14:textId="5C2BBE1B" w:rsidR="006D7674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375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180" w:type="dxa"/>
            <w:shd w:val="clear" w:color="auto" w:fill="auto"/>
          </w:tcPr>
          <w:p w14:paraId="065CFDA1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7AB2A0" w14:textId="296158F8" w:rsidR="006D7674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563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262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6237340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90930E6" w14:textId="36D282C1" w:rsidR="006D7674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41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339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0A5A871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3BDC6E" w14:textId="62713C99" w:rsidR="006D7674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48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80" w:type="dxa"/>
          </w:tcPr>
          <w:p w14:paraId="69843895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7B970E" w14:textId="66D2EF71" w:rsidR="006D7674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43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261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05EAF47" w14:textId="77777777" w:rsidR="006D7674" w:rsidRPr="004451C9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7723A9" w14:textId="5BE7DECB" w:rsidR="006D7674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="00C17230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105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188</w:t>
            </w:r>
            <w:r w:rsidR="006D7674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614A8" w:rsidRPr="004451C9" w14:paraId="647DEBF6" w14:textId="77777777" w:rsidTr="003D4B52">
        <w:tc>
          <w:tcPr>
            <w:tcW w:w="4050" w:type="dxa"/>
            <w:shd w:val="clear" w:color="auto" w:fill="auto"/>
          </w:tcPr>
          <w:p w14:paraId="2A56263F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605FC07" w14:textId="00548CCC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A27AC5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4CDCC9" w14:textId="1DA4DEEC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549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1BF09BA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E4DDF7" w14:textId="2A4DCE25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4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164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F242BD1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9B1B7A8" w14:textId="57D19A76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133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1DF93DA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7FAA5" w14:textId="77777777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976DB9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592D9E" w14:textId="03A98516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33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306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F37F751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17AE13" w14:textId="3FE4D338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39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152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614A8" w:rsidRPr="004451C9" w14:paraId="0CB1915C" w14:textId="77777777" w:rsidTr="003D4B52">
        <w:tc>
          <w:tcPr>
            <w:tcW w:w="4050" w:type="dxa"/>
            <w:shd w:val="clear" w:color="auto" w:fill="auto"/>
          </w:tcPr>
          <w:p w14:paraId="4DD22D22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</w:tcPr>
          <w:p w14:paraId="131A595B" w14:textId="25805BC5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467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4E2B007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87F0AF" w14:textId="446FDBF2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32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342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5293207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71292F" w14:textId="5FD04DE1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38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80" w:type="dxa"/>
          </w:tcPr>
          <w:p w14:paraId="3845C69E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7E16D5E" w14:textId="0496A8A8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</w:t>
            </w:r>
            <w:r w:rsidR="005614A8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4E2DA469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93440" w14:textId="77777777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264881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B83AC0" w14:textId="58083D36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73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525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5B2D94E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73B10" w14:textId="77777777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4A8" w:rsidRPr="004451C9" w14:paraId="4A730D4D" w14:textId="77777777" w:rsidTr="003D4B52">
        <w:tc>
          <w:tcPr>
            <w:tcW w:w="4050" w:type="dxa"/>
            <w:shd w:val="clear" w:color="auto" w:fill="auto"/>
          </w:tcPr>
          <w:p w14:paraId="132220E9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53DBF" w14:textId="77777777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2E9D95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6024C3" w14:textId="1F565A6C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82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519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26F1932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264A2A" w14:textId="5D65015A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161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266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6F7ED2C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28881" w14:textId="4267B9A6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9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866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94B7655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780EE" w14:textId="44654595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345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DEA1370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F87598" w14:textId="2493E551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510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1C4341E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02BF5" w14:textId="4C153802" w:rsidR="005614A8" w:rsidRPr="004451C9" w:rsidRDefault="005614A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265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506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14A8" w:rsidRPr="004451C9" w14:paraId="15B01B1C" w14:textId="77777777" w:rsidTr="00D70EE7">
        <w:trPr>
          <w:trHeight w:val="58"/>
        </w:trPr>
        <w:tc>
          <w:tcPr>
            <w:tcW w:w="4050" w:type="dxa"/>
            <w:shd w:val="clear" w:color="auto" w:fill="auto"/>
          </w:tcPr>
          <w:p w14:paraId="3AD21EC3" w14:textId="18CAC074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2563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70EE7"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D70EE7" w:rsidRPr="004451C9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D70EE7"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697D57" w14:textId="4D4608AF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180" w:type="dxa"/>
            <w:shd w:val="clear" w:color="auto" w:fill="auto"/>
          </w:tcPr>
          <w:p w14:paraId="77FA70EE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B641A" w14:textId="10A71F1E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325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453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ECC2D35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EF3C72" w14:textId="43B32FAB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444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715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9EEB45C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0A2E" w14:textId="7C2C50D8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BB581F7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7D936" w14:textId="51E16107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385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864EFD1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5100DC" w14:textId="23EBF8F3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532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59AF341" w14:textId="77777777" w:rsidR="005614A8" w:rsidRPr="004451C9" w:rsidRDefault="005614A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2DDB5" w14:textId="496A1A36" w:rsidR="005614A8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878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834</w:t>
            </w:r>
            <w:r w:rsidR="005614A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70EE7" w:rsidRPr="004451C9" w14:paraId="2A65B9A4" w14:textId="77777777" w:rsidTr="00ED26CB">
        <w:tc>
          <w:tcPr>
            <w:tcW w:w="4050" w:type="dxa"/>
            <w:shd w:val="clear" w:color="auto" w:fill="auto"/>
          </w:tcPr>
          <w:p w14:paraId="65EAAEC8" w14:textId="283A38DB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774018AD" w14:textId="4C63A539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FFA5D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8B5420" w14:textId="6BD12075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6E2709B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ABC2BC" w14:textId="0693EBBB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80" w:type="dxa"/>
          </w:tcPr>
          <w:p w14:paraId="5A5A94D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00BECB1" w14:textId="1F4F48CD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80" w:type="dxa"/>
            <w:shd w:val="clear" w:color="auto" w:fill="auto"/>
          </w:tcPr>
          <w:p w14:paraId="4484292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2C8C40" w14:textId="093E5C4A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510D321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486B97" w14:textId="007A8A56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34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80" w:type="dxa"/>
            <w:shd w:val="clear" w:color="auto" w:fill="auto"/>
          </w:tcPr>
          <w:p w14:paraId="2F54264C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4DEC0E" w14:textId="1AAADF0E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39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  <w:tr w:rsidR="00D70EE7" w:rsidRPr="004451C9" w14:paraId="6B9C3412" w14:textId="77777777" w:rsidTr="00ED26CB">
        <w:tc>
          <w:tcPr>
            <w:tcW w:w="4050" w:type="dxa"/>
            <w:shd w:val="clear" w:color="auto" w:fill="auto"/>
          </w:tcPr>
          <w:p w14:paraId="157FB9E5" w14:textId="5CA40113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</w:tcPr>
          <w:p w14:paraId="600B4A60" w14:textId="25A6D9CE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3129F4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2350C0" w14:textId="54CAFFDE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66DDD128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ADCBAA" w14:textId="0A047B87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15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80" w:type="dxa"/>
          </w:tcPr>
          <w:p w14:paraId="346B1452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AF76648" w14:textId="7E0BC55C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501B9F7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25540" w14:textId="7B13624C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4D6619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528B80" w14:textId="1A6B4F6B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18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951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DBE6CB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5E7430" w14:textId="2276D8DD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0EE7" w:rsidRPr="004451C9" w14:paraId="7A8FD09E" w14:textId="77777777" w:rsidTr="00ED26CB">
        <w:tc>
          <w:tcPr>
            <w:tcW w:w="4050" w:type="dxa"/>
            <w:shd w:val="clear" w:color="auto" w:fill="auto"/>
          </w:tcPr>
          <w:p w14:paraId="23CA9748" w14:textId="1ACA15BD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1A5842" w14:textId="446A49B0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B8B12C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71AC9E" w14:textId="79EE7A25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28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071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F7F5C0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BA41C" w14:textId="4C907409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65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402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AF3AC7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12B8F4B" w14:textId="213FF86B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839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251015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E6B552" w14:textId="328AFB04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3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212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CC6CD6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2AE40" w14:textId="395EF912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250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A3B22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F75BF7" w14:textId="4757E7C8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100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774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0EE7" w:rsidRPr="004451C9" w14:paraId="6D6B2A88" w14:textId="77777777" w:rsidTr="00ED26CB">
        <w:tc>
          <w:tcPr>
            <w:tcW w:w="4050" w:type="dxa"/>
            <w:shd w:val="clear" w:color="auto" w:fill="auto"/>
          </w:tcPr>
          <w:p w14:paraId="5EECF5CD" w14:textId="5D38F80B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EAB83" w14:textId="1A983465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180" w:type="dxa"/>
            <w:shd w:val="clear" w:color="auto" w:fill="auto"/>
          </w:tcPr>
          <w:p w14:paraId="3926ABF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FE160" w14:textId="637ECBFA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180" w:type="dxa"/>
            <w:shd w:val="clear" w:color="auto" w:fill="auto"/>
          </w:tcPr>
          <w:p w14:paraId="5F95CDA8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FF7F33" w14:textId="266DA088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641</w:t>
            </w:r>
          </w:p>
        </w:tc>
        <w:tc>
          <w:tcPr>
            <w:tcW w:w="180" w:type="dxa"/>
          </w:tcPr>
          <w:p w14:paraId="34BF80D9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EDCF3" w14:textId="15589A9C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180" w:type="dxa"/>
            <w:shd w:val="clear" w:color="auto" w:fill="auto"/>
          </w:tcPr>
          <w:p w14:paraId="022F212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6DA6F" w14:textId="490407CE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180" w:type="dxa"/>
          </w:tcPr>
          <w:p w14:paraId="38C6C04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CC0AA3" w14:textId="7DBE54BD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180" w:type="dxa"/>
            <w:shd w:val="clear" w:color="auto" w:fill="auto"/>
          </w:tcPr>
          <w:p w14:paraId="1DC0DFB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23FED" w14:textId="5B49492B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817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089</w:t>
            </w:r>
          </w:p>
        </w:tc>
      </w:tr>
      <w:tr w:rsidR="00D70EE7" w:rsidRPr="004451C9" w14:paraId="341BF7F5" w14:textId="77777777" w:rsidTr="00D70EE7">
        <w:tc>
          <w:tcPr>
            <w:tcW w:w="4050" w:type="dxa"/>
            <w:shd w:val="clear" w:color="auto" w:fill="auto"/>
          </w:tcPr>
          <w:p w14:paraId="398AAD3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9685E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71DB9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08A994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05423F6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C2EB0A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48C33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2B45D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EB530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9C18A9" w14:textId="0422678E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AEE3A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141F0F4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577DD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7942E1B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B98CF7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B619A5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A3DA3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8CB8E1A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746E5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3C07BC0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4FD5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33786D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C9B3B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0EE7" w:rsidRPr="004451C9" w14:paraId="7EBE0235" w14:textId="77777777" w:rsidTr="003D4B52">
        <w:tc>
          <w:tcPr>
            <w:tcW w:w="4050" w:type="dxa"/>
            <w:shd w:val="clear" w:color="auto" w:fill="auto"/>
          </w:tcPr>
          <w:p w14:paraId="2DB687F9" w14:textId="68AE93F3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ราคาและขาดทุนจากการด้อยค่า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B2676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4F4FE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B89B32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269DF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85D2B0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F05CE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285E17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AE41D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1AD41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00602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7581E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069424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6DF0DB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EE7" w:rsidRPr="004451C9" w14:paraId="4A5FCA1B" w14:textId="77777777" w:rsidTr="003D4B52">
        <w:tc>
          <w:tcPr>
            <w:tcW w:w="4050" w:type="dxa"/>
            <w:shd w:val="clear" w:color="auto" w:fill="auto"/>
          </w:tcPr>
          <w:p w14:paraId="5A67A6CF" w14:textId="00891BFA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5774145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0FC76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0FA35" w14:textId="05459C69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306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80" w:type="dxa"/>
            <w:shd w:val="clear" w:color="auto" w:fill="auto"/>
          </w:tcPr>
          <w:p w14:paraId="2E6B838B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A23F7D" w14:textId="18F1927F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474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010</w:t>
            </w:r>
          </w:p>
        </w:tc>
        <w:tc>
          <w:tcPr>
            <w:tcW w:w="180" w:type="dxa"/>
          </w:tcPr>
          <w:p w14:paraId="046A900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2337EE" w14:textId="0A0DB0C0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31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80" w:type="dxa"/>
            <w:shd w:val="clear" w:color="auto" w:fill="auto"/>
          </w:tcPr>
          <w:p w14:paraId="6D25567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72E520" w14:textId="410FA5B7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29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80" w:type="dxa"/>
          </w:tcPr>
          <w:p w14:paraId="6ECCEAFE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600178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252159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7D3B7B" w14:textId="2F663FE7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841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689</w:t>
            </w:r>
          </w:p>
        </w:tc>
      </w:tr>
      <w:tr w:rsidR="00D70EE7" w:rsidRPr="004451C9" w14:paraId="240657F7" w14:textId="77777777" w:rsidTr="003D4B52">
        <w:tc>
          <w:tcPr>
            <w:tcW w:w="4050" w:type="dxa"/>
            <w:shd w:val="clear" w:color="auto" w:fill="auto"/>
          </w:tcPr>
          <w:p w14:paraId="57D9414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44AA27F8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CC338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E0B09C" w14:textId="57735B36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9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80" w:type="dxa"/>
            <w:shd w:val="clear" w:color="auto" w:fill="auto"/>
          </w:tcPr>
          <w:p w14:paraId="68E414DB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00FAA4" w14:textId="1D0C7078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20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80" w:type="dxa"/>
          </w:tcPr>
          <w:p w14:paraId="6D9C1A5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8AADD90" w14:textId="6638D210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80" w:type="dxa"/>
            <w:shd w:val="clear" w:color="auto" w:fill="auto"/>
          </w:tcPr>
          <w:p w14:paraId="6E029714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6ADC30" w14:textId="33847383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80" w:type="dxa"/>
          </w:tcPr>
          <w:p w14:paraId="428E1C7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E5F064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42842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C95674" w14:textId="33E63657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35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D70EE7" w:rsidRPr="004451C9" w14:paraId="65460C11" w14:textId="77777777" w:rsidTr="003D4B52">
        <w:tc>
          <w:tcPr>
            <w:tcW w:w="4050" w:type="dxa"/>
            <w:shd w:val="clear" w:color="auto" w:fill="auto"/>
          </w:tcPr>
          <w:p w14:paraId="39392D79" w14:textId="423C64AF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619249A1" w14:textId="4BB062B8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1F9B0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8C1B57" w14:textId="47B0E84C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19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000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019560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C4343" w14:textId="10F98AD6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000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33D54C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2EB393B" w14:textId="4A5FEB6D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FF508B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C1C29B" w14:textId="699FA4B6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53938A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50102B" w14:textId="1CA5E220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88FEF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AB00AF" w14:textId="0DB1988A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30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000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0EE7" w:rsidRPr="004451C9" w14:paraId="46602354" w14:textId="77777777" w:rsidTr="003D4B52">
        <w:tc>
          <w:tcPr>
            <w:tcW w:w="4050" w:type="dxa"/>
            <w:shd w:val="clear" w:color="auto" w:fill="auto"/>
          </w:tcPr>
          <w:p w14:paraId="22695E9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5DEE97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96F1B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4EC86" w14:textId="21103FB9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63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201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BB2BD1A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0D61EB" w14:textId="098A1A0E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148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935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80" w:type="dxa"/>
          </w:tcPr>
          <w:p w14:paraId="3372352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F2A7D" w14:textId="7C5955BD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9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251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80" w:type="dxa"/>
            <w:shd w:val="clear" w:color="auto" w:fill="auto"/>
          </w:tcPr>
          <w:p w14:paraId="26BDC2CC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C73A" w14:textId="62C7229B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10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317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80" w:type="dxa"/>
          </w:tcPr>
          <w:p w14:paraId="2875E1F9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AE87F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61E3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1E1CB" w14:textId="47E63C6F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231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704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0EE7" w:rsidRPr="004451C9" w14:paraId="00F20F3B" w14:textId="77777777" w:rsidTr="002C382A">
        <w:tc>
          <w:tcPr>
            <w:tcW w:w="4050" w:type="dxa"/>
            <w:shd w:val="clear" w:color="auto" w:fill="auto"/>
          </w:tcPr>
          <w:p w14:paraId="71382DA5" w14:textId="65C4FD4D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2563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2F9614B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16292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358BC5" w14:textId="1972D75E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234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009</w:t>
            </w:r>
          </w:p>
        </w:tc>
        <w:tc>
          <w:tcPr>
            <w:tcW w:w="180" w:type="dxa"/>
            <w:shd w:val="clear" w:color="auto" w:fill="auto"/>
          </w:tcPr>
          <w:p w14:paraId="0E3FE3CE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130424" w14:textId="4E89A44B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180" w:type="dxa"/>
          </w:tcPr>
          <w:p w14:paraId="2892BCA9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05C623C" w14:textId="1AC0FE1E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80" w:type="dxa"/>
            <w:shd w:val="clear" w:color="auto" w:fill="auto"/>
          </w:tcPr>
          <w:p w14:paraId="13314C2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440C8C" w14:textId="003AC55E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180" w:type="dxa"/>
          </w:tcPr>
          <w:p w14:paraId="7EA24B85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26054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A52FB0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343EF" w14:textId="5C692019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615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265</w:t>
            </w:r>
          </w:p>
        </w:tc>
      </w:tr>
      <w:tr w:rsidR="00D70EE7" w:rsidRPr="004451C9" w14:paraId="24A9E9EB" w14:textId="77777777" w:rsidTr="00ED26CB">
        <w:tc>
          <w:tcPr>
            <w:tcW w:w="4050" w:type="dxa"/>
            <w:shd w:val="clear" w:color="auto" w:fill="auto"/>
          </w:tcPr>
          <w:p w14:paraId="00E34274" w14:textId="175B768A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29790B0C" w14:textId="2768A34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A999F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84461A" w14:textId="423C4DFA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9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80" w:type="dxa"/>
            <w:shd w:val="clear" w:color="auto" w:fill="auto"/>
          </w:tcPr>
          <w:p w14:paraId="3982197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7CD6F" w14:textId="0EBBA80A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21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80" w:type="dxa"/>
          </w:tcPr>
          <w:p w14:paraId="5F31080B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70E7D56" w14:textId="74670B15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01EB494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67C898" w14:textId="2DDE3472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80" w:type="dxa"/>
          </w:tcPr>
          <w:p w14:paraId="3A873CD9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362234" w14:textId="4B3E5D9D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CB08C5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1C4C5A" w14:textId="7F78549D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35</w:t>
            </w:r>
            <w:r w:rsidR="00D70EE7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D70EE7" w:rsidRPr="004451C9" w14:paraId="5E116699" w14:textId="77777777" w:rsidTr="00ED26CB">
        <w:tc>
          <w:tcPr>
            <w:tcW w:w="4050" w:type="dxa"/>
            <w:shd w:val="clear" w:color="auto" w:fill="auto"/>
          </w:tcPr>
          <w:p w14:paraId="0B24EF38" w14:textId="2ADF58DC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22F9E9B3" w14:textId="2D5BE2B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72DE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F8C166" w14:textId="3FE1321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000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202EA8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AAE39C" w14:textId="3FAF2B6E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500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5EAA5D2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5E85470" w14:textId="587C5916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C1CE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EEEB44" w14:textId="047A4812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C4860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561A1A" w14:textId="3D07F4B6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341855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965A41" w14:textId="36BF1966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13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500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0EE7" w:rsidRPr="004451C9" w14:paraId="68EBCE93" w14:textId="77777777" w:rsidTr="00ED26CB">
        <w:tc>
          <w:tcPr>
            <w:tcW w:w="4050" w:type="dxa"/>
            <w:shd w:val="clear" w:color="auto" w:fill="auto"/>
          </w:tcPr>
          <w:p w14:paraId="61E6B3A0" w14:textId="5560C9C3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85F509" w14:textId="6AD79F62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165A6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96C5C2" w14:textId="700B2CB5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20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904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2D80FE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A37C2" w14:textId="7758D1ED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59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267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DFA031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565045" w14:textId="77906EDA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645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522DA5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AE1730" w14:textId="567DAEB1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654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1BC7D35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1C1BE5" w14:textId="622CC490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66D829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7F9108" w14:textId="137DC84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85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470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0EE7" w:rsidRPr="004451C9" w14:paraId="5D361546" w14:textId="77777777" w:rsidTr="00ED26CB">
        <w:tc>
          <w:tcPr>
            <w:tcW w:w="4050" w:type="dxa"/>
            <w:shd w:val="clear" w:color="auto" w:fill="auto"/>
          </w:tcPr>
          <w:p w14:paraId="668704BB" w14:textId="58F104A4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D60F5" w14:textId="73BC4191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0D8DD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74E17" w14:textId="642E762B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214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898</w:t>
            </w:r>
          </w:p>
        </w:tc>
        <w:tc>
          <w:tcPr>
            <w:tcW w:w="180" w:type="dxa"/>
            <w:shd w:val="clear" w:color="auto" w:fill="auto"/>
          </w:tcPr>
          <w:p w14:paraId="504BB22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FE6E4B" w14:textId="4FD26EE8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291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180" w:type="dxa"/>
          </w:tcPr>
          <w:p w14:paraId="75D9EAD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331C5" w14:textId="613C5933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80" w:type="dxa"/>
            <w:shd w:val="clear" w:color="auto" w:fill="auto"/>
          </w:tcPr>
          <w:p w14:paraId="2F69201E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1F8A9" w14:textId="27570E64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633</w:t>
            </w:r>
          </w:p>
        </w:tc>
        <w:tc>
          <w:tcPr>
            <w:tcW w:w="180" w:type="dxa"/>
          </w:tcPr>
          <w:p w14:paraId="39AD5C7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C0F874" w14:textId="6733D734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084EF5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9FE86" w14:textId="7F76912A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551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501</w:t>
            </w:r>
          </w:p>
        </w:tc>
      </w:tr>
      <w:tr w:rsidR="00D70EE7" w:rsidRPr="004451C9" w14:paraId="03B5C35E" w14:textId="77777777" w:rsidTr="003D4B5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468970DA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BB3DE1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7419CA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24A50B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7DC44B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8447F97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46DF814C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70185B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263031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79A33A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477D23E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3C97D1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3D1FDFB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09595A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0EE7" w:rsidRPr="004451C9" w14:paraId="0A4D384D" w14:textId="77777777" w:rsidTr="003D4B52">
        <w:trPr>
          <w:trHeight w:val="368"/>
        </w:trPr>
        <w:tc>
          <w:tcPr>
            <w:tcW w:w="4050" w:type="dxa"/>
            <w:shd w:val="clear" w:color="auto" w:fill="auto"/>
          </w:tcPr>
          <w:p w14:paraId="6F148F50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AE9AD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733DD5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17DFC3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EFFBFA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A2923E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D1281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FB0252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94DE3A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1E3A1F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A8BC68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50D971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B2A109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8C012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EE7" w:rsidRPr="004451C9" w14:paraId="114C61DC" w14:textId="77777777" w:rsidTr="00D70EE7">
        <w:trPr>
          <w:trHeight w:val="368"/>
        </w:trPr>
        <w:tc>
          <w:tcPr>
            <w:tcW w:w="4050" w:type="dxa"/>
            <w:shd w:val="clear" w:color="auto" w:fill="auto"/>
            <w:vAlign w:val="bottom"/>
          </w:tcPr>
          <w:p w14:paraId="53EB5D31" w14:textId="1177E1C2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30835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3E7FD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B49D9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0CF5A7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38F01F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6090A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39B3EA0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BE4AAE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3C4C8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E1291D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F30C10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228314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0B51C3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EE7" w:rsidRPr="004451C9" w14:paraId="080B22EF" w14:textId="77777777" w:rsidTr="00ED26CB">
        <w:trPr>
          <w:trHeight w:val="368"/>
        </w:trPr>
        <w:tc>
          <w:tcPr>
            <w:tcW w:w="4050" w:type="dxa"/>
            <w:shd w:val="clear" w:color="auto" w:fill="auto"/>
          </w:tcPr>
          <w:p w14:paraId="5C676C21" w14:textId="45B03E83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6AC0DC0" w14:textId="2E28BBE0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1983779" w14:textId="0327296D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794E3B1" w14:textId="324E33A1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444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5EFC2C2" w14:textId="3E26FE61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0F74EE" w14:textId="3C3E4A5C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109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647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E0589E1" w14:textId="1B7985B8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5875827" w14:textId="692999DF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44D9ABA" w14:textId="7842F040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0357AC8" w14:textId="718648B9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346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EB420C1" w14:textId="33844A03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593447" w14:textId="757FEF3D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532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C37490F" w14:textId="38663952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FFA7FF1" w14:textId="48368BEB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263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569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70EE7" w:rsidRPr="004451C9" w14:paraId="6C48D589" w14:textId="77777777" w:rsidTr="00D70EE7">
        <w:trPr>
          <w:trHeight w:val="38"/>
        </w:trPr>
        <w:tc>
          <w:tcPr>
            <w:tcW w:w="4050" w:type="dxa"/>
            <w:shd w:val="clear" w:color="auto" w:fill="auto"/>
          </w:tcPr>
          <w:p w14:paraId="153BF878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7DC33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0876AB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16C92C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3308823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E35BEA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849F87F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CF0DD5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A527B38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4E0130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0907338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0A0EA95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8543BA9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817A97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0EE7" w:rsidRPr="004451C9" w14:paraId="431BDE43" w14:textId="77777777" w:rsidTr="00D70EE7">
        <w:tc>
          <w:tcPr>
            <w:tcW w:w="4050" w:type="dxa"/>
            <w:shd w:val="clear" w:color="auto" w:fill="auto"/>
            <w:vAlign w:val="bottom"/>
          </w:tcPr>
          <w:p w14:paraId="4F759992" w14:textId="3BD7604A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14755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6A8B26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93A01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E2DBF4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1D0432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36C304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E4238D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34D3C8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AD675C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6632E1A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EC9B0C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050215" w14:textId="7777777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DE0F4" w14:textId="77777777" w:rsidR="00D70EE7" w:rsidRPr="004451C9" w:rsidRDefault="00D70EE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0EE7" w:rsidRPr="004451C9" w14:paraId="2B3900C9" w14:textId="77777777" w:rsidTr="00ED26CB">
        <w:tc>
          <w:tcPr>
            <w:tcW w:w="4050" w:type="dxa"/>
            <w:shd w:val="clear" w:color="auto" w:fill="auto"/>
          </w:tcPr>
          <w:p w14:paraId="3C858995" w14:textId="560F855D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9FBFD88" w14:textId="4AC8362F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33A3389" w14:textId="41E4D06F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AD7BC2C" w14:textId="6021E0AC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180" w:type="dxa"/>
            <w:shd w:val="clear" w:color="auto" w:fill="auto"/>
          </w:tcPr>
          <w:p w14:paraId="715AE709" w14:textId="1A771BCD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5E2933" w14:textId="38B38143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80" w:type="dxa"/>
          </w:tcPr>
          <w:p w14:paraId="025F56C8" w14:textId="0C0D8BBE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E90F48D" w14:textId="73510A0E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80" w:type="dxa"/>
            <w:shd w:val="clear" w:color="auto" w:fill="auto"/>
          </w:tcPr>
          <w:p w14:paraId="3A027A0D" w14:textId="57A492B6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C111161" w14:textId="153907A6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180" w:type="dxa"/>
          </w:tcPr>
          <w:p w14:paraId="05D462C0" w14:textId="5F22D95B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FDD0F2E" w14:textId="525890A0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180" w:type="dxa"/>
            <w:shd w:val="clear" w:color="auto" w:fill="auto"/>
          </w:tcPr>
          <w:p w14:paraId="1E9C30BA" w14:textId="240E5DF7" w:rsidR="00D70EE7" w:rsidRPr="004451C9" w:rsidRDefault="00D70EE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9062151" w14:textId="4FB4F867" w:rsidR="00D70EE7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265</w:t>
            </w:r>
            <w:r w:rsidR="00D70EE7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</w:p>
        </w:tc>
      </w:tr>
    </w:tbl>
    <w:p w14:paraId="6984543B" w14:textId="387B4475" w:rsidR="002C382A" w:rsidRPr="004451C9" w:rsidRDefault="002C382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94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050"/>
        <w:gridCol w:w="1440"/>
        <w:gridCol w:w="180"/>
        <w:gridCol w:w="1350"/>
        <w:gridCol w:w="180"/>
        <w:gridCol w:w="1260"/>
        <w:gridCol w:w="180"/>
        <w:gridCol w:w="1800"/>
        <w:gridCol w:w="180"/>
        <w:gridCol w:w="1260"/>
        <w:gridCol w:w="180"/>
        <w:gridCol w:w="1440"/>
        <w:gridCol w:w="180"/>
        <w:gridCol w:w="1260"/>
      </w:tblGrid>
      <w:tr w:rsidR="002C382A" w:rsidRPr="004451C9" w14:paraId="363ED7F1" w14:textId="77777777" w:rsidTr="00ED26CB">
        <w:trPr>
          <w:trHeight w:val="378"/>
          <w:tblHeader/>
        </w:trPr>
        <w:tc>
          <w:tcPr>
            <w:tcW w:w="4050" w:type="dxa"/>
            <w:shd w:val="clear" w:color="auto" w:fill="auto"/>
          </w:tcPr>
          <w:p w14:paraId="4C9D5EA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3"/>
          </w:tcPr>
          <w:p w14:paraId="4C460BC8" w14:textId="36C34FAB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382A" w:rsidRPr="004451C9" w14:paraId="0C5D5ECD" w14:textId="77777777" w:rsidTr="00ED26CB">
        <w:trPr>
          <w:trHeight w:val="68"/>
          <w:tblHeader/>
        </w:trPr>
        <w:tc>
          <w:tcPr>
            <w:tcW w:w="4050" w:type="dxa"/>
            <w:shd w:val="clear" w:color="auto" w:fill="auto"/>
          </w:tcPr>
          <w:p w14:paraId="23EEFBB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23A5F3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34627C85" w14:textId="77777777" w:rsidR="002C382A" w:rsidRPr="004451C9" w:rsidRDefault="002C382A" w:rsidP="004451C9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414FCA1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80" w:type="dxa"/>
            <w:shd w:val="clear" w:color="auto" w:fill="auto"/>
          </w:tcPr>
          <w:p w14:paraId="2D09A58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203AE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  <w:p w14:paraId="7D81A53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71ABDFE8" w14:textId="77777777" w:rsidR="002C382A" w:rsidRPr="004451C9" w:rsidRDefault="002C382A" w:rsidP="004451C9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B9B8A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ติดตั้ง</w:t>
            </w:r>
          </w:p>
          <w:p w14:paraId="14ED8B6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7809B2C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1B62C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</w:tcPr>
          <w:p w14:paraId="60A8CC26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ACAA9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6918519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FE202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24A1B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382A" w:rsidRPr="004451C9" w14:paraId="1CB930F2" w14:textId="77777777" w:rsidTr="00ED26CB">
        <w:trPr>
          <w:trHeight w:val="252"/>
          <w:tblHeader/>
        </w:trPr>
        <w:tc>
          <w:tcPr>
            <w:tcW w:w="4050" w:type="dxa"/>
            <w:shd w:val="clear" w:color="auto" w:fill="auto"/>
          </w:tcPr>
          <w:p w14:paraId="750A861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3"/>
          </w:tcPr>
          <w:p w14:paraId="2FC7BD6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382A" w:rsidRPr="004451C9" w14:paraId="11E3F066" w14:textId="77777777" w:rsidTr="00ED26CB">
        <w:trPr>
          <w:trHeight w:val="360"/>
        </w:trPr>
        <w:tc>
          <w:tcPr>
            <w:tcW w:w="4050" w:type="dxa"/>
            <w:shd w:val="clear" w:color="auto" w:fill="auto"/>
          </w:tcPr>
          <w:p w14:paraId="07976D5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94EC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603BC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E1209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AB697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FAC23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F8AD36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219E18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EE145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8F4A1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19165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7AC8D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78CE8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970D3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C382A" w:rsidRPr="004451C9" w14:paraId="4C5A0AD6" w14:textId="77777777" w:rsidTr="00ED26CB">
        <w:tc>
          <w:tcPr>
            <w:tcW w:w="4050" w:type="dxa"/>
            <w:shd w:val="clear" w:color="auto" w:fill="auto"/>
          </w:tcPr>
          <w:p w14:paraId="708A299B" w14:textId="5A156ECE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F6B141E" w14:textId="3AB2D5BE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33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515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9EFC9F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25024C" w14:textId="23ABC4E6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292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19D5DC1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6997A7" w14:textId="21F29391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410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332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9EBC31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A78ED7" w14:textId="7E1FACBA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32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766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B1F86E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87199F" w14:textId="32B5E04E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48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80" w:type="dxa"/>
          </w:tcPr>
          <w:p w14:paraId="40EEAA1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0069E9" w14:textId="3A6E4A03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43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261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DEBC78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52E64F" w14:textId="4CC3A7BF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861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114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C382A" w:rsidRPr="004451C9" w14:paraId="08441131" w14:textId="77777777" w:rsidTr="00ED26CB">
        <w:tc>
          <w:tcPr>
            <w:tcW w:w="4050" w:type="dxa"/>
            <w:shd w:val="clear" w:color="auto" w:fill="auto"/>
          </w:tcPr>
          <w:p w14:paraId="355E9F0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A0820AC" w14:textId="61B4D37D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DA186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E666C1" w14:textId="0EA40836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549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B00DD6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3A3918" w14:textId="798ECC75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4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164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73AD198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B9E2CE" w14:textId="3248E117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133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03ED5A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980359" w14:textId="1667AE53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3C53B5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820916" w14:textId="0DFE92F4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33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306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7A38FB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CC7F7F" w14:textId="1A77DA1D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39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152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C382A" w:rsidRPr="004451C9" w14:paraId="293D3303" w14:textId="77777777" w:rsidTr="00ED26CB">
        <w:tc>
          <w:tcPr>
            <w:tcW w:w="4050" w:type="dxa"/>
            <w:shd w:val="clear" w:color="auto" w:fill="auto"/>
          </w:tcPr>
          <w:p w14:paraId="3654476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</w:tcPr>
          <w:p w14:paraId="5A447357" w14:textId="493A0B3C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467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F09B58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8615F3" w14:textId="6380111B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32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342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D04C23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9AFDD6" w14:textId="72395469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38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80" w:type="dxa"/>
          </w:tcPr>
          <w:p w14:paraId="5708ED7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8A7EDE" w14:textId="4625159D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3831CA9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34CDD4" w14:textId="476F23B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C91DD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8AF3E3" w14:textId="3BECB131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73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525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4BB0E1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17DB1A" w14:textId="68717473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82A" w:rsidRPr="004451C9" w14:paraId="70D59B63" w14:textId="77777777" w:rsidTr="00ED26CB">
        <w:tc>
          <w:tcPr>
            <w:tcW w:w="4050" w:type="dxa"/>
            <w:shd w:val="clear" w:color="auto" w:fill="auto"/>
          </w:tcPr>
          <w:p w14:paraId="2BDAC74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B58FE" w14:textId="3D9480CD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31C13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ECE5CFC" w14:textId="6D9779E5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D1FFA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493D73" w14:textId="66C9E475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336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0C73CD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5082C" w14:textId="65D2DF91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293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C76F8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F6B6F" w14:textId="1B7D8463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293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2995AC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CE395" w14:textId="39BB19C6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510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F389B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63ED7" w14:textId="500D5D32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432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82A" w:rsidRPr="004451C9" w14:paraId="4978ECC4" w14:textId="77777777" w:rsidTr="00ED26CB">
        <w:trPr>
          <w:trHeight w:val="58"/>
        </w:trPr>
        <w:tc>
          <w:tcPr>
            <w:tcW w:w="4050" w:type="dxa"/>
            <w:shd w:val="clear" w:color="auto" w:fill="auto"/>
          </w:tcPr>
          <w:p w14:paraId="4DB72AA3" w14:textId="24EAA0BC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2563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EB8ADB" w14:textId="4AB0D8F7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180" w:type="dxa"/>
            <w:shd w:val="clear" w:color="auto" w:fill="auto"/>
          </w:tcPr>
          <w:p w14:paraId="153AACA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E6C3F" w14:textId="6D1BD0C9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325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453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98B5DB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9805FC" w14:textId="4A6D94F3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444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715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D2A64B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6CE52" w14:textId="4C630548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905F3B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35161" w14:textId="006F0C27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385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135BBE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723BA" w14:textId="1E83AEBD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532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6A26BF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5A573" w14:textId="3D80C205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878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834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C382A" w:rsidRPr="004451C9" w14:paraId="330B893D" w14:textId="77777777" w:rsidTr="00ED26CB">
        <w:tc>
          <w:tcPr>
            <w:tcW w:w="4050" w:type="dxa"/>
            <w:shd w:val="clear" w:color="auto" w:fill="auto"/>
          </w:tcPr>
          <w:p w14:paraId="3F1FF9B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8BAB0A6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17B6B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CA0963" w14:textId="735AC727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4ED6F28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241864" w14:textId="6A5318F5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80" w:type="dxa"/>
          </w:tcPr>
          <w:p w14:paraId="2EC86FE6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A798D8A" w14:textId="42311340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80" w:type="dxa"/>
            <w:shd w:val="clear" w:color="auto" w:fill="auto"/>
          </w:tcPr>
          <w:p w14:paraId="0437CFD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2C0885" w14:textId="523F8E87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704FCBB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4790B0" w14:textId="1CE93E76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34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80" w:type="dxa"/>
            <w:shd w:val="clear" w:color="auto" w:fill="auto"/>
          </w:tcPr>
          <w:p w14:paraId="14867BF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4F80C4" w14:textId="06CE4EE4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39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  <w:tr w:rsidR="002C382A" w:rsidRPr="004451C9" w14:paraId="4F5772F4" w14:textId="77777777" w:rsidTr="00ED26CB">
        <w:tc>
          <w:tcPr>
            <w:tcW w:w="4050" w:type="dxa"/>
            <w:shd w:val="clear" w:color="auto" w:fill="auto"/>
          </w:tcPr>
          <w:p w14:paraId="5C9CBF2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</w:tcPr>
          <w:p w14:paraId="045F0F45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D98F7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611043" w14:textId="60A18EE8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5CB999E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127C6" w14:textId="26493ADD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15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80" w:type="dxa"/>
          </w:tcPr>
          <w:p w14:paraId="5F6FCB5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ED9B953" w14:textId="6F754CA1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61A79FB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A7CF6D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CD8A8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480F52" w14:textId="4BA40EFD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18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951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80920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70180D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82A" w:rsidRPr="004451C9" w14:paraId="18DBBCF7" w14:textId="77777777" w:rsidTr="00ED26CB">
        <w:tc>
          <w:tcPr>
            <w:tcW w:w="4050" w:type="dxa"/>
            <w:shd w:val="clear" w:color="auto" w:fill="auto"/>
          </w:tcPr>
          <w:p w14:paraId="68E1D86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36BDA2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15B2C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77C48B" w14:textId="3D275542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28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071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ABC034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D79603" w14:textId="2F252A7E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65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402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EA2C04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B7B07F" w14:textId="78EDF536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839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FADB4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BAA575" w14:textId="6AB8190F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3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212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A6A469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237EA0" w14:textId="15913CB2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250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BDA38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3859D8" w14:textId="2949E2E8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100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774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82A" w:rsidRPr="004451C9" w14:paraId="0D88AC38" w14:textId="77777777" w:rsidTr="00ED26CB">
        <w:tc>
          <w:tcPr>
            <w:tcW w:w="4050" w:type="dxa"/>
            <w:shd w:val="clear" w:color="auto" w:fill="auto"/>
          </w:tcPr>
          <w:p w14:paraId="40ED0F32" w14:textId="74D9CA80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CC53B" w14:textId="00AAEE62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180" w:type="dxa"/>
            <w:shd w:val="clear" w:color="auto" w:fill="auto"/>
          </w:tcPr>
          <w:p w14:paraId="24D760F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0D413" w14:textId="77BD89F3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180" w:type="dxa"/>
            <w:shd w:val="clear" w:color="auto" w:fill="auto"/>
          </w:tcPr>
          <w:p w14:paraId="1BC4DB0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12AA2D" w14:textId="4DB6D06A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641</w:t>
            </w:r>
          </w:p>
        </w:tc>
        <w:tc>
          <w:tcPr>
            <w:tcW w:w="180" w:type="dxa"/>
          </w:tcPr>
          <w:p w14:paraId="6917610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14957" w14:textId="212FD4A0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180" w:type="dxa"/>
            <w:shd w:val="clear" w:color="auto" w:fill="auto"/>
          </w:tcPr>
          <w:p w14:paraId="0397709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800FD" w14:textId="66A6C192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180" w:type="dxa"/>
          </w:tcPr>
          <w:p w14:paraId="0ADACE7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2F7BEF" w14:textId="55EC00B7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180" w:type="dxa"/>
            <w:shd w:val="clear" w:color="auto" w:fill="auto"/>
          </w:tcPr>
          <w:p w14:paraId="43B224F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1DB59" w14:textId="647A84C7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817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089</w:t>
            </w:r>
          </w:p>
        </w:tc>
      </w:tr>
      <w:tr w:rsidR="002C382A" w:rsidRPr="004451C9" w14:paraId="6E190EBA" w14:textId="77777777" w:rsidTr="00ED26CB">
        <w:tc>
          <w:tcPr>
            <w:tcW w:w="4050" w:type="dxa"/>
            <w:shd w:val="clear" w:color="auto" w:fill="auto"/>
          </w:tcPr>
          <w:p w14:paraId="4F438D6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937C1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E0C142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6E3D5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034014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21F65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F4DAA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75DB9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76FBC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A6417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B085E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8ECBB3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083E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064158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99CDAE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974618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F5A27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DC274A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195B0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1FD8602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EE4CA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2FF864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E0817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382A" w:rsidRPr="004451C9" w14:paraId="6CFC5DF3" w14:textId="77777777" w:rsidTr="00ED26CB">
        <w:tc>
          <w:tcPr>
            <w:tcW w:w="4050" w:type="dxa"/>
            <w:shd w:val="clear" w:color="auto" w:fill="auto"/>
          </w:tcPr>
          <w:p w14:paraId="5256F48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ราคาและขาดทุนจากการด้อยค่า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EA0F3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9A16AF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9038F3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E5B23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F2F66B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E44C2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4B2401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B1030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CE9E2E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9714B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03823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A611A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FFFF91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856" w:rsidRPr="004451C9" w14:paraId="250CF536" w14:textId="77777777" w:rsidTr="00DD0388">
        <w:tc>
          <w:tcPr>
            <w:tcW w:w="4050" w:type="dxa"/>
            <w:shd w:val="clear" w:color="auto" w:fill="auto"/>
          </w:tcPr>
          <w:p w14:paraId="28AD3248" w14:textId="5CDCA5F1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76EC981" w14:textId="77777777" w:rsidR="00572856" w:rsidRPr="004451C9" w:rsidRDefault="0057285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350912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A9BBA6" w14:textId="2E2D4D01" w:rsidR="00572856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224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80" w:type="dxa"/>
            <w:shd w:val="clear" w:color="auto" w:fill="auto"/>
          </w:tcPr>
          <w:p w14:paraId="5390AD6A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599ABD" w14:textId="0C988076" w:rsidR="00572856" w:rsidRPr="004451C9" w:rsidRDefault="003E0ACB" w:rsidP="00144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323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80" w:type="dxa"/>
          </w:tcPr>
          <w:p w14:paraId="38923FB1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DA24D07" w14:textId="26636020" w:rsidR="00572856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23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80" w:type="dxa"/>
            <w:shd w:val="clear" w:color="auto" w:fill="auto"/>
          </w:tcPr>
          <w:p w14:paraId="3671FCAE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109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F771B5" w14:textId="36D2A948" w:rsidR="00572856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29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80" w:type="dxa"/>
          </w:tcPr>
          <w:p w14:paraId="28D20612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3FA7CC" w14:textId="367F5CB9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50CFB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9FEB27" w14:textId="4C23B287" w:rsidR="00572856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601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462</w:t>
            </w:r>
          </w:p>
        </w:tc>
      </w:tr>
      <w:tr w:rsidR="00572856" w:rsidRPr="004451C9" w14:paraId="215D2DE0" w14:textId="77777777" w:rsidTr="00DD0388">
        <w:tc>
          <w:tcPr>
            <w:tcW w:w="4050" w:type="dxa"/>
            <w:shd w:val="clear" w:color="auto" w:fill="auto"/>
          </w:tcPr>
          <w:p w14:paraId="7D27DB60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7D17EC01" w14:textId="77777777" w:rsidR="00572856" w:rsidRPr="004451C9" w:rsidRDefault="0057285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C5E591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804A140" w14:textId="1A564910" w:rsidR="00572856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9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80" w:type="dxa"/>
            <w:shd w:val="clear" w:color="auto" w:fill="auto"/>
          </w:tcPr>
          <w:p w14:paraId="44AAE938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1E26E" w14:textId="078C3BEF" w:rsidR="00572856" w:rsidRPr="004451C9" w:rsidRDefault="003E0ACB" w:rsidP="00144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19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80" w:type="dxa"/>
          </w:tcPr>
          <w:p w14:paraId="0818950B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21A7CDF" w14:textId="2BFBFFFD" w:rsidR="00572856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80" w:type="dxa"/>
            <w:shd w:val="clear" w:color="auto" w:fill="auto"/>
          </w:tcPr>
          <w:p w14:paraId="3D35417E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109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1E4761" w14:textId="3767A0C5" w:rsidR="00572856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80" w:type="dxa"/>
          </w:tcPr>
          <w:p w14:paraId="07A52E75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F3E64A" w14:textId="16F07838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D69008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605302" w14:textId="1CD53A4A" w:rsidR="00572856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33</w:t>
            </w:r>
            <w:r w:rsidR="0057285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445</w:t>
            </w:r>
          </w:p>
        </w:tc>
      </w:tr>
      <w:tr w:rsidR="00572856" w:rsidRPr="004451C9" w14:paraId="6C425DBF" w14:textId="77777777" w:rsidTr="00DD0388">
        <w:tc>
          <w:tcPr>
            <w:tcW w:w="4050" w:type="dxa"/>
            <w:shd w:val="clear" w:color="auto" w:fill="auto"/>
          </w:tcPr>
          <w:p w14:paraId="559F3CF7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F2B987" w14:textId="77777777" w:rsidR="00572856" w:rsidRPr="004451C9" w:rsidRDefault="0057285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C45C29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109537" w14:textId="00674E22" w:rsidR="00572856" w:rsidRPr="004451C9" w:rsidRDefault="0057285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3956CC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C36E4F" w14:textId="26341DA7" w:rsidR="00572856" w:rsidRPr="004451C9" w:rsidRDefault="00572856" w:rsidP="00144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105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80" w:type="dxa"/>
          </w:tcPr>
          <w:p w14:paraId="576B87E5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3492E33" w14:textId="56101A72" w:rsidR="00572856" w:rsidRPr="004451C9" w:rsidRDefault="0057285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269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80" w:type="dxa"/>
            <w:shd w:val="clear" w:color="auto" w:fill="auto"/>
          </w:tcPr>
          <w:p w14:paraId="397E4021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109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6F1784" w14:textId="2EBEFCB5" w:rsidR="00572856" w:rsidRPr="004451C9" w:rsidRDefault="0057285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10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268</w:t>
            </w:r>
            <w:r w:rsidRPr="004451C9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80" w:type="dxa"/>
          </w:tcPr>
          <w:p w14:paraId="2FE60184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D4E146" w14:textId="51120E4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D2F65F" w14:textId="77777777" w:rsidR="00572856" w:rsidRPr="004451C9" w:rsidRDefault="0057285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2428057" w14:textId="4274CA37" w:rsidR="00572856" w:rsidRPr="004451C9" w:rsidRDefault="0057285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19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642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82A" w:rsidRPr="004451C9" w14:paraId="0EE07D54" w14:textId="77777777" w:rsidTr="00ED26CB">
        <w:tc>
          <w:tcPr>
            <w:tcW w:w="4050" w:type="dxa"/>
            <w:shd w:val="clear" w:color="auto" w:fill="auto"/>
          </w:tcPr>
          <w:p w14:paraId="491367EA" w14:textId="6B70EA39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2563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8865BD8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7E2D2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974081" w14:textId="31A0ED1D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234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009</w:t>
            </w:r>
          </w:p>
        </w:tc>
        <w:tc>
          <w:tcPr>
            <w:tcW w:w="180" w:type="dxa"/>
            <w:shd w:val="clear" w:color="auto" w:fill="auto"/>
          </w:tcPr>
          <w:p w14:paraId="6992810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6E0161" w14:textId="1D012807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180" w:type="dxa"/>
          </w:tcPr>
          <w:p w14:paraId="7B37B36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EAC6CC" w14:textId="180AE8B0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80" w:type="dxa"/>
            <w:shd w:val="clear" w:color="auto" w:fill="auto"/>
          </w:tcPr>
          <w:p w14:paraId="23D9392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18998" w14:textId="4AC50582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180" w:type="dxa"/>
          </w:tcPr>
          <w:p w14:paraId="21B8678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699C8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A7077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D635F3" w14:textId="4B53851F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615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265</w:t>
            </w:r>
          </w:p>
        </w:tc>
      </w:tr>
      <w:tr w:rsidR="002C382A" w:rsidRPr="004451C9" w14:paraId="2B804D1F" w14:textId="77777777" w:rsidTr="00ED26CB">
        <w:tc>
          <w:tcPr>
            <w:tcW w:w="4050" w:type="dxa"/>
            <w:shd w:val="clear" w:color="auto" w:fill="auto"/>
          </w:tcPr>
          <w:p w14:paraId="5534BA8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62E46EF2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812E5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DC16E0" w14:textId="7536B9D2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9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80" w:type="dxa"/>
            <w:shd w:val="clear" w:color="auto" w:fill="auto"/>
          </w:tcPr>
          <w:p w14:paraId="646663A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0A7E39" w14:textId="77BD28B2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21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80" w:type="dxa"/>
          </w:tcPr>
          <w:p w14:paraId="7899282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6A612AC" w14:textId="11638E9F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4C27147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482997" w14:textId="72197831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1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80" w:type="dxa"/>
          </w:tcPr>
          <w:p w14:paraId="757046F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5F6C0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BF99B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78C73D" w14:textId="7DA77058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35</w:t>
            </w:r>
            <w:r w:rsidR="002C382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2C382A" w:rsidRPr="004451C9" w14:paraId="6EA669F8" w14:textId="77777777" w:rsidTr="00ED26CB">
        <w:tc>
          <w:tcPr>
            <w:tcW w:w="4050" w:type="dxa"/>
            <w:shd w:val="clear" w:color="auto" w:fill="auto"/>
          </w:tcPr>
          <w:p w14:paraId="741B6F8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5B939DDC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1BE3C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D2CFE" w14:textId="6199ADCC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000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B3E9DD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1F71BF" w14:textId="33228FCC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500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25B512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4460C4F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52E7D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945B2D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7A98C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44C6F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90D6B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899859" w14:textId="460FE7A4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13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500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82A" w:rsidRPr="004451C9" w14:paraId="7B5A12FD" w14:textId="77777777" w:rsidTr="00ED26CB">
        <w:tc>
          <w:tcPr>
            <w:tcW w:w="4050" w:type="dxa"/>
            <w:shd w:val="clear" w:color="auto" w:fill="auto"/>
          </w:tcPr>
          <w:p w14:paraId="013C2E8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D2C0F1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40E91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3A1ECC" w14:textId="05A43A90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20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904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BC47F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225A26" w14:textId="024AF0C5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59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267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FE9483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3840261" w14:textId="311081E4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645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A5C171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EE6448" w14:textId="6813E52A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2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654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98A0E5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45CC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77CA8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A0A802" w14:textId="1A62549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(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85</w:t>
            </w:r>
            <w:r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sz w:val="28"/>
                <w:szCs w:val="28"/>
              </w:rPr>
              <w:t>470</w:t>
            </w:r>
            <w:r w:rsidRPr="0044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82A" w:rsidRPr="004451C9" w14:paraId="7982C67D" w14:textId="77777777" w:rsidTr="00ED26CB">
        <w:tc>
          <w:tcPr>
            <w:tcW w:w="4050" w:type="dxa"/>
            <w:shd w:val="clear" w:color="auto" w:fill="auto"/>
          </w:tcPr>
          <w:p w14:paraId="499771F0" w14:textId="0E7D08DD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AF21B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26E18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7E612" w14:textId="6FBBE754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214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898</w:t>
            </w:r>
          </w:p>
        </w:tc>
        <w:tc>
          <w:tcPr>
            <w:tcW w:w="180" w:type="dxa"/>
            <w:shd w:val="clear" w:color="auto" w:fill="auto"/>
          </w:tcPr>
          <w:p w14:paraId="3532001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39DA4D" w14:textId="0C020AA6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291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180" w:type="dxa"/>
          </w:tcPr>
          <w:p w14:paraId="7878B06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9053" w14:textId="2508DE0C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80" w:type="dxa"/>
            <w:shd w:val="clear" w:color="auto" w:fill="auto"/>
          </w:tcPr>
          <w:p w14:paraId="34F1947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8C084" w14:textId="6ED5FFE3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633</w:t>
            </w:r>
          </w:p>
        </w:tc>
        <w:tc>
          <w:tcPr>
            <w:tcW w:w="180" w:type="dxa"/>
          </w:tcPr>
          <w:p w14:paraId="405E5F6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7E7E8E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C9F7C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2B628" w14:textId="7F6800E6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551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501</w:t>
            </w:r>
          </w:p>
        </w:tc>
      </w:tr>
      <w:tr w:rsidR="002C382A" w:rsidRPr="004451C9" w14:paraId="6006C48B" w14:textId="77777777" w:rsidTr="00ED26CB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29059ED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AD067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F09F1C2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8C805C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8251DF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2FA7C31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E7B553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8205AA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32011F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5D1375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1DC03F3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346781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17A43B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851F18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382A" w:rsidRPr="004451C9" w14:paraId="3EAAF0F4" w14:textId="77777777" w:rsidTr="00ED26CB">
        <w:trPr>
          <w:trHeight w:val="368"/>
        </w:trPr>
        <w:tc>
          <w:tcPr>
            <w:tcW w:w="4050" w:type="dxa"/>
            <w:shd w:val="clear" w:color="auto" w:fill="auto"/>
          </w:tcPr>
          <w:p w14:paraId="7EAEE6D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A4728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EE891F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356330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2AFED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EF56A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99BAA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9A55A9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D508B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BB2F09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086A1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DA33D9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03B03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8D455D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82A" w:rsidRPr="004451C9" w14:paraId="7E30048E" w14:textId="77777777" w:rsidTr="00ED26CB">
        <w:trPr>
          <w:trHeight w:val="368"/>
        </w:trPr>
        <w:tc>
          <w:tcPr>
            <w:tcW w:w="4050" w:type="dxa"/>
            <w:shd w:val="clear" w:color="auto" w:fill="auto"/>
            <w:vAlign w:val="bottom"/>
          </w:tcPr>
          <w:p w14:paraId="3EEA9742" w14:textId="3DB39905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B997EB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05DD2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01DF48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DFBD3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6C0FE5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AAC79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8C2F4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1BDA36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8F4612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801580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C5BE2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1D5C66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6E9AA9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82A" w:rsidRPr="004451C9" w14:paraId="534CAD61" w14:textId="77777777" w:rsidTr="00ED26CB">
        <w:trPr>
          <w:trHeight w:val="368"/>
        </w:trPr>
        <w:tc>
          <w:tcPr>
            <w:tcW w:w="4050" w:type="dxa"/>
            <w:shd w:val="clear" w:color="auto" w:fill="auto"/>
          </w:tcPr>
          <w:p w14:paraId="132BC083" w14:textId="43F0F744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0851E0F" w14:textId="3A7FB86B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DDEEF5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C90471A" w14:textId="3CF8E4D2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444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604854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794CDC" w14:textId="2ECDA693" w:rsidR="002C382A" w:rsidRPr="004451C9" w:rsidRDefault="002C382A" w:rsidP="00144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109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647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76864E83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97EF971" w14:textId="73C7D80C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73435A6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8FAF3B9" w14:textId="07BD426C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346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7E64F8E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AE1AC1" w14:textId="73335B9D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532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C45076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F39B11F" w14:textId="3C0B7B68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263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569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C382A" w:rsidRPr="004451C9" w14:paraId="4AE06802" w14:textId="77777777" w:rsidTr="00ED26CB">
        <w:trPr>
          <w:trHeight w:val="38"/>
        </w:trPr>
        <w:tc>
          <w:tcPr>
            <w:tcW w:w="4050" w:type="dxa"/>
            <w:shd w:val="clear" w:color="auto" w:fill="auto"/>
          </w:tcPr>
          <w:p w14:paraId="3FA4482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70681E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F5714F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C78A2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13CD96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66E5775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21DFF1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3CF07AB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865F27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1322FB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B31E506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42C2252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C2D897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FF86BA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382A" w:rsidRPr="004451C9" w14:paraId="338CBC32" w14:textId="77777777" w:rsidTr="00ED26CB">
        <w:tc>
          <w:tcPr>
            <w:tcW w:w="4050" w:type="dxa"/>
            <w:shd w:val="clear" w:color="auto" w:fill="auto"/>
            <w:vAlign w:val="bottom"/>
          </w:tcPr>
          <w:p w14:paraId="1E02F7C9" w14:textId="741B59E0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89270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F46CA45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CAB560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9CE477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F572BD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3F776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9D493D8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88EBF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C927F4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70E8B24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FCB334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73A48A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C0305" w14:textId="77777777" w:rsidR="002C382A" w:rsidRPr="004451C9" w:rsidRDefault="002C382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382A" w:rsidRPr="004451C9" w14:paraId="4C004A4C" w14:textId="77777777" w:rsidTr="00ED26CB">
        <w:tc>
          <w:tcPr>
            <w:tcW w:w="4050" w:type="dxa"/>
            <w:shd w:val="clear" w:color="auto" w:fill="auto"/>
          </w:tcPr>
          <w:p w14:paraId="391C9ACA" w14:textId="357FC332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96AFBF2" w14:textId="11BFA02F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8502E1C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705AEAD" w14:textId="3391AD0B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180" w:type="dxa"/>
            <w:shd w:val="clear" w:color="auto" w:fill="auto"/>
          </w:tcPr>
          <w:p w14:paraId="300B202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DC6070" w14:textId="2BC84E59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80" w:type="dxa"/>
          </w:tcPr>
          <w:p w14:paraId="626C8958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78DDDAF1" w14:textId="0DA428FD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80" w:type="dxa"/>
            <w:shd w:val="clear" w:color="auto" w:fill="auto"/>
          </w:tcPr>
          <w:p w14:paraId="722557EB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DAAC2B1" w14:textId="14AE8512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180" w:type="dxa"/>
          </w:tcPr>
          <w:p w14:paraId="3AFBBE9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CA9857" w14:textId="2FC18551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180" w:type="dxa"/>
            <w:shd w:val="clear" w:color="auto" w:fill="auto"/>
          </w:tcPr>
          <w:p w14:paraId="05432F61" w14:textId="77777777" w:rsidR="002C382A" w:rsidRPr="004451C9" w:rsidRDefault="002C382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7D53AF" w14:textId="75134DD6" w:rsidR="002C382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265</w:t>
            </w:r>
            <w:r w:rsidR="002C382A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</w:p>
        </w:tc>
      </w:tr>
    </w:tbl>
    <w:p w14:paraId="0BC24FC7" w14:textId="77777777" w:rsidR="006D7674" w:rsidRPr="004451C9" w:rsidRDefault="006D767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bookmarkEnd w:id="7"/>
    <w:p w14:paraId="4BD90707" w14:textId="66AB6D58" w:rsidR="00AF5A98" w:rsidRPr="004451C9" w:rsidRDefault="00AF5A98" w:rsidP="004451C9">
      <w:r w:rsidRPr="004451C9">
        <w:br w:type="page"/>
      </w:r>
    </w:p>
    <w:p w14:paraId="454C11E4" w14:textId="6BC49E42" w:rsidR="00037853" w:rsidRPr="004451C9" w:rsidRDefault="00037853" w:rsidP="004451C9">
      <w:pPr>
        <w:rPr>
          <w:lang w:eastAsia="x-none"/>
        </w:rPr>
        <w:sectPr w:rsidR="00037853" w:rsidRPr="004451C9" w:rsidSect="003D4B52">
          <w:pgSz w:w="16834" w:h="11909" w:orient="landscape" w:code="9"/>
          <w:pgMar w:top="1440" w:right="691" w:bottom="1152" w:left="576" w:header="634" w:footer="662" w:gutter="0"/>
          <w:cols w:space="720"/>
          <w:docGrid w:linePitch="245"/>
        </w:sectPr>
      </w:pPr>
    </w:p>
    <w:p w14:paraId="4D675476" w14:textId="771F63EF" w:rsidR="0095481D" w:rsidRPr="004451C9" w:rsidRDefault="003E0ACB" w:rsidP="004451C9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5D2FA2" w:rsidRPr="004451C9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</w:t>
      </w:r>
      <w:r w:rsidR="00703AC2" w:rsidRPr="004451C9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="005D2FA2" w:rsidRPr="004451C9">
        <w:rPr>
          <w:rFonts w:asciiTheme="majorBidi" w:hAnsiTheme="majorBidi" w:cstheme="majorBidi"/>
          <w:sz w:val="28"/>
          <w:szCs w:val="28"/>
          <w:cs/>
          <w:lang w:val="en-US"/>
        </w:rPr>
        <w:t>สัญญาเช่า</w:t>
      </w:r>
    </w:p>
    <w:p w14:paraId="784CC14B" w14:textId="6F25B20D" w:rsidR="004A42FF" w:rsidRPr="004451C9" w:rsidRDefault="004A42FF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35482F58" w14:textId="20420627" w:rsidR="00703AC2" w:rsidRPr="004451C9" w:rsidRDefault="00703AC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</w:p>
    <w:p w14:paraId="1FF2DAEA" w14:textId="77777777" w:rsidR="00B13266" w:rsidRPr="004451C9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2D4D2042" w14:textId="2CE7493F" w:rsidR="00703AC2" w:rsidRPr="004451C9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DB3CED" w14:textId="77777777" w:rsidR="00703AC2" w:rsidRPr="004451C9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FBD055F" w14:textId="3C5E141D" w:rsidR="00703AC2" w:rsidRPr="004451C9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หรือวันที่มีการเปลี่ยนแปลงสัญญาเช่า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183ECFA" w14:textId="77777777" w:rsidR="00703AC2" w:rsidRPr="004451C9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D26E6AC" w14:textId="7C1C8D3D" w:rsidR="00703AC2" w:rsidRPr="004451C9" w:rsidRDefault="00703AC2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6C22A3" w14:textId="77777777" w:rsidR="00703AC2" w:rsidRPr="004451C9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7799778" w14:textId="4A215696" w:rsidR="00703AC2" w:rsidRPr="004451C9" w:rsidRDefault="00703AC2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4451C9">
        <w:rPr>
          <w:rFonts w:asciiTheme="majorBidi" w:hAnsiTheme="majorBidi" w:cstheme="majorBidi"/>
          <w:b/>
          <w:sz w:val="28"/>
          <w:szCs w:val="28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4451C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กลุ่มบริษัทพิจารณาการด้อยค่าของสินทรัพย์สิทธิการใช้ตามที่เปิดเผยในหมายเหตุข้อ </w:t>
      </w:r>
      <w:r w:rsidR="003E0ACB" w:rsidRPr="003E0ACB">
        <w:rPr>
          <w:rFonts w:asciiTheme="majorBidi" w:hAnsiTheme="majorBidi" w:cstheme="majorBidi"/>
          <w:sz w:val="28"/>
          <w:szCs w:val="28"/>
        </w:rPr>
        <w:t>10</w:t>
      </w:r>
      <w:r w:rsidRPr="004451C9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5EB4784F" w14:textId="77777777" w:rsidR="00703AC2" w:rsidRPr="004451C9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C7864DC" w14:textId="053C5264" w:rsidR="00703AC2" w:rsidRPr="004451C9" w:rsidRDefault="00703AC2" w:rsidP="004451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="002208B5"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ใช้</w:t>
      </w:r>
      <w:r w:rsidRPr="004451C9">
        <w:rPr>
          <w:rFonts w:asciiTheme="majorBidi" w:hAnsiTheme="majorBidi" w:cstheme="majorBidi"/>
          <w:b/>
          <w:sz w:val="28"/>
          <w:szCs w:val="28"/>
          <w:cs/>
        </w:rPr>
        <w:t>อัตราดอกเบี้ยเงินกู้ยืมส่วนเพิ่มของ</w:t>
      </w: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451C9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4451C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451C9">
        <w:rPr>
          <w:rFonts w:asciiTheme="majorBidi" w:hAnsiTheme="majorBidi" w:cstheme="majorBidi"/>
          <w:b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4451C9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41C236EB" w14:textId="77777777" w:rsidR="00703AC2" w:rsidRPr="004451C9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42C9536" w14:textId="0150BB8C" w:rsidR="00703AC2" w:rsidRPr="004451C9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  <w:r w:rsidRPr="004451C9">
        <w:rPr>
          <w:rFonts w:asciiTheme="majorBidi" w:hAnsiTheme="majorBidi" w:cstheme="majorBidi"/>
          <w:b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352137" w14:textId="7C481ADF" w:rsidR="00703AC2" w:rsidRPr="004451C9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62"/>
        <w:gridCol w:w="1448"/>
      </w:tblGrid>
      <w:tr w:rsidR="00097964" w:rsidRPr="004451C9" w14:paraId="0B7247D3" w14:textId="77777777" w:rsidTr="00A26348">
        <w:tc>
          <w:tcPr>
            <w:tcW w:w="4950" w:type="dxa"/>
            <w:shd w:val="clear" w:color="auto" w:fill="auto"/>
            <w:vAlign w:val="bottom"/>
          </w:tcPr>
          <w:p w14:paraId="467A309D" w14:textId="6442A8C3" w:rsidR="00097964" w:rsidRPr="004451C9" w:rsidRDefault="00097964" w:rsidP="004451C9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8A7E39B" w14:textId="77777777" w:rsidR="00097964" w:rsidRPr="004451C9" w:rsidRDefault="0009796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3BD392B7" w14:textId="6DD5DFBA" w:rsidR="00097964" w:rsidRPr="004451C9" w:rsidRDefault="00097964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4451C9">
              <w:rPr>
                <w:rFonts w:ascii="Angsana New" w:hAnsi="Angsana New"/>
                <w:bCs/>
                <w:sz w:val="28"/>
                <w:szCs w:val="28"/>
              </w:rPr>
              <w:t>/</w:t>
            </w:r>
            <w:r w:rsidRPr="004451C9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5E33C8" w:rsidRPr="004451C9" w14:paraId="565B9D64" w14:textId="77777777" w:rsidTr="00A26348">
        <w:tc>
          <w:tcPr>
            <w:tcW w:w="4950" w:type="dxa"/>
            <w:shd w:val="clear" w:color="auto" w:fill="auto"/>
          </w:tcPr>
          <w:p w14:paraId="3A3A2AFE" w14:textId="69869976" w:rsidR="005E33C8" w:rsidRPr="004451C9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49014BC" w14:textId="77777777" w:rsidR="005E33C8" w:rsidRPr="004451C9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784E8F" w14:textId="3DC422C8" w:rsidR="005E33C8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506A8AC1" w14:textId="77777777" w:rsidR="005E33C8" w:rsidRPr="004451C9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225A00E8" w14:textId="7CEA8D37" w:rsidR="005E33C8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5E33C8" w:rsidRPr="004451C9" w14:paraId="309C0F59" w14:textId="77777777" w:rsidTr="00A26348">
        <w:tc>
          <w:tcPr>
            <w:tcW w:w="4950" w:type="dxa"/>
            <w:shd w:val="clear" w:color="auto" w:fill="auto"/>
          </w:tcPr>
          <w:p w14:paraId="14D3F58F" w14:textId="77777777" w:rsidR="005E33C8" w:rsidRPr="004451C9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280189D" w14:textId="77777777" w:rsidR="005E33C8" w:rsidRPr="004451C9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695D052A" w14:textId="518CF0E8" w:rsidR="005E33C8" w:rsidRPr="004451C9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4451C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33C8" w:rsidRPr="004451C9" w14:paraId="06EB9DB5" w14:textId="77777777" w:rsidTr="00A26348">
        <w:tc>
          <w:tcPr>
            <w:tcW w:w="4950" w:type="dxa"/>
            <w:shd w:val="clear" w:color="auto" w:fill="auto"/>
          </w:tcPr>
          <w:p w14:paraId="7E8EEAF5" w14:textId="2B66D5C9" w:rsidR="005E33C8" w:rsidRPr="004451C9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โรงงานและเครื่องจักร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BD8B4DC" w14:textId="77777777" w:rsidR="005E33C8" w:rsidRPr="004451C9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39F3F80" w14:textId="2857FA05" w:rsidR="005E33C8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="005E33C8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262" w:type="dxa"/>
            <w:shd w:val="clear" w:color="auto" w:fill="auto"/>
          </w:tcPr>
          <w:p w14:paraId="1F53FAB4" w14:textId="77777777" w:rsidR="005E33C8" w:rsidRPr="004451C9" w:rsidRDefault="005E33C8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shd w:val="clear" w:color="auto" w:fill="auto"/>
          </w:tcPr>
          <w:p w14:paraId="73C57FC3" w14:textId="185E15A2" w:rsidR="005E33C8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  <w:r w:rsidR="005E33C8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768</w:t>
            </w:r>
          </w:p>
        </w:tc>
      </w:tr>
      <w:tr w:rsidR="005E33C8" w:rsidRPr="004451C9" w14:paraId="4B416301" w14:textId="77777777" w:rsidTr="00A26348">
        <w:tc>
          <w:tcPr>
            <w:tcW w:w="4950" w:type="dxa"/>
            <w:shd w:val="clear" w:color="auto" w:fill="auto"/>
          </w:tcPr>
          <w:p w14:paraId="180DCCB9" w14:textId="7D88F1DD" w:rsidR="005E33C8" w:rsidRPr="004451C9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4738FE0" w14:textId="77777777" w:rsidR="005E33C8" w:rsidRPr="004451C9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06366D5" w14:textId="6807E4C9" w:rsidR="005E33C8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5E33C8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62" w:type="dxa"/>
            <w:shd w:val="clear" w:color="auto" w:fill="auto"/>
          </w:tcPr>
          <w:p w14:paraId="406CC6C8" w14:textId="77777777" w:rsidR="005E33C8" w:rsidRPr="004451C9" w:rsidRDefault="005E33C8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shd w:val="clear" w:color="auto" w:fill="auto"/>
          </w:tcPr>
          <w:p w14:paraId="2812B27C" w14:textId="41D58261" w:rsidR="005E33C8" w:rsidRPr="004451C9" w:rsidRDefault="00F12DAF" w:rsidP="004451C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33C8" w:rsidRPr="004451C9" w14:paraId="10B760A4" w14:textId="77777777" w:rsidTr="00A26348">
        <w:tc>
          <w:tcPr>
            <w:tcW w:w="4950" w:type="dxa"/>
            <w:shd w:val="clear" w:color="auto" w:fill="auto"/>
          </w:tcPr>
          <w:p w14:paraId="4C16E6F4" w14:textId="6DD49520" w:rsidR="005E33C8" w:rsidRPr="004451C9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5A6FD6D" w14:textId="77777777" w:rsidR="005E33C8" w:rsidRPr="004451C9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50FD3" w14:textId="0C4AC6BF" w:rsidR="005E33C8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</w:t>
            </w:r>
            <w:r w:rsidR="005E33C8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262" w:type="dxa"/>
            <w:shd w:val="clear" w:color="auto" w:fill="auto"/>
          </w:tcPr>
          <w:p w14:paraId="644CC13B" w14:textId="77777777" w:rsidR="005E33C8" w:rsidRPr="004451C9" w:rsidRDefault="005E33C8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DDB62" w14:textId="79CE85B6" w:rsidR="005E33C8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</w:t>
            </w:r>
            <w:r w:rsidR="005E33C8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768</w:t>
            </w:r>
          </w:p>
        </w:tc>
      </w:tr>
    </w:tbl>
    <w:p w14:paraId="0883D10F" w14:textId="2D7C92FA" w:rsidR="00861054" w:rsidRPr="004451C9" w:rsidRDefault="00861054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3E0ACB"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และบริษัทเ</w:t>
      </w:r>
      <w:r w:rsidRPr="004451C9">
        <w:rPr>
          <w:rFonts w:asciiTheme="majorBidi" w:hAnsiTheme="majorBidi" w:cstheme="majorBidi"/>
          <w:sz w:val="28"/>
          <w:szCs w:val="28"/>
          <w:cs/>
        </w:rPr>
        <w:t>พิ่มขึ้นเป็นจำนวน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40</w:t>
      </w:r>
      <w:r w:rsidRPr="004451C9">
        <w:rPr>
          <w:rFonts w:asciiTheme="majorBidi" w:hAnsiTheme="majorBidi" w:cstheme="majorBidi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</w:rPr>
        <w:t>22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0ACB" w:rsidRPr="003E0ACB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E0ACB" w:rsidRPr="003E0ACB">
        <w:rPr>
          <w:rFonts w:asciiTheme="majorBidi" w:hAnsiTheme="majorBidi" w:cstheme="majorBidi"/>
          <w:i/>
          <w:iCs/>
          <w:sz w:val="28"/>
          <w:szCs w:val="28"/>
        </w:rPr>
        <w:t>60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i/>
          <w:iCs/>
          <w:sz w:val="28"/>
          <w:szCs w:val="28"/>
        </w:rPr>
        <w:t>26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0005870" w14:textId="77777777" w:rsidR="00861054" w:rsidRPr="004451C9" w:rsidRDefault="00861054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043917" w14:textId="3DD07BF5" w:rsidR="0043796F" w:rsidRPr="004451C9" w:rsidRDefault="004A42FF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8A0DB3" w:rsidRPr="004451C9">
        <w:rPr>
          <w:rFonts w:asciiTheme="majorBidi" w:hAnsiTheme="majorBidi" w:cstheme="majorBidi" w:hint="cs"/>
          <w:sz w:val="28"/>
          <w:szCs w:val="28"/>
          <w:cs/>
        </w:rPr>
        <w:t>โรงงาน</w:t>
      </w:r>
      <w:r w:rsidR="00FD25B6" w:rsidRPr="004451C9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A0DB3" w:rsidRPr="004451C9">
        <w:rPr>
          <w:rFonts w:asciiTheme="majorBidi" w:hAnsiTheme="majorBidi" w:cstheme="majorBidi" w:hint="cs"/>
          <w:sz w:val="28"/>
          <w:szCs w:val="28"/>
          <w:cs/>
        </w:rPr>
        <w:t>เครื่องจักร</w:t>
      </w:r>
      <w:r w:rsidRPr="004451C9">
        <w:rPr>
          <w:rFonts w:asciiTheme="majorBidi" w:hAnsiTheme="majorBidi" w:cstheme="majorBidi"/>
          <w:sz w:val="28"/>
          <w:szCs w:val="28"/>
          <w:cs/>
        </w:rPr>
        <w:t>แห่ง</w:t>
      </w:r>
      <w:r w:rsidR="008A0DB3" w:rsidRPr="004451C9"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3E0ACB" w:rsidRPr="003E0ACB">
        <w:rPr>
          <w:rFonts w:asciiTheme="majorBidi" w:hAnsiTheme="majorBidi" w:cstheme="majorBidi"/>
          <w:sz w:val="28"/>
          <w:szCs w:val="28"/>
        </w:rPr>
        <w:t>3</w:t>
      </w:r>
      <w:r w:rsidR="002B50C2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4451C9">
        <w:rPr>
          <w:rFonts w:asciiTheme="majorBidi" w:hAnsiTheme="majorBidi" w:cstheme="majorBidi"/>
          <w:sz w:val="28"/>
          <w:szCs w:val="28"/>
          <w:cs/>
        </w:rPr>
        <w:t>ปี</w:t>
      </w:r>
      <w:r w:rsidR="00002DC4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9182DD0" w14:textId="1FA24F32" w:rsidR="00002DC4" w:rsidRPr="004451C9" w:rsidRDefault="00002DC4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05BEF2" w14:textId="6305119A" w:rsidR="00002DC4" w:rsidRPr="004451C9" w:rsidRDefault="00002DC4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164D3A" w:rsidRPr="004451C9">
        <w:rPr>
          <w:rFonts w:asciiTheme="majorBidi" w:hAnsiTheme="majorBidi" w:cstheme="majorBidi" w:hint="cs"/>
          <w:sz w:val="28"/>
          <w:szCs w:val="28"/>
          <w:cs/>
        </w:rPr>
        <w:t>แผงพลังงานแสงอาทิตย์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3E0ACB" w:rsidRPr="003E0ACB">
        <w:rPr>
          <w:rFonts w:asciiTheme="majorBidi" w:hAnsiTheme="majorBidi" w:cstheme="majorBidi"/>
          <w:sz w:val="28"/>
          <w:szCs w:val="28"/>
        </w:rPr>
        <w:t>20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ปี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ค่าเช่ากำหนดชำระเป็นรายเดือนตาม</w:t>
      </w:r>
      <w:r w:rsidR="00164D3A" w:rsidRPr="004451C9">
        <w:rPr>
          <w:rFonts w:asciiTheme="majorBidi" w:hAnsiTheme="majorBidi" w:cstheme="majorBidi" w:hint="cs"/>
          <w:sz w:val="28"/>
          <w:szCs w:val="28"/>
          <w:cs/>
        </w:rPr>
        <w:t>จริงหรือ</w:t>
      </w:r>
      <w:r w:rsidRPr="004451C9">
        <w:rPr>
          <w:rFonts w:asciiTheme="majorBidi" w:hAnsiTheme="majorBidi" w:cstheme="majorBidi"/>
          <w:sz w:val="28"/>
          <w:szCs w:val="28"/>
          <w:cs/>
        </w:rPr>
        <w:t>อัตรา</w:t>
      </w:r>
      <w:r w:rsidR="00164D3A" w:rsidRPr="004451C9">
        <w:rPr>
          <w:rFonts w:asciiTheme="majorBidi" w:hAnsiTheme="majorBidi" w:cstheme="majorBidi" w:hint="cs"/>
          <w:sz w:val="28"/>
          <w:szCs w:val="28"/>
          <w:cs/>
        </w:rPr>
        <w:t>ขั้นต่ำ</w:t>
      </w:r>
      <w:r w:rsidRPr="004451C9">
        <w:rPr>
          <w:rFonts w:asciiTheme="majorBidi" w:hAnsiTheme="majorBidi" w:cstheme="majorBidi"/>
          <w:sz w:val="28"/>
          <w:szCs w:val="28"/>
          <w:cs/>
        </w:rPr>
        <w:t>ที่ระบุไว้ในสัญญา</w:t>
      </w:r>
      <w:r w:rsidR="001B1BAD" w:rsidRPr="004451C9">
        <w:rPr>
          <w:rFonts w:asciiTheme="majorBidi" w:hAnsiTheme="majorBidi" w:cstheme="majorBidi" w:hint="cs"/>
          <w:sz w:val="28"/>
          <w:szCs w:val="28"/>
          <w:cs/>
        </w:rPr>
        <w:t>แล้วแต่อย่างใดจะสูงกว่า</w:t>
      </w:r>
    </w:p>
    <w:p w14:paraId="19D322E7" w14:textId="77777777" w:rsidR="008A0DB3" w:rsidRPr="004451C9" w:rsidRDefault="008A0D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3EEB090" w14:textId="3D771ECE" w:rsidR="008A0DB3" w:rsidRPr="004451C9" w:rsidRDefault="008A0DB3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DE58D38" w14:textId="77777777" w:rsidR="00B13266" w:rsidRPr="004451C9" w:rsidRDefault="00B13266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6F86A72" w14:textId="0CCC8FA7" w:rsidR="008A0DB3" w:rsidRPr="004451C9" w:rsidRDefault="008A0DB3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B1BAD" w:rsidRPr="004451C9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สิทธิ</w:t>
      </w:r>
      <w:r w:rsidRPr="004451C9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  <w:r w:rsidRPr="004451C9">
        <w:rPr>
          <w:rFonts w:asciiTheme="majorBidi" w:hAnsiTheme="majorBidi" w:cstheme="majorBidi"/>
          <w:sz w:val="28"/>
          <w:szCs w:val="28"/>
          <w:cs/>
        </w:rPr>
        <w:t>ภายใน</w:t>
      </w:r>
      <w:r w:rsidR="00002DC4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30</w:t>
      </w:r>
      <w:r w:rsidR="00002DC4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002DC4" w:rsidRPr="004451C9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ก่อนสิ้นสุดระยะเวลาเช่า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ดังกล่าวอย่างสม่ำเสมอ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362578B" w14:textId="64BABF61" w:rsidR="004D407B" w:rsidRPr="004451C9" w:rsidRDefault="004D407B" w:rsidP="004451C9">
      <w:pPr>
        <w:tabs>
          <w:tab w:val="clear" w:pos="454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270"/>
        <w:gridCol w:w="1440"/>
        <w:gridCol w:w="262"/>
        <w:gridCol w:w="1448"/>
      </w:tblGrid>
      <w:tr w:rsidR="0037630D" w:rsidRPr="004451C9" w14:paraId="73260666" w14:textId="77777777" w:rsidTr="00097964">
        <w:tc>
          <w:tcPr>
            <w:tcW w:w="5580" w:type="dxa"/>
            <w:shd w:val="clear" w:color="auto" w:fill="auto"/>
            <w:vAlign w:val="bottom"/>
          </w:tcPr>
          <w:p w14:paraId="1CD2B87C" w14:textId="2706ED00" w:rsidR="0037630D" w:rsidRPr="004451C9" w:rsidRDefault="0037630D" w:rsidP="004451C9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AFC267A" w14:textId="77777777" w:rsidR="0037630D" w:rsidRPr="004451C9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AA4E65C" w14:textId="437CF17B" w:rsidR="0037630D" w:rsidRPr="004451C9" w:rsidRDefault="0037630D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4451C9">
              <w:rPr>
                <w:rFonts w:ascii="Angsana New" w:hAnsi="Angsana New"/>
                <w:bCs/>
                <w:sz w:val="28"/>
                <w:szCs w:val="28"/>
              </w:rPr>
              <w:t>/</w:t>
            </w:r>
            <w:r w:rsidRPr="004451C9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164D3A" w:rsidRPr="004451C9" w14:paraId="79479E2D" w14:textId="77777777" w:rsidTr="00097964">
        <w:tc>
          <w:tcPr>
            <w:tcW w:w="5580" w:type="dxa"/>
            <w:shd w:val="clear" w:color="auto" w:fill="auto"/>
          </w:tcPr>
          <w:p w14:paraId="14D072FD" w14:textId="54057371" w:rsidR="00164D3A" w:rsidRPr="004451C9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D8182C" w14:textId="77777777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2415AB" w14:textId="1183EFF5" w:rsidR="00164D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F60181D" w14:textId="77777777" w:rsidR="00164D3A" w:rsidRPr="004451C9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4489E5F4" w14:textId="4B4E440D" w:rsidR="00164D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164D3A" w:rsidRPr="004451C9" w14:paraId="7363D82E" w14:textId="77777777" w:rsidTr="00097964">
        <w:trPr>
          <w:trHeight w:val="68"/>
        </w:trPr>
        <w:tc>
          <w:tcPr>
            <w:tcW w:w="5580" w:type="dxa"/>
            <w:shd w:val="clear" w:color="auto" w:fill="auto"/>
          </w:tcPr>
          <w:p w14:paraId="4B8C0AB3" w14:textId="77777777" w:rsidR="00164D3A" w:rsidRPr="004451C9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68353A9" w14:textId="77777777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72D640C" w14:textId="77777777" w:rsidR="00164D3A" w:rsidRPr="004451C9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4451C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4D3A" w:rsidRPr="004451C9" w14:paraId="0595010D" w14:textId="77777777" w:rsidTr="00097964">
        <w:tc>
          <w:tcPr>
            <w:tcW w:w="5580" w:type="dxa"/>
            <w:shd w:val="clear" w:color="auto" w:fill="auto"/>
          </w:tcPr>
          <w:p w14:paraId="586942E9" w14:textId="2FA0D16E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38DB8E" w14:textId="77777777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54BBA8A" w14:textId="6A727937" w:rsidR="00164D3A" w:rsidRPr="004451C9" w:rsidRDefault="00164D3A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54025CF" w14:textId="77777777" w:rsidR="00164D3A" w:rsidRPr="004451C9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shd w:val="clear" w:color="auto" w:fill="auto"/>
          </w:tcPr>
          <w:p w14:paraId="38F762C5" w14:textId="64109008" w:rsidR="00164D3A" w:rsidRPr="004451C9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D3A" w:rsidRPr="004451C9" w14:paraId="7A3FDC01" w14:textId="77777777" w:rsidTr="00097964">
        <w:tc>
          <w:tcPr>
            <w:tcW w:w="5580" w:type="dxa"/>
            <w:shd w:val="clear" w:color="auto" w:fill="auto"/>
          </w:tcPr>
          <w:p w14:paraId="4B69A3F1" w14:textId="478F3EC1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EC32C4B" w14:textId="77777777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8707A0" w14:textId="77777777" w:rsidR="00164D3A" w:rsidRPr="004451C9" w:rsidRDefault="00164D3A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73C3874" w14:textId="77777777" w:rsidR="00164D3A" w:rsidRPr="004451C9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shd w:val="clear" w:color="auto" w:fill="auto"/>
          </w:tcPr>
          <w:p w14:paraId="4C4E7DE0" w14:textId="77777777" w:rsidR="00164D3A" w:rsidRPr="004451C9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D3A" w:rsidRPr="004451C9" w14:paraId="628EB79E" w14:textId="77777777" w:rsidTr="00097964">
        <w:tc>
          <w:tcPr>
            <w:tcW w:w="5580" w:type="dxa"/>
            <w:shd w:val="clear" w:color="auto" w:fill="auto"/>
          </w:tcPr>
          <w:p w14:paraId="2D357058" w14:textId="4ED84953" w:rsidR="00164D3A" w:rsidRPr="004451C9" w:rsidRDefault="00E1209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64D3A"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โรงงานและเครื่องจักร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623BDDA" w14:textId="77777777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3744E3" w14:textId="30B32AC9" w:rsidR="00164D3A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1209A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62" w:type="dxa"/>
            <w:shd w:val="clear" w:color="auto" w:fill="auto"/>
          </w:tcPr>
          <w:p w14:paraId="675A997F" w14:textId="77777777" w:rsidR="00164D3A" w:rsidRPr="004451C9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shd w:val="clear" w:color="auto" w:fill="auto"/>
          </w:tcPr>
          <w:p w14:paraId="19BF7F98" w14:textId="3181B007" w:rsidR="00164D3A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E1209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492</w:t>
            </w:r>
          </w:p>
        </w:tc>
      </w:tr>
      <w:tr w:rsidR="00164D3A" w:rsidRPr="004451C9" w14:paraId="205ECEB4" w14:textId="77777777" w:rsidTr="00097964">
        <w:tc>
          <w:tcPr>
            <w:tcW w:w="5580" w:type="dxa"/>
            <w:shd w:val="clear" w:color="auto" w:fill="auto"/>
          </w:tcPr>
          <w:p w14:paraId="2A63946B" w14:textId="68192ABD" w:rsidR="00164D3A" w:rsidRPr="004451C9" w:rsidRDefault="00E1209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64D3A"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94186F1" w14:textId="77777777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E29C9F" w14:textId="702D51B9" w:rsidR="00164D3A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1209A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262" w:type="dxa"/>
            <w:shd w:val="clear" w:color="auto" w:fill="auto"/>
          </w:tcPr>
          <w:p w14:paraId="1D9F6E22" w14:textId="77777777" w:rsidR="00164D3A" w:rsidRPr="004451C9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shd w:val="clear" w:color="auto" w:fill="auto"/>
          </w:tcPr>
          <w:p w14:paraId="0850D743" w14:textId="4E90A7E6" w:rsidR="00164D3A" w:rsidRPr="004451C9" w:rsidRDefault="00E1209A" w:rsidP="004451C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D3A" w:rsidRPr="004451C9" w14:paraId="152C00BA" w14:textId="77777777" w:rsidTr="00097964">
        <w:tc>
          <w:tcPr>
            <w:tcW w:w="5580" w:type="dxa"/>
            <w:shd w:val="clear" w:color="auto" w:fill="auto"/>
          </w:tcPr>
          <w:p w14:paraId="393B4240" w14:textId="425CE523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1695B81" w14:textId="77777777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E83DEE" w14:textId="3519F34C" w:rsidR="00164D3A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E1209A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62" w:type="dxa"/>
            <w:shd w:val="clear" w:color="auto" w:fill="auto"/>
          </w:tcPr>
          <w:p w14:paraId="359C93AD" w14:textId="77777777" w:rsidR="00164D3A" w:rsidRPr="004451C9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shd w:val="clear" w:color="auto" w:fill="auto"/>
          </w:tcPr>
          <w:p w14:paraId="52DA20E0" w14:textId="30541D63" w:rsidR="00164D3A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1209A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004</w:t>
            </w:r>
          </w:p>
        </w:tc>
      </w:tr>
      <w:tr w:rsidR="00164D3A" w:rsidRPr="004451C9" w14:paraId="3F507328" w14:textId="77777777" w:rsidTr="00097964">
        <w:tc>
          <w:tcPr>
            <w:tcW w:w="5580" w:type="dxa"/>
            <w:shd w:val="clear" w:color="auto" w:fill="auto"/>
          </w:tcPr>
          <w:p w14:paraId="40560F43" w14:textId="799A6DA3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95417364"/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  <w:bookmarkEnd w:id="8"/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0945861" w14:textId="77777777" w:rsidR="00164D3A" w:rsidRPr="004451C9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0F4F51" w14:textId="79FF06FE" w:rsidR="00164D3A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1209A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262" w:type="dxa"/>
            <w:shd w:val="clear" w:color="auto" w:fill="auto"/>
          </w:tcPr>
          <w:p w14:paraId="6462943D" w14:textId="77777777" w:rsidR="00164D3A" w:rsidRPr="004451C9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shd w:val="clear" w:color="auto" w:fill="auto"/>
          </w:tcPr>
          <w:p w14:paraId="34DDE2BE" w14:textId="4ECA75DC" w:rsidR="00164D3A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</w:tbl>
    <w:p w14:paraId="44CB9FDA" w14:textId="77777777" w:rsidR="0037630D" w:rsidRPr="004451C9" w:rsidRDefault="0037630D" w:rsidP="004451C9">
      <w:pPr>
        <w:tabs>
          <w:tab w:val="clear" w:pos="454"/>
        </w:tabs>
        <w:ind w:left="540"/>
        <w:jc w:val="thaiDistribute"/>
        <w:rPr>
          <w:rFonts w:asciiTheme="majorBidi" w:hAnsiTheme="majorBidi"/>
          <w:sz w:val="20"/>
          <w:szCs w:val="20"/>
          <w:cs/>
        </w:rPr>
      </w:pPr>
    </w:p>
    <w:p w14:paraId="3405847D" w14:textId="49B533B1" w:rsidR="00C213FA" w:rsidRPr="004451C9" w:rsidRDefault="004A42FF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3E0ACB"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</w:t>
      </w:r>
      <w:r w:rsidR="001058F5" w:rsidRPr="004451C9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E1209A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8</w:t>
      </w:r>
      <w:r w:rsidR="00E1209A" w:rsidRPr="004451C9">
        <w:rPr>
          <w:rFonts w:asciiTheme="majorBidi" w:hAnsiTheme="majorBidi" w:cstheme="majorBidi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</w:rPr>
        <w:t>47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F663A6" w:rsidRPr="004451C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0ACB" w:rsidRPr="003E0ACB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F663A6" w:rsidRPr="004451C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E0ACB" w:rsidRPr="003E0AC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F663A6" w:rsidRPr="004451C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i/>
          <w:iCs/>
          <w:sz w:val="28"/>
          <w:szCs w:val="28"/>
        </w:rPr>
        <w:t>04</w:t>
      </w:r>
      <w:r w:rsidR="00F663A6" w:rsidRPr="004451C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4451C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F663A6" w:rsidRPr="004451C9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0B8FD45" w14:textId="77777777" w:rsidR="00A26734" w:rsidRPr="004451C9" w:rsidRDefault="00A26734" w:rsidP="004451C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57CCEE" w14:textId="77777777" w:rsidR="0043117E" w:rsidRPr="004451C9" w:rsidRDefault="0043117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4451C9">
        <w:rPr>
          <w:rFonts w:asciiTheme="majorBidi" w:hAnsiTheme="majorBidi" w:cstheme="majorBidi"/>
          <w:sz w:val="28"/>
          <w:szCs w:val="28"/>
        </w:rPr>
        <w:br w:type="page"/>
      </w:r>
    </w:p>
    <w:p w14:paraId="3843CE32" w14:textId="6693825D" w:rsidR="0027645D" w:rsidRPr="004451C9" w:rsidRDefault="003E0ACB" w:rsidP="004451C9">
      <w:pPr>
        <w:pStyle w:val="Heading6"/>
        <w:tabs>
          <w:tab w:val="left" w:pos="540"/>
        </w:tabs>
        <w:ind w:left="540" w:hanging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3E0ACB">
        <w:rPr>
          <w:rFonts w:asciiTheme="majorBidi" w:hAnsiTheme="majorBidi" w:cstheme="majorBidi"/>
          <w:sz w:val="28"/>
          <w:szCs w:val="28"/>
          <w:lang w:val="en-US"/>
        </w:rPr>
        <w:t>12</w:t>
      </w:r>
      <w:r w:rsidR="005A5C8C" w:rsidRPr="004451C9">
        <w:rPr>
          <w:rFonts w:asciiTheme="majorBidi" w:hAnsiTheme="majorBidi" w:cstheme="majorBidi"/>
          <w:sz w:val="28"/>
          <w:szCs w:val="28"/>
          <w:lang w:val="en-US"/>
        </w:rPr>
        <w:tab/>
      </w:r>
      <w:r w:rsidR="00E1209A" w:rsidRPr="004451C9">
        <w:rPr>
          <w:rFonts w:asciiTheme="majorBidi" w:hAnsiTheme="majorBidi" w:hint="cs"/>
          <w:sz w:val="28"/>
          <w:szCs w:val="28"/>
          <w:cs/>
          <w:lang w:val="en-US"/>
        </w:rPr>
        <w:t>หนี้สินที่มีภาระดอกเบี้ย</w:t>
      </w:r>
    </w:p>
    <w:p w14:paraId="519FD599" w14:textId="7BD225A5" w:rsidR="00E1209A" w:rsidRPr="004451C9" w:rsidRDefault="00E1209A" w:rsidP="004451C9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A14B7CB" w14:textId="77F5D68C" w:rsidR="00E1209A" w:rsidRPr="004451C9" w:rsidRDefault="00E1209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4451C9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2D34AAC0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47FB2DB1" w14:textId="6CD5C1DC" w:rsidR="00E1209A" w:rsidRPr="004451C9" w:rsidRDefault="00E1209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 w:hint="cs"/>
          <w:sz w:val="28"/>
          <w:szCs w:val="28"/>
          <w:cs/>
        </w:rPr>
        <w:t>กลุ่มบริษัทรับรู้รายการและวัดมูลค่า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หนี้สินทางการเงิน</w:t>
      </w:r>
      <w:r w:rsidRPr="004451C9">
        <w:rPr>
          <w:rFonts w:asciiTheme="majorBidi" w:eastAsia="Calibri" w:hAnsiTheme="majorBidi" w:cstheme="majorBidi" w:hint="cs"/>
          <w:sz w:val="28"/>
          <w:szCs w:val="28"/>
          <w:cs/>
        </w:rPr>
        <w:t>ตามที่เปิดเผย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 xml:space="preserve">ในหมายเหตุข้อ </w:t>
      </w:r>
      <w:r w:rsidR="003E0ACB" w:rsidRPr="003E0ACB">
        <w:rPr>
          <w:rFonts w:asciiTheme="majorBidi" w:eastAsia="Calibri" w:hAnsiTheme="majorBidi" w:cstheme="majorBidi"/>
          <w:sz w:val="28"/>
          <w:szCs w:val="28"/>
        </w:rPr>
        <w:t>19</w:t>
      </w:r>
    </w:p>
    <w:p w14:paraId="418CE776" w14:textId="089A2F1B" w:rsidR="000168B1" w:rsidRPr="004451C9" w:rsidRDefault="000168B1" w:rsidP="004451C9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440"/>
      </w:tblGrid>
      <w:tr w:rsidR="0037630D" w:rsidRPr="004451C9" w14:paraId="5D4E634C" w14:textId="77777777" w:rsidTr="00A26348">
        <w:tc>
          <w:tcPr>
            <w:tcW w:w="4950" w:type="dxa"/>
            <w:shd w:val="clear" w:color="auto" w:fill="auto"/>
          </w:tcPr>
          <w:p w14:paraId="56AB5EDB" w14:textId="77777777" w:rsidR="0037630D" w:rsidRPr="004451C9" w:rsidRDefault="0037630D" w:rsidP="004451C9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762E927" w14:textId="77777777" w:rsidR="0037630D" w:rsidRPr="004451C9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78973EBA" w14:textId="77777777" w:rsidR="0037630D" w:rsidRPr="004451C9" w:rsidRDefault="0037630D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4451C9">
              <w:rPr>
                <w:rFonts w:ascii="Angsana New" w:hAnsi="Angsana New"/>
                <w:bCs/>
                <w:sz w:val="28"/>
                <w:szCs w:val="28"/>
              </w:rPr>
              <w:t>/</w:t>
            </w:r>
            <w:r w:rsidRPr="004451C9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7630D" w:rsidRPr="004451C9" w14:paraId="12520CBF" w14:textId="77777777" w:rsidTr="00A26348">
        <w:tc>
          <w:tcPr>
            <w:tcW w:w="4950" w:type="dxa"/>
            <w:shd w:val="clear" w:color="auto" w:fill="auto"/>
          </w:tcPr>
          <w:p w14:paraId="185D4EDF" w14:textId="77777777" w:rsidR="0037630D" w:rsidRPr="004451C9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EA76CC5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049E68" w14:textId="302F213A" w:rsidR="0037630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3DB148" w14:textId="77777777" w:rsidR="0037630D" w:rsidRPr="004451C9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C6E528" w14:textId="635E4D01" w:rsidR="0037630D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37630D" w:rsidRPr="004451C9" w14:paraId="04BEC99B" w14:textId="77777777" w:rsidTr="00A26348">
        <w:tc>
          <w:tcPr>
            <w:tcW w:w="4950" w:type="dxa"/>
            <w:shd w:val="clear" w:color="auto" w:fill="auto"/>
          </w:tcPr>
          <w:p w14:paraId="70BFAD5C" w14:textId="77777777" w:rsidR="0037630D" w:rsidRPr="004451C9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46AA88C" w14:textId="77777777" w:rsidR="0037630D" w:rsidRPr="004451C9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AD0BBBC" w14:textId="77777777" w:rsidR="0037630D" w:rsidRPr="004451C9" w:rsidRDefault="0037630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7630D" w:rsidRPr="004451C9" w14:paraId="32BC4EED" w14:textId="77777777" w:rsidTr="00A26348">
        <w:tc>
          <w:tcPr>
            <w:tcW w:w="4950" w:type="dxa"/>
            <w:shd w:val="clear" w:color="auto" w:fill="auto"/>
          </w:tcPr>
          <w:p w14:paraId="2648FC87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90C89E1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12577A" w14:textId="77777777" w:rsidR="0037630D" w:rsidRPr="004451C9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B2BBE3" w14:textId="77777777" w:rsidR="0037630D" w:rsidRPr="004451C9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DEC1C4" w14:textId="77777777" w:rsidR="0037630D" w:rsidRPr="004451C9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7630D" w:rsidRPr="004451C9" w14:paraId="77BCB10C" w14:textId="77777777" w:rsidTr="00A26348">
        <w:tc>
          <w:tcPr>
            <w:tcW w:w="4950" w:type="dxa"/>
            <w:shd w:val="clear" w:color="auto" w:fill="auto"/>
          </w:tcPr>
          <w:p w14:paraId="7D2CA1F3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344DEEE6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D2BEB4" w14:textId="77777777" w:rsidR="0037630D" w:rsidRPr="004451C9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EACE5E" w14:textId="77777777" w:rsidR="0037630D" w:rsidRPr="004451C9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FBB0DB" w14:textId="77777777" w:rsidR="0037630D" w:rsidRPr="004451C9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7630D" w:rsidRPr="004451C9" w14:paraId="188CD937" w14:textId="77777777" w:rsidTr="00A26348">
        <w:tc>
          <w:tcPr>
            <w:tcW w:w="4950" w:type="dxa"/>
            <w:shd w:val="clear" w:color="auto" w:fill="auto"/>
          </w:tcPr>
          <w:p w14:paraId="1CE1245B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43C6871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7F5F11" w14:textId="77CD223A" w:rsidR="0037630D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="0037630D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D6EC280" w14:textId="77777777" w:rsidR="0037630D" w:rsidRPr="004451C9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289298" w14:textId="7D7AD938" w:rsidR="0037630D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  <w:r w:rsidR="0037630D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37630D" w:rsidRPr="004451C9" w14:paraId="28442F2B" w14:textId="77777777" w:rsidTr="00A26348">
        <w:tc>
          <w:tcPr>
            <w:tcW w:w="4950" w:type="dxa"/>
            <w:shd w:val="clear" w:color="auto" w:fill="auto"/>
          </w:tcPr>
          <w:p w14:paraId="6E75E087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4451C9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เพื่อการส่งออก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3B339B2C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D4B1D6" w14:textId="0AEFB78A" w:rsidR="0037630D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37630D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0BB74A31" w14:textId="77777777" w:rsidR="0037630D" w:rsidRPr="004451C9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5FF6A" w14:textId="01F9957F" w:rsidR="0037630D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="0037630D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720</w:t>
            </w:r>
          </w:p>
        </w:tc>
      </w:tr>
      <w:tr w:rsidR="0037630D" w:rsidRPr="004451C9" w14:paraId="7817049E" w14:textId="77777777" w:rsidTr="00A26348">
        <w:tc>
          <w:tcPr>
            <w:tcW w:w="4950" w:type="dxa"/>
            <w:shd w:val="clear" w:color="auto" w:fill="auto"/>
          </w:tcPr>
          <w:p w14:paraId="5AD25E29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373270E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E2DF7" w14:textId="026FA58F" w:rsidR="0037630D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="0037630D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4C260318" w14:textId="77777777" w:rsidR="0037630D" w:rsidRPr="004451C9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1898E" w14:textId="088563E8" w:rsidR="0037630D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="0037630D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</w:tr>
      <w:tr w:rsidR="0037630D" w:rsidRPr="004451C9" w14:paraId="5C346EA7" w14:textId="77777777" w:rsidTr="00A26348">
        <w:tc>
          <w:tcPr>
            <w:tcW w:w="4950" w:type="dxa"/>
            <w:shd w:val="clear" w:color="auto" w:fill="auto"/>
          </w:tcPr>
          <w:p w14:paraId="26192127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D19A378" w14:textId="77777777" w:rsidR="0037630D" w:rsidRPr="004451C9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10550" w14:textId="27A3565B" w:rsidR="0037630D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376</w:t>
            </w:r>
            <w:r w:rsidR="0037630D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7B55BC47" w14:textId="77777777" w:rsidR="0037630D" w:rsidRPr="004451C9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4F76A" w14:textId="40047179" w:rsidR="0037630D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272</w:t>
            </w:r>
            <w:r w:rsidR="0037630D" w:rsidRPr="004451C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944</w:t>
            </w:r>
          </w:p>
        </w:tc>
      </w:tr>
    </w:tbl>
    <w:p w14:paraId="6285F201" w14:textId="77777777" w:rsidR="0037630D" w:rsidRPr="004451C9" w:rsidRDefault="0037630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7A1FB70" w14:textId="6584AF37" w:rsidR="0037630D" w:rsidRPr="004451C9" w:rsidRDefault="0037630D" w:rsidP="004451C9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4451C9">
        <w:rPr>
          <w:rFonts w:ascii="Angsana New" w:hAnsi="Angsana New"/>
          <w:sz w:val="28"/>
          <w:szCs w:val="28"/>
          <w:cs/>
        </w:rPr>
        <w:t>ณ วันที่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เป็นจำนวนเงินรวม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="003E0ACB" w:rsidRPr="003E0ACB">
        <w:rPr>
          <w:rFonts w:ascii="Angsana New" w:hAnsi="Angsana New"/>
          <w:sz w:val="28"/>
          <w:szCs w:val="28"/>
        </w:rPr>
        <w:t>1</w:t>
      </w:r>
      <w:r w:rsidRPr="004451C9">
        <w:rPr>
          <w:rFonts w:ascii="Angsana New" w:hAnsi="Angsana New"/>
          <w:sz w:val="28"/>
          <w:szCs w:val="28"/>
        </w:rPr>
        <w:t>,</w:t>
      </w:r>
      <w:r w:rsidR="003E0ACB" w:rsidRPr="003E0ACB">
        <w:rPr>
          <w:rFonts w:ascii="Angsana New" w:hAnsi="Angsana New"/>
          <w:sz w:val="28"/>
          <w:szCs w:val="28"/>
        </w:rPr>
        <w:t>380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ล้านบาท</w:t>
      </w:r>
      <w:r w:rsidR="001058F5" w:rsidRPr="004451C9">
        <w:rPr>
          <w:rFonts w:ascii="Angsana New" w:hAnsi="Angsana New"/>
          <w:sz w:val="28"/>
          <w:szCs w:val="28"/>
        </w:rPr>
        <w:t xml:space="preserve"> </w:t>
      </w:r>
      <w:bookmarkStart w:id="9" w:name="_Hlk68519170"/>
      <w:r w:rsidR="001058F5" w:rsidRPr="004451C9">
        <w:rPr>
          <w:rFonts w:ascii="Angsana New" w:hAnsi="Angsana New" w:hint="cs"/>
          <w:sz w:val="28"/>
          <w:szCs w:val="28"/>
          <w:cs/>
        </w:rPr>
        <w:t>ซึ่งไม่มีวงเงินสินเชื่อร่วม</w:t>
      </w:r>
      <w:r w:rsidR="001058F5" w:rsidRPr="004451C9">
        <w:rPr>
          <w:rFonts w:ascii="Angsana New" w:eastAsia="MS Mincho" w:hAnsi="Angsana New" w:hint="cs"/>
          <w:sz w:val="28"/>
          <w:szCs w:val="28"/>
          <w:cs/>
        </w:rPr>
        <w:t xml:space="preserve">ค้ำประกันโดยบริษัทและบริษัทย่อย </w:t>
      </w:r>
      <w:r w:rsidRPr="004451C9">
        <w:rPr>
          <w:rFonts w:ascii="Angsana New" w:hAnsi="Angsana New"/>
          <w:i/>
          <w:iCs/>
          <w:sz w:val="28"/>
          <w:szCs w:val="28"/>
        </w:rPr>
        <w:t>(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2563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: 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1</w:t>
      </w:r>
      <w:r w:rsidRPr="004451C9">
        <w:rPr>
          <w:rFonts w:ascii="Angsana New" w:hAnsi="Angsana New"/>
          <w:i/>
          <w:iCs/>
          <w:sz w:val="28"/>
          <w:szCs w:val="28"/>
        </w:rPr>
        <w:t>,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604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 </w:t>
      </w:r>
      <w:r w:rsidRPr="004451C9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 </w:t>
      </w:r>
      <w:r w:rsidRPr="004451C9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 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1</w:t>
      </w:r>
      <w:r w:rsidRPr="004451C9">
        <w:rPr>
          <w:rFonts w:ascii="Angsana New" w:hAnsi="Angsana New"/>
          <w:i/>
          <w:iCs/>
          <w:sz w:val="28"/>
          <w:szCs w:val="28"/>
        </w:rPr>
        <w:t>,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452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 </w:t>
      </w:r>
      <w:r w:rsidRPr="004451C9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bookmarkEnd w:id="9"/>
      <w:r w:rsidRPr="004451C9">
        <w:rPr>
          <w:rFonts w:ascii="Angsana New" w:hAnsi="Angsana New" w:hint="cs"/>
          <w:i/>
          <w:iCs/>
          <w:sz w:val="28"/>
          <w:szCs w:val="28"/>
          <w:cs/>
        </w:rPr>
        <w:t xml:space="preserve"> ซึ่งรวมวงเงินสินเชื่อที่บริษัทและบริษัทย่อย</w:t>
      </w:r>
      <w:r w:rsidRPr="004451C9">
        <w:rPr>
          <w:rFonts w:ascii="Angsana New" w:eastAsia="MS Mincho" w:hAnsi="Angsana New" w:hint="cs"/>
          <w:i/>
          <w:iCs/>
          <w:sz w:val="28"/>
          <w:szCs w:val="28"/>
          <w:cs/>
        </w:rPr>
        <w:t>ได้รับวงเงินร่วมกันจาก</w:t>
      </w:r>
      <w:r w:rsidRPr="004451C9">
        <w:rPr>
          <w:rFonts w:ascii="Angsana New" w:hAnsi="Angsana New" w:hint="cs"/>
          <w:i/>
          <w:iCs/>
          <w:sz w:val="28"/>
          <w:szCs w:val="28"/>
          <w:cs/>
        </w:rPr>
        <w:t>สถาบันการเงินในประเทศสองแห่งเป็นจำนวนเงินรวม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 </w:t>
      </w:r>
      <w:r w:rsidR="003E0ACB" w:rsidRPr="003E0ACB">
        <w:rPr>
          <w:rFonts w:ascii="Angsana New" w:hAnsi="Angsana New"/>
          <w:i/>
          <w:iCs/>
          <w:sz w:val="28"/>
          <w:szCs w:val="28"/>
        </w:rPr>
        <w:t>960</w:t>
      </w:r>
      <w:r w:rsidRPr="004451C9">
        <w:rPr>
          <w:rFonts w:ascii="Angsana New" w:hAnsi="Angsana New"/>
          <w:i/>
          <w:iCs/>
          <w:sz w:val="28"/>
          <w:szCs w:val="28"/>
        </w:rPr>
        <w:t xml:space="preserve"> </w:t>
      </w:r>
      <w:r w:rsidRPr="004451C9">
        <w:rPr>
          <w:rFonts w:ascii="Angsana New" w:hAnsi="Angsana New"/>
          <w:i/>
          <w:iCs/>
          <w:sz w:val="28"/>
          <w:szCs w:val="28"/>
          <w:cs/>
        </w:rPr>
        <w:t xml:space="preserve">ล้านบาท </w:t>
      </w:r>
      <w:r w:rsidRPr="004451C9">
        <w:rPr>
          <w:rFonts w:ascii="Angsana New" w:hAnsi="Angsana New" w:hint="cs"/>
          <w:i/>
          <w:iCs/>
          <w:sz w:val="28"/>
          <w:szCs w:val="28"/>
          <w:cs/>
        </w:rPr>
        <w:t>ซึ่งส่วนหนึ่งของวงเงินสินเชื่อร่วม</w:t>
      </w:r>
      <w:r w:rsidRPr="004451C9">
        <w:rPr>
          <w:rFonts w:ascii="Angsana New" w:eastAsia="MS Mincho" w:hAnsi="Angsana New" w:hint="cs"/>
          <w:i/>
          <w:iCs/>
          <w:sz w:val="28"/>
          <w:szCs w:val="28"/>
          <w:cs/>
        </w:rPr>
        <w:t>ค้ำประกันโดยบริษัทและบริษัทย่อย</w:t>
      </w:r>
      <w:r w:rsidR="003C2875" w:rsidRPr="004451C9">
        <w:rPr>
          <w:rFonts w:ascii="Angsana New" w:eastAsia="MS Mincho" w:hAnsi="Angsana New"/>
          <w:i/>
          <w:iCs/>
          <w:sz w:val="28"/>
          <w:szCs w:val="28"/>
        </w:rPr>
        <w:t>)</w:t>
      </w:r>
    </w:p>
    <w:p w14:paraId="5A37D15E" w14:textId="60F7CCEA" w:rsidR="00B13266" w:rsidRPr="004451C9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2AD4BCB3" w14:textId="537A74BF" w:rsidR="00B73A5D" w:rsidRPr="004451C9" w:rsidRDefault="003E0ACB" w:rsidP="004451C9">
      <w:pPr>
        <w:pStyle w:val="Heading6"/>
        <w:tabs>
          <w:tab w:val="left" w:pos="450"/>
        </w:tabs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E0ACB">
        <w:rPr>
          <w:rFonts w:asciiTheme="majorBidi" w:eastAsia="MS Mincho" w:hAnsiTheme="majorBidi" w:cstheme="majorBidi"/>
          <w:sz w:val="28"/>
          <w:szCs w:val="28"/>
          <w:lang w:val="en-US"/>
        </w:rPr>
        <w:t>13</w:t>
      </w:r>
      <w:r w:rsidR="005A5C8C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bookmarkStart w:id="10" w:name="_Hlk63811350"/>
      <w:r w:rsidR="00F63C8A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B73A5D" w:rsidRPr="004451C9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ประมาณการหนี้สินสำหรับผลประโยชน์พนักงาน</w:t>
      </w:r>
    </w:p>
    <w:p w14:paraId="1A373F38" w14:textId="506FE180" w:rsidR="00B73A5D" w:rsidRPr="004451C9" w:rsidRDefault="00B73A5D" w:rsidP="004451C9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55DEC194" w14:textId="1AFC0321" w:rsidR="00B73A5D" w:rsidRPr="004451C9" w:rsidRDefault="00B73A5D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</w:p>
    <w:p w14:paraId="5110C2C2" w14:textId="77777777" w:rsidR="00B13266" w:rsidRPr="004451C9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741E2260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4451C9">
        <w:rPr>
          <w:rFonts w:ascii="Angsana New" w:hAnsi="Angsana New"/>
          <w:iCs/>
          <w:sz w:val="28"/>
          <w:szCs w:val="28"/>
          <w:cs/>
        </w:rPr>
        <w:t>โครงการสมทบเงิน</w:t>
      </w:r>
    </w:p>
    <w:p w14:paraId="4BACEAF5" w14:textId="77777777" w:rsidR="00B13266" w:rsidRPr="004451C9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0BFC00F2" w14:textId="7D69A3DD" w:rsidR="00B73A5D" w:rsidRPr="004451C9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eastAsia="en-GB"/>
        </w:rPr>
      </w:pPr>
      <w:r w:rsidRPr="004451C9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Pr="004451C9">
        <w:rPr>
          <w:rFonts w:asciiTheme="majorBidi" w:eastAsia="Calibri" w:hAnsiTheme="majorBidi" w:cstheme="majorBidi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4451C9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DBCFF55" w14:textId="68FF0C40" w:rsidR="00B73A5D" w:rsidRPr="004451C9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3ED54D1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  <w:cs/>
        </w:rPr>
      </w:pPr>
      <w:r w:rsidRPr="004451C9">
        <w:rPr>
          <w:rFonts w:ascii="Angsana New" w:hAnsi="Angsana New"/>
          <w:iCs/>
          <w:sz w:val="28"/>
          <w:szCs w:val="28"/>
          <w:cs/>
        </w:rPr>
        <w:t>โครงการผลประโยชน์ที่กำหนดไว้</w:t>
      </w:r>
    </w:p>
    <w:p w14:paraId="5CA36883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29B76CD" w14:textId="2D2D84DD" w:rsidR="00B73A5D" w:rsidRPr="004451C9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4451C9">
        <w:rPr>
          <w:rFonts w:asciiTheme="majorBidi" w:hAnsiTheme="majorBidi" w:cstheme="majorBidi"/>
          <w:i/>
          <w:sz w:val="28"/>
          <w:szCs w:val="28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70006CE" w14:textId="7F502BC9" w:rsidR="001D7ACC" w:rsidRPr="004451C9" w:rsidRDefault="001D7AC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20"/>
          <w:szCs w:val="20"/>
          <w:cs/>
        </w:rPr>
      </w:pPr>
    </w:p>
    <w:p w14:paraId="6C3CB073" w14:textId="3C72D53F" w:rsidR="00B73A5D" w:rsidRPr="004451C9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4451C9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4451C9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451C9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i/>
          <w:sz w:val="28"/>
          <w:szCs w:val="28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6F4A20AA" w14:textId="77777777" w:rsidR="00B73A5D" w:rsidRPr="004451C9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747EE99" w14:textId="39964279" w:rsidR="00B13266" w:rsidRPr="004451C9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4451C9">
        <w:rPr>
          <w:rFonts w:ascii="Angsana New" w:hAnsi="Angsana New"/>
          <w:iCs/>
          <w:sz w:val="28"/>
          <w:szCs w:val="28"/>
          <w:cs/>
        </w:rPr>
        <w:t>ผลประโยชน์ระยะ</w:t>
      </w:r>
      <w:r w:rsidRPr="004451C9">
        <w:rPr>
          <w:rFonts w:ascii="Angsana New" w:hAnsi="Angsana New" w:hint="cs"/>
          <w:iCs/>
          <w:sz w:val="28"/>
          <w:szCs w:val="28"/>
          <w:cs/>
        </w:rPr>
        <w:t>ยาวของพนักงาน</w:t>
      </w:r>
    </w:p>
    <w:p w14:paraId="07140D1E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6DCC0C2" w14:textId="7677DDF0" w:rsidR="00B73A5D" w:rsidRPr="004451C9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4451C9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F21E265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161C25EC" w14:textId="592C9A22" w:rsidR="00B13266" w:rsidRPr="004451C9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4451C9">
        <w:rPr>
          <w:rFonts w:ascii="Angsana New" w:hAnsi="Angsana New"/>
          <w:iCs/>
          <w:sz w:val="28"/>
          <w:szCs w:val="28"/>
          <w:cs/>
        </w:rPr>
        <w:t xml:space="preserve">ผลประโยชน์เมื่อเลิกจ้าง </w:t>
      </w:r>
    </w:p>
    <w:p w14:paraId="00BAB771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4BE7D9B5" w14:textId="47475304" w:rsidR="00B73A5D" w:rsidRPr="004451C9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4451C9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3E0ACB" w:rsidRPr="003E0ACB">
        <w:rPr>
          <w:rFonts w:asciiTheme="majorBidi" w:hAnsiTheme="majorBidi" w:cstheme="majorBidi"/>
          <w:iCs/>
          <w:sz w:val="28"/>
          <w:szCs w:val="28"/>
        </w:rPr>
        <w:t>12</w:t>
      </w:r>
      <w:r w:rsidRPr="004451C9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897C3CE" w14:textId="77777777" w:rsidR="00B73A5D" w:rsidRPr="004451C9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20F10552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4451C9">
        <w:rPr>
          <w:rFonts w:ascii="Angsana New" w:hAnsi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51360880" w14:textId="77777777" w:rsidR="00B13266" w:rsidRPr="004451C9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</w:p>
    <w:p w14:paraId="113F8184" w14:textId="7BCBB6F0" w:rsidR="00B73A5D" w:rsidRPr="004451C9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4451C9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451C9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451C9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69E610F6" w14:textId="3A25AB3F" w:rsidR="006F1166" w:rsidRPr="004451C9" w:rsidRDefault="006F11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6F1166" w:rsidRPr="004451C9" w14:paraId="53B187C4" w14:textId="77777777" w:rsidTr="006F1166">
        <w:trPr>
          <w:tblHeader/>
        </w:trPr>
        <w:tc>
          <w:tcPr>
            <w:tcW w:w="3960" w:type="dxa"/>
          </w:tcPr>
          <w:p w14:paraId="4DF5CBE5" w14:textId="78638DE0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BF92A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FB2AC75" w14:textId="77777777" w:rsidR="006F1166" w:rsidRPr="004451C9" w:rsidRDefault="006F1166" w:rsidP="004451C9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248EC312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13DE56B8" w14:textId="77777777" w:rsidR="006F1166" w:rsidRPr="004451C9" w:rsidRDefault="006F1166" w:rsidP="004451C9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1166" w:rsidRPr="004451C9" w14:paraId="6E42B4F4" w14:textId="77777777" w:rsidTr="00A26348">
        <w:trPr>
          <w:tblHeader/>
        </w:trPr>
        <w:tc>
          <w:tcPr>
            <w:tcW w:w="3960" w:type="dxa"/>
          </w:tcPr>
          <w:p w14:paraId="5CB24983" w14:textId="20D14124" w:rsidR="006F1166" w:rsidRPr="004451C9" w:rsidRDefault="00857503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EBB023A" w14:textId="77777777" w:rsidR="006F1166" w:rsidRPr="004451C9" w:rsidRDefault="006F116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27514A88" w14:textId="6577E385" w:rsidR="006F1166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4A5069D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79FBB29D" w14:textId="61B68CEC" w:rsidR="006F1166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48001B5C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472668AC" w14:textId="169A7367" w:rsidR="006F1166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78A5691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127C87B" w14:textId="37452958" w:rsidR="006F1166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F1166" w:rsidRPr="004451C9" w14:paraId="26A5E0CD" w14:textId="77777777" w:rsidTr="00A26348">
        <w:trPr>
          <w:tblHeader/>
        </w:trPr>
        <w:tc>
          <w:tcPr>
            <w:tcW w:w="3960" w:type="dxa"/>
          </w:tcPr>
          <w:p w14:paraId="1024DD2C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45889E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39718FA" w14:textId="77777777" w:rsidR="006F1166" w:rsidRPr="004451C9" w:rsidRDefault="006F1166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F1166" w:rsidRPr="004451C9" w14:paraId="588ED3DC" w14:textId="77777777" w:rsidTr="00A26348">
        <w:trPr>
          <w:trHeight w:val="68"/>
        </w:trPr>
        <w:tc>
          <w:tcPr>
            <w:tcW w:w="3960" w:type="dxa"/>
            <w:hideMark/>
          </w:tcPr>
          <w:p w14:paraId="015DACDE" w14:textId="42518965" w:rsidR="006F1166" w:rsidRPr="004451C9" w:rsidRDefault="006F1166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</w:tcPr>
          <w:p w14:paraId="01BD8390" w14:textId="77777777" w:rsidR="006F1166" w:rsidRPr="004451C9" w:rsidRDefault="006F116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6CE6A8" w14:textId="29F6BB83" w:rsidR="006F1166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6F1166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62" w:type="dxa"/>
          </w:tcPr>
          <w:p w14:paraId="12D99AFA" w14:textId="77777777" w:rsidR="006F1166" w:rsidRPr="004451C9" w:rsidRDefault="006F1166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411B2F2E" w14:textId="2C7957EE" w:rsidR="006F1166" w:rsidRPr="004451C9" w:rsidRDefault="003E0ACB" w:rsidP="004451C9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="006F116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</w:p>
        </w:tc>
        <w:tc>
          <w:tcPr>
            <w:tcW w:w="262" w:type="dxa"/>
          </w:tcPr>
          <w:p w14:paraId="4AEDC0B1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1E061CFF" w14:textId="64E5F2CF" w:rsidR="006F1166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6F1166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6B931C2E" w14:textId="77777777" w:rsidR="006F1166" w:rsidRPr="004451C9" w:rsidRDefault="006F1166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5ACFDBC" w14:textId="172731CA" w:rsidR="006F1166" w:rsidRPr="004451C9" w:rsidRDefault="003E0ACB" w:rsidP="004451C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="006F116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</w:tr>
      <w:tr w:rsidR="006F1166" w:rsidRPr="004451C9" w14:paraId="6C16B7E1" w14:textId="77777777" w:rsidTr="006F1166">
        <w:tc>
          <w:tcPr>
            <w:tcW w:w="3960" w:type="dxa"/>
            <w:hideMark/>
          </w:tcPr>
          <w:p w14:paraId="7A629275" w14:textId="178F8810" w:rsidR="006F1166" w:rsidRPr="004451C9" w:rsidRDefault="006F1166" w:rsidP="004451C9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</w:tcPr>
          <w:p w14:paraId="32999627" w14:textId="77777777" w:rsidR="006F1166" w:rsidRPr="004451C9" w:rsidRDefault="006F116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2358D" w14:textId="510CF007" w:rsidR="006F1166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F1166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262" w:type="dxa"/>
          </w:tcPr>
          <w:p w14:paraId="406D44D4" w14:textId="77777777" w:rsidR="006F1166" w:rsidRPr="004451C9" w:rsidRDefault="006F1166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F6545B" w14:textId="0883C857" w:rsidR="006F1166" w:rsidRPr="004451C9" w:rsidRDefault="003E0ACB" w:rsidP="004451C9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F116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</w:p>
        </w:tc>
        <w:tc>
          <w:tcPr>
            <w:tcW w:w="262" w:type="dxa"/>
          </w:tcPr>
          <w:p w14:paraId="170EEAA6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C8FA3" w14:textId="3E684D80" w:rsidR="006F1166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F1166" w:rsidRPr="004451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270" w:type="dxa"/>
          </w:tcPr>
          <w:p w14:paraId="3E2F35EF" w14:textId="77777777" w:rsidR="006F1166" w:rsidRPr="004451C9" w:rsidRDefault="006F1166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4E3DF" w14:textId="79D0CEB1" w:rsidR="006F1166" w:rsidRPr="004451C9" w:rsidRDefault="003E0ACB" w:rsidP="004451C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F1166" w:rsidRPr="004451C9">
              <w:rPr>
                <w:rFonts w:ascii="Angsana New" w:hAnsi="Angsana New"/>
                <w:sz w:val="28"/>
                <w:szCs w:val="28"/>
              </w:rPr>
              <w:t>,</w:t>
            </w:r>
            <w:r w:rsidRPr="003E0ACB">
              <w:rPr>
                <w:rFonts w:ascii="Angsana New" w:hAnsi="Angsana New"/>
                <w:sz w:val="28"/>
                <w:szCs w:val="28"/>
                <w:lang w:val="en-US"/>
              </w:rPr>
              <w:t>474</w:t>
            </w:r>
          </w:p>
        </w:tc>
      </w:tr>
      <w:tr w:rsidR="006F1166" w:rsidRPr="004451C9" w14:paraId="0863178E" w14:textId="77777777" w:rsidTr="006F1166">
        <w:tc>
          <w:tcPr>
            <w:tcW w:w="3960" w:type="dxa"/>
            <w:hideMark/>
          </w:tcPr>
          <w:p w14:paraId="30C68BD9" w14:textId="5F16D287" w:rsidR="006F1166" w:rsidRPr="004451C9" w:rsidRDefault="006F1166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4BEFE46A" w14:textId="77777777" w:rsidR="006F1166" w:rsidRPr="004451C9" w:rsidRDefault="006F116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1A9584" w14:textId="6A2FCD22" w:rsidR="006F1166" w:rsidRPr="004451C9" w:rsidRDefault="003E0ACB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6F116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62" w:type="dxa"/>
          </w:tcPr>
          <w:p w14:paraId="0FE6CF15" w14:textId="77777777" w:rsidR="006F1166" w:rsidRPr="004451C9" w:rsidRDefault="006F1166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A32236" w14:textId="298AC536" w:rsidR="006F1166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="006F116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262" w:type="dxa"/>
          </w:tcPr>
          <w:p w14:paraId="21643355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202D2" w14:textId="3CE6891A" w:rsidR="006F1166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6F116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70" w:type="dxa"/>
          </w:tcPr>
          <w:p w14:paraId="7A02FBF1" w14:textId="77777777" w:rsidR="006F1166" w:rsidRPr="004451C9" w:rsidRDefault="006F1166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883B98" w14:textId="144A6938" w:rsidR="006F1166" w:rsidRPr="004451C9" w:rsidRDefault="003E0ACB" w:rsidP="004451C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="006F116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576</w:t>
            </w:r>
          </w:p>
        </w:tc>
      </w:tr>
      <w:bookmarkEnd w:id="10"/>
    </w:tbl>
    <w:p w14:paraId="77CEAB9E" w14:textId="6056206D" w:rsidR="00D1278D" w:rsidRPr="004451C9" w:rsidRDefault="00D1278D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3985649" w14:textId="77777777" w:rsidR="00861054" w:rsidRPr="004451C9" w:rsidRDefault="0086105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E9AC508" w14:textId="1F39D3E4" w:rsidR="00357807" w:rsidRPr="004451C9" w:rsidRDefault="00357807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F0889" w:rsidRPr="004451C9">
        <w:rPr>
          <w:rFonts w:asciiTheme="majorBidi" w:hAnsiTheme="majorBidi" w:cstheme="majorBidi"/>
          <w:sz w:val="28"/>
          <w:szCs w:val="28"/>
          <w:cs/>
        </w:rPr>
        <w:t>และ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3E0ACB" w:rsidRPr="003E0ACB">
        <w:rPr>
          <w:rFonts w:asciiTheme="majorBidi" w:hAnsiTheme="majorBidi" w:cstheme="majorBidi"/>
          <w:sz w:val="28"/>
          <w:szCs w:val="28"/>
        </w:rPr>
        <w:t>2541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D530545" w14:textId="3DDCD244" w:rsidR="00191491" w:rsidRPr="004451C9" w:rsidRDefault="0019149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58"/>
        <w:gridCol w:w="12"/>
        <w:gridCol w:w="708"/>
        <w:gridCol w:w="12"/>
        <w:gridCol w:w="250"/>
        <w:gridCol w:w="12"/>
        <w:gridCol w:w="716"/>
        <w:gridCol w:w="12"/>
        <w:gridCol w:w="250"/>
        <w:gridCol w:w="12"/>
        <w:gridCol w:w="716"/>
        <w:gridCol w:w="12"/>
        <w:gridCol w:w="258"/>
        <w:gridCol w:w="12"/>
        <w:gridCol w:w="798"/>
        <w:gridCol w:w="12"/>
      </w:tblGrid>
      <w:tr w:rsidR="00F14A69" w:rsidRPr="004451C9" w14:paraId="11E8DEF7" w14:textId="77777777" w:rsidTr="00A241A5">
        <w:trPr>
          <w:tblHeader/>
        </w:trPr>
        <w:tc>
          <w:tcPr>
            <w:tcW w:w="4950" w:type="dxa"/>
            <w:hideMark/>
          </w:tcPr>
          <w:p w14:paraId="74FE1F59" w14:textId="77777777" w:rsidR="00F14A69" w:rsidRPr="004451C9" w:rsidRDefault="00F14A69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        </w:t>
            </w:r>
          </w:p>
        </w:tc>
        <w:tc>
          <w:tcPr>
            <w:tcW w:w="270" w:type="dxa"/>
            <w:gridSpan w:val="2"/>
          </w:tcPr>
          <w:p w14:paraId="5405A021" w14:textId="77777777" w:rsidR="00F14A69" w:rsidRPr="004451C9" w:rsidRDefault="00F14A69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6"/>
            <w:vAlign w:val="bottom"/>
            <w:hideMark/>
          </w:tcPr>
          <w:p w14:paraId="76DCE322" w14:textId="77777777" w:rsidR="00F14A69" w:rsidRPr="004451C9" w:rsidRDefault="00F14A69" w:rsidP="004451C9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gridSpan w:val="2"/>
          </w:tcPr>
          <w:p w14:paraId="130284B1" w14:textId="77777777" w:rsidR="00F14A69" w:rsidRPr="004451C9" w:rsidRDefault="00F14A69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8" w:type="dxa"/>
            <w:gridSpan w:val="6"/>
            <w:vAlign w:val="bottom"/>
            <w:hideMark/>
          </w:tcPr>
          <w:p w14:paraId="62A93F28" w14:textId="77777777" w:rsidR="00F14A69" w:rsidRPr="004451C9" w:rsidRDefault="00F14A69" w:rsidP="004451C9">
            <w:pPr>
              <w:pStyle w:val="acctfourfigures"/>
              <w:tabs>
                <w:tab w:val="clear" w:pos="765"/>
              </w:tabs>
              <w:spacing w:line="240" w:lineRule="auto"/>
              <w:ind w:left="-96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33A" w:rsidRPr="004451C9" w14:paraId="7FB63805" w14:textId="77777777" w:rsidTr="00A241A5">
        <w:trPr>
          <w:tblHeader/>
        </w:trPr>
        <w:tc>
          <w:tcPr>
            <w:tcW w:w="4950" w:type="dxa"/>
          </w:tcPr>
          <w:p w14:paraId="2DBE5FC1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  <w:gridSpan w:val="2"/>
          </w:tcPr>
          <w:p w14:paraId="7B6C4786" w14:textId="128203E0" w:rsidR="0088733A" w:rsidRPr="004451C9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  <w:hideMark/>
          </w:tcPr>
          <w:p w14:paraId="0400ECC6" w14:textId="4A841442" w:rsidR="008873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2881C9B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  <w:hideMark/>
          </w:tcPr>
          <w:p w14:paraId="2ABE3463" w14:textId="40A73B1C" w:rsidR="008873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DEC77C7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  <w:hideMark/>
          </w:tcPr>
          <w:p w14:paraId="53BC07E0" w14:textId="36F1531E" w:rsidR="008873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86FC81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hideMark/>
          </w:tcPr>
          <w:p w14:paraId="2891E2CA" w14:textId="3B1F8BAC" w:rsidR="008873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4451C9" w14:paraId="433E531C" w14:textId="77777777" w:rsidTr="00A241A5">
        <w:trPr>
          <w:tblHeader/>
        </w:trPr>
        <w:tc>
          <w:tcPr>
            <w:tcW w:w="4950" w:type="dxa"/>
          </w:tcPr>
          <w:p w14:paraId="0C901374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E46F188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14"/>
            <w:vAlign w:val="bottom"/>
            <w:hideMark/>
          </w:tcPr>
          <w:p w14:paraId="52AC9E36" w14:textId="77777777" w:rsidR="0088733A" w:rsidRPr="004451C9" w:rsidRDefault="0088733A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176BD" w:rsidRPr="004451C9" w14:paraId="4D0F0E78" w14:textId="77777777" w:rsidTr="00A241A5">
        <w:tc>
          <w:tcPr>
            <w:tcW w:w="4950" w:type="dxa"/>
            <w:hideMark/>
          </w:tcPr>
          <w:p w14:paraId="49073CAD" w14:textId="6E49B99E" w:rsidR="007176BD" w:rsidRPr="004451C9" w:rsidRDefault="007176BD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gridSpan w:val="2"/>
          </w:tcPr>
          <w:p w14:paraId="35AF9B14" w14:textId="77777777" w:rsidR="007176BD" w:rsidRPr="004451C9" w:rsidRDefault="007176B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2CDD2D20" w14:textId="4414963B" w:rsidR="007176BD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7A7C53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</w:p>
        </w:tc>
        <w:tc>
          <w:tcPr>
            <w:tcW w:w="262" w:type="dxa"/>
            <w:gridSpan w:val="2"/>
          </w:tcPr>
          <w:p w14:paraId="3C18FCD1" w14:textId="77777777" w:rsidR="007176BD" w:rsidRPr="004451C9" w:rsidRDefault="007176BD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hideMark/>
          </w:tcPr>
          <w:p w14:paraId="25A7AFC0" w14:textId="3306BCC6" w:rsidR="007176BD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7176BD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</w:p>
        </w:tc>
        <w:tc>
          <w:tcPr>
            <w:tcW w:w="262" w:type="dxa"/>
            <w:gridSpan w:val="2"/>
          </w:tcPr>
          <w:p w14:paraId="2D0E19B7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8" w:type="dxa"/>
            <w:gridSpan w:val="2"/>
          </w:tcPr>
          <w:p w14:paraId="10FD4777" w14:textId="515AAB09" w:rsidR="007176BD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7A7C53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  <w:gridSpan w:val="2"/>
          </w:tcPr>
          <w:p w14:paraId="5FAB6CBB" w14:textId="77777777" w:rsidR="007176BD" w:rsidRPr="004451C9" w:rsidRDefault="007176B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hideMark/>
          </w:tcPr>
          <w:p w14:paraId="4E772D3B" w14:textId="32D72B85" w:rsidR="007176BD" w:rsidRPr="004451C9" w:rsidRDefault="003E0ACB" w:rsidP="004451C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7176BD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</w:p>
        </w:tc>
      </w:tr>
      <w:tr w:rsidR="007176BD" w:rsidRPr="004451C9" w14:paraId="47F410AB" w14:textId="77777777" w:rsidTr="00A241A5">
        <w:tc>
          <w:tcPr>
            <w:tcW w:w="4950" w:type="dxa"/>
            <w:hideMark/>
          </w:tcPr>
          <w:p w14:paraId="28EFAAFA" w14:textId="77777777" w:rsidR="007176BD" w:rsidRPr="004451C9" w:rsidRDefault="007176BD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  <w:gridSpan w:val="2"/>
          </w:tcPr>
          <w:p w14:paraId="0D7F0FAA" w14:textId="20DB6691" w:rsidR="007176BD" w:rsidRPr="004451C9" w:rsidRDefault="007176B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5E88B43D" w14:textId="77777777" w:rsidR="007176BD" w:rsidRPr="004451C9" w:rsidRDefault="007176BD" w:rsidP="004451C9">
            <w:pPr>
              <w:pStyle w:val="acctfourfigures"/>
              <w:tabs>
                <w:tab w:val="decimal" w:pos="516"/>
              </w:tabs>
              <w:spacing w:line="240" w:lineRule="auto"/>
              <w:ind w:lef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</w:tcPr>
          <w:p w14:paraId="3D776CF0" w14:textId="77777777" w:rsidR="007176BD" w:rsidRPr="004451C9" w:rsidRDefault="007176BD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</w:tcPr>
          <w:p w14:paraId="299B18CB" w14:textId="77777777" w:rsidR="007176BD" w:rsidRPr="004451C9" w:rsidRDefault="007176BD" w:rsidP="004451C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</w:tcPr>
          <w:p w14:paraId="3E12E2E9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8" w:type="dxa"/>
            <w:gridSpan w:val="2"/>
          </w:tcPr>
          <w:p w14:paraId="7597E333" w14:textId="77777777" w:rsidR="007176BD" w:rsidRPr="004451C9" w:rsidRDefault="007176B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EF42492" w14:textId="77777777" w:rsidR="007176BD" w:rsidRPr="004451C9" w:rsidRDefault="007176B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72BD76B" w14:textId="77777777" w:rsidR="007176BD" w:rsidRPr="004451C9" w:rsidRDefault="007176BD" w:rsidP="004451C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176BD" w:rsidRPr="004451C9" w14:paraId="79BED6EC" w14:textId="77777777" w:rsidTr="00A241A5">
        <w:tc>
          <w:tcPr>
            <w:tcW w:w="4950" w:type="dxa"/>
            <w:hideMark/>
          </w:tcPr>
          <w:p w14:paraId="79304011" w14:textId="77777777" w:rsidR="007176BD" w:rsidRPr="004451C9" w:rsidRDefault="007176BD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70" w:type="dxa"/>
            <w:gridSpan w:val="2"/>
          </w:tcPr>
          <w:p w14:paraId="4B16C51C" w14:textId="77777777" w:rsidR="007176BD" w:rsidRPr="004451C9" w:rsidRDefault="007176B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4394A39B" w14:textId="77AB8EA1" w:rsidR="007176BD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A7C53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262" w:type="dxa"/>
            <w:gridSpan w:val="2"/>
          </w:tcPr>
          <w:p w14:paraId="38554262" w14:textId="58D3A189" w:rsidR="007176BD" w:rsidRPr="004451C9" w:rsidRDefault="007176BD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hideMark/>
          </w:tcPr>
          <w:p w14:paraId="39E0719C" w14:textId="3DB5C49E" w:rsidR="007176BD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176BD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262" w:type="dxa"/>
            <w:gridSpan w:val="2"/>
          </w:tcPr>
          <w:p w14:paraId="72733680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8" w:type="dxa"/>
            <w:gridSpan w:val="2"/>
          </w:tcPr>
          <w:p w14:paraId="48FEBB9E" w14:textId="1C81E847" w:rsidR="007176BD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A7C53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270" w:type="dxa"/>
            <w:gridSpan w:val="2"/>
          </w:tcPr>
          <w:p w14:paraId="6F70849F" w14:textId="77777777" w:rsidR="007176BD" w:rsidRPr="004451C9" w:rsidRDefault="007176B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hideMark/>
          </w:tcPr>
          <w:p w14:paraId="4A9CBB00" w14:textId="6B2AC2F1" w:rsidR="007176BD" w:rsidRPr="004451C9" w:rsidRDefault="003E0ACB" w:rsidP="004451C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176BD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</w:p>
        </w:tc>
      </w:tr>
      <w:tr w:rsidR="007176BD" w:rsidRPr="004451C9" w14:paraId="3F172445" w14:textId="77777777" w:rsidTr="00A241A5">
        <w:tc>
          <w:tcPr>
            <w:tcW w:w="4950" w:type="dxa"/>
            <w:hideMark/>
          </w:tcPr>
          <w:p w14:paraId="24F58765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  <w:gridSpan w:val="2"/>
          </w:tcPr>
          <w:p w14:paraId="7A57E67C" w14:textId="77777777" w:rsidR="007176BD" w:rsidRPr="004451C9" w:rsidRDefault="007176B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1932171D" w14:textId="14BCF755" w:rsidR="007176BD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262" w:type="dxa"/>
            <w:gridSpan w:val="2"/>
          </w:tcPr>
          <w:p w14:paraId="31AD74F3" w14:textId="77777777" w:rsidR="007176BD" w:rsidRPr="004451C9" w:rsidRDefault="007176BD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666C57B4" w14:textId="2F944EB8" w:rsidR="007176BD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262" w:type="dxa"/>
            <w:gridSpan w:val="2"/>
          </w:tcPr>
          <w:p w14:paraId="656D94E4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</w:tcPr>
          <w:p w14:paraId="37F5DC60" w14:textId="4FD05B4A" w:rsidR="007176BD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270" w:type="dxa"/>
            <w:gridSpan w:val="2"/>
          </w:tcPr>
          <w:p w14:paraId="6E1417C7" w14:textId="77777777" w:rsidR="007176BD" w:rsidRPr="004451C9" w:rsidRDefault="007176BD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13E12362" w14:textId="01F71B7F" w:rsidR="007176BD" w:rsidRPr="004451C9" w:rsidRDefault="003E0ACB" w:rsidP="004451C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</w:tr>
      <w:tr w:rsidR="007A7C53" w:rsidRPr="004451C9" w14:paraId="003746B5" w14:textId="77777777" w:rsidTr="00A241A5">
        <w:tc>
          <w:tcPr>
            <w:tcW w:w="4950" w:type="dxa"/>
          </w:tcPr>
          <w:p w14:paraId="4F0A5CA9" w14:textId="46EB0A5E" w:rsidR="007A7C53" w:rsidRPr="004451C9" w:rsidRDefault="007A7C53" w:rsidP="004451C9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ค่าใช้จ่ายจากการชดเชยการออกจากงาน</w:t>
            </w:r>
          </w:p>
        </w:tc>
        <w:tc>
          <w:tcPr>
            <w:tcW w:w="270" w:type="dxa"/>
            <w:gridSpan w:val="2"/>
          </w:tcPr>
          <w:p w14:paraId="5B9195EF" w14:textId="77777777" w:rsidR="007A7C53" w:rsidRPr="004451C9" w:rsidRDefault="007A7C53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7B31EA28" w14:textId="2381442F" w:rsidR="007A7C53" w:rsidRPr="004451C9" w:rsidRDefault="007A7C53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</w:tcPr>
          <w:p w14:paraId="44F0F5CB" w14:textId="77777777" w:rsidR="007A7C53" w:rsidRPr="004451C9" w:rsidRDefault="007A7C53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</w:tcPr>
          <w:p w14:paraId="6B1250EC" w14:textId="474CDE25" w:rsidR="007A7C53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7C5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  <w:tc>
          <w:tcPr>
            <w:tcW w:w="262" w:type="dxa"/>
            <w:gridSpan w:val="2"/>
          </w:tcPr>
          <w:p w14:paraId="38B76851" w14:textId="77777777" w:rsidR="007A7C53" w:rsidRPr="004451C9" w:rsidRDefault="007A7C53" w:rsidP="004451C9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</w:tcPr>
          <w:p w14:paraId="6F29CB8E" w14:textId="259DF213" w:rsidR="007A7C53" w:rsidRPr="004451C9" w:rsidRDefault="007A7C53" w:rsidP="004451C9">
            <w:pPr>
              <w:pStyle w:val="acctfourfigures"/>
              <w:tabs>
                <w:tab w:val="clear" w:pos="765"/>
                <w:tab w:val="decimal" w:pos="25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1730883" w14:textId="77777777" w:rsidR="007A7C53" w:rsidRPr="004451C9" w:rsidRDefault="007A7C53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251A623B" w14:textId="09271948" w:rsidR="007A7C53" w:rsidRPr="004451C9" w:rsidRDefault="003E0ACB" w:rsidP="004451C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7C5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</w:tr>
      <w:tr w:rsidR="007A7C53" w:rsidRPr="004451C9" w14:paraId="7F631580" w14:textId="77777777" w:rsidTr="00A241A5">
        <w:trPr>
          <w:trHeight w:val="68"/>
        </w:trPr>
        <w:tc>
          <w:tcPr>
            <w:tcW w:w="4950" w:type="dxa"/>
          </w:tcPr>
          <w:p w14:paraId="2656C4AD" w14:textId="5E89D6A6" w:rsidR="00A241A5" w:rsidRPr="004451C9" w:rsidRDefault="007A7C53" w:rsidP="004451C9">
            <w:pPr>
              <w:tabs>
                <w:tab w:val="clear" w:pos="227"/>
                <w:tab w:val="clear" w:pos="454"/>
                <w:tab w:val="left" w:pos="342"/>
              </w:tabs>
              <w:ind w:right="-102"/>
              <w:rPr>
                <w:sz w:val="28"/>
                <w:szCs w:val="28"/>
              </w:rPr>
            </w:pPr>
            <w:r w:rsidRPr="004451C9">
              <w:rPr>
                <w:rFonts w:hint="cs"/>
                <w:sz w:val="28"/>
                <w:szCs w:val="28"/>
                <w:cs/>
              </w:rPr>
              <w:t>ขาดทุน</w:t>
            </w:r>
            <w:r w:rsidRPr="004451C9">
              <w:rPr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  <w:r w:rsidR="00A241A5" w:rsidRPr="004451C9">
              <w:rPr>
                <w:rFonts w:hint="cs"/>
                <w:sz w:val="28"/>
                <w:szCs w:val="28"/>
                <w:cs/>
              </w:rPr>
              <w:t xml:space="preserve"> -</w:t>
            </w:r>
          </w:p>
          <w:p w14:paraId="33850EA9" w14:textId="4CA2E337" w:rsidR="007A7C53" w:rsidRPr="004451C9" w:rsidRDefault="00A241A5" w:rsidP="004451C9">
            <w:pPr>
              <w:tabs>
                <w:tab w:val="clear" w:pos="227"/>
                <w:tab w:val="clear" w:pos="454"/>
                <w:tab w:val="left" w:pos="342"/>
              </w:tabs>
              <w:ind w:right="-102"/>
              <w:rPr>
                <w:sz w:val="28"/>
                <w:szCs w:val="28"/>
                <w:cs/>
              </w:rPr>
            </w:pPr>
            <w:r w:rsidRPr="004451C9">
              <w:rPr>
                <w:rFonts w:hint="cs"/>
                <w:sz w:val="28"/>
                <w:szCs w:val="28"/>
                <w:cs/>
              </w:rPr>
              <w:t xml:space="preserve">   </w:t>
            </w:r>
            <w:r w:rsidR="007A7C53" w:rsidRPr="004451C9">
              <w:rPr>
                <w:rFonts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  <w:gridSpan w:val="2"/>
          </w:tcPr>
          <w:p w14:paraId="12904B1B" w14:textId="77777777" w:rsidR="007A7C53" w:rsidRPr="004451C9" w:rsidRDefault="007A7C53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61C99ED0" w14:textId="77777777" w:rsidR="007A7C53" w:rsidRPr="004451C9" w:rsidRDefault="007A7C53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49DF8E4" w14:textId="34F9F40A" w:rsidR="007A7C53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262" w:type="dxa"/>
            <w:gridSpan w:val="2"/>
          </w:tcPr>
          <w:p w14:paraId="7B621180" w14:textId="77777777" w:rsidR="007A7C53" w:rsidRPr="004451C9" w:rsidRDefault="007A7C53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</w:tcPr>
          <w:p w14:paraId="3DDB8AE9" w14:textId="77777777" w:rsidR="007A7C53" w:rsidRPr="004451C9" w:rsidRDefault="007A7C53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46510F" w14:textId="14F2B377" w:rsidR="007A7C53" w:rsidRPr="004451C9" w:rsidRDefault="007A7C53" w:rsidP="004451C9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</w:tcPr>
          <w:p w14:paraId="30A0AC81" w14:textId="77777777" w:rsidR="007A7C53" w:rsidRPr="004451C9" w:rsidRDefault="007A7C53" w:rsidP="004451C9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</w:tcPr>
          <w:p w14:paraId="0E4594E1" w14:textId="77777777" w:rsidR="007A7C53" w:rsidRPr="004451C9" w:rsidRDefault="007A7C53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F0694AD" w14:textId="3ABCA17D" w:rsidR="007A7C53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270" w:type="dxa"/>
            <w:gridSpan w:val="2"/>
          </w:tcPr>
          <w:p w14:paraId="5A827315" w14:textId="77777777" w:rsidR="007A7C53" w:rsidRPr="004451C9" w:rsidRDefault="007A7C53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359A34DE" w14:textId="77777777" w:rsidR="007A7C53" w:rsidRPr="004451C9" w:rsidRDefault="007A7C53" w:rsidP="004451C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85DC59" w14:textId="47D44650" w:rsidR="007A7C53" w:rsidRPr="004451C9" w:rsidRDefault="007A7C53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41A5" w:rsidRPr="004451C9" w14:paraId="6E1CB8EA" w14:textId="77777777" w:rsidTr="00A241A5">
        <w:trPr>
          <w:trHeight w:val="68"/>
        </w:trPr>
        <w:tc>
          <w:tcPr>
            <w:tcW w:w="4950" w:type="dxa"/>
          </w:tcPr>
          <w:p w14:paraId="5891DA48" w14:textId="556590E4" w:rsidR="00A241A5" w:rsidRPr="004451C9" w:rsidRDefault="00A241A5" w:rsidP="004451C9">
            <w:pPr>
              <w:tabs>
                <w:tab w:val="clear" w:pos="227"/>
                <w:tab w:val="clear" w:pos="454"/>
                <w:tab w:val="left" w:pos="342"/>
              </w:tabs>
              <w:ind w:right="-102"/>
              <w:rPr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6E6FD71E" w14:textId="77777777" w:rsidR="00A241A5" w:rsidRPr="004451C9" w:rsidRDefault="00A241A5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539C875E" w14:textId="77777777" w:rsidR="00A241A5" w:rsidRPr="004451C9" w:rsidRDefault="00A241A5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gridSpan w:val="2"/>
          </w:tcPr>
          <w:p w14:paraId="37020986" w14:textId="77777777" w:rsidR="00A241A5" w:rsidRPr="004451C9" w:rsidRDefault="00A241A5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</w:tcPr>
          <w:p w14:paraId="6434347E" w14:textId="77777777" w:rsidR="00A241A5" w:rsidRPr="004451C9" w:rsidRDefault="00A241A5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</w:tcPr>
          <w:p w14:paraId="41CEA54F" w14:textId="77777777" w:rsidR="00A241A5" w:rsidRPr="004451C9" w:rsidRDefault="00A241A5" w:rsidP="004451C9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</w:tcPr>
          <w:p w14:paraId="2FA891E1" w14:textId="77777777" w:rsidR="00A241A5" w:rsidRPr="004451C9" w:rsidRDefault="00A241A5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0F137D5" w14:textId="77777777" w:rsidR="00A241A5" w:rsidRPr="004451C9" w:rsidRDefault="00A241A5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70F7D113" w14:textId="77777777" w:rsidR="00A241A5" w:rsidRPr="004451C9" w:rsidRDefault="00A241A5" w:rsidP="004451C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1A5" w:rsidRPr="004451C9" w14:paraId="1701331B" w14:textId="77777777" w:rsidTr="00A241A5">
        <w:trPr>
          <w:gridAfter w:val="1"/>
          <w:wAfter w:w="12" w:type="dxa"/>
        </w:trPr>
        <w:tc>
          <w:tcPr>
            <w:tcW w:w="5208" w:type="dxa"/>
            <w:gridSpan w:val="2"/>
            <w:hideMark/>
          </w:tcPr>
          <w:p w14:paraId="5C564977" w14:textId="5796A5E0" w:rsidR="00A241A5" w:rsidRPr="004451C9" w:rsidRDefault="00A241A5" w:rsidP="004451C9">
            <w:pPr>
              <w:tabs>
                <w:tab w:val="clear" w:pos="227"/>
                <w:tab w:val="clear" w:pos="454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2FDFBE06" w14:textId="051EF8B7" w:rsidR="00A241A5" w:rsidRPr="004451C9" w:rsidRDefault="00A241A5" w:rsidP="004451C9">
            <w:pPr>
              <w:tabs>
                <w:tab w:val="clear" w:pos="227"/>
                <w:tab w:val="clear" w:pos="454"/>
                <w:tab w:val="left" w:pos="342"/>
              </w:tabs>
              <w:ind w:right="-102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720" w:type="dxa"/>
            <w:gridSpan w:val="2"/>
          </w:tcPr>
          <w:p w14:paraId="3589B589" w14:textId="77777777" w:rsidR="00A241A5" w:rsidRPr="004451C9" w:rsidRDefault="00A241A5" w:rsidP="004451C9">
            <w:pPr>
              <w:pStyle w:val="acctfourfigures"/>
              <w:tabs>
                <w:tab w:val="decimal" w:pos="516"/>
              </w:tabs>
              <w:spacing w:line="240" w:lineRule="auto"/>
              <w:ind w:left="-1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</w:tcPr>
          <w:p w14:paraId="7F061BF0" w14:textId="77777777" w:rsidR="00A241A5" w:rsidRPr="004451C9" w:rsidRDefault="00A241A5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</w:tcPr>
          <w:p w14:paraId="286AB7DB" w14:textId="77777777" w:rsidR="00A241A5" w:rsidRPr="004451C9" w:rsidRDefault="00A241A5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</w:tcPr>
          <w:p w14:paraId="211C152B" w14:textId="77777777" w:rsidR="00A241A5" w:rsidRPr="004451C9" w:rsidRDefault="00A241A5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gridSpan w:val="2"/>
          </w:tcPr>
          <w:p w14:paraId="4D64C679" w14:textId="77777777" w:rsidR="00A241A5" w:rsidRPr="004451C9" w:rsidRDefault="00A241A5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1EDE1C" w14:textId="77777777" w:rsidR="00A241A5" w:rsidRPr="004451C9" w:rsidRDefault="00A241A5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13B9CF4" w14:textId="77777777" w:rsidR="00A241A5" w:rsidRPr="004451C9" w:rsidRDefault="00A241A5" w:rsidP="004451C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7C53" w:rsidRPr="004451C9" w14:paraId="3803B844" w14:textId="77777777" w:rsidTr="00A241A5">
        <w:trPr>
          <w:trHeight w:val="80"/>
        </w:trPr>
        <w:tc>
          <w:tcPr>
            <w:tcW w:w="4950" w:type="dxa"/>
            <w:hideMark/>
          </w:tcPr>
          <w:p w14:paraId="24124D08" w14:textId="77777777" w:rsidR="007A7C53" w:rsidRPr="004451C9" w:rsidRDefault="007A7C53" w:rsidP="004451C9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  <w:gridSpan w:val="2"/>
          </w:tcPr>
          <w:p w14:paraId="6D21E48D" w14:textId="77777777" w:rsidR="007A7C53" w:rsidRPr="004451C9" w:rsidRDefault="007A7C53" w:rsidP="004451C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2"/>
          </w:tcPr>
          <w:p w14:paraId="4849DB5A" w14:textId="2B5262FB" w:rsidR="007A7C53" w:rsidRPr="004451C9" w:rsidRDefault="007A7C53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gridSpan w:val="2"/>
          </w:tcPr>
          <w:p w14:paraId="5470D559" w14:textId="77777777" w:rsidR="007A7C53" w:rsidRPr="004451C9" w:rsidRDefault="007A7C53" w:rsidP="004451C9">
            <w:pPr>
              <w:pStyle w:val="acctfourfigures"/>
              <w:tabs>
                <w:tab w:val="left" w:pos="227"/>
                <w:tab w:val="left" w:pos="454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hideMark/>
          </w:tcPr>
          <w:p w14:paraId="07B5A661" w14:textId="4E2CEFEF" w:rsidR="007A7C53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62" w:type="dxa"/>
            <w:gridSpan w:val="2"/>
          </w:tcPr>
          <w:p w14:paraId="5EBC920E" w14:textId="77777777" w:rsidR="007A7C53" w:rsidRPr="004451C9" w:rsidRDefault="007A7C53" w:rsidP="004451C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</w:tcPr>
          <w:p w14:paraId="033C137B" w14:textId="57AABEF5" w:rsidR="007A7C53" w:rsidRPr="004451C9" w:rsidRDefault="007A7C53" w:rsidP="004451C9">
            <w:pPr>
              <w:pStyle w:val="acctfourfigures"/>
              <w:tabs>
                <w:tab w:val="clear" w:pos="765"/>
                <w:tab w:val="decimal" w:pos="25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2C41AD8" w14:textId="77777777" w:rsidR="007A7C53" w:rsidRPr="004451C9" w:rsidRDefault="007A7C53" w:rsidP="004451C9">
            <w:pPr>
              <w:tabs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hideMark/>
          </w:tcPr>
          <w:p w14:paraId="28469D0D" w14:textId="132C9B8C" w:rsidR="007A7C53" w:rsidRPr="004451C9" w:rsidRDefault="003E0ACB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7A7C53" w:rsidRPr="004451C9" w14:paraId="71E310EA" w14:textId="77777777" w:rsidTr="00A241A5">
        <w:tc>
          <w:tcPr>
            <w:tcW w:w="4950" w:type="dxa"/>
            <w:hideMark/>
          </w:tcPr>
          <w:p w14:paraId="01C0D98E" w14:textId="77777777" w:rsidR="007A7C53" w:rsidRPr="004451C9" w:rsidRDefault="007A7C53" w:rsidP="004451C9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270" w:type="dxa"/>
            <w:gridSpan w:val="2"/>
          </w:tcPr>
          <w:p w14:paraId="5E66CFAF" w14:textId="77777777" w:rsidR="007A7C53" w:rsidRPr="004451C9" w:rsidRDefault="007A7C53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2"/>
          </w:tcPr>
          <w:p w14:paraId="293A6823" w14:textId="72075B48" w:rsidR="007A7C53" w:rsidRPr="004451C9" w:rsidRDefault="007A7C53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gridSpan w:val="2"/>
          </w:tcPr>
          <w:p w14:paraId="40B9BEFC" w14:textId="77777777" w:rsidR="007A7C53" w:rsidRPr="004451C9" w:rsidRDefault="007A7C53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hideMark/>
          </w:tcPr>
          <w:p w14:paraId="30E0B332" w14:textId="60FBC049" w:rsidR="007A7C53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262" w:type="dxa"/>
            <w:gridSpan w:val="2"/>
          </w:tcPr>
          <w:p w14:paraId="3747635A" w14:textId="77777777" w:rsidR="007A7C53" w:rsidRPr="004451C9" w:rsidRDefault="007A7C53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gridSpan w:val="2"/>
          </w:tcPr>
          <w:p w14:paraId="48BB3389" w14:textId="52383834" w:rsidR="007A7C53" w:rsidRPr="004451C9" w:rsidRDefault="007A7C53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50B4DF51" w14:textId="77777777" w:rsidR="007A7C53" w:rsidRPr="004451C9" w:rsidRDefault="007A7C53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hideMark/>
          </w:tcPr>
          <w:p w14:paraId="45E80A61" w14:textId="4E5BB31A" w:rsidR="007A7C53" w:rsidRPr="004451C9" w:rsidRDefault="003E0ACB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  <w:tr w:rsidR="007A7C53" w:rsidRPr="004451C9" w14:paraId="12234B03" w14:textId="77777777" w:rsidTr="00A241A5">
        <w:tc>
          <w:tcPr>
            <w:tcW w:w="4950" w:type="dxa"/>
            <w:hideMark/>
          </w:tcPr>
          <w:p w14:paraId="2F0CCD81" w14:textId="77777777" w:rsidR="007A7C53" w:rsidRPr="004451C9" w:rsidRDefault="007A7C53" w:rsidP="004451C9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การ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 w:rsidRPr="004451C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จากประสบการณ์</w:t>
            </w:r>
          </w:p>
        </w:tc>
        <w:tc>
          <w:tcPr>
            <w:tcW w:w="270" w:type="dxa"/>
            <w:gridSpan w:val="2"/>
          </w:tcPr>
          <w:p w14:paraId="1934A84E" w14:textId="77777777" w:rsidR="007A7C53" w:rsidRPr="004451C9" w:rsidRDefault="007A7C53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14297508" w14:textId="7475115C" w:rsidR="007A7C53" w:rsidRPr="004451C9" w:rsidRDefault="007A7C53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gridSpan w:val="2"/>
          </w:tcPr>
          <w:p w14:paraId="157B6C55" w14:textId="77777777" w:rsidR="007A7C53" w:rsidRPr="004451C9" w:rsidRDefault="007A7C53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3AF7A3BD" w14:textId="170644C5" w:rsidR="007A7C53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A7C5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62" w:type="dxa"/>
            <w:gridSpan w:val="2"/>
          </w:tcPr>
          <w:p w14:paraId="49515F9A" w14:textId="77777777" w:rsidR="007A7C53" w:rsidRPr="004451C9" w:rsidRDefault="007A7C53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</w:tcPr>
          <w:p w14:paraId="51CD7DE5" w14:textId="787DFD44" w:rsidR="007A7C53" w:rsidRPr="004451C9" w:rsidRDefault="007A7C53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5363AA0F" w14:textId="77777777" w:rsidR="007A7C53" w:rsidRPr="004451C9" w:rsidRDefault="007A7C53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317FE28F" w14:textId="31E5C389" w:rsidR="007A7C53" w:rsidRPr="004451C9" w:rsidRDefault="003E0ACB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A7C53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</w:tr>
      <w:tr w:rsidR="006F1166" w:rsidRPr="004451C9" w14:paraId="51C4CD01" w14:textId="77777777" w:rsidTr="00A241A5">
        <w:tc>
          <w:tcPr>
            <w:tcW w:w="4950" w:type="dxa"/>
            <w:hideMark/>
          </w:tcPr>
          <w:p w14:paraId="66030C82" w14:textId="77777777" w:rsidR="006F1166" w:rsidRPr="004451C9" w:rsidRDefault="006F1166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270" w:type="dxa"/>
            <w:gridSpan w:val="2"/>
          </w:tcPr>
          <w:p w14:paraId="1E03D0C3" w14:textId="77777777" w:rsidR="006F1166" w:rsidRPr="004451C9" w:rsidRDefault="006F116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136C9425" w14:textId="5C9E5F86" w:rsidR="006F1166" w:rsidRPr="004451C9" w:rsidRDefault="006F1166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gridSpan w:val="2"/>
          </w:tcPr>
          <w:p w14:paraId="477C17F9" w14:textId="77777777" w:rsidR="006F1166" w:rsidRPr="004451C9" w:rsidRDefault="006F1166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hideMark/>
          </w:tcPr>
          <w:p w14:paraId="7EB07EB3" w14:textId="3324CB95" w:rsidR="006F1166" w:rsidRPr="004451C9" w:rsidRDefault="006F1166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gridSpan w:val="2"/>
          </w:tcPr>
          <w:p w14:paraId="53F991A9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</w:tcPr>
          <w:p w14:paraId="2855EB52" w14:textId="23604D0C" w:rsidR="006F1166" w:rsidRPr="004451C9" w:rsidRDefault="006F1166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033163FD" w14:textId="77777777" w:rsidR="006F1166" w:rsidRPr="004451C9" w:rsidRDefault="006F1166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hideMark/>
          </w:tcPr>
          <w:p w14:paraId="18D5810F" w14:textId="7416B288" w:rsidR="006F1166" w:rsidRPr="004451C9" w:rsidRDefault="006F1166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F1166" w:rsidRPr="004451C9" w14:paraId="038C0811" w14:textId="77777777" w:rsidTr="00A241A5">
        <w:tc>
          <w:tcPr>
            <w:tcW w:w="4950" w:type="dxa"/>
            <w:hideMark/>
          </w:tcPr>
          <w:p w14:paraId="780E0145" w14:textId="4D8DFF6A" w:rsidR="006F1166" w:rsidRPr="004451C9" w:rsidRDefault="006F1166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4C539CF7" w14:textId="77777777" w:rsidR="006F1166" w:rsidRPr="004451C9" w:rsidRDefault="006F116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EB994F6" w14:textId="5224BF98" w:rsidR="006F1166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6F116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62" w:type="dxa"/>
            <w:gridSpan w:val="2"/>
          </w:tcPr>
          <w:p w14:paraId="7094640D" w14:textId="77777777" w:rsidR="006F1166" w:rsidRPr="004451C9" w:rsidRDefault="006F1166" w:rsidP="004451C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7CF39E4" w14:textId="6CB44DE4" w:rsidR="006F1166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="006F116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262" w:type="dxa"/>
            <w:gridSpan w:val="2"/>
          </w:tcPr>
          <w:p w14:paraId="33EC9A59" w14:textId="77777777" w:rsidR="006F1166" w:rsidRPr="004451C9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6EA1CDB" w14:textId="60453652" w:rsidR="006F1166" w:rsidRPr="004451C9" w:rsidRDefault="003E0ACB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6F116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70" w:type="dxa"/>
            <w:gridSpan w:val="2"/>
          </w:tcPr>
          <w:p w14:paraId="2E61ACD7" w14:textId="77777777" w:rsidR="006F1166" w:rsidRPr="004451C9" w:rsidRDefault="006F1166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4307F2E" w14:textId="26B0AF09" w:rsidR="006F1166" w:rsidRPr="004451C9" w:rsidRDefault="003E0ACB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="006F1166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576</w:t>
            </w:r>
          </w:p>
        </w:tc>
      </w:tr>
    </w:tbl>
    <w:p w14:paraId="3A427EEB" w14:textId="505AE133" w:rsidR="008D6271" w:rsidRPr="004451C9" w:rsidRDefault="00861054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4451C9">
        <w:rPr>
          <w:sz w:val="20"/>
          <w:szCs w:val="20"/>
        </w:rPr>
        <w:tab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440"/>
      </w:tblGrid>
      <w:tr w:rsidR="0014649B" w:rsidRPr="004451C9" w14:paraId="644156BD" w14:textId="77777777" w:rsidTr="00EB4D7E">
        <w:tc>
          <w:tcPr>
            <w:tcW w:w="4950" w:type="dxa"/>
            <w:shd w:val="clear" w:color="auto" w:fill="auto"/>
          </w:tcPr>
          <w:p w14:paraId="6C1B814D" w14:textId="7D2F4371" w:rsidR="0014649B" w:rsidRPr="004451C9" w:rsidRDefault="0014649B" w:rsidP="004451C9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ข้อสมมติหลักในการประมาณการตาม  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63C5A6F" w14:textId="77777777" w:rsidR="0014649B" w:rsidRPr="004451C9" w:rsidRDefault="00146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4665115" w14:textId="77777777" w:rsidR="0014649B" w:rsidRPr="004451C9" w:rsidRDefault="0014649B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4451C9">
              <w:rPr>
                <w:rFonts w:ascii="Angsana New" w:hAnsi="Angsana New"/>
                <w:bCs/>
                <w:sz w:val="28"/>
                <w:szCs w:val="28"/>
              </w:rPr>
              <w:t>/</w:t>
            </w:r>
            <w:r w:rsidRPr="004451C9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14649B" w:rsidRPr="004451C9" w14:paraId="2B2E732C" w14:textId="77777777" w:rsidTr="00EB4D7E">
        <w:tc>
          <w:tcPr>
            <w:tcW w:w="4950" w:type="dxa"/>
            <w:shd w:val="clear" w:color="auto" w:fill="auto"/>
          </w:tcPr>
          <w:p w14:paraId="39A96EC5" w14:textId="4AB00414" w:rsidR="0014649B" w:rsidRPr="004451C9" w:rsidRDefault="00146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340B5ACD" w14:textId="77777777" w:rsidR="0014649B" w:rsidRPr="004451C9" w:rsidRDefault="0014649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A73F25" w14:textId="6D76F855" w:rsidR="0014649B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52E2BA8" w14:textId="77777777" w:rsidR="0014649B" w:rsidRPr="004451C9" w:rsidRDefault="00146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4DB53A" w14:textId="132F4CDE" w:rsidR="0014649B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3E0ACB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14649B" w:rsidRPr="004451C9" w14:paraId="5C83DC46" w14:textId="77777777" w:rsidTr="00EB4D7E">
        <w:tc>
          <w:tcPr>
            <w:tcW w:w="4950" w:type="dxa"/>
            <w:shd w:val="clear" w:color="auto" w:fill="auto"/>
          </w:tcPr>
          <w:p w14:paraId="3005378D" w14:textId="77777777" w:rsidR="0014649B" w:rsidRPr="004451C9" w:rsidRDefault="00146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330EA86" w14:textId="77777777" w:rsidR="0014649B" w:rsidRPr="004451C9" w:rsidRDefault="00146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16A1E967" w14:textId="5DC7D29D" w:rsidR="0014649B" w:rsidRPr="004451C9" w:rsidRDefault="0014649B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14649B" w:rsidRPr="004451C9" w14:paraId="4841DE03" w14:textId="77777777" w:rsidTr="00EB4D7E">
        <w:tc>
          <w:tcPr>
            <w:tcW w:w="4950" w:type="dxa"/>
            <w:shd w:val="clear" w:color="auto" w:fill="auto"/>
          </w:tcPr>
          <w:p w14:paraId="7B96F946" w14:textId="292963DC" w:rsidR="0014649B" w:rsidRPr="004451C9" w:rsidRDefault="0014649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9E5DC73" w14:textId="77777777" w:rsidR="0014649B" w:rsidRPr="004451C9" w:rsidRDefault="0014649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4728E1" w14:textId="2CDB65E4" w:rsidR="0014649B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EF8184D" w14:textId="77777777" w:rsidR="0014649B" w:rsidRPr="004451C9" w:rsidRDefault="0014649B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C936A3" w14:textId="77F76414" w:rsidR="0014649B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14649B" w:rsidRPr="004451C9" w14:paraId="3B0817F7" w14:textId="77777777" w:rsidTr="00EB4D7E">
        <w:tc>
          <w:tcPr>
            <w:tcW w:w="4950" w:type="dxa"/>
            <w:shd w:val="clear" w:color="auto" w:fill="auto"/>
          </w:tcPr>
          <w:p w14:paraId="21EEE7EB" w14:textId="02C42587" w:rsidR="0014649B" w:rsidRPr="004451C9" w:rsidRDefault="0014649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543D924" w14:textId="77777777" w:rsidR="0014649B" w:rsidRPr="004451C9" w:rsidRDefault="0014649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6EE31CF" w14:textId="4139E917" w:rsidR="0014649B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F9DC72" w14:textId="77777777" w:rsidR="0014649B" w:rsidRPr="004451C9" w:rsidRDefault="0014649B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8AB9D6" w14:textId="27F331CA" w:rsidR="0014649B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14649B" w:rsidRPr="004451C9" w14:paraId="692DF51B" w14:textId="77777777" w:rsidTr="00EB4D7E">
        <w:tc>
          <w:tcPr>
            <w:tcW w:w="4950" w:type="dxa"/>
            <w:shd w:val="clear" w:color="auto" w:fill="auto"/>
          </w:tcPr>
          <w:p w14:paraId="408C34AC" w14:textId="6E78719A" w:rsidR="0014649B" w:rsidRPr="004451C9" w:rsidRDefault="0014649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DCD916F" w14:textId="77777777" w:rsidR="0014649B" w:rsidRPr="004451C9" w:rsidRDefault="0014649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513F31" w14:textId="47030168" w:rsidR="0014649B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71F21BE8" w14:textId="77777777" w:rsidR="0014649B" w:rsidRPr="004451C9" w:rsidRDefault="0014649B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0257CB4" w14:textId="0A1B9652" w:rsidR="0014649B" w:rsidRPr="004451C9" w:rsidRDefault="003E0ACB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14649B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</w:tr>
    </w:tbl>
    <w:p w14:paraId="7A06A602" w14:textId="77777777" w:rsidR="0014649B" w:rsidRPr="004451C9" w:rsidRDefault="0014649B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BE9EE3" w14:textId="7929DFEB" w:rsidR="004C7AD6" w:rsidRPr="004451C9" w:rsidRDefault="004C7AD6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E2383E" w14:textId="77777777" w:rsidR="003F3A28" w:rsidRPr="004451C9" w:rsidRDefault="003F3A2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2060C3D8" w14:textId="77777777" w:rsidR="00410773" w:rsidRPr="004451C9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1946AD4" w14:textId="62E8914D" w:rsidR="004C7AD6" w:rsidRPr="004451C9" w:rsidRDefault="004C7AD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E0ACB"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E0ACB" w:rsidRPr="003E0ACB">
        <w:rPr>
          <w:rFonts w:asciiTheme="majorBidi" w:hAnsiTheme="majorBidi" w:cstheme="majorBidi"/>
          <w:sz w:val="28"/>
          <w:szCs w:val="28"/>
        </w:rPr>
        <w:t>2564</w:t>
      </w:r>
      <w:r w:rsidR="006F75A6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6F75A6" w:rsidRPr="004451C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E0ACB" w:rsidRPr="003E0ACB">
        <w:rPr>
          <w:rFonts w:asciiTheme="majorBidi" w:hAnsiTheme="majorBidi" w:cstheme="majorBidi"/>
          <w:sz w:val="28"/>
          <w:szCs w:val="28"/>
        </w:rPr>
        <w:t>2563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3E0ACB" w:rsidRPr="003E0ACB">
        <w:rPr>
          <w:rFonts w:asciiTheme="majorBidi" w:hAnsiTheme="majorBidi" w:cstheme="majorBidi"/>
          <w:sz w:val="28"/>
          <w:szCs w:val="28"/>
        </w:rPr>
        <w:t>8</w:t>
      </w:r>
      <w:r w:rsidR="00E61F46" w:rsidRPr="004451C9">
        <w:rPr>
          <w:rFonts w:asciiTheme="majorBidi" w:hAnsiTheme="majorBidi" w:cstheme="majorBidi"/>
          <w:sz w:val="28"/>
          <w:szCs w:val="28"/>
        </w:rPr>
        <w:t xml:space="preserve"> - </w:t>
      </w:r>
      <w:r w:rsidR="003E0ACB" w:rsidRPr="003E0ACB">
        <w:rPr>
          <w:rFonts w:asciiTheme="majorBidi" w:hAnsiTheme="majorBidi" w:cstheme="majorBidi"/>
          <w:sz w:val="28"/>
          <w:szCs w:val="28"/>
        </w:rPr>
        <w:t>11</w:t>
      </w:r>
      <w:r w:rsidR="00286EDC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4C2B560" w14:textId="77777777" w:rsidR="00C5515B" w:rsidRPr="004451C9" w:rsidRDefault="00C5515B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141107A" w14:textId="3C16F4AF" w:rsidR="003F3A28" w:rsidRPr="004451C9" w:rsidRDefault="003F3A2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4451C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741BF93D" w14:textId="77777777" w:rsidR="008A3AE9" w:rsidRPr="004451C9" w:rsidRDefault="008A3AE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cs/>
        </w:rPr>
      </w:pPr>
    </w:p>
    <w:p w14:paraId="7BB2656D" w14:textId="0C07E0FE" w:rsidR="00223DDF" w:rsidRPr="004451C9" w:rsidRDefault="00223DDF" w:rsidP="004451C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17A7D615" w:rsidR="00CC168B" w:rsidRPr="004451C9" w:rsidRDefault="00CC168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1"/>
        <w:gridCol w:w="1037"/>
        <w:gridCol w:w="233"/>
        <w:gridCol w:w="1067"/>
        <w:gridCol w:w="233"/>
        <w:gridCol w:w="1028"/>
        <w:gridCol w:w="235"/>
        <w:gridCol w:w="1058"/>
      </w:tblGrid>
      <w:tr w:rsidR="004C7AD6" w:rsidRPr="004451C9" w14:paraId="4994E8E4" w14:textId="77777777" w:rsidTr="004B434D">
        <w:trPr>
          <w:trHeight w:val="20"/>
        </w:trPr>
        <w:tc>
          <w:tcPr>
            <w:tcW w:w="4091" w:type="dxa"/>
          </w:tcPr>
          <w:p w14:paraId="7C44ED1D" w14:textId="77777777" w:rsidR="004C7AD6" w:rsidRPr="004451C9" w:rsidRDefault="004C7AD6" w:rsidP="004451C9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891" w:type="dxa"/>
            <w:gridSpan w:val="7"/>
            <w:hideMark/>
          </w:tcPr>
          <w:p w14:paraId="7B49642C" w14:textId="33322CFD" w:rsidR="004C7AD6" w:rsidRPr="004451C9" w:rsidRDefault="004C7AD6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  <w:r w:rsidR="00FD05FD" w:rsidRPr="004451C9">
              <w:rPr>
                <w:rFonts w:asciiTheme="majorBidi" w:hAnsiTheme="majorBidi" w:cstheme="majorBidi"/>
                <w:bCs/>
                <w:sz w:val="28"/>
                <w:szCs w:val="28"/>
                <w:lang w:eastAsia="en-GB" w:bidi="th-TH"/>
              </w:rPr>
              <w:t xml:space="preserve">/ </w:t>
            </w:r>
            <w:r w:rsidR="00FD05FD"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C7AD6" w:rsidRPr="004451C9" w14:paraId="03E808B7" w14:textId="77777777" w:rsidTr="004B434D">
        <w:trPr>
          <w:trHeight w:val="20"/>
        </w:trPr>
        <w:tc>
          <w:tcPr>
            <w:tcW w:w="4091" w:type="dxa"/>
            <w:hideMark/>
          </w:tcPr>
          <w:p w14:paraId="70B744DF" w14:textId="77777777" w:rsidR="004C7AD6" w:rsidRPr="004451C9" w:rsidRDefault="004C7AD6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  <w:hideMark/>
          </w:tcPr>
          <w:p w14:paraId="41DA1B3E" w14:textId="39AEACAC" w:rsidR="004C7AD6" w:rsidRPr="004451C9" w:rsidRDefault="004C7AD6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233" w:type="dxa"/>
          </w:tcPr>
          <w:p w14:paraId="6753F9A8" w14:textId="77777777" w:rsidR="004C7AD6" w:rsidRPr="004451C9" w:rsidRDefault="004C7AD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21" w:type="dxa"/>
            <w:gridSpan w:val="3"/>
            <w:hideMark/>
          </w:tcPr>
          <w:p w14:paraId="1B9D7D99" w14:textId="45368284" w:rsidR="004C7AD6" w:rsidRPr="004451C9" w:rsidRDefault="004C7AD6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ลดลง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</w:tr>
      <w:tr w:rsidR="0088733A" w:rsidRPr="004451C9" w14:paraId="302B3456" w14:textId="77777777" w:rsidTr="004B434D">
        <w:trPr>
          <w:trHeight w:val="20"/>
        </w:trPr>
        <w:tc>
          <w:tcPr>
            <w:tcW w:w="4091" w:type="dxa"/>
            <w:hideMark/>
          </w:tcPr>
          <w:p w14:paraId="77A2F572" w14:textId="04F60931" w:rsidR="0088733A" w:rsidRPr="004451C9" w:rsidRDefault="0088733A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037" w:type="dxa"/>
            <w:shd w:val="clear" w:color="auto" w:fill="auto"/>
            <w:hideMark/>
          </w:tcPr>
          <w:p w14:paraId="41AF139F" w14:textId="3E3BBC81" w:rsidR="0088733A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3" w:type="dxa"/>
            <w:shd w:val="clear" w:color="auto" w:fill="auto"/>
          </w:tcPr>
          <w:p w14:paraId="74908251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shd w:val="clear" w:color="auto" w:fill="auto"/>
            <w:hideMark/>
          </w:tcPr>
          <w:p w14:paraId="66E4492C" w14:textId="78DA8BFD" w:rsidR="0088733A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3" w:type="dxa"/>
            <w:shd w:val="clear" w:color="auto" w:fill="auto"/>
          </w:tcPr>
          <w:p w14:paraId="5ED7FE9D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shd w:val="clear" w:color="auto" w:fill="auto"/>
            <w:hideMark/>
          </w:tcPr>
          <w:p w14:paraId="1F4FC0E0" w14:textId="7B689BF4" w:rsidR="0088733A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51A7242C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14237AD0" w14:textId="1A648722" w:rsidR="0088733A" w:rsidRPr="004451C9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88733A" w:rsidRPr="004451C9" w14:paraId="79B0C9B7" w14:textId="77777777" w:rsidTr="004B434D">
        <w:trPr>
          <w:trHeight w:val="20"/>
        </w:trPr>
        <w:tc>
          <w:tcPr>
            <w:tcW w:w="4091" w:type="dxa"/>
          </w:tcPr>
          <w:p w14:paraId="0483989E" w14:textId="77777777" w:rsidR="0088733A" w:rsidRPr="004451C9" w:rsidRDefault="0088733A" w:rsidP="004451C9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1" w:type="dxa"/>
            <w:gridSpan w:val="7"/>
            <w:vAlign w:val="center"/>
            <w:hideMark/>
          </w:tcPr>
          <w:p w14:paraId="4782A2EA" w14:textId="77777777" w:rsidR="0088733A" w:rsidRPr="004451C9" w:rsidRDefault="0088733A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7176BD" w:rsidRPr="004451C9" w14:paraId="6E0D7F45" w14:textId="77777777" w:rsidTr="004B434D">
        <w:trPr>
          <w:trHeight w:val="20"/>
        </w:trPr>
        <w:tc>
          <w:tcPr>
            <w:tcW w:w="4091" w:type="dxa"/>
            <w:hideMark/>
          </w:tcPr>
          <w:p w14:paraId="0E37621A" w14:textId="77777777" w:rsidR="007176BD" w:rsidRPr="004451C9" w:rsidRDefault="007176BD" w:rsidP="004451C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7DBB3338" w14:textId="234DF17E" w:rsidR="007176BD" w:rsidRPr="004451C9" w:rsidRDefault="009F4B51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1A8D8E4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vAlign w:val="center"/>
            <w:hideMark/>
          </w:tcPr>
          <w:p w14:paraId="15956BE3" w14:textId="3E4D9D35" w:rsidR="007176BD" w:rsidRPr="004451C9" w:rsidRDefault="007176BD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0589AC4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vAlign w:val="center"/>
          </w:tcPr>
          <w:p w14:paraId="023606A2" w14:textId="634306C2" w:rsidR="007176BD" w:rsidRPr="004451C9" w:rsidRDefault="003E0ACB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9F4B51"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519</w:t>
            </w:r>
          </w:p>
        </w:tc>
        <w:tc>
          <w:tcPr>
            <w:tcW w:w="235" w:type="dxa"/>
            <w:vAlign w:val="center"/>
          </w:tcPr>
          <w:p w14:paraId="6DA91585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vAlign w:val="center"/>
            <w:hideMark/>
          </w:tcPr>
          <w:p w14:paraId="0AAB70A7" w14:textId="1E607637" w:rsidR="007176BD" w:rsidRPr="004451C9" w:rsidRDefault="003E0ACB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7176BD"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823</w:t>
            </w:r>
          </w:p>
        </w:tc>
      </w:tr>
      <w:tr w:rsidR="007176BD" w:rsidRPr="004451C9" w14:paraId="4A275ECF" w14:textId="77777777" w:rsidTr="004B434D">
        <w:trPr>
          <w:trHeight w:val="20"/>
        </w:trPr>
        <w:tc>
          <w:tcPr>
            <w:tcW w:w="4091" w:type="dxa"/>
            <w:hideMark/>
          </w:tcPr>
          <w:p w14:paraId="16D87AA5" w14:textId="77777777" w:rsidR="007176BD" w:rsidRPr="004451C9" w:rsidRDefault="007176BD" w:rsidP="004451C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9E5DA18" w14:textId="269B21BD" w:rsidR="007176BD" w:rsidRPr="004451C9" w:rsidRDefault="003E0ACB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9F4B51" w:rsidRPr="004451C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374</w:t>
            </w:r>
          </w:p>
        </w:tc>
        <w:tc>
          <w:tcPr>
            <w:tcW w:w="233" w:type="dxa"/>
          </w:tcPr>
          <w:p w14:paraId="51EC8F81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7B4A17F5" w14:textId="427A655B" w:rsidR="007176BD" w:rsidRPr="004451C9" w:rsidRDefault="003E0ACB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9F4B51"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653</w:t>
            </w:r>
          </w:p>
        </w:tc>
        <w:tc>
          <w:tcPr>
            <w:tcW w:w="233" w:type="dxa"/>
          </w:tcPr>
          <w:p w14:paraId="648618DF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0775216B" w14:textId="4EAA302C" w:rsidR="007176BD" w:rsidRPr="004451C9" w:rsidRDefault="009F4B51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155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5" w:type="dxa"/>
          </w:tcPr>
          <w:p w14:paraId="338FC9C2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2E3BE0AF" w14:textId="74BE2524" w:rsidR="007176BD" w:rsidRPr="004451C9" w:rsidRDefault="007176BD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7176BD" w:rsidRPr="004451C9" w14:paraId="4B18DD30" w14:textId="77777777" w:rsidTr="004B434D">
        <w:trPr>
          <w:trHeight w:val="20"/>
        </w:trPr>
        <w:tc>
          <w:tcPr>
            <w:tcW w:w="4091" w:type="dxa"/>
          </w:tcPr>
          <w:p w14:paraId="6690E9EA" w14:textId="77777777" w:rsidR="007176BD" w:rsidRPr="004451C9" w:rsidRDefault="007176BD" w:rsidP="004451C9">
            <w:pPr>
              <w:ind w:left="234" w:right="198" w:hanging="234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  <w:vAlign w:val="bottom"/>
          </w:tcPr>
          <w:p w14:paraId="606AA8DF" w14:textId="77777777" w:rsidR="007176BD" w:rsidRPr="004451C9" w:rsidRDefault="007176BD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3" w:type="dxa"/>
            <w:vAlign w:val="bottom"/>
          </w:tcPr>
          <w:p w14:paraId="76DD5E4E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  <w:vAlign w:val="bottom"/>
          </w:tcPr>
          <w:p w14:paraId="2577DABC" w14:textId="77777777" w:rsidR="007176BD" w:rsidRPr="004451C9" w:rsidRDefault="007176BD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dxa"/>
            <w:vAlign w:val="bottom"/>
          </w:tcPr>
          <w:p w14:paraId="020F36A4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  <w:vAlign w:val="bottom"/>
          </w:tcPr>
          <w:p w14:paraId="1CAFEAFA" w14:textId="77777777" w:rsidR="007176BD" w:rsidRPr="004451C9" w:rsidRDefault="007176BD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5" w:type="dxa"/>
            <w:vAlign w:val="bottom"/>
          </w:tcPr>
          <w:p w14:paraId="23D6318C" w14:textId="77777777" w:rsidR="007176BD" w:rsidRPr="004451C9" w:rsidRDefault="007176BD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  <w:vAlign w:val="bottom"/>
          </w:tcPr>
          <w:p w14:paraId="6B377F3B" w14:textId="77777777" w:rsidR="007176BD" w:rsidRPr="004451C9" w:rsidRDefault="007176BD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995D07" w:rsidRPr="004451C9" w14:paraId="50E77B28" w14:textId="77777777" w:rsidTr="00A26348">
        <w:trPr>
          <w:trHeight w:val="68"/>
        </w:trPr>
        <w:tc>
          <w:tcPr>
            <w:tcW w:w="4091" w:type="dxa"/>
          </w:tcPr>
          <w:p w14:paraId="2F7D2782" w14:textId="361E1B53" w:rsidR="00995D07" w:rsidRPr="004451C9" w:rsidRDefault="00995D07" w:rsidP="004451C9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37" w:type="dxa"/>
            <w:gridSpan w:val="3"/>
          </w:tcPr>
          <w:p w14:paraId="2B453B2D" w14:textId="75BE94C3" w:rsidR="00995D07" w:rsidRPr="004451C9" w:rsidRDefault="00995D07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233" w:type="dxa"/>
            <w:vAlign w:val="bottom"/>
          </w:tcPr>
          <w:p w14:paraId="19FBE625" w14:textId="77777777" w:rsidR="00995D07" w:rsidRPr="004451C9" w:rsidRDefault="00995D07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21" w:type="dxa"/>
            <w:gridSpan w:val="3"/>
          </w:tcPr>
          <w:p w14:paraId="3BD0B61E" w14:textId="4FF23E78" w:rsidR="00995D07" w:rsidRPr="004451C9" w:rsidRDefault="00995D07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ลดลง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</w:tr>
      <w:tr w:rsidR="00995D07" w:rsidRPr="004451C9" w14:paraId="0E0FF52B" w14:textId="77777777" w:rsidTr="00A26348">
        <w:trPr>
          <w:trHeight w:val="20"/>
        </w:trPr>
        <w:tc>
          <w:tcPr>
            <w:tcW w:w="4091" w:type="dxa"/>
            <w:hideMark/>
          </w:tcPr>
          <w:p w14:paraId="5EDDEF73" w14:textId="17CB70CD" w:rsidR="00995D07" w:rsidRPr="004451C9" w:rsidRDefault="00995D07" w:rsidP="004451C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1037" w:type="dxa"/>
          </w:tcPr>
          <w:p w14:paraId="03380445" w14:textId="49FDB7F4" w:rsidR="00995D07" w:rsidRPr="004451C9" w:rsidRDefault="00995D07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364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3" w:type="dxa"/>
          </w:tcPr>
          <w:p w14:paraId="1708775A" w14:textId="77777777" w:rsidR="00995D07" w:rsidRPr="004451C9" w:rsidRDefault="00995D0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3AD77896" w14:textId="4357EEC5" w:rsidR="00995D07" w:rsidRPr="004451C9" w:rsidRDefault="00995D07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624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233" w:type="dxa"/>
          </w:tcPr>
          <w:p w14:paraId="7739E882" w14:textId="77777777" w:rsidR="00995D07" w:rsidRPr="004451C9" w:rsidRDefault="00995D0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0399B126" w14:textId="2D56D3C2" w:rsidR="00995D07" w:rsidRPr="004451C9" w:rsidRDefault="003E0ACB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="00995D07" w:rsidRPr="004451C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814</w:t>
            </w:r>
          </w:p>
        </w:tc>
        <w:tc>
          <w:tcPr>
            <w:tcW w:w="235" w:type="dxa"/>
          </w:tcPr>
          <w:p w14:paraId="3A2DC444" w14:textId="77777777" w:rsidR="00995D07" w:rsidRPr="004451C9" w:rsidRDefault="00995D0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08CF26CB" w14:textId="03D55EEA" w:rsidR="00995D07" w:rsidRPr="004451C9" w:rsidRDefault="003E0ACB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995D07"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120</w:t>
            </w:r>
          </w:p>
        </w:tc>
      </w:tr>
      <w:tr w:rsidR="00995D07" w:rsidRPr="004451C9" w14:paraId="246B9B31" w14:textId="77777777" w:rsidTr="00A26348">
        <w:trPr>
          <w:trHeight w:val="20"/>
        </w:trPr>
        <w:tc>
          <w:tcPr>
            <w:tcW w:w="4091" w:type="dxa"/>
          </w:tcPr>
          <w:p w14:paraId="4B23B091" w14:textId="5DC87C71" w:rsidR="00995D07" w:rsidRPr="004451C9" w:rsidRDefault="00995D07" w:rsidP="004451C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อัตรามรณะในอนาคต</w:t>
            </w:r>
          </w:p>
        </w:tc>
        <w:tc>
          <w:tcPr>
            <w:tcW w:w="1037" w:type="dxa"/>
          </w:tcPr>
          <w:p w14:paraId="333997EC" w14:textId="0B5D40FC" w:rsidR="00995D07" w:rsidRPr="004451C9" w:rsidRDefault="00995D07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3" w:type="dxa"/>
          </w:tcPr>
          <w:p w14:paraId="43860C21" w14:textId="77777777" w:rsidR="00995D07" w:rsidRPr="004451C9" w:rsidRDefault="00995D0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</w:tcPr>
          <w:p w14:paraId="088C2E33" w14:textId="1B269C09" w:rsidR="00995D07" w:rsidRPr="004451C9" w:rsidRDefault="00995D07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3" w:type="dxa"/>
          </w:tcPr>
          <w:p w14:paraId="04D516B3" w14:textId="77777777" w:rsidR="00995D07" w:rsidRPr="004451C9" w:rsidRDefault="00995D0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7DD47F08" w14:textId="005B9DA5" w:rsidR="00995D07" w:rsidRPr="004451C9" w:rsidRDefault="003E0ACB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153</w:t>
            </w:r>
          </w:p>
        </w:tc>
        <w:tc>
          <w:tcPr>
            <w:tcW w:w="235" w:type="dxa"/>
          </w:tcPr>
          <w:p w14:paraId="5C1A43F9" w14:textId="77777777" w:rsidR="00995D07" w:rsidRPr="004451C9" w:rsidRDefault="00995D0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</w:tcPr>
          <w:p w14:paraId="76AEA136" w14:textId="08CA4794" w:rsidR="00995D07" w:rsidRPr="004451C9" w:rsidRDefault="003E0ACB" w:rsidP="004451C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170</w:t>
            </w:r>
          </w:p>
        </w:tc>
      </w:tr>
    </w:tbl>
    <w:p w14:paraId="22DAB5B1" w14:textId="2002A97F" w:rsidR="00EF4E77" w:rsidRPr="004451C9" w:rsidRDefault="00EF4E7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090FA71" w14:textId="55425EDA" w:rsidR="00EF4E77" w:rsidRPr="004451C9" w:rsidRDefault="003E0ACB" w:rsidP="004451C9">
      <w:pPr>
        <w:pStyle w:val="Heading6"/>
        <w:ind w:left="540" w:right="-45" w:hanging="540"/>
        <w:jc w:val="thaiDistribute"/>
        <w:rPr>
          <w:rFonts w:ascii="Angsana New" w:hAnsi="Angsana New"/>
          <w:sz w:val="28"/>
          <w:szCs w:val="28"/>
          <w:lang w:val="th-TH"/>
        </w:rPr>
      </w:pPr>
      <w:r w:rsidRPr="003E0ACB">
        <w:rPr>
          <w:rFonts w:ascii="Angsana New" w:hAnsi="Angsana New"/>
          <w:sz w:val="28"/>
          <w:szCs w:val="28"/>
          <w:lang w:val="en-US"/>
        </w:rPr>
        <w:t>14</w:t>
      </w:r>
      <w:r w:rsidR="00EF4E77" w:rsidRPr="004451C9">
        <w:rPr>
          <w:rFonts w:ascii="Angsana New" w:hAnsi="Angsana New" w:hint="cs"/>
          <w:sz w:val="28"/>
          <w:szCs w:val="28"/>
          <w:cs/>
          <w:lang w:val="th-TH"/>
        </w:rPr>
        <w:tab/>
      </w:r>
      <w:r w:rsidR="00F918DC" w:rsidRPr="004451C9">
        <w:rPr>
          <w:rFonts w:ascii="Angsana New" w:hAnsi="Angsana New" w:hint="cs"/>
          <w:sz w:val="28"/>
          <w:szCs w:val="28"/>
          <w:cs/>
          <w:lang w:val="th-TH"/>
        </w:rPr>
        <w:t>ส่วนเกินมูลค่าหุ้นและสำรองตามกฎหมาย</w:t>
      </w:r>
    </w:p>
    <w:p w14:paraId="7D08EE17" w14:textId="5AA2D945" w:rsidR="00F918DC" w:rsidRPr="004451C9" w:rsidRDefault="00F918DC" w:rsidP="004451C9">
      <w:pPr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556C4722" w14:textId="77777777" w:rsidR="00F918DC" w:rsidRPr="004451C9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 w:hint="cs"/>
          <w:i/>
          <w:iCs/>
          <w:sz w:val="28"/>
          <w:szCs w:val="28"/>
          <w:cs/>
        </w:rPr>
        <w:t>ส่วนเกินมูลค่าหุ้น</w:t>
      </w:r>
    </w:p>
    <w:p w14:paraId="15139C90" w14:textId="4E3DB4BD" w:rsidR="00F918DC" w:rsidRPr="004451C9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1268B50" w14:textId="43BAF938" w:rsidR="00F918DC" w:rsidRPr="004451C9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3E0ACB" w:rsidRPr="003E0ACB">
        <w:rPr>
          <w:rFonts w:asciiTheme="majorBidi" w:hAnsiTheme="majorBidi" w:cstheme="majorBidi"/>
          <w:sz w:val="28"/>
          <w:szCs w:val="28"/>
        </w:rPr>
        <w:t>2535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3E0ACB" w:rsidRPr="003E0ACB">
        <w:rPr>
          <w:rFonts w:asciiTheme="majorBidi" w:hAnsiTheme="majorBidi" w:cstheme="majorBidi"/>
          <w:sz w:val="28"/>
          <w:szCs w:val="28"/>
        </w:rPr>
        <w:t>51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451C9">
        <w:rPr>
          <w:rFonts w:asciiTheme="majorBidi" w:hAnsiTheme="majorBidi" w:cstheme="majorBidi"/>
          <w:sz w:val="28"/>
          <w:szCs w:val="28"/>
        </w:rPr>
        <w:t>“</w:t>
      </w:r>
      <w:r w:rsidRPr="004451C9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4451C9">
        <w:rPr>
          <w:rFonts w:asciiTheme="majorBidi" w:hAnsiTheme="majorBidi" w:cstheme="majorBidi"/>
          <w:sz w:val="28"/>
          <w:szCs w:val="28"/>
        </w:rPr>
        <w:t>”</w:t>
      </w:r>
      <w:r w:rsidRPr="004451C9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49DB6C45" w14:textId="4B137DA3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4762214" w14:textId="4E0C5310" w:rsidR="00F918DC" w:rsidRPr="004451C9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 w:hint="cs"/>
          <w:i/>
          <w:iCs/>
          <w:sz w:val="28"/>
          <w:szCs w:val="28"/>
          <w:cs/>
        </w:rPr>
        <w:t>สำรองตามกฎหมาย</w:t>
      </w:r>
    </w:p>
    <w:p w14:paraId="6052438E" w14:textId="4EF69473" w:rsidR="00164FA5" w:rsidRPr="004451C9" w:rsidRDefault="00164FA5" w:rsidP="004451C9">
      <w:pPr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60AF14A8" w14:textId="085BF602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3E0ACB" w:rsidRPr="003E0ACB">
        <w:rPr>
          <w:rFonts w:asciiTheme="majorBidi" w:hAnsiTheme="majorBidi" w:cstheme="majorBidi"/>
          <w:sz w:val="28"/>
          <w:szCs w:val="28"/>
        </w:rPr>
        <w:t>2535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3E0ACB" w:rsidRPr="003E0ACB">
        <w:rPr>
          <w:rFonts w:asciiTheme="majorBidi" w:hAnsiTheme="majorBidi" w:cstheme="majorBidi"/>
          <w:sz w:val="28"/>
          <w:szCs w:val="28"/>
        </w:rPr>
        <w:t>116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4451C9">
        <w:rPr>
          <w:rFonts w:asciiTheme="majorBidi" w:hAnsiTheme="majorBidi" w:cstheme="majorBidi"/>
          <w:sz w:val="28"/>
          <w:szCs w:val="28"/>
        </w:rPr>
        <w:t>“</w:t>
      </w:r>
      <w:r w:rsidRPr="004451C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4451C9">
        <w:rPr>
          <w:rFonts w:asciiTheme="majorBidi" w:hAnsiTheme="majorBidi" w:cstheme="majorBidi"/>
          <w:sz w:val="28"/>
          <w:szCs w:val="28"/>
        </w:rPr>
        <w:t>”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3E0ACB" w:rsidRPr="003E0ACB">
        <w:rPr>
          <w:rFonts w:asciiTheme="majorBidi" w:hAnsiTheme="majorBidi" w:cstheme="majorBidi"/>
          <w:sz w:val="28"/>
          <w:szCs w:val="28"/>
        </w:rPr>
        <w:t>5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E0ACB" w:rsidRPr="003E0ACB">
        <w:rPr>
          <w:rFonts w:asciiTheme="majorBidi" w:hAnsiTheme="majorBidi" w:cstheme="majorBidi"/>
          <w:sz w:val="28"/>
          <w:szCs w:val="28"/>
        </w:rPr>
        <w:t>10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4A9CEE6" w14:textId="61734690" w:rsidR="00164FA5" w:rsidRPr="004451C9" w:rsidRDefault="00164FA5" w:rsidP="004451C9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783737DC" w14:textId="77777777" w:rsidR="00410773" w:rsidRPr="004451C9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  <w:r w:rsidRPr="004451C9">
        <w:rPr>
          <w:rFonts w:ascii="Angsana New" w:hAnsi="Angsana New"/>
          <w:sz w:val="28"/>
          <w:szCs w:val="28"/>
        </w:rPr>
        <w:br w:type="page"/>
      </w:r>
    </w:p>
    <w:p w14:paraId="1E66E991" w14:textId="29ED5163" w:rsidR="00164FA5" w:rsidRPr="004451C9" w:rsidRDefault="003E0ACB" w:rsidP="004451C9">
      <w:pPr>
        <w:pStyle w:val="Heading6"/>
        <w:ind w:left="540" w:right="-45" w:hanging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E0ACB">
        <w:rPr>
          <w:rFonts w:ascii="Angsana New" w:hAnsi="Angsana New"/>
          <w:sz w:val="28"/>
          <w:szCs w:val="28"/>
          <w:lang w:val="en-US"/>
        </w:rPr>
        <w:t>15</w:t>
      </w:r>
      <w:r w:rsidR="00164FA5" w:rsidRPr="004451C9">
        <w:rPr>
          <w:rFonts w:ascii="Angsana New" w:hAnsi="Angsana New"/>
          <w:sz w:val="28"/>
          <w:szCs w:val="28"/>
          <w:lang w:val="en-US"/>
        </w:rPr>
        <w:tab/>
      </w:r>
      <w:r w:rsidR="00164FA5" w:rsidRPr="004451C9">
        <w:rPr>
          <w:rFonts w:ascii="Angsana New" w:hAnsi="Angsana New" w:hint="cs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14:paraId="1A67DAEF" w14:textId="1A5AC94F" w:rsidR="00F4452B" w:rsidRPr="004451C9" w:rsidRDefault="00F4452B" w:rsidP="004451C9">
      <w:pPr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131097F2" w14:textId="5EF8215C" w:rsidR="00025D27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</w:t>
      </w:r>
    </w:p>
    <w:p w14:paraId="7024AAAC" w14:textId="77777777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EA1D708" w14:textId="00D97C06" w:rsidR="00025D27" w:rsidRPr="004451C9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 w:hint="cs"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3277959F" w14:textId="77777777" w:rsidR="00382225" w:rsidRPr="004451C9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1C34FFC" w14:textId="05AB8137" w:rsidR="00025D27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 w:hint="cs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8464422" w14:textId="01D57CA5" w:rsidR="00F918DC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4451C9">
        <w:rPr>
          <w:rFonts w:asciiTheme="majorBidi" w:hAnsiTheme="majorBidi" w:cstheme="majorBidi"/>
          <w:sz w:val="28"/>
          <w:szCs w:val="28"/>
        </w:rPr>
        <w:t> </w:t>
      </w:r>
    </w:p>
    <w:p w14:paraId="178B7738" w14:textId="582CA146" w:rsidR="00025D27" w:rsidRPr="004451C9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การรับรู้รายได้</w:t>
      </w:r>
    </w:p>
    <w:p w14:paraId="4333DBFD" w14:textId="77777777" w:rsidR="00382225" w:rsidRPr="004451C9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C695FC8" w14:textId="7E216F65" w:rsidR="00025D27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วันที่เกิดรายการ</w:t>
      </w:r>
    </w:p>
    <w:p w14:paraId="518C5D96" w14:textId="77777777" w:rsidR="00025D27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0EF2CD8" w14:textId="78CDF3A2" w:rsidR="00025D27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 w:hint="cs"/>
          <w:sz w:val="28"/>
          <w:szCs w:val="28"/>
          <w:cs/>
        </w:rPr>
        <w:t>รายได้จากการขายสินค้ารับรู้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วันที่มีการส่งมอบสินค้าให้กับลูกค้า</w:t>
      </w:r>
    </w:p>
    <w:p w14:paraId="42981CC8" w14:textId="77777777" w:rsidR="00025D27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094F4FA" w14:textId="6F2284A6" w:rsidR="00025D27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 w:hint="cs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0954721D" w14:textId="77777777" w:rsidR="00025D27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0921AA1" w14:textId="2B7D2088" w:rsidR="00025D27" w:rsidRPr="004451C9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 w:hint="cs"/>
          <w:i/>
          <w:iCs/>
          <w:sz w:val="28"/>
          <w:szCs w:val="28"/>
          <w:cs/>
        </w:rPr>
        <w:t>ยอดคงเหลือของสัญญา</w:t>
      </w:r>
    </w:p>
    <w:p w14:paraId="7A55BAB9" w14:textId="77777777" w:rsidR="00382225" w:rsidRPr="004451C9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D06DB9A" w14:textId="641260E6" w:rsidR="00D023DA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 w:hint="cs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410773"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="00410773" w:rsidRPr="004451C9">
        <w:rPr>
          <w:rFonts w:asciiTheme="majorBidi" w:hAnsiTheme="majorBidi" w:cstheme="majorBidi" w:hint="cs"/>
          <w:sz w:val="28"/>
          <w:szCs w:val="28"/>
          <w:cs/>
        </w:rPr>
        <w:t>แสดงเป็นส่วนหนึ่งของเจ้าหนี้การค้าและเจ้าหนี้อื่นในงบแสดงฐานะการเงิน</w:t>
      </w:r>
    </w:p>
    <w:p w14:paraId="3AD7FA87" w14:textId="0EFAF7F3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 w:rsidRPr="004451C9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7DA17EC6" w14:textId="0AB2E7C9" w:rsidR="00025D27" w:rsidRPr="004451C9" w:rsidRDefault="00025D27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4451C9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ส่วนงานดำเนินงาน </w:t>
      </w:r>
    </w:p>
    <w:p w14:paraId="0C72BC3A" w14:textId="77777777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napToGrid w:val="0"/>
          <w:sz w:val="20"/>
          <w:szCs w:val="20"/>
          <w:lang w:eastAsia="th-TH"/>
        </w:rPr>
      </w:pPr>
    </w:p>
    <w:p w14:paraId="662C63F2" w14:textId="0FFB92A6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500338F1" w14:textId="77777777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26AC6353" w14:textId="77777777" w:rsidR="00164FA5" w:rsidRPr="004451C9" w:rsidRDefault="00164FA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B24893C" w14:textId="77777777" w:rsidR="004C09E1" w:rsidRPr="004451C9" w:rsidRDefault="004C09E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530"/>
        <w:gridCol w:w="262"/>
        <w:gridCol w:w="1538"/>
      </w:tblGrid>
      <w:tr w:rsidR="00164FA5" w:rsidRPr="004451C9" w14:paraId="69516960" w14:textId="77777777" w:rsidTr="00B76228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68A81E27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1499BF6D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64FA5" w:rsidRPr="004451C9" w14:paraId="0220E8C0" w14:textId="77777777" w:rsidTr="00B76228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73446B3A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22D28ABB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4451C9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การผลิตอาหารทะเลแช่แข็ง</w:t>
            </w:r>
          </w:p>
        </w:tc>
      </w:tr>
      <w:tr w:rsidR="00164FA5" w:rsidRPr="004451C9" w14:paraId="56D1B2FE" w14:textId="77777777" w:rsidTr="00B76228">
        <w:trPr>
          <w:tblHeader/>
        </w:trPr>
        <w:tc>
          <w:tcPr>
            <w:tcW w:w="5670" w:type="dxa"/>
            <w:shd w:val="clear" w:color="auto" w:fill="auto"/>
          </w:tcPr>
          <w:p w14:paraId="438DC5CC" w14:textId="0BE14A03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</w:tcPr>
          <w:p w14:paraId="30E9F7DB" w14:textId="5C8B8EF3" w:rsidR="00164FA5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AD667C0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14:paraId="2E56E666" w14:textId="72997E7C" w:rsidR="00164FA5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164FA5" w:rsidRPr="004451C9" w14:paraId="3F905DC0" w14:textId="77777777" w:rsidTr="00B76228">
        <w:trPr>
          <w:tblHeader/>
        </w:trPr>
        <w:tc>
          <w:tcPr>
            <w:tcW w:w="5670" w:type="dxa"/>
            <w:shd w:val="clear" w:color="auto" w:fill="auto"/>
          </w:tcPr>
          <w:p w14:paraId="45CC8F3E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3A0169D" w14:textId="77777777" w:rsidR="00164FA5" w:rsidRPr="004451C9" w:rsidRDefault="00164FA5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4451C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164FA5" w:rsidRPr="004451C9" w14:paraId="59F25EC8" w14:textId="77777777" w:rsidTr="00B76228">
        <w:tc>
          <w:tcPr>
            <w:tcW w:w="5670" w:type="dxa"/>
            <w:shd w:val="clear" w:color="auto" w:fill="auto"/>
          </w:tcPr>
          <w:p w14:paraId="20696AFD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A3665" w14:textId="77777777" w:rsidR="00164FA5" w:rsidRPr="004451C9" w:rsidRDefault="00164FA5" w:rsidP="004451C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F4562EF" w14:textId="77777777" w:rsidR="00164FA5" w:rsidRPr="004451C9" w:rsidRDefault="00164FA5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03F1450B" w14:textId="77777777" w:rsidR="00164FA5" w:rsidRPr="004451C9" w:rsidRDefault="00164FA5" w:rsidP="004451C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64FA5" w:rsidRPr="004451C9" w14:paraId="21E69D9F" w14:textId="77777777" w:rsidTr="00B76228">
        <w:tc>
          <w:tcPr>
            <w:tcW w:w="5670" w:type="dxa"/>
            <w:shd w:val="clear" w:color="auto" w:fill="auto"/>
            <w:vAlign w:val="bottom"/>
          </w:tcPr>
          <w:p w14:paraId="422B09CE" w14:textId="77777777" w:rsidR="00164FA5" w:rsidRPr="004451C9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23F3F0" w14:textId="3CC75AB4" w:rsidR="00164FA5" w:rsidRPr="004451C9" w:rsidRDefault="003E0ACB" w:rsidP="004451C9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64FA5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  <w:r w:rsidR="00164FA5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797</w:t>
            </w:r>
          </w:p>
        </w:tc>
        <w:tc>
          <w:tcPr>
            <w:tcW w:w="262" w:type="dxa"/>
            <w:shd w:val="clear" w:color="auto" w:fill="auto"/>
          </w:tcPr>
          <w:p w14:paraId="6651F854" w14:textId="77777777" w:rsidR="00164FA5" w:rsidRPr="004451C9" w:rsidRDefault="00164FA5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0ACEB" w14:textId="2F2A675D" w:rsidR="00164FA5" w:rsidRPr="004451C9" w:rsidRDefault="003E0ACB" w:rsidP="004451C9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64FA5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676</w:t>
            </w:r>
            <w:r w:rsidR="00164FA5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</w:p>
        </w:tc>
      </w:tr>
    </w:tbl>
    <w:p w14:paraId="5762961E" w14:textId="11F53208" w:rsidR="00025D27" w:rsidRPr="004451C9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0"/>
          <w:szCs w:val="20"/>
        </w:rPr>
      </w:pPr>
    </w:p>
    <w:p w14:paraId="38579DD8" w14:textId="38700D33" w:rsidR="00164FA5" w:rsidRPr="004451C9" w:rsidRDefault="00BD1F6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451C9">
        <w:rPr>
          <w:rFonts w:asciiTheme="majorBidi" w:hAnsiTheme="majorBidi"/>
          <w:b/>
          <w:bCs/>
          <w:i/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C86DDA1" wp14:editId="73DA05D9">
            <wp:simplePos x="0" y="0"/>
            <wp:positionH relativeFrom="column">
              <wp:posOffset>327660</wp:posOffset>
            </wp:positionH>
            <wp:positionV relativeFrom="paragraph">
              <wp:posOffset>139700</wp:posOffset>
            </wp:positionV>
            <wp:extent cx="6278880" cy="252361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266"/>
                    <a:stretch/>
                  </pic:blipFill>
                  <pic:spPr bwMode="auto">
                    <a:xfrm>
                      <a:off x="0" y="0"/>
                      <a:ext cx="6278880" cy="2523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4FA5" w:rsidRPr="004451C9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="00164FA5" w:rsidRPr="004451C9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 xml:space="preserve">ตามส่วนงานภูมิศาสตร์หลัก </w:t>
      </w:r>
      <w:r w:rsidR="00142779" w:rsidRPr="004451C9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สำหรับปีสิ้นสุดวันที่</w:t>
      </w:r>
      <w:r w:rsidR="00142779" w:rsidRPr="004451C9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31</w:t>
      </w:r>
      <w:r w:rsidR="00142779" w:rsidRPr="004451C9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142779" w:rsidRPr="004451C9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ธันวาคม</w:t>
      </w:r>
    </w:p>
    <w:p w14:paraId="144F3001" w14:textId="42997115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3CF1433F" w14:textId="6D319367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0EAD9A29" w14:textId="33F16BB4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34FFDB4E" w14:textId="12E3B0AD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568D12F4" w14:textId="1E521304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7D1D0FC0" w14:textId="62620C89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5EF23547" w14:textId="43A5B107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0CF2E0CD" w14:textId="21FF0F81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5CA6E38D" w14:textId="317188EE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4"/>
          <w:szCs w:val="24"/>
        </w:rPr>
      </w:pPr>
    </w:p>
    <w:p w14:paraId="22D34C71" w14:textId="4FE29744" w:rsidR="00BD1F69" w:rsidRPr="004451C9" w:rsidRDefault="00BD1F6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09747237" w14:textId="359533A9" w:rsidR="00164FA5" w:rsidRPr="004451C9" w:rsidRDefault="00BD1F6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451C9">
        <w:rPr>
          <w:noProof/>
        </w:rPr>
        <w:drawing>
          <wp:anchor distT="0" distB="0" distL="114300" distR="114300" simplePos="0" relativeHeight="251659264" behindDoc="1" locked="0" layoutInCell="1" allowOverlap="1" wp14:anchorId="5D57AE2B" wp14:editId="63FAC004">
            <wp:simplePos x="0" y="0"/>
            <wp:positionH relativeFrom="column">
              <wp:posOffset>255270</wp:posOffset>
            </wp:positionH>
            <wp:positionV relativeFrom="paragraph">
              <wp:posOffset>146050</wp:posOffset>
            </wp:positionV>
            <wp:extent cx="6282022" cy="25615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022" cy="2561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4FA5" w:rsidRPr="004451C9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="00164FA5" w:rsidRPr="004451C9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164FA5" w:rsidRPr="004451C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ประเภทของสินค้าและบริการหลัก</w:t>
      </w:r>
      <w:r w:rsidR="00164FA5" w:rsidRPr="004451C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142779" w:rsidRPr="004451C9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สำหรับปีสิ้นสุดวันที่</w:t>
      </w:r>
      <w:r w:rsidR="00142779" w:rsidRPr="004451C9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31</w:t>
      </w:r>
      <w:r w:rsidR="00142779" w:rsidRPr="004451C9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142779" w:rsidRPr="004451C9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ธันวาคม</w:t>
      </w:r>
    </w:p>
    <w:p w14:paraId="534E613A" w14:textId="5FD01795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00F4BF39" w14:textId="10744D77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48589651" w14:textId="026A7D6B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098B8C81" w14:textId="5205EC5C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4999DF18" w14:textId="39B1C9E6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2F107855" w14:textId="66BEB0FF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25E51BD7" w14:textId="01317899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6169BB1B" w14:textId="77777777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noProof/>
        </w:rPr>
      </w:pPr>
    </w:p>
    <w:p w14:paraId="2CCE313D" w14:textId="22D735CB" w:rsidR="00142779" w:rsidRPr="004451C9" w:rsidRDefault="001427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12107CEA" w14:textId="7E76AFCB" w:rsidR="00B271FE" w:rsidRPr="004451C9" w:rsidRDefault="00B271F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6F6589DB" w14:textId="07E61FD1" w:rsidR="00B271FE" w:rsidRPr="004451C9" w:rsidRDefault="00B271F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6B0BD016" w14:textId="3665390E" w:rsidR="00B271FE" w:rsidRPr="004451C9" w:rsidRDefault="00B271F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5041047A" w14:textId="676B7F1B" w:rsidR="00164FA5" w:rsidRPr="004451C9" w:rsidRDefault="00BD1F6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451C9"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7919791" wp14:editId="059E99A4">
            <wp:simplePos x="0" y="0"/>
            <wp:positionH relativeFrom="column">
              <wp:posOffset>274320</wp:posOffset>
            </wp:positionH>
            <wp:positionV relativeFrom="paragraph">
              <wp:posOffset>185420</wp:posOffset>
            </wp:positionV>
            <wp:extent cx="5806440" cy="2795273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97"/>
                    <a:stretch/>
                  </pic:blipFill>
                  <pic:spPr bwMode="auto">
                    <a:xfrm>
                      <a:off x="0" y="0"/>
                      <a:ext cx="5806440" cy="2795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4FA5" w:rsidRPr="004451C9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="00164FA5" w:rsidRPr="004451C9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164FA5" w:rsidRPr="004451C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จังหวะเวลาในการรับรู้รายได้</w:t>
      </w:r>
      <w:r w:rsidR="00164FA5" w:rsidRPr="004451C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142779" w:rsidRPr="004451C9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สำหรับปีสิ้นสุดวันที่</w:t>
      </w:r>
      <w:r w:rsidR="00142779" w:rsidRPr="004451C9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3E0ACB" w:rsidRPr="003E0ACB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31</w:t>
      </w:r>
      <w:r w:rsidR="00142779" w:rsidRPr="004451C9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142779" w:rsidRPr="004451C9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ธันวาคม</w:t>
      </w:r>
    </w:p>
    <w:p w14:paraId="6955957C" w14:textId="393FE362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1354ACBD" w14:textId="77777777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2737759" w14:textId="77777777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12B65D03" w14:textId="146BA0EC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91B0118" w14:textId="77777777" w:rsidR="00164FA5" w:rsidRPr="004451C9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67BCB954" w14:textId="77777777" w:rsidR="0088733A" w:rsidRPr="004451C9" w:rsidRDefault="0088733A" w:rsidP="004451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1ABF7" w14:textId="77777777" w:rsidR="00142779" w:rsidRPr="004451C9" w:rsidRDefault="00142779" w:rsidP="004451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176349FB" w14:textId="77777777" w:rsidR="00142779" w:rsidRPr="004451C9" w:rsidRDefault="00142779" w:rsidP="004451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1811E472" w14:textId="77777777" w:rsidR="00142779" w:rsidRPr="004451C9" w:rsidRDefault="00142779" w:rsidP="004451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1866E49F" w14:textId="77777777" w:rsidR="00142779" w:rsidRPr="004451C9" w:rsidRDefault="00142779" w:rsidP="004451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22E8DDA4" w14:textId="77D55953" w:rsidR="00142779" w:rsidRPr="004451C9" w:rsidRDefault="00142779" w:rsidP="004451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5167F2F2" w14:textId="50FD8FC4" w:rsidR="00142779" w:rsidRPr="004451C9" w:rsidRDefault="00142779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4451C9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ลูกค้ารายใหญ่</w:t>
      </w:r>
    </w:p>
    <w:p w14:paraId="2A813782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napToGrid w:val="0"/>
          <w:sz w:val="20"/>
          <w:szCs w:val="20"/>
          <w:lang w:eastAsia="th-TH"/>
        </w:rPr>
      </w:pPr>
    </w:p>
    <w:p w14:paraId="1C237D8B" w14:textId="607A4972" w:rsidR="00142779" w:rsidRPr="004451C9" w:rsidRDefault="001427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รายได้จากลูกค้า</w:t>
      </w:r>
      <w:r w:rsidR="00593DB7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สาม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รายจากส่วนงานการผลิตอาหารทะเลแช่แข็งของกลุ่มบริษัทเป็นเงินประมาณ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1</w:t>
      </w:r>
      <w:r w:rsidR="00DE4952" w:rsidRPr="004451C9">
        <w:rPr>
          <w:rFonts w:ascii="Angsana New" w:eastAsia="Cordia New" w:hAnsi="Angsana New"/>
          <w:color w:val="000000"/>
          <w:sz w:val="28"/>
          <w:szCs w:val="28"/>
        </w:rPr>
        <w:t>,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559</w:t>
      </w:r>
      <w:r w:rsidR="00DE4952" w:rsidRPr="004451C9">
        <w:rPr>
          <w:rFonts w:ascii="Angsana New" w:eastAsia="Cordia New" w:hAnsi="Angsana New"/>
          <w:color w:val="000000"/>
          <w:sz w:val="28"/>
          <w:szCs w:val="28"/>
        </w:rPr>
        <w:t>.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89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ล้านบาท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/>
          <w:i/>
          <w:iCs/>
          <w:color w:val="000000"/>
          <w:sz w:val="28"/>
          <w:szCs w:val="28"/>
          <w:cs/>
        </w:rPr>
        <w:t>(</w:t>
      </w:r>
      <w:r w:rsidR="003E0ACB" w:rsidRPr="003E0ACB">
        <w:rPr>
          <w:rFonts w:ascii="Angsana New" w:eastAsia="Cordia New" w:hAnsi="Angsana New"/>
          <w:i/>
          <w:iCs/>
          <w:color w:val="000000"/>
          <w:sz w:val="28"/>
          <w:szCs w:val="28"/>
        </w:rPr>
        <w:t>2563</w:t>
      </w:r>
      <w:r w:rsidRPr="004451C9">
        <w:rPr>
          <w:rFonts w:ascii="Angsana New" w:eastAsia="Cordia New" w:hAnsi="Angsana New"/>
          <w:i/>
          <w:iCs/>
          <w:color w:val="000000"/>
          <w:sz w:val="28"/>
          <w:szCs w:val="28"/>
        </w:rPr>
        <w:t xml:space="preserve">: </w:t>
      </w:r>
      <w:r w:rsidR="003E0ACB" w:rsidRPr="003E0ACB">
        <w:rPr>
          <w:rFonts w:ascii="Angsana New" w:eastAsia="Cordia New" w:hAnsi="Angsana New"/>
          <w:i/>
          <w:iCs/>
          <w:color w:val="000000"/>
          <w:sz w:val="28"/>
          <w:szCs w:val="28"/>
        </w:rPr>
        <w:t>997</w:t>
      </w:r>
      <w:r w:rsidR="00DE4952" w:rsidRPr="004451C9">
        <w:rPr>
          <w:rFonts w:ascii="Angsana New" w:eastAsia="Cordia New" w:hAnsi="Angsana New"/>
          <w:i/>
          <w:iCs/>
          <w:color w:val="000000"/>
          <w:sz w:val="28"/>
          <w:szCs w:val="28"/>
        </w:rPr>
        <w:t>.</w:t>
      </w:r>
      <w:r w:rsidR="003E0ACB" w:rsidRPr="003E0ACB">
        <w:rPr>
          <w:rFonts w:ascii="Angsana New" w:eastAsia="Cordia New" w:hAnsi="Angsana New"/>
          <w:i/>
          <w:iCs/>
          <w:color w:val="000000"/>
          <w:sz w:val="28"/>
          <w:szCs w:val="28"/>
        </w:rPr>
        <w:t>27</w:t>
      </w:r>
      <w:r w:rsidRPr="004451C9">
        <w:rPr>
          <w:rFonts w:ascii="Angsana New" w:eastAsia="Cordia New" w:hAnsi="Angsana New"/>
          <w:i/>
          <w:iCs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 w:hint="cs"/>
          <w:i/>
          <w:iCs/>
          <w:color w:val="000000"/>
          <w:sz w:val="28"/>
          <w:szCs w:val="28"/>
          <w:cs/>
        </w:rPr>
        <w:t>ล้านบาท</w:t>
      </w:r>
      <w:r w:rsidRPr="004451C9">
        <w:rPr>
          <w:rFonts w:ascii="Angsana New" w:eastAsia="Cordia New" w:hAnsi="Angsana New"/>
          <w:i/>
          <w:iCs/>
          <w:color w:val="000000"/>
          <w:sz w:val="28"/>
          <w:szCs w:val="28"/>
          <w:cs/>
        </w:rPr>
        <w:t>)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จากรายได้รวมของกลุ่มบริษัท</w:t>
      </w:r>
    </w:p>
    <w:p w14:paraId="7FE9429B" w14:textId="77777777" w:rsidR="00142779" w:rsidRPr="004451C9" w:rsidRDefault="00142779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7A80976C" w14:textId="77777777" w:rsidR="00142779" w:rsidRPr="004451C9" w:rsidRDefault="00142779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4451C9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ยอดคงเหลือของสัญญา</w:t>
      </w:r>
    </w:p>
    <w:p w14:paraId="2CC34267" w14:textId="745EF3F1" w:rsidR="00A10B70" w:rsidRPr="004451C9" w:rsidRDefault="00A10B70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20"/>
          <w:szCs w:val="20"/>
        </w:rPr>
      </w:pPr>
      <w:bookmarkStart w:id="11" w:name="_Hlk33139193"/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530"/>
        <w:gridCol w:w="262"/>
        <w:gridCol w:w="1538"/>
      </w:tblGrid>
      <w:tr w:rsidR="00950036" w:rsidRPr="004451C9" w14:paraId="22172892" w14:textId="77777777" w:rsidTr="00B76228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3E5F3E64" w14:textId="7D76757D" w:rsidR="00950036" w:rsidRPr="004451C9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66E96010" w14:textId="7AE33559" w:rsidR="00950036" w:rsidRPr="004451C9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="008A5C2A" w:rsidRPr="004451C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 xml:space="preserve">/ </w:t>
            </w:r>
            <w:r w:rsidR="008A5C2A" w:rsidRPr="004451C9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50036" w:rsidRPr="004451C9" w14:paraId="6E886664" w14:textId="77777777" w:rsidTr="003A5075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481573F3" w14:textId="44864800" w:rsidR="00950036" w:rsidRPr="004451C9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A0E0079" w14:textId="7F22CAE9" w:rsidR="00950036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063521F0" w14:textId="77777777" w:rsidR="00950036" w:rsidRPr="004451C9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14:paraId="3F63B0F4" w14:textId="4CB615C1" w:rsidR="00950036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950036" w:rsidRPr="004451C9" w14:paraId="6950C81D" w14:textId="77777777" w:rsidTr="00B76228">
        <w:trPr>
          <w:tblHeader/>
        </w:trPr>
        <w:tc>
          <w:tcPr>
            <w:tcW w:w="5670" w:type="dxa"/>
            <w:shd w:val="clear" w:color="auto" w:fill="auto"/>
          </w:tcPr>
          <w:p w14:paraId="01CCFDCC" w14:textId="77777777" w:rsidR="00950036" w:rsidRPr="004451C9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30312B24" w14:textId="77777777" w:rsidR="00950036" w:rsidRPr="004451C9" w:rsidRDefault="00950036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4451C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50036" w:rsidRPr="004451C9" w14:paraId="72B907AC" w14:textId="77777777" w:rsidTr="008A5C2A">
        <w:tc>
          <w:tcPr>
            <w:tcW w:w="5670" w:type="dxa"/>
            <w:shd w:val="clear" w:color="auto" w:fill="auto"/>
          </w:tcPr>
          <w:p w14:paraId="114644FD" w14:textId="2F118AF3" w:rsidR="00950036" w:rsidRPr="004451C9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เงินรับล่วงหน้า</w:t>
            </w:r>
            <w:r w:rsidR="00B76228" w:rsidRPr="004451C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ค่าสินค้า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D14A6B" w14:textId="6675467B" w:rsidR="00950036" w:rsidRPr="004451C9" w:rsidRDefault="003E0ACB" w:rsidP="004451C9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8A5C2A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262" w:type="dxa"/>
            <w:shd w:val="clear" w:color="auto" w:fill="auto"/>
          </w:tcPr>
          <w:p w14:paraId="2B20C0AA" w14:textId="77777777" w:rsidR="00950036" w:rsidRPr="004451C9" w:rsidRDefault="0095003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228C12C6" w14:textId="339D4B52" w:rsidR="00950036" w:rsidRPr="004451C9" w:rsidRDefault="003E0ACB" w:rsidP="004451C9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A5C2A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</w:t>
            </w:r>
          </w:p>
        </w:tc>
      </w:tr>
    </w:tbl>
    <w:p w14:paraId="7A1B64D0" w14:textId="2961CCB9" w:rsidR="00950036" w:rsidRPr="004451C9" w:rsidRDefault="0095003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96D80DD" w14:textId="587FB09A" w:rsidR="00431954" w:rsidRPr="004451C9" w:rsidRDefault="00B7622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เงินรับล่วงหน้า</w:t>
      </w:r>
      <w:r w:rsidR="00950036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ค่าสินค้าส่วนใหญ่เกิดจากการ</w:t>
      </w:r>
      <w:r w:rsidR="008D6271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การขายสินค้ารับจ้างผลิต</w:t>
      </w:r>
      <w:r w:rsidR="008D6271"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="008D6271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หรือการกำหนดเงื่อนไขการชำระเงิน</w:t>
      </w:r>
      <w:r w:rsidR="008D6271"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="00950036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ซึ่งกลุ่มบริษัทจะรับรู้เป็นรายได้จากการขาย</w:t>
      </w:r>
      <w:r w:rsidR="00950036"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="00950036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ณ</w:t>
      </w:r>
      <w:r w:rsidR="00950036"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="00950036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วันที่มีการส่งมอบสินค้าให้กับลูกค้า</w:t>
      </w:r>
      <w:r w:rsidR="00950036"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</w:p>
    <w:p w14:paraId="1ACC0351" w14:textId="1FA80668" w:rsidR="00950036" w:rsidRPr="004451C9" w:rsidRDefault="0095003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0C0A7E4E" w14:textId="5CDC68DE" w:rsidR="00950036" w:rsidRPr="004451C9" w:rsidRDefault="0095003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หนี้สินที่เกิดจากสัญญาของกลุ่มบริษั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ท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และบริษัท ณ วันที่ 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31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ธันวาคม 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2563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จำนวน</w:t>
      </w:r>
      <w:r w:rsidR="00A221CC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เงิน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4</w:t>
      </w:r>
      <w:r w:rsidR="00B1158F" w:rsidRPr="004451C9">
        <w:rPr>
          <w:rFonts w:ascii="Angsana New" w:eastAsia="Cordia New" w:hAnsi="Angsana New"/>
          <w:color w:val="000000"/>
          <w:sz w:val="28"/>
          <w:szCs w:val="28"/>
        </w:rPr>
        <w:t>.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42</w:t>
      </w:r>
      <w:r w:rsidR="00B1158F"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ล้านบาท ถูกรับรู้เป็นรายได้ในระหว่างปี 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2564</w:t>
      </w:r>
    </w:p>
    <w:p w14:paraId="35911C1F" w14:textId="01B3700A" w:rsidR="00431954" w:rsidRPr="004451C9" w:rsidRDefault="00431954" w:rsidP="004451C9">
      <w:pPr>
        <w:tabs>
          <w:tab w:val="clear" w:pos="454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1"/>
    <w:p w14:paraId="56D1F310" w14:textId="77777777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4451C9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01C9F583" w14:textId="101A138F" w:rsidR="00942AAC" w:rsidRPr="004451C9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E0ACB">
        <w:rPr>
          <w:rFonts w:asciiTheme="majorBidi" w:eastAsia="MS Mincho" w:hAnsiTheme="majorBidi" w:cstheme="majorBidi"/>
          <w:sz w:val="28"/>
          <w:szCs w:val="28"/>
          <w:lang w:val="en-US"/>
        </w:rPr>
        <w:t>16</w:t>
      </w:r>
      <w:r w:rsidR="003F66C1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4451C9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ค่าใช้จ่ายตามลักษณะ</w:t>
      </w:r>
    </w:p>
    <w:p w14:paraId="3BDC6234" w14:textId="198B74B7" w:rsidR="00942AAC" w:rsidRPr="004451C9" w:rsidRDefault="00942AA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4451C9" w14:paraId="231E1F49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10B046E7" w14:textId="77777777" w:rsidR="00A66FBA" w:rsidRPr="004451C9" w:rsidRDefault="00A66FB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9CC683" w14:textId="77777777" w:rsidR="00A66FBA" w:rsidRPr="004451C9" w:rsidRDefault="00A66FB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A786B13" w14:textId="77777777" w:rsidR="00A66FBA" w:rsidRPr="004451C9" w:rsidRDefault="00A66FBA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8B0AFC9" w14:textId="77777777" w:rsidR="00A66FBA" w:rsidRPr="004451C9" w:rsidRDefault="00A66FB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D54A3D6" w14:textId="77777777" w:rsidR="00A66FBA" w:rsidRPr="004451C9" w:rsidRDefault="00A66FBA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33A" w:rsidRPr="004451C9" w14:paraId="75DDDF95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55A3057D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1681AC" w14:textId="6CB0BD38" w:rsidR="0088733A" w:rsidRPr="004451C9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798796" w14:textId="17776463" w:rsidR="008873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5D53791B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59E523" w14:textId="38A4229C" w:rsidR="008873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1B851E0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729AFE7" w14:textId="5C5411F5" w:rsidR="008873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54E0D3B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5E61E2" w14:textId="1878527A" w:rsidR="0088733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4451C9" w14:paraId="63ECE42D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5BD75814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AE854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8FE265" w14:textId="77777777" w:rsidR="0088733A" w:rsidRPr="004451C9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73A46" w:rsidRPr="004451C9" w14:paraId="398EDE7D" w14:textId="77777777" w:rsidTr="00C12FE4">
        <w:tc>
          <w:tcPr>
            <w:tcW w:w="3240" w:type="dxa"/>
            <w:shd w:val="clear" w:color="auto" w:fill="auto"/>
          </w:tcPr>
          <w:p w14:paraId="28211309" w14:textId="03B9955A" w:rsidR="00073A46" w:rsidRPr="004451C9" w:rsidRDefault="00073A46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E3FADE" w14:textId="5357FEB6" w:rsidR="00073A46" w:rsidRPr="004451C9" w:rsidRDefault="00073A46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1BCBC6" w14:textId="3ECBA35A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65653C73" w14:textId="7777777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CCF997" w14:textId="75DBF229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0D9012B0" w14:textId="77777777" w:rsidR="00073A46" w:rsidRPr="004451C9" w:rsidRDefault="00073A4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shd w:val="clear" w:color="auto" w:fill="auto"/>
          </w:tcPr>
          <w:p w14:paraId="6B29B517" w14:textId="1CF5E65C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A151450" w14:textId="77777777" w:rsidR="00073A46" w:rsidRPr="004451C9" w:rsidRDefault="00073A46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55B91CB3" w14:textId="4723C80D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097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  <w:tr w:rsidR="00073A46" w:rsidRPr="004451C9" w14:paraId="6D84E235" w14:textId="77777777" w:rsidTr="00C12FE4">
        <w:tc>
          <w:tcPr>
            <w:tcW w:w="3240" w:type="dxa"/>
            <w:shd w:val="clear" w:color="auto" w:fill="auto"/>
          </w:tcPr>
          <w:p w14:paraId="670ACA00" w14:textId="731EFCC1" w:rsidR="00073A46" w:rsidRPr="004451C9" w:rsidRDefault="00073A46" w:rsidP="004451C9">
            <w:pPr>
              <w:rPr>
                <w:sz w:val="28"/>
                <w:szCs w:val="28"/>
                <w:cs/>
              </w:rPr>
            </w:pPr>
            <w:bookmarkStart w:id="12" w:name="_Hlk95987962"/>
            <w:r w:rsidRPr="004451C9">
              <w:rPr>
                <w:rFonts w:hint="cs"/>
                <w:sz w:val="28"/>
                <w:szCs w:val="28"/>
                <w:cs/>
              </w:rPr>
              <w:t>ค่าจ้างบุคคลภายนอก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3F45338" w14:textId="77777777" w:rsidR="00073A46" w:rsidRPr="004451C9" w:rsidRDefault="00073A46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F29506D" w14:textId="5CD870FE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1EFF5192" w14:textId="7777777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3E91E23" w14:textId="43E62EC8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61360539" w14:textId="77777777" w:rsidR="00073A46" w:rsidRPr="004451C9" w:rsidRDefault="00073A4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shd w:val="clear" w:color="auto" w:fill="auto"/>
          </w:tcPr>
          <w:p w14:paraId="707333BF" w14:textId="4CFD2FEC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E9510A3" w14:textId="77777777" w:rsidR="00073A46" w:rsidRPr="004451C9" w:rsidRDefault="00073A46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07AC0693" w14:textId="008E4C0F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  <w:bookmarkEnd w:id="12"/>
      <w:tr w:rsidR="00073A46" w:rsidRPr="004451C9" w14:paraId="0EB64866" w14:textId="77777777" w:rsidTr="00F918DC">
        <w:tc>
          <w:tcPr>
            <w:tcW w:w="4230" w:type="dxa"/>
            <w:gridSpan w:val="2"/>
            <w:shd w:val="clear" w:color="auto" w:fill="auto"/>
          </w:tcPr>
          <w:p w14:paraId="5973B18A" w14:textId="1D131A02" w:rsidR="00073A46" w:rsidRPr="004451C9" w:rsidRDefault="00073A46" w:rsidP="004451C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51C9">
              <w:rPr>
                <w:rFonts w:hint="cs"/>
                <w:sz w:val="28"/>
                <w:szCs w:val="28"/>
                <w:cs/>
              </w:rPr>
              <w:t>ค่าฝากเก็บ</w:t>
            </w:r>
            <w:r w:rsidR="00382225" w:rsidRPr="004451C9">
              <w:rPr>
                <w:rFonts w:hint="cs"/>
                <w:sz w:val="28"/>
                <w:szCs w:val="28"/>
                <w:cs/>
              </w:rPr>
              <w:t xml:space="preserve">สินค้าและวัตถุดิบ </w:t>
            </w:r>
            <w:r w:rsidRPr="004451C9">
              <w:rPr>
                <w:rFonts w:hint="cs"/>
                <w:sz w:val="28"/>
                <w:szCs w:val="28"/>
                <w:cs/>
              </w:rPr>
              <w:t>และค่าฟรีซสินค้า</w:t>
            </w:r>
          </w:p>
        </w:tc>
        <w:tc>
          <w:tcPr>
            <w:tcW w:w="990" w:type="dxa"/>
            <w:shd w:val="clear" w:color="auto" w:fill="auto"/>
          </w:tcPr>
          <w:p w14:paraId="466ED44C" w14:textId="3994182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4D3474B" w14:textId="7777777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62E05C" w14:textId="2BB85B0D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64461AA3" w14:textId="77777777" w:rsidR="00073A46" w:rsidRPr="004451C9" w:rsidRDefault="00073A4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shd w:val="clear" w:color="auto" w:fill="auto"/>
          </w:tcPr>
          <w:p w14:paraId="7078CAA9" w14:textId="6BB15AEC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767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503A15D" w14:textId="77777777" w:rsidR="00073A46" w:rsidRPr="004451C9" w:rsidRDefault="00073A46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5752633F" w14:textId="6BFF3073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  <w:tr w:rsidR="00073A46" w:rsidRPr="004451C9" w14:paraId="060F1833" w14:textId="77777777" w:rsidTr="00C12FE4">
        <w:tc>
          <w:tcPr>
            <w:tcW w:w="3240" w:type="dxa"/>
            <w:shd w:val="clear" w:color="auto" w:fill="auto"/>
          </w:tcPr>
          <w:p w14:paraId="2993938B" w14:textId="742C7795" w:rsidR="00073A46" w:rsidRPr="004451C9" w:rsidRDefault="00073A46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hint="cs"/>
                <w:sz w:val="28"/>
                <w:szCs w:val="28"/>
                <w:cs/>
              </w:rPr>
              <w:t>ค่าใช้จ่ายในการส่งออก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9010B1" w14:textId="5DE16DE8" w:rsidR="00073A46" w:rsidRPr="004451C9" w:rsidRDefault="00073A46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ADD1DEF" w14:textId="71CB4460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805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4FD2262D" w14:textId="7777777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C0F69B5" w14:textId="493D2A3C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764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06572B09" w14:textId="77777777" w:rsidR="00073A46" w:rsidRPr="004451C9" w:rsidRDefault="00073A4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shd w:val="clear" w:color="auto" w:fill="auto"/>
          </w:tcPr>
          <w:p w14:paraId="591AA96C" w14:textId="1E37593F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EE27411" w14:textId="77777777" w:rsidR="00073A46" w:rsidRPr="004451C9" w:rsidRDefault="00073A46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008B963B" w14:textId="4E3E1CE2" w:rsidR="00073A46" w:rsidRPr="004451C9" w:rsidRDefault="00073A46" w:rsidP="004451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  <w:tr w:rsidR="00073A46" w:rsidRPr="004451C9" w14:paraId="78DFA886" w14:textId="77777777" w:rsidTr="00743CE6">
        <w:trPr>
          <w:trHeight w:val="227"/>
        </w:trPr>
        <w:tc>
          <w:tcPr>
            <w:tcW w:w="3240" w:type="dxa"/>
            <w:shd w:val="clear" w:color="auto" w:fill="auto"/>
          </w:tcPr>
          <w:p w14:paraId="3401C797" w14:textId="0651627A" w:rsidR="00073A46" w:rsidRPr="004451C9" w:rsidRDefault="00073A46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352A95F" w14:textId="71D37623" w:rsidR="00073A46" w:rsidRPr="004451C9" w:rsidRDefault="00073A46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388038" w14:textId="2CE14C9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739BD4F5" w14:textId="7777777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45BB6E" w14:textId="3C790A7D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5A3451B0" w14:textId="77777777" w:rsidR="00073A46" w:rsidRPr="004451C9" w:rsidRDefault="00073A4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shd w:val="clear" w:color="auto" w:fill="auto"/>
          </w:tcPr>
          <w:p w14:paraId="242EA7E7" w14:textId="7E503D0D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CEC1007" w14:textId="77777777" w:rsidR="00073A46" w:rsidRPr="004451C9" w:rsidRDefault="00073A46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772F9E7A" w14:textId="7004C75B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  <w:tr w:rsidR="00073A46" w:rsidRPr="004451C9" w14:paraId="3E7DA5B7" w14:textId="77777777" w:rsidTr="000C3CEE">
        <w:tc>
          <w:tcPr>
            <w:tcW w:w="3240" w:type="dxa"/>
            <w:shd w:val="clear" w:color="auto" w:fill="auto"/>
          </w:tcPr>
          <w:p w14:paraId="2FF3E6AC" w14:textId="327F26A5" w:rsidR="00073A46" w:rsidRPr="004451C9" w:rsidRDefault="00073A46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E52449" w14:textId="77777777" w:rsidR="00073A46" w:rsidRPr="004451C9" w:rsidRDefault="00073A46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ADC928" w14:textId="158779C8" w:rsidR="00073A46" w:rsidRPr="004451C9" w:rsidRDefault="00073A46" w:rsidP="004451C9">
            <w:pPr>
              <w:pStyle w:val="acctfourfigures"/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760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D0AC5B2" w14:textId="7777777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14F000C" w14:textId="5C94F392" w:rsidR="00073A46" w:rsidRPr="004451C9" w:rsidRDefault="00073A46" w:rsidP="004451C9">
            <w:pPr>
              <w:pStyle w:val="acctfourfigures"/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585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EC1CA04" w14:textId="77777777" w:rsidR="00073A46" w:rsidRPr="004451C9" w:rsidRDefault="00073A4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shd w:val="clear" w:color="auto" w:fill="auto"/>
          </w:tcPr>
          <w:p w14:paraId="5B6FC661" w14:textId="00FB9078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732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A1A69A7" w14:textId="77777777" w:rsidR="00073A46" w:rsidRPr="004451C9" w:rsidRDefault="00073A46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12541386" w14:textId="3F78FFC9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  <w:tr w:rsidR="00073A46" w:rsidRPr="004451C9" w14:paraId="0192C48A" w14:textId="77777777" w:rsidTr="000C3CEE">
        <w:tc>
          <w:tcPr>
            <w:tcW w:w="3240" w:type="dxa"/>
            <w:shd w:val="clear" w:color="auto" w:fill="auto"/>
          </w:tcPr>
          <w:p w14:paraId="0546BB17" w14:textId="52FA67B3" w:rsidR="00073A46" w:rsidRPr="004451C9" w:rsidRDefault="00073A46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hint="cs"/>
                <w:sz w:val="28"/>
                <w:szCs w:val="28"/>
                <w:cs/>
              </w:rPr>
              <w:t>ค่าซ่อมแซมบำรุงรักษา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5840B18" w14:textId="77777777" w:rsidR="00073A46" w:rsidRPr="004451C9" w:rsidRDefault="00073A46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AA51DD" w14:textId="43703487" w:rsidR="00073A46" w:rsidRPr="004451C9" w:rsidRDefault="00073A46" w:rsidP="004451C9">
            <w:pPr>
              <w:pStyle w:val="acctfourfigures"/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62136353" w14:textId="7777777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CD65167" w14:textId="1F117E34" w:rsidR="00073A46" w:rsidRPr="004451C9" w:rsidRDefault="00073A46" w:rsidP="004451C9">
            <w:pPr>
              <w:pStyle w:val="acctfourfigures"/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64FDA59F" w14:textId="77777777" w:rsidR="00073A46" w:rsidRPr="004451C9" w:rsidRDefault="00073A4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shd w:val="clear" w:color="auto" w:fill="auto"/>
          </w:tcPr>
          <w:p w14:paraId="71C7B05B" w14:textId="75C17B19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4C58CF8" w14:textId="77777777" w:rsidR="00073A46" w:rsidRPr="004451C9" w:rsidRDefault="00073A46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79BDCDF2" w14:textId="0DB6AED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  <w:tr w:rsidR="00073A46" w:rsidRPr="004451C9" w14:paraId="1F9801AE" w14:textId="77777777" w:rsidTr="00C12FE4">
        <w:tc>
          <w:tcPr>
            <w:tcW w:w="3240" w:type="dxa"/>
            <w:shd w:val="clear" w:color="auto" w:fill="auto"/>
          </w:tcPr>
          <w:p w14:paraId="4EE5E38C" w14:textId="3A8EA845" w:rsidR="00073A46" w:rsidRPr="004451C9" w:rsidRDefault="00073A46" w:rsidP="004451C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457506B" w14:textId="77777777" w:rsidR="00073A46" w:rsidRPr="004451C9" w:rsidRDefault="00073A46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E233288" w14:textId="24248028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17564AE0" w14:textId="77777777" w:rsidR="00073A46" w:rsidRPr="004451C9" w:rsidRDefault="00073A4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598F4D4" w14:textId="137CE984" w:rsidR="00073A46" w:rsidRPr="004451C9" w:rsidRDefault="00073A46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7F52675" w14:textId="77777777" w:rsidR="00073A46" w:rsidRPr="004451C9" w:rsidRDefault="00073A4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8" w:type="dxa"/>
            <w:shd w:val="clear" w:color="auto" w:fill="auto"/>
          </w:tcPr>
          <w:p w14:paraId="2DE7F543" w14:textId="438F5D1A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950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6B8E508" w14:textId="77777777" w:rsidR="00073A46" w:rsidRPr="004451C9" w:rsidRDefault="00073A46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586B1881" w14:textId="27858821" w:rsidR="00073A46" w:rsidRPr="004451C9" w:rsidRDefault="00073A4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186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</w:tbl>
    <w:p w14:paraId="0512B663" w14:textId="77777777" w:rsidR="00E90D4C" w:rsidRPr="004451C9" w:rsidRDefault="00E90D4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0233A687" w14:textId="4D4EAA7D" w:rsidR="004B5B07" w:rsidRPr="004451C9" w:rsidRDefault="003E0ACB" w:rsidP="00933701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E0ACB">
        <w:rPr>
          <w:rFonts w:asciiTheme="majorBidi" w:eastAsia="MS Mincho" w:hAnsiTheme="majorBidi" w:cstheme="majorBidi"/>
          <w:sz w:val="28"/>
          <w:szCs w:val="28"/>
          <w:lang w:val="en-US"/>
        </w:rPr>
        <w:t>17</w:t>
      </w:r>
      <w:r w:rsidR="009939E6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     </w:t>
      </w:r>
      <w:r w:rsidR="00933701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4B5B07" w:rsidRPr="004451C9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3F138F69" w14:textId="4E5CF614" w:rsidR="0089797B" w:rsidRPr="004451C9" w:rsidRDefault="0089797B" w:rsidP="004451C9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175E6A3" w14:textId="0653EE32" w:rsidR="00417BA9" w:rsidRPr="004451C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  <w:cs/>
        </w:rPr>
        <w:t>นโยบายการบัญชี</w:t>
      </w:r>
    </w:p>
    <w:p w14:paraId="5CE5B055" w14:textId="77777777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0"/>
          <w:szCs w:val="20"/>
        </w:rPr>
      </w:pPr>
    </w:p>
    <w:p w14:paraId="231DB9DB" w14:textId="7EA1C08C" w:rsidR="00417BA9" w:rsidRPr="004451C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</w:p>
    <w:p w14:paraId="466FDAB4" w14:textId="77777777" w:rsidR="00417BA9" w:rsidRPr="004451C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  <w:cs/>
        </w:rPr>
      </w:pPr>
    </w:p>
    <w:p w14:paraId="4C26100E" w14:textId="2DE30187" w:rsidR="00417BA9" w:rsidRPr="004451C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F22DCD7" w14:textId="760853CF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olor w:val="000000"/>
          <w:sz w:val="20"/>
          <w:szCs w:val="20"/>
          <w:cs/>
        </w:rPr>
      </w:pPr>
    </w:p>
    <w:p w14:paraId="7E4D8C76" w14:textId="2A4E7673" w:rsidR="00417BA9" w:rsidRPr="004451C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00127E30" w14:textId="77777777" w:rsidR="00417BA9" w:rsidRPr="004451C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607F9987" w14:textId="4B30B607" w:rsidR="00417BA9" w:rsidRPr="004451C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A31C2B0" w14:textId="77777777" w:rsidR="00417BA9" w:rsidRPr="004451C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1DEC3546" w14:textId="77777777" w:rsidR="001442B0" w:rsidRDefault="0014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olor w:val="000000"/>
          <w:sz w:val="28"/>
          <w:szCs w:val="28"/>
          <w:cs/>
        </w:rPr>
      </w:pPr>
      <w:r>
        <w:rPr>
          <w:rFonts w:ascii="Angsana New" w:eastAsia="Cordia New" w:hAnsi="Angsana New"/>
          <w:color w:val="000000"/>
          <w:sz w:val="28"/>
          <w:szCs w:val="28"/>
          <w:cs/>
        </w:rPr>
        <w:br w:type="page"/>
      </w:r>
    </w:p>
    <w:p w14:paraId="5F59469D" w14:textId="3D0FB053" w:rsidR="00417BA9" w:rsidRPr="004451C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9AB5A1" w14:textId="177EED63" w:rsidR="00073A46" w:rsidRPr="004451C9" w:rsidRDefault="00073A46" w:rsidP="004451C9">
      <w:pPr>
        <w:rPr>
          <w:rFonts w:asciiTheme="majorBidi" w:hAnsiTheme="majorBidi" w:cstheme="majorBidi"/>
          <w:sz w:val="20"/>
          <w:szCs w:val="20"/>
        </w:rPr>
      </w:pPr>
      <w:bookmarkStart w:id="13" w:name="_Hlk33311720"/>
    </w:p>
    <w:tbl>
      <w:tblPr>
        <w:tblW w:w="89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834"/>
        <w:gridCol w:w="1064"/>
        <w:gridCol w:w="249"/>
        <w:gridCol w:w="1066"/>
        <w:gridCol w:w="248"/>
        <w:gridCol w:w="1064"/>
        <w:gridCol w:w="248"/>
        <w:gridCol w:w="1069"/>
      </w:tblGrid>
      <w:tr w:rsidR="0089797B" w:rsidRPr="004451C9" w14:paraId="002505B8" w14:textId="77777777" w:rsidTr="0011249B">
        <w:trPr>
          <w:tblHeader/>
        </w:trPr>
        <w:tc>
          <w:tcPr>
            <w:tcW w:w="3960" w:type="dxa"/>
            <w:gridSpan w:val="2"/>
          </w:tcPr>
          <w:p w14:paraId="1D51F701" w14:textId="00524E83" w:rsidR="0089797B" w:rsidRPr="004451C9" w:rsidRDefault="0089797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7DA46C" w14:textId="388A40CF" w:rsidR="0089797B" w:rsidRPr="004451C9" w:rsidRDefault="0089797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2B19B2E1" w14:textId="77777777" w:rsidR="0089797B" w:rsidRPr="004451C9" w:rsidRDefault="0089797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13F02E18" w14:textId="45A0788C" w:rsidR="0089797B" w:rsidRPr="004451C9" w:rsidRDefault="0089797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33A" w:rsidRPr="004451C9" w14:paraId="09A7F627" w14:textId="77777777" w:rsidTr="0011249B">
        <w:trPr>
          <w:tblHeader/>
        </w:trPr>
        <w:tc>
          <w:tcPr>
            <w:tcW w:w="3126" w:type="dxa"/>
          </w:tcPr>
          <w:p w14:paraId="275923C2" w14:textId="77777777" w:rsidR="0088733A" w:rsidRPr="004451C9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4" w:type="dxa"/>
          </w:tcPr>
          <w:p w14:paraId="21BDA0FF" w14:textId="29BB06DF" w:rsidR="0088733A" w:rsidRPr="004451C9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2D61E7F" w14:textId="0D82087B" w:rsidR="0088733A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9" w:type="dxa"/>
            <w:shd w:val="clear" w:color="auto" w:fill="auto"/>
          </w:tcPr>
          <w:p w14:paraId="6B5CA907" w14:textId="77777777" w:rsidR="0088733A" w:rsidRPr="004451C9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CCD68E8" w14:textId="281B10CF" w:rsidR="0088733A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8" w:type="dxa"/>
            <w:shd w:val="clear" w:color="auto" w:fill="auto"/>
          </w:tcPr>
          <w:p w14:paraId="4F3E6452" w14:textId="77777777" w:rsidR="0088733A" w:rsidRPr="004451C9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79B880A" w14:textId="62874291" w:rsidR="0088733A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14BEB0D7" w14:textId="77777777" w:rsidR="0088733A" w:rsidRPr="004451C9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292ED56" w14:textId="0F4D275A" w:rsidR="0088733A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88733A" w:rsidRPr="004451C9" w14:paraId="66D0EAF9" w14:textId="77777777" w:rsidTr="0011249B">
        <w:trPr>
          <w:tblHeader/>
        </w:trPr>
        <w:tc>
          <w:tcPr>
            <w:tcW w:w="3126" w:type="dxa"/>
          </w:tcPr>
          <w:p w14:paraId="0B9AFE07" w14:textId="77777777" w:rsidR="0088733A" w:rsidRPr="004451C9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34" w:type="dxa"/>
          </w:tcPr>
          <w:p w14:paraId="54100D70" w14:textId="77777777" w:rsidR="0088733A" w:rsidRPr="004451C9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08" w:type="dxa"/>
            <w:gridSpan w:val="7"/>
          </w:tcPr>
          <w:p w14:paraId="06E052B0" w14:textId="27C41DE1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4451C9" w14:paraId="2B96B6B3" w14:textId="77777777" w:rsidTr="0011249B">
        <w:tc>
          <w:tcPr>
            <w:tcW w:w="3960" w:type="dxa"/>
            <w:gridSpan w:val="2"/>
          </w:tcPr>
          <w:p w14:paraId="77D345C5" w14:textId="24AA0D29" w:rsidR="0088733A" w:rsidRPr="004451C9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4451C9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F28854F" w14:textId="77777777" w:rsidR="0088733A" w:rsidRPr="004451C9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08F1385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BECBDD8" w14:textId="77777777" w:rsidR="0088733A" w:rsidRPr="004451C9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43BC9DA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ADD9" w14:textId="77777777" w:rsidR="0088733A" w:rsidRPr="004451C9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F094F20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32D4AAD" w14:textId="77777777" w:rsidR="0088733A" w:rsidRPr="004451C9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6B6" w:rsidRPr="004451C9" w14:paraId="22472820" w14:textId="77777777" w:rsidTr="0011249B">
        <w:tc>
          <w:tcPr>
            <w:tcW w:w="3126" w:type="dxa"/>
          </w:tcPr>
          <w:p w14:paraId="4FEBC193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34" w:type="dxa"/>
          </w:tcPr>
          <w:p w14:paraId="226E085C" w14:textId="77777777" w:rsidR="008546B6" w:rsidRPr="004451C9" w:rsidRDefault="008546B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4370BC" w14:textId="52F2D210" w:rsidR="008546B6" w:rsidRPr="004451C9" w:rsidRDefault="008546B6" w:rsidP="004451C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</w:tcPr>
          <w:p w14:paraId="2048C8CC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34BEE30" w14:textId="400BCDE2" w:rsidR="008546B6" w:rsidRPr="004451C9" w:rsidRDefault="008546B6" w:rsidP="004451C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32FD6421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DF724C6" w14:textId="7DE51478" w:rsidR="008546B6" w:rsidRPr="004451C9" w:rsidRDefault="008546B6" w:rsidP="004451C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4D4A9127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AF5B1C" w14:textId="5B6D76D8" w:rsidR="008546B6" w:rsidRPr="004451C9" w:rsidRDefault="008546B6" w:rsidP="004451C9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546B6" w:rsidRPr="004451C9" w14:paraId="68EB2264" w14:textId="77777777" w:rsidTr="0011249B">
        <w:tc>
          <w:tcPr>
            <w:tcW w:w="3126" w:type="dxa"/>
          </w:tcPr>
          <w:p w14:paraId="65531024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3E9F1A4F" w14:textId="77777777" w:rsidR="008546B6" w:rsidRPr="004451C9" w:rsidRDefault="008546B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8C10B62" w14:textId="2BD38566" w:rsidR="008546B6" w:rsidRPr="004451C9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20DEA1C5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vAlign w:val="bottom"/>
          </w:tcPr>
          <w:p w14:paraId="17F0BD17" w14:textId="441D1C4D" w:rsidR="008546B6" w:rsidRPr="004451C9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0992C984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F497C3B" w14:textId="62BB3CEC" w:rsidR="008546B6" w:rsidRPr="004451C9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12FD4E1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43066F5D" w14:textId="56CF1DE8" w:rsidR="008546B6" w:rsidRPr="004451C9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546B6" w:rsidRPr="004451C9" w14:paraId="664D1250" w14:textId="77777777" w:rsidTr="0011249B">
        <w:tc>
          <w:tcPr>
            <w:tcW w:w="3960" w:type="dxa"/>
            <w:gridSpan w:val="2"/>
            <w:shd w:val="clear" w:color="auto" w:fill="auto"/>
          </w:tcPr>
          <w:p w14:paraId="1F934DD7" w14:textId="5B392912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11E0014" w14:textId="77777777" w:rsidR="008546B6" w:rsidRPr="004451C9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F5EA57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32BD4CF" w14:textId="77777777" w:rsidR="008546B6" w:rsidRPr="004451C9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8FF4CD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4AF09A8" w14:textId="77777777" w:rsidR="008546B6" w:rsidRPr="004451C9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239D1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40BAD9" w14:textId="77777777" w:rsidR="008546B6" w:rsidRPr="004451C9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46B6" w:rsidRPr="004451C9" w14:paraId="75D46123" w14:textId="77777777" w:rsidTr="0011249B">
        <w:tc>
          <w:tcPr>
            <w:tcW w:w="3126" w:type="dxa"/>
            <w:shd w:val="clear" w:color="auto" w:fill="auto"/>
          </w:tcPr>
          <w:p w14:paraId="35C46E17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834" w:type="dxa"/>
            <w:shd w:val="clear" w:color="auto" w:fill="auto"/>
          </w:tcPr>
          <w:p w14:paraId="4BC038D4" w14:textId="77777777" w:rsidR="008546B6" w:rsidRPr="004451C9" w:rsidRDefault="008546B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850FA01" w14:textId="69C1F0E5" w:rsidR="008546B6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7E41A7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249" w:type="dxa"/>
            <w:shd w:val="clear" w:color="auto" w:fill="auto"/>
          </w:tcPr>
          <w:p w14:paraId="4593BBCC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986D3B" w14:textId="2913A88D" w:rsidR="008546B6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546B6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248" w:type="dxa"/>
            <w:shd w:val="clear" w:color="auto" w:fill="auto"/>
          </w:tcPr>
          <w:p w14:paraId="25A34E65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0349FE" w14:textId="46272FA0" w:rsidR="008546B6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7E41A7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248" w:type="dxa"/>
            <w:shd w:val="clear" w:color="auto" w:fill="auto"/>
          </w:tcPr>
          <w:p w14:paraId="6A3A4BD2" w14:textId="77777777" w:rsidR="008546B6" w:rsidRPr="004451C9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97B9A1E" w14:textId="2B43ECB9" w:rsidR="008546B6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546B6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</w:tr>
      <w:tr w:rsidR="007E41A7" w:rsidRPr="004451C9" w14:paraId="3B8E7675" w14:textId="77777777" w:rsidTr="0011249B">
        <w:tc>
          <w:tcPr>
            <w:tcW w:w="3126" w:type="dxa"/>
            <w:shd w:val="clear" w:color="auto" w:fill="auto"/>
          </w:tcPr>
          <w:p w14:paraId="29FECBB7" w14:textId="77777777" w:rsidR="007E41A7" w:rsidRPr="004451C9" w:rsidRDefault="007E41A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834" w:type="dxa"/>
            <w:shd w:val="clear" w:color="auto" w:fill="auto"/>
          </w:tcPr>
          <w:p w14:paraId="2ED9FC2E" w14:textId="77777777" w:rsidR="007E41A7" w:rsidRPr="004451C9" w:rsidRDefault="007E41A7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03135B21" w:rsidR="007E41A7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7E41A7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249" w:type="dxa"/>
            <w:shd w:val="clear" w:color="auto" w:fill="auto"/>
          </w:tcPr>
          <w:p w14:paraId="198FCD99" w14:textId="77777777" w:rsidR="007E41A7" w:rsidRPr="004451C9" w:rsidRDefault="007E41A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1D318DB6" w:rsidR="007E41A7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7E41A7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248" w:type="dxa"/>
            <w:shd w:val="clear" w:color="auto" w:fill="auto"/>
          </w:tcPr>
          <w:p w14:paraId="7312E17E" w14:textId="77777777" w:rsidR="007E41A7" w:rsidRPr="004451C9" w:rsidRDefault="007E41A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290DC368" w:rsidR="007E41A7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7E41A7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248" w:type="dxa"/>
            <w:shd w:val="clear" w:color="auto" w:fill="auto"/>
          </w:tcPr>
          <w:p w14:paraId="5A72EAB0" w14:textId="77777777" w:rsidR="007E41A7" w:rsidRPr="004451C9" w:rsidRDefault="007E41A7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51F12C7E" w:rsidR="007E41A7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7E41A7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</w:t>
            </w:r>
          </w:p>
        </w:tc>
      </w:tr>
      <w:bookmarkEnd w:id="13"/>
    </w:tbl>
    <w:p w14:paraId="2779B85A" w14:textId="3777FE77" w:rsidR="008C6594" w:rsidRPr="004451C9" w:rsidRDefault="008C659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751584" w:rsidRPr="004451C9" w14:paraId="70614C7E" w14:textId="77777777" w:rsidTr="00B76228">
        <w:trPr>
          <w:cantSplit/>
        </w:trPr>
        <w:tc>
          <w:tcPr>
            <w:tcW w:w="3240" w:type="dxa"/>
          </w:tcPr>
          <w:p w14:paraId="71A9D823" w14:textId="77777777" w:rsidR="00751584" w:rsidRPr="004451C9" w:rsidRDefault="00751584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2" w:type="dxa"/>
            <w:gridSpan w:val="11"/>
          </w:tcPr>
          <w:p w14:paraId="1BD5B3D9" w14:textId="4E46A3F2" w:rsidR="00751584" w:rsidRPr="004451C9" w:rsidRDefault="00751584" w:rsidP="004451C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C11AB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BC11AB" w:rsidRPr="004451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584" w:rsidRPr="004451C9" w14:paraId="357FF4D3" w14:textId="77777777" w:rsidTr="00B76228">
        <w:trPr>
          <w:cantSplit/>
        </w:trPr>
        <w:tc>
          <w:tcPr>
            <w:tcW w:w="3240" w:type="dxa"/>
          </w:tcPr>
          <w:p w14:paraId="5FC0749C" w14:textId="77777777" w:rsidR="00751584" w:rsidRPr="004451C9" w:rsidRDefault="00751584" w:rsidP="004451C9">
            <w:pPr>
              <w:spacing w:line="240" w:lineRule="auto"/>
              <w:ind w:left="18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2" w:type="dxa"/>
            <w:gridSpan w:val="5"/>
            <w:tcBorders>
              <w:bottom w:val="single" w:sz="4" w:space="0" w:color="auto"/>
            </w:tcBorders>
          </w:tcPr>
          <w:p w14:paraId="754661CE" w14:textId="0A161DFD" w:rsidR="00751584" w:rsidRPr="004451C9" w:rsidRDefault="003E0ACB" w:rsidP="004451C9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28231393" w14:textId="77777777" w:rsidR="00751584" w:rsidRPr="004451C9" w:rsidRDefault="00751584" w:rsidP="004451C9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90" w:type="dxa"/>
            <w:gridSpan w:val="5"/>
            <w:tcBorders>
              <w:bottom w:val="single" w:sz="4" w:space="0" w:color="auto"/>
            </w:tcBorders>
          </w:tcPr>
          <w:p w14:paraId="64B2AC11" w14:textId="6241D93F" w:rsidR="00751584" w:rsidRPr="004451C9" w:rsidRDefault="003E0ACB" w:rsidP="004451C9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51584" w:rsidRPr="004451C9" w14:paraId="7A81DE95" w14:textId="77777777" w:rsidTr="00B76228">
        <w:trPr>
          <w:cantSplit/>
        </w:trPr>
        <w:tc>
          <w:tcPr>
            <w:tcW w:w="3240" w:type="dxa"/>
            <w:vAlign w:val="bottom"/>
          </w:tcPr>
          <w:p w14:paraId="08E004AB" w14:textId="77777777" w:rsidR="00751584" w:rsidRPr="004451C9" w:rsidRDefault="00751584" w:rsidP="004451C9">
            <w:pPr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51FC893" w14:textId="77777777" w:rsidR="00751584" w:rsidRPr="004451C9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F5E6892" w14:textId="77777777" w:rsidR="00751584" w:rsidRPr="004451C9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DE9994" w14:textId="790FC788" w:rsidR="00751584" w:rsidRPr="004451C9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DB6BC5F" w14:textId="77777777" w:rsidR="00751584" w:rsidRPr="004451C9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658126" w14:textId="77777777" w:rsidR="00751584" w:rsidRPr="004451C9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F18535D" w14:textId="77777777" w:rsidR="00751584" w:rsidRPr="004451C9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342F857" w14:textId="77777777" w:rsidR="00751584" w:rsidRPr="004451C9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B3E0E79" w14:textId="77777777" w:rsidR="00751584" w:rsidRPr="004451C9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3F03D88" w14:textId="77777777" w:rsidR="00B76228" w:rsidRPr="004451C9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  <w:p w14:paraId="46BE3550" w14:textId="1862DE20" w:rsidR="00751584" w:rsidRPr="004451C9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10138F" w14:textId="77777777" w:rsidR="00751584" w:rsidRPr="004451C9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5CB1218" w14:textId="77777777" w:rsidR="00751584" w:rsidRPr="004451C9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751584" w:rsidRPr="004451C9" w14:paraId="7EAC5106" w14:textId="77777777" w:rsidTr="00B76228">
        <w:trPr>
          <w:cantSplit/>
        </w:trPr>
        <w:tc>
          <w:tcPr>
            <w:tcW w:w="3240" w:type="dxa"/>
          </w:tcPr>
          <w:p w14:paraId="6344FF59" w14:textId="77777777" w:rsidR="00751584" w:rsidRPr="004451C9" w:rsidRDefault="00751584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2" w:type="dxa"/>
            <w:gridSpan w:val="11"/>
          </w:tcPr>
          <w:p w14:paraId="6904F809" w14:textId="77777777" w:rsidR="00751584" w:rsidRPr="004451C9" w:rsidRDefault="00751584" w:rsidP="004451C9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  <w:t>(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751584" w:rsidRPr="004451C9" w14:paraId="26DC330A" w14:textId="77777777" w:rsidTr="008A5C2A">
        <w:trPr>
          <w:cantSplit/>
          <w:trHeight w:val="64"/>
        </w:trPr>
        <w:tc>
          <w:tcPr>
            <w:tcW w:w="3240" w:type="dxa"/>
          </w:tcPr>
          <w:p w14:paraId="33AD58A1" w14:textId="77777777" w:rsidR="00751584" w:rsidRPr="004451C9" w:rsidRDefault="00751584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762" w:type="dxa"/>
            <w:gridSpan w:val="11"/>
          </w:tcPr>
          <w:p w14:paraId="1C2DDF4C" w14:textId="77777777" w:rsidR="00751584" w:rsidRPr="004451C9" w:rsidRDefault="00751584" w:rsidP="004451C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</w:tr>
      <w:tr w:rsidR="00751584" w:rsidRPr="004451C9" w14:paraId="4E981DAA" w14:textId="77777777" w:rsidTr="008A5C2A">
        <w:trPr>
          <w:cantSplit/>
        </w:trPr>
        <w:tc>
          <w:tcPr>
            <w:tcW w:w="3240" w:type="dxa"/>
          </w:tcPr>
          <w:p w14:paraId="03A1D20B" w14:textId="77777777" w:rsidR="00BC11AB" w:rsidRPr="004451C9" w:rsidRDefault="00751584" w:rsidP="004451C9">
            <w:pPr>
              <w:rPr>
                <w:rFonts w:asciiTheme="majorBidi" w:hAnsi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</w:t>
            </w:r>
            <w:r w:rsidR="00BC11AB" w:rsidRPr="004451C9">
              <w:rPr>
                <w:rFonts w:asciiTheme="majorBidi" w:hAnsiTheme="majorBidi" w:hint="cs"/>
                <w:sz w:val="28"/>
                <w:szCs w:val="28"/>
                <w:cs/>
              </w:rPr>
              <w:t>ประมาณ</w:t>
            </w:r>
          </w:p>
          <w:p w14:paraId="18A1BBDA" w14:textId="5C43E389" w:rsidR="00751584" w:rsidRPr="004451C9" w:rsidRDefault="00BC11AB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812" w:type="dxa"/>
            <w:vAlign w:val="bottom"/>
          </w:tcPr>
          <w:p w14:paraId="0FB04B94" w14:textId="6FD8EE14" w:rsidR="00751584" w:rsidRPr="004451C9" w:rsidRDefault="003E0ACB" w:rsidP="004451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B1BE0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795014C6" w14:textId="77777777" w:rsidR="00751584" w:rsidRPr="004451C9" w:rsidRDefault="00751584" w:rsidP="004451C9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39EFFC" w14:textId="34B7338F" w:rsidR="00751584" w:rsidRPr="004451C9" w:rsidRDefault="00B76228" w:rsidP="004451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9B85A5C" w14:textId="77777777" w:rsidR="00751584" w:rsidRPr="004451C9" w:rsidRDefault="00751584" w:rsidP="004451C9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6F3DA8" w14:textId="5A7B1238" w:rsidR="00751584" w:rsidRPr="004451C9" w:rsidRDefault="003E0ACB" w:rsidP="004451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B1BE0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180" w:type="dxa"/>
            <w:vAlign w:val="bottom"/>
          </w:tcPr>
          <w:p w14:paraId="569D45C0" w14:textId="77777777" w:rsidR="00751584" w:rsidRPr="004451C9" w:rsidRDefault="00751584" w:rsidP="004451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89A9EB" w14:textId="3FC0A062" w:rsidR="00751584" w:rsidRPr="004451C9" w:rsidRDefault="00BC11AB" w:rsidP="004451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488E0A" w14:textId="77777777" w:rsidR="00751584" w:rsidRPr="004451C9" w:rsidRDefault="00751584" w:rsidP="004451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7DDE2B" w14:textId="702F2A9F" w:rsidR="00751584" w:rsidRPr="004451C9" w:rsidRDefault="003E0ACB" w:rsidP="004451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180" w:type="dxa"/>
            <w:vAlign w:val="bottom"/>
          </w:tcPr>
          <w:p w14:paraId="77C0C480" w14:textId="77777777" w:rsidR="00751584" w:rsidRPr="004451C9" w:rsidRDefault="00751584" w:rsidP="004451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3F5B23" w14:textId="592BDE15" w:rsidR="00751584" w:rsidRPr="004451C9" w:rsidRDefault="00BC11AB" w:rsidP="004451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3B98D82C" w14:textId="5F08CB64" w:rsidR="00751584" w:rsidRPr="004451C9" w:rsidRDefault="0075158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A223EA" w:rsidRPr="004451C9" w14:paraId="1374BA1F" w14:textId="77777777" w:rsidTr="007009AE">
        <w:trPr>
          <w:gridAfter w:val="1"/>
          <w:wAfter w:w="6" w:type="dxa"/>
          <w:tblHeader/>
        </w:trPr>
        <w:tc>
          <w:tcPr>
            <w:tcW w:w="4050" w:type="dxa"/>
            <w:shd w:val="clear" w:color="auto" w:fill="auto"/>
          </w:tcPr>
          <w:p w14:paraId="687CD2E4" w14:textId="2A56C9FA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7009AE"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4944" w:type="dxa"/>
            <w:gridSpan w:val="7"/>
            <w:shd w:val="clear" w:color="auto" w:fill="auto"/>
          </w:tcPr>
          <w:p w14:paraId="17B3538A" w14:textId="45980AB6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23EA" w:rsidRPr="004451C9" w14:paraId="0C688753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0015044B" w14:textId="7F7443B7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1525A3B" w14:textId="27D8258E" w:rsidR="00A223E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F5C70FD" w14:textId="77777777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8675C12" w14:textId="7A3F0181" w:rsidR="00A223E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A223EA" w:rsidRPr="004451C9" w14:paraId="243D2A19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211C2530" w14:textId="77777777" w:rsidR="00A223EA" w:rsidRPr="004451C9" w:rsidRDefault="00A223EA" w:rsidP="004451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CB7874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BD8E80F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88F26A5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26CA6DD9" w14:textId="03C3EF5A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EE4D282" w14:textId="77777777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6C934D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5BD527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445788" w14:textId="7928B33E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1249B" w:rsidRPr="004451C9" w14:paraId="36FE8F85" w14:textId="77777777" w:rsidTr="007009AE">
        <w:tc>
          <w:tcPr>
            <w:tcW w:w="4050" w:type="dxa"/>
            <w:shd w:val="clear" w:color="auto" w:fill="auto"/>
          </w:tcPr>
          <w:p w14:paraId="5984D6B9" w14:textId="1947F558" w:rsidR="0011249B" w:rsidRPr="004451C9" w:rsidRDefault="0011249B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EC4202"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C4202"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EC4202"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82E68A6" w14:textId="77777777" w:rsidR="0011249B" w:rsidRPr="004451C9" w:rsidRDefault="0011249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2BB8C96B" w:rsidR="0011249B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EC4202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2A30E0B5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0294EBB" w14:textId="77777777" w:rsidR="0011249B" w:rsidRPr="004451C9" w:rsidRDefault="0011249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73965AD7" w:rsidR="0011249B" w:rsidRPr="004451C9" w:rsidRDefault="00EC4202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  <w:r w:rsidR="0011249B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B3592" w:rsidRPr="004451C9" w14:paraId="5D9E6097" w14:textId="77777777" w:rsidTr="00EC4202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ED4AEDE" w14:textId="77777777" w:rsidR="000B3592" w:rsidRPr="004451C9" w:rsidRDefault="000B359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45546A" w14:textId="2A7A93AB" w:rsidR="000B3592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0B3592" w:rsidRPr="004451C9" w:rsidRDefault="000B359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24A0EDCB" w:rsidR="000B359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61B13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4439D7" w14:textId="77777777" w:rsidR="000B3592" w:rsidRPr="004451C9" w:rsidRDefault="000B359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D6BBC61" w14:textId="31342E14" w:rsidR="000B3592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0B3592" w:rsidRPr="004451C9" w:rsidRDefault="000B359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086FDE9A" w:rsidR="000B3592" w:rsidRPr="004451C9" w:rsidRDefault="00EC4202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A3062" w:rsidRPr="004451C9" w14:paraId="00CACE9A" w14:textId="77777777" w:rsidTr="00EC4202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34AE0F2" w14:textId="066F16D3" w:rsidR="007A3062" w:rsidRPr="004451C9" w:rsidRDefault="007A306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A47C1C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3A00A3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337251C" w14:textId="122D54D5" w:rsidR="007A3062" w:rsidRPr="004451C9" w:rsidRDefault="00F50B2C" w:rsidP="004451C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979058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32896366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B71B51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9FD569" w14:textId="1D7BDB44" w:rsidR="007A3062" w:rsidRPr="004451C9" w:rsidRDefault="007A3062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A3062" w:rsidRPr="004451C9" w14:paraId="03365915" w14:textId="77777777" w:rsidTr="00EC4202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D37867F" w14:textId="3F222C4D" w:rsidR="007A3062" w:rsidRPr="004451C9" w:rsidRDefault="00961B13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451C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2FB0F2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A40296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5042A0E" w14:textId="13CEFC17" w:rsidR="007A306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CE34B4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0C89A28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ACED649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FF7B9F" w14:textId="35A81A9B" w:rsidR="007A306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A3062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015</w:t>
            </w:r>
          </w:p>
        </w:tc>
      </w:tr>
      <w:tr w:rsidR="007A3062" w:rsidRPr="004451C9" w14:paraId="35F09150" w14:textId="77777777" w:rsidTr="00EC4202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7E7687A" w14:textId="5981037A" w:rsidR="007A3062" w:rsidRPr="004451C9" w:rsidRDefault="007A306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ค่าใช้จ่ายทางภาษีที่หัก</w:t>
            </w:r>
            <w:r w:rsidRPr="004451C9">
              <w:rPr>
                <w:rFonts w:hint="cs"/>
                <w:sz w:val="28"/>
                <w:szCs w:val="28"/>
                <w:cs/>
              </w:rPr>
              <w:t>ได้เพิ่มเติม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39FF674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BE636F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4F96201" w14:textId="72D302CE" w:rsidR="007A3062" w:rsidRPr="004451C9" w:rsidRDefault="00F50B2C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31A18B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610F41E3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15F8CFD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B0927C" w14:textId="572FBA98" w:rsidR="007A3062" w:rsidRPr="004451C9" w:rsidRDefault="007A3062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A3062" w:rsidRPr="004451C9" w14:paraId="5DCBCFA2" w14:textId="77777777" w:rsidTr="00EC4202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1F63FD8" w14:textId="1DF90CDA" w:rsidR="007A3062" w:rsidRPr="004451C9" w:rsidRDefault="007A306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FC0653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8B9B96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7DC7FAA" w14:textId="31C8FF1F" w:rsidR="007A3062" w:rsidRPr="004451C9" w:rsidRDefault="00F50B2C" w:rsidP="004451C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1A831C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124A7CE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46737D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C93A3B" w14:textId="1B1CB691" w:rsidR="007A306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7A3062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</w:tr>
      <w:tr w:rsidR="007A3062" w:rsidRPr="004451C9" w14:paraId="40A672B3" w14:textId="77777777" w:rsidTr="00EB4D7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1E653E10" w14:textId="77777777" w:rsidR="007A3062" w:rsidRPr="004451C9" w:rsidRDefault="007A3062" w:rsidP="004451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34276E0B" w:rsidR="007A3062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D7FEF" w14:textId="2FC313D1" w:rsidR="007A306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7A306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01D980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5B8646AC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7A3062" w:rsidRPr="004451C9" w:rsidRDefault="007A306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A9008" w14:textId="3838B20B" w:rsidR="007A306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7A306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781</w:t>
            </w:r>
          </w:p>
        </w:tc>
      </w:tr>
    </w:tbl>
    <w:p w14:paraId="52C32CD8" w14:textId="0578086B" w:rsidR="0038120B" w:rsidRPr="004451C9" w:rsidRDefault="0038120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40"/>
        <w:gridCol w:w="1020"/>
        <w:gridCol w:w="236"/>
        <w:gridCol w:w="1024"/>
      </w:tblGrid>
      <w:tr w:rsidR="00A223EA" w:rsidRPr="004451C9" w14:paraId="3F8CEA74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7FDC0CB3" w14:textId="463A8DD3" w:rsidR="00A223EA" w:rsidRPr="004451C9" w:rsidRDefault="007009A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54D9B8A1" w14:textId="77777777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451C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223EA" w:rsidRPr="004451C9" w14:paraId="68E9087A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1C0B488C" w14:textId="0F106AA4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C257F7" w14:textId="3695AB3E" w:rsidR="00A223E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13B57C05" w14:textId="77777777" w:rsidR="00A223EA" w:rsidRPr="004451C9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3"/>
          </w:tcPr>
          <w:p w14:paraId="346384C3" w14:textId="2C318D98" w:rsidR="00A223EA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A223EA" w:rsidRPr="004451C9" w14:paraId="21D553BB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4EF70FC7" w14:textId="77777777" w:rsidR="00A223EA" w:rsidRPr="004451C9" w:rsidRDefault="00A223EA" w:rsidP="004451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52251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A2232C6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459D4978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47CDC06F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B5C4A53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F06EBF" w14:textId="77777777" w:rsidR="00A223EA" w:rsidRPr="004451C9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C4202" w:rsidRPr="004451C9" w14:paraId="621FFDB2" w14:textId="77777777" w:rsidTr="00916B50">
        <w:tc>
          <w:tcPr>
            <w:tcW w:w="4050" w:type="dxa"/>
            <w:shd w:val="clear" w:color="auto" w:fill="auto"/>
          </w:tcPr>
          <w:p w14:paraId="0FF9E535" w14:textId="07F064D5" w:rsidR="00EC4202" w:rsidRPr="004451C9" w:rsidRDefault="00EC420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5A461526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3BFB3426" w:rsidR="00EC420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00EC4202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1F4B08B5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791EB845" w:rsidR="00EC4202" w:rsidRPr="004451C9" w:rsidRDefault="00EC4202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B3592" w:rsidRPr="004451C9" w14:paraId="3E62F5C5" w14:textId="77777777" w:rsidTr="000D32BC">
        <w:trPr>
          <w:trHeight w:val="38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054714E" w14:textId="77777777" w:rsidR="000B3592" w:rsidRPr="004451C9" w:rsidRDefault="000B359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3A7BB" w14:textId="5A19D7E4" w:rsidR="000B3592" w:rsidRPr="004451C9" w:rsidRDefault="003E0ACB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0B3592" w:rsidRPr="004451C9" w:rsidRDefault="000B359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0181E87F" w:rsidR="000B359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903BE9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0B3592" w:rsidRPr="004451C9" w:rsidRDefault="000B359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C2ACDB" w14:textId="30565A9D" w:rsidR="000B3592" w:rsidRPr="004451C9" w:rsidRDefault="003E0ACB" w:rsidP="004451C9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0B3592" w:rsidRPr="004451C9" w:rsidRDefault="000B359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2663665E" w:rsidR="000B3592" w:rsidRPr="004451C9" w:rsidRDefault="00EC4202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C4202" w:rsidRPr="004451C9" w14:paraId="0B019193" w14:textId="77777777" w:rsidTr="00EC4202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A5FB7E2" w14:textId="43A2D34D" w:rsidR="00EC4202" w:rsidRPr="004451C9" w:rsidRDefault="00EC420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1E50C2" w14:textId="77777777" w:rsidR="00EC4202" w:rsidRPr="004451C9" w:rsidRDefault="00EC4202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D25C1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E6E1995" w14:textId="459422D1" w:rsidR="00EC4202" w:rsidRPr="004451C9" w:rsidRDefault="00903BE9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0D83303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129B150" w14:textId="77777777" w:rsidR="00EC4202" w:rsidRPr="004451C9" w:rsidRDefault="00EC4202" w:rsidP="004451C9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841EE1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2A18F42" w14:textId="74FFC370" w:rsidR="00EC4202" w:rsidRPr="004451C9" w:rsidRDefault="00903BE9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C4202" w:rsidRPr="004451C9" w14:paraId="0EE98F7E" w14:textId="77777777" w:rsidTr="00EC4202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E995EFD" w14:textId="1E9FC199" w:rsidR="00EC4202" w:rsidRPr="004451C9" w:rsidRDefault="00EC420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  <w:r w:rsidR="008F243A" w:rsidRPr="004451C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8F243A" w:rsidRPr="004451C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DE1D26" w14:textId="77777777" w:rsidR="00EC4202" w:rsidRPr="004451C9" w:rsidRDefault="00EC4202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1123C7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C96757D" w14:textId="5FB0296D" w:rsidR="00EC420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3262156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8D9D3C9" w14:textId="77777777" w:rsidR="00EC4202" w:rsidRPr="004451C9" w:rsidRDefault="00EC4202" w:rsidP="004451C9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9E7D17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1631C89B" w14:textId="196144A2" w:rsidR="00EC420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</w:tr>
      <w:tr w:rsidR="00EC4202" w:rsidRPr="004451C9" w14:paraId="792B9195" w14:textId="77777777" w:rsidTr="00EC4202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F448702" w14:textId="7A59C8AC" w:rsidR="00EC4202" w:rsidRPr="004451C9" w:rsidRDefault="00EC420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ค่าใช้จ่ายทางภาษีที่หัก</w:t>
            </w:r>
            <w:r w:rsidR="008F243A" w:rsidRPr="004451C9">
              <w:rPr>
                <w:rFonts w:hint="cs"/>
                <w:sz w:val="28"/>
                <w:szCs w:val="28"/>
                <w:cs/>
              </w:rPr>
              <w:t>ได้เพิ่มเติม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FC4487" w14:textId="77777777" w:rsidR="00EC4202" w:rsidRPr="004451C9" w:rsidRDefault="00EC4202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DD98A0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A352B0F" w14:textId="7DCEFBEB" w:rsidR="00EC4202" w:rsidRPr="004451C9" w:rsidRDefault="00961B13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4C1BEE2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7C4B52D" w14:textId="77777777" w:rsidR="00EC4202" w:rsidRPr="004451C9" w:rsidRDefault="00EC4202" w:rsidP="004451C9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67475B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652936E3" w14:textId="10310E3A" w:rsidR="00EC4202" w:rsidRPr="004451C9" w:rsidRDefault="008F50E7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C4202" w:rsidRPr="004451C9" w14:paraId="29B51F3F" w14:textId="77777777" w:rsidTr="00EC4202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B6F5EAE" w14:textId="022202E9" w:rsidR="00EC4202" w:rsidRPr="004451C9" w:rsidRDefault="00EC4202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901632" w14:textId="77777777" w:rsidR="00EC4202" w:rsidRPr="004451C9" w:rsidRDefault="00EC4202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B065F6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E447A7D" w14:textId="6AEF1046" w:rsidR="00EC4202" w:rsidRPr="004451C9" w:rsidRDefault="00961B13" w:rsidP="004451C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41BEB60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E216CCF" w14:textId="77777777" w:rsidR="00EC4202" w:rsidRPr="004451C9" w:rsidRDefault="00EC4202" w:rsidP="004451C9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581E1D" w14:textId="77777777" w:rsidR="00EC4202" w:rsidRPr="004451C9" w:rsidRDefault="00EC420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687FB02" w14:textId="25BD0AB5" w:rsidR="00EC420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8F50E7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</w:tr>
      <w:tr w:rsidR="007A3062" w:rsidRPr="004451C9" w14:paraId="4858D405" w14:textId="77777777" w:rsidTr="00EB4D7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18E376D" w14:textId="77777777" w:rsidR="007A3062" w:rsidRPr="004451C9" w:rsidRDefault="007A3062" w:rsidP="004451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22E48B6" w14:textId="0B3AD843" w:rsidR="007A3062" w:rsidRPr="004451C9" w:rsidRDefault="003E0ACB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FA25E" w14:textId="7296A6A7" w:rsidR="007A306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7A306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</w:tcPr>
          <w:p w14:paraId="4D726A7C" w14:textId="3550BB35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7A3062" w:rsidRPr="004451C9" w:rsidRDefault="007A3062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F49AC02" w14:textId="70C8B50F" w:rsidR="007A3062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7A306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</w:t>
            </w:r>
          </w:p>
        </w:tc>
      </w:tr>
    </w:tbl>
    <w:p w14:paraId="09C22E01" w14:textId="77777777" w:rsidR="00F12CE0" w:rsidRPr="004451C9" w:rsidRDefault="00F12CE0" w:rsidP="004451C9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024"/>
        <w:gridCol w:w="236"/>
        <w:gridCol w:w="1024"/>
      </w:tblGrid>
      <w:tr w:rsidR="00FD29F9" w:rsidRPr="004451C9" w14:paraId="497BEAFA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3CA0C07F" w14:textId="77777777" w:rsidR="00FD29F9" w:rsidRPr="004451C9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E05A9EA" w14:textId="46D1D78B" w:rsidR="00FD29F9" w:rsidRPr="004451C9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="0038727C" w:rsidRPr="004451C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 w:rsidR="0038727C"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9F9" w:rsidRPr="004451C9" w14:paraId="3ECB8DD0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31F24EEA" w14:textId="77777777" w:rsidR="00FD29F9" w:rsidRPr="004451C9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7CA3589" w14:textId="77777777" w:rsidR="00FD29F9" w:rsidRPr="004451C9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63748A08" w14:textId="77777777" w:rsidR="00FD29F9" w:rsidRPr="004451C9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8E036C4" w14:textId="77777777" w:rsidR="00FD29F9" w:rsidRPr="004451C9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733A" w:rsidRPr="004451C9" w14:paraId="2E44E8FB" w14:textId="77777777" w:rsidTr="007F68E9">
        <w:trPr>
          <w:tblHeader/>
        </w:trPr>
        <w:tc>
          <w:tcPr>
            <w:tcW w:w="4050" w:type="dxa"/>
            <w:shd w:val="clear" w:color="auto" w:fill="auto"/>
          </w:tcPr>
          <w:p w14:paraId="220C35DD" w14:textId="3E19D9BC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7B15D5" w14:textId="24716686" w:rsidR="0088733A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2016F36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C14347F" w14:textId="46190AA3" w:rsidR="0088733A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E2EC9BA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FD9307" w14:textId="7EC0D223" w:rsidR="0088733A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1FE3EB3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1B8139F" w14:textId="36AF7775" w:rsidR="0088733A" w:rsidRPr="004451C9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88733A" w:rsidRPr="004451C9" w14:paraId="74B627BB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446A97C5" w14:textId="77777777" w:rsidR="0088733A" w:rsidRPr="004451C9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904B58F" w14:textId="18CADB22" w:rsidR="0088733A" w:rsidRPr="004451C9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1249B" w:rsidRPr="004451C9" w14:paraId="2BE33A3C" w14:textId="77777777" w:rsidTr="00916B50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5B9A366" w14:textId="77777777" w:rsidR="0011249B" w:rsidRPr="004451C9" w:rsidRDefault="0011249B" w:rsidP="004451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BE5E18" w14:textId="7843E3CB" w:rsidR="0011249B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E15C37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2C709F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E95C8D" w14:textId="0D46E1DA" w:rsidR="0011249B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11249B"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90706E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35F252" w14:textId="3B29AC53" w:rsidR="0011249B" w:rsidRPr="004451C9" w:rsidRDefault="00E15C37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FCC5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8F6E842" w14:textId="7D34BCD5" w:rsidR="0011249B" w:rsidRPr="004451C9" w:rsidRDefault="0011249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1249B" w:rsidRPr="004451C9" w14:paraId="5BACF070" w14:textId="77777777" w:rsidTr="00916B50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73DCA04" w14:textId="39B4F9BB" w:rsidR="0011249B" w:rsidRPr="004451C9" w:rsidRDefault="0011249B" w:rsidP="004451C9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BDA77" w14:textId="3C62FBAF" w:rsidR="0011249B" w:rsidRPr="004451C9" w:rsidRDefault="00E15C37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78C6FF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6EE37" w14:textId="24177D12" w:rsidR="0011249B" w:rsidRPr="004451C9" w:rsidRDefault="0011249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9D9C0F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8AA64" w14:textId="0626D9B2" w:rsidR="0011249B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2D87FB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69739" w14:textId="2CE7B712" w:rsidR="0011249B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11249B" w:rsidRPr="004451C9" w14:paraId="7490E9BD" w14:textId="77777777" w:rsidTr="00DB3D82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1490DEBE" w14:textId="5A2CD6BD" w:rsidR="0011249B" w:rsidRPr="004451C9" w:rsidRDefault="0011249B" w:rsidP="004451C9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5F00C" w14:textId="575EFB63" w:rsidR="0011249B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E15C37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56E149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899BC" w14:textId="642CFBED" w:rsidR="0011249B" w:rsidRPr="004451C9" w:rsidRDefault="003E0ACB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11249B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EA09B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6460" w14:textId="0E90B8A7" w:rsidR="0011249B" w:rsidRPr="004451C9" w:rsidRDefault="00E15C37" w:rsidP="004451C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D57A17" w14:textId="77777777" w:rsidR="0011249B" w:rsidRPr="004451C9" w:rsidRDefault="00112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25C93" w14:textId="6912CAD3" w:rsidR="0011249B" w:rsidRPr="004451C9" w:rsidRDefault="0011249B" w:rsidP="004451C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4CEE3E" w14:textId="77777777" w:rsidR="0035039E" w:rsidRPr="004451C9" w:rsidRDefault="0035039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3AF4CEE4" w14:textId="501A0C73" w:rsidR="007009AE" w:rsidRPr="004451C9" w:rsidRDefault="0026124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eastAsia="x-none"/>
        </w:rPr>
      </w:pPr>
      <w:r w:rsidRPr="004451C9">
        <w:rPr>
          <w:rFonts w:asciiTheme="majorBidi" w:hAnsiTheme="majorBidi" w:cstheme="majorBidi"/>
          <w:sz w:val="2"/>
          <w:szCs w:val="2"/>
          <w:cs/>
          <w:lang w:eastAsia="x-none"/>
        </w:rPr>
        <w:t>ฃ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998"/>
        <w:gridCol w:w="262"/>
        <w:gridCol w:w="998"/>
        <w:gridCol w:w="270"/>
        <w:gridCol w:w="990"/>
      </w:tblGrid>
      <w:tr w:rsidR="0038727C" w:rsidRPr="004451C9" w14:paraId="45EAEBCA" w14:textId="77777777" w:rsidTr="00EB4D7E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6CDA180A" w14:textId="125C816E" w:rsidR="0038727C" w:rsidRPr="004451C9" w:rsidRDefault="0038727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52D4CDF" w14:textId="67D740B2" w:rsidR="0038727C" w:rsidRPr="004451C9" w:rsidRDefault="0038727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451C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359" w:rsidRPr="004451C9" w14:paraId="06152793" w14:textId="77777777" w:rsidTr="002B2EAF">
        <w:trPr>
          <w:trHeight w:val="68"/>
          <w:tblHeader/>
        </w:trPr>
        <w:tc>
          <w:tcPr>
            <w:tcW w:w="4140" w:type="dxa"/>
            <w:shd w:val="clear" w:color="auto" w:fill="auto"/>
          </w:tcPr>
          <w:p w14:paraId="2C5BCEF4" w14:textId="77777777" w:rsidR="00751359" w:rsidRPr="004451C9" w:rsidRDefault="0075135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1F35B0" w14:textId="77777777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A982E" w14:textId="77777777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10304AFC" w14:textId="009D1460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7B9585A" w14:textId="77777777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7F2E05" w14:textId="77777777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51359" w:rsidRPr="004451C9" w14:paraId="67483388" w14:textId="77777777" w:rsidTr="002B2EAF">
        <w:trPr>
          <w:trHeight w:val="58"/>
          <w:tblHeader/>
        </w:trPr>
        <w:tc>
          <w:tcPr>
            <w:tcW w:w="4140" w:type="dxa"/>
            <w:shd w:val="clear" w:color="auto" w:fill="auto"/>
          </w:tcPr>
          <w:p w14:paraId="03CF9047" w14:textId="77777777" w:rsidR="00751359" w:rsidRPr="004451C9" w:rsidRDefault="0075135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DEB85A" w14:textId="7AFCB6A4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E55221E" w14:textId="6A476E56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530AD62D" w14:textId="77777777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1C77129" w14:textId="1DD40819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4D128D" w14:textId="77777777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CD9134" w14:textId="439DF561" w:rsidR="00751359" w:rsidRPr="004451C9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16932" w:rsidRPr="004451C9" w14:paraId="5D14340F" w14:textId="77777777" w:rsidTr="002B2EAF">
        <w:trPr>
          <w:tblHeader/>
        </w:trPr>
        <w:tc>
          <w:tcPr>
            <w:tcW w:w="4140" w:type="dxa"/>
            <w:shd w:val="clear" w:color="auto" w:fill="auto"/>
          </w:tcPr>
          <w:p w14:paraId="5AA015C2" w14:textId="469946AD" w:rsidR="00316932" w:rsidRPr="004451C9" w:rsidRDefault="00316932" w:rsidP="004451C9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6FAA8A" w14:textId="7655017D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6739FD5" w14:textId="2D6CCF94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3CC77543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AEA5EBC" w14:textId="42642EEA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1C413282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3B6166" w14:textId="09BE7975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16932" w:rsidRPr="004451C9" w14:paraId="16D0BDBC" w14:textId="77777777" w:rsidTr="002B2EAF">
        <w:trPr>
          <w:tblHeader/>
        </w:trPr>
        <w:tc>
          <w:tcPr>
            <w:tcW w:w="4140" w:type="dxa"/>
            <w:shd w:val="clear" w:color="auto" w:fill="auto"/>
          </w:tcPr>
          <w:p w14:paraId="117ECD89" w14:textId="0139452D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89FB9F1" w14:textId="5BE40676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</w:tcPr>
          <w:p w14:paraId="32AD1CBB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6340508" w14:textId="1868B228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04B1C83F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5BBF2D" w14:textId="038778A2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1C1F437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C2DE22" w14:textId="7ABA17D0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16932" w:rsidRPr="004451C9" w14:paraId="7D3EBE27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6ABB5A52" w14:textId="4CEF4E0F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2A05DE4" w14:textId="45ED636C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6932" w:rsidRPr="004451C9" w14:paraId="32B54F49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55DD6CA7" w14:textId="13926660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A9E2FEA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A0F768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DBC767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07D8221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9F5D8F2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09528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B6DFD1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32" w:rsidRPr="004451C9" w14:paraId="6F44BE15" w14:textId="77777777" w:rsidTr="00EB4D7E">
        <w:trPr>
          <w:trHeight w:val="68"/>
        </w:trPr>
        <w:tc>
          <w:tcPr>
            <w:tcW w:w="4140" w:type="dxa"/>
            <w:shd w:val="clear" w:color="auto" w:fill="auto"/>
          </w:tcPr>
          <w:p w14:paraId="64FB3F0F" w14:textId="59351C92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F1A43" w14:textId="676ADEFE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2" w:type="dxa"/>
          </w:tcPr>
          <w:p w14:paraId="798F40D2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7B6B93F" w14:textId="4839C1C4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7ED4A3B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5457095" w14:textId="68BE83CA" w:rsidR="00316932" w:rsidRPr="004451C9" w:rsidRDefault="00316932" w:rsidP="004451C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FCD1FB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5105975" w14:textId="37BFDFC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6932" w:rsidRPr="004451C9" w14:paraId="0B77A2EB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3ED7929D" w14:textId="1BD4AF3F" w:rsidR="00316932" w:rsidRPr="004451C9" w:rsidRDefault="00316932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6F2067CD" w14:textId="6E70C2A8" w:rsidR="00316932" w:rsidRPr="004451C9" w:rsidRDefault="00316932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93B0A59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908E14E" w14:textId="244EF441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262" w:type="dxa"/>
            <w:shd w:val="clear" w:color="auto" w:fill="auto"/>
          </w:tcPr>
          <w:p w14:paraId="64B85988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F4F9B57" w14:textId="7719F1E1" w:rsidR="00316932" w:rsidRPr="004451C9" w:rsidRDefault="00316932" w:rsidP="004451C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6FF6A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3818928" w14:textId="0DDD3BE0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</w:tr>
      <w:tr w:rsidR="00316932" w:rsidRPr="004451C9" w14:paraId="207619D0" w14:textId="77777777" w:rsidTr="001926A2">
        <w:trPr>
          <w:trHeight w:val="80"/>
        </w:trPr>
        <w:tc>
          <w:tcPr>
            <w:tcW w:w="4140" w:type="dxa"/>
            <w:shd w:val="clear" w:color="auto" w:fill="auto"/>
          </w:tcPr>
          <w:p w14:paraId="332521EA" w14:textId="39D33095" w:rsidR="00316932" w:rsidRPr="004451C9" w:rsidRDefault="00316932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3292CB00" w14:textId="13E1EA7E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  <w:tc>
          <w:tcPr>
            <w:tcW w:w="262" w:type="dxa"/>
          </w:tcPr>
          <w:p w14:paraId="35C5C503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598B59" w14:textId="2373F10B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643ACC5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4D4800CB" w14:textId="12F4C7CC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5355EB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E1400F9" w14:textId="54D727DC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316932" w:rsidRPr="004451C9" w14:paraId="69E897FC" w14:textId="77777777" w:rsidTr="002B2EAF">
        <w:trPr>
          <w:trHeight w:val="80"/>
        </w:trPr>
        <w:tc>
          <w:tcPr>
            <w:tcW w:w="4140" w:type="dxa"/>
            <w:shd w:val="clear" w:color="auto" w:fill="auto"/>
          </w:tcPr>
          <w:p w14:paraId="5606DE99" w14:textId="58520958" w:rsidR="00316932" w:rsidRPr="004451C9" w:rsidRDefault="00316932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6096828D" w14:textId="5040ED74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62" w:type="dxa"/>
          </w:tcPr>
          <w:p w14:paraId="1B98E112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3DDD7D6" w14:textId="542366CE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262" w:type="dxa"/>
            <w:shd w:val="clear" w:color="auto" w:fill="auto"/>
          </w:tcPr>
          <w:p w14:paraId="20AE17E4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1D75613" w14:textId="137F1914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0E0559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DEFF722" w14:textId="01EBF841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</w:tr>
      <w:tr w:rsidR="00316932" w:rsidRPr="004451C9" w14:paraId="2FCC7233" w14:textId="77777777" w:rsidTr="001926A2">
        <w:tc>
          <w:tcPr>
            <w:tcW w:w="4140" w:type="dxa"/>
          </w:tcPr>
          <w:p w14:paraId="0A19A64B" w14:textId="43306307" w:rsidR="00316932" w:rsidRPr="004451C9" w:rsidRDefault="00316932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14:paraId="150D3C2D" w14:textId="13096D59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62" w:type="dxa"/>
          </w:tcPr>
          <w:p w14:paraId="220E9532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83650D8" w14:textId="7A0AF46D" w:rsidR="00316932" w:rsidRPr="004451C9" w:rsidRDefault="00316932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6C85653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4EA45830" w14:textId="0F5155F6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D7FF75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66FF310" w14:textId="2B3AD262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316932" w:rsidRPr="004451C9" w14:paraId="022359AE" w14:textId="77777777" w:rsidTr="002B2EAF">
        <w:trPr>
          <w:trHeight w:val="58"/>
        </w:trPr>
        <w:tc>
          <w:tcPr>
            <w:tcW w:w="4140" w:type="dxa"/>
            <w:shd w:val="clear" w:color="auto" w:fill="auto"/>
          </w:tcPr>
          <w:p w14:paraId="28CA5DD7" w14:textId="77777777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EBC98" w14:textId="0E8E5194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952</w:t>
            </w:r>
          </w:p>
        </w:tc>
        <w:tc>
          <w:tcPr>
            <w:tcW w:w="262" w:type="dxa"/>
          </w:tcPr>
          <w:p w14:paraId="5CCBD50B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B993D" w14:textId="6383F200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7729027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0FD96" w14:textId="7150E0C6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DD4007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E32E5" w14:textId="4309CC69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</w:p>
        </w:tc>
      </w:tr>
      <w:tr w:rsidR="00316932" w:rsidRPr="004451C9" w14:paraId="309C69BB" w14:textId="77777777" w:rsidTr="002B2EAF">
        <w:trPr>
          <w:trHeight w:val="152"/>
        </w:trPr>
        <w:tc>
          <w:tcPr>
            <w:tcW w:w="4140" w:type="dxa"/>
            <w:shd w:val="clear" w:color="auto" w:fill="auto"/>
          </w:tcPr>
          <w:p w14:paraId="6255ECBB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67A478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B84AD2B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0D104A7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DAC4DFD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638BC27" w14:textId="77777777" w:rsidR="00316932" w:rsidRPr="004451C9" w:rsidRDefault="00316932" w:rsidP="004451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96E475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C7307F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316932" w:rsidRPr="004451C9" w14:paraId="7E7452E2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5295FE7D" w14:textId="1BB20FD9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F50D913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3CA3708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4F4F34C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266DF9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155A83F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245AF9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C2AD05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32" w:rsidRPr="004451C9" w14:paraId="2BB71E53" w14:textId="77777777" w:rsidTr="001926A2">
        <w:trPr>
          <w:trHeight w:val="68"/>
        </w:trPr>
        <w:tc>
          <w:tcPr>
            <w:tcW w:w="4140" w:type="dxa"/>
            <w:shd w:val="clear" w:color="auto" w:fill="auto"/>
          </w:tcPr>
          <w:p w14:paraId="4B8B4C48" w14:textId="73CEEBC4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</w:tcPr>
          <w:p w14:paraId="39FA3FFF" w14:textId="0A0F4EDD" w:rsidR="00316932" w:rsidRPr="004451C9" w:rsidRDefault="00316932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1004D7BD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6D10F16" w14:textId="79030D3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D3CB395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CC226E3" w14:textId="3AA3F60F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5A7815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BD7826" w14:textId="141B255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6932" w:rsidRPr="004451C9" w14:paraId="2D3EF3DC" w14:textId="77777777" w:rsidTr="002B2EAF">
        <w:trPr>
          <w:trHeight w:val="58"/>
        </w:trPr>
        <w:tc>
          <w:tcPr>
            <w:tcW w:w="4140" w:type="dxa"/>
            <w:shd w:val="clear" w:color="auto" w:fill="auto"/>
          </w:tcPr>
          <w:p w14:paraId="2D101DB4" w14:textId="4C858243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050EA" w14:textId="2ACE6844" w:rsidR="00316932" w:rsidRPr="004451C9" w:rsidRDefault="00316932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5C7F76D9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110B6" w14:textId="0E0699EC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C6AD222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C4F26" w14:textId="3F237F62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534C1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5A2B0" w14:textId="3779E660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16932" w:rsidRPr="004451C9" w14:paraId="034AF0E5" w14:textId="77777777" w:rsidTr="002B2EAF">
        <w:trPr>
          <w:trHeight w:val="152"/>
        </w:trPr>
        <w:tc>
          <w:tcPr>
            <w:tcW w:w="4140" w:type="dxa"/>
            <w:shd w:val="clear" w:color="auto" w:fill="auto"/>
          </w:tcPr>
          <w:p w14:paraId="60A33262" w14:textId="77777777" w:rsidR="00316932" w:rsidRPr="004451C9" w:rsidRDefault="00316932" w:rsidP="004451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6FD0C0DA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7F003387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6B6E819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1F2F8FA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314645E5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F42912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4D8914D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316932" w:rsidRPr="004451C9" w14:paraId="112A783D" w14:textId="77777777" w:rsidTr="00EB4D7E">
        <w:trPr>
          <w:trHeight w:val="58"/>
        </w:trPr>
        <w:tc>
          <w:tcPr>
            <w:tcW w:w="4140" w:type="dxa"/>
            <w:shd w:val="clear" w:color="auto" w:fill="auto"/>
          </w:tcPr>
          <w:p w14:paraId="72D1446E" w14:textId="5C0D2030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13B2D04" w14:textId="142690F1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262" w:type="dxa"/>
          </w:tcPr>
          <w:p w14:paraId="4C699746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A7E051" w14:textId="247EB6EA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8553DCC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93081B1" w14:textId="76836E69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EC412F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68D98C4" w14:textId="5C225CCF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976</w:t>
            </w:r>
          </w:p>
        </w:tc>
      </w:tr>
    </w:tbl>
    <w:p w14:paraId="107E8CC0" w14:textId="61EA5526" w:rsidR="006971AF" w:rsidRPr="004451C9" w:rsidRDefault="006971AF" w:rsidP="004451C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998"/>
        <w:gridCol w:w="262"/>
        <w:gridCol w:w="998"/>
        <w:gridCol w:w="270"/>
        <w:gridCol w:w="990"/>
      </w:tblGrid>
      <w:tr w:rsidR="0038727C" w:rsidRPr="004451C9" w14:paraId="0CAB9391" w14:textId="77777777" w:rsidTr="00EB4D7E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1A6435B1" w14:textId="1CF2E95F" w:rsidR="0038727C" w:rsidRPr="004451C9" w:rsidRDefault="00BB4143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4860" w:type="dxa"/>
            <w:gridSpan w:val="7"/>
            <w:shd w:val="clear" w:color="auto" w:fill="auto"/>
          </w:tcPr>
          <w:p w14:paraId="116C8EB6" w14:textId="67E56482" w:rsidR="0038727C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8727C" w:rsidRPr="004451C9" w14:paraId="062BE64F" w14:textId="77777777" w:rsidTr="00EB4D7E">
        <w:trPr>
          <w:trHeight w:val="68"/>
          <w:tblHeader/>
        </w:trPr>
        <w:tc>
          <w:tcPr>
            <w:tcW w:w="4140" w:type="dxa"/>
            <w:shd w:val="clear" w:color="auto" w:fill="auto"/>
          </w:tcPr>
          <w:p w14:paraId="2D48E50A" w14:textId="77777777" w:rsidR="0038727C" w:rsidRPr="004451C9" w:rsidRDefault="0038727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876F6C" w14:textId="77777777" w:rsidR="0038727C" w:rsidRPr="004451C9" w:rsidRDefault="0038727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46CA6451" w14:textId="77777777" w:rsidR="0038727C" w:rsidRPr="004451C9" w:rsidRDefault="0038727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774859" w14:textId="77777777" w:rsidR="0038727C" w:rsidRPr="004451C9" w:rsidRDefault="0038727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441F5EC4" w14:textId="77777777" w:rsidR="0038727C" w:rsidRPr="004451C9" w:rsidRDefault="0038727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02835648" w14:textId="77777777" w:rsidR="0038727C" w:rsidRPr="004451C9" w:rsidRDefault="0038727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91A9CE" w14:textId="77777777" w:rsidR="0038727C" w:rsidRPr="004451C9" w:rsidRDefault="0038727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16932" w:rsidRPr="004451C9" w14:paraId="191C2474" w14:textId="77777777" w:rsidTr="00EB4D7E">
        <w:trPr>
          <w:trHeight w:val="58"/>
          <w:tblHeader/>
        </w:trPr>
        <w:tc>
          <w:tcPr>
            <w:tcW w:w="4140" w:type="dxa"/>
            <w:shd w:val="clear" w:color="auto" w:fill="auto"/>
          </w:tcPr>
          <w:p w14:paraId="5D2F1E15" w14:textId="77777777" w:rsidR="00316932" w:rsidRPr="004451C9" w:rsidRDefault="00316932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A201D1" w14:textId="5912D458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292CA158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0366E88" w14:textId="42691AB2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333B2EC6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07E33D5" w14:textId="5531F9A0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9713F3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E51324" w14:textId="01E71B86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16932" w:rsidRPr="004451C9" w14:paraId="6421C535" w14:textId="77777777" w:rsidTr="00EB4D7E">
        <w:trPr>
          <w:tblHeader/>
        </w:trPr>
        <w:tc>
          <w:tcPr>
            <w:tcW w:w="4140" w:type="dxa"/>
            <w:shd w:val="clear" w:color="auto" w:fill="auto"/>
          </w:tcPr>
          <w:p w14:paraId="67AF3E8F" w14:textId="51806B2B" w:rsidR="00316932" w:rsidRPr="004451C9" w:rsidRDefault="00316932" w:rsidP="004451C9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FFCFEC" w14:textId="6EE61068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8D87C56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269C6D" w14:textId="384BD775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184BC962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E796887" w14:textId="11F38AC6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02ABD82A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9083ED" w14:textId="090C5F35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16932" w:rsidRPr="004451C9" w14:paraId="30113229" w14:textId="77777777" w:rsidTr="00EB4D7E">
        <w:trPr>
          <w:tblHeader/>
        </w:trPr>
        <w:tc>
          <w:tcPr>
            <w:tcW w:w="4140" w:type="dxa"/>
            <w:shd w:val="clear" w:color="auto" w:fill="auto"/>
          </w:tcPr>
          <w:p w14:paraId="121456D1" w14:textId="19465EA1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1533863" w14:textId="5F0504E3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</w:tcPr>
          <w:p w14:paraId="60A70B19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361B5D2" w14:textId="01375C92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5688F6CE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711B8B" w14:textId="43E705AF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113A941E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50F69A" w14:textId="3E6124B1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16932" w:rsidRPr="004451C9" w14:paraId="7D8FEFA1" w14:textId="77777777" w:rsidTr="00EB4D7E">
        <w:trPr>
          <w:trHeight w:val="68"/>
        </w:trPr>
        <w:tc>
          <w:tcPr>
            <w:tcW w:w="4140" w:type="dxa"/>
            <w:shd w:val="clear" w:color="auto" w:fill="auto"/>
          </w:tcPr>
          <w:p w14:paraId="7E97763D" w14:textId="77777777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3A00942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6932" w:rsidRPr="004451C9" w14:paraId="303905C0" w14:textId="77777777" w:rsidTr="00EB4D7E">
        <w:trPr>
          <w:trHeight w:val="68"/>
        </w:trPr>
        <w:tc>
          <w:tcPr>
            <w:tcW w:w="4140" w:type="dxa"/>
            <w:shd w:val="clear" w:color="auto" w:fill="auto"/>
          </w:tcPr>
          <w:p w14:paraId="116F398D" w14:textId="77777777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72FF87E6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500D6CCD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E13E431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C25FEF9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68B361C2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BA3E5F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7F795C2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32" w:rsidRPr="004451C9" w14:paraId="0C65415D" w14:textId="77777777" w:rsidTr="00EB4D7E">
        <w:trPr>
          <w:trHeight w:val="80"/>
        </w:trPr>
        <w:tc>
          <w:tcPr>
            <w:tcW w:w="4140" w:type="dxa"/>
            <w:shd w:val="clear" w:color="auto" w:fill="auto"/>
          </w:tcPr>
          <w:p w14:paraId="169E5B2A" w14:textId="77777777" w:rsidR="00316932" w:rsidRPr="004451C9" w:rsidRDefault="00316932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1C0783" w14:textId="606204C3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62" w:type="dxa"/>
          </w:tcPr>
          <w:p w14:paraId="525921B4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06ECC8F" w14:textId="59208C39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5AA5F70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41C558F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B0AD0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AAD2C9" w14:textId="2410F2B4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316932" w:rsidRPr="004451C9" w14:paraId="2B4E5C7B" w14:textId="77777777" w:rsidTr="00EB4D7E">
        <w:trPr>
          <w:trHeight w:val="80"/>
        </w:trPr>
        <w:tc>
          <w:tcPr>
            <w:tcW w:w="4140" w:type="dxa"/>
            <w:shd w:val="clear" w:color="auto" w:fill="auto"/>
          </w:tcPr>
          <w:p w14:paraId="773F96F2" w14:textId="77777777" w:rsidR="00316932" w:rsidRPr="004451C9" w:rsidRDefault="00316932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5D8EB6CD" w14:textId="14C2EB5F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262" w:type="dxa"/>
          </w:tcPr>
          <w:p w14:paraId="4707BE19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F14A6F1" w14:textId="2BCE076B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6552792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2BDBD279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263BE8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4D505D9" w14:textId="27D57315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</w:tr>
      <w:tr w:rsidR="00316932" w:rsidRPr="004451C9" w14:paraId="34CA45C1" w14:textId="77777777" w:rsidTr="00EB4D7E">
        <w:tc>
          <w:tcPr>
            <w:tcW w:w="4140" w:type="dxa"/>
          </w:tcPr>
          <w:p w14:paraId="783E9DE4" w14:textId="77777777" w:rsidR="00316932" w:rsidRPr="004451C9" w:rsidRDefault="00316932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153C3169" w14:textId="485921B7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  <w:tc>
          <w:tcPr>
            <w:tcW w:w="262" w:type="dxa"/>
          </w:tcPr>
          <w:p w14:paraId="41404D1B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ADAD4FB" w14:textId="2D065782" w:rsidR="00316932" w:rsidRPr="004451C9" w:rsidRDefault="00316932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82988AA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6C8F51" w14:textId="1EB6A54A" w:rsidR="00316932" w:rsidRPr="004451C9" w:rsidRDefault="003E0ACB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14:paraId="3BC2DAB0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D4C579F" w14:textId="6843668B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</w:tr>
      <w:tr w:rsidR="00316932" w:rsidRPr="004451C9" w14:paraId="227CF515" w14:textId="77777777" w:rsidTr="00EB4D7E">
        <w:trPr>
          <w:trHeight w:val="308"/>
        </w:trPr>
        <w:tc>
          <w:tcPr>
            <w:tcW w:w="4140" w:type="dxa"/>
          </w:tcPr>
          <w:p w14:paraId="4EE2D288" w14:textId="77777777" w:rsidR="00316932" w:rsidRPr="004451C9" w:rsidRDefault="00316932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14:paraId="6EB387F1" w14:textId="7D1EB028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62" w:type="dxa"/>
          </w:tcPr>
          <w:p w14:paraId="78730EE6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0F928D" w14:textId="520A7D1E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D7614F1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0E6D25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DE733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31B89AA" w14:textId="76AEE0C5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16932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316932" w:rsidRPr="004451C9" w14:paraId="72760D34" w14:textId="77777777" w:rsidTr="00EB4D7E">
        <w:trPr>
          <w:trHeight w:val="58"/>
        </w:trPr>
        <w:tc>
          <w:tcPr>
            <w:tcW w:w="4140" w:type="dxa"/>
            <w:shd w:val="clear" w:color="auto" w:fill="auto"/>
          </w:tcPr>
          <w:p w14:paraId="1B3A4FFE" w14:textId="77777777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B75ED" w14:textId="0A768901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262" w:type="dxa"/>
          </w:tcPr>
          <w:p w14:paraId="6387D6D8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9FCD3" w14:textId="5102AF33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A751B1F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E4078" w14:textId="0CF33314" w:rsidR="00316932" w:rsidRPr="004451C9" w:rsidRDefault="003E0ACB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14:paraId="171BE4A8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FC930" w14:textId="31DDC159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952</w:t>
            </w:r>
          </w:p>
        </w:tc>
      </w:tr>
      <w:tr w:rsidR="00316932" w:rsidRPr="004451C9" w14:paraId="6F975CD9" w14:textId="77777777" w:rsidTr="00EB4D7E">
        <w:trPr>
          <w:trHeight w:val="152"/>
        </w:trPr>
        <w:tc>
          <w:tcPr>
            <w:tcW w:w="4140" w:type="dxa"/>
            <w:shd w:val="clear" w:color="auto" w:fill="auto"/>
          </w:tcPr>
          <w:p w14:paraId="35E56AC5" w14:textId="5D67279C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3DCA2E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06820C8C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628156D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0ACAC3C7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FC56038" w14:textId="77777777" w:rsidR="00316932" w:rsidRPr="004451C9" w:rsidRDefault="00316932" w:rsidP="004451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08FD49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DE9DB85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316932" w:rsidRPr="004451C9" w14:paraId="4D7C88B4" w14:textId="77777777" w:rsidTr="00EB4D7E">
        <w:trPr>
          <w:trHeight w:val="68"/>
        </w:trPr>
        <w:tc>
          <w:tcPr>
            <w:tcW w:w="4140" w:type="dxa"/>
            <w:shd w:val="clear" w:color="auto" w:fill="auto"/>
          </w:tcPr>
          <w:p w14:paraId="1CD1E160" w14:textId="77777777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ABFF31F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0DEBE88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C40522E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A9D8268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7A0A580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F9F18B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B45DBB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32" w:rsidRPr="004451C9" w14:paraId="3E2B6E50" w14:textId="77777777" w:rsidTr="00EB4D7E">
        <w:trPr>
          <w:trHeight w:val="68"/>
        </w:trPr>
        <w:tc>
          <w:tcPr>
            <w:tcW w:w="4140" w:type="dxa"/>
            <w:shd w:val="clear" w:color="auto" w:fill="auto"/>
          </w:tcPr>
          <w:p w14:paraId="3D953CF4" w14:textId="77777777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</w:tcPr>
          <w:p w14:paraId="21503522" w14:textId="60C5C48B" w:rsidR="00316932" w:rsidRPr="004451C9" w:rsidRDefault="00316932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1D1320B0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1D9B06C" w14:textId="74696363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262" w:type="dxa"/>
            <w:shd w:val="clear" w:color="auto" w:fill="auto"/>
          </w:tcPr>
          <w:p w14:paraId="1751C05B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4D217A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0A1B90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D03FC6" w14:textId="3D3186EE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6932" w:rsidRPr="004451C9" w14:paraId="16E18A9D" w14:textId="77777777" w:rsidTr="00EB4D7E">
        <w:trPr>
          <w:trHeight w:val="58"/>
        </w:trPr>
        <w:tc>
          <w:tcPr>
            <w:tcW w:w="4140" w:type="dxa"/>
            <w:shd w:val="clear" w:color="auto" w:fill="auto"/>
          </w:tcPr>
          <w:p w14:paraId="2333D5AC" w14:textId="77777777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8DC76" w14:textId="3304824C" w:rsidR="00316932" w:rsidRPr="004451C9" w:rsidRDefault="00316932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105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014E5E75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A5BD6" w14:textId="25235AE4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62" w:type="dxa"/>
            <w:shd w:val="clear" w:color="auto" w:fill="auto"/>
          </w:tcPr>
          <w:p w14:paraId="74F1F675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8EA62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45916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A96A1" w14:textId="47036FEB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16932" w:rsidRPr="004451C9" w14:paraId="0C5B7A2D" w14:textId="77777777" w:rsidTr="00EB4D7E">
        <w:trPr>
          <w:trHeight w:val="152"/>
        </w:trPr>
        <w:tc>
          <w:tcPr>
            <w:tcW w:w="4140" w:type="dxa"/>
            <w:shd w:val="clear" w:color="auto" w:fill="auto"/>
          </w:tcPr>
          <w:p w14:paraId="658F60A1" w14:textId="77777777" w:rsidR="00316932" w:rsidRPr="004451C9" w:rsidRDefault="00316932" w:rsidP="004451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487AF826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308EA6B8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B9E9D4F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F05CFF1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5D072E49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878946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5AA2BB5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316932" w:rsidRPr="004451C9" w14:paraId="1363D958" w14:textId="77777777" w:rsidTr="00EB4D7E">
        <w:trPr>
          <w:trHeight w:val="58"/>
        </w:trPr>
        <w:tc>
          <w:tcPr>
            <w:tcW w:w="4140" w:type="dxa"/>
            <w:shd w:val="clear" w:color="auto" w:fill="auto"/>
          </w:tcPr>
          <w:p w14:paraId="2C6AC566" w14:textId="77777777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1723A49C" w14:textId="2397B46F" w:rsidR="00316932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262" w:type="dxa"/>
          </w:tcPr>
          <w:p w14:paraId="4D6EC43F" w14:textId="77777777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D6B7AFB" w14:textId="1148D2EB" w:rsidR="00316932" w:rsidRPr="004451C9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F59BDB6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CFB062" w14:textId="081F887E" w:rsidR="00316932" w:rsidRPr="004451C9" w:rsidRDefault="003E0ACB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14:paraId="3AAE5B18" w14:textId="77777777" w:rsidR="00316932" w:rsidRPr="004451C9" w:rsidRDefault="00316932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DE98A1A" w14:textId="3419962E" w:rsidR="00316932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</w:tr>
    </w:tbl>
    <w:p w14:paraId="1F3F3A46" w14:textId="57AB4FA4" w:rsidR="0011249B" w:rsidRPr="004451C9" w:rsidRDefault="0011249B" w:rsidP="004451C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998"/>
        <w:gridCol w:w="262"/>
        <w:gridCol w:w="998"/>
        <w:gridCol w:w="270"/>
        <w:gridCol w:w="990"/>
      </w:tblGrid>
      <w:tr w:rsidR="00504C90" w:rsidRPr="004451C9" w14:paraId="0FFB8B42" w14:textId="77777777" w:rsidTr="00EB4D7E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153AC014" w14:textId="77777777" w:rsidR="00504C90" w:rsidRPr="004451C9" w:rsidRDefault="00504C90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09E77837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C90" w:rsidRPr="004451C9" w14:paraId="74997A27" w14:textId="77777777" w:rsidTr="00EB4D7E">
        <w:trPr>
          <w:trHeight w:val="68"/>
          <w:tblHeader/>
        </w:trPr>
        <w:tc>
          <w:tcPr>
            <w:tcW w:w="4140" w:type="dxa"/>
            <w:shd w:val="clear" w:color="auto" w:fill="auto"/>
          </w:tcPr>
          <w:p w14:paraId="401A1C12" w14:textId="77777777" w:rsidR="00504C90" w:rsidRPr="004451C9" w:rsidRDefault="00504C90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B3C81D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4010D7C1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31CB12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4E486813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4ACD8861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F5C528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16932" w:rsidRPr="004451C9" w14:paraId="5F5E7466" w14:textId="77777777" w:rsidTr="00EB4D7E">
        <w:trPr>
          <w:trHeight w:val="58"/>
          <w:tblHeader/>
        </w:trPr>
        <w:tc>
          <w:tcPr>
            <w:tcW w:w="4140" w:type="dxa"/>
            <w:shd w:val="clear" w:color="auto" w:fill="auto"/>
          </w:tcPr>
          <w:p w14:paraId="3EF01637" w14:textId="77777777" w:rsidR="00316932" w:rsidRPr="004451C9" w:rsidRDefault="00316932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911320" w14:textId="2479AF6E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27976F9E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7A1D4B1" w14:textId="6B4BC56E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6697168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3053DB" w14:textId="54E20F2F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0DF7C9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E7C432" w14:textId="24D1CFA4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16932" w:rsidRPr="004451C9" w14:paraId="040BFF9E" w14:textId="77777777" w:rsidTr="00EB4D7E">
        <w:trPr>
          <w:tblHeader/>
        </w:trPr>
        <w:tc>
          <w:tcPr>
            <w:tcW w:w="4140" w:type="dxa"/>
            <w:shd w:val="clear" w:color="auto" w:fill="auto"/>
          </w:tcPr>
          <w:p w14:paraId="45A45CC6" w14:textId="201796D4" w:rsidR="00316932" w:rsidRPr="004451C9" w:rsidRDefault="00316932" w:rsidP="004451C9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87EB19" w14:textId="389D4CC8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72530FBF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7900147" w14:textId="4F9DA3D2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6A8DFA66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3CC13C3" w14:textId="11AFA5EE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271F1195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F250A0" w14:textId="7B96FA92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16932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16932" w:rsidRPr="004451C9" w14:paraId="07FD5517" w14:textId="77777777" w:rsidTr="00EB4D7E">
        <w:trPr>
          <w:tblHeader/>
        </w:trPr>
        <w:tc>
          <w:tcPr>
            <w:tcW w:w="4140" w:type="dxa"/>
            <w:shd w:val="clear" w:color="auto" w:fill="auto"/>
          </w:tcPr>
          <w:p w14:paraId="6FBD0629" w14:textId="6F5E2251" w:rsidR="00316932" w:rsidRPr="004451C9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1A246E2" w14:textId="47867E86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</w:tcPr>
          <w:p w14:paraId="09862CD6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72D452" w14:textId="7A05D77B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7F485209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480140A" w14:textId="4D28773A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108D8559" w14:textId="77777777" w:rsidR="00316932" w:rsidRPr="004451C9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416646" w14:textId="4E522C44" w:rsidR="00316932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04C90" w:rsidRPr="004451C9" w14:paraId="6E16423E" w14:textId="77777777" w:rsidTr="00EB4D7E">
        <w:trPr>
          <w:trHeight w:val="68"/>
        </w:trPr>
        <w:tc>
          <w:tcPr>
            <w:tcW w:w="4140" w:type="dxa"/>
            <w:shd w:val="clear" w:color="auto" w:fill="auto"/>
          </w:tcPr>
          <w:p w14:paraId="5B59FCAE" w14:textId="77777777" w:rsidR="00504C90" w:rsidRPr="004451C9" w:rsidRDefault="00504C90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63F8677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04C90" w:rsidRPr="004451C9" w14:paraId="17A86D32" w14:textId="77777777" w:rsidTr="00EB4D7E">
        <w:trPr>
          <w:trHeight w:val="68"/>
        </w:trPr>
        <w:tc>
          <w:tcPr>
            <w:tcW w:w="4140" w:type="dxa"/>
            <w:shd w:val="clear" w:color="auto" w:fill="auto"/>
          </w:tcPr>
          <w:p w14:paraId="0D091506" w14:textId="77777777" w:rsidR="00504C90" w:rsidRPr="004451C9" w:rsidRDefault="00504C90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078455F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0A1E36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C35C925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6726DE0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2EEE179F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0D0227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11898BE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90" w:rsidRPr="004451C9" w14:paraId="58C32991" w14:textId="77777777" w:rsidTr="00EB4D7E">
        <w:trPr>
          <w:trHeight w:val="80"/>
        </w:trPr>
        <w:tc>
          <w:tcPr>
            <w:tcW w:w="4140" w:type="dxa"/>
            <w:shd w:val="clear" w:color="auto" w:fill="auto"/>
          </w:tcPr>
          <w:p w14:paraId="3371C52C" w14:textId="77777777" w:rsidR="00504C90" w:rsidRPr="004451C9" w:rsidRDefault="00504C90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5F0B1" w14:textId="129F5B3D" w:rsidR="00504C90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04C9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2" w:type="dxa"/>
          </w:tcPr>
          <w:p w14:paraId="2F0F899F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1F7201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B6550A8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D3EAAA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E5DFC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835C1" w14:textId="597156B7" w:rsidR="00504C90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04C9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504C90" w:rsidRPr="004451C9" w14:paraId="706D2344" w14:textId="77777777" w:rsidTr="00EB4D7E">
        <w:trPr>
          <w:trHeight w:val="80"/>
        </w:trPr>
        <w:tc>
          <w:tcPr>
            <w:tcW w:w="4140" w:type="dxa"/>
            <w:shd w:val="clear" w:color="auto" w:fill="auto"/>
          </w:tcPr>
          <w:p w14:paraId="521E9490" w14:textId="77777777" w:rsidR="00504C90" w:rsidRPr="004451C9" w:rsidRDefault="00504C90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7A363FEF" w14:textId="1CF829F4" w:rsidR="00504C90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04C9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62" w:type="dxa"/>
          </w:tcPr>
          <w:p w14:paraId="0E3FBC0C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1DD487" w14:textId="198BB1ED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96F136A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5489137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7BE4D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A4C6936" w14:textId="04794561" w:rsidR="00504C90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04C9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</w:tr>
      <w:tr w:rsidR="00504C90" w:rsidRPr="004451C9" w14:paraId="7A03BD42" w14:textId="77777777" w:rsidTr="00EB4D7E">
        <w:tc>
          <w:tcPr>
            <w:tcW w:w="4140" w:type="dxa"/>
          </w:tcPr>
          <w:p w14:paraId="25EEE210" w14:textId="77777777" w:rsidR="00504C90" w:rsidRPr="004451C9" w:rsidRDefault="00504C90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58634B1D" w14:textId="65A9F05D" w:rsidR="00504C90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04C9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  <w:tc>
          <w:tcPr>
            <w:tcW w:w="262" w:type="dxa"/>
          </w:tcPr>
          <w:p w14:paraId="7445866D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A42FD35" w14:textId="4722377C" w:rsidR="00504C90" w:rsidRPr="004451C9" w:rsidRDefault="00504C90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6F8AC99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D025B52" w14:textId="2C5A061F" w:rsidR="00504C90" w:rsidRPr="004451C9" w:rsidRDefault="003E0ACB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14:paraId="0E764EA8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BB42BDD" w14:textId="76017E6E" w:rsidR="00504C90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04C9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</w:tr>
      <w:tr w:rsidR="00504C90" w:rsidRPr="004451C9" w14:paraId="348A5D45" w14:textId="77777777" w:rsidTr="00EB4D7E">
        <w:trPr>
          <w:trHeight w:val="308"/>
        </w:trPr>
        <w:tc>
          <w:tcPr>
            <w:tcW w:w="4140" w:type="dxa"/>
          </w:tcPr>
          <w:p w14:paraId="7C809677" w14:textId="77777777" w:rsidR="00504C90" w:rsidRPr="004451C9" w:rsidRDefault="00504C90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14:paraId="6C195F6B" w14:textId="1387F3B8" w:rsidR="00504C90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04C9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62" w:type="dxa"/>
          </w:tcPr>
          <w:p w14:paraId="246E8662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26107A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252FEF9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0C6A74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CAF5F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C09113" w14:textId="75E421B5" w:rsidR="00504C90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04C9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504C90" w:rsidRPr="004451C9" w14:paraId="1C28EFF8" w14:textId="77777777" w:rsidTr="00EB4D7E">
        <w:trPr>
          <w:trHeight w:val="58"/>
        </w:trPr>
        <w:tc>
          <w:tcPr>
            <w:tcW w:w="4140" w:type="dxa"/>
            <w:shd w:val="clear" w:color="auto" w:fill="auto"/>
          </w:tcPr>
          <w:p w14:paraId="3B28F1F7" w14:textId="77777777" w:rsidR="00504C90" w:rsidRPr="004451C9" w:rsidRDefault="00504C90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758AA" w14:textId="2E34BB23" w:rsidR="00504C90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504C9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997</w:t>
            </w:r>
          </w:p>
        </w:tc>
        <w:tc>
          <w:tcPr>
            <w:tcW w:w="262" w:type="dxa"/>
          </w:tcPr>
          <w:p w14:paraId="5C71339E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627A2" w14:textId="57382544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665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BBB7FFE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9FCC8" w14:textId="6B1CAA3B" w:rsidR="00504C90" w:rsidRPr="004451C9" w:rsidRDefault="003E0ACB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14:paraId="7CD33F66" w14:textId="77777777" w:rsidR="00504C90" w:rsidRPr="004451C9" w:rsidRDefault="00504C90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4157B" w14:textId="569E9397" w:rsidR="00504C90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504C9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952</w:t>
            </w:r>
          </w:p>
        </w:tc>
      </w:tr>
      <w:tr w:rsidR="00504C90" w:rsidRPr="004451C9" w14:paraId="01BBF702" w14:textId="77777777" w:rsidTr="00EB4D7E">
        <w:trPr>
          <w:trHeight w:val="152"/>
        </w:trPr>
        <w:tc>
          <w:tcPr>
            <w:tcW w:w="4140" w:type="dxa"/>
            <w:shd w:val="clear" w:color="auto" w:fill="auto"/>
          </w:tcPr>
          <w:p w14:paraId="367F6CA8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7838D4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0C290804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D25439E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99FC6C9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199E450" w14:textId="77777777" w:rsidR="00504C90" w:rsidRPr="004451C9" w:rsidRDefault="00504C90" w:rsidP="004451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D89BFE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E52B53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504C90" w:rsidRPr="004451C9" w14:paraId="22571F10" w14:textId="77777777" w:rsidTr="00EB4D7E">
        <w:trPr>
          <w:trHeight w:val="68"/>
        </w:trPr>
        <w:tc>
          <w:tcPr>
            <w:tcW w:w="4140" w:type="dxa"/>
            <w:shd w:val="clear" w:color="auto" w:fill="auto"/>
          </w:tcPr>
          <w:p w14:paraId="22FFB1C3" w14:textId="77777777" w:rsidR="00504C90" w:rsidRPr="004451C9" w:rsidRDefault="00504C90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6535BDC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6F7E57C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F2B825D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3350C17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51DB42F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964337" w14:textId="77777777" w:rsidR="00504C90" w:rsidRPr="004451C9" w:rsidRDefault="00504C90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9D9481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C90" w:rsidRPr="004451C9" w14:paraId="79528973" w14:textId="77777777" w:rsidTr="00EB4D7E">
        <w:trPr>
          <w:trHeight w:val="68"/>
        </w:trPr>
        <w:tc>
          <w:tcPr>
            <w:tcW w:w="4140" w:type="dxa"/>
            <w:shd w:val="clear" w:color="auto" w:fill="auto"/>
          </w:tcPr>
          <w:p w14:paraId="034F6895" w14:textId="77777777" w:rsidR="00504C90" w:rsidRPr="004451C9" w:rsidRDefault="00504C90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</w:tcPr>
          <w:p w14:paraId="186BBF59" w14:textId="7EEFA728" w:rsidR="00504C90" w:rsidRPr="004451C9" w:rsidRDefault="00504C90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78987B0B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CB5514E" w14:textId="758B93C8" w:rsidR="00504C90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14:paraId="22FCDE00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DD7679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6DCF2" w14:textId="77777777" w:rsidR="00504C90" w:rsidRPr="004451C9" w:rsidRDefault="00504C90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26F35A" w14:textId="6F1C53E9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4C90" w:rsidRPr="004451C9" w14:paraId="6CBBA329" w14:textId="77777777" w:rsidTr="00EB4D7E">
        <w:trPr>
          <w:trHeight w:val="58"/>
        </w:trPr>
        <w:tc>
          <w:tcPr>
            <w:tcW w:w="4140" w:type="dxa"/>
            <w:shd w:val="clear" w:color="auto" w:fill="auto"/>
          </w:tcPr>
          <w:p w14:paraId="6E700519" w14:textId="77777777" w:rsidR="00504C90" w:rsidRPr="004451C9" w:rsidRDefault="00504C90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087E4" w14:textId="5ACECE16" w:rsidR="00504C90" w:rsidRPr="004451C9" w:rsidRDefault="00504C90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0FEA20C1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7474F" w14:textId="06A6D662" w:rsidR="00504C90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14:paraId="60776835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5902B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8B670" w14:textId="77777777" w:rsidR="00504C90" w:rsidRPr="004451C9" w:rsidRDefault="00504C90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BA0FC" w14:textId="27187A28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04C90" w:rsidRPr="004451C9" w14:paraId="6B50C7C6" w14:textId="77777777" w:rsidTr="00EB4D7E">
        <w:trPr>
          <w:trHeight w:val="152"/>
        </w:trPr>
        <w:tc>
          <w:tcPr>
            <w:tcW w:w="4140" w:type="dxa"/>
            <w:shd w:val="clear" w:color="auto" w:fill="auto"/>
          </w:tcPr>
          <w:p w14:paraId="756F3DE6" w14:textId="77777777" w:rsidR="00504C90" w:rsidRPr="004451C9" w:rsidRDefault="00504C90" w:rsidP="004451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47A690DF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C109FA4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04C92E40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4FFEE4B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5965910E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7AAFD0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5B77D5B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504C90" w:rsidRPr="004451C9" w14:paraId="515A0EDD" w14:textId="77777777" w:rsidTr="00EB4D7E">
        <w:trPr>
          <w:trHeight w:val="58"/>
        </w:trPr>
        <w:tc>
          <w:tcPr>
            <w:tcW w:w="4140" w:type="dxa"/>
            <w:shd w:val="clear" w:color="auto" w:fill="auto"/>
          </w:tcPr>
          <w:p w14:paraId="150CEE38" w14:textId="77777777" w:rsidR="00504C90" w:rsidRPr="004451C9" w:rsidRDefault="00504C90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2C1B946A" w14:textId="160992E9" w:rsidR="00504C90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504C9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903</w:t>
            </w:r>
          </w:p>
        </w:tc>
        <w:tc>
          <w:tcPr>
            <w:tcW w:w="262" w:type="dxa"/>
          </w:tcPr>
          <w:p w14:paraId="39197795" w14:textId="77777777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10D5723" w14:textId="33BB6C3A" w:rsidR="00504C90" w:rsidRPr="004451C9" w:rsidRDefault="00504C9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7D4A28C" w14:textId="77777777" w:rsidR="00504C90" w:rsidRPr="004451C9" w:rsidRDefault="00504C9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C9D9D" w14:textId="01599785" w:rsidR="00504C90" w:rsidRPr="004451C9" w:rsidRDefault="003E0ACB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14:paraId="08E77830" w14:textId="77777777" w:rsidR="00504C90" w:rsidRPr="004451C9" w:rsidRDefault="00504C90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2FA8F59" w14:textId="7BB8E3F7" w:rsidR="00504C90" w:rsidRPr="004451C9" w:rsidRDefault="003E0ACB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504C90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</w:tr>
    </w:tbl>
    <w:p w14:paraId="594B07E7" w14:textId="3564A24E" w:rsidR="00BA74EF" w:rsidRPr="004451C9" w:rsidRDefault="00BA74E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52D938DB" w14:textId="262969BD" w:rsidR="009F53C1" w:rsidRPr="004451C9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E0ACB">
        <w:rPr>
          <w:rFonts w:asciiTheme="majorBidi" w:eastAsia="MS Mincho" w:hAnsiTheme="majorBidi" w:cstheme="majorBidi"/>
          <w:sz w:val="28"/>
          <w:szCs w:val="28"/>
          <w:lang w:val="en-US"/>
        </w:rPr>
        <w:t>18</w:t>
      </w:r>
      <w:r w:rsidR="003F66C1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F53C1" w:rsidRPr="004451C9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กำไร</w:t>
      </w:r>
      <w:r w:rsidR="00B46FB1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B46FB1" w:rsidRPr="004451C9">
        <w:rPr>
          <w:rFonts w:ascii="Angsana New" w:eastAsia="Cordia New" w:hAnsi="Angsana New"/>
          <w:color w:val="000000"/>
          <w:sz w:val="28"/>
          <w:szCs w:val="28"/>
        </w:rPr>
        <w:t>(</w:t>
      </w:r>
      <w:proofErr w:type="spellStart"/>
      <w:r w:rsidR="00B46FB1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ขาดทุน</w:t>
      </w:r>
      <w:proofErr w:type="spellEnd"/>
      <w:r w:rsidR="00B46FB1" w:rsidRPr="004451C9">
        <w:rPr>
          <w:rFonts w:ascii="Angsana New" w:eastAsia="Cordia New" w:hAnsi="Angsana New"/>
          <w:color w:val="000000"/>
          <w:sz w:val="28"/>
          <w:szCs w:val="28"/>
        </w:rPr>
        <w:t xml:space="preserve">) </w:t>
      </w:r>
      <w:r w:rsidR="009F53C1" w:rsidRPr="004451C9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ต่อหุ้น</w:t>
      </w:r>
      <w:r w:rsidR="00961B13" w:rsidRPr="004451C9">
        <w:rPr>
          <w:rFonts w:asciiTheme="majorBidi" w:eastAsia="MS Mincho" w:hAnsiTheme="majorBidi" w:hint="cs"/>
          <w:sz w:val="28"/>
          <w:szCs w:val="28"/>
          <w:cs/>
          <w:lang w:val="en-US"/>
        </w:rPr>
        <w:t>ขั้นพื้นฐาน</w:t>
      </w:r>
    </w:p>
    <w:p w14:paraId="72671C92" w14:textId="6135EA9E" w:rsidR="009F53C1" w:rsidRPr="004451C9" w:rsidRDefault="009F53C1" w:rsidP="004451C9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1F75218B" w14:textId="75C6DE47" w:rsidR="00E15C37" w:rsidRPr="004451C9" w:rsidRDefault="00E15C3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  <w:cs/>
        </w:rPr>
        <w:t>นโยบายการบัญชี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</w:t>
      </w:r>
    </w:p>
    <w:p w14:paraId="694A3C95" w14:textId="77777777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4185D3CB" w14:textId="2FF922A8" w:rsidR="00E15C37" w:rsidRPr="004451C9" w:rsidRDefault="00E15C3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กำไร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(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ขาดทุน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)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ต่อหุ้น</w:t>
      </w:r>
      <w:r w:rsidR="00961B13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ขั้นพื้นฐาน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68EC7E3" w14:textId="4E970A5C" w:rsidR="00E14E35" w:rsidRPr="004451C9" w:rsidRDefault="00E14E35" w:rsidP="004451C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5"/>
        <w:gridCol w:w="981"/>
        <w:gridCol w:w="268"/>
        <w:gridCol w:w="23"/>
        <w:gridCol w:w="981"/>
        <w:gridCol w:w="285"/>
        <w:gridCol w:w="981"/>
        <w:gridCol w:w="285"/>
        <w:gridCol w:w="981"/>
      </w:tblGrid>
      <w:tr w:rsidR="00A8740B" w:rsidRPr="004451C9" w14:paraId="1F09937A" w14:textId="77777777" w:rsidTr="00A8740B">
        <w:tc>
          <w:tcPr>
            <w:tcW w:w="4215" w:type="dxa"/>
            <w:shd w:val="clear" w:color="auto" w:fill="auto"/>
          </w:tcPr>
          <w:p w14:paraId="3E489BF5" w14:textId="10126D00" w:rsidR="00A8740B" w:rsidRPr="004451C9" w:rsidRDefault="000D32BC" w:rsidP="004451C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451C9">
              <w:br w:type="page"/>
            </w:r>
          </w:p>
        </w:tc>
        <w:tc>
          <w:tcPr>
            <w:tcW w:w="2253" w:type="dxa"/>
            <w:gridSpan w:val="4"/>
            <w:shd w:val="clear" w:color="auto" w:fill="auto"/>
          </w:tcPr>
          <w:p w14:paraId="7F9D2084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</w:tcPr>
          <w:p w14:paraId="49F555BA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47" w:type="dxa"/>
            <w:gridSpan w:val="3"/>
            <w:shd w:val="clear" w:color="auto" w:fill="auto"/>
          </w:tcPr>
          <w:p w14:paraId="63E68F05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1" w:right="-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40B" w:rsidRPr="004451C9" w14:paraId="3312174E" w14:textId="77777777" w:rsidTr="00A8740B">
        <w:tc>
          <w:tcPr>
            <w:tcW w:w="4215" w:type="dxa"/>
            <w:shd w:val="clear" w:color="auto" w:fill="auto"/>
          </w:tcPr>
          <w:p w14:paraId="4D6B6EEF" w14:textId="1F1981DA" w:rsidR="00A8740B" w:rsidRPr="004451C9" w:rsidRDefault="00A8740B" w:rsidP="004451C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61D8BD55" w14:textId="2D114EA6" w:rsidR="00A8740B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52E44A6F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1B085506" w14:textId="6CD9E9C0" w:rsidR="00A8740B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5" w:type="dxa"/>
            <w:shd w:val="clear" w:color="auto" w:fill="auto"/>
          </w:tcPr>
          <w:p w14:paraId="29B292B6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2B30731" w14:textId="571899AB" w:rsidR="00A8740B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5" w:type="dxa"/>
            <w:shd w:val="clear" w:color="auto" w:fill="auto"/>
          </w:tcPr>
          <w:p w14:paraId="6927A9AE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1A571F8" w14:textId="62DF2896" w:rsidR="00A8740B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AC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8740B" w:rsidRPr="004451C9" w14:paraId="47ABCD2F" w14:textId="77777777" w:rsidTr="00A8740B">
        <w:tc>
          <w:tcPr>
            <w:tcW w:w="4215" w:type="dxa"/>
            <w:shd w:val="clear" w:color="auto" w:fill="auto"/>
          </w:tcPr>
          <w:p w14:paraId="5814C781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5" w:type="dxa"/>
            <w:gridSpan w:val="8"/>
            <w:shd w:val="clear" w:color="auto" w:fill="auto"/>
          </w:tcPr>
          <w:p w14:paraId="3415E981" w14:textId="002E0729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451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4451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4451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4451C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/ พันหุ้น</w:t>
            </w:r>
            <w:r w:rsidRPr="004451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8740B" w:rsidRPr="004451C9" w14:paraId="63955C27" w14:textId="77777777" w:rsidTr="00A8740B">
        <w:tc>
          <w:tcPr>
            <w:tcW w:w="4215" w:type="dxa"/>
            <w:shd w:val="clear" w:color="auto" w:fill="auto"/>
          </w:tcPr>
          <w:p w14:paraId="24EB5D51" w14:textId="70030E9E" w:rsidR="00A8740B" w:rsidRPr="004451C9" w:rsidRDefault="00A8740B" w:rsidP="004451C9">
            <w:pPr>
              <w:tabs>
                <w:tab w:val="clear" w:pos="680"/>
                <w:tab w:val="left" w:pos="540"/>
              </w:tabs>
              <w:ind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981" w:type="dxa"/>
            <w:shd w:val="clear" w:color="auto" w:fill="auto"/>
          </w:tcPr>
          <w:p w14:paraId="4859BC7A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5A05FA0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648145A7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4E5A1147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055A310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205D8796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F275930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40B" w:rsidRPr="004451C9" w14:paraId="08849895" w14:textId="77777777" w:rsidTr="00A8740B">
        <w:tc>
          <w:tcPr>
            <w:tcW w:w="4215" w:type="dxa"/>
            <w:shd w:val="clear" w:color="auto" w:fill="auto"/>
          </w:tcPr>
          <w:p w14:paraId="73FD3C93" w14:textId="77777777" w:rsidR="00A8740B" w:rsidRPr="004451C9" w:rsidRDefault="00A8740B" w:rsidP="004451C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746F59FB" w14:textId="660B3D1F" w:rsidR="00A8740B" w:rsidRPr="004451C9" w:rsidRDefault="003E0ACB" w:rsidP="004451C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="00A8740B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268" w:type="dxa"/>
            <w:shd w:val="clear" w:color="auto" w:fill="auto"/>
          </w:tcPr>
          <w:p w14:paraId="6EDBF41B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30AED1" w14:textId="7CBEFE73" w:rsidR="00A8740B" w:rsidRPr="004451C9" w:rsidRDefault="00A8740B" w:rsidP="004451C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692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71AF36E7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69DA37D9" w14:textId="7D0D366D" w:rsidR="00A8740B" w:rsidRPr="004451C9" w:rsidRDefault="003E0ACB" w:rsidP="004451C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</w:t>
            </w:r>
            <w:r w:rsidR="00A8740B" w:rsidRPr="004451C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285" w:type="dxa"/>
            <w:shd w:val="clear" w:color="auto" w:fill="auto"/>
          </w:tcPr>
          <w:p w14:paraId="739D6A74" w14:textId="77777777" w:rsidR="00A8740B" w:rsidRPr="004451C9" w:rsidRDefault="00A8740B" w:rsidP="004451C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7909D02F" w14:textId="7C64F75D" w:rsidR="00A8740B" w:rsidRPr="004451C9" w:rsidRDefault="00A8740B" w:rsidP="004451C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765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B46FB1" w:rsidRPr="004451C9" w14:paraId="7D42E0E9" w14:textId="77777777" w:rsidTr="00A8740B">
        <w:tc>
          <w:tcPr>
            <w:tcW w:w="4215" w:type="dxa"/>
            <w:shd w:val="clear" w:color="auto" w:fill="auto"/>
          </w:tcPr>
          <w:p w14:paraId="335E5262" w14:textId="5D91A65C" w:rsidR="00B46FB1" w:rsidRPr="004451C9" w:rsidRDefault="00B46FB1" w:rsidP="004451C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AF635" w14:textId="6ED4E329" w:rsidR="00B46FB1" w:rsidRPr="004451C9" w:rsidRDefault="003E0ACB" w:rsidP="004451C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B46FB1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3B5429D8" w14:textId="77777777" w:rsidR="00B46FB1" w:rsidRPr="004451C9" w:rsidRDefault="00B46FB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60E19" w14:textId="525AC9A1" w:rsidR="00B46FB1" w:rsidRPr="004451C9" w:rsidRDefault="003E0ACB" w:rsidP="004451C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B46FB1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85" w:type="dxa"/>
            <w:shd w:val="clear" w:color="auto" w:fill="auto"/>
          </w:tcPr>
          <w:p w14:paraId="7CE7AB9F" w14:textId="77777777" w:rsidR="00B46FB1" w:rsidRPr="004451C9" w:rsidRDefault="00B46FB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FEB18" w14:textId="1CD7F99A" w:rsidR="00B46FB1" w:rsidRPr="004451C9" w:rsidRDefault="003E0ACB" w:rsidP="004451C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B46FB1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85" w:type="dxa"/>
            <w:shd w:val="clear" w:color="auto" w:fill="auto"/>
          </w:tcPr>
          <w:p w14:paraId="1DDAED22" w14:textId="77777777" w:rsidR="00B46FB1" w:rsidRPr="004451C9" w:rsidRDefault="00B46FB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7FD07" w14:textId="2841338F" w:rsidR="00B46FB1" w:rsidRPr="004451C9" w:rsidRDefault="003E0ACB" w:rsidP="004451C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B46FB1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</w:tr>
      <w:tr w:rsidR="00A8740B" w:rsidRPr="004451C9" w14:paraId="52DC517F" w14:textId="77777777" w:rsidTr="00A8740B">
        <w:trPr>
          <w:trHeight w:val="425"/>
        </w:trPr>
        <w:tc>
          <w:tcPr>
            <w:tcW w:w="4215" w:type="dxa"/>
            <w:shd w:val="clear" w:color="auto" w:fill="auto"/>
          </w:tcPr>
          <w:p w14:paraId="332E2EE9" w14:textId="5B40A23C" w:rsidR="00A8740B" w:rsidRPr="004451C9" w:rsidRDefault="00A8740B" w:rsidP="004451C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ที่ต่อหุ้นขั้นพื้นฐาน </w:t>
            </w:r>
            <w:r w:rsidRPr="004451C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2CD50CB1" w14:textId="51F437D0" w:rsidR="00A8740B" w:rsidRPr="004451C9" w:rsidRDefault="003E0ACB" w:rsidP="004451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8740B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91" w:type="dxa"/>
            <w:gridSpan w:val="2"/>
            <w:shd w:val="clear" w:color="auto" w:fill="auto"/>
          </w:tcPr>
          <w:p w14:paraId="0454BC12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41BFA2E1" w14:textId="633BC42F" w:rsidR="00A8740B" w:rsidRPr="004451C9" w:rsidRDefault="00A8740B" w:rsidP="004451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6FD86F3F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5D30B819" w14:textId="24F72C35" w:rsidR="00A8740B" w:rsidRPr="004451C9" w:rsidRDefault="003E0ACB" w:rsidP="004451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A8740B"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85" w:type="dxa"/>
            <w:shd w:val="clear" w:color="auto" w:fill="auto"/>
          </w:tcPr>
          <w:p w14:paraId="31138CCC" w14:textId="77777777" w:rsidR="00A8740B" w:rsidRPr="004451C9" w:rsidRDefault="00A8740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560D2F4C" w14:textId="2E609276" w:rsidR="00A8740B" w:rsidRPr="004451C9" w:rsidRDefault="00A8740B" w:rsidP="004451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3E0ACB" w:rsidRPr="003E0A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</w:t>
            </w:r>
            <w:r w:rsidRPr="004451C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B4E1D39" w14:textId="10AFD883" w:rsidR="001645D6" w:rsidRPr="004451C9" w:rsidRDefault="001645D6" w:rsidP="004451C9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0EC3F7AA" w14:textId="1EA1F73C" w:rsidR="000A0432" w:rsidRPr="004451C9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E0ACB">
        <w:rPr>
          <w:rFonts w:asciiTheme="majorBidi" w:eastAsia="MS Mincho" w:hAnsiTheme="majorBidi" w:cstheme="majorBidi"/>
          <w:sz w:val="28"/>
          <w:szCs w:val="28"/>
          <w:lang w:val="en-US"/>
        </w:rPr>
        <w:t>19</w:t>
      </w:r>
      <w:r w:rsidR="003F66C1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610A4" w:rsidRPr="004451C9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เครื่องมือทางการเงิน</w:t>
      </w:r>
    </w:p>
    <w:p w14:paraId="58A9A4B5" w14:textId="7F20ABA3" w:rsidR="00B46FB1" w:rsidRPr="004451C9" w:rsidRDefault="00B46FB1" w:rsidP="004451C9">
      <w:pPr>
        <w:rPr>
          <w:lang w:eastAsia="x-none"/>
        </w:rPr>
      </w:pPr>
    </w:p>
    <w:p w14:paraId="07A0CF74" w14:textId="2DEC4B94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b/>
          <w:bCs/>
          <w:i/>
          <w:iCs/>
          <w:color w:val="000000"/>
          <w:sz w:val="28"/>
          <w:szCs w:val="28"/>
          <w:cs/>
        </w:rPr>
        <w:t>นโยบายการบัญชี</w:t>
      </w:r>
    </w:p>
    <w:p w14:paraId="5D1C378B" w14:textId="77777777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20"/>
          <w:szCs w:val="20"/>
        </w:rPr>
      </w:pPr>
    </w:p>
    <w:p w14:paraId="3F4340C0" w14:textId="46D52BFA" w:rsidR="00B46FB1" w:rsidRPr="004451C9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i/>
          <w:iCs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i/>
          <w:iCs/>
          <w:color w:val="000000"/>
          <w:sz w:val="28"/>
          <w:szCs w:val="28"/>
          <w:cs/>
        </w:rPr>
        <w:t xml:space="preserve">การจัดประเภทและการวัดมูลค่า </w:t>
      </w:r>
    </w:p>
    <w:p w14:paraId="7B04E22B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i/>
          <w:iCs/>
          <w:color w:val="000000"/>
          <w:sz w:val="20"/>
          <w:szCs w:val="20"/>
        </w:rPr>
      </w:pPr>
    </w:p>
    <w:p w14:paraId="1217D4A7" w14:textId="405438D2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5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="00106ECC"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เว้นแต่สินทรัพย์ทางการเงิน</w:t>
      </w:r>
      <w:r w:rsidR="00106ECC"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และหนี้สินทางการเงิน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ที่วัดมูลค่าด้วยมูลค่ายุติธรรมผ่านกำไรหรือขาดทุน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3745C869" w14:textId="77777777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B263166" w14:textId="00753719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หรือมูลค่ายุติธรรมผ่านกำไรหรือขาดทุน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</w:t>
      </w:r>
    </w:p>
    <w:p w14:paraId="5341D3F2" w14:textId="77777777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1F6CC61B" w14:textId="3F0C46AE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ดอกเบี้ยจ่าย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ตัดรายการออกจากบัญชีรับรู้ในกำไรหรือขาดทุน</w:t>
      </w:r>
    </w:p>
    <w:p w14:paraId="5BF2F58B" w14:textId="5C138F59" w:rsidR="00106ECC" w:rsidRPr="004451C9" w:rsidRDefault="00106EC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olor w:val="000000"/>
          <w:sz w:val="20"/>
          <w:szCs w:val="20"/>
          <w:cs/>
        </w:rPr>
      </w:pPr>
    </w:p>
    <w:p w14:paraId="216FF771" w14:textId="53AA370E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40EE53C" w14:textId="0A7CFDC6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490991E0" w14:textId="1A8AD97D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          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0F2E08DB" w14:textId="77777777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4168229" w14:textId="7C1494AF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สินทรัพย์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ทางการเงิน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และหนี้สินทางการเงิน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ของอัตราแลกเปลี่ยน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ที่เกิดขึ้นจากการแปลงค่าจะรับรู้ในกำไรหรือขาดทุนในงวดบัญชีนั้น</w:t>
      </w:r>
    </w:p>
    <w:p w14:paraId="1E8C5F79" w14:textId="77777777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3BC61E15" w14:textId="77777777" w:rsidR="00410773" w:rsidRPr="004451C9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i/>
          <w:iCs/>
          <w:color w:val="000000"/>
          <w:sz w:val="28"/>
          <w:szCs w:val="28"/>
          <w:cs/>
        </w:rPr>
      </w:pPr>
      <w:r w:rsidRPr="004451C9">
        <w:rPr>
          <w:rFonts w:ascii="Angsana New" w:eastAsia="Cordia New" w:hAnsi="Angsana New"/>
          <w:i/>
          <w:iCs/>
          <w:color w:val="000000"/>
          <w:sz w:val="28"/>
          <w:szCs w:val="28"/>
          <w:cs/>
        </w:rPr>
        <w:br w:type="page"/>
      </w:r>
    </w:p>
    <w:p w14:paraId="0A37731C" w14:textId="621787EB" w:rsidR="00B46FB1" w:rsidRPr="004451C9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i/>
          <w:iCs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i/>
          <w:iCs/>
          <w:color w:val="000000"/>
          <w:sz w:val="28"/>
          <w:szCs w:val="28"/>
          <w:cs/>
        </w:rPr>
        <w:t>การตัดรายการออกจากบัญชีและการหักกลบ</w:t>
      </w:r>
    </w:p>
    <w:p w14:paraId="6BA7F444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i/>
          <w:iCs/>
          <w:color w:val="000000"/>
          <w:sz w:val="20"/>
          <w:szCs w:val="20"/>
        </w:rPr>
      </w:pPr>
    </w:p>
    <w:p w14:paraId="0C47BDF6" w14:textId="60CBBB5E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74F301A" w14:textId="77777777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73F535F3" w14:textId="3A528100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123A9AF" w14:textId="77777777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0316288" w14:textId="6DBE648D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19DF1F2" w14:textId="77777777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1357922E" w14:textId="3840EF8B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ABACA95" w14:textId="3A7CF20E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i/>
          <w:iCs/>
          <w:color w:val="000000"/>
          <w:sz w:val="20"/>
          <w:szCs w:val="20"/>
          <w:cs/>
        </w:rPr>
      </w:pPr>
    </w:p>
    <w:p w14:paraId="39EA7A29" w14:textId="06AB752C" w:rsidR="00106ECC" w:rsidRPr="004451C9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="Angsana New" w:eastAsia="Cordia New" w:hAnsi="Angsana New"/>
          <w:i/>
          <w:iCs/>
          <w:color w:val="000000"/>
          <w:sz w:val="28"/>
          <w:szCs w:val="28"/>
          <w:cs/>
        </w:rPr>
        <w:t>อนุพันธ์</w:t>
      </w:r>
    </w:p>
    <w:p w14:paraId="5007DD4E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39696DD" w14:textId="0149673A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     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วัดมูลค่ายุติธรรมใหม่จะรับรู้ในกำไรหรือขาดทุนทันที</w:t>
      </w:r>
    </w:p>
    <w:p w14:paraId="5A2D4D69" w14:textId="29F8B757" w:rsidR="00B46FB1" w:rsidRPr="004451C9" w:rsidRDefault="00B46FB1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/>
          <w:sz w:val="20"/>
          <w:szCs w:val="20"/>
        </w:rPr>
      </w:pPr>
    </w:p>
    <w:p w14:paraId="4E6F3DCF" w14:textId="783C17AD" w:rsidR="000D32BC" w:rsidRPr="004451C9" w:rsidRDefault="000D32BC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i/>
          <w:iCs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i/>
          <w:iCs/>
          <w:color w:val="000000"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465437B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i/>
          <w:iCs/>
          <w:color w:val="000000"/>
          <w:sz w:val="20"/>
          <w:szCs w:val="20"/>
        </w:rPr>
      </w:pPr>
    </w:p>
    <w:p w14:paraId="1CA316BA" w14:textId="0EE603D2" w:rsidR="000D32BC" w:rsidRPr="004451C9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</w:p>
    <w:p w14:paraId="37AB9FF5" w14:textId="77777777" w:rsidR="000D32BC" w:rsidRPr="004451C9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p w14:paraId="4E24514B" w14:textId="2873FD21" w:rsidR="000D32BC" w:rsidRPr="004451C9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12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เดือนข้างหน้า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24F9B89" w14:textId="77777777" w:rsidR="000D32BC" w:rsidRPr="004451C9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230EC930" w14:textId="4A4D1378" w:rsidR="000D32BC" w:rsidRPr="004451C9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48F7EE" w14:textId="77777777" w:rsidR="000D32BC" w:rsidRPr="004451C9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27F53317" w14:textId="7C28AE1D" w:rsidR="000D32BC" w:rsidRPr="004451C9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30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วัน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มีการดำเนินงานที่ถดถอยอย่างมีนัยสำคัญของลูกหนี้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หรือมีการเปลี่ยนแปลงหรือคาดการณ์การเปลี่ยนแปลงของเทคโนโลยี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ตลาด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4B5BEBE" w14:textId="77777777" w:rsidR="000D32BC" w:rsidRPr="004451C9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459E3D8D" w14:textId="1440258B" w:rsidR="000D32BC" w:rsidRPr="004451C9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สินทรัพย์ทางการเงินค้างชำระเกินกว่า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="003E0ACB" w:rsidRPr="003E0ACB">
        <w:rPr>
          <w:rFonts w:ascii="Angsana New" w:eastAsia="Cordia New" w:hAnsi="Angsana New"/>
          <w:color w:val="000000"/>
          <w:sz w:val="28"/>
          <w:szCs w:val="28"/>
        </w:rPr>
        <w:t>90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วัน</w:t>
      </w:r>
    </w:p>
    <w:p w14:paraId="75521E41" w14:textId="77777777" w:rsidR="001D2D27" w:rsidRPr="004451C9" w:rsidRDefault="001D2D27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/>
          <w:sz w:val="20"/>
          <w:szCs w:val="20"/>
          <w:cs/>
        </w:rPr>
      </w:pPr>
    </w:p>
    <w:p w14:paraId="17D85F36" w14:textId="6E84DBD9" w:rsidR="00B46FB1" w:rsidRPr="004451C9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i/>
          <w:iCs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i/>
          <w:iCs/>
          <w:color w:val="000000"/>
          <w:sz w:val="28"/>
          <w:szCs w:val="28"/>
          <w:cs/>
        </w:rPr>
        <w:t>การตัดจำหน่าย</w:t>
      </w:r>
    </w:p>
    <w:p w14:paraId="79F2F9F5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i/>
          <w:iCs/>
          <w:color w:val="000000"/>
          <w:sz w:val="20"/>
          <w:szCs w:val="20"/>
        </w:rPr>
      </w:pPr>
    </w:p>
    <w:p w14:paraId="53614835" w14:textId="06B599E7" w:rsidR="00EB0704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FDDD89A" w14:textId="77777777" w:rsidR="00410773" w:rsidRPr="004451C9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7D043E76" w14:textId="443018BB" w:rsidR="00B46FB1" w:rsidRPr="004451C9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การวัดมูลค่ายุติธรรม</w:t>
      </w:r>
    </w:p>
    <w:p w14:paraId="04319827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6DD1FF1" w14:textId="7BD2F8AF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 w:rsidDel="001A6CC8">
        <w:rPr>
          <w:rFonts w:ascii="Angsana New" w:eastAsia="Cordia New" w:hAnsi="Angsana New"/>
          <w:color w:val="000000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C1F29C2" w14:textId="5C6444D8" w:rsidR="00B46FB1" w:rsidRPr="004451C9" w:rsidRDefault="00B46FB1" w:rsidP="004451C9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20"/>
          <w:szCs w:val="20"/>
        </w:rPr>
      </w:pPr>
    </w:p>
    <w:p w14:paraId="2291BCB6" w14:textId="26FF9F34" w:rsidR="00B46FB1" w:rsidRPr="004451C9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 w:rsidDel="001A6CC8">
        <w:rPr>
          <w:rFonts w:ascii="Angsana New" w:eastAsia="Cordia New" w:hAnsi="Angsana New"/>
          <w:color w:val="000000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4451C9" w:rsidDel="001A6CC8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 w:rsidDel="001A6CC8">
        <w:rPr>
          <w:rFonts w:ascii="Angsana New" w:eastAsia="Cordia New" w:hAnsi="Angsana New"/>
          <w:color w:val="000000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451C9" w:rsidDel="001A6CC8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 w:rsidDel="001A6CC8">
        <w:rPr>
          <w:rFonts w:ascii="Angsana New" w:eastAsia="Cordia New" w:hAnsi="Angsana New"/>
          <w:color w:val="000000"/>
          <w:sz w:val="28"/>
          <w:szCs w:val="28"/>
          <w:cs/>
        </w:rPr>
        <w:t xml:space="preserve">ดังนี้ </w:t>
      </w:r>
    </w:p>
    <w:p w14:paraId="4C0165A9" w14:textId="32DE165D" w:rsidR="00B46FB1" w:rsidRPr="004451C9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451C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3E0ACB" w:rsidRPr="003E0ACB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4451C9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451C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451C9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CA5F289" w14:textId="3C9D1AD1" w:rsidR="00B46FB1" w:rsidRPr="004451C9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451C9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451C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4451C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4451C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E0ACB" w:rsidRPr="003E0ACB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3556726C" w14:textId="57859615" w:rsidR="00B46FB1" w:rsidRPr="004451C9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451C9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451C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E0ACB" w:rsidRPr="003E0ACB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4451C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4451C9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334893" w14:textId="77777777" w:rsidR="00B46FB1" w:rsidRPr="004451C9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3273E667" w14:textId="0579F20F" w:rsidR="00B46FB1" w:rsidRPr="004451C9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 w:rsidDel="001A6CC8">
        <w:rPr>
          <w:rFonts w:ascii="Angsana New" w:eastAsia="Cordia New" w:hAnsi="Angsana New"/>
          <w:color w:val="000000"/>
          <w:sz w:val="28"/>
          <w:szCs w:val="28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35ABD55" w14:textId="77777777" w:rsidR="00B46FB1" w:rsidRPr="004451C9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B1E3D65" w14:textId="7554CB63" w:rsidR="00B46FB1" w:rsidRPr="004451C9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4451C9" w:rsidDel="001A6CC8">
        <w:rPr>
          <w:rFonts w:ascii="Angsana New" w:eastAsia="Cordia New" w:hAnsi="Angsana New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2262B87" w14:textId="77777777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0CF5BA88" w14:textId="77777777" w:rsidR="00410773" w:rsidRPr="004451C9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D6099CF" w14:textId="68B543C5" w:rsidR="00B46FB1" w:rsidRPr="004451C9" w:rsidRDefault="00B46FB1" w:rsidP="004451C9">
      <w:pPr>
        <w:pStyle w:val="ListParagraph"/>
        <w:numPr>
          <w:ilvl w:val="1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05F6CDA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DF963C8" w14:textId="1B06ACC0" w:rsidR="00B46FB1" w:rsidRPr="004451C9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4451C9">
        <w:rPr>
          <w:rFonts w:asciiTheme="majorBidi" w:hAnsiTheme="majorBidi" w:cstheme="majorBidi"/>
          <w:sz w:val="28"/>
          <w:szCs w:val="28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657E08" w14:textId="39A63172" w:rsidR="00B46FB1" w:rsidRPr="004451C9" w:rsidRDefault="00B46FB1" w:rsidP="004451C9">
      <w:pPr>
        <w:rPr>
          <w:lang w:eastAsia="x-none"/>
        </w:rPr>
      </w:pPr>
    </w:p>
    <w:p w14:paraId="37C3AD1E" w14:textId="68D53568" w:rsidR="00F71BBC" w:rsidRPr="004451C9" w:rsidRDefault="00F71BBC" w:rsidP="004451C9">
      <w:pPr>
        <w:rPr>
          <w:lang w:eastAsia="x-none"/>
        </w:rPr>
      </w:pPr>
    </w:p>
    <w:p w14:paraId="566ECAFE" w14:textId="736E67E8" w:rsidR="00F71BBC" w:rsidRPr="004451C9" w:rsidRDefault="00F71BBC" w:rsidP="004451C9">
      <w:pPr>
        <w:rPr>
          <w:lang w:eastAsia="x-none"/>
        </w:rPr>
      </w:pPr>
    </w:p>
    <w:p w14:paraId="6D95363A" w14:textId="104E2E28" w:rsidR="00F71BBC" w:rsidRPr="004451C9" w:rsidRDefault="00F71BBC" w:rsidP="004451C9">
      <w:pPr>
        <w:rPr>
          <w:lang w:eastAsia="x-none"/>
        </w:rPr>
      </w:pPr>
    </w:p>
    <w:p w14:paraId="224D7B57" w14:textId="11818509" w:rsidR="00F71BBC" w:rsidRPr="004451C9" w:rsidRDefault="00F71BBC" w:rsidP="004451C9">
      <w:pPr>
        <w:rPr>
          <w:lang w:eastAsia="x-none"/>
        </w:rPr>
      </w:pPr>
    </w:p>
    <w:p w14:paraId="30D9683D" w14:textId="1F80A7F5" w:rsidR="00F71BBC" w:rsidRPr="004451C9" w:rsidRDefault="00F71BBC" w:rsidP="004451C9">
      <w:pPr>
        <w:rPr>
          <w:lang w:eastAsia="x-none"/>
        </w:rPr>
      </w:pPr>
    </w:p>
    <w:p w14:paraId="25B81389" w14:textId="21D224B8" w:rsidR="00F71BBC" w:rsidRPr="004451C9" w:rsidRDefault="00F71BBC" w:rsidP="004451C9">
      <w:pPr>
        <w:rPr>
          <w:lang w:eastAsia="x-none"/>
        </w:rPr>
      </w:pPr>
    </w:p>
    <w:p w14:paraId="15D7784B" w14:textId="062E99BC" w:rsidR="00F71BBC" w:rsidRPr="004451C9" w:rsidRDefault="00F71BBC" w:rsidP="004451C9">
      <w:pPr>
        <w:rPr>
          <w:lang w:eastAsia="x-none"/>
        </w:rPr>
      </w:pPr>
    </w:p>
    <w:p w14:paraId="44CC7586" w14:textId="72C5604E" w:rsidR="00F71BBC" w:rsidRPr="004451C9" w:rsidRDefault="00F71BBC" w:rsidP="004451C9">
      <w:pPr>
        <w:rPr>
          <w:lang w:eastAsia="x-none"/>
        </w:rPr>
      </w:pPr>
    </w:p>
    <w:p w14:paraId="190C8D3E" w14:textId="11935593" w:rsidR="00F71BBC" w:rsidRPr="004451C9" w:rsidRDefault="00F71BBC" w:rsidP="004451C9">
      <w:pPr>
        <w:rPr>
          <w:lang w:eastAsia="x-none"/>
        </w:rPr>
      </w:pPr>
    </w:p>
    <w:p w14:paraId="24FC7440" w14:textId="77777777" w:rsidR="00F71BBC" w:rsidRPr="004451C9" w:rsidRDefault="00F71BBC" w:rsidP="004451C9">
      <w:pPr>
        <w:rPr>
          <w:cs/>
          <w:lang w:eastAsia="x-none"/>
        </w:rPr>
        <w:sectPr w:rsidR="00F71BBC" w:rsidRPr="004451C9" w:rsidSect="00560CD8">
          <w:pgSz w:w="11909" w:h="16834" w:code="9"/>
          <w:pgMar w:top="691" w:right="1152" w:bottom="576" w:left="1440" w:header="634" w:footer="662" w:gutter="0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F71BBC" w:rsidRPr="004451C9" w14:paraId="4895411C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948BFBF" w14:textId="77777777" w:rsidR="00F71BBC" w:rsidRPr="004451C9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F1061C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1784469A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1BBC" w:rsidRPr="004451C9" w14:paraId="4F90F7D5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0EFADBC" w14:textId="77777777" w:rsidR="00F71BBC" w:rsidRPr="004451C9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E8C19E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6D588657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269D6E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7C727F77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1BBC" w:rsidRPr="004451C9" w14:paraId="7193102B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7808D1C" w14:textId="06293A7D" w:rsidR="00F71BBC" w:rsidRPr="004451C9" w:rsidRDefault="00F71BBC" w:rsidP="004451C9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316932"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  <w:vAlign w:val="bottom"/>
          </w:tcPr>
          <w:p w14:paraId="69B21FC5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179B60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495F91" w14:textId="77777777" w:rsidR="00F71BBC" w:rsidRPr="004451C9" w:rsidRDefault="00F71BBC" w:rsidP="004451C9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AE437E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040BCC2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E962848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19428C7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D0CDF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451C9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391CA" w14:textId="77777777" w:rsidR="00F71BBC" w:rsidRPr="004451C9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CD6DC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25BA603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0FCB71A" w14:textId="7DED0FC5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A093D95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F8C4E81" w14:textId="361DAA3D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14AC6862" w14:textId="77777777" w:rsidR="00F71BBC" w:rsidRPr="004451C9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352D2FF3" w14:textId="0B89CF5F" w:rsidR="00F71BBC" w:rsidRPr="004451C9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195478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60678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1BBC" w:rsidRPr="004451C9" w14:paraId="1B4347F0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1E03516" w14:textId="77777777" w:rsidR="00F71BBC" w:rsidRPr="004451C9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1616363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2E9101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657D8424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1BBC" w:rsidRPr="004451C9" w14:paraId="7472E800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004EB85B" w14:textId="77777777" w:rsidR="00F71BBC" w:rsidRPr="004451C9" w:rsidRDefault="00F71BBC" w:rsidP="004451C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7031F7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DB496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09D25C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7C01AB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CCBD6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8A449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58B7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758E02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5BAC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ADB7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771BA59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06ADA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40471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4F42760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55978EE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25205A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FB02B1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BBC" w:rsidRPr="004451C9" w14:paraId="626F3DA1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773B3A7D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363FBC3B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24EFC9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20FCF6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393A28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CE797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16D06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46CBA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FF886D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21B7C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53D7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64D49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3C086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1A708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D5C4F45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595A14E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E0F87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4A82A6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BBC" w:rsidRPr="004451C9" w14:paraId="7CE3EF08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609C3AA1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648216F7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B7F1D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4C4FB4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E9961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30818B" w14:textId="720413C6" w:rsidR="00F71BBC" w:rsidRPr="004451C9" w:rsidRDefault="003E0ACB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6E6956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FD629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BDEC0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5D1F74" w14:textId="7EF34388" w:rsidR="00F71BBC" w:rsidRPr="004451C9" w:rsidRDefault="003E0ACB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28C655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F19381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8990A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7EA5B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0AA92C6A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7198F97" w14:textId="2D7FE614" w:rsidR="00F71BBC" w:rsidRPr="004451C9" w:rsidRDefault="003E0ACB" w:rsidP="004451C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4AA6465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7E5FB3B" w14:textId="070F0D58" w:rsidR="00F71BBC" w:rsidRPr="004451C9" w:rsidRDefault="003E0ACB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A31A00" w:rsidRPr="004451C9" w14:paraId="39A4BBED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78A7D3AD" w14:textId="4A01A9CE" w:rsidR="00A31A00" w:rsidRPr="004451C9" w:rsidRDefault="00A31A00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59709F37" w14:textId="77777777" w:rsidR="00A31A00" w:rsidRPr="004451C9" w:rsidRDefault="00A31A00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98D520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23505CB" w14:textId="5CFA5924" w:rsidR="00A31A00" w:rsidRPr="004451C9" w:rsidRDefault="003E0ACB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70" w:type="dxa"/>
          </w:tcPr>
          <w:p w14:paraId="172BF612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8BC24B" w14:textId="1E213974" w:rsidR="00A31A00" w:rsidRPr="004451C9" w:rsidRDefault="00A31A00" w:rsidP="004451C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8A98219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F0E487" w14:textId="07DEE2B2" w:rsidR="00A31A00" w:rsidRPr="004451C9" w:rsidRDefault="00A31A00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7BFB04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59987A" w14:textId="61E1C930" w:rsidR="00A31A00" w:rsidRPr="004451C9" w:rsidRDefault="003E0ACB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36" w:type="dxa"/>
          </w:tcPr>
          <w:p w14:paraId="5C3B59DC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BF32915" w14:textId="3AB2A072" w:rsidR="00A31A00" w:rsidRPr="004451C9" w:rsidRDefault="00A31A00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A7BF480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5FC5AB" w14:textId="6F5F51EF" w:rsidR="00A31A00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304" w:type="dxa"/>
          </w:tcPr>
          <w:p w14:paraId="652EEB90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540FE73A" w14:textId="58567B93" w:rsidR="00A31A00" w:rsidRPr="004451C9" w:rsidRDefault="00A31A00" w:rsidP="004451C9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2675D7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835D72" w14:textId="791D539A" w:rsidR="00A31A00" w:rsidRPr="004451C9" w:rsidRDefault="003E0ACB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</w:tr>
      <w:tr w:rsidR="00A31A00" w:rsidRPr="004451C9" w14:paraId="49C53DF2" w14:textId="77777777" w:rsidTr="00410773">
        <w:trPr>
          <w:trHeight w:val="261"/>
        </w:trPr>
        <w:tc>
          <w:tcPr>
            <w:tcW w:w="3690" w:type="dxa"/>
            <w:shd w:val="clear" w:color="auto" w:fill="auto"/>
          </w:tcPr>
          <w:p w14:paraId="4F55F5A0" w14:textId="77777777" w:rsidR="00A31A00" w:rsidRPr="004451C9" w:rsidRDefault="00A31A00" w:rsidP="004451C9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FBCCE5F" w14:textId="77777777" w:rsidR="00A31A00" w:rsidRPr="004451C9" w:rsidRDefault="00A31A00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45E4C8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966B76F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97CAA8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4664C1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93EBCC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C9C6FA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E344CE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D3608A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22B4F79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294976A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81C221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015950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58CC0610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6116FE7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FEAD77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5158B8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1A00" w:rsidRPr="004451C9" w14:paraId="2793ACF7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2EE6421C" w14:textId="77777777" w:rsidR="00A31A00" w:rsidRPr="004451C9" w:rsidRDefault="00A31A00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282F3CD" w14:textId="77777777" w:rsidR="00A31A00" w:rsidRPr="004451C9" w:rsidRDefault="00A31A00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CFF231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88AF8CD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779063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EAFD7A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0B3785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5DA914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2C5435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A75D55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CB444D2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AC0F5F2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A80D97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1E6168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798B7685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64EBECE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FAD3A8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96A062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A00" w:rsidRPr="004451C9" w14:paraId="0FA8F129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675F3FA4" w14:textId="77777777" w:rsidR="00A31A00" w:rsidRPr="004451C9" w:rsidRDefault="00A31A00" w:rsidP="004451C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4C197475" w14:textId="22E6964B" w:rsidR="00A31A00" w:rsidRPr="004451C9" w:rsidRDefault="00821D70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7958C57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F35A54C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131739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EAB8B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1C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B7B210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36DCFC" w14:textId="4F3781B0" w:rsidR="00A31A00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A31A0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48C8B332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8F648C" w14:textId="34E5B6A8" w:rsidR="00A31A00" w:rsidRPr="004451C9" w:rsidRDefault="003E0ACB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A31A0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36" w:type="dxa"/>
          </w:tcPr>
          <w:p w14:paraId="56113177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CA37D91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150DA0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B886F8" w14:textId="079F050C" w:rsidR="00A31A00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A31A0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304" w:type="dxa"/>
          </w:tcPr>
          <w:p w14:paraId="0B1EBBC0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157E8E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4A4E435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D377D5" w14:textId="35AE5E35" w:rsidR="00A31A00" w:rsidRPr="004451C9" w:rsidRDefault="003E0ACB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A31A0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</w:tbl>
    <w:p w14:paraId="7DAFC35E" w14:textId="77777777" w:rsidR="00F71BBC" w:rsidRPr="004451C9" w:rsidRDefault="00F71BBC" w:rsidP="004451C9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6"/>
          <w:sz w:val="20"/>
          <w:lang w:bidi="th-TH"/>
        </w:rPr>
      </w:pPr>
    </w:p>
    <w:p w14:paraId="5AE6F285" w14:textId="4B896D0F" w:rsidR="00F71BBC" w:rsidRPr="004451C9" w:rsidRDefault="00F71BBC" w:rsidP="004451C9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4451C9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ณ วันที่ </w:t>
      </w:r>
      <w:r w:rsidR="003E0ACB" w:rsidRPr="003E0ACB">
        <w:rPr>
          <w:rFonts w:ascii="Angsana New" w:hAnsi="Angsana New"/>
          <w:spacing w:val="-6"/>
          <w:sz w:val="28"/>
          <w:szCs w:val="28"/>
          <w:lang w:val="en-US" w:bidi="th-TH"/>
        </w:rPr>
        <w:t>31</w:t>
      </w:r>
      <w:r w:rsidRPr="004451C9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ธันวาคม </w:t>
      </w:r>
      <w:r w:rsidR="003E0ACB" w:rsidRPr="003E0ACB">
        <w:rPr>
          <w:rFonts w:ascii="Angsana New" w:hAnsi="Angsana New"/>
          <w:spacing w:val="-6"/>
          <w:sz w:val="28"/>
          <w:szCs w:val="28"/>
          <w:lang w:val="en-US" w:bidi="th-TH"/>
        </w:rPr>
        <w:t>2564</w:t>
      </w:r>
      <w:r w:rsidRPr="004451C9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กลุ่มบริษัท</w:t>
      </w:r>
      <w:r w:rsidR="00400D6C" w:rsidRPr="004451C9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และบริษัท</w:t>
      </w:r>
      <w:r w:rsidRPr="004451C9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มี</w:t>
      </w:r>
      <w:r w:rsidRPr="004451C9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4451C9">
        <w:rPr>
          <w:rFonts w:ascii="Angsana New" w:hAnsi="Angsana New" w:hint="cs"/>
          <w:sz w:val="28"/>
          <w:szCs w:val="28"/>
          <w:cs/>
        </w:rPr>
        <w:t>ล่วงหน้า</w:t>
      </w:r>
      <w:r w:rsidRPr="004451C9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4</w:t>
      </w:r>
      <w:r w:rsidRPr="004451C9">
        <w:rPr>
          <w:rFonts w:ascii="Angsana New" w:hAnsi="Angsana New"/>
          <w:sz w:val="28"/>
          <w:szCs w:val="28"/>
          <w:lang w:bidi="th-TH"/>
        </w:rPr>
        <w:t>.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10</w:t>
      </w:r>
      <w:r w:rsidRPr="004451C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4451C9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Pr="004451C9">
        <w:rPr>
          <w:rFonts w:ascii="Angsana New" w:hAnsi="Angsana New"/>
          <w:sz w:val="28"/>
          <w:szCs w:val="28"/>
          <w:lang w:val="en-US" w:bidi="th-TH"/>
        </w:rPr>
        <w:t>(</w:t>
      </w:r>
      <w:r w:rsidRPr="004451C9">
        <w:rPr>
          <w:rFonts w:ascii="Angsana New" w:hAnsi="Angsana New" w:hint="cs"/>
          <w:sz w:val="28"/>
          <w:szCs w:val="28"/>
          <w:cs/>
          <w:lang w:val="en-US" w:bidi="th-TH"/>
        </w:rPr>
        <w:t>เทียบเท่าเงินบาท</w:t>
      </w:r>
      <w:r w:rsidRPr="004451C9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136</w:t>
      </w:r>
      <w:r w:rsidR="008B36C9" w:rsidRPr="004451C9">
        <w:rPr>
          <w:rFonts w:ascii="Angsana New" w:hAnsi="Angsana New"/>
          <w:sz w:val="28"/>
          <w:szCs w:val="28"/>
          <w:lang w:val="en-US" w:bidi="th-TH"/>
        </w:rPr>
        <w:t>.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16</w:t>
      </w:r>
      <w:r w:rsidRPr="004451C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Pr="004451C9">
        <w:rPr>
          <w:rFonts w:ascii="Angsana New" w:hAnsi="Angsana New"/>
          <w:sz w:val="28"/>
          <w:szCs w:val="28"/>
          <w:cs/>
          <w:lang w:val="en-US" w:bidi="th-TH"/>
        </w:rPr>
        <w:t>)</w:t>
      </w:r>
    </w:p>
    <w:p w14:paraId="3BF5A644" w14:textId="02FDE0B1" w:rsidR="00F71BBC" w:rsidRPr="004451C9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eastAsia="x-none"/>
        </w:rPr>
      </w:pPr>
      <w:r w:rsidRPr="004451C9">
        <w:rPr>
          <w:cs/>
          <w:lang w:eastAsia="x-none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F71BBC" w:rsidRPr="004451C9" w14:paraId="1C8798A3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4F60507" w14:textId="5FEA2576" w:rsidR="00F71BBC" w:rsidRPr="004451C9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cs/>
                <w:lang w:eastAsia="x-none"/>
              </w:rPr>
              <w:br w:type="page"/>
            </w:r>
          </w:p>
        </w:tc>
        <w:tc>
          <w:tcPr>
            <w:tcW w:w="810" w:type="dxa"/>
            <w:vAlign w:val="bottom"/>
          </w:tcPr>
          <w:p w14:paraId="6D2B8D1F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3AD1C537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71BBC" w:rsidRPr="004451C9" w14:paraId="61D50364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8F76DE6" w14:textId="77777777" w:rsidR="00F71BBC" w:rsidRPr="004451C9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3FCB5F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1569EBE8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8BE871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616103A0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1BBC" w:rsidRPr="004451C9" w14:paraId="490E8B50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3EFED3E" w14:textId="45EB8412" w:rsidR="00F71BBC" w:rsidRPr="004451C9" w:rsidRDefault="00A31A00" w:rsidP="004451C9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316932"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  <w:vAlign w:val="bottom"/>
          </w:tcPr>
          <w:p w14:paraId="666D3C2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7A9EC88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E3C5A5" w14:textId="77777777" w:rsidR="00F71BBC" w:rsidRPr="004451C9" w:rsidRDefault="00F71BBC" w:rsidP="004451C9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922132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B465CB8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55FE19A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A5E93DB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B1A44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451C9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B7726" w14:textId="77777777" w:rsidR="00F71BBC" w:rsidRPr="004451C9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6BB7B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7B32CE3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FCDB3B6" w14:textId="2CE4E8F3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174569D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2B8480" w14:textId="67CE8A04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1B86F692" w14:textId="77777777" w:rsidR="00F71BBC" w:rsidRPr="004451C9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23AE113D" w14:textId="329B798D" w:rsidR="00F71BBC" w:rsidRPr="004451C9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7D80E9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B501AF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1BBC" w:rsidRPr="004451C9" w14:paraId="73BE926B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E0355C0" w14:textId="77777777" w:rsidR="00F71BBC" w:rsidRPr="004451C9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0FD90D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AAB677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1226C0C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1BBC" w:rsidRPr="004451C9" w14:paraId="6DE5EBEE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0EC3F92E" w14:textId="77777777" w:rsidR="00F71BBC" w:rsidRPr="004451C9" w:rsidRDefault="00F71BBC" w:rsidP="004451C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F3AFFED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78F30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C0F20E9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B6E89A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A37AA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A507D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2BE0A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5592F9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F4386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25322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F02788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D6DC3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CBDA0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5C788F38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81B2C2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57A1269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21271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BBC" w:rsidRPr="004451C9" w14:paraId="06C02F87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28990159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10D57ECA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6DBB7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1BE756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2AB368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57BCC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F1C8C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B053C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8A0EAB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61A43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4BF2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84E18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BD22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49F629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6D75748F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E0580D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42CB1B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AA8BC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BBC" w:rsidRPr="004451C9" w14:paraId="14AAA65C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15EBFB4E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19149EB8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19B6B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082B58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17BAD2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AE7D39" w14:textId="43C87489" w:rsidR="00F71BBC" w:rsidRPr="004451C9" w:rsidRDefault="003E0ACB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106B54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64EF6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424738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B31DA3" w14:textId="2E41115E" w:rsidR="00F71BBC" w:rsidRPr="004451C9" w:rsidRDefault="003E0ACB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1784DE7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F5661E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F7A8E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1662C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14D952FA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0510800" w14:textId="7D6F23B3" w:rsidR="00F71BBC" w:rsidRPr="004451C9" w:rsidRDefault="003E0ACB" w:rsidP="004451C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6FACD74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CB41DD" w14:textId="069FDAB4" w:rsidR="00F71BBC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F71BBC" w:rsidRPr="004451C9" w14:paraId="7B142CB4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71BCE08D" w14:textId="69B52791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75FF65D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F333E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A1C4CA3" w14:textId="314EAF94" w:rsidR="00F71BBC" w:rsidRPr="004451C9" w:rsidRDefault="003E0ACB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3AB4E9D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7CF5F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9F5CCE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C31D5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8DDB4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6E3974" w14:textId="47111CA5" w:rsidR="00F71BBC" w:rsidRPr="004451C9" w:rsidRDefault="003E0ACB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236" w:type="dxa"/>
          </w:tcPr>
          <w:p w14:paraId="3E9EE2A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6A978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450FD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7D31ED" w14:textId="50F7D9E1" w:rsidR="00F71BBC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304" w:type="dxa"/>
          </w:tcPr>
          <w:p w14:paraId="65F118E1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544A0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A8C3A9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667116C" w14:textId="445C86A1" w:rsidR="00F71BBC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</w:tr>
      <w:tr w:rsidR="00F71BBC" w:rsidRPr="004451C9" w14:paraId="0019A292" w14:textId="77777777" w:rsidTr="00410773">
        <w:trPr>
          <w:trHeight w:val="261"/>
        </w:trPr>
        <w:tc>
          <w:tcPr>
            <w:tcW w:w="3690" w:type="dxa"/>
            <w:shd w:val="clear" w:color="auto" w:fill="auto"/>
          </w:tcPr>
          <w:p w14:paraId="2A50F81A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F4AD748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31DD3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4FF7A5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0537D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3C23F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D3BE9E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885D6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739A85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FBCE6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0297F49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304ECC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FBB52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6086F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67273CC6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67535FD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912BE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4EF4F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1BBC" w:rsidRPr="004451C9" w14:paraId="7DB5D3E0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727E7CE6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98A76CB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FC3F4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B15936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C4271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1B727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024CE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4C99C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B41DB2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E3E43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AB6244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89AE15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C43BE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B9AB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18ABFB83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8DC829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89D46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8A7856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1BBC" w:rsidRPr="004451C9" w14:paraId="7AE5323E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438E2432" w14:textId="77777777" w:rsidR="00F71BBC" w:rsidRPr="004451C9" w:rsidRDefault="00F71BBC" w:rsidP="004451C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3F0F7AB0" w14:textId="267208DF" w:rsidR="00F71BBC" w:rsidRPr="004451C9" w:rsidRDefault="00821D70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4FE29AB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355293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1B875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24C6D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ECE79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7D82C5" w14:textId="2FBA759F" w:rsidR="00F71BBC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F71BBC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6A0E7D28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E44D36" w14:textId="53C69451" w:rsidR="00F71BBC" w:rsidRPr="004451C9" w:rsidRDefault="003E0ACB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F71BBC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236" w:type="dxa"/>
          </w:tcPr>
          <w:p w14:paraId="7972E23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75D2A6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3083C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3BC195" w14:textId="79CF9DE0" w:rsidR="00F71BBC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F71BBC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304" w:type="dxa"/>
          </w:tcPr>
          <w:p w14:paraId="2B7E40A1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5822F9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696CA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7B3675" w14:textId="73734671" w:rsidR="00F71BBC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F71BBC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</w:tr>
    </w:tbl>
    <w:p w14:paraId="2C138C31" w14:textId="2189DB1E" w:rsidR="00F71BBC" w:rsidRPr="004451C9" w:rsidRDefault="00F71BBC" w:rsidP="004451C9">
      <w:pPr>
        <w:rPr>
          <w:lang w:eastAsia="x-none"/>
        </w:rPr>
      </w:pPr>
    </w:p>
    <w:p w14:paraId="00BD7A04" w14:textId="47AC3542" w:rsidR="00400D6C" w:rsidRPr="004451C9" w:rsidRDefault="00400D6C" w:rsidP="004451C9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4451C9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ณ วันที่ </w:t>
      </w:r>
      <w:r w:rsidR="003E0ACB" w:rsidRPr="003E0ACB">
        <w:rPr>
          <w:rFonts w:ascii="Angsana New" w:hAnsi="Angsana New"/>
          <w:spacing w:val="-6"/>
          <w:sz w:val="28"/>
          <w:szCs w:val="28"/>
          <w:lang w:val="en-US" w:bidi="th-TH"/>
        </w:rPr>
        <w:t>31</w:t>
      </w:r>
      <w:r w:rsidRPr="004451C9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ธันวาคม </w:t>
      </w:r>
      <w:r w:rsidR="003E0ACB" w:rsidRPr="003E0ACB">
        <w:rPr>
          <w:rFonts w:ascii="Angsana New" w:hAnsi="Angsana New"/>
          <w:spacing w:val="-6"/>
          <w:sz w:val="28"/>
          <w:szCs w:val="28"/>
          <w:lang w:val="en-US" w:bidi="th-TH"/>
        </w:rPr>
        <w:t>2563</w:t>
      </w:r>
      <w:r w:rsidRPr="004451C9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กลุ่มบริษัทมี</w:t>
      </w:r>
      <w:r w:rsidRPr="004451C9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4451C9">
        <w:rPr>
          <w:rFonts w:ascii="Angsana New" w:hAnsi="Angsana New" w:hint="cs"/>
          <w:sz w:val="28"/>
          <w:szCs w:val="28"/>
          <w:cs/>
        </w:rPr>
        <w:t>ล่วงหน้า</w:t>
      </w:r>
      <w:r w:rsidRPr="004451C9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3</w:t>
      </w:r>
      <w:r w:rsidRPr="004451C9">
        <w:rPr>
          <w:rFonts w:ascii="Angsana New" w:hAnsi="Angsana New"/>
          <w:sz w:val="28"/>
          <w:szCs w:val="28"/>
          <w:lang w:bidi="th-TH"/>
        </w:rPr>
        <w:t>.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78</w:t>
      </w:r>
      <w:r w:rsidRPr="004451C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4451C9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Pr="004451C9">
        <w:rPr>
          <w:rFonts w:ascii="Angsana New" w:hAnsi="Angsana New"/>
          <w:sz w:val="28"/>
          <w:szCs w:val="28"/>
          <w:lang w:val="en-US" w:bidi="th-TH"/>
        </w:rPr>
        <w:t>(</w:t>
      </w:r>
      <w:r w:rsidRPr="004451C9">
        <w:rPr>
          <w:rFonts w:ascii="Angsana New" w:hAnsi="Angsana New" w:hint="cs"/>
          <w:sz w:val="28"/>
          <w:szCs w:val="28"/>
          <w:cs/>
          <w:lang w:val="en-US" w:bidi="th-TH"/>
        </w:rPr>
        <w:t>เทียบเท่าเงินบาท</w:t>
      </w:r>
      <w:r w:rsidRPr="004451C9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112</w:t>
      </w:r>
      <w:r w:rsidRPr="004451C9">
        <w:rPr>
          <w:rFonts w:ascii="Angsana New" w:hAnsi="Angsana New"/>
          <w:sz w:val="28"/>
          <w:szCs w:val="28"/>
          <w:lang w:val="en-US" w:bidi="th-TH"/>
        </w:rPr>
        <w:t>.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77</w:t>
      </w:r>
      <w:r w:rsidRPr="004451C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Pr="004451C9">
        <w:rPr>
          <w:rFonts w:ascii="Angsana New" w:hAnsi="Angsana New"/>
          <w:sz w:val="28"/>
          <w:szCs w:val="28"/>
          <w:cs/>
          <w:lang w:val="en-US" w:bidi="th-TH"/>
        </w:rPr>
        <w:t>)</w:t>
      </w:r>
    </w:p>
    <w:p w14:paraId="40A7CF03" w14:textId="77777777" w:rsidR="00400D6C" w:rsidRPr="004451C9" w:rsidRDefault="00400D6C" w:rsidP="004451C9">
      <w:pPr>
        <w:rPr>
          <w:cs/>
          <w:lang w:eastAsia="x-none"/>
        </w:rPr>
      </w:pPr>
    </w:p>
    <w:p w14:paraId="0D3291FD" w14:textId="77777777" w:rsidR="00F71BBC" w:rsidRPr="004451C9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eastAsia="x-none"/>
        </w:rPr>
      </w:pPr>
      <w:r w:rsidRPr="004451C9">
        <w:rPr>
          <w:cs/>
          <w:lang w:eastAsia="x-none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F71BBC" w:rsidRPr="004451C9" w14:paraId="1A717233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3ADACB1" w14:textId="1E738162" w:rsidR="00F71BBC" w:rsidRPr="004451C9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cs/>
                <w:lang w:eastAsia="x-none"/>
              </w:rPr>
              <w:br w:type="page"/>
            </w:r>
          </w:p>
        </w:tc>
        <w:tc>
          <w:tcPr>
            <w:tcW w:w="810" w:type="dxa"/>
            <w:vAlign w:val="bottom"/>
          </w:tcPr>
          <w:p w14:paraId="58C6D073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5E37B6EC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451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71BBC" w:rsidRPr="004451C9" w14:paraId="18C18E9B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D36C8AD" w14:textId="77777777" w:rsidR="00F71BBC" w:rsidRPr="004451C9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BD4687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3D476CEE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2AAFAA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18A1F85C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1BBC" w:rsidRPr="004451C9" w14:paraId="6FB3DE38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4889817" w14:textId="2D616C6A" w:rsidR="00F71BBC" w:rsidRPr="004451C9" w:rsidRDefault="00A31A00" w:rsidP="004451C9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316932" w:rsidRPr="004451C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  <w:vAlign w:val="bottom"/>
          </w:tcPr>
          <w:p w14:paraId="173F84A6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AD0830F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C40BD7A" w14:textId="77777777" w:rsidR="00F71BBC" w:rsidRPr="004451C9" w:rsidRDefault="00F71BBC" w:rsidP="004451C9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AB1C1D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067459B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4E60AA0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8326241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0586A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451C9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4451C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CBDA4" w14:textId="77777777" w:rsidR="00F71BBC" w:rsidRPr="004451C9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3FBF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0662633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9D4397A" w14:textId="7A6FDD61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DADC870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EF3B05" w14:textId="7B7F8A41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2AB7E97D" w14:textId="77777777" w:rsidR="00F71BBC" w:rsidRPr="004451C9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6C851C80" w14:textId="52677B9A" w:rsidR="00F71BBC" w:rsidRPr="004451C9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9A34E44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FE529C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1BBC" w:rsidRPr="004451C9" w14:paraId="4D8B195E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2610958" w14:textId="77777777" w:rsidR="00F71BBC" w:rsidRPr="004451C9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FB070AD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EDF726A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0D3536FC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1BBC" w:rsidRPr="004451C9" w14:paraId="01D56A83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6973C11F" w14:textId="77777777" w:rsidR="00F71BBC" w:rsidRPr="004451C9" w:rsidRDefault="00F71BBC" w:rsidP="004451C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8C49F1A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185DF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23D8DAE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53203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07DCA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AA055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B6D1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B5C633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819C7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5C90D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82E766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82356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66E6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60074188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169FAD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C9BED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A9F2D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BBC" w:rsidRPr="004451C9" w14:paraId="5E7CBB6A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7363DF9B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59862A1B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0A34D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199C63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5608F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A2D58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E6882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02913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89E2A3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C88A7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75C03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75CD46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4D5101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29682F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038E9E3B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158F80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D30000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7E046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BBC" w:rsidRPr="004451C9" w14:paraId="1747417D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722EA7F9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4451C9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02EEECD4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002DC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8E7E31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2FFA6A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A8F81C" w14:textId="0E0C6AA2" w:rsidR="00F71BBC" w:rsidRPr="004451C9" w:rsidRDefault="003E0ACB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14320C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4DBE5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8B40EF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46CEF1" w14:textId="3AE7E83C" w:rsidR="00F71BBC" w:rsidRPr="004451C9" w:rsidRDefault="003E0ACB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287DBD4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AD342CD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5B6B5E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6D031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7A1D18BE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94B2D7B" w14:textId="3C47B9D0" w:rsidR="00F71BBC" w:rsidRPr="004451C9" w:rsidRDefault="003E0ACB" w:rsidP="004451C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641C964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7BE36C0" w14:textId="50F41C24" w:rsidR="00F71BBC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F71BBC" w:rsidRPr="004451C9" w14:paraId="5F1EB440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23A814CE" w14:textId="4370CA78" w:rsidR="00F71BBC" w:rsidRPr="004451C9" w:rsidRDefault="00F71BBC" w:rsidP="004451C9">
            <w:pPr>
              <w:ind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232E5C0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A4B21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A51172A" w14:textId="5975CDF8" w:rsidR="00F71BBC" w:rsidRPr="004451C9" w:rsidRDefault="003E0ACB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23F28BF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EF3C5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E9F03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B1C42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BDDE6A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0A335E" w14:textId="1508C771" w:rsidR="00F71BBC" w:rsidRPr="004451C9" w:rsidRDefault="003E0ACB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36" w:type="dxa"/>
          </w:tcPr>
          <w:p w14:paraId="2661731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389205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A9403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10EBFF" w14:textId="55E50181" w:rsidR="00F71BBC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304" w:type="dxa"/>
          </w:tcPr>
          <w:p w14:paraId="6A3A7F0F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129522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20EC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63E4D0D" w14:textId="7DB31002" w:rsidR="00F71BBC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F71BBC" w:rsidRPr="004451C9" w14:paraId="305E81BF" w14:textId="77777777" w:rsidTr="00410773">
        <w:trPr>
          <w:trHeight w:val="261"/>
        </w:trPr>
        <w:tc>
          <w:tcPr>
            <w:tcW w:w="3690" w:type="dxa"/>
            <w:shd w:val="clear" w:color="auto" w:fill="auto"/>
          </w:tcPr>
          <w:p w14:paraId="6AC39DED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D8E71F3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CB663DA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C215D5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705ABF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A2FDC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AEE3CA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9943E9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CEFD71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DD899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2F3DA9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153FD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A3FC62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A2C06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0DBC2CA0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708BD9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55EC816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2ED99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1BBC" w:rsidRPr="004451C9" w14:paraId="0E5912C0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34A45AF2" w14:textId="77777777" w:rsidR="00F71BBC" w:rsidRPr="004451C9" w:rsidRDefault="00F71BBC" w:rsidP="004451C9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041D899" w14:textId="77777777" w:rsidR="00F71BBC" w:rsidRPr="004451C9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1F2187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A55F78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050A4C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8D7CE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2BDDA4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E2B452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2C7C2A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A430F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FF69E03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318BAB8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C018B0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7FC48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5AA2FF14" w14:textId="77777777" w:rsidR="00F71BBC" w:rsidRPr="004451C9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A207729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A883205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F3A04B" w14:textId="77777777" w:rsidR="00F71BBC" w:rsidRPr="004451C9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A00" w:rsidRPr="004451C9" w14:paraId="39DBB181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0A30F764" w14:textId="77777777" w:rsidR="00A31A00" w:rsidRPr="004451C9" w:rsidRDefault="00A31A00" w:rsidP="004451C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138F6E2E" w14:textId="06AB8A23" w:rsidR="00A31A00" w:rsidRPr="004451C9" w:rsidRDefault="00821D70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0828CB1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2B5C1BB3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9F5AC1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6949FD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D481CA7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801B89" w14:textId="1CFA13AA" w:rsidR="00A31A00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A31A0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07ACFF03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BFB7F6" w14:textId="301BF24E" w:rsidR="00A31A00" w:rsidRPr="004451C9" w:rsidRDefault="003E0ACB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A31A0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236" w:type="dxa"/>
          </w:tcPr>
          <w:p w14:paraId="600126BB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737C4BD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1835EEE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DD82E3" w14:textId="0D34529A" w:rsidR="00A31A00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A31A0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304" w:type="dxa"/>
          </w:tcPr>
          <w:p w14:paraId="17F321AC" w14:textId="77777777" w:rsidR="00A31A00" w:rsidRPr="004451C9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55F89D7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37EC74" w14:textId="77777777" w:rsidR="00A31A00" w:rsidRPr="004451C9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576CE79" w14:textId="72281AB5" w:rsidR="00A31A00" w:rsidRPr="004451C9" w:rsidRDefault="003E0ACB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A31A00"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</w:tr>
    </w:tbl>
    <w:p w14:paraId="79F81ADD" w14:textId="77777777" w:rsidR="00F71BBC" w:rsidRPr="004451C9" w:rsidRDefault="00F71BBC" w:rsidP="004451C9">
      <w:pPr>
        <w:rPr>
          <w:lang w:eastAsia="x-none"/>
        </w:rPr>
      </w:pPr>
    </w:p>
    <w:p w14:paraId="70C8B830" w14:textId="29DAF747" w:rsidR="00400D6C" w:rsidRPr="004451C9" w:rsidRDefault="00400D6C" w:rsidP="004451C9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4451C9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ณ วันที่ </w:t>
      </w:r>
      <w:r w:rsidR="003E0ACB" w:rsidRPr="003E0ACB">
        <w:rPr>
          <w:rFonts w:ascii="Angsana New" w:hAnsi="Angsana New"/>
          <w:spacing w:val="-6"/>
          <w:sz w:val="28"/>
          <w:szCs w:val="28"/>
          <w:lang w:val="en-US" w:bidi="th-TH"/>
        </w:rPr>
        <w:t>31</w:t>
      </w:r>
      <w:r w:rsidRPr="004451C9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ธันวาคม </w:t>
      </w:r>
      <w:r w:rsidR="003E0ACB" w:rsidRPr="003E0ACB">
        <w:rPr>
          <w:rFonts w:ascii="Angsana New" w:hAnsi="Angsana New"/>
          <w:spacing w:val="-6"/>
          <w:sz w:val="28"/>
          <w:szCs w:val="28"/>
          <w:lang w:val="en-US" w:bidi="th-TH"/>
        </w:rPr>
        <w:t>2563</w:t>
      </w:r>
      <w:r w:rsidRPr="004451C9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บริษัทมี</w:t>
      </w:r>
      <w:r w:rsidRPr="004451C9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4451C9">
        <w:rPr>
          <w:rFonts w:ascii="Angsana New" w:hAnsi="Angsana New" w:hint="cs"/>
          <w:sz w:val="28"/>
          <w:szCs w:val="28"/>
          <w:cs/>
        </w:rPr>
        <w:t>ล่วงหน้า</w:t>
      </w:r>
      <w:r w:rsidRPr="004451C9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2</w:t>
      </w:r>
      <w:r w:rsidRPr="004451C9">
        <w:rPr>
          <w:rFonts w:ascii="Angsana New" w:hAnsi="Angsana New"/>
          <w:sz w:val="28"/>
          <w:szCs w:val="28"/>
          <w:lang w:bidi="th-TH"/>
        </w:rPr>
        <w:t>.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21</w:t>
      </w:r>
      <w:r w:rsidRPr="004451C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4451C9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Pr="004451C9">
        <w:rPr>
          <w:rFonts w:ascii="Angsana New" w:hAnsi="Angsana New"/>
          <w:sz w:val="28"/>
          <w:szCs w:val="28"/>
          <w:lang w:val="en-US" w:bidi="th-TH"/>
        </w:rPr>
        <w:t>(</w:t>
      </w:r>
      <w:r w:rsidRPr="004451C9">
        <w:rPr>
          <w:rFonts w:ascii="Angsana New" w:hAnsi="Angsana New" w:hint="cs"/>
          <w:sz w:val="28"/>
          <w:szCs w:val="28"/>
          <w:cs/>
          <w:lang w:val="en-US" w:bidi="th-TH"/>
        </w:rPr>
        <w:t>เทียบเท่าเงินบาท</w:t>
      </w:r>
      <w:r w:rsidRPr="004451C9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66</w:t>
      </w:r>
      <w:r w:rsidRPr="004451C9">
        <w:rPr>
          <w:rFonts w:ascii="Angsana New" w:hAnsi="Angsana New"/>
          <w:sz w:val="28"/>
          <w:szCs w:val="28"/>
          <w:lang w:val="en-US" w:bidi="th-TH"/>
        </w:rPr>
        <w:t>.</w:t>
      </w:r>
      <w:r w:rsidR="003E0ACB" w:rsidRPr="003E0ACB">
        <w:rPr>
          <w:rFonts w:ascii="Angsana New" w:hAnsi="Angsana New"/>
          <w:sz w:val="28"/>
          <w:szCs w:val="28"/>
          <w:lang w:val="en-US" w:bidi="th-TH"/>
        </w:rPr>
        <w:t>04</w:t>
      </w:r>
      <w:r w:rsidRPr="004451C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4451C9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Pr="004451C9">
        <w:rPr>
          <w:rFonts w:ascii="Angsana New" w:hAnsi="Angsana New"/>
          <w:sz w:val="28"/>
          <w:szCs w:val="28"/>
          <w:cs/>
          <w:lang w:val="en-US" w:bidi="th-TH"/>
        </w:rPr>
        <w:t>)</w:t>
      </w:r>
    </w:p>
    <w:p w14:paraId="5EC47E33" w14:textId="261F7682" w:rsidR="00400D6C" w:rsidRPr="004451C9" w:rsidRDefault="00400D6C" w:rsidP="004451C9">
      <w:pPr>
        <w:rPr>
          <w:cs/>
          <w:lang w:eastAsia="x-none"/>
        </w:rPr>
        <w:sectPr w:rsidR="00400D6C" w:rsidRPr="004451C9" w:rsidSect="00F71BBC">
          <w:pgSz w:w="16834" w:h="11909" w:orient="landscape" w:code="9"/>
          <w:pgMar w:top="1440" w:right="691" w:bottom="1152" w:left="576" w:header="634" w:footer="662" w:gutter="0"/>
          <w:cols w:space="720"/>
          <w:docGrid w:linePitch="245"/>
        </w:sectPr>
      </w:pPr>
    </w:p>
    <w:p w14:paraId="0F00F413" w14:textId="25B7E91A" w:rsidR="006610A4" w:rsidRPr="004451C9" w:rsidRDefault="00A31A0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  <w:r w:rsidRPr="004451C9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B764FAE" w14:textId="77777777" w:rsidR="00A31A00" w:rsidRPr="004451C9" w:rsidRDefault="00A31A00" w:rsidP="004451C9">
      <w:pPr>
        <w:spacing w:line="240" w:lineRule="auto"/>
        <w:rPr>
          <w:rFonts w:asciiTheme="majorBidi" w:hAnsiTheme="majorBidi" w:cstheme="majorBidi"/>
          <w:sz w:val="20"/>
          <w:szCs w:val="20"/>
          <w:lang w:val="en-GB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A31A00" w:rsidRPr="004451C9" w14:paraId="1621F021" w14:textId="77777777" w:rsidTr="001926A2">
        <w:trPr>
          <w:tblHeader/>
        </w:trPr>
        <w:tc>
          <w:tcPr>
            <w:tcW w:w="2250" w:type="dxa"/>
            <w:hideMark/>
          </w:tcPr>
          <w:p w14:paraId="55AA7156" w14:textId="77777777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6CAE5A9" w14:textId="77777777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30D929B6" w14:textId="77777777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A31A00" w:rsidRPr="004451C9" w14:paraId="4086A6D3" w14:textId="77777777" w:rsidTr="001926A2">
        <w:tc>
          <w:tcPr>
            <w:tcW w:w="2250" w:type="dxa"/>
            <w:hideMark/>
          </w:tcPr>
          <w:p w14:paraId="0E7D4C1F" w14:textId="77777777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</w:t>
            </w:r>
          </w:p>
          <w:p w14:paraId="3A432C24" w14:textId="67C7D70D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451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3E013A9E" w14:textId="77777777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</w:tcPr>
          <w:p w14:paraId="50329B8F" w14:textId="5C49183B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ประมาณการกระแสเงินสดที่คาดว่าจะได้รับ</w:t>
            </w:r>
          </w:p>
        </w:tc>
      </w:tr>
      <w:tr w:rsidR="00A31A00" w:rsidRPr="004451C9" w14:paraId="1109E227" w14:textId="77777777" w:rsidTr="001926A2">
        <w:tc>
          <w:tcPr>
            <w:tcW w:w="2250" w:type="dxa"/>
          </w:tcPr>
          <w:p w14:paraId="6F6C1E9E" w14:textId="7B337EEC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451C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36" w:type="dxa"/>
          </w:tcPr>
          <w:p w14:paraId="21DF7E06" w14:textId="77777777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</w:tcPr>
          <w:p w14:paraId="15F271F1" w14:textId="01992EBB" w:rsidR="00A31A00" w:rsidRPr="004451C9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  <w:cs/>
                <w:lang w:bidi="th-TH"/>
              </w:rPr>
            </w:pPr>
            <w:r w:rsidRPr="004451C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การกำหนดราคาสัญญาซื้อขายล่วงหน้า</w:t>
            </w:r>
            <w:r w:rsidRPr="004451C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4451C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ณ</w:t>
            </w:r>
            <w:r w:rsidRPr="004451C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วันที่รายงาน</w:t>
            </w:r>
            <w:r w:rsidRPr="004451C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4451C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A7BA19B" w14:textId="7085B8FB" w:rsidR="00A31A00" w:rsidRPr="004451C9" w:rsidRDefault="00A31A00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0"/>
        </w:rPr>
      </w:pPr>
    </w:p>
    <w:p w14:paraId="55166A38" w14:textId="375D1FF8" w:rsidR="00A31A00" w:rsidRPr="004451C9" w:rsidRDefault="00A31A0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  <w:r w:rsidRPr="004451C9">
        <w:rPr>
          <w:rFonts w:ascii="Angsana New" w:hAnsi="Angsana New"/>
          <w:b/>
          <w:sz w:val="28"/>
          <w:szCs w:val="28"/>
          <w:cs/>
        </w:rPr>
        <w:t>มูลค่ายุติธรรมของ</w:t>
      </w:r>
      <w:r w:rsidRPr="004451C9">
        <w:rPr>
          <w:rFonts w:ascii="Angsana New" w:hAnsi="Angsana New" w:hint="cs"/>
          <w:b/>
          <w:sz w:val="28"/>
          <w:szCs w:val="28"/>
          <w:cs/>
        </w:rPr>
        <w:t>เงินลงทุนใน</w:t>
      </w:r>
      <w:r w:rsidRPr="004451C9">
        <w:rPr>
          <w:rFonts w:ascii="Angsana New" w:hAnsi="Angsana New"/>
          <w:b/>
          <w:sz w:val="28"/>
          <w:szCs w:val="28"/>
          <w:cs/>
        </w:rPr>
        <w:t>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AA04C08" w14:textId="77777777" w:rsidR="00A31A00" w:rsidRPr="004451C9" w:rsidRDefault="00A31A0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p w14:paraId="1860CD1B" w14:textId="015954DE" w:rsidR="001926A2" w:rsidRPr="004451C9" w:rsidRDefault="00A31A00" w:rsidP="004451C9">
      <w:pPr>
        <w:pStyle w:val="ListParagraph"/>
        <w:numPr>
          <w:ilvl w:val="1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B19803E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2BCBAE6" w14:textId="47C597DE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i/>
          <w:iCs/>
          <w:sz w:val="28"/>
          <w:szCs w:val="28"/>
        </w:rPr>
      </w:pPr>
      <w:r w:rsidRPr="004451C9">
        <w:rPr>
          <w:rFonts w:ascii="Angsana New" w:hAnsi="Angsana New" w:hint="cs"/>
          <w:b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2600614" w14:textId="77777777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i/>
          <w:iCs/>
          <w:sz w:val="20"/>
          <w:szCs w:val="20"/>
        </w:rPr>
      </w:pPr>
    </w:p>
    <w:p w14:paraId="0D5AC786" w14:textId="592E151B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  <w:r w:rsidRPr="004451C9">
        <w:rPr>
          <w:rFonts w:ascii="Angsana New" w:hAnsi="Angsana New" w:hint="cs"/>
          <w:b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451C9">
        <w:rPr>
          <w:rFonts w:ascii="Angsana New" w:hAnsi="Angsana New"/>
          <w:b/>
          <w:sz w:val="28"/>
          <w:szCs w:val="28"/>
        </w:rPr>
        <w:t xml:space="preserve"> </w:t>
      </w:r>
      <w:r w:rsidRPr="004451C9">
        <w:rPr>
          <w:rFonts w:ascii="Angsana New" w:hAnsi="Angsana New" w:hint="cs"/>
          <w:b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4451C9">
        <w:rPr>
          <w:rFonts w:ascii="Angsana New" w:hAnsi="Angsana New"/>
          <w:b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b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EA51B78" w14:textId="77777777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p w14:paraId="4F1BC8D9" w14:textId="77BDDC3C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  <w:r w:rsidRPr="004451C9">
        <w:rPr>
          <w:rFonts w:ascii="Angsana New" w:hAnsi="Angsana New" w:hint="cs"/>
          <w:b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4451C9">
        <w:rPr>
          <w:rFonts w:ascii="Angsana New" w:hAnsi="Angsana New"/>
          <w:b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b/>
          <w:sz w:val="28"/>
          <w:szCs w:val="28"/>
          <w:cs/>
        </w:rPr>
        <w:t>รวมถึงควบคุมและติดตามความเสี่ยงให้อยู่ในระดับที่ยอมรับได้</w:t>
      </w:r>
      <w:r w:rsidRPr="004451C9">
        <w:rPr>
          <w:rFonts w:ascii="Angsana New" w:hAnsi="Angsana New"/>
          <w:b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b/>
          <w:sz w:val="28"/>
          <w:szCs w:val="28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451C9">
        <w:rPr>
          <w:rFonts w:ascii="Angsana New" w:hAnsi="Angsana New"/>
          <w:b/>
          <w:sz w:val="28"/>
          <w:szCs w:val="28"/>
        </w:rPr>
        <w:t xml:space="preserve"> </w:t>
      </w:r>
      <w:r w:rsidRPr="004451C9">
        <w:rPr>
          <w:rFonts w:ascii="Angsana New" w:hAnsi="Angsana New" w:hint="cs"/>
          <w:b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7F50937" w14:textId="77777777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p w14:paraId="0E6F81C3" w14:textId="267E0E5B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  <w:r w:rsidRPr="004451C9">
        <w:rPr>
          <w:rFonts w:ascii="Angsana New" w:hAnsi="Angsana New" w:hint="cs"/>
          <w:b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4451C9">
        <w:rPr>
          <w:rFonts w:ascii="Angsana New" w:hAnsi="Angsana New"/>
          <w:b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b/>
          <w:sz w:val="28"/>
          <w:szCs w:val="28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4451C9">
        <w:rPr>
          <w:rFonts w:ascii="Angsana New" w:hAnsi="Angsana New"/>
          <w:b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b/>
          <w:sz w:val="28"/>
          <w:szCs w:val="28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B1363DB" w14:textId="77777777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36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</w:rPr>
        <w:t> </w:t>
      </w:r>
    </w:p>
    <w:p w14:paraId="4296A52F" w14:textId="77777777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12C694C4" w14:textId="6D601E17" w:rsidR="001926A2" w:rsidRPr="004451C9" w:rsidRDefault="001926A2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4451C9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3E0ACB" w:rsidRPr="003E0AC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4451C9">
        <w:rPr>
          <w:rFonts w:asciiTheme="majorBidi" w:hAnsiTheme="majorBidi" w:cstheme="majorBidi" w:hint="cs"/>
          <w:i/>
          <w:iCs/>
          <w:sz w:val="28"/>
          <w:szCs w:val="28"/>
          <w:cs/>
        </w:rPr>
        <w:t>ความเสี่ยงด้านเครดิต</w:t>
      </w:r>
    </w:p>
    <w:p w14:paraId="6FA1D156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51C2E43" w14:textId="284BD577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0490476" w14:textId="77777777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2E7FC8A5" w14:textId="43FFF7A6" w:rsidR="004E19B3" w:rsidRPr="004451C9" w:rsidRDefault="004E19B3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4451C9">
        <w:rPr>
          <w:rFonts w:asciiTheme="majorBidi" w:hAnsiTheme="majorBidi" w:cstheme="majorBidi"/>
          <w:sz w:val="28"/>
          <w:szCs w:val="28"/>
        </w:rPr>
        <w:t>(</w:t>
      </w:r>
      <w:r w:rsidR="00AF1CD4" w:rsidRPr="004451C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4451C9">
        <w:rPr>
          <w:rFonts w:asciiTheme="majorBidi" w:hAnsiTheme="majorBidi" w:cstheme="majorBidi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451C9">
        <w:rPr>
          <w:rFonts w:asciiTheme="majorBidi" w:hAnsiTheme="majorBidi" w:cstheme="majorBidi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4451C9">
        <w:rPr>
          <w:rFonts w:asciiTheme="majorBidi" w:hAnsiTheme="majorBidi" w:cstheme="majorBidi"/>
          <w:sz w:val="28"/>
          <w:szCs w:val="28"/>
        </w:rPr>
        <w:t>)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E653B" w:rsidRPr="004451C9">
        <w:rPr>
          <w:rFonts w:asciiTheme="majorBidi" w:hAnsiTheme="majorBidi" w:cstheme="majorBidi"/>
          <w:i/>
          <w:iCs/>
          <w:sz w:val="28"/>
          <w:szCs w:val="28"/>
        </w:rPr>
        <w:tab/>
      </w:r>
      <w:proofErr w:type="gramEnd"/>
      <w:r w:rsidRPr="004451C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581DA943" w14:textId="77777777" w:rsidR="00A241A5" w:rsidRPr="004451C9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20"/>
          <w:cs/>
          <w:lang w:bidi="th-TH"/>
        </w:rPr>
      </w:pPr>
    </w:p>
    <w:p w14:paraId="702C20F1" w14:textId="70499FFF" w:rsidR="004E19B3" w:rsidRPr="004451C9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427035" w:rsidRPr="004451C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451C9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3E0ACB" w:rsidRPr="003E0ACB">
        <w:rPr>
          <w:rFonts w:asciiTheme="majorBidi" w:hAnsiTheme="majorBidi" w:cstheme="majorBidi"/>
          <w:sz w:val="28"/>
          <w:szCs w:val="28"/>
        </w:rPr>
        <w:t>1</w:t>
      </w:r>
      <w:r w:rsidR="00FD3B90">
        <w:rPr>
          <w:rFonts w:asciiTheme="majorBidi" w:hAnsiTheme="majorBidi" w:cstheme="majorBidi"/>
          <w:sz w:val="28"/>
          <w:szCs w:val="28"/>
        </w:rPr>
        <w:t>5</w:t>
      </w:r>
    </w:p>
    <w:p w14:paraId="67F8B463" w14:textId="77777777" w:rsidR="004E19B3" w:rsidRPr="004451C9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B2D171A" w14:textId="7B212C1C" w:rsidR="004E19B3" w:rsidRPr="004451C9" w:rsidRDefault="004E19B3" w:rsidP="004451C9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427035" w:rsidRPr="004451C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451C9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3E54DF" w:rsidRPr="004451C9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B5" w:rsidRPr="004451C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451C9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4451C9">
        <w:rPr>
          <w:rFonts w:asciiTheme="majorBidi" w:hAnsiTheme="majorBidi" w:cstheme="majorBidi"/>
          <w:sz w:val="28"/>
          <w:szCs w:val="28"/>
        </w:rPr>
        <w:t xml:space="preserve"> (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ถ้ามี) งบการเงิน </w:t>
      </w:r>
      <w:r w:rsidR="00410773" w:rsidRPr="004451C9">
        <w:rPr>
          <w:rFonts w:asciiTheme="majorBidi" w:hAnsiTheme="majorBidi" w:cstheme="majorBidi"/>
          <w:sz w:val="28"/>
          <w:szCs w:val="28"/>
          <w:cs/>
        </w:rPr>
        <w:t>และ</w:t>
      </w:r>
      <w:r w:rsidRPr="004451C9">
        <w:rPr>
          <w:rFonts w:asciiTheme="majorBidi" w:hAnsiTheme="majorBidi" w:cstheme="majorBidi"/>
          <w:sz w:val="28"/>
          <w:szCs w:val="28"/>
          <w:cs/>
        </w:rPr>
        <w:t>ข้อมูลอุตสาหกรรม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1BDC11D2" w14:textId="77777777" w:rsidR="004E19B3" w:rsidRPr="004451C9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FF122F" w14:textId="34AF8B5B" w:rsidR="00CC3E69" w:rsidRPr="004451C9" w:rsidRDefault="00CC3E6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4451C9">
        <w:rPr>
          <w:rFonts w:asciiTheme="majorBidi" w:hAnsiTheme="majorBidi" w:cstheme="majorBidi"/>
          <w:sz w:val="28"/>
          <w:szCs w:val="28"/>
          <w:cs/>
        </w:rPr>
        <w:br/>
      </w:r>
      <w:r w:rsidR="003E0ACB" w:rsidRPr="003E0ACB">
        <w:rPr>
          <w:rFonts w:asciiTheme="majorBidi" w:hAnsiTheme="majorBidi" w:cstheme="majorBidi"/>
          <w:sz w:val="28"/>
          <w:szCs w:val="28"/>
        </w:rPr>
        <w:t>3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4" w:name="_Hlk59433075"/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4"/>
      <w:r w:rsidRPr="004451C9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26054B4" w14:textId="749E6670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6E50D1" w14:textId="26715EE9" w:rsidR="001926A2" w:rsidRPr="004451C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3E0ACB" w:rsidRPr="003E0ACB">
        <w:rPr>
          <w:rFonts w:asciiTheme="majorBidi" w:hAnsiTheme="majorBidi" w:cstheme="majorBidi"/>
          <w:sz w:val="28"/>
          <w:szCs w:val="28"/>
        </w:rPr>
        <w:t>5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</w:p>
    <w:p w14:paraId="1242AD19" w14:textId="20E340D4" w:rsidR="008A3AE9" w:rsidRPr="004451C9" w:rsidRDefault="008A3AE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2597E64" w14:textId="40949E00" w:rsidR="00C91248" w:rsidRPr="004451C9" w:rsidRDefault="00C91248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4451C9">
        <w:rPr>
          <w:rFonts w:asciiTheme="majorBidi" w:hAnsiTheme="majorBidi" w:cstheme="majorBidi"/>
          <w:sz w:val="28"/>
          <w:szCs w:val="28"/>
        </w:rPr>
        <w:t>(</w:t>
      </w:r>
      <w:r w:rsidRPr="004451C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4451C9">
        <w:rPr>
          <w:rFonts w:asciiTheme="majorBidi" w:hAnsiTheme="majorBidi" w:cstheme="majorBidi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451C9">
        <w:rPr>
          <w:rFonts w:asciiTheme="majorBidi" w:hAnsiTheme="majorBidi" w:cstheme="majorBidi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4451C9">
        <w:rPr>
          <w:rFonts w:asciiTheme="majorBidi" w:hAnsiTheme="majorBidi" w:cstheme="majorBidi"/>
          <w:sz w:val="28"/>
          <w:szCs w:val="28"/>
        </w:rPr>
        <w:t>)</w:t>
      </w:r>
      <w:r w:rsidR="004E653B" w:rsidRPr="004451C9">
        <w:rPr>
          <w:rFonts w:asciiTheme="majorBidi" w:hAnsiTheme="majorBidi" w:cstheme="majorBidi"/>
          <w:sz w:val="28"/>
          <w:szCs w:val="28"/>
        </w:rPr>
        <w:tab/>
      </w:r>
      <w:r w:rsidRPr="004451C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  <w:r w:rsidR="009C0536" w:rsidRPr="004451C9">
        <w:rPr>
          <w:rFonts w:asciiTheme="majorBidi" w:hAnsiTheme="majorBidi" w:cstheme="majorBidi"/>
          <w:sz w:val="28"/>
          <w:szCs w:val="28"/>
          <w:cs/>
          <w:lang w:bidi="th-TH"/>
        </w:rPr>
        <w:t>และอนุพันธ์</w:t>
      </w:r>
    </w:p>
    <w:p w14:paraId="41DAD5B7" w14:textId="77777777" w:rsidR="00A241A5" w:rsidRPr="004451C9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0"/>
        </w:rPr>
      </w:pPr>
    </w:p>
    <w:p w14:paraId="636601F8" w14:textId="138BB4E7" w:rsidR="00C91248" w:rsidRPr="004451C9" w:rsidRDefault="00C9124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4451C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63E91" w:rsidRPr="004451C9">
        <w:rPr>
          <w:rFonts w:asciiTheme="majorBidi" w:hAnsiTheme="majorBidi" w:cstheme="majorBidi"/>
          <w:spacing w:val="-2"/>
          <w:sz w:val="28"/>
          <w:szCs w:val="28"/>
          <w:cs/>
        </w:rPr>
        <w:t>มี</w:t>
      </w: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="00A63E91" w:rsidRPr="004451C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6F5D2288" w14:textId="77777777" w:rsidR="00C91248" w:rsidRPr="004451C9" w:rsidRDefault="00C91248" w:rsidP="004451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36671627" w14:textId="77777777" w:rsidR="00A241A5" w:rsidRPr="004451C9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E367FF5" w14:textId="27B15DC7" w:rsidR="007923F5" w:rsidRPr="004451C9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1CD4" w:rsidRPr="004451C9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3D43E8" w:rsidRPr="004451C9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196CF6CD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4437795" w14:textId="1DD580A3" w:rsidR="00C91248" w:rsidRPr="004451C9" w:rsidRDefault="004A76B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กลุ่มบริษัท</w:t>
      </w:r>
      <w:r w:rsidR="007923F5" w:rsidRPr="004451C9">
        <w:rPr>
          <w:rFonts w:ascii="Angsana New" w:eastAsia="Cordia New" w:hAnsi="Angsana New"/>
          <w:color w:val="000000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กลุ่มบริษัท</w:t>
      </w:r>
      <w:r w:rsidR="007923F5" w:rsidRPr="004451C9">
        <w:rPr>
          <w:rFonts w:ascii="Angsana New" w:eastAsia="Cordia New" w:hAnsi="Angsana New"/>
          <w:color w:val="000000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22B4B453" w14:textId="77777777" w:rsidR="009C0536" w:rsidRPr="004451C9" w:rsidRDefault="009C0536" w:rsidP="004451C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35E0539" w14:textId="03D6767E" w:rsidR="00B3635B" w:rsidRPr="004451C9" w:rsidRDefault="007923F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ณ วันที่รายงาน</w:t>
      </w:r>
      <w:r w:rsidRPr="004451C9">
        <w:rPr>
          <w:rFonts w:ascii="Angsana New" w:eastAsia="Cordia New" w:hAnsi="Angsana New"/>
          <w:color w:val="000000"/>
          <w:sz w:val="28"/>
          <w:szCs w:val="28"/>
        </w:rPr>
        <w:t xml:space="preserve"> 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โดย</w:t>
      </w:r>
      <w:r w:rsidR="00A63E91" w:rsidRPr="004451C9">
        <w:rPr>
          <w:rFonts w:ascii="Angsana New" w:eastAsia="Cordia New" w:hAnsi="Angsana New"/>
          <w:color w:val="000000"/>
          <w:sz w:val="28"/>
          <w:szCs w:val="28"/>
          <w:cs/>
        </w:rPr>
        <w:t>แสดง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58C76B2" w14:textId="77777777" w:rsidR="007E3550" w:rsidRPr="004451C9" w:rsidRDefault="007E3550" w:rsidP="004451C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72"/>
        <w:gridCol w:w="1078"/>
        <w:gridCol w:w="272"/>
        <w:gridCol w:w="1078"/>
        <w:gridCol w:w="236"/>
        <w:gridCol w:w="1024"/>
        <w:gridCol w:w="236"/>
        <w:gridCol w:w="934"/>
      </w:tblGrid>
      <w:tr w:rsidR="00ED1D19" w:rsidRPr="004451C9" w14:paraId="60AB574F" w14:textId="77777777" w:rsidTr="00034D21">
        <w:tc>
          <w:tcPr>
            <w:tcW w:w="2700" w:type="dxa"/>
            <w:shd w:val="clear" w:color="auto" w:fill="auto"/>
          </w:tcPr>
          <w:p w14:paraId="3C65FE78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6D4DE732" w14:textId="6B310C1D" w:rsidR="00ED1D19" w:rsidRPr="004451C9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451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D1D19" w:rsidRPr="004451C9" w14:paraId="68DDC2F3" w14:textId="77777777" w:rsidTr="00034D21">
        <w:tc>
          <w:tcPr>
            <w:tcW w:w="2700" w:type="dxa"/>
            <w:shd w:val="clear" w:color="auto" w:fill="auto"/>
          </w:tcPr>
          <w:p w14:paraId="360AF2CF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11B58E" w14:textId="77777777" w:rsidR="00ED1D19" w:rsidRPr="004451C9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0B6EF7EF" w14:textId="77777777" w:rsidR="00ED1D19" w:rsidRPr="004451C9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58" w:type="dxa"/>
            <w:gridSpan w:val="7"/>
            <w:shd w:val="clear" w:color="auto" w:fill="auto"/>
            <w:vAlign w:val="bottom"/>
          </w:tcPr>
          <w:p w14:paraId="53FB4047" w14:textId="2047E5D9" w:rsidR="00ED1D19" w:rsidRPr="004451C9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D1D19" w:rsidRPr="004451C9" w14:paraId="0C6AE79F" w14:textId="77777777" w:rsidTr="00ED1D19">
        <w:tc>
          <w:tcPr>
            <w:tcW w:w="2700" w:type="dxa"/>
            <w:shd w:val="clear" w:color="auto" w:fill="auto"/>
          </w:tcPr>
          <w:p w14:paraId="1BBEB60E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E0CC586" w14:textId="73A26E0B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726D29" w14:textId="77777777" w:rsidR="00ED1D19" w:rsidRPr="004451C9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B02A07C" w14:textId="40D27C76" w:rsidR="00ED1D19" w:rsidRPr="004451C9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ED3AA29" w14:textId="77777777" w:rsidR="00ED1D19" w:rsidRPr="004451C9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933BD24" w14:textId="6BCF5298" w:rsidR="00ED1D19" w:rsidRPr="004451C9" w:rsidRDefault="00ED1D19" w:rsidP="00ED1D19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0EBC42E" w14:textId="77777777" w:rsidR="00ED1D19" w:rsidRPr="004451C9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D1D1BC" w14:textId="256B17B1" w:rsidR="00ED1D19" w:rsidRPr="004451C9" w:rsidRDefault="00ED1D19" w:rsidP="00ED1D19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6F60ACA1" w14:textId="77777777" w:rsidR="00ED1D19" w:rsidRPr="004451C9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D4179D" w14:textId="68AABD07" w:rsidR="00ED1D19" w:rsidRPr="004451C9" w:rsidRDefault="00ED1D19" w:rsidP="00ED1D19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7F67D589" w14:textId="5FA659E9" w:rsidR="00ED1D19" w:rsidRPr="004451C9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1FED4AD" w14:textId="77777777" w:rsidR="00ED1D19" w:rsidRPr="004451C9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7EA78" w14:textId="3831E224" w:rsidR="00ED1D19" w:rsidRPr="004451C9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1D19" w:rsidRPr="004451C9" w14:paraId="116D29FF" w14:textId="77777777" w:rsidTr="00034D21">
        <w:tc>
          <w:tcPr>
            <w:tcW w:w="2700" w:type="dxa"/>
            <w:shd w:val="clear" w:color="auto" w:fill="auto"/>
          </w:tcPr>
          <w:p w14:paraId="5EB9B969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20F27B33" w14:textId="67F60F02" w:rsidR="00ED1D19" w:rsidRPr="004451C9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D1D19" w:rsidRPr="004451C9" w14:paraId="6B8D5B2E" w14:textId="77777777" w:rsidTr="00ED1D19">
        <w:tc>
          <w:tcPr>
            <w:tcW w:w="2700" w:type="dxa"/>
            <w:shd w:val="clear" w:color="auto" w:fill="auto"/>
          </w:tcPr>
          <w:p w14:paraId="17A7A8E3" w14:textId="5872E344" w:rsidR="00ED1D19" w:rsidRPr="004451C9" w:rsidRDefault="00ED1D19" w:rsidP="004451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1606D17A" w14:textId="77777777" w:rsidR="00ED1D19" w:rsidRPr="004451C9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E9EF3F6" w14:textId="77777777" w:rsidR="00ED1D19" w:rsidRPr="004451C9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301F883" w14:textId="77777777" w:rsidR="00ED1D19" w:rsidRPr="004451C9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DA792C2" w14:textId="77777777" w:rsidR="00ED1D19" w:rsidRPr="004451C9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0B5D5CB" w14:textId="77777777" w:rsidR="00ED1D19" w:rsidRPr="004451C9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7040D" w14:textId="77777777" w:rsidR="00ED1D19" w:rsidRPr="004451C9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D0C3F7" w14:textId="77777777" w:rsidR="00ED1D19" w:rsidRPr="004451C9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D7CB3B" w14:textId="629A9EF3" w:rsidR="00ED1D19" w:rsidRPr="004451C9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39C3AED" w14:textId="77777777" w:rsidR="00ED1D19" w:rsidRPr="004451C9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1D19" w:rsidRPr="004451C9" w14:paraId="75B1B89C" w14:textId="77777777" w:rsidTr="00ED1D19">
        <w:tc>
          <w:tcPr>
            <w:tcW w:w="2700" w:type="dxa"/>
            <w:shd w:val="clear" w:color="auto" w:fill="auto"/>
            <w:hideMark/>
          </w:tcPr>
          <w:p w14:paraId="4DD4E655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B953BCB" w14:textId="077620C7" w:rsidR="00ED1D19" w:rsidRPr="004451C9" w:rsidRDefault="003E0ACB" w:rsidP="00ED1D1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272" w:type="dxa"/>
            <w:shd w:val="clear" w:color="auto" w:fill="auto"/>
          </w:tcPr>
          <w:p w14:paraId="2723D0AF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4099FD2" w14:textId="3CD62FED" w:rsidR="00ED1D19" w:rsidRPr="004451C9" w:rsidRDefault="003E0ACB" w:rsidP="00ED1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272" w:type="dxa"/>
            <w:shd w:val="clear" w:color="auto" w:fill="auto"/>
          </w:tcPr>
          <w:p w14:paraId="2044F164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FED425A" w14:textId="68B851F8" w:rsidR="00ED1D19" w:rsidRPr="004451C9" w:rsidRDefault="00ED1D19" w:rsidP="00ED1D1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BDDCD1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88F8B6" w14:textId="201CBA26" w:rsidR="00ED1D19" w:rsidRPr="00ED1D19" w:rsidRDefault="00ED1D19" w:rsidP="00ED1D1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1732F1" w14:textId="43FAC5F4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109FC86" w14:textId="1E3DC692" w:rsidR="00ED1D19" w:rsidRPr="004451C9" w:rsidRDefault="003E0ACB" w:rsidP="00ED1D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</w:tr>
      <w:tr w:rsidR="00ED1D19" w:rsidRPr="004451C9" w14:paraId="15026759" w14:textId="77777777" w:rsidTr="00ED1D19">
        <w:tc>
          <w:tcPr>
            <w:tcW w:w="2700" w:type="dxa"/>
            <w:shd w:val="clear" w:color="auto" w:fill="auto"/>
            <w:hideMark/>
          </w:tcPr>
          <w:p w14:paraId="168B5A97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7B1F1A1C" w14:textId="2E7EBACC" w:rsidR="00ED1D19" w:rsidRPr="004451C9" w:rsidRDefault="003E0ACB" w:rsidP="00ED1D1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272" w:type="dxa"/>
            <w:shd w:val="clear" w:color="auto" w:fill="auto"/>
          </w:tcPr>
          <w:p w14:paraId="73399A68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3E579E7" w14:textId="3F020F1C" w:rsidR="00ED1D19" w:rsidRPr="004451C9" w:rsidRDefault="003E0ACB" w:rsidP="00ED1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272" w:type="dxa"/>
            <w:shd w:val="clear" w:color="auto" w:fill="auto"/>
          </w:tcPr>
          <w:p w14:paraId="1582389C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FC27A29" w14:textId="01F9010B" w:rsidR="00ED1D19" w:rsidRPr="004451C9" w:rsidRDefault="00ED1D19" w:rsidP="00ED1D1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292871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A3817F" w14:textId="091E0DC3" w:rsidR="00ED1D19" w:rsidRPr="00ED1D19" w:rsidRDefault="00ED1D19" w:rsidP="00ED1D1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D5474B" w14:textId="4FBA1424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B1CDE43" w14:textId="26C2E73F" w:rsidR="00ED1D19" w:rsidRPr="004451C9" w:rsidRDefault="003E0ACB" w:rsidP="00ED1D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</w:tr>
      <w:tr w:rsidR="00ED1D19" w:rsidRPr="004451C9" w14:paraId="763EE1A8" w14:textId="77777777" w:rsidTr="00ED1D19">
        <w:trPr>
          <w:trHeight w:val="119"/>
        </w:trPr>
        <w:tc>
          <w:tcPr>
            <w:tcW w:w="2700" w:type="dxa"/>
            <w:shd w:val="clear" w:color="auto" w:fill="auto"/>
            <w:hideMark/>
          </w:tcPr>
          <w:p w14:paraId="18438BE3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5309" w14:textId="46362AC1" w:rsidR="00ED1D19" w:rsidRPr="004451C9" w:rsidRDefault="003E0ACB" w:rsidP="00ED1D1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307CBB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BA2B" w14:textId="6B464F78" w:rsidR="00ED1D19" w:rsidRPr="004451C9" w:rsidRDefault="003E0ACB" w:rsidP="00ED1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72" w:type="dxa"/>
            <w:shd w:val="clear" w:color="auto" w:fill="auto"/>
          </w:tcPr>
          <w:p w14:paraId="764BF236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05B7" w14:textId="1DFCCA7C" w:rsidR="00ED1D19" w:rsidRPr="004451C9" w:rsidRDefault="003E0ACB" w:rsidP="00ED1D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236" w:type="dxa"/>
          </w:tcPr>
          <w:p w14:paraId="66F9A9FC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2F8FA76" w14:textId="0003A33D" w:rsidR="00ED1D19" w:rsidRPr="00ED1D19" w:rsidRDefault="003E0ACB" w:rsidP="00ED1D1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02050" w14:textId="0BABA581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466F2" w14:textId="00192A6B" w:rsidR="00ED1D19" w:rsidRPr="004451C9" w:rsidRDefault="003E0ACB" w:rsidP="00ED1D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</w:t>
            </w:r>
          </w:p>
        </w:tc>
      </w:tr>
      <w:tr w:rsidR="00ED1D19" w:rsidRPr="004451C9" w14:paraId="58D51B45" w14:textId="77777777" w:rsidTr="00ED1D19">
        <w:tc>
          <w:tcPr>
            <w:tcW w:w="2700" w:type="dxa"/>
            <w:shd w:val="clear" w:color="auto" w:fill="auto"/>
          </w:tcPr>
          <w:p w14:paraId="05E1E3F1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243AE" w14:textId="1D6CC724" w:rsidR="00ED1D19" w:rsidRPr="004451C9" w:rsidRDefault="003E0ACB" w:rsidP="00ED1D1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272" w:type="dxa"/>
            <w:shd w:val="clear" w:color="auto" w:fill="auto"/>
          </w:tcPr>
          <w:p w14:paraId="7A1B4DB6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47B7" w14:textId="44665053" w:rsidR="00ED1D19" w:rsidRPr="004451C9" w:rsidRDefault="003E0ACB" w:rsidP="00ED1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324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72" w:type="dxa"/>
            <w:shd w:val="clear" w:color="auto" w:fill="auto"/>
          </w:tcPr>
          <w:p w14:paraId="6EA8F00C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E01E1" w14:textId="0327C9CC" w:rsidR="00ED1D19" w:rsidRPr="004451C9" w:rsidRDefault="003E0ACB" w:rsidP="00ED1D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236" w:type="dxa"/>
          </w:tcPr>
          <w:p w14:paraId="455A81D3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EC18A" w14:textId="3487C784" w:rsidR="00ED1D19" w:rsidRPr="00ED1D19" w:rsidRDefault="003E0ACB" w:rsidP="00ED1D1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="00ED1D19" w:rsidRPr="00ED1D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236" w:type="dxa"/>
            <w:shd w:val="clear" w:color="auto" w:fill="auto"/>
          </w:tcPr>
          <w:p w14:paraId="4E6B08F4" w14:textId="34AD6E5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347E9" w14:textId="4163F116" w:rsidR="00ED1D19" w:rsidRPr="004451C9" w:rsidRDefault="003E0ACB" w:rsidP="00ED1D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425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879</w:t>
            </w:r>
          </w:p>
        </w:tc>
      </w:tr>
    </w:tbl>
    <w:p w14:paraId="738BC6FE" w14:textId="587C7CD6" w:rsidR="004D4B97" w:rsidRDefault="004D4B9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72"/>
        <w:gridCol w:w="1078"/>
        <w:gridCol w:w="272"/>
        <w:gridCol w:w="1078"/>
        <w:gridCol w:w="236"/>
        <w:gridCol w:w="1024"/>
        <w:gridCol w:w="236"/>
        <w:gridCol w:w="934"/>
      </w:tblGrid>
      <w:tr w:rsidR="00ED1D19" w:rsidRPr="004451C9" w14:paraId="3F7A440E" w14:textId="77777777" w:rsidTr="00034D21">
        <w:tc>
          <w:tcPr>
            <w:tcW w:w="2700" w:type="dxa"/>
            <w:shd w:val="clear" w:color="auto" w:fill="auto"/>
          </w:tcPr>
          <w:p w14:paraId="18167454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30797B41" w14:textId="70FB313F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1D19" w:rsidRPr="004451C9" w14:paraId="375C0164" w14:textId="77777777" w:rsidTr="00034D21">
        <w:tc>
          <w:tcPr>
            <w:tcW w:w="2700" w:type="dxa"/>
            <w:shd w:val="clear" w:color="auto" w:fill="auto"/>
          </w:tcPr>
          <w:p w14:paraId="5091A5F3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84572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32AD3561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58" w:type="dxa"/>
            <w:gridSpan w:val="7"/>
            <w:shd w:val="clear" w:color="auto" w:fill="auto"/>
            <w:vAlign w:val="bottom"/>
          </w:tcPr>
          <w:p w14:paraId="39E59398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D1D19" w:rsidRPr="004451C9" w14:paraId="740E174C" w14:textId="77777777" w:rsidTr="00034D21">
        <w:tc>
          <w:tcPr>
            <w:tcW w:w="2700" w:type="dxa"/>
            <w:shd w:val="clear" w:color="auto" w:fill="auto"/>
          </w:tcPr>
          <w:p w14:paraId="5FAE24A1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6C02362" w14:textId="751A607D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1A39DA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D2A0C1A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511F2C38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3F0340A" w14:textId="2BA5DD44" w:rsidR="00ED1D19" w:rsidRPr="004451C9" w:rsidRDefault="00ED1D19" w:rsidP="00034D21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109395A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9EA03BD" w14:textId="758877DA" w:rsidR="00ED1D19" w:rsidRPr="004451C9" w:rsidRDefault="00ED1D19" w:rsidP="00034D21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219E65E5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4B7BBF6" w14:textId="0F5873F2" w:rsidR="00ED1D19" w:rsidRPr="004451C9" w:rsidRDefault="00ED1D19" w:rsidP="00034D21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27B2A7EE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BE12DF4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ACB0F9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1D19" w:rsidRPr="004451C9" w14:paraId="57BC56B7" w14:textId="77777777" w:rsidTr="00034D21">
        <w:tc>
          <w:tcPr>
            <w:tcW w:w="2700" w:type="dxa"/>
            <w:shd w:val="clear" w:color="auto" w:fill="auto"/>
          </w:tcPr>
          <w:p w14:paraId="5BA0AC74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3E04C312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D1D19" w:rsidRPr="004451C9" w14:paraId="2D474170" w14:textId="77777777" w:rsidTr="00034D21">
        <w:tc>
          <w:tcPr>
            <w:tcW w:w="2700" w:type="dxa"/>
            <w:shd w:val="clear" w:color="auto" w:fill="auto"/>
          </w:tcPr>
          <w:p w14:paraId="6F5787C3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0C004984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211023B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18F4A87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12B069E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AA9C99D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A893A7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35652F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7764B0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25E78A5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1D19" w:rsidRPr="004451C9" w14:paraId="7876C559" w14:textId="77777777" w:rsidTr="00034D21">
        <w:tc>
          <w:tcPr>
            <w:tcW w:w="2700" w:type="dxa"/>
            <w:shd w:val="clear" w:color="auto" w:fill="auto"/>
            <w:hideMark/>
          </w:tcPr>
          <w:p w14:paraId="21A623F5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DBE1F4E" w14:textId="380EBB20" w:rsidR="00ED1D19" w:rsidRPr="004451C9" w:rsidRDefault="003E0ACB" w:rsidP="00ED1D1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272" w:type="dxa"/>
            <w:shd w:val="clear" w:color="auto" w:fill="auto"/>
          </w:tcPr>
          <w:p w14:paraId="01C3E11C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29FA6B1" w14:textId="743012BB" w:rsidR="00ED1D19" w:rsidRPr="004451C9" w:rsidRDefault="003E0ACB" w:rsidP="00ED1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272" w:type="dxa"/>
            <w:shd w:val="clear" w:color="auto" w:fill="auto"/>
          </w:tcPr>
          <w:p w14:paraId="51CAC4FF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AF43C4E" w14:textId="77777777" w:rsidR="00ED1D19" w:rsidRPr="004451C9" w:rsidRDefault="00ED1D19" w:rsidP="00ED1D1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BA7C17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374CA8" w14:textId="77777777" w:rsidR="00ED1D19" w:rsidRPr="00ED1D19" w:rsidRDefault="00ED1D19" w:rsidP="00ED1D1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849BC2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15802F9" w14:textId="35529B8C" w:rsidR="00ED1D19" w:rsidRPr="004451C9" w:rsidRDefault="003E0ACB" w:rsidP="00ED1D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</w:tr>
      <w:tr w:rsidR="00ED1D19" w:rsidRPr="004451C9" w14:paraId="3CF3F8BA" w14:textId="77777777" w:rsidTr="00034D21">
        <w:tc>
          <w:tcPr>
            <w:tcW w:w="2700" w:type="dxa"/>
            <w:shd w:val="clear" w:color="auto" w:fill="auto"/>
            <w:hideMark/>
          </w:tcPr>
          <w:p w14:paraId="7F7DDEB0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AD513C8" w14:textId="7BB895BF" w:rsidR="00ED1D19" w:rsidRPr="004451C9" w:rsidRDefault="003E0ACB" w:rsidP="00ED1D1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272" w:type="dxa"/>
            <w:shd w:val="clear" w:color="auto" w:fill="auto"/>
          </w:tcPr>
          <w:p w14:paraId="7B648D49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B8D1B1C" w14:textId="3C0F2F80" w:rsidR="00ED1D19" w:rsidRPr="004451C9" w:rsidRDefault="003E0ACB" w:rsidP="00ED1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272" w:type="dxa"/>
            <w:shd w:val="clear" w:color="auto" w:fill="auto"/>
          </w:tcPr>
          <w:p w14:paraId="4F55E919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DDC3B73" w14:textId="77777777" w:rsidR="00ED1D19" w:rsidRPr="004451C9" w:rsidRDefault="00ED1D19" w:rsidP="00ED1D1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E17CAC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78C0C8" w14:textId="77777777" w:rsidR="00ED1D19" w:rsidRPr="00ED1D19" w:rsidRDefault="00ED1D19" w:rsidP="00ED1D1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87A84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6D10D32" w14:textId="2335C52E" w:rsidR="00ED1D19" w:rsidRPr="004451C9" w:rsidRDefault="003E0ACB" w:rsidP="00ED1D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</w:tr>
      <w:tr w:rsidR="00ED1D19" w:rsidRPr="004451C9" w14:paraId="3BFD8968" w14:textId="77777777" w:rsidTr="00034D21">
        <w:trPr>
          <w:trHeight w:val="119"/>
        </w:trPr>
        <w:tc>
          <w:tcPr>
            <w:tcW w:w="2700" w:type="dxa"/>
            <w:shd w:val="clear" w:color="auto" w:fill="auto"/>
            <w:hideMark/>
          </w:tcPr>
          <w:p w14:paraId="7699CEEF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49F17" w14:textId="27AA7134" w:rsidR="00ED1D19" w:rsidRPr="004451C9" w:rsidRDefault="003E0ACB" w:rsidP="00ED1D1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777D700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FE3D4" w14:textId="2E539220" w:rsidR="00ED1D19" w:rsidRPr="004451C9" w:rsidRDefault="003E0ACB" w:rsidP="00ED1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72" w:type="dxa"/>
            <w:shd w:val="clear" w:color="auto" w:fill="auto"/>
          </w:tcPr>
          <w:p w14:paraId="24542B23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79F94" w14:textId="3784A3C7" w:rsidR="00ED1D19" w:rsidRPr="004451C9" w:rsidRDefault="003E0ACB" w:rsidP="00ED1D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36" w:type="dxa"/>
          </w:tcPr>
          <w:p w14:paraId="5B81BDA4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B55245B" w14:textId="0A5B6112" w:rsidR="00ED1D19" w:rsidRPr="00ED1D19" w:rsidRDefault="003E0ACB" w:rsidP="00ED1D1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0807D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E158D" w14:textId="78A822DE" w:rsidR="00ED1D19" w:rsidRPr="004451C9" w:rsidRDefault="003E0ACB" w:rsidP="00ED1D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ED1D19" w:rsidRPr="004451C9" w14:paraId="339439AA" w14:textId="77777777" w:rsidTr="00034D21">
        <w:tc>
          <w:tcPr>
            <w:tcW w:w="2700" w:type="dxa"/>
            <w:shd w:val="clear" w:color="auto" w:fill="auto"/>
          </w:tcPr>
          <w:p w14:paraId="088D23B1" w14:textId="77777777" w:rsidR="00ED1D19" w:rsidRPr="004451C9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EE6AA" w14:textId="11F4DC9B" w:rsidR="00ED1D19" w:rsidRPr="004451C9" w:rsidRDefault="003E0ACB" w:rsidP="00ED1D1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314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272" w:type="dxa"/>
            <w:shd w:val="clear" w:color="auto" w:fill="auto"/>
          </w:tcPr>
          <w:p w14:paraId="5003C56C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B9ACE2" w14:textId="1608FE94" w:rsidR="00ED1D19" w:rsidRPr="004451C9" w:rsidRDefault="003E0ACB" w:rsidP="00ED1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265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72" w:type="dxa"/>
            <w:shd w:val="clear" w:color="auto" w:fill="auto"/>
          </w:tcPr>
          <w:p w14:paraId="5D2A1C1D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855F59" w14:textId="6457A5BC" w:rsidR="00ED1D19" w:rsidRPr="004451C9" w:rsidRDefault="003E0ACB" w:rsidP="00ED1D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36" w:type="dxa"/>
          </w:tcPr>
          <w:p w14:paraId="1EA7B8DE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BE6D4" w14:textId="0EEE3197" w:rsidR="00ED1D19" w:rsidRPr="00ED1D19" w:rsidRDefault="003E0ACB" w:rsidP="00ED1D1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ED1D19" w:rsidRPr="00ED1D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7D83261C" w14:textId="77777777" w:rsidR="00ED1D19" w:rsidRPr="004451C9" w:rsidRDefault="00ED1D19" w:rsidP="00ED1D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59EADF" w14:textId="42E51E75" w:rsidR="00ED1D19" w:rsidRPr="004451C9" w:rsidRDefault="003E0ACB" w:rsidP="00ED1D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321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</w:t>
            </w:r>
          </w:p>
        </w:tc>
      </w:tr>
    </w:tbl>
    <w:p w14:paraId="3ACDF09D" w14:textId="09948CD5" w:rsidR="00ED1D19" w:rsidRDefault="00ED1D1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8BAEE0" w14:textId="77777777" w:rsidR="00ED1D19" w:rsidRDefault="00ED1D19">
      <w:r>
        <w:br w:type="page"/>
      </w: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72"/>
        <w:gridCol w:w="1078"/>
        <w:gridCol w:w="272"/>
        <w:gridCol w:w="1078"/>
        <w:gridCol w:w="236"/>
        <w:gridCol w:w="1024"/>
        <w:gridCol w:w="236"/>
        <w:gridCol w:w="934"/>
      </w:tblGrid>
      <w:tr w:rsidR="00ED1D19" w:rsidRPr="004451C9" w14:paraId="284F9F05" w14:textId="77777777" w:rsidTr="00034D21">
        <w:tc>
          <w:tcPr>
            <w:tcW w:w="2700" w:type="dxa"/>
            <w:shd w:val="clear" w:color="auto" w:fill="auto"/>
          </w:tcPr>
          <w:p w14:paraId="353652D4" w14:textId="37ED3EB6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00145D65" w14:textId="202EA143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451C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D1D19" w:rsidRPr="004451C9" w14:paraId="09A47148" w14:textId="77777777" w:rsidTr="00034D21">
        <w:tc>
          <w:tcPr>
            <w:tcW w:w="2700" w:type="dxa"/>
            <w:shd w:val="clear" w:color="auto" w:fill="auto"/>
          </w:tcPr>
          <w:p w14:paraId="1194468E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637E7F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03F87780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58" w:type="dxa"/>
            <w:gridSpan w:val="7"/>
            <w:shd w:val="clear" w:color="auto" w:fill="auto"/>
            <w:vAlign w:val="bottom"/>
          </w:tcPr>
          <w:p w14:paraId="6E0D272A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D1D19" w:rsidRPr="004451C9" w14:paraId="20736E3A" w14:textId="77777777" w:rsidTr="00034D21">
        <w:tc>
          <w:tcPr>
            <w:tcW w:w="2700" w:type="dxa"/>
            <w:shd w:val="clear" w:color="auto" w:fill="auto"/>
          </w:tcPr>
          <w:p w14:paraId="049A7D99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5D11107" w14:textId="6E7DFA50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870718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727FD7C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643448C0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4D7CB43" w14:textId="305B4B8A" w:rsidR="00ED1D19" w:rsidRPr="004451C9" w:rsidRDefault="00ED1D19" w:rsidP="00034D21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59D9731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BE0214" w14:textId="4F55A506" w:rsidR="00ED1D19" w:rsidRPr="004451C9" w:rsidRDefault="00ED1D19" w:rsidP="00034D21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7962737B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0F53B0E" w14:textId="1C92BC59" w:rsidR="00ED1D19" w:rsidRPr="004451C9" w:rsidRDefault="00ED1D19" w:rsidP="00034D21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6AE76E36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B7BFD8F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BB3F2C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1D19" w:rsidRPr="004451C9" w14:paraId="1B36C43E" w14:textId="77777777" w:rsidTr="00034D21">
        <w:tc>
          <w:tcPr>
            <w:tcW w:w="2700" w:type="dxa"/>
            <w:shd w:val="clear" w:color="auto" w:fill="auto"/>
          </w:tcPr>
          <w:p w14:paraId="075868A3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65B2E637" w14:textId="77777777" w:rsidR="00ED1D19" w:rsidRPr="004451C9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D1D19" w:rsidRPr="004451C9" w14:paraId="585357EB" w14:textId="77777777" w:rsidTr="00034D21">
        <w:tc>
          <w:tcPr>
            <w:tcW w:w="2700" w:type="dxa"/>
            <w:shd w:val="clear" w:color="auto" w:fill="auto"/>
          </w:tcPr>
          <w:p w14:paraId="1F134675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4182B85E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EE7BB06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AFEBCF5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9A3CC70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BE69876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73D46B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A8AF90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6404FA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01FA040" w14:textId="77777777" w:rsidR="00ED1D19" w:rsidRPr="004451C9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1D19" w:rsidRPr="004451C9" w14:paraId="66B94EE0" w14:textId="77777777" w:rsidTr="00034D21">
        <w:tc>
          <w:tcPr>
            <w:tcW w:w="2700" w:type="dxa"/>
            <w:shd w:val="clear" w:color="auto" w:fill="auto"/>
            <w:hideMark/>
          </w:tcPr>
          <w:p w14:paraId="1060B3B5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68DAE6BE" w14:textId="298FDF1A" w:rsidR="00ED1D19" w:rsidRPr="004451C9" w:rsidRDefault="003E0ACB" w:rsidP="00034D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272" w:type="dxa"/>
            <w:shd w:val="clear" w:color="auto" w:fill="auto"/>
          </w:tcPr>
          <w:p w14:paraId="30D2E582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5BB87F1" w14:textId="25E12A8C" w:rsidR="00ED1D19" w:rsidRPr="004451C9" w:rsidRDefault="003E0ACB" w:rsidP="00034D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272" w:type="dxa"/>
            <w:shd w:val="clear" w:color="auto" w:fill="auto"/>
          </w:tcPr>
          <w:p w14:paraId="265AE89E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89AB47E" w14:textId="77777777" w:rsidR="00ED1D19" w:rsidRPr="004451C9" w:rsidRDefault="00ED1D19" w:rsidP="00034D2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0AF701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9B2A1CD" w14:textId="77777777" w:rsidR="00ED1D19" w:rsidRPr="00ED1D19" w:rsidRDefault="00ED1D19" w:rsidP="00034D2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F61768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FECB3C4" w14:textId="4B344885" w:rsidR="00ED1D19" w:rsidRPr="004451C9" w:rsidRDefault="003E0ACB" w:rsidP="00034D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</w:p>
        </w:tc>
      </w:tr>
      <w:tr w:rsidR="00ED1D19" w:rsidRPr="004451C9" w14:paraId="6838F3C4" w14:textId="77777777" w:rsidTr="00034D21">
        <w:tc>
          <w:tcPr>
            <w:tcW w:w="2700" w:type="dxa"/>
            <w:shd w:val="clear" w:color="auto" w:fill="auto"/>
            <w:hideMark/>
          </w:tcPr>
          <w:p w14:paraId="6E13DE22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0B3DBABC" w14:textId="0DDACC03" w:rsidR="00ED1D19" w:rsidRPr="004451C9" w:rsidRDefault="003E0ACB" w:rsidP="00034D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272" w:type="dxa"/>
            <w:shd w:val="clear" w:color="auto" w:fill="auto"/>
          </w:tcPr>
          <w:p w14:paraId="5A3185DA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8E8E7F1" w14:textId="001BC48B" w:rsidR="00ED1D19" w:rsidRPr="004451C9" w:rsidRDefault="003E0ACB" w:rsidP="00034D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272" w:type="dxa"/>
            <w:shd w:val="clear" w:color="auto" w:fill="auto"/>
          </w:tcPr>
          <w:p w14:paraId="5A16EA08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C1D1ACF" w14:textId="77777777" w:rsidR="00ED1D19" w:rsidRPr="004451C9" w:rsidRDefault="00ED1D19" w:rsidP="00034D2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9A523D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51BC3D" w14:textId="77777777" w:rsidR="00ED1D19" w:rsidRPr="00ED1D19" w:rsidRDefault="00ED1D19" w:rsidP="00034D2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AF2DF9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F83A40B" w14:textId="3EF43346" w:rsidR="00ED1D19" w:rsidRPr="004451C9" w:rsidRDefault="003E0ACB" w:rsidP="00034D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</w:tr>
      <w:tr w:rsidR="00ED1D19" w:rsidRPr="004451C9" w14:paraId="7160A994" w14:textId="77777777" w:rsidTr="00034D21">
        <w:trPr>
          <w:trHeight w:val="119"/>
        </w:trPr>
        <w:tc>
          <w:tcPr>
            <w:tcW w:w="2700" w:type="dxa"/>
            <w:shd w:val="clear" w:color="auto" w:fill="auto"/>
            <w:hideMark/>
          </w:tcPr>
          <w:p w14:paraId="6BEC81C3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B14B1" w14:textId="1F5575A3" w:rsidR="00ED1D19" w:rsidRPr="004451C9" w:rsidRDefault="003E0ACB" w:rsidP="00034D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95B812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686D" w14:textId="2C46A11B" w:rsidR="00ED1D19" w:rsidRPr="004451C9" w:rsidRDefault="003E0ACB" w:rsidP="00034D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72" w:type="dxa"/>
            <w:shd w:val="clear" w:color="auto" w:fill="auto"/>
          </w:tcPr>
          <w:p w14:paraId="7989E7EC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35021" w14:textId="15AEA9EF" w:rsidR="00ED1D19" w:rsidRPr="004451C9" w:rsidRDefault="003E0ACB" w:rsidP="00034D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36" w:type="dxa"/>
          </w:tcPr>
          <w:p w14:paraId="4075E485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5CC96B1" w14:textId="0D119185" w:rsidR="00ED1D19" w:rsidRPr="00ED1D19" w:rsidRDefault="003E0ACB" w:rsidP="00034D2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DA5A6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87E43" w14:textId="02FCBFAD" w:rsidR="00ED1D19" w:rsidRPr="004451C9" w:rsidRDefault="003E0ACB" w:rsidP="00034D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ED1D19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ED1D19" w:rsidRPr="004451C9" w14:paraId="13D9DBC9" w14:textId="77777777" w:rsidTr="00034D21">
        <w:tc>
          <w:tcPr>
            <w:tcW w:w="2700" w:type="dxa"/>
            <w:shd w:val="clear" w:color="auto" w:fill="auto"/>
          </w:tcPr>
          <w:p w14:paraId="2456796B" w14:textId="77777777" w:rsidR="00ED1D19" w:rsidRPr="004451C9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7CD204" w14:textId="09356D10" w:rsidR="00ED1D19" w:rsidRPr="004451C9" w:rsidRDefault="003E0ACB" w:rsidP="00034D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272" w:type="dxa"/>
            <w:shd w:val="clear" w:color="auto" w:fill="auto"/>
          </w:tcPr>
          <w:p w14:paraId="6391BC9E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FDD914" w14:textId="17BD1BB0" w:rsidR="00ED1D19" w:rsidRPr="004451C9" w:rsidRDefault="003E0ACB" w:rsidP="00034D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265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72" w:type="dxa"/>
            <w:shd w:val="clear" w:color="auto" w:fill="auto"/>
          </w:tcPr>
          <w:p w14:paraId="6D7DD2BE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0AB43E" w14:textId="6F73C0AF" w:rsidR="00ED1D19" w:rsidRPr="004451C9" w:rsidRDefault="003E0ACB" w:rsidP="00034D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36" w:type="dxa"/>
          </w:tcPr>
          <w:p w14:paraId="28B173AF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FCD27" w14:textId="6D6E61F3" w:rsidR="00ED1D19" w:rsidRPr="00ED1D19" w:rsidRDefault="003E0ACB" w:rsidP="00034D2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ED1D19" w:rsidRPr="00ED1D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055E1D13" w14:textId="77777777" w:rsidR="00ED1D19" w:rsidRPr="004451C9" w:rsidRDefault="00ED1D19" w:rsidP="00034D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8E1575" w14:textId="753CFE27" w:rsidR="00ED1D19" w:rsidRPr="004451C9" w:rsidRDefault="003E0ACB" w:rsidP="00034D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320</w:t>
            </w:r>
            <w:r w:rsidR="00ED1D1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</w:tr>
    </w:tbl>
    <w:p w14:paraId="1E13FF18" w14:textId="3EEA556E" w:rsidR="00840FFF" w:rsidRPr="004451C9" w:rsidRDefault="00840F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D43B99F" w14:textId="74702D19" w:rsidR="007923F5" w:rsidRPr="004451C9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840FFF" w:rsidRPr="004451C9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4451C9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7E3550" w:rsidRPr="004451C9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719D6C4D" w14:textId="77777777" w:rsidR="00A241A5" w:rsidRPr="004451C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93C6740" w14:textId="39341D36" w:rsidR="007923F5" w:rsidRPr="004451C9" w:rsidRDefault="004D4B9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4451C9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</w:t>
      </w:r>
      <w:r w:rsidRPr="004451C9">
        <w:rPr>
          <w:rFonts w:ascii="Angsana New" w:eastAsia="Cordia New" w:hAnsi="Angsana New"/>
          <w:color w:val="000000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BF38B3" w14:textId="1F518433" w:rsidR="00B83174" w:rsidRPr="004451C9" w:rsidRDefault="00B8317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14957CA6" w14:textId="3C2FA1B7" w:rsidR="007923F5" w:rsidRPr="004451C9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</w:rPr>
        <w:t>(</w:t>
      </w:r>
      <w:r w:rsidR="00840FFF" w:rsidRPr="004451C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4451C9">
        <w:rPr>
          <w:rFonts w:asciiTheme="majorBidi" w:hAnsiTheme="majorBidi" w:cstheme="majorBidi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4451C9">
        <w:rPr>
          <w:rFonts w:asciiTheme="majorBidi" w:hAnsiTheme="majorBidi" w:cstheme="majorBidi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451C9">
        <w:rPr>
          <w:rFonts w:asciiTheme="majorBidi" w:hAnsiTheme="majorBidi" w:cstheme="majorBidi"/>
          <w:sz w:val="28"/>
          <w:szCs w:val="28"/>
        </w:rPr>
        <w:t xml:space="preserve">) </w:t>
      </w:r>
      <w:r w:rsidR="009E13A3" w:rsidRPr="004451C9">
        <w:rPr>
          <w:rFonts w:asciiTheme="majorBidi" w:hAnsiTheme="majorBidi" w:cstheme="majorBidi"/>
          <w:sz w:val="28"/>
          <w:szCs w:val="28"/>
        </w:rPr>
        <w:tab/>
      </w:r>
      <w:r w:rsidRPr="004451C9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3BFF5A8E" w14:textId="77777777" w:rsidR="00A241A5" w:rsidRPr="004451C9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0"/>
        </w:rPr>
      </w:pPr>
    </w:p>
    <w:p w14:paraId="51957227" w14:textId="15495B5E" w:rsidR="00B3635B" w:rsidRPr="004451C9" w:rsidRDefault="007923F5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CB3C1D" w:rsidRPr="004451C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451C9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F26EAC5" w14:textId="2448A068" w:rsidR="00B3635B" w:rsidRPr="004451C9" w:rsidRDefault="00B3635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262"/>
        <w:gridCol w:w="818"/>
        <w:gridCol w:w="262"/>
        <w:gridCol w:w="818"/>
        <w:gridCol w:w="270"/>
        <w:gridCol w:w="810"/>
      </w:tblGrid>
      <w:tr w:rsidR="000D32BC" w:rsidRPr="004451C9" w14:paraId="077477DA" w14:textId="77777777" w:rsidTr="00B84F20">
        <w:trPr>
          <w:tblHeader/>
        </w:trPr>
        <w:tc>
          <w:tcPr>
            <w:tcW w:w="3960" w:type="dxa"/>
            <w:shd w:val="clear" w:color="auto" w:fill="auto"/>
          </w:tcPr>
          <w:p w14:paraId="2DE4D1EC" w14:textId="4C4492D6" w:rsidR="000D32BC" w:rsidRPr="004451C9" w:rsidRDefault="0078203D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0858DD81" w14:textId="77777777" w:rsidR="000D32BC" w:rsidRPr="004451C9" w:rsidRDefault="000D32BC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436432D" w14:textId="77777777" w:rsidR="000D32BC" w:rsidRPr="004451C9" w:rsidRDefault="000D32B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8" w:type="dxa"/>
            <w:gridSpan w:val="3"/>
            <w:shd w:val="clear" w:color="auto" w:fill="auto"/>
            <w:vAlign w:val="bottom"/>
          </w:tcPr>
          <w:p w14:paraId="40BC00B8" w14:textId="77777777" w:rsidR="000D32BC" w:rsidRPr="004451C9" w:rsidRDefault="000D32BC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D32BC" w:rsidRPr="004451C9" w14:paraId="6058C988" w14:textId="77777777" w:rsidTr="00B84F20">
        <w:trPr>
          <w:tblHeader/>
        </w:trPr>
        <w:tc>
          <w:tcPr>
            <w:tcW w:w="3960" w:type="dxa"/>
            <w:shd w:val="clear" w:color="auto" w:fill="auto"/>
          </w:tcPr>
          <w:p w14:paraId="1A2693FB" w14:textId="7A5BB53F" w:rsidR="000D32BC" w:rsidRPr="004451C9" w:rsidRDefault="0078203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0ACB"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2403C13B" w14:textId="6575625F" w:rsidR="000D32BC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F18CC8D" w14:textId="77777777" w:rsidR="000D32BC" w:rsidRPr="004451C9" w:rsidRDefault="000D32B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356C0814" w14:textId="6EA445B8" w:rsidR="000D32BC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C7EAC5A" w14:textId="77777777" w:rsidR="000D32BC" w:rsidRPr="004451C9" w:rsidRDefault="000D32B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72A6BE4D" w14:textId="1F2D363F" w:rsidR="000D32BC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1DF865D" w14:textId="77777777" w:rsidR="000D32BC" w:rsidRPr="004451C9" w:rsidRDefault="000D32B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73250F5" w14:textId="6459333C" w:rsidR="000D32BC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78203D" w:rsidRPr="004451C9" w14:paraId="41AE62FB" w14:textId="77777777" w:rsidTr="00B84F20">
        <w:trPr>
          <w:tblHeader/>
        </w:trPr>
        <w:tc>
          <w:tcPr>
            <w:tcW w:w="3960" w:type="dxa"/>
            <w:shd w:val="clear" w:color="auto" w:fill="auto"/>
          </w:tcPr>
          <w:p w14:paraId="131D7E64" w14:textId="77777777" w:rsidR="0078203D" w:rsidRPr="004451C9" w:rsidRDefault="0078203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71E38D3D" w14:textId="13519273" w:rsidR="0078203D" w:rsidRPr="004451C9" w:rsidRDefault="0078203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78203D" w:rsidRPr="004451C9" w14:paraId="3F5FD6DC" w14:textId="77777777" w:rsidTr="00B84F20">
        <w:trPr>
          <w:tblHeader/>
        </w:trPr>
        <w:tc>
          <w:tcPr>
            <w:tcW w:w="3960" w:type="dxa"/>
            <w:shd w:val="clear" w:color="auto" w:fill="auto"/>
          </w:tcPr>
          <w:p w14:paraId="493840FF" w14:textId="1E6CC078" w:rsidR="0078203D" w:rsidRPr="004451C9" w:rsidRDefault="0078203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532EA43F" w14:textId="77777777" w:rsidR="0078203D" w:rsidRPr="004451C9" w:rsidRDefault="0078203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8203D" w:rsidRPr="004451C9" w14:paraId="76D571A2" w14:textId="77777777" w:rsidTr="00B84F20">
        <w:tc>
          <w:tcPr>
            <w:tcW w:w="3960" w:type="dxa"/>
            <w:shd w:val="clear" w:color="auto" w:fill="auto"/>
          </w:tcPr>
          <w:p w14:paraId="5AC284D2" w14:textId="530E3F39" w:rsidR="0078203D" w:rsidRPr="004451C9" w:rsidRDefault="0078203D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14:paraId="6A0EFFF1" w14:textId="514B7901" w:rsidR="0078203D" w:rsidRPr="004451C9" w:rsidRDefault="0078203D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5C7DA4E1" w14:textId="77777777" w:rsidR="0078203D" w:rsidRPr="004451C9" w:rsidRDefault="0078203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8" w:type="dxa"/>
            <w:shd w:val="clear" w:color="auto" w:fill="auto"/>
          </w:tcPr>
          <w:p w14:paraId="5B2B2DE5" w14:textId="63CDE33D" w:rsidR="0078203D" w:rsidRPr="004451C9" w:rsidRDefault="0078203D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-   </w:t>
            </w:r>
          </w:p>
        </w:tc>
        <w:tc>
          <w:tcPr>
            <w:tcW w:w="262" w:type="dxa"/>
            <w:shd w:val="clear" w:color="auto" w:fill="auto"/>
          </w:tcPr>
          <w:p w14:paraId="228C8216" w14:textId="77777777" w:rsidR="0078203D" w:rsidRPr="004451C9" w:rsidRDefault="0078203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8" w:type="dxa"/>
            <w:shd w:val="clear" w:color="auto" w:fill="auto"/>
          </w:tcPr>
          <w:p w14:paraId="03673BF2" w14:textId="6C16DBF0" w:rsidR="0078203D" w:rsidRPr="004451C9" w:rsidRDefault="0078203D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A735E00" w14:textId="77777777" w:rsidR="0078203D" w:rsidRPr="004451C9" w:rsidRDefault="0078203D" w:rsidP="004451C9">
            <w:pPr>
              <w:tabs>
                <w:tab w:val="clear" w:pos="454"/>
                <w:tab w:val="decimal" w:pos="556"/>
              </w:tabs>
              <w:ind w:left="-79" w:right="-1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6E9EA7C" w14:textId="31C0BF98" w:rsidR="0078203D" w:rsidRPr="004451C9" w:rsidRDefault="0078203D" w:rsidP="004451C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-   </w:t>
            </w:r>
          </w:p>
        </w:tc>
      </w:tr>
      <w:tr w:rsidR="0078203D" w:rsidRPr="004451C9" w14:paraId="532F37ED" w14:textId="77777777" w:rsidTr="00B84F20">
        <w:tc>
          <w:tcPr>
            <w:tcW w:w="3960" w:type="dxa"/>
            <w:shd w:val="clear" w:color="auto" w:fill="auto"/>
          </w:tcPr>
          <w:p w14:paraId="757544D7" w14:textId="649C4991" w:rsidR="0078203D" w:rsidRPr="004451C9" w:rsidRDefault="0078203D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389DEA23" w14:textId="2D0231BB" w:rsidR="0078203D" w:rsidRPr="004451C9" w:rsidRDefault="0078203D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832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1D2C1696" w14:textId="77777777" w:rsidR="0078203D" w:rsidRPr="004451C9" w:rsidRDefault="0078203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8" w:type="dxa"/>
            <w:shd w:val="clear" w:color="auto" w:fill="auto"/>
          </w:tcPr>
          <w:p w14:paraId="3F6B321D" w14:textId="38D507DE" w:rsidR="0078203D" w:rsidRPr="004451C9" w:rsidRDefault="0078203D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0E6E502A" w14:textId="77777777" w:rsidR="0078203D" w:rsidRPr="004451C9" w:rsidRDefault="0078203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8" w:type="dxa"/>
            <w:shd w:val="clear" w:color="auto" w:fill="auto"/>
          </w:tcPr>
          <w:p w14:paraId="390615A1" w14:textId="0A4E6448" w:rsidR="0078203D" w:rsidRPr="004451C9" w:rsidRDefault="0078203D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832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9788812" w14:textId="77777777" w:rsidR="0078203D" w:rsidRPr="004451C9" w:rsidRDefault="0078203D" w:rsidP="004451C9">
            <w:pPr>
              <w:tabs>
                <w:tab w:val="clear" w:pos="454"/>
                <w:tab w:val="decimal" w:pos="556"/>
              </w:tabs>
              <w:ind w:left="-79" w:right="-1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008F86C" w14:textId="2DCFB7FC" w:rsidR="0078203D" w:rsidRPr="004451C9" w:rsidRDefault="0078203D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  <w:tr w:rsidR="0078203D" w:rsidRPr="004451C9" w14:paraId="23D1EF81" w14:textId="77777777" w:rsidTr="00B84F20">
        <w:tc>
          <w:tcPr>
            <w:tcW w:w="3960" w:type="dxa"/>
            <w:shd w:val="clear" w:color="auto" w:fill="auto"/>
          </w:tcPr>
          <w:p w14:paraId="55816021" w14:textId="5ABF340A" w:rsidR="0078203D" w:rsidRPr="004451C9" w:rsidRDefault="0078203D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8446D0" w14:textId="5FD9712D" w:rsidR="0078203D" w:rsidRPr="004451C9" w:rsidRDefault="0078203D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-   </w:t>
            </w:r>
          </w:p>
        </w:tc>
        <w:tc>
          <w:tcPr>
            <w:tcW w:w="262" w:type="dxa"/>
            <w:shd w:val="clear" w:color="auto" w:fill="auto"/>
          </w:tcPr>
          <w:p w14:paraId="599D8BC1" w14:textId="77777777" w:rsidR="0078203D" w:rsidRPr="004451C9" w:rsidRDefault="0078203D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0C073E10" w14:textId="5F118B76" w:rsidR="0078203D" w:rsidRPr="004451C9" w:rsidRDefault="0078203D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561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CE4A237" w14:textId="77777777" w:rsidR="0078203D" w:rsidRPr="004451C9" w:rsidRDefault="0078203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3A2FC683" w14:textId="63FECE40" w:rsidR="0078203D" w:rsidRPr="004451C9" w:rsidRDefault="0078203D" w:rsidP="004451C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5DF61B6" w14:textId="77777777" w:rsidR="0078203D" w:rsidRPr="004451C9" w:rsidRDefault="0078203D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B45FF3" w14:textId="4D330123" w:rsidR="0078203D" w:rsidRPr="004451C9" w:rsidRDefault="0078203D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561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B84F20" w:rsidRPr="004451C9" w14:paraId="2A536F67" w14:textId="77777777" w:rsidTr="00B84F20">
        <w:tc>
          <w:tcPr>
            <w:tcW w:w="3960" w:type="dxa"/>
            <w:shd w:val="clear" w:color="auto" w:fill="auto"/>
          </w:tcPr>
          <w:p w14:paraId="47DDF603" w14:textId="7FB871F9" w:rsidR="00B84F20" w:rsidRPr="004451C9" w:rsidRDefault="00B84F20" w:rsidP="004451C9">
            <w:pPr>
              <w:tabs>
                <w:tab w:val="clear" w:pos="3515"/>
              </w:tabs>
              <w:ind w:right="-102"/>
              <w:rPr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0C94042" w14:textId="42D9A100" w:rsidR="00B84F20" w:rsidRPr="004451C9" w:rsidRDefault="00B84F20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998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03B3047D" w14:textId="77777777" w:rsidR="00B84F20" w:rsidRPr="004451C9" w:rsidRDefault="00B84F2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05BFE117" w14:textId="3356D0ED" w:rsidR="00B84F20" w:rsidRPr="004451C9" w:rsidRDefault="00B84F20" w:rsidP="004451C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851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D2AF33E" w14:textId="77777777" w:rsidR="00B84F20" w:rsidRPr="004451C9" w:rsidRDefault="00B84F2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63C25ABA" w14:textId="056319A3" w:rsidR="00B84F20" w:rsidRPr="004451C9" w:rsidRDefault="00B84F20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998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21F7D2B" w14:textId="77777777" w:rsidR="00B84F20" w:rsidRPr="004451C9" w:rsidRDefault="00B84F20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D11AE2A" w14:textId="37D33249" w:rsidR="00B84F20" w:rsidRPr="004451C9" w:rsidRDefault="00B84F20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851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  <w:tr w:rsidR="00B84F20" w:rsidRPr="004451C9" w14:paraId="390F9D1C" w14:textId="77777777" w:rsidTr="00B84F20">
        <w:trPr>
          <w:trHeight w:val="227"/>
        </w:trPr>
        <w:tc>
          <w:tcPr>
            <w:tcW w:w="3960" w:type="dxa"/>
            <w:shd w:val="clear" w:color="auto" w:fill="auto"/>
          </w:tcPr>
          <w:p w14:paraId="62A740AF" w14:textId="2F2AC309" w:rsidR="00B84F20" w:rsidRPr="004451C9" w:rsidRDefault="00B84F20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451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E541D4" w14:textId="062A251F" w:rsidR="00B84F20" w:rsidRPr="004451C9" w:rsidRDefault="00B84F20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) </w:t>
            </w:r>
          </w:p>
        </w:tc>
        <w:tc>
          <w:tcPr>
            <w:tcW w:w="262" w:type="dxa"/>
            <w:shd w:val="clear" w:color="auto" w:fill="auto"/>
          </w:tcPr>
          <w:p w14:paraId="541B5FAB" w14:textId="77777777" w:rsidR="00B84F20" w:rsidRPr="004451C9" w:rsidRDefault="00B84F2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3932147D" w14:textId="26607499" w:rsidR="00B84F20" w:rsidRPr="004451C9" w:rsidRDefault="00B84F20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202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) </w:t>
            </w:r>
          </w:p>
        </w:tc>
        <w:tc>
          <w:tcPr>
            <w:tcW w:w="262" w:type="dxa"/>
            <w:shd w:val="clear" w:color="auto" w:fill="auto"/>
          </w:tcPr>
          <w:p w14:paraId="5148D26E" w14:textId="77777777" w:rsidR="00B84F20" w:rsidRPr="004451C9" w:rsidRDefault="00B84F2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71BDA9B0" w14:textId="1075C5C9" w:rsidR="00B84F20" w:rsidRPr="004451C9" w:rsidRDefault="00B84F20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803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) </w:t>
            </w:r>
          </w:p>
        </w:tc>
        <w:tc>
          <w:tcPr>
            <w:tcW w:w="270" w:type="dxa"/>
            <w:shd w:val="clear" w:color="auto" w:fill="auto"/>
          </w:tcPr>
          <w:p w14:paraId="1423BC14" w14:textId="77777777" w:rsidR="00B84F20" w:rsidRPr="004451C9" w:rsidRDefault="00B84F20" w:rsidP="004451C9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F2F78D" w14:textId="25E7E4EC" w:rsidR="00B84F20" w:rsidRPr="004451C9" w:rsidRDefault="00B84F20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) </w:t>
            </w:r>
          </w:p>
        </w:tc>
      </w:tr>
      <w:tr w:rsidR="00B84F20" w:rsidRPr="004451C9" w14:paraId="34B02082" w14:textId="77777777" w:rsidTr="00B84F20">
        <w:tc>
          <w:tcPr>
            <w:tcW w:w="3960" w:type="dxa"/>
            <w:shd w:val="clear" w:color="auto" w:fill="auto"/>
          </w:tcPr>
          <w:p w14:paraId="270B208D" w14:textId="320EA97D" w:rsidR="00B84F20" w:rsidRPr="004451C9" w:rsidRDefault="00B84F20" w:rsidP="004451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3F664" w14:textId="06768FAA" w:rsidR="00B84F20" w:rsidRPr="004451C9" w:rsidRDefault="00B84F20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195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3303BF6" w14:textId="77777777" w:rsidR="00B84F20" w:rsidRPr="004451C9" w:rsidRDefault="00B84F2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919D7" w14:textId="6FC11EA7" w:rsidR="00B84F20" w:rsidRPr="004451C9" w:rsidRDefault="00B84F20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649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CE14644" w14:textId="77777777" w:rsidR="00B84F20" w:rsidRPr="004451C9" w:rsidRDefault="00B84F2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16D87" w14:textId="50CB7735" w:rsidR="00B84F20" w:rsidRPr="004451C9" w:rsidRDefault="00B84F20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195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3E3B12E" w14:textId="77777777" w:rsidR="00B84F20" w:rsidRPr="004451C9" w:rsidRDefault="00B84F20" w:rsidP="004451C9">
            <w:pPr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10315" w14:textId="3254E7AF" w:rsidR="00B84F20" w:rsidRPr="004451C9" w:rsidRDefault="00B84F20" w:rsidP="004451C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3E0ACB"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835</w:t>
            </w: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</w:tbl>
    <w:p w14:paraId="05230BF9" w14:textId="25765F09" w:rsidR="00AE00C9" w:rsidRPr="004451C9" w:rsidRDefault="00AE00C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A67729" w14:textId="77777777" w:rsidR="00410773" w:rsidRPr="004451C9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68E4830" w14:textId="113E6B49" w:rsidR="007923F5" w:rsidRPr="004451C9" w:rsidRDefault="007923F5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1E7D2F7" w14:textId="77777777" w:rsidR="00B3635B" w:rsidRPr="004451C9" w:rsidRDefault="00B3635B" w:rsidP="004451C9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3EF92C1" w14:textId="3616AB89" w:rsidR="005A7093" w:rsidRPr="004451C9" w:rsidRDefault="005A7093" w:rsidP="004451C9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/>
          <w:i/>
          <w:iCs/>
          <w:color w:val="0000FF"/>
          <w:sz w:val="28"/>
          <w:szCs w:val="28"/>
          <w:shd w:val="clear" w:color="auto" w:fill="E6E6E6"/>
        </w:rPr>
      </w:pPr>
      <w:r w:rsidRPr="004451C9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4451C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เงินบาท</w:t>
      </w:r>
      <w:r w:rsidRPr="004451C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ที่มีต่อสกุลเงินตราต่างประเทศ </w:t>
      </w:r>
      <w:r w:rsidR="00B3635B" w:rsidRPr="004451C9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4451C9">
        <w:rPr>
          <w:rFonts w:asciiTheme="majorBidi" w:hAnsiTheme="majorBidi" w:cstheme="majorBidi"/>
          <w:sz w:val="28"/>
          <w:szCs w:val="28"/>
          <w:cs/>
          <w:lang w:bidi="th-TH"/>
        </w:rPr>
        <w:t>รายงาน</w:t>
      </w:r>
      <w:r w:rsidRPr="004451C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B3635B" w:rsidRPr="004451C9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4451C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Pr="004451C9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78B7F64B" w14:textId="1B6A2FC3" w:rsidR="007923F5" w:rsidRPr="004451C9" w:rsidRDefault="007923F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990"/>
        <w:gridCol w:w="180"/>
        <w:gridCol w:w="1080"/>
        <w:gridCol w:w="180"/>
        <w:gridCol w:w="1080"/>
        <w:gridCol w:w="180"/>
        <w:gridCol w:w="990"/>
      </w:tblGrid>
      <w:tr w:rsidR="00AF3AB8" w:rsidRPr="004451C9" w14:paraId="7F4067BA" w14:textId="77777777" w:rsidTr="001F5904">
        <w:trPr>
          <w:tblHeader/>
        </w:trPr>
        <w:tc>
          <w:tcPr>
            <w:tcW w:w="2430" w:type="dxa"/>
          </w:tcPr>
          <w:p w14:paraId="7B63B8A4" w14:textId="5FFA0791" w:rsidR="00AF3AB8" w:rsidRPr="004451C9" w:rsidRDefault="00AF3AB8" w:rsidP="004451C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D426A56" w14:textId="70AF9147" w:rsidR="00AF3AB8" w:rsidRPr="004451C9" w:rsidRDefault="005A7093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50" w:type="dxa"/>
            <w:gridSpan w:val="3"/>
          </w:tcPr>
          <w:p w14:paraId="70F20C21" w14:textId="5FFE919D" w:rsidR="00AF3AB8" w:rsidRPr="004451C9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C83E89" w14:textId="77777777" w:rsidR="00AF3AB8" w:rsidRPr="004451C9" w:rsidRDefault="00AF3AB8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0CF641D" w14:textId="19C35138" w:rsidR="00AF3AB8" w:rsidRPr="004451C9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6FD7" w:rsidRPr="004451C9" w14:paraId="2DFB3A80" w14:textId="77777777" w:rsidTr="001F5904">
        <w:trPr>
          <w:tblHeader/>
        </w:trPr>
        <w:tc>
          <w:tcPr>
            <w:tcW w:w="2430" w:type="dxa"/>
          </w:tcPr>
          <w:p w14:paraId="64D83770" w14:textId="111B6356" w:rsidR="00386FD7" w:rsidRPr="004451C9" w:rsidRDefault="005A7093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5D3C10B" w14:textId="62BE991B" w:rsidR="00386FD7" w:rsidRPr="004451C9" w:rsidRDefault="00386FD7" w:rsidP="004451C9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37A1986A" w14:textId="77777777" w:rsidR="00386FD7" w:rsidRPr="004451C9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60F70B" w14:textId="77777777" w:rsidR="00386FD7" w:rsidRPr="004451C9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BF2475A" w14:textId="77777777" w:rsidR="00386FD7" w:rsidRPr="004451C9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8A7FFD1" w14:textId="77777777" w:rsidR="00386FD7" w:rsidRPr="004451C9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00DD0A4" w14:textId="77777777" w:rsidR="00386FD7" w:rsidRPr="004451C9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09E3A4" w14:textId="77777777" w:rsidR="00386FD7" w:rsidRPr="004451C9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F6EF009" w14:textId="77777777" w:rsidR="00386FD7" w:rsidRPr="004451C9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86FD7" w:rsidRPr="004451C9" w14:paraId="5868828F" w14:textId="77777777" w:rsidTr="001F5904">
        <w:trPr>
          <w:tblHeader/>
        </w:trPr>
        <w:tc>
          <w:tcPr>
            <w:tcW w:w="2430" w:type="dxa"/>
          </w:tcPr>
          <w:p w14:paraId="1A0000F1" w14:textId="77777777" w:rsidR="00386FD7" w:rsidRPr="004451C9" w:rsidRDefault="00386FD7" w:rsidP="004451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0D91F" w14:textId="77777777" w:rsidR="00386FD7" w:rsidRPr="004451C9" w:rsidRDefault="00386FD7" w:rsidP="004451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80" w:type="dxa"/>
            <w:gridSpan w:val="7"/>
            <w:hideMark/>
          </w:tcPr>
          <w:p w14:paraId="26063D40" w14:textId="77777777" w:rsidR="00386FD7" w:rsidRPr="004451C9" w:rsidRDefault="00386FD7" w:rsidP="004451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86FD7" w:rsidRPr="004451C9" w14:paraId="437B2757" w14:textId="77777777" w:rsidTr="001F5904">
        <w:trPr>
          <w:trHeight w:val="164"/>
        </w:trPr>
        <w:tc>
          <w:tcPr>
            <w:tcW w:w="2430" w:type="dxa"/>
          </w:tcPr>
          <w:p w14:paraId="3C659EA3" w14:textId="1F5D3108" w:rsidR="00386FD7" w:rsidRPr="004451C9" w:rsidRDefault="003E0ACB" w:rsidP="004451C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5A7093"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A7093"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183A244" w14:textId="5DEB48E8" w:rsidR="00386FD7" w:rsidRPr="004451C9" w:rsidRDefault="00386FD7" w:rsidP="004451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F4D661" w14:textId="632A0413" w:rsidR="00386FD7" w:rsidRPr="004451C9" w:rsidRDefault="00386FD7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8D1329C" w14:textId="77777777" w:rsidR="00386FD7" w:rsidRPr="004451C9" w:rsidRDefault="00386FD7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8F6FAD" w14:textId="5FABF6DA" w:rsidR="00386FD7" w:rsidRPr="004451C9" w:rsidRDefault="00386FD7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BC13FE" w14:textId="77777777" w:rsidR="00386FD7" w:rsidRPr="004451C9" w:rsidRDefault="00386FD7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57D071" w14:textId="0D10FC4E" w:rsidR="00386FD7" w:rsidRPr="004451C9" w:rsidRDefault="00386FD7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E4385F" w14:textId="77777777" w:rsidR="00386FD7" w:rsidRPr="004451C9" w:rsidRDefault="00386FD7" w:rsidP="004451C9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536CA1" w14:textId="1DACE66F" w:rsidR="00386FD7" w:rsidRPr="004451C9" w:rsidRDefault="00386FD7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5A7093" w:rsidRPr="004451C9" w14:paraId="06C3B874" w14:textId="77777777" w:rsidTr="001F5904">
        <w:trPr>
          <w:trHeight w:val="164"/>
        </w:trPr>
        <w:tc>
          <w:tcPr>
            <w:tcW w:w="2430" w:type="dxa"/>
          </w:tcPr>
          <w:p w14:paraId="7670E7C6" w14:textId="54C3FE95" w:rsidR="005A7093" w:rsidRPr="004451C9" w:rsidRDefault="005A7093" w:rsidP="004451C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6478A0F2" w14:textId="2D6BDC7C" w:rsidR="005A7093" w:rsidRPr="004451C9" w:rsidRDefault="003E0ACB" w:rsidP="004451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02C3543C" w14:textId="0EB90BC3" w:rsidR="005A7093" w:rsidRPr="004451C9" w:rsidRDefault="0078203D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A833FFD" w14:textId="77777777" w:rsidR="005A7093" w:rsidRPr="004451C9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A9D9C" w14:textId="13BE945C" w:rsidR="005A7093" w:rsidRPr="004451C9" w:rsidRDefault="003E0ACB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3BBD4C34" w14:textId="77777777" w:rsidR="005A7093" w:rsidRPr="004451C9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213B42" w14:textId="03477BC8" w:rsidR="005A7093" w:rsidRPr="004451C9" w:rsidRDefault="0078203D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EB410B" w14:textId="77777777" w:rsidR="005A7093" w:rsidRPr="004451C9" w:rsidRDefault="005A7093" w:rsidP="004451C9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2B3CAE" w14:textId="6BFAC52E" w:rsidR="005A7093" w:rsidRPr="004451C9" w:rsidRDefault="003E0ACB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5A7093" w:rsidRPr="004451C9" w14:paraId="0394EFEC" w14:textId="77777777" w:rsidTr="001F5904">
        <w:trPr>
          <w:trHeight w:val="164"/>
        </w:trPr>
        <w:tc>
          <w:tcPr>
            <w:tcW w:w="2430" w:type="dxa"/>
          </w:tcPr>
          <w:p w14:paraId="38A9B19D" w14:textId="77777777" w:rsidR="005A7093" w:rsidRPr="004451C9" w:rsidRDefault="005A7093" w:rsidP="004451C9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10FAD46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</w:tcPr>
          <w:p w14:paraId="31773D15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66F22A0" w14:textId="77777777" w:rsidR="005A7093" w:rsidRPr="004451C9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0901F5B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40FA79F" w14:textId="77777777" w:rsidR="005A7093" w:rsidRPr="004451C9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79E5622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05B01E2" w14:textId="77777777" w:rsidR="005A7093" w:rsidRPr="004451C9" w:rsidRDefault="005A7093" w:rsidP="004451C9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E642966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5A7093" w:rsidRPr="004451C9" w14:paraId="53E7121F" w14:textId="77777777" w:rsidTr="005A7093">
        <w:trPr>
          <w:trHeight w:val="164"/>
        </w:trPr>
        <w:tc>
          <w:tcPr>
            <w:tcW w:w="2430" w:type="dxa"/>
          </w:tcPr>
          <w:p w14:paraId="73EB0473" w14:textId="7D06185D" w:rsidR="005A7093" w:rsidRPr="004451C9" w:rsidRDefault="003E0ACB" w:rsidP="004451C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5A7093"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A7093" w:rsidRPr="004451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E0A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1A16A87D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24A8EDC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578AC1" w14:textId="77777777" w:rsidR="005A7093" w:rsidRPr="004451C9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2D945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05E6A8" w14:textId="77777777" w:rsidR="005A7093" w:rsidRPr="004451C9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EBCE2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350FBB3" w14:textId="77777777" w:rsidR="005A7093" w:rsidRPr="004451C9" w:rsidRDefault="005A7093" w:rsidP="004451C9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D4D472" w14:textId="77777777" w:rsidR="005A7093" w:rsidRPr="004451C9" w:rsidRDefault="005A7093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8203D" w:rsidRPr="004451C9" w14:paraId="273B5740" w14:textId="77777777" w:rsidTr="005A7093">
        <w:trPr>
          <w:trHeight w:val="164"/>
        </w:trPr>
        <w:tc>
          <w:tcPr>
            <w:tcW w:w="2430" w:type="dxa"/>
          </w:tcPr>
          <w:p w14:paraId="7077089D" w14:textId="01D3293B" w:rsidR="0078203D" w:rsidRPr="004451C9" w:rsidRDefault="0078203D" w:rsidP="004451C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19268CC" w14:textId="03D1BC4F" w:rsidR="0078203D" w:rsidRPr="004451C9" w:rsidRDefault="003E0ACB" w:rsidP="004451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08CB1408" w14:textId="356D9170" w:rsidR="0078203D" w:rsidRPr="004451C9" w:rsidRDefault="0078203D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71CC3A0A" w14:textId="77777777" w:rsidR="0078203D" w:rsidRPr="004451C9" w:rsidRDefault="0078203D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DB883F" w14:textId="6271CF4A" w:rsidR="0078203D" w:rsidRPr="004451C9" w:rsidRDefault="003E0ACB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7B06A10A" w14:textId="77777777" w:rsidR="0078203D" w:rsidRPr="004451C9" w:rsidRDefault="0078203D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5CF9C3" w14:textId="44A60AFD" w:rsidR="0078203D" w:rsidRPr="004451C9" w:rsidRDefault="0078203D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E0ACB"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E694DE" w14:textId="77777777" w:rsidR="0078203D" w:rsidRPr="004451C9" w:rsidRDefault="0078203D" w:rsidP="004451C9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E9D91E" w14:textId="7726EA1A" w:rsidR="0078203D" w:rsidRPr="004451C9" w:rsidRDefault="003E0ACB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53B706A8" w14:textId="6033B8AB" w:rsidR="005A7093" w:rsidRPr="004451C9" w:rsidRDefault="005A70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5B871B14" w14:textId="5DACEAC6" w:rsidR="007923F5" w:rsidRPr="004451C9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</w:rPr>
        <w:t>(</w:t>
      </w:r>
      <w:r w:rsidR="00840FFF" w:rsidRPr="004451C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840FFF" w:rsidRPr="004451C9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4451C9">
        <w:rPr>
          <w:rFonts w:asciiTheme="majorBidi" w:hAnsiTheme="majorBidi" w:cstheme="majorBidi"/>
          <w:sz w:val="28"/>
          <w:szCs w:val="28"/>
        </w:rPr>
        <w:t>.</w:t>
      </w:r>
      <w:r w:rsidR="003E0ACB" w:rsidRPr="003E0ACB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4451C9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B83174" w:rsidRPr="004451C9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4451C9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B5EC078" w14:textId="77777777" w:rsidR="00A241A5" w:rsidRPr="004451C9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0"/>
          <w:lang w:val="en-US"/>
        </w:rPr>
      </w:pPr>
    </w:p>
    <w:p w14:paraId="0DC22D38" w14:textId="07782B18" w:rsidR="007923F5" w:rsidRPr="004451C9" w:rsidRDefault="007923F5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4451C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pacing w:val="-2"/>
          <w:sz w:val="28"/>
          <w:szCs w:val="28"/>
          <w:cs/>
        </w:rPr>
        <w:t>เนื่องจากเงินกู้ยืม</w:t>
      </w:r>
      <w:r w:rsidR="005A7093" w:rsidRPr="004451C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A7093" w:rsidRPr="004451C9">
        <w:rPr>
          <w:rFonts w:asciiTheme="majorBidi" w:hAnsiTheme="majorBidi" w:cstheme="majorBidi"/>
          <w:spacing w:val="-2"/>
          <w:sz w:val="28"/>
          <w:szCs w:val="28"/>
          <w:cs/>
        </w:rPr>
        <w:t>(ดูหมายเหตุ</w:t>
      </w:r>
      <w:r w:rsidR="005A7093" w:rsidRPr="004451C9">
        <w:rPr>
          <w:rFonts w:asciiTheme="majorBidi" w:hAnsiTheme="majorBidi" w:cstheme="majorBidi"/>
          <w:spacing w:val="-2"/>
          <w:sz w:val="28"/>
          <w:szCs w:val="28"/>
        </w:rPr>
        <w:br/>
      </w:r>
      <w:r w:rsidR="005A7093" w:rsidRPr="004451C9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 </w:t>
      </w:r>
      <w:r w:rsidR="003E0ACB" w:rsidRPr="003E0ACB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E47F9B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5A7093" w:rsidRPr="004451C9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="00077EF1" w:rsidRPr="004451C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972FF" w:rsidRPr="004451C9">
        <w:rPr>
          <w:rFonts w:asciiTheme="majorBidi" w:hAnsiTheme="majorBidi" w:hint="cs"/>
          <w:spacing w:val="-2"/>
          <w:sz w:val="28"/>
          <w:szCs w:val="28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="00B972FF" w:rsidRPr="004451C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B972FF" w:rsidRPr="004451C9">
        <w:rPr>
          <w:rFonts w:asciiTheme="majorBidi" w:hAnsiTheme="majorBidi" w:hint="cs"/>
          <w:spacing w:val="-2"/>
          <w:sz w:val="28"/>
          <w:szCs w:val="28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D6F47C9" w14:textId="673616BD" w:rsidR="004B503C" w:rsidRPr="004451C9" w:rsidRDefault="004B503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6CFCFFD6" w14:textId="5311F8B9" w:rsidR="0089746E" w:rsidRPr="004451C9" w:rsidRDefault="003E0ACB" w:rsidP="004451C9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E0ACB">
        <w:rPr>
          <w:rFonts w:asciiTheme="majorBidi" w:eastAsia="MS Mincho" w:hAnsiTheme="majorBidi" w:cstheme="majorBidi"/>
          <w:sz w:val="28"/>
          <w:szCs w:val="28"/>
          <w:lang w:val="en-US"/>
        </w:rPr>
        <w:t>20</w:t>
      </w:r>
      <w:r w:rsidR="00B972FF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B972FF" w:rsidRPr="004451C9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การบริหารจัดการทุน</w:t>
      </w:r>
    </w:p>
    <w:p w14:paraId="3D647E6E" w14:textId="2BAB7D91" w:rsidR="00077EF1" w:rsidRPr="004451C9" w:rsidRDefault="00B972FF" w:rsidP="004451C9">
      <w:pPr>
        <w:pStyle w:val="block"/>
        <w:spacing w:after="0" w:line="240" w:lineRule="auto"/>
        <w:ind w:left="540" w:right="-7"/>
        <w:jc w:val="thaiDistribute"/>
        <w:rPr>
          <w:sz w:val="20"/>
          <w:lang w:val="en-US"/>
        </w:rPr>
      </w:pPr>
      <w:r w:rsidRPr="004451C9">
        <w:rPr>
          <w:cs/>
          <w:lang w:val="en-US"/>
        </w:rPr>
        <w:t xml:space="preserve"> </w:t>
      </w:r>
    </w:p>
    <w:p w14:paraId="61605D4C" w14:textId="50F02621" w:rsidR="00400D6C" w:rsidRPr="004451C9" w:rsidRDefault="00400D6C" w:rsidP="004451C9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  <w:r w:rsidRPr="004451C9">
        <w:rPr>
          <w:rFonts w:ascii="Angsana New" w:hAnsi="Angsana New" w:hint="cs"/>
          <w:spacing w:val="-6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นอกจากนี้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กลุ่มบริษัทยังคำนึงถึงการมีฐานะการเงินที่ดี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โดยพิจารณาลงทุนในโครงการที่มีอัตราผลตอบแทนอยู่ในเกณฑ์ดี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รักษาระดับเงินทุนหมุนเวียนที่เหมาะสม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รวมทั้ง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สร้างความแข็งแกร่ง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ความมั่นคงของการดำรงเงินสด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และมีโครงสร้างเงินทุนที่เหมาะสม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ทั้งนี้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เพื่อดำรงไว้ซึ่งความสามารถในการดำเนินธุรกิจอย่างต่อเนื่องในอนาคต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และรักษาความเชื่อมั่นต่อผู้ถือหุ้น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นักลงทุน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เจ้าหนี้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และผู้มีส่วนได้เสียอื่น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>ๆ</w:t>
      </w:r>
    </w:p>
    <w:p w14:paraId="0C936A2E" w14:textId="77777777" w:rsidR="00400D6C" w:rsidRPr="004451C9" w:rsidRDefault="00400D6C" w:rsidP="004451C9">
      <w:pPr>
        <w:rPr>
          <w:rFonts w:ascii="Angsana New" w:eastAsia="Cordia New" w:hAnsi="Angsana New"/>
          <w:color w:val="000000"/>
          <w:sz w:val="28"/>
          <w:szCs w:val="28"/>
        </w:rPr>
      </w:pPr>
    </w:p>
    <w:p w14:paraId="7CD8828A" w14:textId="77777777" w:rsidR="00410773" w:rsidRPr="004451C9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4451C9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36803EBD" w14:textId="032824AA" w:rsidR="00820F68" w:rsidRPr="004451C9" w:rsidRDefault="003E0ACB" w:rsidP="004451C9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3E0ACB">
        <w:rPr>
          <w:rFonts w:asciiTheme="majorBidi" w:eastAsia="MS Mincho" w:hAnsiTheme="majorBidi" w:cstheme="majorBidi"/>
          <w:sz w:val="28"/>
          <w:szCs w:val="28"/>
          <w:lang w:val="en-US"/>
        </w:rPr>
        <w:t>21</w:t>
      </w:r>
      <w:r w:rsidR="006763A1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6763A1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820F68" w:rsidRPr="004451C9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4451C9" w:rsidRDefault="00820F68" w:rsidP="004451C9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809"/>
        <w:gridCol w:w="1080"/>
        <w:gridCol w:w="265"/>
        <w:gridCol w:w="11"/>
        <w:gridCol w:w="999"/>
        <w:gridCol w:w="278"/>
        <w:gridCol w:w="1094"/>
        <w:gridCol w:w="281"/>
        <w:gridCol w:w="1046"/>
      </w:tblGrid>
      <w:tr w:rsidR="00820F68" w:rsidRPr="004451C9" w14:paraId="4E9AC6B6" w14:textId="77777777" w:rsidTr="00576238">
        <w:trPr>
          <w:tblHeader/>
        </w:trPr>
        <w:tc>
          <w:tcPr>
            <w:tcW w:w="2197" w:type="pct"/>
            <w:gridSpan w:val="2"/>
          </w:tcPr>
          <w:p w14:paraId="5121DE04" w14:textId="77777777" w:rsidR="00820F68" w:rsidRPr="004451C9" w:rsidRDefault="00820F6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4"/>
          </w:tcPr>
          <w:p w14:paraId="1B4F1519" w14:textId="77777777" w:rsidR="00820F68" w:rsidRPr="004451C9" w:rsidRDefault="00820F6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3E92B29" w14:textId="77777777" w:rsidR="00820F68" w:rsidRPr="004451C9" w:rsidRDefault="00820F6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63299DE2" w14:textId="77777777" w:rsidR="00820F68" w:rsidRPr="004451C9" w:rsidRDefault="00820F6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40D8A" w:rsidRPr="004451C9" w14:paraId="637522F5" w14:textId="77777777" w:rsidTr="00576238">
        <w:trPr>
          <w:trHeight w:val="344"/>
          <w:tblHeader/>
        </w:trPr>
        <w:tc>
          <w:tcPr>
            <w:tcW w:w="2197" w:type="pct"/>
            <w:gridSpan w:val="2"/>
          </w:tcPr>
          <w:p w14:paraId="22C60544" w14:textId="77777777" w:rsidR="00240D8A" w:rsidRPr="004451C9" w:rsidRDefault="00240D8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1C4D0AE" w14:textId="03ABD575" w:rsidR="00240D8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168667EC" w14:textId="77777777" w:rsidR="00240D8A" w:rsidRPr="004451C9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D4D91DD" w14:textId="1D150419" w:rsidR="00240D8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54" w:type="pct"/>
            <w:shd w:val="clear" w:color="auto" w:fill="auto"/>
          </w:tcPr>
          <w:p w14:paraId="63E1AFE9" w14:textId="77777777" w:rsidR="00240D8A" w:rsidRPr="004451C9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267BAC" w14:textId="36FA47EE" w:rsidR="00240D8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56" w:type="pct"/>
            <w:shd w:val="clear" w:color="auto" w:fill="auto"/>
          </w:tcPr>
          <w:p w14:paraId="33636341" w14:textId="77777777" w:rsidR="00240D8A" w:rsidRPr="004451C9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6E3926D" w14:textId="1ABE3D51" w:rsidR="00240D8A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240D8A" w:rsidRPr="004451C9" w14:paraId="1EA7E070" w14:textId="77777777" w:rsidTr="00F23DC4">
        <w:trPr>
          <w:tblHeader/>
        </w:trPr>
        <w:tc>
          <w:tcPr>
            <w:tcW w:w="1748" w:type="pct"/>
          </w:tcPr>
          <w:p w14:paraId="1FCAF629" w14:textId="77777777" w:rsidR="00240D8A" w:rsidRPr="004451C9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" w:type="pct"/>
          </w:tcPr>
          <w:p w14:paraId="48523E9D" w14:textId="77777777" w:rsidR="00240D8A" w:rsidRPr="004451C9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3" w:type="pct"/>
            <w:gridSpan w:val="8"/>
          </w:tcPr>
          <w:p w14:paraId="1638DDF6" w14:textId="77777777" w:rsidR="00240D8A" w:rsidRPr="004451C9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72FF" w:rsidRPr="004451C9" w14:paraId="657396A4" w14:textId="77777777" w:rsidTr="00576238">
        <w:tc>
          <w:tcPr>
            <w:tcW w:w="2197" w:type="pct"/>
            <w:gridSpan w:val="2"/>
          </w:tcPr>
          <w:p w14:paraId="05DDEB22" w14:textId="6FB35218" w:rsidR="00B972FF" w:rsidRPr="004451C9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99" w:type="pct"/>
          </w:tcPr>
          <w:p w14:paraId="2D922EE0" w14:textId="77777777" w:rsidR="00B972FF" w:rsidRPr="004451C9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1D11B4" w14:textId="77777777" w:rsidR="00B972FF" w:rsidRPr="004451C9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623D076C" w14:textId="77777777" w:rsidR="00B972FF" w:rsidRPr="004451C9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5A529CB0" w14:textId="77777777" w:rsidR="00B972FF" w:rsidRPr="004451C9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E51FFB4" w14:textId="77777777" w:rsidR="00B972FF" w:rsidRPr="004451C9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</w:tcPr>
          <w:p w14:paraId="1ACB6838" w14:textId="77777777" w:rsidR="00B972FF" w:rsidRPr="004451C9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869FF4B" w14:textId="77777777" w:rsidR="00B972FF" w:rsidRPr="004451C9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D6C" w:rsidRPr="004451C9" w14:paraId="62B8F1F1" w14:textId="77777777" w:rsidTr="00576238">
        <w:tc>
          <w:tcPr>
            <w:tcW w:w="2197" w:type="pct"/>
            <w:gridSpan w:val="2"/>
          </w:tcPr>
          <w:p w14:paraId="106DEC62" w14:textId="4D6161DF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599" w:type="pct"/>
          </w:tcPr>
          <w:p w14:paraId="64122824" w14:textId="1BC9EB47" w:rsidR="00400D6C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47" w:type="pct"/>
          </w:tcPr>
          <w:p w14:paraId="279AE44A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7C34C458" w14:textId="5811FFA6" w:rsidR="00400D6C" w:rsidRPr="004451C9" w:rsidRDefault="003E0ACB" w:rsidP="004451C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154" w:type="pct"/>
          </w:tcPr>
          <w:p w14:paraId="0F5D5F87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C2685C1" w14:textId="246CF0C1" w:rsidR="00400D6C" w:rsidRPr="004451C9" w:rsidRDefault="003E0ACB" w:rsidP="004451C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56" w:type="pct"/>
          </w:tcPr>
          <w:p w14:paraId="3CE5EA12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B518DC7" w14:textId="366B5F06" w:rsidR="00400D6C" w:rsidRPr="004451C9" w:rsidRDefault="003E0ACB" w:rsidP="004451C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</w:tr>
      <w:tr w:rsidR="00400D6C" w:rsidRPr="004451C9" w14:paraId="008EDD88" w14:textId="77777777" w:rsidTr="00B972FF">
        <w:tc>
          <w:tcPr>
            <w:tcW w:w="2197" w:type="pct"/>
            <w:gridSpan w:val="2"/>
          </w:tcPr>
          <w:p w14:paraId="2AB0C40E" w14:textId="2BF48B4B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A5E0522" w14:textId="76AC4047" w:rsidR="00400D6C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095</w:t>
            </w:r>
          </w:p>
        </w:tc>
        <w:tc>
          <w:tcPr>
            <w:tcW w:w="147" w:type="pct"/>
          </w:tcPr>
          <w:p w14:paraId="63F7BE18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</w:tcPr>
          <w:p w14:paraId="32448945" w14:textId="15D7C1FA" w:rsidR="00400D6C" w:rsidRPr="004451C9" w:rsidRDefault="00400D6C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0A52DAC9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7A005C5" w14:textId="0AD5FDB4" w:rsidR="00400D6C" w:rsidRPr="004451C9" w:rsidRDefault="003E0ACB" w:rsidP="004451C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095</w:t>
            </w:r>
          </w:p>
        </w:tc>
        <w:tc>
          <w:tcPr>
            <w:tcW w:w="156" w:type="pct"/>
          </w:tcPr>
          <w:p w14:paraId="410A2B9C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E37DFBB" w14:textId="52EFD249" w:rsidR="00400D6C" w:rsidRPr="004451C9" w:rsidRDefault="00400D6C" w:rsidP="004451C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00D6C" w:rsidRPr="004451C9" w14:paraId="01A4E575" w14:textId="77777777" w:rsidTr="00B972FF">
        <w:tc>
          <w:tcPr>
            <w:tcW w:w="2197" w:type="pct"/>
            <w:gridSpan w:val="2"/>
          </w:tcPr>
          <w:p w14:paraId="4A35A40F" w14:textId="46FA9143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6E3A0DB" w14:textId="4185F7A6" w:rsidR="00400D6C" w:rsidRPr="004451C9" w:rsidRDefault="003E0ACB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400D6C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47" w:type="pct"/>
          </w:tcPr>
          <w:p w14:paraId="659E9705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149421" w14:textId="7C76BC1F" w:rsidR="00400D6C" w:rsidRPr="004451C9" w:rsidRDefault="003E0ACB" w:rsidP="004451C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00D6C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154" w:type="pct"/>
          </w:tcPr>
          <w:p w14:paraId="00836C64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CE1E6DC" w14:textId="30E7A0E7" w:rsidR="00400D6C" w:rsidRPr="004451C9" w:rsidRDefault="003E0ACB" w:rsidP="004451C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400D6C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56" w:type="pct"/>
          </w:tcPr>
          <w:p w14:paraId="1162580C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4D8864D" w14:textId="5A8D9F55" w:rsidR="00400D6C" w:rsidRPr="004451C9" w:rsidRDefault="003E0ACB" w:rsidP="004451C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00D6C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332</w:t>
            </w:r>
          </w:p>
        </w:tc>
      </w:tr>
      <w:tr w:rsidR="00400D6C" w:rsidRPr="004451C9" w14:paraId="7853DF19" w14:textId="77777777" w:rsidTr="00B972FF">
        <w:tc>
          <w:tcPr>
            <w:tcW w:w="2197" w:type="pct"/>
            <w:gridSpan w:val="2"/>
          </w:tcPr>
          <w:p w14:paraId="12196DA0" w14:textId="16613AD4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748F4D44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14:paraId="3894281C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  <w:gridSpan w:val="2"/>
            <w:tcBorders>
              <w:top w:val="double" w:sz="4" w:space="0" w:color="auto"/>
            </w:tcBorders>
          </w:tcPr>
          <w:p w14:paraId="26D37E22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" w:type="pct"/>
          </w:tcPr>
          <w:p w14:paraId="1A9AAE87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3B263228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" w:type="pct"/>
          </w:tcPr>
          <w:p w14:paraId="435EFC73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2E07B267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6C" w:rsidRPr="004451C9" w14:paraId="2C43DAB0" w14:textId="77777777" w:rsidTr="00576238">
        <w:tc>
          <w:tcPr>
            <w:tcW w:w="2197" w:type="pct"/>
            <w:gridSpan w:val="2"/>
          </w:tcPr>
          <w:p w14:paraId="57C4BC6A" w14:textId="3297012F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51C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99" w:type="pct"/>
          </w:tcPr>
          <w:p w14:paraId="317D1E01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7F4CAA1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750E5A27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42A577F0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0F71012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</w:tcPr>
          <w:p w14:paraId="0130733C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AC17F77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3829" w:rsidRPr="004451C9" w14:paraId="6AD8B774" w14:textId="77777777" w:rsidTr="00576238">
        <w:tc>
          <w:tcPr>
            <w:tcW w:w="2197" w:type="pct"/>
            <w:gridSpan w:val="2"/>
          </w:tcPr>
          <w:p w14:paraId="1E670CD6" w14:textId="77777777" w:rsidR="00EA3829" w:rsidRPr="004451C9" w:rsidRDefault="00EA382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99" w:type="pct"/>
          </w:tcPr>
          <w:p w14:paraId="72643FDC" w14:textId="4D6526C7" w:rsidR="00EA3829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EA382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47" w:type="pct"/>
          </w:tcPr>
          <w:p w14:paraId="0AF2DE20" w14:textId="77777777" w:rsidR="00EA3829" w:rsidRPr="004451C9" w:rsidRDefault="00EA382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22402733" w14:textId="1E4247EF" w:rsidR="00EA3829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A382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54" w:type="pct"/>
          </w:tcPr>
          <w:p w14:paraId="122CA480" w14:textId="77777777" w:rsidR="00EA3829" w:rsidRPr="004451C9" w:rsidRDefault="00EA382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5AF753A" w14:textId="1C73466E" w:rsidR="00EA3829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EA382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56" w:type="pct"/>
          </w:tcPr>
          <w:p w14:paraId="47310AC9" w14:textId="77777777" w:rsidR="00EA3829" w:rsidRPr="004451C9" w:rsidRDefault="00EA382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F779D42" w14:textId="59F2E110" w:rsidR="00EA3829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A3829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400D6C" w:rsidRPr="004451C9" w14:paraId="54CB7031" w14:textId="77777777" w:rsidTr="00576238">
        <w:tc>
          <w:tcPr>
            <w:tcW w:w="2197" w:type="pct"/>
            <w:gridSpan w:val="2"/>
          </w:tcPr>
          <w:p w14:paraId="1702CC1D" w14:textId="77777777" w:rsidR="00400D6C" w:rsidRPr="004451C9" w:rsidRDefault="00400D6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9" w:type="pct"/>
          </w:tcPr>
          <w:p w14:paraId="615D2875" w14:textId="5058058F" w:rsidR="00400D6C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147" w:type="pct"/>
          </w:tcPr>
          <w:p w14:paraId="4DE60BFC" w14:textId="77777777" w:rsidR="00400D6C" w:rsidRPr="004451C9" w:rsidRDefault="00400D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0D66A994" w14:textId="5B853191" w:rsidR="00400D6C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54" w:type="pct"/>
          </w:tcPr>
          <w:p w14:paraId="36843CE0" w14:textId="77777777" w:rsidR="00400D6C" w:rsidRPr="004451C9" w:rsidRDefault="00400D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203A5D" w14:textId="5B42F5C6" w:rsidR="00400D6C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156" w:type="pct"/>
          </w:tcPr>
          <w:p w14:paraId="116BC539" w14:textId="77777777" w:rsidR="00400D6C" w:rsidRPr="004451C9" w:rsidRDefault="00400D6C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79E176" w14:textId="31D8A402" w:rsidR="00400D6C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0D6C" w:rsidRPr="004451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EA3829" w:rsidRPr="004451C9" w14:paraId="4ACDCE4B" w14:textId="77777777" w:rsidTr="00576238">
        <w:tc>
          <w:tcPr>
            <w:tcW w:w="2197" w:type="pct"/>
            <w:gridSpan w:val="2"/>
          </w:tcPr>
          <w:p w14:paraId="78176C94" w14:textId="77777777" w:rsidR="00EA3829" w:rsidRPr="004451C9" w:rsidRDefault="00EA382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2ED8D6AF" w:rsidR="00EA3829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EA382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147" w:type="pct"/>
          </w:tcPr>
          <w:p w14:paraId="5A09125B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0C38" w14:textId="05EFB545" w:rsidR="00EA3829" w:rsidRPr="004451C9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EA382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54" w:type="pct"/>
          </w:tcPr>
          <w:p w14:paraId="346B8E0C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49708E72" w:rsidR="00EA3829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EA382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156" w:type="pct"/>
          </w:tcPr>
          <w:p w14:paraId="1AA74C7E" w14:textId="77777777" w:rsidR="00EA3829" w:rsidRPr="004451C9" w:rsidRDefault="00EA382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18447BB4" w:rsidR="00EA3829" w:rsidRPr="004451C9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EA3829" w:rsidRPr="00445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E0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</w:t>
            </w:r>
          </w:p>
        </w:tc>
      </w:tr>
    </w:tbl>
    <w:p w14:paraId="60B9D947" w14:textId="2EEFBC8C" w:rsidR="00077EF1" w:rsidRPr="004451C9" w:rsidRDefault="00077EF1" w:rsidP="004451C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179CE874" w14:textId="2F5ACD5B" w:rsidR="00B972FF" w:rsidRPr="004451C9" w:rsidRDefault="00B972FF" w:rsidP="004451C9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val="en-US" w:bidi="th-TH"/>
        </w:rPr>
      </w:pPr>
      <w:r w:rsidRPr="004451C9">
        <w:rPr>
          <w:rFonts w:ascii="Angsana New" w:hAnsi="Angsana New" w:hint="cs"/>
          <w:spacing w:val="-6"/>
          <w:sz w:val="28"/>
          <w:szCs w:val="28"/>
          <w:cs/>
          <w:lang w:bidi="th-TH"/>
        </w:rPr>
        <w:t>บริษัทมีภาระผูกพันกับสถาบันการเงินแห่งหนึ่งออกหนังสือค้ำประกันบริษัทสำหรับการใช้ไฟฟ้าให้แก่หน่วยงานราชการ</w:t>
      </w:r>
      <w:r w:rsidRPr="004451C9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และบริษัทเอกชน</w:t>
      </w:r>
      <w:r w:rsidRPr="004451C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4451C9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และหนังสือค้ำประกันบริษัทให้แก่กรมศุลกากร</w:t>
      </w:r>
    </w:p>
    <w:p w14:paraId="3E211E87" w14:textId="3D8213F5" w:rsidR="00B972FF" w:rsidRPr="004451C9" w:rsidRDefault="00B972FF" w:rsidP="004451C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424472BF" w14:textId="4C46F385" w:rsidR="00902883" w:rsidRPr="004451C9" w:rsidRDefault="003E0ACB" w:rsidP="004451C9">
      <w:pPr>
        <w:pStyle w:val="Heading6"/>
        <w:ind w:left="540" w:hanging="540"/>
        <w:jc w:val="thaiDistribute"/>
        <w:rPr>
          <w:rFonts w:asciiTheme="majorBidi" w:eastAsia="MS Mincho" w:hAnsiTheme="majorBidi"/>
          <w:sz w:val="28"/>
          <w:szCs w:val="28"/>
          <w:lang w:val="en-US"/>
        </w:rPr>
      </w:pPr>
      <w:r w:rsidRPr="003E0ACB">
        <w:rPr>
          <w:rFonts w:asciiTheme="majorBidi" w:eastAsia="MS Mincho" w:hAnsiTheme="majorBidi" w:cstheme="majorBidi"/>
          <w:sz w:val="28"/>
          <w:szCs w:val="28"/>
          <w:lang w:val="en-US"/>
        </w:rPr>
        <w:t>22</w:t>
      </w:r>
      <w:r w:rsidR="00902883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902883" w:rsidRPr="004451C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02883" w:rsidRPr="004451C9">
        <w:rPr>
          <w:rFonts w:asciiTheme="majorBidi" w:eastAsia="MS Mincho" w:hAnsiTheme="majorBidi" w:hint="cs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530B5F8C" w14:textId="765D56A5" w:rsidR="00902883" w:rsidRPr="004451C9" w:rsidRDefault="00902883" w:rsidP="004451C9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5D20182" w14:textId="1241F0B5" w:rsidR="00902883" w:rsidRPr="00902883" w:rsidRDefault="00902883" w:rsidP="004451C9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cs/>
          <w:lang w:bidi="th-TH"/>
        </w:rPr>
      </w:pP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3E0ACB" w:rsidRPr="003E0ACB">
        <w:rPr>
          <w:rFonts w:asciiTheme="majorBidi" w:hAnsiTheme="majorBidi" w:cstheme="majorBidi"/>
          <w:bCs/>
          <w:sz w:val="28"/>
          <w:szCs w:val="28"/>
          <w:lang w:val="en-US"/>
        </w:rPr>
        <w:t>25</w:t>
      </w:r>
      <w:r w:rsidRPr="004451C9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กุมภาพันธ์ </w:t>
      </w:r>
      <w:r w:rsidR="003E0ACB" w:rsidRPr="003E0ACB">
        <w:rPr>
          <w:rFonts w:asciiTheme="majorBidi" w:hAnsiTheme="majorBidi" w:cstheme="majorBidi"/>
          <w:bCs/>
          <w:sz w:val="28"/>
          <w:szCs w:val="28"/>
          <w:lang w:val="en-US"/>
        </w:rPr>
        <w:t>2565</w:t>
      </w:r>
      <w:r w:rsidRPr="004451C9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Pr="004451C9">
        <w:rPr>
          <w:rFonts w:ascii="Angsana New" w:hAnsi="Angsana New"/>
          <w:spacing w:val="-6"/>
          <w:sz w:val="28"/>
          <w:szCs w:val="28"/>
          <w:cs/>
        </w:rPr>
        <w:t>ที่ประชุมคณะกรรมการของบริษัทได้มีมติเห็นชอบให้เสนอที่ประชุมสามัญผู้ถือหุ้นเรื่องจ่ายเงิน</w:t>
      </w:r>
      <w:r w:rsidRPr="004451C9">
        <w:rPr>
          <w:rFonts w:ascii="Angsana New" w:hAnsi="Angsana New"/>
          <w:spacing w:val="-6"/>
          <w:sz w:val="28"/>
          <w:szCs w:val="28"/>
        </w:rPr>
        <w:br/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ปันผลสำหรับปี </w:t>
      </w:r>
      <w:r w:rsidR="003E0ACB" w:rsidRPr="003E0ACB">
        <w:rPr>
          <w:rFonts w:asciiTheme="majorBidi" w:hAnsiTheme="majorBidi" w:cstheme="majorBidi"/>
          <w:bCs/>
          <w:sz w:val="28"/>
          <w:szCs w:val="28"/>
          <w:lang w:val="en-US"/>
        </w:rPr>
        <w:t>2564</w:t>
      </w:r>
      <w:r w:rsidRPr="004451C9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Pr="004451C9">
        <w:rPr>
          <w:rFonts w:ascii="Angsana New" w:hAnsi="Angsana New"/>
          <w:spacing w:val="-6"/>
          <w:sz w:val="28"/>
          <w:szCs w:val="28"/>
          <w:cs/>
        </w:rPr>
        <w:t>ในอัตราหุ้นละ</w:t>
      </w:r>
      <w:r w:rsidR="00D3760B">
        <w:rPr>
          <w:rFonts w:ascii="Angsana New" w:hAnsi="Angsana New"/>
          <w:spacing w:val="-6"/>
          <w:sz w:val="28"/>
          <w:szCs w:val="28"/>
          <w:lang w:val="en-US" w:bidi="th-TH"/>
        </w:rPr>
        <w:t xml:space="preserve"> 3.18</w:t>
      </w:r>
      <w:r w:rsidRPr="004451C9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Pr="004451C9">
        <w:rPr>
          <w:rFonts w:ascii="Angsana New" w:hAnsi="Angsana New"/>
          <w:spacing w:val="-6"/>
          <w:sz w:val="28"/>
          <w:szCs w:val="28"/>
          <w:cs/>
        </w:rPr>
        <w:t xml:space="preserve">บาท เป็นจำนวนเงินทั้งสิ้น </w:t>
      </w:r>
      <w:r w:rsidR="00D3760B">
        <w:rPr>
          <w:rFonts w:ascii="Angsana New" w:hAnsi="Angsana New"/>
          <w:spacing w:val="-6"/>
          <w:sz w:val="28"/>
          <w:szCs w:val="28"/>
          <w:lang w:bidi="th-TH"/>
        </w:rPr>
        <w:t xml:space="preserve">23.85 </w:t>
      </w:r>
      <w:r w:rsidRPr="004451C9">
        <w:rPr>
          <w:rFonts w:ascii="Angsana New" w:hAnsi="Angsana New"/>
          <w:spacing w:val="-6"/>
          <w:sz w:val="28"/>
          <w:szCs w:val="28"/>
          <w:cs/>
        </w:rPr>
        <w:t>ล้านบาท ทั้งนี้การจ่ายเงินปันผลดังกล่าวขึ้นอยู่กับการอนุมัติจากที่ประชุมสามัญผู้ถือหุ้น</w:t>
      </w:r>
    </w:p>
    <w:sectPr w:rsidR="00902883" w:rsidRPr="00902883" w:rsidSect="00560CD8">
      <w:pgSz w:w="11909" w:h="16834" w:code="9"/>
      <w:pgMar w:top="691" w:right="1152" w:bottom="576" w:left="1440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6490D" w14:textId="77777777" w:rsidR="0081139A" w:rsidRDefault="0081139A" w:rsidP="00900EE2">
      <w:r>
        <w:separator/>
      </w:r>
    </w:p>
  </w:endnote>
  <w:endnote w:type="continuationSeparator" w:id="0">
    <w:p w14:paraId="461A1227" w14:textId="77777777" w:rsidR="0081139A" w:rsidRDefault="0081139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488C5" w14:textId="2E257EE1" w:rsidR="001442B0" w:rsidRPr="00211355" w:rsidRDefault="001442B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F4FD198" w14:textId="77777777" w:rsidR="001442B0" w:rsidRDefault="001442B0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05E8C" w14:textId="77777777" w:rsidR="0081139A" w:rsidRDefault="0081139A" w:rsidP="00900EE2">
      <w:r>
        <w:separator/>
      </w:r>
    </w:p>
  </w:footnote>
  <w:footnote w:type="continuationSeparator" w:id="0">
    <w:p w14:paraId="61D73450" w14:textId="77777777" w:rsidR="0081139A" w:rsidRDefault="0081139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DE7B" w14:textId="77777777" w:rsidR="001442B0" w:rsidRDefault="001442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74588" w14:textId="2D506207" w:rsidR="001442B0" w:rsidRPr="00E669A5" w:rsidRDefault="001442B0" w:rsidP="004B5EFF">
    <w:pPr>
      <w:pStyle w:val="Heading6"/>
      <w:jc w:val="both"/>
      <w:rPr>
        <w:rFonts w:ascii="Angsana New" w:hAnsi="Angsana New"/>
        <w:sz w:val="32"/>
        <w:szCs w:val="32"/>
      </w:rPr>
    </w:pPr>
    <w:r w:rsidRPr="00943FE8">
      <w:rPr>
        <w:rFonts w:ascii="Angsana New" w:hAnsi="Angsana New" w:hint="cs"/>
        <w:sz w:val="32"/>
        <w:szCs w:val="32"/>
        <w:cs/>
      </w:rPr>
      <w:t>บริษัท</w:t>
    </w:r>
    <w:r w:rsidRPr="00943FE8">
      <w:rPr>
        <w:rFonts w:ascii="Angsana New" w:hAnsi="Angsana New"/>
        <w:sz w:val="32"/>
        <w:szCs w:val="32"/>
        <w:cs/>
      </w:rPr>
      <w:t xml:space="preserve"> </w:t>
    </w:r>
    <w:r w:rsidRPr="00943FE8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943FE8">
      <w:rPr>
        <w:rFonts w:ascii="Angsana New" w:hAnsi="Angsana New"/>
        <w:sz w:val="32"/>
        <w:szCs w:val="32"/>
        <w:cs/>
      </w:rPr>
      <w:t xml:space="preserve"> </w:t>
    </w:r>
    <w:r w:rsidRPr="00943FE8">
      <w:rPr>
        <w:rFonts w:ascii="Angsana New" w:hAnsi="Angsana New" w:hint="cs"/>
        <w:sz w:val="32"/>
        <w:szCs w:val="32"/>
        <w:cs/>
      </w:rPr>
      <w:t>จำกัด</w:t>
    </w:r>
    <w:r w:rsidRPr="00943FE8">
      <w:rPr>
        <w:rFonts w:ascii="Angsana New" w:hAnsi="Angsana New"/>
        <w:sz w:val="32"/>
        <w:szCs w:val="32"/>
        <w:cs/>
      </w:rPr>
      <w:t xml:space="preserve"> (</w:t>
    </w:r>
    <w:r w:rsidRPr="00943FE8">
      <w:rPr>
        <w:rFonts w:ascii="Angsana New" w:hAnsi="Angsana New" w:hint="cs"/>
        <w:sz w:val="32"/>
        <w:szCs w:val="32"/>
        <w:cs/>
      </w:rPr>
      <w:t>มหาชน</w:t>
    </w:r>
    <w:r w:rsidRPr="00943FE8">
      <w:rPr>
        <w:rFonts w:ascii="Angsana New" w:hAnsi="Angsana New"/>
        <w:sz w:val="32"/>
        <w:szCs w:val="32"/>
        <w:cs/>
      </w:rPr>
      <w:t xml:space="preserve">) </w:t>
    </w:r>
    <w:r w:rsidRPr="00943FE8">
      <w:rPr>
        <w:rFonts w:ascii="Angsana New" w:hAnsi="Angsana New" w:hint="cs"/>
        <w:sz w:val="32"/>
        <w:szCs w:val="32"/>
        <w:cs/>
      </w:rPr>
      <w:t>และบริษัทย่อย</w:t>
    </w:r>
  </w:p>
  <w:p w14:paraId="560363D9" w14:textId="22C00BF5" w:rsidR="001442B0" w:rsidRPr="00E669A5" w:rsidRDefault="001442B0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B1A55F8" w14:textId="3AF87564" w:rsidR="001442B0" w:rsidRPr="00DF07CF" w:rsidRDefault="001442B0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2564</w:t>
    </w:r>
  </w:p>
  <w:p w14:paraId="1C60F8A4" w14:textId="77777777" w:rsidR="001442B0" w:rsidRPr="004B3C0B" w:rsidRDefault="001442B0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026A8" w14:textId="77777777" w:rsidR="001442B0" w:rsidRDefault="001442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65B37" w14:textId="77777777" w:rsidR="001442B0" w:rsidRDefault="001442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86697" w14:textId="4AF099BE" w:rsidR="001442B0" w:rsidRPr="00E669A5" w:rsidRDefault="001442B0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164FA5">
      <w:rPr>
        <w:rFonts w:ascii="Angsana New" w:hAnsi="Angsana New" w:hint="cs"/>
        <w:sz w:val="32"/>
        <w:szCs w:val="32"/>
        <w:cs/>
      </w:rPr>
      <w:t>บริษัท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จำกัด</w:t>
    </w:r>
    <w:r w:rsidRPr="00164FA5">
      <w:rPr>
        <w:rFonts w:ascii="Angsana New" w:hAnsi="Angsana New"/>
        <w:sz w:val="32"/>
        <w:szCs w:val="32"/>
        <w:cs/>
      </w:rPr>
      <w:t xml:space="preserve"> (</w:t>
    </w:r>
    <w:r w:rsidRPr="00164FA5">
      <w:rPr>
        <w:rFonts w:ascii="Angsana New" w:hAnsi="Angsana New" w:hint="cs"/>
        <w:sz w:val="32"/>
        <w:szCs w:val="32"/>
        <w:cs/>
      </w:rPr>
      <w:t>มหาชน</w:t>
    </w:r>
    <w:r w:rsidRPr="00164FA5">
      <w:rPr>
        <w:rFonts w:ascii="Angsana New" w:hAnsi="Angsana New"/>
        <w:sz w:val="32"/>
        <w:szCs w:val="32"/>
        <w:cs/>
      </w:rPr>
      <w:t xml:space="preserve">) </w:t>
    </w:r>
    <w:r w:rsidRPr="00164F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1442B0" w:rsidRPr="00E669A5" w:rsidRDefault="001442B0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19B9DD34" w:rsidR="001442B0" w:rsidRDefault="001442B0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3E0ACB">
      <w:rPr>
        <w:rFonts w:ascii="Angsana New" w:hAnsi="Angsana New"/>
        <w:sz w:val="32"/>
        <w:szCs w:val="32"/>
        <w:lang w:val="en-US" w:bidi="th-TH"/>
      </w:rPr>
      <w:t>2564</w:t>
    </w:r>
  </w:p>
  <w:p w14:paraId="7838FDCA" w14:textId="77777777" w:rsidR="001442B0" w:rsidRPr="00DF07CF" w:rsidRDefault="001442B0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914FF" w14:textId="77777777" w:rsidR="001442B0" w:rsidRDefault="00144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9AA494C"/>
    <w:multiLevelType w:val="hybridMultilevel"/>
    <w:tmpl w:val="765C35FA"/>
    <w:lvl w:ilvl="0" w:tplc="F37C87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2B60502A"/>
    <w:multiLevelType w:val="hybridMultilevel"/>
    <w:tmpl w:val="CC0C7E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7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F3E56AD"/>
    <w:multiLevelType w:val="hybridMultilevel"/>
    <w:tmpl w:val="83246DD4"/>
    <w:lvl w:ilvl="0" w:tplc="1CEE25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51AE4E26"/>
    <w:multiLevelType w:val="hybridMultilevel"/>
    <w:tmpl w:val="D7DC9670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2618D"/>
    <w:multiLevelType w:val="hybridMultilevel"/>
    <w:tmpl w:val="F6825E52"/>
    <w:lvl w:ilvl="0" w:tplc="F872C0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2"/>
  </w:num>
  <w:num w:numId="12">
    <w:abstractNumId w:val="23"/>
  </w:num>
  <w:num w:numId="13">
    <w:abstractNumId w:val="46"/>
  </w:num>
  <w:num w:numId="14">
    <w:abstractNumId w:val="28"/>
  </w:num>
  <w:num w:numId="15">
    <w:abstractNumId w:val="35"/>
  </w:num>
  <w:num w:numId="16">
    <w:abstractNumId w:val="41"/>
  </w:num>
  <w:num w:numId="17">
    <w:abstractNumId w:val="29"/>
  </w:num>
  <w:num w:numId="18">
    <w:abstractNumId w:val="51"/>
  </w:num>
  <w:num w:numId="19">
    <w:abstractNumId w:val="14"/>
  </w:num>
  <w:num w:numId="20">
    <w:abstractNumId w:val="45"/>
  </w:num>
  <w:num w:numId="21">
    <w:abstractNumId w:val="17"/>
  </w:num>
  <w:num w:numId="22">
    <w:abstractNumId w:val="10"/>
  </w:num>
  <w:num w:numId="23">
    <w:abstractNumId w:val="52"/>
  </w:num>
  <w:num w:numId="24">
    <w:abstractNumId w:val="19"/>
  </w:num>
  <w:num w:numId="25">
    <w:abstractNumId w:val="39"/>
  </w:num>
  <w:num w:numId="26">
    <w:abstractNumId w:val="34"/>
  </w:num>
  <w:num w:numId="27">
    <w:abstractNumId w:val="53"/>
  </w:num>
  <w:num w:numId="28">
    <w:abstractNumId w:val="12"/>
  </w:num>
  <w:num w:numId="29">
    <w:abstractNumId w:val="19"/>
  </w:num>
  <w:num w:numId="30">
    <w:abstractNumId w:val="49"/>
  </w:num>
  <w:num w:numId="31">
    <w:abstractNumId w:val="47"/>
  </w:num>
  <w:num w:numId="32">
    <w:abstractNumId w:val="54"/>
  </w:num>
  <w:num w:numId="33">
    <w:abstractNumId w:val="4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0"/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36"/>
  </w:num>
  <w:num w:numId="41">
    <w:abstractNumId w:val="37"/>
  </w:num>
  <w:num w:numId="42">
    <w:abstractNumId w:val="16"/>
  </w:num>
  <w:num w:numId="43">
    <w:abstractNumId w:val="48"/>
  </w:num>
  <w:num w:numId="44">
    <w:abstractNumId w:val="24"/>
  </w:num>
  <w:num w:numId="45">
    <w:abstractNumId w:val="22"/>
  </w:num>
  <w:num w:numId="46">
    <w:abstractNumId w:val="26"/>
  </w:num>
  <w:num w:numId="47">
    <w:abstractNumId w:val="27"/>
  </w:num>
  <w:num w:numId="48">
    <w:abstractNumId w:val="33"/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</w:num>
  <w:num w:numId="51">
    <w:abstractNumId w:val="30"/>
  </w:num>
  <w:num w:numId="52">
    <w:abstractNumId w:val="44"/>
  </w:num>
  <w:num w:numId="53">
    <w:abstractNumId w:val="31"/>
  </w:num>
  <w:num w:numId="54">
    <w:abstractNumId w:val="38"/>
  </w:num>
  <w:num w:numId="55">
    <w:abstractNumId w:val="40"/>
  </w:num>
  <w:num w:numId="56">
    <w:abstractNumId w:val="21"/>
  </w:num>
  <w:num w:numId="57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DC4"/>
    <w:rsid w:val="00002E24"/>
    <w:rsid w:val="00002F7E"/>
    <w:rsid w:val="00003233"/>
    <w:rsid w:val="00003534"/>
    <w:rsid w:val="000036F9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755"/>
    <w:rsid w:val="000057A0"/>
    <w:rsid w:val="00005813"/>
    <w:rsid w:val="00005B3E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B18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3F58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D27"/>
    <w:rsid w:val="00025E9F"/>
    <w:rsid w:val="00026206"/>
    <w:rsid w:val="0002629D"/>
    <w:rsid w:val="000262E0"/>
    <w:rsid w:val="000264D2"/>
    <w:rsid w:val="0002692B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AD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21"/>
    <w:rsid w:val="00034DB1"/>
    <w:rsid w:val="00034F14"/>
    <w:rsid w:val="000351F3"/>
    <w:rsid w:val="000352B9"/>
    <w:rsid w:val="0003541D"/>
    <w:rsid w:val="000354ED"/>
    <w:rsid w:val="00036023"/>
    <w:rsid w:val="00036333"/>
    <w:rsid w:val="0003640B"/>
    <w:rsid w:val="00036A39"/>
    <w:rsid w:val="00036C87"/>
    <w:rsid w:val="00036CBF"/>
    <w:rsid w:val="000370DF"/>
    <w:rsid w:val="000371FB"/>
    <w:rsid w:val="0003723C"/>
    <w:rsid w:val="0003724C"/>
    <w:rsid w:val="00037303"/>
    <w:rsid w:val="000375C6"/>
    <w:rsid w:val="00037665"/>
    <w:rsid w:val="00037853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FE9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3DB2"/>
    <w:rsid w:val="00053F02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79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7AA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56C"/>
    <w:rsid w:val="0006361A"/>
    <w:rsid w:val="0006367C"/>
    <w:rsid w:val="000637A9"/>
    <w:rsid w:val="00063BD8"/>
    <w:rsid w:val="00063C0A"/>
    <w:rsid w:val="00063C64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225"/>
    <w:rsid w:val="00066FC3"/>
    <w:rsid w:val="000670F6"/>
    <w:rsid w:val="00067752"/>
    <w:rsid w:val="000677CB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A46"/>
    <w:rsid w:val="00073D91"/>
    <w:rsid w:val="00073E36"/>
    <w:rsid w:val="00073FE1"/>
    <w:rsid w:val="00074247"/>
    <w:rsid w:val="0007432E"/>
    <w:rsid w:val="000746A1"/>
    <w:rsid w:val="0007477B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9A8"/>
    <w:rsid w:val="000779E1"/>
    <w:rsid w:val="00077B8E"/>
    <w:rsid w:val="00077EF1"/>
    <w:rsid w:val="00077FB5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5A2"/>
    <w:rsid w:val="00082D5D"/>
    <w:rsid w:val="00082FA4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D09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1C1E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99B"/>
    <w:rsid w:val="00096A47"/>
    <w:rsid w:val="00096A5E"/>
    <w:rsid w:val="00096AA6"/>
    <w:rsid w:val="00096C9E"/>
    <w:rsid w:val="0009734D"/>
    <w:rsid w:val="00097413"/>
    <w:rsid w:val="000976FF"/>
    <w:rsid w:val="00097964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C69"/>
    <w:rsid w:val="000A0D40"/>
    <w:rsid w:val="000A0F4D"/>
    <w:rsid w:val="000A117F"/>
    <w:rsid w:val="000A163E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4F4E"/>
    <w:rsid w:val="000A504E"/>
    <w:rsid w:val="000A527F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E37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B01FE"/>
    <w:rsid w:val="000B0706"/>
    <w:rsid w:val="000B0B6E"/>
    <w:rsid w:val="000B0FB7"/>
    <w:rsid w:val="000B10E5"/>
    <w:rsid w:val="000B1463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592"/>
    <w:rsid w:val="000B3CFB"/>
    <w:rsid w:val="000B4023"/>
    <w:rsid w:val="000B4141"/>
    <w:rsid w:val="000B4171"/>
    <w:rsid w:val="000B4535"/>
    <w:rsid w:val="000B4600"/>
    <w:rsid w:val="000B4821"/>
    <w:rsid w:val="000B49DA"/>
    <w:rsid w:val="000B53DE"/>
    <w:rsid w:val="000B56C5"/>
    <w:rsid w:val="000B5955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593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65D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789"/>
    <w:rsid w:val="000C38A2"/>
    <w:rsid w:val="000C39B3"/>
    <w:rsid w:val="000C3AD4"/>
    <w:rsid w:val="000C3BA8"/>
    <w:rsid w:val="000C3CEE"/>
    <w:rsid w:val="000C3DA0"/>
    <w:rsid w:val="000C43CD"/>
    <w:rsid w:val="000C4506"/>
    <w:rsid w:val="000C558C"/>
    <w:rsid w:val="000C55AB"/>
    <w:rsid w:val="000C5DE9"/>
    <w:rsid w:val="000C5EF3"/>
    <w:rsid w:val="000C61BC"/>
    <w:rsid w:val="000C64C2"/>
    <w:rsid w:val="000C64C9"/>
    <w:rsid w:val="000C65EC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50B"/>
    <w:rsid w:val="000D27CB"/>
    <w:rsid w:val="000D2A07"/>
    <w:rsid w:val="000D2C46"/>
    <w:rsid w:val="000D2CD8"/>
    <w:rsid w:val="000D2E4F"/>
    <w:rsid w:val="000D2FC6"/>
    <w:rsid w:val="000D303F"/>
    <w:rsid w:val="000D3240"/>
    <w:rsid w:val="000D32BC"/>
    <w:rsid w:val="000D3393"/>
    <w:rsid w:val="000D340E"/>
    <w:rsid w:val="000D36FB"/>
    <w:rsid w:val="000D3919"/>
    <w:rsid w:val="000D3BFE"/>
    <w:rsid w:val="000D3CE6"/>
    <w:rsid w:val="000D4190"/>
    <w:rsid w:val="000D43C2"/>
    <w:rsid w:val="000D44CA"/>
    <w:rsid w:val="000D457C"/>
    <w:rsid w:val="000D48A0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497"/>
    <w:rsid w:val="000D65F2"/>
    <w:rsid w:val="000D667A"/>
    <w:rsid w:val="000D6ABB"/>
    <w:rsid w:val="000D6F7D"/>
    <w:rsid w:val="000D7568"/>
    <w:rsid w:val="000D75A0"/>
    <w:rsid w:val="000D769C"/>
    <w:rsid w:val="000D7726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E"/>
    <w:rsid w:val="000F18D6"/>
    <w:rsid w:val="000F1A4E"/>
    <w:rsid w:val="000F1C0A"/>
    <w:rsid w:val="000F1DA8"/>
    <w:rsid w:val="000F1F5D"/>
    <w:rsid w:val="000F24BC"/>
    <w:rsid w:val="000F25CD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E09"/>
    <w:rsid w:val="000F4174"/>
    <w:rsid w:val="000F4553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3A5"/>
    <w:rsid w:val="000F75D4"/>
    <w:rsid w:val="000F77D7"/>
    <w:rsid w:val="000F7841"/>
    <w:rsid w:val="000F7DE4"/>
    <w:rsid w:val="000F7F4A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40E"/>
    <w:rsid w:val="00101513"/>
    <w:rsid w:val="00101739"/>
    <w:rsid w:val="00101DB0"/>
    <w:rsid w:val="0010204A"/>
    <w:rsid w:val="001020DB"/>
    <w:rsid w:val="001021DB"/>
    <w:rsid w:val="0010280E"/>
    <w:rsid w:val="00102C38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8F5"/>
    <w:rsid w:val="00105ACA"/>
    <w:rsid w:val="00105BB0"/>
    <w:rsid w:val="00105E19"/>
    <w:rsid w:val="00105E9B"/>
    <w:rsid w:val="001063AE"/>
    <w:rsid w:val="00106C37"/>
    <w:rsid w:val="00106ECC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633"/>
    <w:rsid w:val="0011177A"/>
    <w:rsid w:val="001117F0"/>
    <w:rsid w:val="001118F6"/>
    <w:rsid w:val="00111C4C"/>
    <w:rsid w:val="00111CA6"/>
    <w:rsid w:val="001120C4"/>
    <w:rsid w:val="001123C4"/>
    <w:rsid w:val="0011249B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2D8"/>
    <w:rsid w:val="001143A7"/>
    <w:rsid w:val="001143BF"/>
    <w:rsid w:val="0011445A"/>
    <w:rsid w:val="0011447D"/>
    <w:rsid w:val="001144A8"/>
    <w:rsid w:val="00114511"/>
    <w:rsid w:val="00114BF0"/>
    <w:rsid w:val="00114C93"/>
    <w:rsid w:val="00114CF3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EA2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975"/>
    <w:rsid w:val="001309B4"/>
    <w:rsid w:val="00130ADF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5ACD"/>
    <w:rsid w:val="0013608B"/>
    <w:rsid w:val="001362E9"/>
    <w:rsid w:val="00136DC2"/>
    <w:rsid w:val="001371D4"/>
    <w:rsid w:val="00137377"/>
    <w:rsid w:val="00137605"/>
    <w:rsid w:val="001377D7"/>
    <w:rsid w:val="0013795E"/>
    <w:rsid w:val="00137B74"/>
    <w:rsid w:val="0014003A"/>
    <w:rsid w:val="00140077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779"/>
    <w:rsid w:val="00142940"/>
    <w:rsid w:val="00142949"/>
    <w:rsid w:val="00142D50"/>
    <w:rsid w:val="00143013"/>
    <w:rsid w:val="00143563"/>
    <w:rsid w:val="001437E2"/>
    <w:rsid w:val="001437F6"/>
    <w:rsid w:val="00143866"/>
    <w:rsid w:val="00143A19"/>
    <w:rsid w:val="00143B43"/>
    <w:rsid w:val="00143FA5"/>
    <w:rsid w:val="0014419E"/>
    <w:rsid w:val="001442B0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630F"/>
    <w:rsid w:val="0014649B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A30"/>
    <w:rsid w:val="00150CED"/>
    <w:rsid w:val="00150D96"/>
    <w:rsid w:val="00150D9B"/>
    <w:rsid w:val="001510F0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10B"/>
    <w:rsid w:val="00153553"/>
    <w:rsid w:val="0015358B"/>
    <w:rsid w:val="00153830"/>
    <w:rsid w:val="00153857"/>
    <w:rsid w:val="00153A79"/>
    <w:rsid w:val="00153BFE"/>
    <w:rsid w:val="00153C40"/>
    <w:rsid w:val="00153C82"/>
    <w:rsid w:val="001540AA"/>
    <w:rsid w:val="0015422A"/>
    <w:rsid w:val="00154529"/>
    <w:rsid w:val="00154978"/>
    <w:rsid w:val="00154BDB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3F3"/>
    <w:rsid w:val="001605CC"/>
    <w:rsid w:val="00160949"/>
    <w:rsid w:val="00160A62"/>
    <w:rsid w:val="00160A78"/>
    <w:rsid w:val="00160C02"/>
    <w:rsid w:val="00160CBB"/>
    <w:rsid w:val="00160EAD"/>
    <w:rsid w:val="00160F08"/>
    <w:rsid w:val="0016124E"/>
    <w:rsid w:val="001612F6"/>
    <w:rsid w:val="00161304"/>
    <w:rsid w:val="001613CE"/>
    <w:rsid w:val="00161415"/>
    <w:rsid w:val="00161439"/>
    <w:rsid w:val="0016168B"/>
    <w:rsid w:val="001618A0"/>
    <w:rsid w:val="0016196B"/>
    <w:rsid w:val="00161C39"/>
    <w:rsid w:val="00161EEF"/>
    <w:rsid w:val="00161FED"/>
    <w:rsid w:val="001622AA"/>
    <w:rsid w:val="00162408"/>
    <w:rsid w:val="00162BC2"/>
    <w:rsid w:val="00162CA4"/>
    <w:rsid w:val="00162D58"/>
    <w:rsid w:val="00162DBC"/>
    <w:rsid w:val="00162E1B"/>
    <w:rsid w:val="00162F49"/>
    <w:rsid w:val="00162F82"/>
    <w:rsid w:val="00162FC5"/>
    <w:rsid w:val="00163103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D6"/>
    <w:rsid w:val="001647FC"/>
    <w:rsid w:val="00164A66"/>
    <w:rsid w:val="00164B9B"/>
    <w:rsid w:val="00164D16"/>
    <w:rsid w:val="00164D3A"/>
    <w:rsid w:val="00164E37"/>
    <w:rsid w:val="00164E55"/>
    <w:rsid w:val="00164FA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060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17"/>
    <w:rsid w:val="00172030"/>
    <w:rsid w:val="00172067"/>
    <w:rsid w:val="0017221D"/>
    <w:rsid w:val="001722B1"/>
    <w:rsid w:val="001723F1"/>
    <w:rsid w:val="00172542"/>
    <w:rsid w:val="00172544"/>
    <w:rsid w:val="001726A0"/>
    <w:rsid w:val="001727C0"/>
    <w:rsid w:val="0017296F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8DB"/>
    <w:rsid w:val="001808E8"/>
    <w:rsid w:val="00180A39"/>
    <w:rsid w:val="00180CED"/>
    <w:rsid w:val="00181054"/>
    <w:rsid w:val="0018108B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C71"/>
    <w:rsid w:val="001830EB"/>
    <w:rsid w:val="0018312F"/>
    <w:rsid w:val="001831B4"/>
    <w:rsid w:val="00183444"/>
    <w:rsid w:val="001836F0"/>
    <w:rsid w:val="00183AB4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72F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491"/>
    <w:rsid w:val="00191661"/>
    <w:rsid w:val="00191692"/>
    <w:rsid w:val="00191AE2"/>
    <w:rsid w:val="00191C63"/>
    <w:rsid w:val="00191D93"/>
    <w:rsid w:val="00191F31"/>
    <w:rsid w:val="00192259"/>
    <w:rsid w:val="0019240C"/>
    <w:rsid w:val="0019250E"/>
    <w:rsid w:val="00192548"/>
    <w:rsid w:val="001926A2"/>
    <w:rsid w:val="00192BC4"/>
    <w:rsid w:val="00192D1C"/>
    <w:rsid w:val="00192F3A"/>
    <w:rsid w:val="00192F42"/>
    <w:rsid w:val="00193408"/>
    <w:rsid w:val="00193420"/>
    <w:rsid w:val="00193801"/>
    <w:rsid w:val="00193C7B"/>
    <w:rsid w:val="00193E9B"/>
    <w:rsid w:val="00193F97"/>
    <w:rsid w:val="00193FA8"/>
    <w:rsid w:val="00194067"/>
    <w:rsid w:val="00194553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11D9"/>
    <w:rsid w:val="001A1311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398"/>
    <w:rsid w:val="001A38E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427"/>
    <w:rsid w:val="001B1481"/>
    <w:rsid w:val="001B155D"/>
    <w:rsid w:val="001B15FB"/>
    <w:rsid w:val="001B1BA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7D0"/>
    <w:rsid w:val="001C1A27"/>
    <w:rsid w:val="001C1EC2"/>
    <w:rsid w:val="001C1F52"/>
    <w:rsid w:val="001C224B"/>
    <w:rsid w:val="001C23E4"/>
    <w:rsid w:val="001C2541"/>
    <w:rsid w:val="001C258D"/>
    <w:rsid w:val="001C28E0"/>
    <w:rsid w:val="001C2A69"/>
    <w:rsid w:val="001C2B74"/>
    <w:rsid w:val="001C2CDF"/>
    <w:rsid w:val="001C2EA3"/>
    <w:rsid w:val="001C30D3"/>
    <w:rsid w:val="001C34A7"/>
    <w:rsid w:val="001C37EF"/>
    <w:rsid w:val="001C3A19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FD"/>
    <w:rsid w:val="001C70B1"/>
    <w:rsid w:val="001C71F2"/>
    <w:rsid w:val="001C77F9"/>
    <w:rsid w:val="001C7804"/>
    <w:rsid w:val="001C7884"/>
    <w:rsid w:val="001C7950"/>
    <w:rsid w:val="001C79B9"/>
    <w:rsid w:val="001C7B67"/>
    <w:rsid w:val="001C7D4B"/>
    <w:rsid w:val="001C7D99"/>
    <w:rsid w:val="001D005B"/>
    <w:rsid w:val="001D0146"/>
    <w:rsid w:val="001D0220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27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430"/>
    <w:rsid w:val="001D463E"/>
    <w:rsid w:val="001D475D"/>
    <w:rsid w:val="001D4C8D"/>
    <w:rsid w:val="001D4CC1"/>
    <w:rsid w:val="001D50C3"/>
    <w:rsid w:val="001D544A"/>
    <w:rsid w:val="001D5683"/>
    <w:rsid w:val="001D5CBD"/>
    <w:rsid w:val="001D5E9E"/>
    <w:rsid w:val="001D5EAF"/>
    <w:rsid w:val="001D6022"/>
    <w:rsid w:val="001D622C"/>
    <w:rsid w:val="001D6661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ACC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0EC2"/>
    <w:rsid w:val="001E11A9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319"/>
    <w:rsid w:val="001E25B6"/>
    <w:rsid w:val="001E261D"/>
    <w:rsid w:val="001E2867"/>
    <w:rsid w:val="001E2AD6"/>
    <w:rsid w:val="001E33FE"/>
    <w:rsid w:val="001E371A"/>
    <w:rsid w:val="001E3842"/>
    <w:rsid w:val="001E3CCE"/>
    <w:rsid w:val="001E3EE6"/>
    <w:rsid w:val="001E3F70"/>
    <w:rsid w:val="001E466E"/>
    <w:rsid w:val="001E46F4"/>
    <w:rsid w:val="001E484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36"/>
    <w:rsid w:val="001F3FA7"/>
    <w:rsid w:val="001F42B8"/>
    <w:rsid w:val="001F437A"/>
    <w:rsid w:val="001F44A1"/>
    <w:rsid w:val="001F4541"/>
    <w:rsid w:val="001F4584"/>
    <w:rsid w:val="001F46F1"/>
    <w:rsid w:val="001F48C3"/>
    <w:rsid w:val="001F4B51"/>
    <w:rsid w:val="001F4B97"/>
    <w:rsid w:val="001F5710"/>
    <w:rsid w:val="001F57FF"/>
    <w:rsid w:val="001F5904"/>
    <w:rsid w:val="001F592C"/>
    <w:rsid w:val="001F5D01"/>
    <w:rsid w:val="001F5E0C"/>
    <w:rsid w:val="001F6225"/>
    <w:rsid w:val="001F6284"/>
    <w:rsid w:val="001F63AB"/>
    <w:rsid w:val="001F65C8"/>
    <w:rsid w:val="001F6815"/>
    <w:rsid w:val="001F69CD"/>
    <w:rsid w:val="001F6BD6"/>
    <w:rsid w:val="001F76BC"/>
    <w:rsid w:val="001F7713"/>
    <w:rsid w:val="001F78CE"/>
    <w:rsid w:val="001F7949"/>
    <w:rsid w:val="001F7D44"/>
    <w:rsid w:val="001F7F13"/>
    <w:rsid w:val="00200173"/>
    <w:rsid w:val="00200537"/>
    <w:rsid w:val="002005B2"/>
    <w:rsid w:val="00200603"/>
    <w:rsid w:val="002006A7"/>
    <w:rsid w:val="00200B90"/>
    <w:rsid w:val="00200D65"/>
    <w:rsid w:val="00200FA4"/>
    <w:rsid w:val="00201283"/>
    <w:rsid w:val="002012A1"/>
    <w:rsid w:val="002013A1"/>
    <w:rsid w:val="002014CA"/>
    <w:rsid w:val="00201976"/>
    <w:rsid w:val="00201B13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648"/>
    <w:rsid w:val="00203713"/>
    <w:rsid w:val="00203EB5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5FFB"/>
    <w:rsid w:val="002063BA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1C9"/>
    <w:rsid w:val="0021425A"/>
    <w:rsid w:val="0021454A"/>
    <w:rsid w:val="00214665"/>
    <w:rsid w:val="00214A8F"/>
    <w:rsid w:val="00214B3A"/>
    <w:rsid w:val="00214B4F"/>
    <w:rsid w:val="00215024"/>
    <w:rsid w:val="002150FF"/>
    <w:rsid w:val="0021515B"/>
    <w:rsid w:val="00215567"/>
    <w:rsid w:val="00215780"/>
    <w:rsid w:val="002157EB"/>
    <w:rsid w:val="00215936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E2"/>
    <w:rsid w:val="00217C08"/>
    <w:rsid w:val="00220256"/>
    <w:rsid w:val="00220898"/>
    <w:rsid w:val="002208B5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976"/>
    <w:rsid w:val="002229C3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5F7"/>
    <w:rsid w:val="00225EEC"/>
    <w:rsid w:val="002262DC"/>
    <w:rsid w:val="00226305"/>
    <w:rsid w:val="0022647F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B7"/>
    <w:rsid w:val="00227FC8"/>
    <w:rsid w:val="0023013C"/>
    <w:rsid w:val="002303A6"/>
    <w:rsid w:val="00230544"/>
    <w:rsid w:val="002305EC"/>
    <w:rsid w:val="00230AA3"/>
    <w:rsid w:val="00230F67"/>
    <w:rsid w:val="00231172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F1A"/>
    <w:rsid w:val="0023721F"/>
    <w:rsid w:val="0023786A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8A"/>
    <w:rsid w:val="00240DB9"/>
    <w:rsid w:val="002410B0"/>
    <w:rsid w:val="002414D2"/>
    <w:rsid w:val="00241625"/>
    <w:rsid w:val="00241681"/>
    <w:rsid w:val="00241862"/>
    <w:rsid w:val="00241D32"/>
    <w:rsid w:val="00241D66"/>
    <w:rsid w:val="00241E25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5E5"/>
    <w:rsid w:val="00250DA8"/>
    <w:rsid w:val="002511FB"/>
    <w:rsid w:val="00251241"/>
    <w:rsid w:val="002512AE"/>
    <w:rsid w:val="0025133F"/>
    <w:rsid w:val="00251444"/>
    <w:rsid w:val="00251615"/>
    <w:rsid w:val="00251657"/>
    <w:rsid w:val="002519FC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CAC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0F8A"/>
    <w:rsid w:val="0026109F"/>
    <w:rsid w:val="00261242"/>
    <w:rsid w:val="00261326"/>
    <w:rsid w:val="002615EC"/>
    <w:rsid w:val="0026186A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502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D04"/>
    <w:rsid w:val="00266066"/>
    <w:rsid w:val="00266299"/>
    <w:rsid w:val="0026630F"/>
    <w:rsid w:val="002663A0"/>
    <w:rsid w:val="002667BB"/>
    <w:rsid w:val="002667DE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9B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34CA"/>
    <w:rsid w:val="0028353A"/>
    <w:rsid w:val="00283BF2"/>
    <w:rsid w:val="00283D49"/>
    <w:rsid w:val="00284048"/>
    <w:rsid w:val="00284099"/>
    <w:rsid w:val="002848E0"/>
    <w:rsid w:val="00284940"/>
    <w:rsid w:val="002849B2"/>
    <w:rsid w:val="00284EF4"/>
    <w:rsid w:val="00284F37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6EDC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496"/>
    <w:rsid w:val="0029459B"/>
    <w:rsid w:val="00294EB0"/>
    <w:rsid w:val="00295297"/>
    <w:rsid w:val="0029549E"/>
    <w:rsid w:val="00295555"/>
    <w:rsid w:val="0029560F"/>
    <w:rsid w:val="00295ACD"/>
    <w:rsid w:val="00295CF0"/>
    <w:rsid w:val="0029622F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093"/>
    <w:rsid w:val="002A424B"/>
    <w:rsid w:val="002A4B37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A67"/>
    <w:rsid w:val="002A7AFD"/>
    <w:rsid w:val="002A7EDF"/>
    <w:rsid w:val="002B0247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FF5"/>
    <w:rsid w:val="002B41B4"/>
    <w:rsid w:val="002B483B"/>
    <w:rsid w:val="002B4941"/>
    <w:rsid w:val="002B4BB5"/>
    <w:rsid w:val="002B4C7B"/>
    <w:rsid w:val="002B4DF6"/>
    <w:rsid w:val="002B5003"/>
    <w:rsid w:val="002B50C2"/>
    <w:rsid w:val="002B5186"/>
    <w:rsid w:val="002B526B"/>
    <w:rsid w:val="002B533D"/>
    <w:rsid w:val="002B55ED"/>
    <w:rsid w:val="002B5E80"/>
    <w:rsid w:val="002B613E"/>
    <w:rsid w:val="002B6450"/>
    <w:rsid w:val="002B6956"/>
    <w:rsid w:val="002B6C3E"/>
    <w:rsid w:val="002B6FAD"/>
    <w:rsid w:val="002B7039"/>
    <w:rsid w:val="002B7739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1596"/>
    <w:rsid w:val="002C1A74"/>
    <w:rsid w:val="002C233B"/>
    <w:rsid w:val="002C24D5"/>
    <w:rsid w:val="002C298E"/>
    <w:rsid w:val="002C299E"/>
    <w:rsid w:val="002C29BB"/>
    <w:rsid w:val="002C2A61"/>
    <w:rsid w:val="002C320F"/>
    <w:rsid w:val="002C340D"/>
    <w:rsid w:val="002C3534"/>
    <w:rsid w:val="002C382A"/>
    <w:rsid w:val="002C3A00"/>
    <w:rsid w:val="002C3CAC"/>
    <w:rsid w:val="002C3CDC"/>
    <w:rsid w:val="002C3EC5"/>
    <w:rsid w:val="002C3F43"/>
    <w:rsid w:val="002C4252"/>
    <w:rsid w:val="002C431D"/>
    <w:rsid w:val="002C4446"/>
    <w:rsid w:val="002C48CB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6F6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A1E"/>
    <w:rsid w:val="002D1E98"/>
    <w:rsid w:val="002D1FE1"/>
    <w:rsid w:val="002D1FEB"/>
    <w:rsid w:val="002D2033"/>
    <w:rsid w:val="002D2218"/>
    <w:rsid w:val="002D2975"/>
    <w:rsid w:val="002D2A92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4D57"/>
    <w:rsid w:val="002D507E"/>
    <w:rsid w:val="002D50DC"/>
    <w:rsid w:val="002D5325"/>
    <w:rsid w:val="002D552B"/>
    <w:rsid w:val="002D55E9"/>
    <w:rsid w:val="002D59D2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88F"/>
    <w:rsid w:val="002E696D"/>
    <w:rsid w:val="002E6CF9"/>
    <w:rsid w:val="002E6FE2"/>
    <w:rsid w:val="002E702C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A71"/>
    <w:rsid w:val="002F1E1D"/>
    <w:rsid w:val="002F21EF"/>
    <w:rsid w:val="002F248E"/>
    <w:rsid w:val="002F264F"/>
    <w:rsid w:val="002F297A"/>
    <w:rsid w:val="002F2B31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CF5"/>
    <w:rsid w:val="002F3F2E"/>
    <w:rsid w:val="002F4298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CB1"/>
    <w:rsid w:val="002F6D72"/>
    <w:rsid w:val="002F6E41"/>
    <w:rsid w:val="002F6EBD"/>
    <w:rsid w:val="002F6FB0"/>
    <w:rsid w:val="002F75EB"/>
    <w:rsid w:val="002F7631"/>
    <w:rsid w:val="002F76EA"/>
    <w:rsid w:val="002F7EBA"/>
    <w:rsid w:val="00300183"/>
    <w:rsid w:val="00300362"/>
    <w:rsid w:val="003003D9"/>
    <w:rsid w:val="003005D0"/>
    <w:rsid w:val="00300630"/>
    <w:rsid w:val="00300F20"/>
    <w:rsid w:val="00301102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B62"/>
    <w:rsid w:val="00302B69"/>
    <w:rsid w:val="00302C22"/>
    <w:rsid w:val="00302D67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735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222"/>
    <w:rsid w:val="003144E0"/>
    <w:rsid w:val="00314542"/>
    <w:rsid w:val="00314569"/>
    <w:rsid w:val="0031483C"/>
    <w:rsid w:val="003148A1"/>
    <w:rsid w:val="00314E0A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1B2"/>
    <w:rsid w:val="00316272"/>
    <w:rsid w:val="00316396"/>
    <w:rsid w:val="00316756"/>
    <w:rsid w:val="003168A9"/>
    <w:rsid w:val="00316903"/>
    <w:rsid w:val="00316932"/>
    <w:rsid w:val="00316A42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79C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BA"/>
    <w:rsid w:val="00343972"/>
    <w:rsid w:val="00343A5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C2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A07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9D7"/>
    <w:rsid w:val="00351A6D"/>
    <w:rsid w:val="00351B2B"/>
    <w:rsid w:val="00351CF4"/>
    <w:rsid w:val="00351FF3"/>
    <w:rsid w:val="00352105"/>
    <w:rsid w:val="00352506"/>
    <w:rsid w:val="003526B4"/>
    <w:rsid w:val="003527BA"/>
    <w:rsid w:val="003527BF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807"/>
    <w:rsid w:val="00357A19"/>
    <w:rsid w:val="00357B31"/>
    <w:rsid w:val="00357BFA"/>
    <w:rsid w:val="00357DB7"/>
    <w:rsid w:val="003603BD"/>
    <w:rsid w:val="0036075B"/>
    <w:rsid w:val="003608BA"/>
    <w:rsid w:val="00360BB2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40C"/>
    <w:rsid w:val="00373652"/>
    <w:rsid w:val="003736ED"/>
    <w:rsid w:val="003737E6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30D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225"/>
    <w:rsid w:val="003826B4"/>
    <w:rsid w:val="00382716"/>
    <w:rsid w:val="00382AAA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4B"/>
    <w:rsid w:val="00384A92"/>
    <w:rsid w:val="00384C10"/>
    <w:rsid w:val="00384E71"/>
    <w:rsid w:val="00384F64"/>
    <w:rsid w:val="0038501F"/>
    <w:rsid w:val="00385432"/>
    <w:rsid w:val="00385959"/>
    <w:rsid w:val="00385E0E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27C"/>
    <w:rsid w:val="00387855"/>
    <w:rsid w:val="00387985"/>
    <w:rsid w:val="00390442"/>
    <w:rsid w:val="00390474"/>
    <w:rsid w:val="003904C2"/>
    <w:rsid w:val="0039068B"/>
    <w:rsid w:val="003908B2"/>
    <w:rsid w:val="00390B1E"/>
    <w:rsid w:val="00390FDA"/>
    <w:rsid w:val="00391301"/>
    <w:rsid w:val="003913B1"/>
    <w:rsid w:val="00391515"/>
    <w:rsid w:val="0039161E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811"/>
    <w:rsid w:val="00394B4B"/>
    <w:rsid w:val="00394E83"/>
    <w:rsid w:val="00394EE6"/>
    <w:rsid w:val="0039510E"/>
    <w:rsid w:val="003951AF"/>
    <w:rsid w:val="0039588A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2F4C"/>
    <w:rsid w:val="003A30D2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075"/>
    <w:rsid w:val="003A517B"/>
    <w:rsid w:val="003A51B8"/>
    <w:rsid w:val="003A52DF"/>
    <w:rsid w:val="003A5542"/>
    <w:rsid w:val="003A5CD5"/>
    <w:rsid w:val="003A5EE0"/>
    <w:rsid w:val="003A610C"/>
    <w:rsid w:val="003A62D9"/>
    <w:rsid w:val="003A645D"/>
    <w:rsid w:val="003A6472"/>
    <w:rsid w:val="003A6591"/>
    <w:rsid w:val="003A6626"/>
    <w:rsid w:val="003A66C1"/>
    <w:rsid w:val="003A6D0F"/>
    <w:rsid w:val="003A7044"/>
    <w:rsid w:val="003A7265"/>
    <w:rsid w:val="003A7544"/>
    <w:rsid w:val="003A75C6"/>
    <w:rsid w:val="003A7770"/>
    <w:rsid w:val="003A7994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875"/>
    <w:rsid w:val="003C2BE1"/>
    <w:rsid w:val="003C2BE8"/>
    <w:rsid w:val="003C2DBD"/>
    <w:rsid w:val="003C2F81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797"/>
    <w:rsid w:val="003C6154"/>
    <w:rsid w:val="003C6178"/>
    <w:rsid w:val="003C630D"/>
    <w:rsid w:val="003C6509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580"/>
    <w:rsid w:val="003D39FD"/>
    <w:rsid w:val="003D3EEA"/>
    <w:rsid w:val="003D41F9"/>
    <w:rsid w:val="003D43E8"/>
    <w:rsid w:val="003D48EC"/>
    <w:rsid w:val="003D48F0"/>
    <w:rsid w:val="003D4A28"/>
    <w:rsid w:val="003D4B52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AF"/>
    <w:rsid w:val="003E08A1"/>
    <w:rsid w:val="003E09A1"/>
    <w:rsid w:val="003E0ACB"/>
    <w:rsid w:val="003E0E39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4DF"/>
    <w:rsid w:val="003E55AC"/>
    <w:rsid w:val="003E575F"/>
    <w:rsid w:val="003E589F"/>
    <w:rsid w:val="003E5A64"/>
    <w:rsid w:val="003E5B9C"/>
    <w:rsid w:val="003E5C0D"/>
    <w:rsid w:val="003E5CA8"/>
    <w:rsid w:val="003E5E9E"/>
    <w:rsid w:val="003E6086"/>
    <w:rsid w:val="003E6226"/>
    <w:rsid w:val="003E627D"/>
    <w:rsid w:val="003E6417"/>
    <w:rsid w:val="003E6764"/>
    <w:rsid w:val="003E6955"/>
    <w:rsid w:val="003E697F"/>
    <w:rsid w:val="003E69C9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A2A"/>
    <w:rsid w:val="003F1F94"/>
    <w:rsid w:val="003F253B"/>
    <w:rsid w:val="003F2604"/>
    <w:rsid w:val="003F260B"/>
    <w:rsid w:val="003F2932"/>
    <w:rsid w:val="003F29EB"/>
    <w:rsid w:val="003F2A86"/>
    <w:rsid w:val="003F2C55"/>
    <w:rsid w:val="003F319D"/>
    <w:rsid w:val="003F3205"/>
    <w:rsid w:val="003F326C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E6C"/>
    <w:rsid w:val="003F7F4B"/>
    <w:rsid w:val="0040009F"/>
    <w:rsid w:val="004008E7"/>
    <w:rsid w:val="004009A0"/>
    <w:rsid w:val="00400AFE"/>
    <w:rsid w:val="00400B76"/>
    <w:rsid w:val="00400D6C"/>
    <w:rsid w:val="00401063"/>
    <w:rsid w:val="0040139E"/>
    <w:rsid w:val="004015C7"/>
    <w:rsid w:val="00401753"/>
    <w:rsid w:val="00402250"/>
    <w:rsid w:val="0040267A"/>
    <w:rsid w:val="0040275C"/>
    <w:rsid w:val="00402D07"/>
    <w:rsid w:val="00403158"/>
    <w:rsid w:val="00403465"/>
    <w:rsid w:val="00403559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773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B18"/>
    <w:rsid w:val="00412E6D"/>
    <w:rsid w:val="00413098"/>
    <w:rsid w:val="004140BE"/>
    <w:rsid w:val="0041425C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17BA9"/>
    <w:rsid w:val="00420484"/>
    <w:rsid w:val="00420873"/>
    <w:rsid w:val="00420D4D"/>
    <w:rsid w:val="00420F24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6C1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7EE"/>
    <w:rsid w:val="00427806"/>
    <w:rsid w:val="00427896"/>
    <w:rsid w:val="004278D2"/>
    <w:rsid w:val="004279FC"/>
    <w:rsid w:val="00427C10"/>
    <w:rsid w:val="00427CEA"/>
    <w:rsid w:val="00427D29"/>
    <w:rsid w:val="00427D57"/>
    <w:rsid w:val="00427F85"/>
    <w:rsid w:val="00427FA5"/>
    <w:rsid w:val="00430000"/>
    <w:rsid w:val="00430259"/>
    <w:rsid w:val="00430356"/>
    <w:rsid w:val="0043055F"/>
    <w:rsid w:val="00430840"/>
    <w:rsid w:val="0043090E"/>
    <w:rsid w:val="00430BD6"/>
    <w:rsid w:val="00430F5D"/>
    <w:rsid w:val="0043102C"/>
    <w:rsid w:val="0043117E"/>
    <w:rsid w:val="00431211"/>
    <w:rsid w:val="00431304"/>
    <w:rsid w:val="00431325"/>
    <w:rsid w:val="004313C0"/>
    <w:rsid w:val="004318A2"/>
    <w:rsid w:val="00431954"/>
    <w:rsid w:val="004319F7"/>
    <w:rsid w:val="00431A6C"/>
    <w:rsid w:val="00431F50"/>
    <w:rsid w:val="00432057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22A"/>
    <w:rsid w:val="00433423"/>
    <w:rsid w:val="00433668"/>
    <w:rsid w:val="0043380D"/>
    <w:rsid w:val="00433941"/>
    <w:rsid w:val="004339E7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E2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568"/>
    <w:rsid w:val="0043756B"/>
    <w:rsid w:val="004376F5"/>
    <w:rsid w:val="0043796F"/>
    <w:rsid w:val="004379A0"/>
    <w:rsid w:val="004379E9"/>
    <w:rsid w:val="00437A1E"/>
    <w:rsid w:val="00437A74"/>
    <w:rsid w:val="00437D3E"/>
    <w:rsid w:val="0044065B"/>
    <w:rsid w:val="00440864"/>
    <w:rsid w:val="004409CD"/>
    <w:rsid w:val="00440A87"/>
    <w:rsid w:val="00440ADA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4F5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D6B"/>
    <w:rsid w:val="004451C9"/>
    <w:rsid w:val="00445430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08EA"/>
    <w:rsid w:val="004610A8"/>
    <w:rsid w:val="00461743"/>
    <w:rsid w:val="00461799"/>
    <w:rsid w:val="00461CCB"/>
    <w:rsid w:val="00461D9B"/>
    <w:rsid w:val="0046218E"/>
    <w:rsid w:val="00462472"/>
    <w:rsid w:val="00462650"/>
    <w:rsid w:val="0046296D"/>
    <w:rsid w:val="00462A98"/>
    <w:rsid w:val="00462B09"/>
    <w:rsid w:val="00462E13"/>
    <w:rsid w:val="00462EDB"/>
    <w:rsid w:val="00462F90"/>
    <w:rsid w:val="00463038"/>
    <w:rsid w:val="00463209"/>
    <w:rsid w:val="00463335"/>
    <w:rsid w:val="00463546"/>
    <w:rsid w:val="00463670"/>
    <w:rsid w:val="00463684"/>
    <w:rsid w:val="00463A33"/>
    <w:rsid w:val="00463B22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ACF"/>
    <w:rsid w:val="00473BF2"/>
    <w:rsid w:val="00473BF4"/>
    <w:rsid w:val="00473EF9"/>
    <w:rsid w:val="00474069"/>
    <w:rsid w:val="0047477B"/>
    <w:rsid w:val="00474881"/>
    <w:rsid w:val="00474946"/>
    <w:rsid w:val="004749F9"/>
    <w:rsid w:val="00474A21"/>
    <w:rsid w:val="00474A67"/>
    <w:rsid w:val="00474B5F"/>
    <w:rsid w:val="00474B89"/>
    <w:rsid w:val="00474D08"/>
    <w:rsid w:val="00474F67"/>
    <w:rsid w:val="004752A5"/>
    <w:rsid w:val="00475361"/>
    <w:rsid w:val="004755FB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92"/>
    <w:rsid w:val="00477302"/>
    <w:rsid w:val="004773DC"/>
    <w:rsid w:val="00477C6E"/>
    <w:rsid w:val="00477E9C"/>
    <w:rsid w:val="0048045D"/>
    <w:rsid w:val="00480725"/>
    <w:rsid w:val="004807AA"/>
    <w:rsid w:val="00480890"/>
    <w:rsid w:val="00480AE1"/>
    <w:rsid w:val="00480BFB"/>
    <w:rsid w:val="00480C37"/>
    <w:rsid w:val="00480F3A"/>
    <w:rsid w:val="004810BB"/>
    <w:rsid w:val="00481274"/>
    <w:rsid w:val="00481375"/>
    <w:rsid w:val="004819E7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D77"/>
    <w:rsid w:val="00487F3C"/>
    <w:rsid w:val="00487FB7"/>
    <w:rsid w:val="004900D0"/>
    <w:rsid w:val="00491045"/>
    <w:rsid w:val="00491276"/>
    <w:rsid w:val="004912BF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1B6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6024"/>
    <w:rsid w:val="004A606E"/>
    <w:rsid w:val="004A64E8"/>
    <w:rsid w:val="004A68EE"/>
    <w:rsid w:val="004A6A14"/>
    <w:rsid w:val="004A6BAB"/>
    <w:rsid w:val="004A6DC4"/>
    <w:rsid w:val="004A6DE7"/>
    <w:rsid w:val="004A76B5"/>
    <w:rsid w:val="004A790F"/>
    <w:rsid w:val="004A7989"/>
    <w:rsid w:val="004A7A0B"/>
    <w:rsid w:val="004B02B5"/>
    <w:rsid w:val="004B0308"/>
    <w:rsid w:val="004B0459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D23"/>
    <w:rsid w:val="004B4F5E"/>
    <w:rsid w:val="004B503C"/>
    <w:rsid w:val="004B508F"/>
    <w:rsid w:val="004B57D2"/>
    <w:rsid w:val="004B58AE"/>
    <w:rsid w:val="004B5B07"/>
    <w:rsid w:val="004B5DF2"/>
    <w:rsid w:val="004B5EFF"/>
    <w:rsid w:val="004B5F43"/>
    <w:rsid w:val="004B5F66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990"/>
    <w:rsid w:val="004C09E1"/>
    <w:rsid w:val="004C0A6C"/>
    <w:rsid w:val="004C0CD8"/>
    <w:rsid w:val="004C0E7F"/>
    <w:rsid w:val="004C12D2"/>
    <w:rsid w:val="004C13C1"/>
    <w:rsid w:val="004C1973"/>
    <w:rsid w:val="004C1AC6"/>
    <w:rsid w:val="004C1AD7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2B9"/>
    <w:rsid w:val="004C34DD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ECB"/>
    <w:rsid w:val="004D0F18"/>
    <w:rsid w:val="004D0F6E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07B"/>
    <w:rsid w:val="004D4308"/>
    <w:rsid w:val="004D441F"/>
    <w:rsid w:val="004D4429"/>
    <w:rsid w:val="004D44AC"/>
    <w:rsid w:val="004D4505"/>
    <w:rsid w:val="004D469A"/>
    <w:rsid w:val="004D4A54"/>
    <w:rsid w:val="004D4B97"/>
    <w:rsid w:val="004D522E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721D"/>
    <w:rsid w:val="004D7366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9B3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49C"/>
    <w:rsid w:val="004E468D"/>
    <w:rsid w:val="004E468E"/>
    <w:rsid w:val="004E4726"/>
    <w:rsid w:val="004E494D"/>
    <w:rsid w:val="004E499A"/>
    <w:rsid w:val="004E4DA8"/>
    <w:rsid w:val="004E53B5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70B9"/>
    <w:rsid w:val="004E722A"/>
    <w:rsid w:val="004E72D8"/>
    <w:rsid w:val="004E7505"/>
    <w:rsid w:val="004E7810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2616"/>
    <w:rsid w:val="004F3239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C4F"/>
    <w:rsid w:val="004F5CA4"/>
    <w:rsid w:val="004F5CEE"/>
    <w:rsid w:val="004F5E8B"/>
    <w:rsid w:val="004F6633"/>
    <w:rsid w:val="004F6646"/>
    <w:rsid w:val="004F6BC3"/>
    <w:rsid w:val="004F6BFC"/>
    <w:rsid w:val="004F7170"/>
    <w:rsid w:val="004F736C"/>
    <w:rsid w:val="004F738B"/>
    <w:rsid w:val="004F756C"/>
    <w:rsid w:val="004F75EB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BAC"/>
    <w:rsid w:val="00502CA0"/>
    <w:rsid w:val="00502ED5"/>
    <w:rsid w:val="00503263"/>
    <w:rsid w:val="0050346D"/>
    <w:rsid w:val="005035C5"/>
    <w:rsid w:val="0050367E"/>
    <w:rsid w:val="0050380F"/>
    <w:rsid w:val="005038D2"/>
    <w:rsid w:val="00503ADF"/>
    <w:rsid w:val="00503D30"/>
    <w:rsid w:val="00503F22"/>
    <w:rsid w:val="00504167"/>
    <w:rsid w:val="0050422F"/>
    <w:rsid w:val="00504517"/>
    <w:rsid w:val="0050475B"/>
    <w:rsid w:val="0050490A"/>
    <w:rsid w:val="00504C90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08D7"/>
    <w:rsid w:val="00510B0F"/>
    <w:rsid w:val="00511561"/>
    <w:rsid w:val="005115A5"/>
    <w:rsid w:val="005116FF"/>
    <w:rsid w:val="00511846"/>
    <w:rsid w:val="00511B82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B35"/>
    <w:rsid w:val="00514BC5"/>
    <w:rsid w:val="00514C31"/>
    <w:rsid w:val="005150DD"/>
    <w:rsid w:val="00515104"/>
    <w:rsid w:val="00515380"/>
    <w:rsid w:val="005156C4"/>
    <w:rsid w:val="00515A04"/>
    <w:rsid w:val="00515AFE"/>
    <w:rsid w:val="00515B82"/>
    <w:rsid w:val="00515E21"/>
    <w:rsid w:val="005161D4"/>
    <w:rsid w:val="005163CD"/>
    <w:rsid w:val="005168AA"/>
    <w:rsid w:val="00516AED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17CFE"/>
    <w:rsid w:val="005206E0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5F"/>
    <w:rsid w:val="00524CBD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7C5"/>
    <w:rsid w:val="00527A52"/>
    <w:rsid w:val="00527AA0"/>
    <w:rsid w:val="00527D55"/>
    <w:rsid w:val="00527D68"/>
    <w:rsid w:val="005305AE"/>
    <w:rsid w:val="00530717"/>
    <w:rsid w:val="00531478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3221"/>
    <w:rsid w:val="005332DD"/>
    <w:rsid w:val="00533349"/>
    <w:rsid w:val="005335B1"/>
    <w:rsid w:val="00533727"/>
    <w:rsid w:val="00533AE5"/>
    <w:rsid w:val="00533BC7"/>
    <w:rsid w:val="00533CB8"/>
    <w:rsid w:val="0053412E"/>
    <w:rsid w:val="00534299"/>
    <w:rsid w:val="0053469A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AA3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8A4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47E51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203"/>
    <w:rsid w:val="0055353A"/>
    <w:rsid w:val="005536CC"/>
    <w:rsid w:val="005536D5"/>
    <w:rsid w:val="00553D84"/>
    <w:rsid w:val="005545E4"/>
    <w:rsid w:val="005546A3"/>
    <w:rsid w:val="00554B23"/>
    <w:rsid w:val="00554BBD"/>
    <w:rsid w:val="00554EA1"/>
    <w:rsid w:val="00554EA8"/>
    <w:rsid w:val="00554FD7"/>
    <w:rsid w:val="0055516C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135"/>
    <w:rsid w:val="00560194"/>
    <w:rsid w:val="00560237"/>
    <w:rsid w:val="00560288"/>
    <w:rsid w:val="00560860"/>
    <w:rsid w:val="00560899"/>
    <w:rsid w:val="00560AF0"/>
    <w:rsid w:val="00560C8D"/>
    <w:rsid w:val="00560CD8"/>
    <w:rsid w:val="00560DC2"/>
    <w:rsid w:val="00560E43"/>
    <w:rsid w:val="0056111B"/>
    <w:rsid w:val="005613A5"/>
    <w:rsid w:val="00561424"/>
    <w:rsid w:val="005614A8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925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7AF"/>
    <w:rsid w:val="0057281E"/>
    <w:rsid w:val="00572856"/>
    <w:rsid w:val="00572998"/>
    <w:rsid w:val="00572B19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D8"/>
    <w:rsid w:val="00575341"/>
    <w:rsid w:val="005756D0"/>
    <w:rsid w:val="00575972"/>
    <w:rsid w:val="00575B43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9049C"/>
    <w:rsid w:val="0059056B"/>
    <w:rsid w:val="00590A2B"/>
    <w:rsid w:val="00590A4F"/>
    <w:rsid w:val="00590CA1"/>
    <w:rsid w:val="00590F76"/>
    <w:rsid w:val="0059101A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DB7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563"/>
    <w:rsid w:val="005966F4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175"/>
    <w:rsid w:val="005A3363"/>
    <w:rsid w:val="005A368C"/>
    <w:rsid w:val="005A380D"/>
    <w:rsid w:val="005A3972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093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0CC2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D00C4"/>
    <w:rsid w:val="005D0196"/>
    <w:rsid w:val="005D0449"/>
    <w:rsid w:val="005D059E"/>
    <w:rsid w:val="005D0635"/>
    <w:rsid w:val="005D0F9A"/>
    <w:rsid w:val="005D1029"/>
    <w:rsid w:val="005D1AB0"/>
    <w:rsid w:val="005D1EA0"/>
    <w:rsid w:val="005D218D"/>
    <w:rsid w:val="005D2611"/>
    <w:rsid w:val="005D294E"/>
    <w:rsid w:val="005D2969"/>
    <w:rsid w:val="005D2D75"/>
    <w:rsid w:val="005D2F2A"/>
    <w:rsid w:val="005D2FA2"/>
    <w:rsid w:val="005D3B48"/>
    <w:rsid w:val="005D3F60"/>
    <w:rsid w:val="005D439F"/>
    <w:rsid w:val="005D4406"/>
    <w:rsid w:val="005D4661"/>
    <w:rsid w:val="005D47FC"/>
    <w:rsid w:val="005D48A5"/>
    <w:rsid w:val="005D5004"/>
    <w:rsid w:val="005D52B7"/>
    <w:rsid w:val="005D58B7"/>
    <w:rsid w:val="005D58DA"/>
    <w:rsid w:val="005D5A05"/>
    <w:rsid w:val="005D5A6D"/>
    <w:rsid w:val="005D5CB0"/>
    <w:rsid w:val="005D5F93"/>
    <w:rsid w:val="005D603C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4FF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E2F"/>
    <w:rsid w:val="005E3092"/>
    <w:rsid w:val="005E3309"/>
    <w:rsid w:val="005E33C8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3AF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58B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A3"/>
    <w:rsid w:val="005E7AF4"/>
    <w:rsid w:val="005E7B14"/>
    <w:rsid w:val="005F0A60"/>
    <w:rsid w:val="005F0B26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C87"/>
    <w:rsid w:val="005F1FB6"/>
    <w:rsid w:val="005F23C6"/>
    <w:rsid w:val="005F2426"/>
    <w:rsid w:val="005F25E0"/>
    <w:rsid w:val="005F29D1"/>
    <w:rsid w:val="005F29D8"/>
    <w:rsid w:val="005F2C2E"/>
    <w:rsid w:val="005F2E97"/>
    <w:rsid w:val="005F2EEF"/>
    <w:rsid w:val="005F30F9"/>
    <w:rsid w:val="005F32AF"/>
    <w:rsid w:val="005F3473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96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6FAE"/>
    <w:rsid w:val="005F703C"/>
    <w:rsid w:val="005F711D"/>
    <w:rsid w:val="005F7425"/>
    <w:rsid w:val="005F7759"/>
    <w:rsid w:val="005F79DA"/>
    <w:rsid w:val="005F7BA3"/>
    <w:rsid w:val="005F7EFF"/>
    <w:rsid w:val="00600279"/>
    <w:rsid w:val="0060040D"/>
    <w:rsid w:val="0060060A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5F7"/>
    <w:rsid w:val="00601655"/>
    <w:rsid w:val="0060171F"/>
    <w:rsid w:val="00601982"/>
    <w:rsid w:val="006019D1"/>
    <w:rsid w:val="00601E2A"/>
    <w:rsid w:val="00601ED1"/>
    <w:rsid w:val="00601FC4"/>
    <w:rsid w:val="00602464"/>
    <w:rsid w:val="00602D97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EF6"/>
    <w:rsid w:val="00606182"/>
    <w:rsid w:val="0060662F"/>
    <w:rsid w:val="00606852"/>
    <w:rsid w:val="00606B65"/>
    <w:rsid w:val="00606B6E"/>
    <w:rsid w:val="00606DED"/>
    <w:rsid w:val="00606FFA"/>
    <w:rsid w:val="00607107"/>
    <w:rsid w:val="00607652"/>
    <w:rsid w:val="00607699"/>
    <w:rsid w:val="006076BA"/>
    <w:rsid w:val="00607D12"/>
    <w:rsid w:val="006101E8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712"/>
    <w:rsid w:val="006159AE"/>
    <w:rsid w:val="00615B0D"/>
    <w:rsid w:val="00615E48"/>
    <w:rsid w:val="00615EA0"/>
    <w:rsid w:val="00616070"/>
    <w:rsid w:val="006160D4"/>
    <w:rsid w:val="00616303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7C9"/>
    <w:rsid w:val="00626818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13D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1F"/>
    <w:rsid w:val="0063244F"/>
    <w:rsid w:val="00632645"/>
    <w:rsid w:val="00632818"/>
    <w:rsid w:val="00632972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5C0"/>
    <w:rsid w:val="00637780"/>
    <w:rsid w:val="0063789F"/>
    <w:rsid w:val="006378A8"/>
    <w:rsid w:val="00637D19"/>
    <w:rsid w:val="00637E06"/>
    <w:rsid w:val="00637FB0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36A"/>
    <w:rsid w:val="00647748"/>
    <w:rsid w:val="00647B83"/>
    <w:rsid w:val="00647C43"/>
    <w:rsid w:val="00647D84"/>
    <w:rsid w:val="00647FA7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712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297"/>
    <w:rsid w:val="006544FD"/>
    <w:rsid w:val="006547F5"/>
    <w:rsid w:val="00654926"/>
    <w:rsid w:val="00654DE1"/>
    <w:rsid w:val="006552DD"/>
    <w:rsid w:val="00655A48"/>
    <w:rsid w:val="00655A7D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9D8"/>
    <w:rsid w:val="00656A0E"/>
    <w:rsid w:val="00656AE1"/>
    <w:rsid w:val="00656D93"/>
    <w:rsid w:val="0065700C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CE6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A92"/>
    <w:rsid w:val="00664C2D"/>
    <w:rsid w:val="00664E4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725"/>
    <w:rsid w:val="0066795D"/>
    <w:rsid w:val="00667B0D"/>
    <w:rsid w:val="00667BA7"/>
    <w:rsid w:val="00667DFB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3E"/>
    <w:rsid w:val="00673141"/>
    <w:rsid w:val="00673418"/>
    <w:rsid w:val="00673556"/>
    <w:rsid w:val="00673AAB"/>
    <w:rsid w:val="00673C50"/>
    <w:rsid w:val="00673F36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14"/>
    <w:rsid w:val="006809F5"/>
    <w:rsid w:val="00680A8A"/>
    <w:rsid w:val="00680B84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D6"/>
    <w:rsid w:val="00682A66"/>
    <w:rsid w:val="00683070"/>
    <w:rsid w:val="006834ED"/>
    <w:rsid w:val="00683570"/>
    <w:rsid w:val="00683607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324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5F7"/>
    <w:rsid w:val="00691655"/>
    <w:rsid w:val="00691ACC"/>
    <w:rsid w:val="00691C40"/>
    <w:rsid w:val="00692749"/>
    <w:rsid w:val="006929AA"/>
    <w:rsid w:val="00692A62"/>
    <w:rsid w:val="00692AE5"/>
    <w:rsid w:val="00692B26"/>
    <w:rsid w:val="006932F5"/>
    <w:rsid w:val="0069346E"/>
    <w:rsid w:val="0069361F"/>
    <w:rsid w:val="00693775"/>
    <w:rsid w:val="006938CC"/>
    <w:rsid w:val="006939A6"/>
    <w:rsid w:val="00693BB7"/>
    <w:rsid w:val="00693F55"/>
    <w:rsid w:val="00693FBA"/>
    <w:rsid w:val="006942C4"/>
    <w:rsid w:val="00694D40"/>
    <w:rsid w:val="00694F99"/>
    <w:rsid w:val="00695087"/>
    <w:rsid w:val="00695418"/>
    <w:rsid w:val="0069627A"/>
    <w:rsid w:val="0069629C"/>
    <w:rsid w:val="006964E7"/>
    <w:rsid w:val="00696662"/>
    <w:rsid w:val="00696727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CE"/>
    <w:rsid w:val="006A6403"/>
    <w:rsid w:val="006A6C4D"/>
    <w:rsid w:val="006A6E2B"/>
    <w:rsid w:val="006A719A"/>
    <w:rsid w:val="006A748D"/>
    <w:rsid w:val="006B0150"/>
    <w:rsid w:val="006B0197"/>
    <w:rsid w:val="006B042A"/>
    <w:rsid w:val="006B0788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58C"/>
    <w:rsid w:val="006C383F"/>
    <w:rsid w:val="006C3859"/>
    <w:rsid w:val="006C38B4"/>
    <w:rsid w:val="006C3960"/>
    <w:rsid w:val="006C3987"/>
    <w:rsid w:val="006C3ACD"/>
    <w:rsid w:val="006C3F02"/>
    <w:rsid w:val="006C43F0"/>
    <w:rsid w:val="006C47FC"/>
    <w:rsid w:val="006C4CF0"/>
    <w:rsid w:val="006C4D1E"/>
    <w:rsid w:val="006C4D7A"/>
    <w:rsid w:val="006C4D85"/>
    <w:rsid w:val="006C4DAA"/>
    <w:rsid w:val="006C4EFB"/>
    <w:rsid w:val="006C4F52"/>
    <w:rsid w:val="006C5108"/>
    <w:rsid w:val="006C51F7"/>
    <w:rsid w:val="006C55B4"/>
    <w:rsid w:val="006C5E7A"/>
    <w:rsid w:val="006C6129"/>
    <w:rsid w:val="006C62CC"/>
    <w:rsid w:val="006C634C"/>
    <w:rsid w:val="006C6386"/>
    <w:rsid w:val="006C63C7"/>
    <w:rsid w:val="006C65ED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833"/>
    <w:rsid w:val="006C78C0"/>
    <w:rsid w:val="006C7BD0"/>
    <w:rsid w:val="006C7EA2"/>
    <w:rsid w:val="006D031D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D3A"/>
    <w:rsid w:val="006D1D6A"/>
    <w:rsid w:val="006D2164"/>
    <w:rsid w:val="006D23C0"/>
    <w:rsid w:val="006D2419"/>
    <w:rsid w:val="006D243D"/>
    <w:rsid w:val="006D258B"/>
    <w:rsid w:val="006D2875"/>
    <w:rsid w:val="006D2973"/>
    <w:rsid w:val="006D2A1B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5C1C"/>
    <w:rsid w:val="006D5F7A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67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424"/>
    <w:rsid w:val="006E272D"/>
    <w:rsid w:val="006E2B52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67B"/>
    <w:rsid w:val="006E5979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6F95"/>
    <w:rsid w:val="006E740C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301"/>
    <w:rsid w:val="006F076D"/>
    <w:rsid w:val="006F08F7"/>
    <w:rsid w:val="006F0A88"/>
    <w:rsid w:val="006F0B87"/>
    <w:rsid w:val="006F0B89"/>
    <w:rsid w:val="006F0E2D"/>
    <w:rsid w:val="006F0E99"/>
    <w:rsid w:val="006F1166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7CD"/>
    <w:rsid w:val="00702865"/>
    <w:rsid w:val="00702E7C"/>
    <w:rsid w:val="00702EE1"/>
    <w:rsid w:val="00702F5E"/>
    <w:rsid w:val="00703998"/>
    <w:rsid w:val="00703AC2"/>
    <w:rsid w:val="00703BF8"/>
    <w:rsid w:val="00704071"/>
    <w:rsid w:val="007041A9"/>
    <w:rsid w:val="007041B3"/>
    <w:rsid w:val="00704211"/>
    <w:rsid w:val="0070429A"/>
    <w:rsid w:val="007044B1"/>
    <w:rsid w:val="00704840"/>
    <w:rsid w:val="00704A71"/>
    <w:rsid w:val="00704AD5"/>
    <w:rsid w:val="00704B0D"/>
    <w:rsid w:val="00704D65"/>
    <w:rsid w:val="00704ECF"/>
    <w:rsid w:val="00705072"/>
    <w:rsid w:val="00705397"/>
    <w:rsid w:val="00705B27"/>
    <w:rsid w:val="00705B9D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6BD"/>
    <w:rsid w:val="0071780B"/>
    <w:rsid w:val="00717A10"/>
    <w:rsid w:val="00717E5D"/>
    <w:rsid w:val="007201EF"/>
    <w:rsid w:val="00720301"/>
    <w:rsid w:val="0072084D"/>
    <w:rsid w:val="00720A77"/>
    <w:rsid w:val="00720CA3"/>
    <w:rsid w:val="00720DD4"/>
    <w:rsid w:val="00720EDE"/>
    <w:rsid w:val="007211CA"/>
    <w:rsid w:val="007211E0"/>
    <w:rsid w:val="00721242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A9A"/>
    <w:rsid w:val="00722B73"/>
    <w:rsid w:val="00722F20"/>
    <w:rsid w:val="007232AC"/>
    <w:rsid w:val="00723709"/>
    <w:rsid w:val="00723829"/>
    <w:rsid w:val="00723830"/>
    <w:rsid w:val="007239ED"/>
    <w:rsid w:val="00723D00"/>
    <w:rsid w:val="0072439A"/>
    <w:rsid w:val="0072448C"/>
    <w:rsid w:val="007245BD"/>
    <w:rsid w:val="00724672"/>
    <w:rsid w:val="007246B3"/>
    <w:rsid w:val="007246C0"/>
    <w:rsid w:val="00724C33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323"/>
    <w:rsid w:val="00726580"/>
    <w:rsid w:val="0072658D"/>
    <w:rsid w:val="0072665C"/>
    <w:rsid w:val="00726B06"/>
    <w:rsid w:val="00726EE5"/>
    <w:rsid w:val="00727045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1E62"/>
    <w:rsid w:val="00731FA4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EF4"/>
    <w:rsid w:val="00737484"/>
    <w:rsid w:val="00737708"/>
    <w:rsid w:val="00737978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103D"/>
    <w:rsid w:val="00741526"/>
    <w:rsid w:val="007415F8"/>
    <w:rsid w:val="00741763"/>
    <w:rsid w:val="0074185B"/>
    <w:rsid w:val="00741A65"/>
    <w:rsid w:val="00741B6E"/>
    <w:rsid w:val="00741C2C"/>
    <w:rsid w:val="00741D15"/>
    <w:rsid w:val="00741E70"/>
    <w:rsid w:val="00741FBB"/>
    <w:rsid w:val="00741FFA"/>
    <w:rsid w:val="00742288"/>
    <w:rsid w:val="00742344"/>
    <w:rsid w:val="00742380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5AF"/>
    <w:rsid w:val="007448A0"/>
    <w:rsid w:val="007449C7"/>
    <w:rsid w:val="00744B45"/>
    <w:rsid w:val="00744BBE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584"/>
    <w:rsid w:val="007516D9"/>
    <w:rsid w:val="007518D5"/>
    <w:rsid w:val="00751CD9"/>
    <w:rsid w:val="007520DD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CF5"/>
    <w:rsid w:val="007620C3"/>
    <w:rsid w:val="00762238"/>
    <w:rsid w:val="00762792"/>
    <w:rsid w:val="007627E9"/>
    <w:rsid w:val="00762935"/>
    <w:rsid w:val="0076313B"/>
    <w:rsid w:val="007631D1"/>
    <w:rsid w:val="0076339F"/>
    <w:rsid w:val="0076373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7C7"/>
    <w:rsid w:val="0076485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4F9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B6B"/>
    <w:rsid w:val="00773F74"/>
    <w:rsid w:val="00773F77"/>
    <w:rsid w:val="007741A5"/>
    <w:rsid w:val="007741EF"/>
    <w:rsid w:val="00774408"/>
    <w:rsid w:val="00774867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952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D38"/>
    <w:rsid w:val="00781D5B"/>
    <w:rsid w:val="0078203D"/>
    <w:rsid w:val="007820D4"/>
    <w:rsid w:val="0078213A"/>
    <w:rsid w:val="007823DF"/>
    <w:rsid w:val="007827C1"/>
    <w:rsid w:val="00782C3D"/>
    <w:rsid w:val="00782C95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97F6B"/>
    <w:rsid w:val="007A00DB"/>
    <w:rsid w:val="007A0144"/>
    <w:rsid w:val="007A0884"/>
    <w:rsid w:val="007A0BD6"/>
    <w:rsid w:val="007A0D30"/>
    <w:rsid w:val="007A0EEF"/>
    <w:rsid w:val="007A10D7"/>
    <w:rsid w:val="007A1313"/>
    <w:rsid w:val="007A169D"/>
    <w:rsid w:val="007A1ABF"/>
    <w:rsid w:val="007A1BF8"/>
    <w:rsid w:val="007A1F48"/>
    <w:rsid w:val="007A2286"/>
    <w:rsid w:val="007A2358"/>
    <w:rsid w:val="007A2485"/>
    <w:rsid w:val="007A24AC"/>
    <w:rsid w:val="007A24EC"/>
    <w:rsid w:val="007A26E5"/>
    <w:rsid w:val="007A2C87"/>
    <w:rsid w:val="007A2D46"/>
    <w:rsid w:val="007A2E7E"/>
    <w:rsid w:val="007A2F07"/>
    <w:rsid w:val="007A3062"/>
    <w:rsid w:val="007A31C7"/>
    <w:rsid w:val="007A3380"/>
    <w:rsid w:val="007A385D"/>
    <w:rsid w:val="007A3950"/>
    <w:rsid w:val="007A3A03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FAB"/>
    <w:rsid w:val="007A608B"/>
    <w:rsid w:val="007A6229"/>
    <w:rsid w:val="007A628C"/>
    <w:rsid w:val="007A64EE"/>
    <w:rsid w:val="007A687B"/>
    <w:rsid w:val="007A69F8"/>
    <w:rsid w:val="007A6A07"/>
    <w:rsid w:val="007A6C66"/>
    <w:rsid w:val="007A6DD9"/>
    <w:rsid w:val="007A6E4A"/>
    <w:rsid w:val="007A771F"/>
    <w:rsid w:val="007A789C"/>
    <w:rsid w:val="007A7955"/>
    <w:rsid w:val="007A7A0C"/>
    <w:rsid w:val="007A7AE6"/>
    <w:rsid w:val="007A7C53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94E"/>
    <w:rsid w:val="007B3A62"/>
    <w:rsid w:val="007B3A81"/>
    <w:rsid w:val="007B3B0A"/>
    <w:rsid w:val="007B3B3C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71"/>
    <w:rsid w:val="007B6E41"/>
    <w:rsid w:val="007B6E5C"/>
    <w:rsid w:val="007B70D5"/>
    <w:rsid w:val="007B7106"/>
    <w:rsid w:val="007B7560"/>
    <w:rsid w:val="007B772A"/>
    <w:rsid w:val="007B77E9"/>
    <w:rsid w:val="007B7BCA"/>
    <w:rsid w:val="007B7F02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65"/>
    <w:rsid w:val="007C5C0C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236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AB8"/>
    <w:rsid w:val="007D301B"/>
    <w:rsid w:val="007D32E7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71B"/>
    <w:rsid w:val="007D676B"/>
    <w:rsid w:val="007D71F1"/>
    <w:rsid w:val="007D7316"/>
    <w:rsid w:val="007D77C6"/>
    <w:rsid w:val="007D7D9A"/>
    <w:rsid w:val="007E050A"/>
    <w:rsid w:val="007E06DD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550"/>
    <w:rsid w:val="007E38F4"/>
    <w:rsid w:val="007E397D"/>
    <w:rsid w:val="007E3E19"/>
    <w:rsid w:val="007E4112"/>
    <w:rsid w:val="007E41A7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9F4"/>
    <w:rsid w:val="007E5A5D"/>
    <w:rsid w:val="007E5B95"/>
    <w:rsid w:val="007E5C3C"/>
    <w:rsid w:val="007E5EDA"/>
    <w:rsid w:val="007E5F57"/>
    <w:rsid w:val="007E5F6A"/>
    <w:rsid w:val="007E609A"/>
    <w:rsid w:val="007E6397"/>
    <w:rsid w:val="007E67EA"/>
    <w:rsid w:val="007E6B8B"/>
    <w:rsid w:val="007E6E31"/>
    <w:rsid w:val="007E6F4E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8D3"/>
    <w:rsid w:val="007F2AD2"/>
    <w:rsid w:val="007F2B90"/>
    <w:rsid w:val="007F2D7A"/>
    <w:rsid w:val="007F3054"/>
    <w:rsid w:val="007F3CA5"/>
    <w:rsid w:val="007F3CBB"/>
    <w:rsid w:val="007F3EA0"/>
    <w:rsid w:val="007F4416"/>
    <w:rsid w:val="007F4485"/>
    <w:rsid w:val="007F4611"/>
    <w:rsid w:val="007F46BB"/>
    <w:rsid w:val="007F46FF"/>
    <w:rsid w:val="007F4C3A"/>
    <w:rsid w:val="007F4C83"/>
    <w:rsid w:val="007F4EA8"/>
    <w:rsid w:val="007F50E0"/>
    <w:rsid w:val="007F524B"/>
    <w:rsid w:val="007F5271"/>
    <w:rsid w:val="007F535D"/>
    <w:rsid w:val="007F5A97"/>
    <w:rsid w:val="007F5D2B"/>
    <w:rsid w:val="007F650D"/>
    <w:rsid w:val="007F67C8"/>
    <w:rsid w:val="007F68E9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482"/>
    <w:rsid w:val="0080096B"/>
    <w:rsid w:val="00800A7C"/>
    <w:rsid w:val="00800FA2"/>
    <w:rsid w:val="0080143C"/>
    <w:rsid w:val="008014F3"/>
    <w:rsid w:val="00801808"/>
    <w:rsid w:val="00801C9D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92C"/>
    <w:rsid w:val="00804C38"/>
    <w:rsid w:val="00804C58"/>
    <w:rsid w:val="00804D0A"/>
    <w:rsid w:val="00804E2B"/>
    <w:rsid w:val="008057C1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6F06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0BC"/>
    <w:rsid w:val="00810223"/>
    <w:rsid w:val="00810840"/>
    <w:rsid w:val="00810ADD"/>
    <w:rsid w:val="00810B10"/>
    <w:rsid w:val="00810BC5"/>
    <w:rsid w:val="00810C14"/>
    <w:rsid w:val="00810D5B"/>
    <w:rsid w:val="00811088"/>
    <w:rsid w:val="00811271"/>
    <w:rsid w:val="0081139A"/>
    <w:rsid w:val="0081140A"/>
    <w:rsid w:val="008115C0"/>
    <w:rsid w:val="00811802"/>
    <w:rsid w:val="00811E56"/>
    <w:rsid w:val="00812035"/>
    <w:rsid w:val="008120C2"/>
    <w:rsid w:val="0081260E"/>
    <w:rsid w:val="008127A3"/>
    <w:rsid w:val="008128EA"/>
    <w:rsid w:val="00812A32"/>
    <w:rsid w:val="00812EC5"/>
    <w:rsid w:val="00813267"/>
    <w:rsid w:val="008133AF"/>
    <w:rsid w:val="008133B1"/>
    <w:rsid w:val="0081356E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92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63"/>
    <w:rsid w:val="008218B7"/>
    <w:rsid w:val="0082193F"/>
    <w:rsid w:val="00821A7B"/>
    <w:rsid w:val="00821AE5"/>
    <w:rsid w:val="00821C17"/>
    <w:rsid w:val="00821D02"/>
    <w:rsid w:val="00821D70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4184"/>
    <w:rsid w:val="00824390"/>
    <w:rsid w:val="0082441E"/>
    <w:rsid w:val="008244FF"/>
    <w:rsid w:val="00824575"/>
    <w:rsid w:val="00824970"/>
    <w:rsid w:val="00824A4F"/>
    <w:rsid w:val="00824AC7"/>
    <w:rsid w:val="0082545B"/>
    <w:rsid w:val="00825491"/>
    <w:rsid w:val="00825A06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6EB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973"/>
    <w:rsid w:val="00836A66"/>
    <w:rsid w:val="00836A77"/>
    <w:rsid w:val="00836B59"/>
    <w:rsid w:val="00836CCE"/>
    <w:rsid w:val="00836F3E"/>
    <w:rsid w:val="008370BC"/>
    <w:rsid w:val="00837129"/>
    <w:rsid w:val="00837741"/>
    <w:rsid w:val="0083788B"/>
    <w:rsid w:val="00837B55"/>
    <w:rsid w:val="00837D10"/>
    <w:rsid w:val="00837EA0"/>
    <w:rsid w:val="008402F7"/>
    <w:rsid w:val="008404DE"/>
    <w:rsid w:val="008407A6"/>
    <w:rsid w:val="00840B87"/>
    <w:rsid w:val="00840DBE"/>
    <w:rsid w:val="00840FB7"/>
    <w:rsid w:val="00840FFF"/>
    <w:rsid w:val="0084125B"/>
    <w:rsid w:val="00841516"/>
    <w:rsid w:val="00841BA7"/>
    <w:rsid w:val="00841D5D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F3F"/>
    <w:rsid w:val="00844194"/>
    <w:rsid w:val="008444E9"/>
    <w:rsid w:val="0084453B"/>
    <w:rsid w:val="008446ED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782"/>
    <w:rsid w:val="008469BA"/>
    <w:rsid w:val="00846A28"/>
    <w:rsid w:val="00846CAC"/>
    <w:rsid w:val="00847022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3FB2"/>
    <w:rsid w:val="0085417D"/>
    <w:rsid w:val="008542F1"/>
    <w:rsid w:val="008546B6"/>
    <w:rsid w:val="0085477A"/>
    <w:rsid w:val="008547D2"/>
    <w:rsid w:val="00854AD5"/>
    <w:rsid w:val="00854AF6"/>
    <w:rsid w:val="00854BD2"/>
    <w:rsid w:val="00854E91"/>
    <w:rsid w:val="00854FC0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ED4"/>
    <w:rsid w:val="00856F02"/>
    <w:rsid w:val="00856FB8"/>
    <w:rsid w:val="00857104"/>
    <w:rsid w:val="008571A8"/>
    <w:rsid w:val="00857503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054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57D"/>
    <w:rsid w:val="00865D27"/>
    <w:rsid w:val="00865DA3"/>
    <w:rsid w:val="008660A9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036"/>
    <w:rsid w:val="00871B37"/>
    <w:rsid w:val="00871C21"/>
    <w:rsid w:val="0087207C"/>
    <w:rsid w:val="008720F2"/>
    <w:rsid w:val="0087213D"/>
    <w:rsid w:val="00872697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AFE"/>
    <w:rsid w:val="00880E86"/>
    <w:rsid w:val="00880ED5"/>
    <w:rsid w:val="0088114B"/>
    <w:rsid w:val="0088142C"/>
    <w:rsid w:val="008815F0"/>
    <w:rsid w:val="0088179C"/>
    <w:rsid w:val="008817E9"/>
    <w:rsid w:val="008819AF"/>
    <w:rsid w:val="00881AE8"/>
    <w:rsid w:val="00881DC3"/>
    <w:rsid w:val="00881E2E"/>
    <w:rsid w:val="008821A2"/>
    <w:rsid w:val="00882B85"/>
    <w:rsid w:val="00882E2B"/>
    <w:rsid w:val="00882FAF"/>
    <w:rsid w:val="0088314B"/>
    <w:rsid w:val="00883190"/>
    <w:rsid w:val="008835F8"/>
    <w:rsid w:val="00883602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B3E"/>
    <w:rsid w:val="00885F36"/>
    <w:rsid w:val="00886021"/>
    <w:rsid w:val="00886CE1"/>
    <w:rsid w:val="00886CFF"/>
    <w:rsid w:val="00886D3A"/>
    <w:rsid w:val="00886E19"/>
    <w:rsid w:val="0088733A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EF6"/>
    <w:rsid w:val="008910FA"/>
    <w:rsid w:val="008915A3"/>
    <w:rsid w:val="00891782"/>
    <w:rsid w:val="00891835"/>
    <w:rsid w:val="008918E5"/>
    <w:rsid w:val="008919FD"/>
    <w:rsid w:val="00891AF0"/>
    <w:rsid w:val="00891DFA"/>
    <w:rsid w:val="00891E80"/>
    <w:rsid w:val="00891EF6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C4E"/>
    <w:rsid w:val="00894F26"/>
    <w:rsid w:val="0089535E"/>
    <w:rsid w:val="008955FC"/>
    <w:rsid w:val="00895B49"/>
    <w:rsid w:val="00895F71"/>
    <w:rsid w:val="00896385"/>
    <w:rsid w:val="00896387"/>
    <w:rsid w:val="00896480"/>
    <w:rsid w:val="00896683"/>
    <w:rsid w:val="00896708"/>
    <w:rsid w:val="0089678A"/>
    <w:rsid w:val="008969E6"/>
    <w:rsid w:val="00897108"/>
    <w:rsid w:val="0089746E"/>
    <w:rsid w:val="00897588"/>
    <w:rsid w:val="00897889"/>
    <w:rsid w:val="0089797B"/>
    <w:rsid w:val="00897DE5"/>
    <w:rsid w:val="00897ECF"/>
    <w:rsid w:val="008A003C"/>
    <w:rsid w:val="008A0316"/>
    <w:rsid w:val="008A08A4"/>
    <w:rsid w:val="008A0D81"/>
    <w:rsid w:val="008A0DB3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328"/>
    <w:rsid w:val="008A3AE9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C16"/>
    <w:rsid w:val="008A5C2A"/>
    <w:rsid w:val="008A5E0E"/>
    <w:rsid w:val="008A610A"/>
    <w:rsid w:val="008A6360"/>
    <w:rsid w:val="008A6505"/>
    <w:rsid w:val="008A6601"/>
    <w:rsid w:val="008A6765"/>
    <w:rsid w:val="008A695F"/>
    <w:rsid w:val="008A6A93"/>
    <w:rsid w:val="008A6B38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8D4"/>
    <w:rsid w:val="008B2968"/>
    <w:rsid w:val="008B2AF7"/>
    <w:rsid w:val="008B31C0"/>
    <w:rsid w:val="008B352F"/>
    <w:rsid w:val="008B35BC"/>
    <w:rsid w:val="008B36C9"/>
    <w:rsid w:val="008B371F"/>
    <w:rsid w:val="008B3913"/>
    <w:rsid w:val="008B3960"/>
    <w:rsid w:val="008B3B5B"/>
    <w:rsid w:val="008B3F28"/>
    <w:rsid w:val="008B3F81"/>
    <w:rsid w:val="008B413B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30AB"/>
    <w:rsid w:val="008C3257"/>
    <w:rsid w:val="008C32BA"/>
    <w:rsid w:val="008C36D4"/>
    <w:rsid w:val="008C3AC7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4F8B"/>
    <w:rsid w:val="008C5871"/>
    <w:rsid w:val="008C5A2B"/>
    <w:rsid w:val="008C5A67"/>
    <w:rsid w:val="008C5C45"/>
    <w:rsid w:val="008C5EB7"/>
    <w:rsid w:val="008C5F10"/>
    <w:rsid w:val="008C61B9"/>
    <w:rsid w:val="008C6419"/>
    <w:rsid w:val="008C6594"/>
    <w:rsid w:val="008C67D6"/>
    <w:rsid w:val="008C6B44"/>
    <w:rsid w:val="008C7022"/>
    <w:rsid w:val="008C7418"/>
    <w:rsid w:val="008C75C4"/>
    <w:rsid w:val="008C7B09"/>
    <w:rsid w:val="008C7CF1"/>
    <w:rsid w:val="008D01CC"/>
    <w:rsid w:val="008D05E3"/>
    <w:rsid w:val="008D071D"/>
    <w:rsid w:val="008D0D28"/>
    <w:rsid w:val="008D1001"/>
    <w:rsid w:val="008D136D"/>
    <w:rsid w:val="008D1505"/>
    <w:rsid w:val="008D1577"/>
    <w:rsid w:val="008D1608"/>
    <w:rsid w:val="008D1AF2"/>
    <w:rsid w:val="008D1B7B"/>
    <w:rsid w:val="008D1D5E"/>
    <w:rsid w:val="008D1E84"/>
    <w:rsid w:val="008D244F"/>
    <w:rsid w:val="008D2721"/>
    <w:rsid w:val="008D2C62"/>
    <w:rsid w:val="008D2DF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271"/>
    <w:rsid w:val="008D62C8"/>
    <w:rsid w:val="008D677B"/>
    <w:rsid w:val="008D67AC"/>
    <w:rsid w:val="008D6923"/>
    <w:rsid w:val="008D69DB"/>
    <w:rsid w:val="008D6C22"/>
    <w:rsid w:val="008D6D28"/>
    <w:rsid w:val="008D6D83"/>
    <w:rsid w:val="008D777B"/>
    <w:rsid w:val="008D78FE"/>
    <w:rsid w:val="008D797E"/>
    <w:rsid w:val="008D7C5E"/>
    <w:rsid w:val="008E0034"/>
    <w:rsid w:val="008E0152"/>
    <w:rsid w:val="008E03A4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43A"/>
    <w:rsid w:val="008F282B"/>
    <w:rsid w:val="008F2CCF"/>
    <w:rsid w:val="008F2E5A"/>
    <w:rsid w:val="008F376B"/>
    <w:rsid w:val="008F3900"/>
    <w:rsid w:val="008F3EA7"/>
    <w:rsid w:val="008F3FE3"/>
    <w:rsid w:val="008F4164"/>
    <w:rsid w:val="008F41AB"/>
    <w:rsid w:val="008F41C0"/>
    <w:rsid w:val="008F4215"/>
    <w:rsid w:val="008F445A"/>
    <w:rsid w:val="008F4516"/>
    <w:rsid w:val="008F48FE"/>
    <w:rsid w:val="008F4D7D"/>
    <w:rsid w:val="008F4DC2"/>
    <w:rsid w:val="008F50E7"/>
    <w:rsid w:val="008F53E4"/>
    <w:rsid w:val="008F55B3"/>
    <w:rsid w:val="008F59AD"/>
    <w:rsid w:val="008F5D4F"/>
    <w:rsid w:val="008F64B9"/>
    <w:rsid w:val="008F661E"/>
    <w:rsid w:val="008F6758"/>
    <w:rsid w:val="008F6778"/>
    <w:rsid w:val="008F730D"/>
    <w:rsid w:val="008F7329"/>
    <w:rsid w:val="008F743D"/>
    <w:rsid w:val="008F745C"/>
    <w:rsid w:val="008F7563"/>
    <w:rsid w:val="008F77E1"/>
    <w:rsid w:val="008F79CE"/>
    <w:rsid w:val="008F7A7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56F"/>
    <w:rsid w:val="00901AA7"/>
    <w:rsid w:val="00901C1C"/>
    <w:rsid w:val="00901F4C"/>
    <w:rsid w:val="00902883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3BE9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E5B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BCB"/>
    <w:rsid w:val="00917D61"/>
    <w:rsid w:val="00917DA9"/>
    <w:rsid w:val="00917EA2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01C"/>
    <w:rsid w:val="009232EF"/>
    <w:rsid w:val="0092369A"/>
    <w:rsid w:val="0092375B"/>
    <w:rsid w:val="00923AF5"/>
    <w:rsid w:val="00923C24"/>
    <w:rsid w:val="009240ED"/>
    <w:rsid w:val="009242BF"/>
    <w:rsid w:val="00924383"/>
    <w:rsid w:val="0092462B"/>
    <w:rsid w:val="00924693"/>
    <w:rsid w:val="009247F6"/>
    <w:rsid w:val="00924B04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61C"/>
    <w:rsid w:val="0093365A"/>
    <w:rsid w:val="00933701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D2"/>
    <w:rsid w:val="009369CC"/>
    <w:rsid w:val="00936B1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F36"/>
    <w:rsid w:val="00942FF5"/>
    <w:rsid w:val="00943065"/>
    <w:rsid w:val="009430BE"/>
    <w:rsid w:val="00943D7F"/>
    <w:rsid w:val="00943DBE"/>
    <w:rsid w:val="00943FE8"/>
    <w:rsid w:val="0094412D"/>
    <w:rsid w:val="009442AC"/>
    <w:rsid w:val="00944384"/>
    <w:rsid w:val="00944427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2A8"/>
    <w:rsid w:val="009472F3"/>
    <w:rsid w:val="0094732C"/>
    <w:rsid w:val="00947976"/>
    <w:rsid w:val="00947AC1"/>
    <w:rsid w:val="00947C67"/>
    <w:rsid w:val="00947DA4"/>
    <w:rsid w:val="00947DA9"/>
    <w:rsid w:val="00950036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068"/>
    <w:rsid w:val="00956584"/>
    <w:rsid w:val="009565B3"/>
    <w:rsid w:val="009567CF"/>
    <w:rsid w:val="00956846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CD"/>
    <w:rsid w:val="0096031C"/>
    <w:rsid w:val="0096059B"/>
    <w:rsid w:val="00960810"/>
    <w:rsid w:val="00960826"/>
    <w:rsid w:val="00960BF4"/>
    <w:rsid w:val="00960C16"/>
    <w:rsid w:val="0096129D"/>
    <w:rsid w:val="0096167C"/>
    <w:rsid w:val="009619A5"/>
    <w:rsid w:val="00961B13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C2E"/>
    <w:rsid w:val="00964D72"/>
    <w:rsid w:val="00964E34"/>
    <w:rsid w:val="009650F1"/>
    <w:rsid w:val="00965166"/>
    <w:rsid w:val="0096550E"/>
    <w:rsid w:val="00965558"/>
    <w:rsid w:val="00965BC3"/>
    <w:rsid w:val="00965D88"/>
    <w:rsid w:val="00965DC8"/>
    <w:rsid w:val="00965E0B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797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C8"/>
    <w:rsid w:val="00977BF7"/>
    <w:rsid w:val="00977FE7"/>
    <w:rsid w:val="0098009E"/>
    <w:rsid w:val="009801A9"/>
    <w:rsid w:val="009805CF"/>
    <w:rsid w:val="00980708"/>
    <w:rsid w:val="0098075C"/>
    <w:rsid w:val="00980A5A"/>
    <w:rsid w:val="00980C4A"/>
    <w:rsid w:val="00980D35"/>
    <w:rsid w:val="00980D9B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841"/>
    <w:rsid w:val="00984B6E"/>
    <w:rsid w:val="00984CA1"/>
    <w:rsid w:val="00984E81"/>
    <w:rsid w:val="00985068"/>
    <w:rsid w:val="00985389"/>
    <w:rsid w:val="00985607"/>
    <w:rsid w:val="00985999"/>
    <w:rsid w:val="00985AF3"/>
    <w:rsid w:val="00985F70"/>
    <w:rsid w:val="009860FA"/>
    <w:rsid w:val="00986B30"/>
    <w:rsid w:val="00986CC0"/>
    <w:rsid w:val="00986D83"/>
    <w:rsid w:val="00986DF8"/>
    <w:rsid w:val="00987002"/>
    <w:rsid w:val="009873A8"/>
    <w:rsid w:val="00987679"/>
    <w:rsid w:val="009878C5"/>
    <w:rsid w:val="00987C6C"/>
    <w:rsid w:val="00990517"/>
    <w:rsid w:val="00990921"/>
    <w:rsid w:val="009909D8"/>
    <w:rsid w:val="0099134F"/>
    <w:rsid w:val="009916B9"/>
    <w:rsid w:val="009918AE"/>
    <w:rsid w:val="009918D7"/>
    <w:rsid w:val="00991932"/>
    <w:rsid w:val="00991CE0"/>
    <w:rsid w:val="00991D24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789"/>
    <w:rsid w:val="009938E7"/>
    <w:rsid w:val="009939E6"/>
    <w:rsid w:val="00993B9F"/>
    <w:rsid w:val="00993CFC"/>
    <w:rsid w:val="00993DD6"/>
    <w:rsid w:val="00994796"/>
    <w:rsid w:val="00994905"/>
    <w:rsid w:val="00994A51"/>
    <w:rsid w:val="00994A92"/>
    <w:rsid w:val="00994B4E"/>
    <w:rsid w:val="00994C8F"/>
    <w:rsid w:val="00994CCC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D07"/>
    <w:rsid w:val="009960DC"/>
    <w:rsid w:val="00996244"/>
    <w:rsid w:val="00996302"/>
    <w:rsid w:val="00996337"/>
    <w:rsid w:val="00996839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C64"/>
    <w:rsid w:val="009A0DD8"/>
    <w:rsid w:val="009A0F95"/>
    <w:rsid w:val="009A103C"/>
    <w:rsid w:val="009A1183"/>
    <w:rsid w:val="009A1293"/>
    <w:rsid w:val="009A12FE"/>
    <w:rsid w:val="009A162E"/>
    <w:rsid w:val="009A1717"/>
    <w:rsid w:val="009A1C42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5172"/>
    <w:rsid w:val="009A56CB"/>
    <w:rsid w:val="009A5873"/>
    <w:rsid w:val="009A5947"/>
    <w:rsid w:val="009A5D00"/>
    <w:rsid w:val="009A5F91"/>
    <w:rsid w:val="009A63DA"/>
    <w:rsid w:val="009A6C95"/>
    <w:rsid w:val="009A6DC0"/>
    <w:rsid w:val="009A6EFE"/>
    <w:rsid w:val="009A7282"/>
    <w:rsid w:val="009A7355"/>
    <w:rsid w:val="009A7471"/>
    <w:rsid w:val="009A76EC"/>
    <w:rsid w:val="009A7A5A"/>
    <w:rsid w:val="009A7D65"/>
    <w:rsid w:val="009A7EE9"/>
    <w:rsid w:val="009A7F9F"/>
    <w:rsid w:val="009B0540"/>
    <w:rsid w:val="009B05FA"/>
    <w:rsid w:val="009B0672"/>
    <w:rsid w:val="009B08E2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BE0"/>
    <w:rsid w:val="009B1C5B"/>
    <w:rsid w:val="009B1E7B"/>
    <w:rsid w:val="009B209E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3D"/>
    <w:rsid w:val="009C08F9"/>
    <w:rsid w:val="009C0A63"/>
    <w:rsid w:val="009C0F19"/>
    <w:rsid w:val="009C121D"/>
    <w:rsid w:val="009C1350"/>
    <w:rsid w:val="009C154F"/>
    <w:rsid w:val="009C1862"/>
    <w:rsid w:val="009C187C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5BD5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5CB"/>
    <w:rsid w:val="009D4A63"/>
    <w:rsid w:val="009D4F44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E3A"/>
    <w:rsid w:val="009E0FB1"/>
    <w:rsid w:val="009E10FB"/>
    <w:rsid w:val="009E13A3"/>
    <w:rsid w:val="009E14B7"/>
    <w:rsid w:val="009E1870"/>
    <w:rsid w:val="009E199F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4098"/>
    <w:rsid w:val="009E4297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B1E"/>
    <w:rsid w:val="009F4250"/>
    <w:rsid w:val="009F43C4"/>
    <w:rsid w:val="009F43E4"/>
    <w:rsid w:val="009F449E"/>
    <w:rsid w:val="009F46CD"/>
    <w:rsid w:val="009F4746"/>
    <w:rsid w:val="009F4B51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258"/>
    <w:rsid w:val="009F6568"/>
    <w:rsid w:val="009F67FC"/>
    <w:rsid w:val="009F682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042"/>
    <w:rsid w:val="00A00274"/>
    <w:rsid w:val="00A00590"/>
    <w:rsid w:val="00A00A46"/>
    <w:rsid w:val="00A00B17"/>
    <w:rsid w:val="00A00BA8"/>
    <w:rsid w:val="00A00BB7"/>
    <w:rsid w:val="00A0129D"/>
    <w:rsid w:val="00A013C2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8C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34"/>
    <w:rsid w:val="00A1076F"/>
    <w:rsid w:val="00A1089D"/>
    <w:rsid w:val="00A108B1"/>
    <w:rsid w:val="00A10B70"/>
    <w:rsid w:val="00A10EEF"/>
    <w:rsid w:val="00A1107E"/>
    <w:rsid w:val="00A112A6"/>
    <w:rsid w:val="00A112EE"/>
    <w:rsid w:val="00A1167F"/>
    <w:rsid w:val="00A119EB"/>
    <w:rsid w:val="00A11A24"/>
    <w:rsid w:val="00A11A56"/>
    <w:rsid w:val="00A11C0D"/>
    <w:rsid w:val="00A12374"/>
    <w:rsid w:val="00A1255C"/>
    <w:rsid w:val="00A12868"/>
    <w:rsid w:val="00A128AC"/>
    <w:rsid w:val="00A12D56"/>
    <w:rsid w:val="00A13990"/>
    <w:rsid w:val="00A13A84"/>
    <w:rsid w:val="00A13AE5"/>
    <w:rsid w:val="00A1407E"/>
    <w:rsid w:val="00A1419A"/>
    <w:rsid w:val="00A14688"/>
    <w:rsid w:val="00A14885"/>
    <w:rsid w:val="00A14EA7"/>
    <w:rsid w:val="00A15321"/>
    <w:rsid w:val="00A153F5"/>
    <w:rsid w:val="00A154DD"/>
    <w:rsid w:val="00A155DE"/>
    <w:rsid w:val="00A156DA"/>
    <w:rsid w:val="00A15A7F"/>
    <w:rsid w:val="00A15E57"/>
    <w:rsid w:val="00A15F00"/>
    <w:rsid w:val="00A16356"/>
    <w:rsid w:val="00A1641C"/>
    <w:rsid w:val="00A16720"/>
    <w:rsid w:val="00A16D5E"/>
    <w:rsid w:val="00A1721B"/>
    <w:rsid w:val="00A1727D"/>
    <w:rsid w:val="00A173C0"/>
    <w:rsid w:val="00A17A1C"/>
    <w:rsid w:val="00A17D24"/>
    <w:rsid w:val="00A17E3A"/>
    <w:rsid w:val="00A20020"/>
    <w:rsid w:val="00A2029D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339"/>
    <w:rsid w:val="00A217CD"/>
    <w:rsid w:val="00A2197A"/>
    <w:rsid w:val="00A21A4A"/>
    <w:rsid w:val="00A21AB8"/>
    <w:rsid w:val="00A21F74"/>
    <w:rsid w:val="00A220AB"/>
    <w:rsid w:val="00A220EC"/>
    <w:rsid w:val="00A221CC"/>
    <w:rsid w:val="00A223EA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1A5"/>
    <w:rsid w:val="00A24346"/>
    <w:rsid w:val="00A246A6"/>
    <w:rsid w:val="00A2492F"/>
    <w:rsid w:val="00A24A50"/>
    <w:rsid w:val="00A24CA0"/>
    <w:rsid w:val="00A24FFF"/>
    <w:rsid w:val="00A25804"/>
    <w:rsid w:val="00A25A86"/>
    <w:rsid w:val="00A25AE3"/>
    <w:rsid w:val="00A25B8B"/>
    <w:rsid w:val="00A26248"/>
    <w:rsid w:val="00A263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5C1"/>
    <w:rsid w:val="00A31860"/>
    <w:rsid w:val="00A31A00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A0B"/>
    <w:rsid w:val="00A33E81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02"/>
    <w:rsid w:val="00A35B4F"/>
    <w:rsid w:val="00A35CE3"/>
    <w:rsid w:val="00A35EA4"/>
    <w:rsid w:val="00A35F12"/>
    <w:rsid w:val="00A365DE"/>
    <w:rsid w:val="00A368DF"/>
    <w:rsid w:val="00A36B30"/>
    <w:rsid w:val="00A36B58"/>
    <w:rsid w:val="00A36D93"/>
    <w:rsid w:val="00A36E2F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24D"/>
    <w:rsid w:val="00A414FC"/>
    <w:rsid w:val="00A41686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4105"/>
    <w:rsid w:val="00A4429D"/>
    <w:rsid w:val="00A444AD"/>
    <w:rsid w:val="00A446C0"/>
    <w:rsid w:val="00A44B7D"/>
    <w:rsid w:val="00A450DC"/>
    <w:rsid w:val="00A454DA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47D"/>
    <w:rsid w:val="00A56C7D"/>
    <w:rsid w:val="00A56FDC"/>
    <w:rsid w:val="00A57591"/>
    <w:rsid w:val="00A57635"/>
    <w:rsid w:val="00A57AF1"/>
    <w:rsid w:val="00A57B5A"/>
    <w:rsid w:val="00A57CF9"/>
    <w:rsid w:val="00A57F80"/>
    <w:rsid w:val="00A6032C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307"/>
    <w:rsid w:val="00A623BC"/>
    <w:rsid w:val="00A62404"/>
    <w:rsid w:val="00A628DC"/>
    <w:rsid w:val="00A6294B"/>
    <w:rsid w:val="00A62A0F"/>
    <w:rsid w:val="00A62BC2"/>
    <w:rsid w:val="00A62DFA"/>
    <w:rsid w:val="00A6326B"/>
    <w:rsid w:val="00A636A4"/>
    <w:rsid w:val="00A6386A"/>
    <w:rsid w:val="00A63902"/>
    <w:rsid w:val="00A639FB"/>
    <w:rsid w:val="00A63C01"/>
    <w:rsid w:val="00A63CF0"/>
    <w:rsid w:val="00A63D2F"/>
    <w:rsid w:val="00A63E3F"/>
    <w:rsid w:val="00A63E91"/>
    <w:rsid w:val="00A63FCE"/>
    <w:rsid w:val="00A64438"/>
    <w:rsid w:val="00A64825"/>
    <w:rsid w:val="00A648C0"/>
    <w:rsid w:val="00A64A7F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F11"/>
    <w:rsid w:val="00A65F15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B92"/>
    <w:rsid w:val="00A66C0A"/>
    <w:rsid w:val="00A66FBA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3FF"/>
    <w:rsid w:val="00A716D9"/>
    <w:rsid w:val="00A718BF"/>
    <w:rsid w:val="00A718D5"/>
    <w:rsid w:val="00A71D82"/>
    <w:rsid w:val="00A71DAE"/>
    <w:rsid w:val="00A71E8B"/>
    <w:rsid w:val="00A71F0C"/>
    <w:rsid w:val="00A72800"/>
    <w:rsid w:val="00A728E0"/>
    <w:rsid w:val="00A72B10"/>
    <w:rsid w:val="00A72FF6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6C4"/>
    <w:rsid w:val="00A75797"/>
    <w:rsid w:val="00A75825"/>
    <w:rsid w:val="00A758B0"/>
    <w:rsid w:val="00A758C4"/>
    <w:rsid w:val="00A75BEF"/>
    <w:rsid w:val="00A75C6D"/>
    <w:rsid w:val="00A75F66"/>
    <w:rsid w:val="00A761A9"/>
    <w:rsid w:val="00A76456"/>
    <w:rsid w:val="00A765FC"/>
    <w:rsid w:val="00A76841"/>
    <w:rsid w:val="00A76A45"/>
    <w:rsid w:val="00A76C3E"/>
    <w:rsid w:val="00A76D72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CB8"/>
    <w:rsid w:val="00A82194"/>
    <w:rsid w:val="00A82594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54D"/>
    <w:rsid w:val="00A8685A"/>
    <w:rsid w:val="00A8692A"/>
    <w:rsid w:val="00A86C3B"/>
    <w:rsid w:val="00A86C96"/>
    <w:rsid w:val="00A86CE1"/>
    <w:rsid w:val="00A86DCB"/>
    <w:rsid w:val="00A8739B"/>
    <w:rsid w:val="00A8740B"/>
    <w:rsid w:val="00A874A3"/>
    <w:rsid w:val="00A87B03"/>
    <w:rsid w:val="00A87BC7"/>
    <w:rsid w:val="00A87C4F"/>
    <w:rsid w:val="00A87DBF"/>
    <w:rsid w:val="00A87ED2"/>
    <w:rsid w:val="00A90222"/>
    <w:rsid w:val="00A90449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A34"/>
    <w:rsid w:val="00A94BD2"/>
    <w:rsid w:val="00A94CF9"/>
    <w:rsid w:val="00A951C5"/>
    <w:rsid w:val="00A95425"/>
    <w:rsid w:val="00A95992"/>
    <w:rsid w:val="00A95A3D"/>
    <w:rsid w:val="00A95BB1"/>
    <w:rsid w:val="00A95D34"/>
    <w:rsid w:val="00A95F8F"/>
    <w:rsid w:val="00A96084"/>
    <w:rsid w:val="00A96228"/>
    <w:rsid w:val="00A966DD"/>
    <w:rsid w:val="00A96A36"/>
    <w:rsid w:val="00A96AD1"/>
    <w:rsid w:val="00A96BD4"/>
    <w:rsid w:val="00A96C11"/>
    <w:rsid w:val="00A96D8D"/>
    <w:rsid w:val="00A96FD7"/>
    <w:rsid w:val="00A9733B"/>
    <w:rsid w:val="00A977EE"/>
    <w:rsid w:val="00A97803"/>
    <w:rsid w:val="00A97902"/>
    <w:rsid w:val="00A97B44"/>
    <w:rsid w:val="00A97B80"/>
    <w:rsid w:val="00A97D1B"/>
    <w:rsid w:val="00A97E96"/>
    <w:rsid w:val="00AA01A6"/>
    <w:rsid w:val="00AA0718"/>
    <w:rsid w:val="00AA073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86C"/>
    <w:rsid w:val="00AA4A36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A71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3C80"/>
    <w:rsid w:val="00AB402E"/>
    <w:rsid w:val="00AB4304"/>
    <w:rsid w:val="00AB4733"/>
    <w:rsid w:val="00AB49A9"/>
    <w:rsid w:val="00AB4A28"/>
    <w:rsid w:val="00AB4F1A"/>
    <w:rsid w:val="00AB5104"/>
    <w:rsid w:val="00AB51BA"/>
    <w:rsid w:val="00AB58B7"/>
    <w:rsid w:val="00AB5F5C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079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C2"/>
    <w:rsid w:val="00AD0A30"/>
    <w:rsid w:val="00AD0AC9"/>
    <w:rsid w:val="00AD0C96"/>
    <w:rsid w:val="00AD10E0"/>
    <w:rsid w:val="00AD1108"/>
    <w:rsid w:val="00AD1395"/>
    <w:rsid w:val="00AD1479"/>
    <w:rsid w:val="00AD1953"/>
    <w:rsid w:val="00AD1A49"/>
    <w:rsid w:val="00AD1B30"/>
    <w:rsid w:val="00AD1E44"/>
    <w:rsid w:val="00AD1FAC"/>
    <w:rsid w:val="00AD2308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0C9"/>
    <w:rsid w:val="00AE0331"/>
    <w:rsid w:val="00AE065E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FF0"/>
    <w:rsid w:val="00AE5071"/>
    <w:rsid w:val="00AE5136"/>
    <w:rsid w:val="00AE5599"/>
    <w:rsid w:val="00AE55CF"/>
    <w:rsid w:val="00AE5892"/>
    <w:rsid w:val="00AE59C4"/>
    <w:rsid w:val="00AE5DCF"/>
    <w:rsid w:val="00AE5FA4"/>
    <w:rsid w:val="00AE60F4"/>
    <w:rsid w:val="00AE6157"/>
    <w:rsid w:val="00AE615B"/>
    <w:rsid w:val="00AE6537"/>
    <w:rsid w:val="00AE69BC"/>
    <w:rsid w:val="00AE710A"/>
    <w:rsid w:val="00AE737F"/>
    <w:rsid w:val="00AE74F7"/>
    <w:rsid w:val="00AE781B"/>
    <w:rsid w:val="00AE7827"/>
    <w:rsid w:val="00AE7F63"/>
    <w:rsid w:val="00AF00AE"/>
    <w:rsid w:val="00AF06B7"/>
    <w:rsid w:val="00AF06EB"/>
    <w:rsid w:val="00AF09BB"/>
    <w:rsid w:val="00AF0A73"/>
    <w:rsid w:val="00AF1073"/>
    <w:rsid w:val="00AF11DE"/>
    <w:rsid w:val="00AF11F7"/>
    <w:rsid w:val="00AF1709"/>
    <w:rsid w:val="00AF1963"/>
    <w:rsid w:val="00AF1CD4"/>
    <w:rsid w:val="00AF1F97"/>
    <w:rsid w:val="00AF2434"/>
    <w:rsid w:val="00AF2553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B8"/>
    <w:rsid w:val="00AF3AD4"/>
    <w:rsid w:val="00AF3B64"/>
    <w:rsid w:val="00AF3C24"/>
    <w:rsid w:val="00AF3E68"/>
    <w:rsid w:val="00AF4042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A98"/>
    <w:rsid w:val="00AF5C6D"/>
    <w:rsid w:val="00AF5C89"/>
    <w:rsid w:val="00AF6463"/>
    <w:rsid w:val="00AF66F1"/>
    <w:rsid w:val="00AF688A"/>
    <w:rsid w:val="00AF690B"/>
    <w:rsid w:val="00AF7455"/>
    <w:rsid w:val="00AF7C55"/>
    <w:rsid w:val="00AF7ED0"/>
    <w:rsid w:val="00B0009C"/>
    <w:rsid w:val="00B001A6"/>
    <w:rsid w:val="00B00265"/>
    <w:rsid w:val="00B0029A"/>
    <w:rsid w:val="00B00CFB"/>
    <w:rsid w:val="00B00EE8"/>
    <w:rsid w:val="00B00F22"/>
    <w:rsid w:val="00B00F28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3B1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4C"/>
    <w:rsid w:val="00B0698B"/>
    <w:rsid w:val="00B07056"/>
    <w:rsid w:val="00B071C5"/>
    <w:rsid w:val="00B072B3"/>
    <w:rsid w:val="00B072D6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8F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266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1FE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35B"/>
    <w:rsid w:val="00B36BC4"/>
    <w:rsid w:val="00B36EF5"/>
    <w:rsid w:val="00B37183"/>
    <w:rsid w:val="00B371DA"/>
    <w:rsid w:val="00B37554"/>
    <w:rsid w:val="00B378C2"/>
    <w:rsid w:val="00B37A08"/>
    <w:rsid w:val="00B37B5C"/>
    <w:rsid w:val="00B37B7C"/>
    <w:rsid w:val="00B37C2E"/>
    <w:rsid w:val="00B37E60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30F6"/>
    <w:rsid w:val="00B43488"/>
    <w:rsid w:val="00B4354E"/>
    <w:rsid w:val="00B437CC"/>
    <w:rsid w:val="00B43BFF"/>
    <w:rsid w:val="00B43CB5"/>
    <w:rsid w:val="00B43CDF"/>
    <w:rsid w:val="00B43F27"/>
    <w:rsid w:val="00B43FAD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6FB1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72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1F0F"/>
    <w:rsid w:val="00B624DC"/>
    <w:rsid w:val="00B62B74"/>
    <w:rsid w:val="00B63837"/>
    <w:rsid w:val="00B63896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D74"/>
    <w:rsid w:val="00B65EF6"/>
    <w:rsid w:val="00B65F78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D30"/>
    <w:rsid w:val="00B66E15"/>
    <w:rsid w:val="00B66F39"/>
    <w:rsid w:val="00B66F85"/>
    <w:rsid w:val="00B66FEA"/>
    <w:rsid w:val="00B6730E"/>
    <w:rsid w:val="00B6732D"/>
    <w:rsid w:val="00B67386"/>
    <w:rsid w:val="00B67910"/>
    <w:rsid w:val="00B6795C"/>
    <w:rsid w:val="00B67988"/>
    <w:rsid w:val="00B67A05"/>
    <w:rsid w:val="00B67B78"/>
    <w:rsid w:val="00B67C82"/>
    <w:rsid w:val="00B67D86"/>
    <w:rsid w:val="00B67F09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A5D"/>
    <w:rsid w:val="00B73D7B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83"/>
    <w:rsid w:val="00B761F0"/>
    <w:rsid w:val="00B76228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16F"/>
    <w:rsid w:val="00B806EA"/>
    <w:rsid w:val="00B807BC"/>
    <w:rsid w:val="00B80A67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DAD"/>
    <w:rsid w:val="00B82F9C"/>
    <w:rsid w:val="00B83174"/>
    <w:rsid w:val="00B831A3"/>
    <w:rsid w:val="00B833B1"/>
    <w:rsid w:val="00B834CC"/>
    <w:rsid w:val="00B835DD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7F"/>
    <w:rsid w:val="00B84CBC"/>
    <w:rsid w:val="00B84E62"/>
    <w:rsid w:val="00B84F20"/>
    <w:rsid w:val="00B851C4"/>
    <w:rsid w:val="00B852C6"/>
    <w:rsid w:val="00B8543A"/>
    <w:rsid w:val="00B854E3"/>
    <w:rsid w:val="00B8570C"/>
    <w:rsid w:val="00B857A3"/>
    <w:rsid w:val="00B85F62"/>
    <w:rsid w:val="00B85F65"/>
    <w:rsid w:val="00B8619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D4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0D2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6C9C"/>
    <w:rsid w:val="00B9707C"/>
    <w:rsid w:val="00B972FF"/>
    <w:rsid w:val="00B975F0"/>
    <w:rsid w:val="00B976ED"/>
    <w:rsid w:val="00B97AB4"/>
    <w:rsid w:val="00B97B26"/>
    <w:rsid w:val="00B97E54"/>
    <w:rsid w:val="00BA0405"/>
    <w:rsid w:val="00BA080E"/>
    <w:rsid w:val="00BA0A17"/>
    <w:rsid w:val="00BA0CD0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1F6F"/>
    <w:rsid w:val="00BA22AC"/>
    <w:rsid w:val="00BA28F1"/>
    <w:rsid w:val="00BA2AB4"/>
    <w:rsid w:val="00BA3304"/>
    <w:rsid w:val="00BA336C"/>
    <w:rsid w:val="00BA339D"/>
    <w:rsid w:val="00BA378E"/>
    <w:rsid w:val="00BA37EA"/>
    <w:rsid w:val="00BA3CFB"/>
    <w:rsid w:val="00BA42FE"/>
    <w:rsid w:val="00BA48DF"/>
    <w:rsid w:val="00BA4A7A"/>
    <w:rsid w:val="00BA4AF4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4EF"/>
    <w:rsid w:val="00BA7843"/>
    <w:rsid w:val="00BA788B"/>
    <w:rsid w:val="00BA7EFB"/>
    <w:rsid w:val="00BA7EFE"/>
    <w:rsid w:val="00BB050B"/>
    <w:rsid w:val="00BB0517"/>
    <w:rsid w:val="00BB0699"/>
    <w:rsid w:val="00BB0AB0"/>
    <w:rsid w:val="00BB0E69"/>
    <w:rsid w:val="00BB11BB"/>
    <w:rsid w:val="00BB13EA"/>
    <w:rsid w:val="00BB148C"/>
    <w:rsid w:val="00BB165E"/>
    <w:rsid w:val="00BB16C8"/>
    <w:rsid w:val="00BB179B"/>
    <w:rsid w:val="00BB1978"/>
    <w:rsid w:val="00BB19CC"/>
    <w:rsid w:val="00BB1ADA"/>
    <w:rsid w:val="00BB1B41"/>
    <w:rsid w:val="00BB1B78"/>
    <w:rsid w:val="00BB1D20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553"/>
    <w:rsid w:val="00BB35D3"/>
    <w:rsid w:val="00BB3A7F"/>
    <w:rsid w:val="00BB4080"/>
    <w:rsid w:val="00BB4143"/>
    <w:rsid w:val="00BB49BF"/>
    <w:rsid w:val="00BB4B07"/>
    <w:rsid w:val="00BB4F88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A10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B37"/>
    <w:rsid w:val="00BC0C41"/>
    <w:rsid w:val="00BC0CD3"/>
    <w:rsid w:val="00BC0D00"/>
    <w:rsid w:val="00BC0DDF"/>
    <w:rsid w:val="00BC10E9"/>
    <w:rsid w:val="00BC11AB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A2"/>
    <w:rsid w:val="00BC40DF"/>
    <w:rsid w:val="00BC41FD"/>
    <w:rsid w:val="00BC4462"/>
    <w:rsid w:val="00BC450C"/>
    <w:rsid w:val="00BC46A0"/>
    <w:rsid w:val="00BC4A07"/>
    <w:rsid w:val="00BC4A86"/>
    <w:rsid w:val="00BC4CB2"/>
    <w:rsid w:val="00BC4F97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B18"/>
    <w:rsid w:val="00BC6D56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1D"/>
    <w:rsid w:val="00BC7BCC"/>
    <w:rsid w:val="00BC7C48"/>
    <w:rsid w:val="00BC7CF8"/>
    <w:rsid w:val="00BC7E24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69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0FC"/>
    <w:rsid w:val="00BD61C1"/>
    <w:rsid w:val="00BD6317"/>
    <w:rsid w:val="00BD65BA"/>
    <w:rsid w:val="00BD6B82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F9E"/>
    <w:rsid w:val="00BE2047"/>
    <w:rsid w:val="00BE2075"/>
    <w:rsid w:val="00BE23A3"/>
    <w:rsid w:val="00BE2460"/>
    <w:rsid w:val="00BE2579"/>
    <w:rsid w:val="00BE27FA"/>
    <w:rsid w:val="00BE27FC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0B15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87F"/>
    <w:rsid w:val="00BF499E"/>
    <w:rsid w:val="00BF4C0C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28C"/>
    <w:rsid w:val="00C0146C"/>
    <w:rsid w:val="00C017DA"/>
    <w:rsid w:val="00C01945"/>
    <w:rsid w:val="00C019AA"/>
    <w:rsid w:val="00C01C9D"/>
    <w:rsid w:val="00C01D7A"/>
    <w:rsid w:val="00C01F54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706E"/>
    <w:rsid w:val="00C0725B"/>
    <w:rsid w:val="00C075CE"/>
    <w:rsid w:val="00C0773C"/>
    <w:rsid w:val="00C07805"/>
    <w:rsid w:val="00C07FBD"/>
    <w:rsid w:val="00C10422"/>
    <w:rsid w:val="00C10427"/>
    <w:rsid w:val="00C10547"/>
    <w:rsid w:val="00C1061E"/>
    <w:rsid w:val="00C10C7A"/>
    <w:rsid w:val="00C10DE0"/>
    <w:rsid w:val="00C10E25"/>
    <w:rsid w:val="00C10EE4"/>
    <w:rsid w:val="00C10FB5"/>
    <w:rsid w:val="00C110C3"/>
    <w:rsid w:val="00C11208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9D"/>
    <w:rsid w:val="00C12FE4"/>
    <w:rsid w:val="00C1308D"/>
    <w:rsid w:val="00C133D9"/>
    <w:rsid w:val="00C13AD8"/>
    <w:rsid w:val="00C13D41"/>
    <w:rsid w:val="00C142DA"/>
    <w:rsid w:val="00C1434E"/>
    <w:rsid w:val="00C14783"/>
    <w:rsid w:val="00C1488F"/>
    <w:rsid w:val="00C149B7"/>
    <w:rsid w:val="00C14A0A"/>
    <w:rsid w:val="00C14FB7"/>
    <w:rsid w:val="00C152C8"/>
    <w:rsid w:val="00C154E2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30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3FA"/>
    <w:rsid w:val="00C21777"/>
    <w:rsid w:val="00C21DD1"/>
    <w:rsid w:val="00C22004"/>
    <w:rsid w:val="00C22117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439"/>
    <w:rsid w:val="00C27559"/>
    <w:rsid w:val="00C27B46"/>
    <w:rsid w:val="00C27E3C"/>
    <w:rsid w:val="00C27F1F"/>
    <w:rsid w:val="00C3059D"/>
    <w:rsid w:val="00C3080D"/>
    <w:rsid w:val="00C30B7E"/>
    <w:rsid w:val="00C30E8B"/>
    <w:rsid w:val="00C31013"/>
    <w:rsid w:val="00C31403"/>
    <w:rsid w:val="00C31FC9"/>
    <w:rsid w:val="00C322B8"/>
    <w:rsid w:val="00C32AA8"/>
    <w:rsid w:val="00C32F54"/>
    <w:rsid w:val="00C33168"/>
    <w:rsid w:val="00C33247"/>
    <w:rsid w:val="00C3338B"/>
    <w:rsid w:val="00C335B2"/>
    <w:rsid w:val="00C33701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B5F"/>
    <w:rsid w:val="00C370A4"/>
    <w:rsid w:val="00C37333"/>
    <w:rsid w:val="00C37520"/>
    <w:rsid w:val="00C3791C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C93"/>
    <w:rsid w:val="00C44D37"/>
    <w:rsid w:val="00C44E4B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E7"/>
    <w:rsid w:val="00C51A17"/>
    <w:rsid w:val="00C51A67"/>
    <w:rsid w:val="00C51C10"/>
    <w:rsid w:val="00C52998"/>
    <w:rsid w:val="00C52DD8"/>
    <w:rsid w:val="00C52F0C"/>
    <w:rsid w:val="00C530D1"/>
    <w:rsid w:val="00C53276"/>
    <w:rsid w:val="00C536F2"/>
    <w:rsid w:val="00C5378A"/>
    <w:rsid w:val="00C537A2"/>
    <w:rsid w:val="00C5426D"/>
    <w:rsid w:val="00C5450A"/>
    <w:rsid w:val="00C5463C"/>
    <w:rsid w:val="00C54CCB"/>
    <w:rsid w:val="00C5515B"/>
    <w:rsid w:val="00C55233"/>
    <w:rsid w:val="00C5537D"/>
    <w:rsid w:val="00C55D63"/>
    <w:rsid w:val="00C55E65"/>
    <w:rsid w:val="00C56159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9B0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4B36"/>
    <w:rsid w:val="00C65017"/>
    <w:rsid w:val="00C65099"/>
    <w:rsid w:val="00C654B8"/>
    <w:rsid w:val="00C6564D"/>
    <w:rsid w:val="00C659DD"/>
    <w:rsid w:val="00C65A48"/>
    <w:rsid w:val="00C65A74"/>
    <w:rsid w:val="00C65DD7"/>
    <w:rsid w:val="00C65EA1"/>
    <w:rsid w:val="00C6603A"/>
    <w:rsid w:val="00C66050"/>
    <w:rsid w:val="00C6631D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24"/>
    <w:rsid w:val="00C74D6B"/>
    <w:rsid w:val="00C7501F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A54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5A4"/>
    <w:rsid w:val="00C84996"/>
    <w:rsid w:val="00C84DE0"/>
    <w:rsid w:val="00C84E57"/>
    <w:rsid w:val="00C84F79"/>
    <w:rsid w:val="00C85260"/>
    <w:rsid w:val="00C85BE2"/>
    <w:rsid w:val="00C860CE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1189"/>
    <w:rsid w:val="00C91248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925"/>
    <w:rsid w:val="00C959BA"/>
    <w:rsid w:val="00C95EC0"/>
    <w:rsid w:val="00C95EF1"/>
    <w:rsid w:val="00C962C3"/>
    <w:rsid w:val="00C96716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736"/>
    <w:rsid w:val="00CA47FC"/>
    <w:rsid w:val="00CA4853"/>
    <w:rsid w:val="00CA4A41"/>
    <w:rsid w:val="00CA4B12"/>
    <w:rsid w:val="00CA4BB8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219"/>
    <w:rsid w:val="00CA62A1"/>
    <w:rsid w:val="00CA63F0"/>
    <w:rsid w:val="00CA6642"/>
    <w:rsid w:val="00CA6BC8"/>
    <w:rsid w:val="00CA6EA8"/>
    <w:rsid w:val="00CA6EB0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389"/>
    <w:rsid w:val="00CB14FB"/>
    <w:rsid w:val="00CB15B0"/>
    <w:rsid w:val="00CB167F"/>
    <w:rsid w:val="00CB16B9"/>
    <w:rsid w:val="00CB175F"/>
    <w:rsid w:val="00CB23F0"/>
    <w:rsid w:val="00CB25D6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8B"/>
    <w:rsid w:val="00CC1794"/>
    <w:rsid w:val="00CC18CF"/>
    <w:rsid w:val="00CC1940"/>
    <w:rsid w:val="00CC1C43"/>
    <w:rsid w:val="00CC1CCA"/>
    <w:rsid w:val="00CC2177"/>
    <w:rsid w:val="00CC2811"/>
    <w:rsid w:val="00CC2A28"/>
    <w:rsid w:val="00CC2C34"/>
    <w:rsid w:val="00CC2FE1"/>
    <w:rsid w:val="00CC3100"/>
    <w:rsid w:val="00CC32DF"/>
    <w:rsid w:val="00CC37EC"/>
    <w:rsid w:val="00CC3A54"/>
    <w:rsid w:val="00CC3D78"/>
    <w:rsid w:val="00CC3E69"/>
    <w:rsid w:val="00CC4583"/>
    <w:rsid w:val="00CC480B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6D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CAE"/>
    <w:rsid w:val="00CC7CB3"/>
    <w:rsid w:val="00CD005A"/>
    <w:rsid w:val="00CD0228"/>
    <w:rsid w:val="00CD02AA"/>
    <w:rsid w:val="00CD02D7"/>
    <w:rsid w:val="00CD0580"/>
    <w:rsid w:val="00CD0CE9"/>
    <w:rsid w:val="00CD0F7F"/>
    <w:rsid w:val="00CD12D0"/>
    <w:rsid w:val="00CD14C1"/>
    <w:rsid w:val="00CD1553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9A7"/>
    <w:rsid w:val="00CD3A2F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469"/>
    <w:rsid w:val="00CE45B0"/>
    <w:rsid w:val="00CE48B0"/>
    <w:rsid w:val="00CE4F45"/>
    <w:rsid w:val="00CE4FD3"/>
    <w:rsid w:val="00CE580D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3DA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9EE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B6D"/>
    <w:rsid w:val="00D12DF5"/>
    <w:rsid w:val="00D1350F"/>
    <w:rsid w:val="00D13548"/>
    <w:rsid w:val="00D1372E"/>
    <w:rsid w:val="00D138A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B7"/>
    <w:rsid w:val="00D163A8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08A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B40"/>
    <w:rsid w:val="00D24D18"/>
    <w:rsid w:val="00D2500E"/>
    <w:rsid w:val="00D25231"/>
    <w:rsid w:val="00D25A51"/>
    <w:rsid w:val="00D25BD0"/>
    <w:rsid w:val="00D25CFA"/>
    <w:rsid w:val="00D26048"/>
    <w:rsid w:val="00D265EA"/>
    <w:rsid w:val="00D2662F"/>
    <w:rsid w:val="00D2671D"/>
    <w:rsid w:val="00D26AA5"/>
    <w:rsid w:val="00D26D39"/>
    <w:rsid w:val="00D26DAC"/>
    <w:rsid w:val="00D271BB"/>
    <w:rsid w:val="00D27243"/>
    <w:rsid w:val="00D272FA"/>
    <w:rsid w:val="00D278C6"/>
    <w:rsid w:val="00D27EE6"/>
    <w:rsid w:val="00D30437"/>
    <w:rsid w:val="00D305BA"/>
    <w:rsid w:val="00D306FF"/>
    <w:rsid w:val="00D307D2"/>
    <w:rsid w:val="00D30FF1"/>
    <w:rsid w:val="00D30FF9"/>
    <w:rsid w:val="00D31426"/>
    <w:rsid w:val="00D316B5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CD9"/>
    <w:rsid w:val="00D37064"/>
    <w:rsid w:val="00D3760B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A23"/>
    <w:rsid w:val="00D41CF1"/>
    <w:rsid w:val="00D41F86"/>
    <w:rsid w:val="00D42191"/>
    <w:rsid w:val="00D4225C"/>
    <w:rsid w:val="00D4234B"/>
    <w:rsid w:val="00D4258B"/>
    <w:rsid w:val="00D42CC1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E0"/>
    <w:rsid w:val="00D45D7A"/>
    <w:rsid w:val="00D45E92"/>
    <w:rsid w:val="00D45FDC"/>
    <w:rsid w:val="00D46057"/>
    <w:rsid w:val="00D46150"/>
    <w:rsid w:val="00D4644B"/>
    <w:rsid w:val="00D46527"/>
    <w:rsid w:val="00D46B14"/>
    <w:rsid w:val="00D46D8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0ECE"/>
    <w:rsid w:val="00D513D2"/>
    <w:rsid w:val="00D515F1"/>
    <w:rsid w:val="00D51ECF"/>
    <w:rsid w:val="00D51FA4"/>
    <w:rsid w:val="00D51FAF"/>
    <w:rsid w:val="00D52580"/>
    <w:rsid w:val="00D52769"/>
    <w:rsid w:val="00D52C01"/>
    <w:rsid w:val="00D52D81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2237"/>
    <w:rsid w:val="00D624B3"/>
    <w:rsid w:val="00D6272B"/>
    <w:rsid w:val="00D62877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7F6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F06"/>
    <w:rsid w:val="00D70122"/>
    <w:rsid w:val="00D702BE"/>
    <w:rsid w:val="00D70445"/>
    <w:rsid w:val="00D70999"/>
    <w:rsid w:val="00D70A09"/>
    <w:rsid w:val="00D70EE7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63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C76"/>
    <w:rsid w:val="00D74DDF"/>
    <w:rsid w:val="00D74E51"/>
    <w:rsid w:val="00D74F7D"/>
    <w:rsid w:val="00D75055"/>
    <w:rsid w:val="00D75057"/>
    <w:rsid w:val="00D753C3"/>
    <w:rsid w:val="00D754B9"/>
    <w:rsid w:val="00D75511"/>
    <w:rsid w:val="00D75D5C"/>
    <w:rsid w:val="00D76386"/>
    <w:rsid w:val="00D76442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3C2"/>
    <w:rsid w:val="00D80B9B"/>
    <w:rsid w:val="00D80DF2"/>
    <w:rsid w:val="00D81378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3E93"/>
    <w:rsid w:val="00D84097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585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90490"/>
    <w:rsid w:val="00D9051B"/>
    <w:rsid w:val="00D90E25"/>
    <w:rsid w:val="00D90F7F"/>
    <w:rsid w:val="00D91159"/>
    <w:rsid w:val="00D91179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C75"/>
    <w:rsid w:val="00D94E3C"/>
    <w:rsid w:val="00D95473"/>
    <w:rsid w:val="00D954CD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7D4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4C1"/>
    <w:rsid w:val="00DA2642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598"/>
    <w:rsid w:val="00DA4610"/>
    <w:rsid w:val="00DA468E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68A"/>
    <w:rsid w:val="00DA6BB6"/>
    <w:rsid w:val="00DA6BE0"/>
    <w:rsid w:val="00DA6C54"/>
    <w:rsid w:val="00DA6CD1"/>
    <w:rsid w:val="00DA6DAD"/>
    <w:rsid w:val="00DA7329"/>
    <w:rsid w:val="00DA74C5"/>
    <w:rsid w:val="00DA7A6F"/>
    <w:rsid w:val="00DA7C8F"/>
    <w:rsid w:val="00DA7CB7"/>
    <w:rsid w:val="00DA7F38"/>
    <w:rsid w:val="00DA7F94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3D3"/>
    <w:rsid w:val="00DB276C"/>
    <w:rsid w:val="00DB2A6B"/>
    <w:rsid w:val="00DB2AD7"/>
    <w:rsid w:val="00DB2D78"/>
    <w:rsid w:val="00DB3353"/>
    <w:rsid w:val="00DB367E"/>
    <w:rsid w:val="00DB3BB4"/>
    <w:rsid w:val="00DB3C1C"/>
    <w:rsid w:val="00DB3D08"/>
    <w:rsid w:val="00DB3D82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2C9"/>
    <w:rsid w:val="00DC05D0"/>
    <w:rsid w:val="00DC073C"/>
    <w:rsid w:val="00DC0AFC"/>
    <w:rsid w:val="00DC0D8C"/>
    <w:rsid w:val="00DC0FD2"/>
    <w:rsid w:val="00DC1035"/>
    <w:rsid w:val="00DC123E"/>
    <w:rsid w:val="00DC12D5"/>
    <w:rsid w:val="00DC15CA"/>
    <w:rsid w:val="00DC164B"/>
    <w:rsid w:val="00DC1870"/>
    <w:rsid w:val="00DC1CE9"/>
    <w:rsid w:val="00DC1D23"/>
    <w:rsid w:val="00DC26FF"/>
    <w:rsid w:val="00DC294E"/>
    <w:rsid w:val="00DC2CCB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68D"/>
    <w:rsid w:val="00DC67D6"/>
    <w:rsid w:val="00DC6A4E"/>
    <w:rsid w:val="00DC6F5A"/>
    <w:rsid w:val="00DC7EA3"/>
    <w:rsid w:val="00DD0053"/>
    <w:rsid w:val="00DD028C"/>
    <w:rsid w:val="00DD02CF"/>
    <w:rsid w:val="00DD0388"/>
    <w:rsid w:val="00DD061E"/>
    <w:rsid w:val="00DD06F9"/>
    <w:rsid w:val="00DD072E"/>
    <w:rsid w:val="00DD07E1"/>
    <w:rsid w:val="00DD0875"/>
    <w:rsid w:val="00DD0D61"/>
    <w:rsid w:val="00DD0D64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38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E00F6"/>
    <w:rsid w:val="00DE01F8"/>
    <w:rsid w:val="00DE045D"/>
    <w:rsid w:val="00DE047C"/>
    <w:rsid w:val="00DE099C"/>
    <w:rsid w:val="00DE0D85"/>
    <w:rsid w:val="00DE0DC9"/>
    <w:rsid w:val="00DE0E61"/>
    <w:rsid w:val="00DE0F82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2"/>
    <w:rsid w:val="00DE4955"/>
    <w:rsid w:val="00DE49B5"/>
    <w:rsid w:val="00DE4F09"/>
    <w:rsid w:val="00DE534F"/>
    <w:rsid w:val="00DE553D"/>
    <w:rsid w:val="00DE55A7"/>
    <w:rsid w:val="00DE5C92"/>
    <w:rsid w:val="00DE5CAF"/>
    <w:rsid w:val="00DE615A"/>
    <w:rsid w:val="00DE6167"/>
    <w:rsid w:val="00DE6833"/>
    <w:rsid w:val="00DE68D9"/>
    <w:rsid w:val="00DE6907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15"/>
    <w:rsid w:val="00DF174E"/>
    <w:rsid w:val="00DF1958"/>
    <w:rsid w:val="00DF19FE"/>
    <w:rsid w:val="00DF1BD0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D6E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09A"/>
    <w:rsid w:val="00E122AC"/>
    <w:rsid w:val="00E12305"/>
    <w:rsid w:val="00E123FF"/>
    <w:rsid w:val="00E124AD"/>
    <w:rsid w:val="00E124FE"/>
    <w:rsid w:val="00E12572"/>
    <w:rsid w:val="00E12624"/>
    <w:rsid w:val="00E1263B"/>
    <w:rsid w:val="00E12BDC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1D6"/>
    <w:rsid w:val="00E14B4B"/>
    <w:rsid w:val="00E14C3F"/>
    <w:rsid w:val="00E14CB9"/>
    <w:rsid w:val="00E14E35"/>
    <w:rsid w:val="00E14F32"/>
    <w:rsid w:val="00E15272"/>
    <w:rsid w:val="00E15285"/>
    <w:rsid w:val="00E154A5"/>
    <w:rsid w:val="00E15588"/>
    <w:rsid w:val="00E15598"/>
    <w:rsid w:val="00E1599A"/>
    <w:rsid w:val="00E15C37"/>
    <w:rsid w:val="00E15EFB"/>
    <w:rsid w:val="00E16143"/>
    <w:rsid w:val="00E16502"/>
    <w:rsid w:val="00E16806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E10"/>
    <w:rsid w:val="00E21F02"/>
    <w:rsid w:val="00E221B5"/>
    <w:rsid w:val="00E221F7"/>
    <w:rsid w:val="00E2255B"/>
    <w:rsid w:val="00E22A87"/>
    <w:rsid w:val="00E22AB7"/>
    <w:rsid w:val="00E22BCE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462"/>
    <w:rsid w:val="00E2567D"/>
    <w:rsid w:val="00E25A57"/>
    <w:rsid w:val="00E25C81"/>
    <w:rsid w:val="00E25D01"/>
    <w:rsid w:val="00E25D07"/>
    <w:rsid w:val="00E25F48"/>
    <w:rsid w:val="00E26148"/>
    <w:rsid w:val="00E26280"/>
    <w:rsid w:val="00E26558"/>
    <w:rsid w:val="00E265D7"/>
    <w:rsid w:val="00E266E9"/>
    <w:rsid w:val="00E2678B"/>
    <w:rsid w:val="00E272D2"/>
    <w:rsid w:val="00E27364"/>
    <w:rsid w:val="00E275B3"/>
    <w:rsid w:val="00E276FF"/>
    <w:rsid w:val="00E277DF"/>
    <w:rsid w:val="00E27F25"/>
    <w:rsid w:val="00E30355"/>
    <w:rsid w:val="00E306AA"/>
    <w:rsid w:val="00E3073D"/>
    <w:rsid w:val="00E307BC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6FD"/>
    <w:rsid w:val="00E3681B"/>
    <w:rsid w:val="00E36FEC"/>
    <w:rsid w:val="00E3717A"/>
    <w:rsid w:val="00E37708"/>
    <w:rsid w:val="00E3777F"/>
    <w:rsid w:val="00E3778E"/>
    <w:rsid w:val="00E377B3"/>
    <w:rsid w:val="00E37A2A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CB0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10"/>
    <w:rsid w:val="00E45155"/>
    <w:rsid w:val="00E4517D"/>
    <w:rsid w:val="00E453DE"/>
    <w:rsid w:val="00E4541D"/>
    <w:rsid w:val="00E45492"/>
    <w:rsid w:val="00E45714"/>
    <w:rsid w:val="00E45786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47F9B"/>
    <w:rsid w:val="00E500A8"/>
    <w:rsid w:val="00E500AD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B8E"/>
    <w:rsid w:val="00E55DBF"/>
    <w:rsid w:val="00E5639A"/>
    <w:rsid w:val="00E5664A"/>
    <w:rsid w:val="00E56C1D"/>
    <w:rsid w:val="00E56D62"/>
    <w:rsid w:val="00E57766"/>
    <w:rsid w:val="00E57C26"/>
    <w:rsid w:val="00E602A6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C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CB8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851"/>
    <w:rsid w:val="00E75A0F"/>
    <w:rsid w:val="00E75D0D"/>
    <w:rsid w:val="00E763CE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817"/>
    <w:rsid w:val="00E77905"/>
    <w:rsid w:val="00E77C48"/>
    <w:rsid w:val="00E77D4A"/>
    <w:rsid w:val="00E77ED7"/>
    <w:rsid w:val="00E80036"/>
    <w:rsid w:val="00E800EF"/>
    <w:rsid w:val="00E8011C"/>
    <w:rsid w:val="00E80246"/>
    <w:rsid w:val="00E80732"/>
    <w:rsid w:val="00E80939"/>
    <w:rsid w:val="00E81277"/>
    <w:rsid w:val="00E815B4"/>
    <w:rsid w:val="00E81742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679"/>
    <w:rsid w:val="00E84AE8"/>
    <w:rsid w:val="00E84C86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F94"/>
    <w:rsid w:val="00E87FC0"/>
    <w:rsid w:val="00E87FC4"/>
    <w:rsid w:val="00E87FD3"/>
    <w:rsid w:val="00E9004C"/>
    <w:rsid w:val="00E900E4"/>
    <w:rsid w:val="00E9034A"/>
    <w:rsid w:val="00E90591"/>
    <w:rsid w:val="00E90650"/>
    <w:rsid w:val="00E907F9"/>
    <w:rsid w:val="00E90998"/>
    <w:rsid w:val="00E90A02"/>
    <w:rsid w:val="00E90D4C"/>
    <w:rsid w:val="00E911A9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020"/>
    <w:rsid w:val="00E932DA"/>
    <w:rsid w:val="00E933AB"/>
    <w:rsid w:val="00E93A7F"/>
    <w:rsid w:val="00E93B8D"/>
    <w:rsid w:val="00E9454D"/>
    <w:rsid w:val="00E9466B"/>
    <w:rsid w:val="00E946F1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637D"/>
    <w:rsid w:val="00E965FF"/>
    <w:rsid w:val="00E967C4"/>
    <w:rsid w:val="00E96A0E"/>
    <w:rsid w:val="00E96AEB"/>
    <w:rsid w:val="00E96BC7"/>
    <w:rsid w:val="00E96E03"/>
    <w:rsid w:val="00E970E3"/>
    <w:rsid w:val="00E971C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C8"/>
    <w:rsid w:val="00EA2DD7"/>
    <w:rsid w:val="00EA2E61"/>
    <w:rsid w:val="00EA31D6"/>
    <w:rsid w:val="00EA320D"/>
    <w:rsid w:val="00EA343A"/>
    <w:rsid w:val="00EA347D"/>
    <w:rsid w:val="00EA3499"/>
    <w:rsid w:val="00EA352F"/>
    <w:rsid w:val="00EA3544"/>
    <w:rsid w:val="00EA3829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8DA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704"/>
    <w:rsid w:val="00EB09BA"/>
    <w:rsid w:val="00EB0C87"/>
    <w:rsid w:val="00EB16FC"/>
    <w:rsid w:val="00EB18BD"/>
    <w:rsid w:val="00EB1AED"/>
    <w:rsid w:val="00EB1C5E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452"/>
    <w:rsid w:val="00EB36A7"/>
    <w:rsid w:val="00EB3845"/>
    <w:rsid w:val="00EB3D06"/>
    <w:rsid w:val="00EB3DFC"/>
    <w:rsid w:val="00EB3F29"/>
    <w:rsid w:val="00EB44F2"/>
    <w:rsid w:val="00EB46F3"/>
    <w:rsid w:val="00EB492C"/>
    <w:rsid w:val="00EB4D7E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59B"/>
    <w:rsid w:val="00EB6627"/>
    <w:rsid w:val="00EB6825"/>
    <w:rsid w:val="00EB689E"/>
    <w:rsid w:val="00EB697A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202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4FAC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1112"/>
    <w:rsid w:val="00ED1527"/>
    <w:rsid w:val="00ED1B3E"/>
    <w:rsid w:val="00ED1BAA"/>
    <w:rsid w:val="00ED1D19"/>
    <w:rsid w:val="00ED21B2"/>
    <w:rsid w:val="00ED222F"/>
    <w:rsid w:val="00ED249F"/>
    <w:rsid w:val="00ED26CB"/>
    <w:rsid w:val="00ED275A"/>
    <w:rsid w:val="00ED2941"/>
    <w:rsid w:val="00ED2B1F"/>
    <w:rsid w:val="00ED2DA7"/>
    <w:rsid w:val="00ED2DE0"/>
    <w:rsid w:val="00ED3117"/>
    <w:rsid w:val="00ED32E3"/>
    <w:rsid w:val="00ED3427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6D1B"/>
    <w:rsid w:val="00ED712F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87"/>
    <w:rsid w:val="00EE52E2"/>
    <w:rsid w:val="00EE53F0"/>
    <w:rsid w:val="00EE544D"/>
    <w:rsid w:val="00EE5767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576"/>
    <w:rsid w:val="00EF0780"/>
    <w:rsid w:val="00EF0895"/>
    <w:rsid w:val="00EF08B1"/>
    <w:rsid w:val="00EF094E"/>
    <w:rsid w:val="00EF09E1"/>
    <w:rsid w:val="00EF0B8F"/>
    <w:rsid w:val="00EF0CAB"/>
    <w:rsid w:val="00EF0E79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83"/>
    <w:rsid w:val="00EF47E8"/>
    <w:rsid w:val="00EF490F"/>
    <w:rsid w:val="00EF4B9A"/>
    <w:rsid w:val="00EF4BB5"/>
    <w:rsid w:val="00EF4BC9"/>
    <w:rsid w:val="00EF4DC9"/>
    <w:rsid w:val="00EF4E77"/>
    <w:rsid w:val="00EF4F0F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CB3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D26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2DAF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D25"/>
    <w:rsid w:val="00F20E43"/>
    <w:rsid w:val="00F211D6"/>
    <w:rsid w:val="00F21277"/>
    <w:rsid w:val="00F212CE"/>
    <w:rsid w:val="00F212DB"/>
    <w:rsid w:val="00F214DE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F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6F90"/>
    <w:rsid w:val="00F27092"/>
    <w:rsid w:val="00F27107"/>
    <w:rsid w:val="00F2742B"/>
    <w:rsid w:val="00F274FB"/>
    <w:rsid w:val="00F275AE"/>
    <w:rsid w:val="00F2763F"/>
    <w:rsid w:val="00F277AD"/>
    <w:rsid w:val="00F27A15"/>
    <w:rsid w:val="00F27B3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50E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9D8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F3"/>
    <w:rsid w:val="00F45570"/>
    <w:rsid w:val="00F46058"/>
    <w:rsid w:val="00F46709"/>
    <w:rsid w:val="00F46C54"/>
    <w:rsid w:val="00F46E22"/>
    <w:rsid w:val="00F46F4D"/>
    <w:rsid w:val="00F46F94"/>
    <w:rsid w:val="00F4711F"/>
    <w:rsid w:val="00F471B3"/>
    <w:rsid w:val="00F471D1"/>
    <w:rsid w:val="00F477C4"/>
    <w:rsid w:val="00F479B3"/>
    <w:rsid w:val="00F47E24"/>
    <w:rsid w:val="00F506E8"/>
    <w:rsid w:val="00F5072D"/>
    <w:rsid w:val="00F50B2C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FBB"/>
    <w:rsid w:val="00F54091"/>
    <w:rsid w:val="00F540B3"/>
    <w:rsid w:val="00F54523"/>
    <w:rsid w:val="00F54982"/>
    <w:rsid w:val="00F54A2B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6FC7"/>
    <w:rsid w:val="00F5707C"/>
    <w:rsid w:val="00F5708F"/>
    <w:rsid w:val="00F5760D"/>
    <w:rsid w:val="00F576A5"/>
    <w:rsid w:val="00F577B1"/>
    <w:rsid w:val="00F57CB5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55A"/>
    <w:rsid w:val="00F618AD"/>
    <w:rsid w:val="00F61ABF"/>
    <w:rsid w:val="00F61BDB"/>
    <w:rsid w:val="00F61E6A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2F0"/>
    <w:rsid w:val="00F7031F"/>
    <w:rsid w:val="00F704FC"/>
    <w:rsid w:val="00F706D5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1BBC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988"/>
    <w:rsid w:val="00F739E8"/>
    <w:rsid w:val="00F73F2D"/>
    <w:rsid w:val="00F74130"/>
    <w:rsid w:val="00F742A2"/>
    <w:rsid w:val="00F74477"/>
    <w:rsid w:val="00F74F52"/>
    <w:rsid w:val="00F74FDB"/>
    <w:rsid w:val="00F75332"/>
    <w:rsid w:val="00F753B9"/>
    <w:rsid w:val="00F7555B"/>
    <w:rsid w:val="00F757F4"/>
    <w:rsid w:val="00F75A7A"/>
    <w:rsid w:val="00F75B5C"/>
    <w:rsid w:val="00F75D7A"/>
    <w:rsid w:val="00F75EC5"/>
    <w:rsid w:val="00F761DF"/>
    <w:rsid w:val="00F76356"/>
    <w:rsid w:val="00F76488"/>
    <w:rsid w:val="00F765A1"/>
    <w:rsid w:val="00F765C2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5EA"/>
    <w:rsid w:val="00F918DC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614"/>
    <w:rsid w:val="00F9389A"/>
    <w:rsid w:val="00F93A2F"/>
    <w:rsid w:val="00F93AD5"/>
    <w:rsid w:val="00F93EC2"/>
    <w:rsid w:val="00F9412F"/>
    <w:rsid w:val="00F9418A"/>
    <w:rsid w:val="00F941F9"/>
    <w:rsid w:val="00F94284"/>
    <w:rsid w:val="00F94805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E7"/>
    <w:rsid w:val="00FA5DF4"/>
    <w:rsid w:val="00FA65F3"/>
    <w:rsid w:val="00FA6869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E8"/>
    <w:rsid w:val="00FB3DEB"/>
    <w:rsid w:val="00FB4054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3B98"/>
    <w:rsid w:val="00FC40C3"/>
    <w:rsid w:val="00FC46CC"/>
    <w:rsid w:val="00FC4B60"/>
    <w:rsid w:val="00FC4CCE"/>
    <w:rsid w:val="00FC4F3C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802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5FD"/>
    <w:rsid w:val="00FD0B47"/>
    <w:rsid w:val="00FD0C33"/>
    <w:rsid w:val="00FD127B"/>
    <w:rsid w:val="00FD12CB"/>
    <w:rsid w:val="00FD1424"/>
    <w:rsid w:val="00FD18DA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F9"/>
    <w:rsid w:val="00FD2B5B"/>
    <w:rsid w:val="00FD3161"/>
    <w:rsid w:val="00FD36C7"/>
    <w:rsid w:val="00FD384C"/>
    <w:rsid w:val="00FD39A9"/>
    <w:rsid w:val="00FD3B90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530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A7"/>
    <w:rsid w:val="00FE2D4F"/>
    <w:rsid w:val="00FE2E62"/>
    <w:rsid w:val="00FE33E6"/>
    <w:rsid w:val="00FE344D"/>
    <w:rsid w:val="00FE34D9"/>
    <w:rsid w:val="00FE3768"/>
    <w:rsid w:val="00FE3D6C"/>
    <w:rsid w:val="00FE4236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570"/>
    <w:rsid w:val="00FE6D5C"/>
    <w:rsid w:val="00FE6F49"/>
    <w:rsid w:val="00FE70B8"/>
    <w:rsid w:val="00FE70F5"/>
    <w:rsid w:val="00FE715C"/>
    <w:rsid w:val="00FE73EB"/>
    <w:rsid w:val="00FE7456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C1D"/>
    <w:rsid w:val="00FF0C79"/>
    <w:rsid w:val="00FF0FE2"/>
    <w:rsid w:val="00FF11DC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0E3DD5"/>
  <w15:chartTrackingRefBased/>
  <w15:docId w15:val="{9A4C37D9-21DB-4DDF-9110-835722FD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15</Pages>
  <Words>8569</Words>
  <Characters>48849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Pranichaya, Ariyapokakul</dc:creator>
  <cp:keywords/>
  <dc:description/>
  <cp:lastModifiedBy>Mukda, Tantipisankul</cp:lastModifiedBy>
  <cp:revision>4</cp:revision>
  <cp:lastPrinted>2022-02-25T08:16:00Z</cp:lastPrinted>
  <dcterms:created xsi:type="dcterms:W3CDTF">2022-02-25T08:16:00Z</dcterms:created>
  <dcterms:modified xsi:type="dcterms:W3CDTF">2022-02-26T13:27:00Z</dcterms:modified>
</cp:coreProperties>
</file>